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39931493"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3B56A7">
              <w:rPr>
                <w:noProof w:val="0"/>
              </w:rPr>
              <w:t>1</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3B56A7">
              <w:rPr>
                <w:noProof w:val="0"/>
                <w:sz w:val="32"/>
              </w:rPr>
              <w:t>4</w:t>
            </w:r>
            <w:r w:rsidRPr="006436AF">
              <w:rPr>
                <w:noProof w:val="0"/>
                <w:sz w:val="32"/>
              </w:rPr>
              <w:t>-</w:t>
            </w:r>
            <w:r w:rsidR="003B56A7">
              <w:rPr>
                <w:noProof w:val="0"/>
                <w:sz w:val="32"/>
              </w:rPr>
              <w:t>03</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B08B5C1" w:rsidR="00E16509" w:rsidRPr="006436AF" w:rsidRDefault="00E16509" w:rsidP="00133525">
            <w:pPr>
              <w:pStyle w:val="FP"/>
              <w:jc w:val="center"/>
              <w:rPr>
                <w:sz w:val="18"/>
              </w:rPr>
            </w:pPr>
            <w:r w:rsidRPr="006436AF">
              <w:rPr>
                <w:sz w:val="18"/>
              </w:rPr>
              <w:t xml:space="preserve">© </w:t>
            </w:r>
            <w:r w:rsidR="009D5856" w:rsidRPr="006436AF">
              <w:rPr>
                <w:sz w:val="18"/>
              </w:rPr>
              <w:t>202</w:t>
            </w:r>
            <w:r w:rsidR="003B56A7">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20852BFE" w14:textId="16DD304C" w:rsidR="0064389C"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fldLock="1"/>
      </w:r>
      <w:r w:rsidRPr="006436AF">
        <w:instrText xml:space="preserve"> TOC \o "1-9"</w:instrText>
      </w:r>
      <w:r w:rsidRPr="006436AF">
        <w:fldChar w:fldCharType="separate"/>
      </w:r>
      <w:r w:rsidR="0064389C">
        <w:rPr>
          <w:noProof/>
        </w:rPr>
        <w:t>Foreword</w:t>
      </w:r>
      <w:r w:rsidR="0064389C">
        <w:rPr>
          <w:noProof/>
        </w:rPr>
        <w:tab/>
      </w:r>
      <w:r w:rsidR="0064389C">
        <w:rPr>
          <w:noProof/>
        </w:rPr>
        <w:fldChar w:fldCharType="begin" w:fldLock="1"/>
      </w:r>
      <w:r w:rsidR="0064389C">
        <w:rPr>
          <w:noProof/>
        </w:rPr>
        <w:instrText xml:space="preserve"> PAGEREF _Toc161839316 \h </w:instrText>
      </w:r>
      <w:r w:rsidR="0064389C">
        <w:rPr>
          <w:noProof/>
        </w:rPr>
      </w:r>
      <w:r w:rsidR="0064389C">
        <w:rPr>
          <w:noProof/>
        </w:rPr>
        <w:fldChar w:fldCharType="separate"/>
      </w:r>
      <w:r w:rsidR="0064389C">
        <w:rPr>
          <w:noProof/>
        </w:rPr>
        <w:t>11</w:t>
      </w:r>
      <w:r w:rsidR="0064389C">
        <w:rPr>
          <w:noProof/>
        </w:rPr>
        <w:fldChar w:fldCharType="end"/>
      </w:r>
    </w:p>
    <w:p w14:paraId="2FF57316" w14:textId="53EDD677"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_Toc161839317 \h </w:instrText>
      </w:r>
      <w:r>
        <w:rPr>
          <w:noProof/>
        </w:rPr>
      </w:r>
      <w:r>
        <w:rPr>
          <w:noProof/>
        </w:rPr>
        <w:fldChar w:fldCharType="separate"/>
      </w:r>
      <w:r>
        <w:rPr>
          <w:noProof/>
        </w:rPr>
        <w:t>13</w:t>
      </w:r>
      <w:r>
        <w:rPr>
          <w:noProof/>
        </w:rPr>
        <w:fldChar w:fldCharType="end"/>
      </w:r>
    </w:p>
    <w:p w14:paraId="764CD53A" w14:textId="1B817D86"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_Toc161839318 \h </w:instrText>
      </w:r>
      <w:r>
        <w:rPr>
          <w:noProof/>
        </w:rPr>
      </w:r>
      <w:r>
        <w:rPr>
          <w:noProof/>
        </w:rPr>
        <w:fldChar w:fldCharType="separate"/>
      </w:r>
      <w:r>
        <w:rPr>
          <w:noProof/>
        </w:rPr>
        <w:t>13</w:t>
      </w:r>
      <w:r>
        <w:rPr>
          <w:noProof/>
        </w:rPr>
        <w:fldChar w:fldCharType="end"/>
      </w:r>
    </w:p>
    <w:p w14:paraId="7C9D01C9" w14:textId="14EA69D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_Toc161839319 \h </w:instrText>
      </w:r>
      <w:r>
        <w:rPr>
          <w:noProof/>
        </w:rPr>
      </w:r>
      <w:r>
        <w:rPr>
          <w:noProof/>
        </w:rPr>
        <w:fldChar w:fldCharType="separate"/>
      </w:r>
      <w:r>
        <w:rPr>
          <w:noProof/>
        </w:rPr>
        <w:t>15</w:t>
      </w:r>
      <w:r>
        <w:rPr>
          <w:noProof/>
        </w:rPr>
        <w:fldChar w:fldCharType="end"/>
      </w:r>
    </w:p>
    <w:p w14:paraId="2E5A75A1" w14:textId="07EF746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_Toc161839320 \h </w:instrText>
      </w:r>
      <w:r>
        <w:rPr>
          <w:noProof/>
        </w:rPr>
      </w:r>
      <w:r>
        <w:rPr>
          <w:noProof/>
        </w:rPr>
        <w:fldChar w:fldCharType="separate"/>
      </w:r>
      <w:r>
        <w:rPr>
          <w:noProof/>
        </w:rPr>
        <w:t>15</w:t>
      </w:r>
      <w:r>
        <w:rPr>
          <w:noProof/>
        </w:rPr>
        <w:fldChar w:fldCharType="end"/>
      </w:r>
    </w:p>
    <w:p w14:paraId="5F5F73D5" w14:textId="1AE2BA8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_Toc161839321 \h </w:instrText>
      </w:r>
      <w:r>
        <w:rPr>
          <w:noProof/>
        </w:rPr>
      </w:r>
      <w:r>
        <w:rPr>
          <w:noProof/>
        </w:rPr>
        <w:fldChar w:fldCharType="separate"/>
      </w:r>
      <w:r>
        <w:rPr>
          <w:noProof/>
        </w:rPr>
        <w:t>15</w:t>
      </w:r>
      <w:r>
        <w:rPr>
          <w:noProof/>
        </w:rPr>
        <w:fldChar w:fldCharType="end"/>
      </w:r>
    </w:p>
    <w:p w14:paraId="6BEBA41E" w14:textId="4834DF8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_Toc161839322 \h </w:instrText>
      </w:r>
      <w:r>
        <w:rPr>
          <w:noProof/>
        </w:rPr>
      </w:r>
      <w:r>
        <w:rPr>
          <w:noProof/>
        </w:rPr>
        <w:fldChar w:fldCharType="separate"/>
      </w:r>
      <w:r>
        <w:rPr>
          <w:noProof/>
        </w:rPr>
        <w:t>15</w:t>
      </w:r>
      <w:r>
        <w:rPr>
          <w:noProof/>
        </w:rPr>
        <w:fldChar w:fldCharType="end"/>
      </w:r>
    </w:p>
    <w:p w14:paraId="4A0408C3" w14:textId="309997CE"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_Toc161839323 \h </w:instrText>
      </w:r>
      <w:r>
        <w:rPr>
          <w:noProof/>
        </w:rPr>
      </w:r>
      <w:r>
        <w:rPr>
          <w:noProof/>
        </w:rPr>
        <w:fldChar w:fldCharType="separate"/>
      </w:r>
      <w:r>
        <w:rPr>
          <w:noProof/>
        </w:rPr>
        <w:t>16</w:t>
      </w:r>
      <w:r>
        <w:rPr>
          <w:noProof/>
        </w:rPr>
        <w:fldChar w:fldCharType="end"/>
      </w:r>
    </w:p>
    <w:p w14:paraId="17D0F00B" w14:textId="0938CDC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_Toc161839324 \h </w:instrText>
      </w:r>
      <w:r>
        <w:rPr>
          <w:noProof/>
        </w:rPr>
      </w:r>
      <w:r>
        <w:rPr>
          <w:noProof/>
        </w:rPr>
        <w:fldChar w:fldCharType="separate"/>
      </w:r>
      <w:r>
        <w:rPr>
          <w:noProof/>
        </w:rPr>
        <w:t>16</w:t>
      </w:r>
      <w:r>
        <w:rPr>
          <w:noProof/>
        </w:rPr>
        <w:fldChar w:fldCharType="end"/>
      </w:r>
    </w:p>
    <w:p w14:paraId="4595893F" w14:textId="0B270AB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_Toc161839325 \h </w:instrText>
      </w:r>
      <w:r>
        <w:rPr>
          <w:noProof/>
        </w:rPr>
      </w:r>
      <w:r>
        <w:rPr>
          <w:noProof/>
        </w:rPr>
        <w:fldChar w:fldCharType="separate"/>
      </w:r>
      <w:r>
        <w:rPr>
          <w:noProof/>
        </w:rPr>
        <w:t>17</w:t>
      </w:r>
      <w:r>
        <w:rPr>
          <w:noProof/>
        </w:rPr>
        <w:fldChar w:fldCharType="end"/>
      </w:r>
    </w:p>
    <w:p w14:paraId="14BF1905" w14:textId="03A5C78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_Toc161839326 \h </w:instrText>
      </w:r>
      <w:r>
        <w:rPr>
          <w:noProof/>
        </w:rPr>
      </w:r>
      <w:r>
        <w:rPr>
          <w:noProof/>
        </w:rPr>
        <w:fldChar w:fldCharType="separate"/>
      </w:r>
      <w:r>
        <w:rPr>
          <w:noProof/>
        </w:rPr>
        <w:t>18</w:t>
      </w:r>
      <w:r>
        <w:rPr>
          <w:noProof/>
        </w:rPr>
        <w:fldChar w:fldCharType="end"/>
      </w:r>
    </w:p>
    <w:p w14:paraId="022F9436" w14:textId="734ABD8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_Toc161839327 \h </w:instrText>
      </w:r>
      <w:r>
        <w:rPr>
          <w:noProof/>
        </w:rPr>
      </w:r>
      <w:r>
        <w:rPr>
          <w:noProof/>
        </w:rPr>
        <w:fldChar w:fldCharType="separate"/>
      </w:r>
      <w:r>
        <w:rPr>
          <w:noProof/>
        </w:rPr>
        <w:t>18</w:t>
      </w:r>
      <w:r>
        <w:rPr>
          <w:noProof/>
        </w:rPr>
        <w:fldChar w:fldCharType="end"/>
      </w:r>
    </w:p>
    <w:p w14:paraId="7655825A" w14:textId="37273F8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_Toc161839328 \h </w:instrText>
      </w:r>
      <w:r>
        <w:rPr>
          <w:noProof/>
        </w:rPr>
      </w:r>
      <w:r>
        <w:rPr>
          <w:noProof/>
        </w:rPr>
        <w:fldChar w:fldCharType="separate"/>
      </w:r>
      <w:r>
        <w:rPr>
          <w:noProof/>
        </w:rPr>
        <w:t>18</w:t>
      </w:r>
      <w:r>
        <w:rPr>
          <w:noProof/>
        </w:rPr>
        <w:fldChar w:fldCharType="end"/>
      </w:r>
    </w:p>
    <w:p w14:paraId="4976B361" w14:textId="1D5AED5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_Toc161839329 \h </w:instrText>
      </w:r>
      <w:r>
        <w:rPr>
          <w:noProof/>
        </w:rPr>
      </w:r>
      <w:r>
        <w:rPr>
          <w:noProof/>
        </w:rPr>
        <w:fldChar w:fldCharType="separate"/>
      </w:r>
      <w:r>
        <w:rPr>
          <w:noProof/>
        </w:rPr>
        <w:t>18</w:t>
      </w:r>
      <w:r>
        <w:rPr>
          <w:noProof/>
        </w:rPr>
        <w:fldChar w:fldCharType="end"/>
      </w:r>
    </w:p>
    <w:p w14:paraId="69CC6461" w14:textId="2954253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_Toc161839330 \h </w:instrText>
      </w:r>
      <w:r>
        <w:rPr>
          <w:noProof/>
        </w:rPr>
      </w:r>
      <w:r>
        <w:rPr>
          <w:noProof/>
        </w:rPr>
        <w:fldChar w:fldCharType="separate"/>
      </w:r>
      <w:r>
        <w:rPr>
          <w:noProof/>
        </w:rPr>
        <w:t>18</w:t>
      </w:r>
      <w:r>
        <w:rPr>
          <w:noProof/>
        </w:rPr>
        <w:fldChar w:fldCharType="end"/>
      </w:r>
    </w:p>
    <w:p w14:paraId="6133DCC4" w14:textId="2F75FAA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_Toc161839331 \h </w:instrText>
      </w:r>
      <w:r>
        <w:rPr>
          <w:noProof/>
        </w:rPr>
      </w:r>
      <w:r>
        <w:rPr>
          <w:noProof/>
        </w:rPr>
        <w:fldChar w:fldCharType="separate"/>
      </w:r>
      <w:r>
        <w:rPr>
          <w:noProof/>
        </w:rPr>
        <w:t>18</w:t>
      </w:r>
      <w:r>
        <w:rPr>
          <w:noProof/>
        </w:rPr>
        <w:fldChar w:fldCharType="end"/>
      </w:r>
    </w:p>
    <w:p w14:paraId="1DA92AE4" w14:textId="15A9FCA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_Toc161839332 \h </w:instrText>
      </w:r>
      <w:r>
        <w:rPr>
          <w:noProof/>
        </w:rPr>
      </w:r>
      <w:r>
        <w:rPr>
          <w:noProof/>
        </w:rPr>
        <w:fldChar w:fldCharType="separate"/>
      </w:r>
      <w:r>
        <w:rPr>
          <w:noProof/>
        </w:rPr>
        <w:t>18</w:t>
      </w:r>
      <w:r>
        <w:rPr>
          <w:noProof/>
        </w:rPr>
        <w:fldChar w:fldCharType="end"/>
      </w:r>
    </w:p>
    <w:p w14:paraId="7DDF1E94" w14:textId="587CD7F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_Toc161839333 \h </w:instrText>
      </w:r>
      <w:r>
        <w:rPr>
          <w:noProof/>
        </w:rPr>
      </w:r>
      <w:r>
        <w:rPr>
          <w:noProof/>
        </w:rPr>
        <w:fldChar w:fldCharType="separate"/>
      </w:r>
      <w:r>
        <w:rPr>
          <w:noProof/>
        </w:rPr>
        <w:t>19</w:t>
      </w:r>
      <w:r>
        <w:rPr>
          <w:noProof/>
        </w:rPr>
        <w:fldChar w:fldCharType="end"/>
      </w:r>
    </w:p>
    <w:p w14:paraId="73A504FB" w14:textId="5B66C23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_Toc161839334 \h </w:instrText>
      </w:r>
      <w:r>
        <w:rPr>
          <w:noProof/>
        </w:rPr>
      </w:r>
      <w:r>
        <w:rPr>
          <w:noProof/>
        </w:rPr>
        <w:fldChar w:fldCharType="separate"/>
      </w:r>
      <w:r>
        <w:rPr>
          <w:noProof/>
        </w:rPr>
        <w:t>19</w:t>
      </w:r>
      <w:r>
        <w:rPr>
          <w:noProof/>
        </w:rPr>
        <w:fldChar w:fldCharType="end"/>
      </w:r>
    </w:p>
    <w:p w14:paraId="1CBCFCB5" w14:textId="4FB9D2C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_Toc161839335 \h </w:instrText>
      </w:r>
      <w:r>
        <w:rPr>
          <w:noProof/>
        </w:rPr>
      </w:r>
      <w:r>
        <w:rPr>
          <w:noProof/>
        </w:rPr>
        <w:fldChar w:fldCharType="separate"/>
      </w:r>
      <w:r>
        <w:rPr>
          <w:noProof/>
        </w:rPr>
        <w:t>19</w:t>
      </w:r>
      <w:r>
        <w:rPr>
          <w:noProof/>
        </w:rPr>
        <w:fldChar w:fldCharType="end"/>
      </w:r>
    </w:p>
    <w:p w14:paraId="19377869" w14:textId="12BF38E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_Toc161839336 \h </w:instrText>
      </w:r>
      <w:r>
        <w:rPr>
          <w:noProof/>
        </w:rPr>
      </w:r>
      <w:r>
        <w:rPr>
          <w:noProof/>
        </w:rPr>
        <w:fldChar w:fldCharType="separate"/>
      </w:r>
      <w:r>
        <w:rPr>
          <w:noProof/>
        </w:rPr>
        <w:t>19</w:t>
      </w:r>
      <w:r>
        <w:rPr>
          <w:noProof/>
        </w:rPr>
        <w:fldChar w:fldCharType="end"/>
      </w:r>
    </w:p>
    <w:p w14:paraId="001300A8" w14:textId="24F1B7F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_Toc161839337 \h </w:instrText>
      </w:r>
      <w:r>
        <w:rPr>
          <w:noProof/>
        </w:rPr>
      </w:r>
      <w:r>
        <w:rPr>
          <w:noProof/>
        </w:rPr>
        <w:fldChar w:fldCharType="separate"/>
      </w:r>
      <w:r>
        <w:rPr>
          <w:noProof/>
        </w:rPr>
        <w:t>19</w:t>
      </w:r>
      <w:r>
        <w:rPr>
          <w:noProof/>
        </w:rPr>
        <w:fldChar w:fldCharType="end"/>
      </w:r>
    </w:p>
    <w:p w14:paraId="740CDC75" w14:textId="60E154F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_Toc161839338 \h </w:instrText>
      </w:r>
      <w:r>
        <w:rPr>
          <w:noProof/>
        </w:rPr>
      </w:r>
      <w:r>
        <w:rPr>
          <w:noProof/>
        </w:rPr>
        <w:fldChar w:fldCharType="separate"/>
      </w:r>
      <w:r>
        <w:rPr>
          <w:noProof/>
        </w:rPr>
        <w:t>20</w:t>
      </w:r>
      <w:r>
        <w:rPr>
          <w:noProof/>
        </w:rPr>
        <w:fldChar w:fldCharType="end"/>
      </w:r>
    </w:p>
    <w:p w14:paraId="2C7273E3" w14:textId="4DC32E0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_Toc161839339 \h </w:instrText>
      </w:r>
      <w:r>
        <w:rPr>
          <w:noProof/>
        </w:rPr>
      </w:r>
      <w:r>
        <w:rPr>
          <w:noProof/>
        </w:rPr>
        <w:fldChar w:fldCharType="separate"/>
      </w:r>
      <w:r>
        <w:rPr>
          <w:noProof/>
        </w:rPr>
        <w:t>20</w:t>
      </w:r>
      <w:r>
        <w:rPr>
          <w:noProof/>
        </w:rPr>
        <w:fldChar w:fldCharType="end"/>
      </w:r>
    </w:p>
    <w:p w14:paraId="3DD484A3" w14:textId="7800C7FD"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_Toc161839340 \h </w:instrText>
      </w:r>
      <w:r>
        <w:rPr>
          <w:noProof/>
        </w:rPr>
      </w:r>
      <w:r>
        <w:rPr>
          <w:noProof/>
        </w:rPr>
        <w:fldChar w:fldCharType="separate"/>
      </w:r>
      <w:r>
        <w:rPr>
          <w:noProof/>
        </w:rPr>
        <w:t>20</w:t>
      </w:r>
      <w:r>
        <w:rPr>
          <w:noProof/>
        </w:rPr>
        <w:fldChar w:fldCharType="end"/>
      </w:r>
    </w:p>
    <w:p w14:paraId="1CF12B65" w14:textId="1471262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_Toc161839341 \h </w:instrText>
      </w:r>
      <w:r>
        <w:rPr>
          <w:noProof/>
        </w:rPr>
      </w:r>
      <w:r>
        <w:rPr>
          <w:noProof/>
        </w:rPr>
        <w:fldChar w:fldCharType="separate"/>
      </w:r>
      <w:r>
        <w:rPr>
          <w:noProof/>
        </w:rPr>
        <w:t>20</w:t>
      </w:r>
      <w:r>
        <w:rPr>
          <w:noProof/>
        </w:rPr>
        <w:fldChar w:fldCharType="end"/>
      </w:r>
    </w:p>
    <w:p w14:paraId="6B1A94C9" w14:textId="27B56A0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_Toc161839342 \h </w:instrText>
      </w:r>
      <w:r>
        <w:rPr>
          <w:noProof/>
        </w:rPr>
      </w:r>
      <w:r>
        <w:rPr>
          <w:noProof/>
        </w:rPr>
        <w:fldChar w:fldCharType="separate"/>
      </w:r>
      <w:r>
        <w:rPr>
          <w:noProof/>
        </w:rPr>
        <w:t>20</w:t>
      </w:r>
      <w:r>
        <w:rPr>
          <w:noProof/>
        </w:rPr>
        <w:fldChar w:fldCharType="end"/>
      </w:r>
    </w:p>
    <w:p w14:paraId="75CACDB7" w14:textId="10DDFE6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_Toc161839343 \h </w:instrText>
      </w:r>
      <w:r>
        <w:rPr>
          <w:noProof/>
        </w:rPr>
      </w:r>
      <w:r>
        <w:rPr>
          <w:noProof/>
        </w:rPr>
        <w:fldChar w:fldCharType="separate"/>
      </w:r>
      <w:r>
        <w:rPr>
          <w:noProof/>
        </w:rPr>
        <w:t>20</w:t>
      </w:r>
      <w:r>
        <w:rPr>
          <w:noProof/>
        </w:rPr>
        <w:fldChar w:fldCharType="end"/>
      </w:r>
    </w:p>
    <w:p w14:paraId="0042D880" w14:textId="6C69197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_Toc161839344 \h </w:instrText>
      </w:r>
      <w:r>
        <w:rPr>
          <w:noProof/>
        </w:rPr>
      </w:r>
      <w:r>
        <w:rPr>
          <w:noProof/>
        </w:rPr>
        <w:fldChar w:fldCharType="separate"/>
      </w:r>
      <w:r>
        <w:rPr>
          <w:noProof/>
        </w:rPr>
        <w:t>20</w:t>
      </w:r>
      <w:r>
        <w:rPr>
          <w:noProof/>
        </w:rPr>
        <w:fldChar w:fldCharType="end"/>
      </w:r>
    </w:p>
    <w:p w14:paraId="1F785316" w14:textId="5E53FAE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_Toc161839345 \h </w:instrText>
      </w:r>
      <w:r>
        <w:rPr>
          <w:noProof/>
        </w:rPr>
      </w:r>
      <w:r>
        <w:rPr>
          <w:noProof/>
        </w:rPr>
        <w:fldChar w:fldCharType="separate"/>
      </w:r>
      <w:r>
        <w:rPr>
          <w:noProof/>
        </w:rPr>
        <w:t>21</w:t>
      </w:r>
      <w:r>
        <w:rPr>
          <w:noProof/>
        </w:rPr>
        <w:fldChar w:fldCharType="end"/>
      </w:r>
    </w:p>
    <w:p w14:paraId="66182964" w14:textId="3CFD7D8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_Toc161839346 \h </w:instrText>
      </w:r>
      <w:r>
        <w:rPr>
          <w:noProof/>
        </w:rPr>
      </w:r>
      <w:r>
        <w:rPr>
          <w:noProof/>
        </w:rPr>
        <w:fldChar w:fldCharType="separate"/>
      </w:r>
      <w:r>
        <w:rPr>
          <w:noProof/>
        </w:rPr>
        <w:t>21</w:t>
      </w:r>
      <w:r>
        <w:rPr>
          <w:noProof/>
        </w:rPr>
        <w:fldChar w:fldCharType="end"/>
      </w:r>
    </w:p>
    <w:p w14:paraId="47F8C49C" w14:textId="3F0D3B8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_Toc161839347 \h </w:instrText>
      </w:r>
      <w:r>
        <w:rPr>
          <w:noProof/>
        </w:rPr>
      </w:r>
      <w:r>
        <w:rPr>
          <w:noProof/>
        </w:rPr>
        <w:fldChar w:fldCharType="separate"/>
      </w:r>
      <w:r>
        <w:rPr>
          <w:noProof/>
        </w:rPr>
        <w:t>21</w:t>
      </w:r>
      <w:r>
        <w:rPr>
          <w:noProof/>
        </w:rPr>
        <w:fldChar w:fldCharType="end"/>
      </w:r>
    </w:p>
    <w:p w14:paraId="2D9B6200" w14:textId="4F85851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_Toc161839348 \h </w:instrText>
      </w:r>
      <w:r>
        <w:rPr>
          <w:noProof/>
        </w:rPr>
      </w:r>
      <w:r>
        <w:rPr>
          <w:noProof/>
        </w:rPr>
        <w:fldChar w:fldCharType="separate"/>
      </w:r>
      <w:r>
        <w:rPr>
          <w:noProof/>
        </w:rPr>
        <w:t>21</w:t>
      </w:r>
      <w:r>
        <w:rPr>
          <w:noProof/>
        </w:rPr>
        <w:fldChar w:fldCharType="end"/>
      </w:r>
    </w:p>
    <w:p w14:paraId="3D0B5EDC" w14:textId="01B9F67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_Toc161839349 \h </w:instrText>
      </w:r>
      <w:r>
        <w:rPr>
          <w:noProof/>
        </w:rPr>
      </w:r>
      <w:r>
        <w:rPr>
          <w:noProof/>
        </w:rPr>
        <w:fldChar w:fldCharType="separate"/>
      </w:r>
      <w:r>
        <w:rPr>
          <w:noProof/>
        </w:rPr>
        <w:t>21</w:t>
      </w:r>
      <w:r>
        <w:rPr>
          <w:noProof/>
        </w:rPr>
        <w:fldChar w:fldCharType="end"/>
      </w:r>
    </w:p>
    <w:p w14:paraId="7842F4FC" w14:textId="323EEC0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_Toc161839350 \h </w:instrText>
      </w:r>
      <w:r>
        <w:rPr>
          <w:noProof/>
        </w:rPr>
      </w:r>
      <w:r>
        <w:rPr>
          <w:noProof/>
        </w:rPr>
        <w:fldChar w:fldCharType="separate"/>
      </w:r>
      <w:r>
        <w:rPr>
          <w:noProof/>
        </w:rPr>
        <w:t>21</w:t>
      </w:r>
      <w:r>
        <w:rPr>
          <w:noProof/>
        </w:rPr>
        <w:fldChar w:fldCharType="end"/>
      </w:r>
    </w:p>
    <w:p w14:paraId="3BBD6A4C" w14:textId="28EAC38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_Toc161839351 \h </w:instrText>
      </w:r>
      <w:r>
        <w:rPr>
          <w:noProof/>
        </w:rPr>
      </w:r>
      <w:r>
        <w:rPr>
          <w:noProof/>
        </w:rPr>
        <w:fldChar w:fldCharType="separate"/>
      </w:r>
      <w:r>
        <w:rPr>
          <w:noProof/>
        </w:rPr>
        <w:t>21</w:t>
      </w:r>
      <w:r>
        <w:rPr>
          <w:noProof/>
        </w:rPr>
        <w:fldChar w:fldCharType="end"/>
      </w:r>
    </w:p>
    <w:p w14:paraId="6CA3BE19" w14:textId="644B6B5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_Toc161839352 \h </w:instrText>
      </w:r>
      <w:r>
        <w:rPr>
          <w:noProof/>
        </w:rPr>
      </w:r>
      <w:r>
        <w:rPr>
          <w:noProof/>
        </w:rPr>
        <w:fldChar w:fldCharType="separate"/>
      </w:r>
      <w:r>
        <w:rPr>
          <w:noProof/>
        </w:rPr>
        <w:t>22</w:t>
      </w:r>
      <w:r>
        <w:rPr>
          <w:noProof/>
        </w:rPr>
        <w:fldChar w:fldCharType="end"/>
      </w:r>
    </w:p>
    <w:p w14:paraId="60C0B2C6" w14:textId="715E8D9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_Toc161839353 \h </w:instrText>
      </w:r>
      <w:r>
        <w:rPr>
          <w:noProof/>
        </w:rPr>
      </w:r>
      <w:r>
        <w:rPr>
          <w:noProof/>
        </w:rPr>
        <w:fldChar w:fldCharType="separate"/>
      </w:r>
      <w:r>
        <w:rPr>
          <w:noProof/>
        </w:rPr>
        <w:t>22</w:t>
      </w:r>
      <w:r>
        <w:rPr>
          <w:noProof/>
        </w:rPr>
        <w:fldChar w:fldCharType="end"/>
      </w:r>
    </w:p>
    <w:p w14:paraId="5B975322" w14:textId="3F1A5F6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_Toc161839354 \h </w:instrText>
      </w:r>
      <w:r>
        <w:rPr>
          <w:noProof/>
        </w:rPr>
      </w:r>
      <w:r>
        <w:rPr>
          <w:noProof/>
        </w:rPr>
        <w:fldChar w:fldCharType="separate"/>
      </w:r>
      <w:r>
        <w:rPr>
          <w:noProof/>
        </w:rPr>
        <w:t>22</w:t>
      </w:r>
      <w:r>
        <w:rPr>
          <w:noProof/>
        </w:rPr>
        <w:fldChar w:fldCharType="end"/>
      </w:r>
    </w:p>
    <w:p w14:paraId="575D2D32" w14:textId="74984C2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_Toc161839355 \h </w:instrText>
      </w:r>
      <w:r>
        <w:rPr>
          <w:noProof/>
        </w:rPr>
      </w:r>
      <w:r>
        <w:rPr>
          <w:noProof/>
        </w:rPr>
        <w:fldChar w:fldCharType="separate"/>
      </w:r>
      <w:r>
        <w:rPr>
          <w:noProof/>
        </w:rPr>
        <w:t>22</w:t>
      </w:r>
      <w:r>
        <w:rPr>
          <w:noProof/>
        </w:rPr>
        <w:fldChar w:fldCharType="end"/>
      </w:r>
    </w:p>
    <w:p w14:paraId="2C9BBBF2" w14:textId="2E7C246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_Toc161839356 \h </w:instrText>
      </w:r>
      <w:r>
        <w:rPr>
          <w:noProof/>
        </w:rPr>
      </w:r>
      <w:r>
        <w:rPr>
          <w:noProof/>
        </w:rPr>
        <w:fldChar w:fldCharType="separate"/>
      </w:r>
      <w:r>
        <w:rPr>
          <w:noProof/>
        </w:rPr>
        <w:t>23</w:t>
      </w:r>
      <w:r>
        <w:rPr>
          <w:noProof/>
        </w:rPr>
        <w:fldChar w:fldCharType="end"/>
      </w:r>
    </w:p>
    <w:p w14:paraId="6D85F227" w14:textId="4BD4AEC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_Toc161839357 \h </w:instrText>
      </w:r>
      <w:r>
        <w:rPr>
          <w:noProof/>
        </w:rPr>
      </w:r>
      <w:r>
        <w:rPr>
          <w:noProof/>
        </w:rPr>
        <w:fldChar w:fldCharType="separate"/>
      </w:r>
      <w:r>
        <w:rPr>
          <w:noProof/>
        </w:rPr>
        <w:t>23</w:t>
      </w:r>
      <w:r>
        <w:rPr>
          <w:noProof/>
        </w:rPr>
        <w:fldChar w:fldCharType="end"/>
      </w:r>
    </w:p>
    <w:p w14:paraId="46A7A7B2" w14:textId="6C0A393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_Toc161839358 \h </w:instrText>
      </w:r>
      <w:r>
        <w:rPr>
          <w:noProof/>
        </w:rPr>
      </w:r>
      <w:r>
        <w:rPr>
          <w:noProof/>
        </w:rPr>
        <w:fldChar w:fldCharType="separate"/>
      </w:r>
      <w:r>
        <w:rPr>
          <w:noProof/>
        </w:rPr>
        <w:t>23</w:t>
      </w:r>
      <w:r>
        <w:rPr>
          <w:noProof/>
        </w:rPr>
        <w:fldChar w:fldCharType="end"/>
      </w:r>
    </w:p>
    <w:p w14:paraId="28D9364D" w14:textId="74243E9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_Toc161839359 \h </w:instrText>
      </w:r>
      <w:r>
        <w:rPr>
          <w:noProof/>
        </w:rPr>
      </w:r>
      <w:r>
        <w:rPr>
          <w:noProof/>
        </w:rPr>
        <w:fldChar w:fldCharType="separate"/>
      </w:r>
      <w:r>
        <w:rPr>
          <w:noProof/>
        </w:rPr>
        <w:t>24</w:t>
      </w:r>
      <w:r>
        <w:rPr>
          <w:noProof/>
        </w:rPr>
        <w:fldChar w:fldCharType="end"/>
      </w:r>
    </w:p>
    <w:p w14:paraId="3004EB42" w14:textId="1900FC3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_Toc161839360 \h </w:instrText>
      </w:r>
      <w:r>
        <w:rPr>
          <w:noProof/>
        </w:rPr>
      </w:r>
      <w:r>
        <w:rPr>
          <w:noProof/>
        </w:rPr>
        <w:fldChar w:fldCharType="separate"/>
      </w:r>
      <w:r>
        <w:rPr>
          <w:noProof/>
        </w:rPr>
        <w:t>24</w:t>
      </w:r>
      <w:r>
        <w:rPr>
          <w:noProof/>
        </w:rPr>
        <w:fldChar w:fldCharType="end"/>
      </w:r>
    </w:p>
    <w:p w14:paraId="47C22129" w14:textId="55EC2A9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_Toc161839361 \h </w:instrText>
      </w:r>
      <w:r>
        <w:rPr>
          <w:noProof/>
        </w:rPr>
      </w:r>
      <w:r>
        <w:rPr>
          <w:noProof/>
        </w:rPr>
        <w:fldChar w:fldCharType="separate"/>
      </w:r>
      <w:r>
        <w:rPr>
          <w:noProof/>
        </w:rPr>
        <w:t>25</w:t>
      </w:r>
      <w:r>
        <w:rPr>
          <w:noProof/>
        </w:rPr>
        <w:fldChar w:fldCharType="end"/>
      </w:r>
    </w:p>
    <w:p w14:paraId="7D7F0818" w14:textId="14BB1C0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_Toc161839362 \h </w:instrText>
      </w:r>
      <w:r>
        <w:rPr>
          <w:noProof/>
        </w:rPr>
      </w:r>
      <w:r>
        <w:rPr>
          <w:noProof/>
        </w:rPr>
        <w:fldChar w:fldCharType="separate"/>
      </w:r>
      <w:r>
        <w:rPr>
          <w:noProof/>
        </w:rPr>
        <w:t>25</w:t>
      </w:r>
      <w:r>
        <w:rPr>
          <w:noProof/>
        </w:rPr>
        <w:fldChar w:fldCharType="end"/>
      </w:r>
    </w:p>
    <w:p w14:paraId="0D6677A2" w14:textId="1F42A49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_Toc161839363 \h </w:instrText>
      </w:r>
      <w:r>
        <w:rPr>
          <w:noProof/>
        </w:rPr>
      </w:r>
      <w:r>
        <w:rPr>
          <w:noProof/>
        </w:rPr>
        <w:fldChar w:fldCharType="separate"/>
      </w:r>
      <w:r>
        <w:rPr>
          <w:noProof/>
        </w:rPr>
        <w:t>25</w:t>
      </w:r>
      <w:r>
        <w:rPr>
          <w:noProof/>
        </w:rPr>
        <w:fldChar w:fldCharType="end"/>
      </w:r>
    </w:p>
    <w:p w14:paraId="2F083F85" w14:textId="7A6884E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_Toc161839364 \h </w:instrText>
      </w:r>
      <w:r>
        <w:rPr>
          <w:noProof/>
        </w:rPr>
      </w:r>
      <w:r>
        <w:rPr>
          <w:noProof/>
        </w:rPr>
        <w:fldChar w:fldCharType="separate"/>
      </w:r>
      <w:r>
        <w:rPr>
          <w:noProof/>
        </w:rPr>
        <w:t>26</w:t>
      </w:r>
      <w:r>
        <w:rPr>
          <w:noProof/>
        </w:rPr>
        <w:fldChar w:fldCharType="end"/>
      </w:r>
    </w:p>
    <w:p w14:paraId="6A799799" w14:textId="5FFA72F7"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_Toc161839365 \h </w:instrText>
      </w:r>
      <w:r>
        <w:rPr>
          <w:noProof/>
        </w:rPr>
      </w:r>
      <w:r>
        <w:rPr>
          <w:noProof/>
        </w:rPr>
        <w:fldChar w:fldCharType="separate"/>
      </w:r>
      <w:r>
        <w:rPr>
          <w:noProof/>
        </w:rPr>
        <w:t>26</w:t>
      </w:r>
      <w:r>
        <w:rPr>
          <w:noProof/>
        </w:rPr>
        <w:fldChar w:fldCharType="end"/>
      </w:r>
    </w:p>
    <w:p w14:paraId="55B9B0F5" w14:textId="270F300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_Toc161839366 \h </w:instrText>
      </w:r>
      <w:r>
        <w:rPr>
          <w:noProof/>
        </w:rPr>
      </w:r>
      <w:r>
        <w:rPr>
          <w:noProof/>
        </w:rPr>
        <w:fldChar w:fldCharType="separate"/>
      </w:r>
      <w:r>
        <w:rPr>
          <w:noProof/>
        </w:rPr>
        <w:t>26</w:t>
      </w:r>
      <w:r>
        <w:rPr>
          <w:noProof/>
        </w:rPr>
        <w:fldChar w:fldCharType="end"/>
      </w:r>
    </w:p>
    <w:p w14:paraId="4FC681D1" w14:textId="4408FA3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_Toc161839367 \h </w:instrText>
      </w:r>
      <w:r>
        <w:rPr>
          <w:noProof/>
        </w:rPr>
      </w:r>
      <w:r>
        <w:rPr>
          <w:noProof/>
        </w:rPr>
        <w:fldChar w:fldCharType="separate"/>
      </w:r>
      <w:r>
        <w:rPr>
          <w:noProof/>
        </w:rPr>
        <w:t>26</w:t>
      </w:r>
      <w:r>
        <w:rPr>
          <w:noProof/>
        </w:rPr>
        <w:fldChar w:fldCharType="end"/>
      </w:r>
    </w:p>
    <w:p w14:paraId="0D6F0E76" w14:textId="195F09F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_Toc161839368 \h </w:instrText>
      </w:r>
      <w:r>
        <w:rPr>
          <w:noProof/>
        </w:rPr>
      </w:r>
      <w:r>
        <w:rPr>
          <w:noProof/>
        </w:rPr>
        <w:fldChar w:fldCharType="separate"/>
      </w:r>
      <w:r>
        <w:rPr>
          <w:noProof/>
        </w:rPr>
        <w:t>26</w:t>
      </w:r>
      <w:r>
        <w:rPr>
          <w:noProof/>
        </w:rPr>
        <w:fldChar w:fldCharType="end"/>
      </w:r>
    </w:p>
    <w:p w14:paraId="788A8F0B" w14:textId="7E5C089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_Toc161839369 \h </w:instrText>
      </w:r>
      <w:r>
        <w:rPr>
          <w:noProof/>
        </w:rPr>
      </w:r>
      <w:r>
        <w:rPr>
          <w:noProof/>
        </w:rPr>
        <w:fldChar w:fldCharType="separate"/>
      </w:r>
      <w:r>
        <w:rPr>
          <w:noProof/>
        </w:rPr>
        <w:t>26</w:t>
      </w:r>
      <w:r>
        <w:rPr>
          <w:noProof/>
        </w:rPr>
        <w:fldChar w:fldCharType="end"/>
      </w:r>
    </w:p>
    <w:p w14:paraId="769E9274" w14:textId="733C60A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_Toc161839370 \h </w:instrText>
      </w:r>
      <w:r>
        <w:rPr>
          <w:noProof/>
        </w:rPr>
      </w:r>
      <w:r>
        <w:rPr>
          <w:noProof/>
        </w:rPr>
        <w:fldChar w:fldCharType="separate"/>
      </w:r>
      <w:r>
        <w:rPr>
          <w:noProof/>
        </w:rPr>
        <w:t>27</w:t>
      </w:r>
      <w:r>
        <w:rPr>
          <w:noProof/>
        </w:rPr>
        <w:fldChar w:fldCharType="end"/>
      </w:r>
    </w:p>
    <w:p w14:paraId="3C6556EA" w14:textId="0C9B440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_Toc161839371 \h </w:instrText>
      </w:r>
      <w:r>
        <w:rPr>
          <w:noProof/>
        </w:rPr>
      </w:r>
      <w:r>
        <w:rPr>
          <w:noProof/>
        </w:rPr>
        <w:fldChar w:fldCharType="separate"/>
      </w:r>
      <w:r>
        <w:rPr>
          <w:noProof/>
        </w:rPr>
        <w:t>27</w:t>
      </w:r>
      <w:r>
        <w:rPr>
          <w:noProof/>
        </w:rPr>
        <w:fldChar w:fldCharType="end"/>
      </w:r>
    </w:p>
    <w:p w14:paraId="16C422B5" w14:textId="391C33C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_Toc161839372 \h </w:instrText>
      </w:r>
      <w:r>
        <w:rPr>
          <w:noProof/>
        </w:rPr>
      </w:r>
      <w:r>
        <w:rPr>
          <w:noProof/>
        </w:rPr>
        <w:fldChar w:fldCharType="separate"/>
      </w:r>
      <w:r>
        <w:rPr>
          <w:noProof/>
        </w:rPr>
        <w:t>27</w:t>
      </w:r>
      <w:r>
        <w:rPr>
          <w:noProof/>
        </w:rPr>
        <w:fldChar w:fldCharType="end"/>
      </w:r>
    </w:p>
    <w:p w14:paraId="7D74291B" w14:textId="10BD555F"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_Toc161839373 \h </w:instrText>
      </w:r>
      <w:r>
        <w:rPr>
          <w:noProof/>
        </w:rPr>
      </w:r>
      <w:r>
        <w:rPr>
          <w:noProof/>
        </w:rPr>
        <w:fldChar w:fldCharType="separate"/>
      </w:r>
      <w:r>
        <w:rPr>
          <w:noProof/>
        </w:rPr>
        <w:t>27</w:t>
      </w:r>
      <w:r>
        <w:rPr>
          <w:noProof/>
        </w:rPr>
        <w:fldChar w:fldCharType="end"/>
      </w:r>
    </w:p>
    <w:p w14:paraId="6C59E937" w14:textId="25A65B1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_Toc161839374 \h </w:instrText>
      </w:r>
      <w:r>
        <w:rPr>
          <w:noProof/>
        </w:rPr>
      </w:r>
      <w:r>
        <w:rPr>
          <w:noProof/>
        </w:rPr>
        <w:fldChar w:fldCharType="separate"/>
      </w:r>
      <w:r>
        <w:rPr>
          <w:noProof/>
        </w:rPr>
        <w:t>27</w:t>
      </w:r>
      <w:r>
        <w:rPr>
          <w:noProof/>
        </w:rPr>
        <w:fldChar w:fldCharType="end"/>
      </w:r>
    </w:p>
    <w:p w14:paraId="5054DF49" w14:textId="4F0DECD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_Toc161839375 \h </w:instrText>
      </w:r>
      <w:r>
        <w:rPr>
          <w:noProof/>
        </w:rPr>
      </w:r>
      <w:r>
        <w:rPr>
          <w:noProof/>
        </w:rPr>
        <w:fldChar w:fldCharType="separate"/>
      </w:r>
      <w:r>
        <w:rPr>
          <w:noProof/>
        </w:rPr>
        <w:t>27</w:t>
      </w:r>
      <w:r>
        <w:rPr>
          <w:noProof/>
        </w:rPr>
        <w:fldChar w:fldCharType="end"/>
      </w:r>
    </w:p>
    <w:p w14:paraId="6306DA8B" w14:textId="3F6738D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_Toc161839376 \h </w:instrText>
      </w:r>
      <w:r>
        <w:rPr>
          <w:noProof/>
        </w:rPr>
      </w:r>
      <w:r>
        <w:rPr>
          <w:noProof/>
        </w:rPr>
        <w:fldChar w:fldCharType="separate"/>
      </w:r>
      <w:r>
        <w:rPr>
          <w:noProof/>
        </w:rPr>
        <w:t>28</w:t>
      </w:r>
      <w:r>
        <w:rPr>
          <w:noProof/>
        </w:rPr>
        <w:fldChar w:fldCharType="end"/>
      </w:r>
    </w:p>
    <w:p w14:paraId="18FAFD56" w14:textId="52B1EB9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_Toc161839377 \h </w:instrText>
      </w:r>
      <w:r>
        <w:rPr>
          <w:noProof/>
        </w:rPr>
      </w:r>
      <w:r>
        <w:rPr>
          <w:noProof/>
        </w:rPr>
        <w:fldChar w:fldCharType="separate"/>
      </w:r>
      <w:r>
        <w:rPr>
          <w:noProof/>
        </w:rPr>
        <w:t>28</w:t>
      </w:r>
      <w:r>
        <w:rPr>
          <w:noProof/>
        </w:rPr>
        <w:fldChar w:fldCharType="end"/>
      </w:r>
    </w:p>
    <w:p w14:paraId="6FD582DD" w14:textId="1D8FD4A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_Toc161839378 \h </w:instrText>
      </w:r>
      <w:r>
        <w:rPr>
          <w:noProof/>
        </w:rPr>
      </w:r>
      <w:r>
        <w:rPr>
          <w:noProof/>
        </w:rPr>
        <w:fldChar w:fldCharType="separate"/>
      </w:r>
      <w:r>
        <w:rPr>
          <w:noProof/>
        </w:rPr>
        <w:t>28</w:t>
      </w:r>
      <w:r>
        <w:rPr>
          <w:noProof/>
        </w:rPr>
        <w:fldChar w:fldCharType="end"/>
      </w:r>
    </w:p>
    <w:p w14:paraId="6D0A4215" w14:textId="7C97A05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_Toc161839379 \h </w:instrText>
      </w:r>
      <w:r>
        <w:rPr>
          <w:noProof/>
        </w:rPr>
      </w:r>
      <w:r>
        <w:rPr>
          <w:noProof/>
        </w:rPr>
        <w:fldChar w:fldCharType="separate"/>
      </w:r>
      <w:r>
        <w:rPr>
          <w:noProof/>
        </w:rPr>
        <w:t>28</w:t>
      </w:r>
      <w:r>
        <w:rPr>
          <w:noProof/>
        </w:rPr>
        <w:fldChar w:fldCharType="end"/>
      </w:r>
    </w:p>
    <w:p w14:paraId="3D960BC0" w14:textId="0DA352C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_Toc161839380 \h </w:instrText>
      </w:r>
      <w:r>
        <w:rPr>
          <w:noProof/>
        </w:rPr>
      </w:r>
      <w:r>
        <w:rPr>
          <w:noProof/>
        </w:rPr>
        <w:fldChar w:fldCharType="separate"/>
      </w:r>
      <w:r>
        <w:rPr>
          <w:noProof/>
        </w:rPr>
        <w:t>28</w:t>
      </w:r>
      <w:r>
        <w:rPr>
          <w:noProof/>
        </w:rPr>
        <w:fldChar w:fldCharType="end"/>
      </w:r>
    </w:p>
    <w:p w14:paraId="404DA2C9" w14:textId="57D7C07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_Toc161839381 \h </w:instrText>
      </w:r>
      <w:r>
        <w:rPr>
          <w:noProof/>
        </w:rPr>
      </w:r>
      <w:r>
        <w:rPr>
          <w:noProof/>
        </w:rPr>
        <w:fldChar w:fldCharType="separate"/>
      </w:r>
      <w:r>
        <w:rPr>
          <w:noProof/>
        </w:rPr>
        <w:t>28</w:t>
      </w:r>
      <w:r>
        <w:rPr>
          <w:noProof/>
        </w:rPr>
        <w:fldChar w:fldCharType="end"/>
      </w:r>
    </w:p>
    <w:p w14:paraId="7D6AD148" w14:textId="3C50438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_Toc161839382 \h </w:instrText>
      </w:r>
      <w:r>
        <w:rPr>
          <w:noProof/>
        </w:rPr>
      </w:r>
      <w:r>
        <w:rPr>
          <w:noProof/>
        </w:rPr>
        <w:fldChar w:fldCharType="separate"/>
      </w:r>
      <w:r>
        <w:rPr>
          <w:noProof/>
        </w:rPr>
        <w:t>29</w:t>
      </w:r>
      <w:r>
        <w:rPr>
          <w:noProof/>
        </w:rPr>
        <w:fldChar w:fldCharType="end"/>
      </w:r>
    </w:p>
    <w:p w14:paraId="05EBB650" w14:textId="423F4C7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_Toc161839383 \h </w:instrText>
      </w:r>
      <w:r>
        <w:rPr>
          <w:noProof/>
        </w:rPr>
      </w:r>
      <w:r>
        <w:rPr>
          <w:noProof/>
        </w:rPr>
        <w:fldChar w:fldCharType="separate"/>
      </w:r>
      <w:r>
        <w:rPr>
          <w:noProof/>
        </w:rPr>
        <w:t>29</w:t>
      </w:r>
      <w:r>
        <w:rPr>
          <w:noProof/>
        </w:rPr>
        <w:fldChar w:fldCharType="end"/>
      </w:r>
    </w:p>
    <w:p w14:paraId="3EBDD7FB" w14:textId="72D2627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_Toc161839384 \h </w:instrText>
      </w:r>
      <w:r>
        <w:rPr>
          <w:noProof/>
        </w:rPr>
      </w:r>
      <w:r>
        <w:rPr>
          <w:noProof/>
        </w:rPr>
        <w:fldChar w:fldCharType="separate"/>
      </w:r>
      <w:r>
        <w:rPr>
          <w:noProof/>
        </w:rPr>
        <w:t>29</w:t>
      </w:r>
      <w:r>
        <w:rPr>
          <w:noProof/>
        </w:rPr>
        <w:fldChar w:fldCharType="end"/>
      </w:r>
    </w:p>
    <w:p w14:paraId="14138583" w14:textId="1240B63C"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_Toc161839385 \h </w:instrText>
      </w:r>
      <w:r>
        <w:rPr>
          <w:noProof/>
        </w:rPr>
      </w:r>
      <w:r>
        <w:rPr>
          <w:noProof/>
        </w:rPr>
        <w:fldChar w:fldCharType="separate"/>
      </w:r>
      <w:r>
        <w:rPr>
          <w:noProof/>
        </w:rPr>
        <w:t>29</w:t>
      </w:r>
      <w:r>
        <w:rPr>
          <w:noProof/>
        </w:rPr>
        <w:fldChar w:fldCharType="end"/>
      </w:r>
    </w:p>
    <w:p w14:paraId="4BF5B773" w14:textId="4011742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_Toc161839386 \h </w:instrText>
      </w:r>
      <w:r>
        <w:rPr>
          <w:noProof/>
        </w:rPr>
      </w:r>
      <w:r>
        <w:rPr>
          <w:noProof/>
        </w:rPr>
        <w:fldChar w:fldCharType="separate"/>
      </w:r>
      <w:r>
        <w:rPr>
          <w:noProof/>
        </w:rPr>
        <w:t>29</w:t>
      </w:r>
      <w:r>
        <w:rPr>
          <w:noProof/>
        </w:rPr>
        <w:fldChar w:fldCharType="end"/>
      </w:r>
    </w:p>
    <w:p w14:paraId="2C8B8DD8" w14:textId="3ECBD25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_Toc161839387 \h </w:instrText>
      </w:r>
      <w:r>
        <w:rPr>
          <w:noProof/>
        </w:rPr>
      </w:r>
      <w:r>
        <w:rPr>
          <w:noProof/>
        </w:rPr>
        <w:fldChar w:fldCharType="separate"/>
      </w:r>
      <w:r>
        <w:rPr>
          <w:noProof/>
        </w:rPr>
        <w:t>29</w:t>
      </w:r>
      <w:r>
        <w:rPr>
          <w:noProof/>
        </w:rPr>
        <w:fldChar w:fldCharType="end"/>
      </w:r>
    </w:p>
    <w:p w14:paraId="00CD73DC" w14:textId="1CBAE27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_Toc161839388 \h </w:instrText>
      </w:r>
      <w:r>
        <w:rPr>
          <w:noProof/>
        </w:rPr>
      </w:r>
      <w:r>
        <w:rPr>
          <w:noProof/>
        </w:rPr>
        <w:fldChar w:fldCharType="separate"/>
      </w:r>
      <w:r>
        <w:rPr>
          <w:noProof/>
        </w:rPr>
        <w:t>30</w:t>
      </w:r>
      <w:r>
        <w:rPr>
          <w:noProof/>
        </w:rPr>
        <w:fldChar w:fldCharType="end"/>
      </w:r>
    </w:p>
    <w:p w14:paraId="64E270F9" w14:textId="275FC287"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4.3.11.3A</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_Toc161839389 \h </w:instrText>
      </w:r>
      <w:r>
        <w:rPr>
          <w:noProof/>
        </w:rPr>
      </w:r>
      <w:r>
        <w:rPr>
          <w:noProof/>
        </w:rPr>
        <w:fldChar w:fldCharType="separate"/>
      </w:r>
      <w:r>
        <w:rPr>
          <w:noProof/>
        </w:rPr>
        <w:t>30</w:t>
      </w:r>
      <w:r>
        <w:rPr>
          <w:noProof/>
        </w:rPr>
        <w:fldChar w:fldCharType="end"/>
      </w:r>
    </w:p>
    <w:p w14:paraId="5E14E72F" w14:textId="591C4CB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_Toc161839390 \h </w:instrText>
      </w:r>
      <w:r>
        <w:rPr>
          <w:noProof/>
        </w:rPr>
      </w:r>
      <w:r>
        <w:rPr>
          <w:noProof/>
        </w:rPr>
        <w:fldChar w:fldCharType="separate"/>
      </w:r>
      <w:r>
        <w:rPr>
          <w:noProof/>
        </w:rPr>
        <w:t>30</w:t>
      </w:r>
      <w:r>
        <w:rPr>
          <w:noProof/>
        </w:rPr>
        <w:fldChar w:fldCharType="end"/>
      </w:r>
    </w:p>
    <w:p w14:paraId="62F5DC80" w14:textId="3A4FC8B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_Toc161839391 \h </w:instrText>
      </w:r>
      <w:r>
        <w:rPr>
          <w:noProof/>
        </w:rPr>
      </w:r>
      <w:r>
        <w:rPr>
          <w:noProof/>
        </w:rPr>
        <w:fldChar w:fldCharType="separate"/>
      </w:r>
      <w:r>
        <w:rPr>
          <w:noProof/>
        </w:rPr>
        <w:t>30</w:t>
      </w:r>
      <w:r>
        <w:rPr>
          <w:noProof/>
        </w:rPr>
        <w:fldChar w:fldCharType="end"/>
      </w:r>
    </w:p>
    <w:p w14:paraId="0D18FFF5" w14:textId="758C4E3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_Toc161839392 \h </w:instrText>
      </w:r>
      <w:r>
        <w:rPr>
          <w:noProof/>
        </w:rPr>
      </w:r>
      <w:r>
        <w:rPr>
          <w:noProof/>
        </w:rPr>
        <w:fldChar w:fldCharType="separate"/>
      </w:r>
      <w:r>
        <w:rPr>
          <w:noProof/>
        </w:rPr>
        <w:t>30</w:t>
      </w:r>
      <w:r>
        <w:rPr>
          <w:noProof/>
        </w:rPr>
        <w:fldChar w:fldCharType="end"/>
      </w:r>
    </w:p>
    <w:p w14:paraId="13200B3C" w14:textId="64F4D1A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_Toc161839393 \h </w:instrText>
      </w:r>
      <w:r>
        <w:rPr>
          <w:noProof/>
        </w:rPr>
      </w:r>
      <w:r>
        <w:rPr>
          <w:noProof/>
        </w:rPr>
        <w:fldChar w:fldCharType="separate"/>
      </w:r>
      <w:r>
        <w:rPr>
          <w:noProof/>
        </w:rPr>
        <w:t>30</w:t>
      </w:r>
      <w:r>
        <w:rPr>
          <w:noProof/>
        </w:rPr>
        <w:fldChar w:fldCharType="end"/>
      </w:r>
    </w:p>
    <w:p w14:paraId="4F5BBD3C" w14:textId="72EF7A1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_Toc161839394 \h </w:instrText>
      </w:r>
      <w:r>
        <w:rPr>
          <w:noProof/>
        </w:rPr>
      </w:r>
      <w:r>
        <w:rPr>
          <w:noProof/>
        </w:rPr>
        <w:fldChar w:fldCharType="separate"/>
      </w:r>
      <w:r>
        <w:rPr>
          <w:noProof/>
        </w:rPr>
        <w:t>30</w:t>
      </w:r>
      <w:r>
        <w:rPr>
          <w:noProof/>
        </w:rPr>
        <w:fldChar w:fldCharType="end"/>
      </w:r>
    </w:p>
    <w:p w14:paraId="0D7788BB" w14:textId="4B52A03C"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_Toc161839395 \h </w:instrText>
      </w:r>
      <w:r>
        <w:rPr>
          <w:noProof/>
        </w:rPr>
      </w:r>
      <w:r>
        <w:rPr>
          <w:noProof/>
        </w:rPr>
        <w:fldChar w:fldCharType="separate"/>
      </w:r>
      <w:r>
        <w:rPr>
          <w:noProof/>
        </w:rPr>
        <w:t>31</w:t>
      </w:r>
      <w:r>
        <w:rPr>
          <w:noProof/>
        </w:rPr>
        <w:fldChar w:fldCharType="end"/>
      </w:r>
    </w:p>
    <w:p w14:paraId="3DC530EC" w14:textId="35B28F6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_Toc161839396 \h </w:instrText>
      </w:r>
      <w:r>
        <w:rPr>
          <w:noProof/>
        </w:rPr>
      </w:r>
      <w:r>
        <w:rPr>
          <w:noProof/>
        </w:rPr>
        <w:fldChar w:fldCharType="separate"/>
      </w:r>
      <w:r>
        <w:rPr>
          <w:noProof/>
        </w:rPr>
        <w:t>31</w:t>
      </w:r>
      <w:r>
        <w:rPr>
          <w:noProof/>
        </w:rPr>
        <w:fldChar w:fldCharType="end"/>
      </w:r>
    </w:p>
    <w:p w14:paraId="50F2900C" w14:textId="60B2C87F"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_Toc161839397 \h </w:instrText>
      </w:r>
      <w:r>
        <w:rPr>
          <w:noProof/>
        </w:rPr>
      </w:r>
      <w:r>
        <w:rPr>
          <w:noProof/>
        </w:rPr>
        <w:fldChar w:fldCharType="separate"/>
      </w:r>
      <w:r>
        <w:rPr>
          <w:noProof/>
        </w:rPr>
        <w:t>31</w:t>
      </w:r>
      <w:r>
        <w:rPr>
          <w:noProof/>
        </w:rPr>
        <w:fldChar w:fldCharType="end"/>
      </w:r>
    </w:p>
    <w:p w14:paraId="048CECB0" w14:textId="6B8347F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_Toc161839398 \h </w:instrText>
      </w:r>
      <w:r>
        <w:rPr>
          <w:noProof/>
        </w:rPr>
      </w:r>
      <w:r>
        <w:rPr>
          <w:noProof/>
        </w:rPr>
        <w:fldChar w:fldCharType="separate"/>
      </w:r>
      <w:r>
        <w:rPr>
          <w:noProof/>
        </w:rPr>
        <w:t>31</w:t>
      </w:r>
      <w:r>
        <w:rPr>
          <w:noProof/>
        </w:rPr>
        <w:fldChar w:fldCharType="end"/>
      </w:r>
    </w:p>
    <w:p w14:paraId="2D60C4A0" w14:textId="22878F0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_Toc161839399 \h </w:instrText>
      </w:r>
      <w:r>
        <w:rPr>
          <w:noProof/>
        </w:rPr>
      </w:r>
      <w:r>
        <w:rPr>
          <w:noProof/>
        </w:rPr>
        <w:fldChar w:fldCharType="separate"/>
      </w:r>
      <w:r>
        <w:rPr>
          <w:noProof/>
        </w:rPr>
        <w:t>31</w:t>
      </w:r>
      <w:r>
        <w:rPr>
          <w:noProof/>
        </w:rPr>
        <w:fldChar w:fldCharType="end"/>
      </w:r>
    </w:p>
    <w:p w14:paraId="7463F9CD" w14:textId="6DB3F4F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_Toc161839400 \h </w:instrText>
      </w:r>
      <w:r>
        <w:rPr>
          <w:noProof/>
        </w:rPr>
      </w:r>
      <w:r>
        <w:rPr>
          <w:noProof/>
        </w:rPr>
        <w:fldChar w:fldCharType="separate"/>
      </w:r>
      <w:r>
        <w:rPr>
          <w:noProof/>
        </w:rPr>
        <w:t>32</w:t>
      </w:r>
      <w:r>
        <w:rPr>
          <w:noProof/>
        </w:rPr>
        <w:fldChar w:fldCharType="end"/>
      </w:r>
    </w:p>
    <w:p w14:paraId="3A7318D8" w14:textId="37EAEEB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_Toc161839401 \h </w:instrText>
      </w:r>
      <w:r>
        <w:rPr>
          <w:noProof/>
        </w:rPr>
      </w:r>
      <w:r>
        <w:rPr>
          <w:noProof/>
        </w:rPr>
        <w:fldChar w:fldCharType="separate"/>
      </w:r>
      <w:r>
        <w:rPr>
          <w:noProof/>
        </w:rPr>
        <w:t>32</w:t>
      </w:r>
      <w:r>
        <w:rPr>
          <w:noProof/>
        </w:rPr>
        <w:fldChar w:fldCharType="end"/>
      </w:r>
    </w:p>
    <w:p w14:paraId="6C8CFB8B" w14:textId="4F28CBF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_Toc161839402 \h </w:instrText>
      </w:r>
      <w:r>
        <w:rPr>
          <w:noProof/>
        </w:rPr>
      </w:r>
      <w:r>
        <w:rPr>
          <w:noProof/>
        </w:rPr>
        <w:fldChar w:fldCharType="separate"/>
      </w:r>
      <w:r>
        <w:rPr>
          <w:noProof/>
        </w:rPr>
        <w:t>32</w:t>
      </w:r>
      <w:r>
        <w:rPr>
          <w:noProof/>
        </w:rPr>
        <w:fldChar w:fldCharType="end"/>
      </w:r>
    </w:p>
    <w:p w14:paraId="779B04F8" w14:textId="5B653C9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_Toc161839403 \h </w:instrText>
      </w:r>
      <w:r>
        <w:rPr>
          <w:noProof/>
        </w:rPr>
      </w:r>
      <w:r>
        <w:rPr>
          <w:noProof/>
        </w:rPr>
        <w:fldChar w:fldCharType="separate"/>
      </w:r>
      <w:r>
        <w:rPr>
          <w:noProof/>
        </w:rPr>
        <w:t>32</w:t>
      </w:r>
      <w:r>
        <w:rPr>
          <w:noProof/>
        </w:rPr>
        <w:fldChar w:fldCharType="end"/>
      </w:r>
    </w:p>
    <w:p w14:paraId="111A9981" w14:textId="5DFEF5A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_Toc161839404 \h </w:instrText>
      </w:r>
      <w:r>
        <w:rPr>
          <w:noProof/>
        </w:rPr>
      </w:r>
      <w:r>
        <w:rPr>
          <w:noProof/>
        </w:rPr>
        <w:fldChar w:fldCharType="separate"/>
      </w:r>
      <w:r>
        <w:rPr>
          <w:noProof/>
        </w:rPr>
        <w:t>32</w:t>
      </w:r>
      <w:r>
        <w:rPr>
          <w:noProof/>
        </w:rPr>
        <w:fldChar w:fldCharType="end"/>
      </w:r>
    </w:p>
    <w:p w14:paraId="447FA3A2" w14:textId="03D0A23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_Toc161839405 \h </w:instrText>
      </w:r>
      <w:r>
        <w:rPr>
          <w:noProof/>
        </w:rPr>
      </w:r>
      <w:r>
        <w:rPr>
          <w:noProof/>
        </w:rPr>
        <w:fldChar w:fldCharType="separate"/>
      </w:r>
      <w:r>
        <w:rPr>
          <w:noProof/>
        </w:rPr>
        <w:t>33</w:t>
      </w:r>
      <w:r>
        <w:rPr>
          <w:noProof/>
        </w:rPr>
        <w:fldChar w:fldCharType="end"/>
      </w:r>
    </w:p>
    <w:p w14:paraId="6FB55969" w14:textId="55F76D6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_Toc161839406 \h </w:instrText>
      </w:r>
      <w:r>
        <w:rPr>
          <w:noProof/>
        </w:rPr>
      </w:r>
      <w:r>
        <w:rPr>
          <w:noProof/>
        </w:rPr>
        <w:fldChar w:fldCharType="separate"/>
      </w:r>
      <w:r>
        <w:rPr>
          <w:noProof/>
        </w:rPr>
        <w:t>34</w:t>
      </w:r>
      <w:r>
        <w:rPr>
          <w:noProof/>
        </w:rPr>
        <w:fldChar w:fldCharType="end"/>
      </w:r>
    </w:p>
    <w:p w14:paraId="1B341000" w14:textId="5B2B72C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_Toc161839407 \h </w:instrText>
      </w:r>
      <w:r>
        <w:rPr>
          <w:noProof/>
        </w:rPr>
      </w:r>
      <w:r>
        <w:rPr>
          <w:noProof/>
        </w:rPr>
        <w:fldChar w:fldCharType="separate"/>
      </w:r>
      <w:r>
        <w:rPr>
          <w:noProof/>
        </w:rPr>
        <w:t>35</w:t>
      </w:r>
      <w:r>
        <w:rPr>
          <w:noProof/>
        </w:rPr>
        <w:fldChar w:fldCharType="end"/>
      </w:r>
    </w:p>
    <w:p w14:paraId="37569768" w14:textId="5A8B414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_Toc161839408 \h </w:instrText>
      </w:r>
      <w:r>
        <w:rPr>
          <w:noProof/>
        </w:rPr>
      </w:r>
      <w:r>
        <w:rPr>
          <w:noProof/>
        </w:rPr>
        <w:fldChar w:fldCharType="separate"/>
      </w:r>
      <w:r>
        <w:rPr>
          <w:noProof/>
        </w:rPr>
        <w:t>36</w:t>
      </w:r>
      <w:r>
        <w:rPr>
          <w:noProof/>
        </w:rPr>
        <w:fldChar w:fldCharType="end"/>
      </w:r>
    </w:p>
    <w:p w14:paraId="0FFB4E98" w14:textId="1C3FEB6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_Toc161839409 \h </w:instrText>
      </w:r>
      <w:r>
        <w:rPr>
          <w:noProof/>
        </w:rPr>
      </w:r>
      <w:r>
        <w:rPr>
          <w:noProof/>
        </w:rPr>
        <w:fldChar w:fldCharType="separate"/>
      </w:r>
      <w:r>
        <w:rPr>
          <w:noProof/>
        </w:rPr>
        <w:t>36</w:t>
      </w:r>
      <w:r>
        <w:rPr>
          <w:noProof/>
        </w:rPr>
        <w:fldChar w:fldCharType="end"/>
      </w:r>
    </w:p>
    <w:p w14:paraId="3702E095" w14:textId="402B05C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_Toc161839410 \h </w:instrText>
      </w:r>
      <w:r>
        <w:rPr>
          <w:noProof/>
        </w:rPr>
      </w:r>
      <w:r>
        <w:rPr>
          <w:noProof/>
        </w:rPr>
        <w:fldChar w:fldCharType="separate"/>
      </w:r>
      <w:r>
        <w:rPr>
          <w:noProof/>
        </w:rPr>
        <w:t>36</w:t>
      </w:r>
      <w:r>
        <w:rPr>
          <w:noProof/>
        </w:rPr>
        <w:fldChar w:fldCharType="end"/>
      </w:r>
    </w:p>
    <w:p w14:paraId="046E72EC" w14:textId="21CB913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_Toc161839411 \h </w:instrText>
      </w:r>
      <w:r>
        <w:rPr>
          <w:noProof/>
        </w:rPr>
      </w:r>
      <w:r>
        <w:rPr>
          <w:noProof/>
        </w:rPr>
        <w:fldChar w:fldCharType="separate"/>
      </w:r>
      <w:r>
        <w:rPr>
          <w:noProof/>
        </w:rPr>
        <w:t>36</w:t>
      </w:r>
      <w:r>
        <w:rPr>
          <w:noProof/>
        </w:rPr>
        <w:fldChar w:fldCharType="end"/>
      </w:r>
    </w:p>
    <w:p w14:paraId="1C3B8374" w14:textId="128A0F9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_Toc161839412 \h </w:instrText>
      </w:r>
      <w:r>
        <w:rPr>
          <w:noProof/>
        </w:rPr>
      </w:r>
      <w:r>
        <w:rPr>
          <w:noProof/>
        </w:rPr>
        <w:fldChar w:fldCharType="separate"/>
      </w:r>
      <w:r>
        <w:rPr>
          <w:noProof/>
        </w:rPr>
        <w:t>36</w:t>
      </w:r>
      <w:r>
        <w:rPr>
          <w:noProof/>
        </w:rPr>
        <w:fldChar w:fldCharType="end"/>
      </w:r>
    </w:p>
    <w:p w14:paraId="322ECA10" w14:textId="6A7681C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_Toc161839413 \h </w:instrText>
      </w:r>
      <w:r>
        <w:rPr>
          <w:noProof/>
        </w:rPr>
      </w:r>
      <w:r>
        <w:rPr>
          <w:noProof/>
        </w:rPr>
        <w:fldChar w:fldCharType="separate"/>
      </w:r>
      <w:r>
        <w:rPr>
          <w:noProof/>
        </w:rPr>
        <w:t>36</w:t>
      </w:r>
      <w:r>
        <w:rPr>
          <w:noProof/>
        </w:rPr>
        <w:fldChar w:fldCharType="end"/>
      </w:r>
    </w:p>
    <w:p w14:paraId="480AA83F" w14:textId="35E6405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_Toc161839414 \h </w:instrText>
      </w:r>
      <w:r>
        <w:rPr>
          <w:noProof/>
        </w:rPr>
      </w:r>
      <w:r>
        <w:rPr>
          <w:noProof/>
        </w:rPr>
        <w:fldChar w:fldCharType="separate"/>
      </w:r>
      <w:r>
        <w:rPr>
          <w:noProof/>
        </w:rPr>
        <w:t>37</w:t>
      </w:r>
      <w:r>
        <w:rPr>
          <w:noProof/>
        </w:rPr>
        <w:fldChar w:fldCharType="end"/>
      </w:r>
    </w:p>
    <w:p w14:paraId="5BE549F5" w14:textId="7130AB5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_Toc161839415 \h </w:instrText>
      </w:r>
      <w:r>
        <w:rPr>
          <w:noProof/>
        </w:rPr>
      </w:r>
      <w:r>
        <w:rPr>
          <w:noProof/>
        </w:rPr>
        <w:fldChar w:fldCharType="separate"/>
      </w:r>
      <w:r>
        <w:rPr>
          <w:noProof/>
        </w:rPr>
        <w:t>37</w:t>
      </w:r>
      <w:r>
        <w:rPr>
          <w:noProof/>
        </w:rPr>
        <w:fldChar w:fldCharType="end"/>
      </w:r>
    </w:p>
    <w:p w14:paraId="06532A61" w14:textId="5846BD3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_Toc161839416 \h </w:instrText>
      </w:r>
      <w:r>
        <w:rPr>
          <w:noProof/>
        </w:rPr>
      </w:r>
      <w:r>
        <w:rPr>
          <w:noProof/>
        </w:rPr>
        <w:fldChar w:fldCharType="separate"/>
      </w:r>
      <w:r>
        <w:rPr>
          <w:noProof/>
        </w:rPr>
        <w:t>37</w:t>
      </w:r>
      <w:r>
        <w:rPr>
          <w:noProof/>
        </w:rPr>
        <w:fldChar w:fldCharType="end"/>
      </w:r>
    </w:p>
    <w:p w14:paraId="3F8D6DB5" w14:textId="6013A5D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_Toc161839417 \h </w:instrText>
      </w:r>
      <w:r>
        <w:rPr>
          <w:noProof/>
        </w:rPr>
      </w:r>
      <w:r>
        <w:rPr>
          <w:noProof/>
        </w:rPr>
        <w:fldChar w:fldCharType="separate"/>
      </w:r>
      <w:r>
        <w:rPr>
          <w:noProof/>
        </w:rPr>
        <w:t>37</w:t>
      </w:r>
      <w:r>
        <w:rPr>
          <w:noProof/>
        </w:rPr>
        <w:fldChar w:fldCharType="end"/>
      </w:r>
    </w:p>
    <w:p w14:paraId="2FB68183" w14:textId="2E48F3B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fldLock="1"/>
      </w:r>
      <w:r>
        <w:rPr>
          <w:noProof/>
        </w:rPr>
        <w:instrText xml:space="preserve"> PAGEREF _Toc161839418 \h </w:instrText>
      </w:r>
      <w:r>
        <w:rPr>
          <w:noProof/>
        </w:rPr>
      </w:r>
      <w:r>
        <w:rPr>
          <w:noProof/>
        </w:rPr>
        <w:fldChar w:fldCharType="separate"/>
      </w:r>
      <w:r>
        <w:rPr>
          <w:noProof/>
        </w:rPr>
        <w:t>38</w:t>
      </w:r>
      <w:r>
        <w:rPr>
          <w:noProof/>
        </w:rPr>
        <w:fldChar w:fldCharType="end"/>
      </w:r>
    </w:p>
    <w:p w14:paraId="07934061" w14:textId="691066AD"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4.11A</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R2</w:t>
      </w:r>
      <w:r>
        <w:rPr>
          <w:noProof/>
        </w:rPr>
        <w:tab/>
      </w:r>
      <w:r>
        <w:rPr>
          <w:noProof/>
        </w:rPr>
        <w:fldChar w:fldCharType="begin" w:fldLock="1"/>
      </w:r>
      <w:r>
        <w:rPr>
          <w:noProof/>
        </w:rPr>
        <w:instrText xml:space="preserve"> PAGEREF _Toc161839419 \h </w:instrText>
      </w:r>
      <w:r>
        <w:rPr>
          <w:noProof/>
        </w:rPr>
      </w:r>
      <w:r>
        <w:rPr>
          <w:noProof/>
        </w:rPr>
        <w:fldChar w:fldCharType="separate"/>
      </w:r>
      <w:r>
        <w:rPr>
          <w:noProof/>
        </w:rPr>
        <w:t>38</w:t>
      </w:r>
      <w:r>
        <w:rPr>
          <w:noProof/>
        </w:rPr>
        <w:fldChar w:fldCharType="end"/>
      </w:r>
    </w:p>
    <w:p w14:paraId="37198F26" w14:textId="212FEAC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_Toc161839420 \h </w:instrText>
      </w:r>
      <w:r>
        <w:rPr>
          <w:noProof/>
        </w:rPr>
      </w:r>
      <w:r>
        <w:rPr>
          <w:noProof/>
        </w:rPr>
        <w:fldChar w:fldCharType="separate"/>
      </w:r>
      <w:r>
        <w:rPr>
          <w:noProof/>
        </w:rPr>
        <w:t>38</w:t>
      </w:r>
      <w:r>
        <w:rPr>
          <w:noProof/>
        </w:rPr>
        <w:fldChar w:fldCharType="end"/>
      </w:r>
    </w:p>
    <w:p w14:paraId="6A956A56" w14:textId="35E762B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4.11A.2</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client configuration</w:t>
      </w:r>
      <w:r>
        <w:rPr>
          <w:noProof/>
        </w:rPr>
        <w:tab/>
      </w:r>
      <w:r>
        <w:rPr>
          <w:noProof/>
        </w:rPr>
        <w:fldChar w:fldCharType="begin" w:fldLock="1"/>
      </w:r>
      <w:r>
        <w:rPr>
          <w:noProof/>
        </w:rPr>
        <w:instrText xml:space="preserve"> PAGEREF _Toc161839421 \h </w:instrText>
      </w:r>
      <w:r>
        <w:rPr>
          <w:noProof/>
        </w:rPr>
      </w:r>
      <w:r>
        <w:rPr>
          <w:noProof/>
        </w:rPr>
        <w:fldChar w:fldCharType="separate"/>
      </w:r>
      <w:r>
        <w:rPr>
          <w:noProof/>
        </w:rPr>
        <w:t>38</w:t>
      </w:r>
      <w:r>
        <w:rPr>
          <w:noProof/>
        </w:rPr>
        <w:fldChar w:fldCharType="end"/>
      </w:r>
    </w:p>
    <w:p w14:paraId="011D54AA" w14:textId="0BCE82A8"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4.11A.3</w:t>
      </w:r>
      <w:r>
        <w:rPr>
          <w:rFonts w:asciiTheme="minorHAnsi" w:eastAsiaTheme="minorEastAsia" w:hAnsiTheme="minorHAnsi" w:cstheme="minorBidi"/>
          <w:noProof/>
          <w:kern w:val="2"/>
          <w:sz w:val="22"/>
          <w:szCs w:val="22"/>
          <w:lang w:eastAsia="en-GB"/>
          <w14:ligatures w14:val="standardContextual"/>
        </w:rPr>
        <w:tab/>
      </w:r>
      <w:r>
        <w:rPr>
          <w:noProof/>
        </w:rPr>
        <w:t>ANBR-based Network Assistance invocation reporting</w:t>
      </w:r>
      <w:r>
        <w:rPr>
          <w:noProof/>
        </w:rPr>
        <w:tab/>
      </w:r>
      <w:r>
        <w:rPr>
          <w:noProof/>
        </w:rPr>
        <w:fldChar w:fldCharType="begin" w:fldLock="1"/>
      </w:r>
      <w:r>
        <w:rPr>
          <w:noProof/>
        </w:rPr>
        <w:instrText xml:space="preserve"> PAGEREF _Toc161839422 \h </w:instrText>
      </w:r>
      <w:r>
        <w:rPr>
          <w:noProof/>
        </w:rPr>
      </w:r>
      <w:r>
        <w:rPr>
          <w:noProof/>
        </w:rPr>
        <w:fldChar w:fldCharType="separate"/>
      </w:r>
      <w:r>
        <w:rPr>
          <w:noProof/>
        </w:rPr>
        <w:t>38</w:t>
      </w:r>
      <w:r>
        <w:rPr>
          <w:noProof/>
        </w:rPr>
        <w:fldChar w:fldCharType="end"/>
      </w:r>
    </w:p>
    <w:p w14:paraId="5D45B50E" w14:textId="1DB6AAB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_Toc161839423 \h </w:instrText>
      </w:r>
      <w:r>
        <w:rPr>
          <w:noProof/>
        </w:rPr>
      </w:r>
      <w:r>
        <w:rPr>
          <w:noProof/>
        </w:rPr>
        <w:fldChar w:fldCharType="separate"/>
      </w:r>
      <w:r>
        <w:rPr>
          <w:noProof/>
        </w:rPr>
        <w:t>39</w:t>
      </w:r>
      <w:r>
        <w:rPr>
          <w:noProof/>
        </w:rPr>
        <w:fldChar w:fldCharType="end"/>
      </w:r>
    </w:p>
    <w:p w14:paraId="563FB5E0" w14:textId="12303CE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_Toc161839424 \h </w:instrText>
      </w:r>
      <w:r>
        <w:rPr>
          <w:noProof/>
        </w:rPr>
      </w:r>
      <w:r>
        <w:rPr>
          <w:noProof/>
        </w:rPr>
        <w:fldChar w:fldCharType="separate"/>
      </w:r>
      <w:r>
        <w:rPr>
          <w:noProof/>
        </w:rPr>
        <w:t>39</w:t>
      </w:r>
      <w:r>
        <w:rPr>
          <w:noProof/>
        </w:rPr>
        <w:fldChar w:fldCharType="end"/>
      </w:r>
    </w:p>
    <w:p w14:paraId="653124DE" w14:textId="6126A98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_Toc161839425 \h </w:instrText>
      </w:r>
      <w:r>
        <w:rPr>
          <w:noProof/>
        </w:rPr>
      </w:r>
      <w:r>
        <w:rPr>
          <w:noProof/>
        </w:rPr>
        <w:fldChar w:fldCharType="separate"/>
      </w:r>
      <w:r>
        <w:rPr>
          <w:noProof/>
        </w:rPr>
        <w:t>39</w:t>
      </w:r>
      <w:r>
        <w:rPr>
          <w:noProof/>
        </w:rPr>
        <w:fldChar w:fldCharType="end"/>
      </w:r>
    </w:p>
    <w:p w14:paraId="29605854" w14:textId="0D54C1A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_Toc161839426 \h </w:instrText>
      </w:r>
      <w:r>
        <w:rPr>
          <w:noProof/>
        </w:rPr>
      </w:r>
      <w:r>
        <w:rPr>
          <w:noProof/>
        </w:rPr>
        <w:fldChar w:fldCharType="separate"/>
      </w:r>
      <w:r>
        <w:rPr>
          <w:noProof/>
        </w:rPr>
        <w:t>39</w:t>
      </w:r>
      <w:r>
        <w:rPr>
          <w:noProof/>
        </w:rPr>
        <w:fldChar w:fldCharType="end"/>
      </w:r>
    </w:p>
    <w:p w14:paraId="702955C5" w14:textId="0232B67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_Toc161839427 \h </w:instrText>
      </w:r>
      <w:r>
        <w:rPr>
          <w:noProof/>
        </w:rPr>
      </w:r>
      <w:r>
        <w:rPr>
          <w:noProof/>
        </w:rPr>
        <w:fldChar w:fldCharType="separate"/>
      </w:r>
      <w:r>
        <w:rPr>
          <w:noProof/>
        </w:rPr>
        <w:t>39</w:t>
      </w:r>
      <w:r>
        <w:rPr>
          <w:noProof/>
        </w:rPr>
        <w:fldChar w:fldCharType="end"/>
      </w:r>
    </w:p>
    <w:p w14:paraId="7CCC5CCD" w14:textId="1D06224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_Toc161839428 \h </w:instrText>
      </w:r>
      <w:r>
        <w:rPr>
          <w:noProof/>
        </w:rPr>
      </w:r>
      <w:r>
        <w:rPr>
          <w:noProof/>
        </w:rPr>
        <w:fldChar w:fldCharType="separate"/>
      </w:r>
      <w:r>
        <w:rPr>
          <w:noProof/>
        </w:rPr>
        <w:t>40</w:t>
      </w:r>
      <w:r>
        <w:rPr>
          <w:noProof/>
        </w:rPr>
        <w:fldChar w:fldCharType="end"/>
      </w:r>
    </w:p>
    <w:p w14:paraId="47111697" w14:textId="326740ED"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_Toc161839429 \h </w:instrText>
      </w:r>
      <w:r>
        <w:rPr>
          <w:noProof/>
        </w:rPr>
      </w:r>
      <w:r>
        <w:rPr>
          <w:noProof/>
        </w:rPr>
        <w:fldChar w:fldCharType="separate"/>
      </w:r>
      <w:r>
        <w:rPr>
          <w:noProof/>
        </w:rPr>
        <w:t>41</w:t>
      </w:r>
      <w:r>
        <w:rPr>
          <w:noProof/>
        </w:rPr>
        <w:fldChar w:fldCharType="end"/>
      </w:r>
    </w:p>
    <w:p w14:paraId="759C6AE8" w14:textId="162FA4B8"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_Toc161839430 \h </w:instrText>
      </w:r>
      <w:r>
        <w:rPr>
          <w:noProof/>
        </w:rPr>
      </w:r>
      <w:r>
        <w:rPr>
          <w:noProof/>
        </w:rPr>
        <w:fldChar w:fldCharType="separate"/>
      </w:r>
      <w:r>
        <w:rPr>
          <w:noProof/>
        </w:rPr>
        <w:t>41</w:t>
      </w:r>
      <w:r>
        <w:rPr>
          <w:noProof/>
        </w:rPr>
        <w:fldChar w:fldCharType="end"/>
      </w:r>
    </w:p>
    <w:p w14:paraId="0CBE2E23" w14:textId="2E8AAC4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_Toc161839431 \h </w:instrText>
      </w:r>
      <w:r>
        <w:rPr>
          <w:noProof/>
        </w:rPr>
      </w:r>
      <w:r>
        <w:rPr>
          <w:noProof/>
        </w:rPr>
        <w:fldChar w:fldCharType="separate"/>
      </w:r>
      <w:r>
        <w:rPr>
          <w:noProof/>
        </w:rPr>
        <w:t>42</w:t>
      </w:r>
      <w:r>
        <w:rPr>
          <w:noProof/>
        </w:rPr>
        <w:fldChar w:fldCharType="end"/>
      </w:r>
    </w:p>
    <w:p w14:paraId="76FC9EE5" w14:textId="2196D8D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_Toc161839432 \h </w:instrText>
      </w:r>
      <w:r>
        <w:rPr>
          <w:noProof/>
        </w:rPr>
      </w:r>
      <w:r>
        <w:rPr>
          <w:noProof/>
        </w:rPr>
        <w:fldChar w:fldCharType="separate"/>
      </w:r>
      <w:r>
        <w:rPr>
          <w:noProof/>
        </w:rPr>
        <w:t>42</w:t>
      </w:r>
      <w:r>
        <w:rPr>
          <w:noProof/>
        </w:rPr>
        <w:fldChar w:fldCharType="end"/>
      </w:r>
    </w:p>
    <w:p w14:paraId="5468C182" w14:textId="0A7AFA1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6.0</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HTTP endpoint addresses</w:t>
      </w:r>
      <w:r>
        <w:rPr>
          <w:noProof/>
        </w:rPr>
        <w:tab/>
      </w:r>
      <w:r>
        <w:rPr>
          <w:noProof/>
        </w:rPr>
        <w:fldChar w:fldCharType="begin" w:fldLock="1"/>
      </w:r>
      <w:r>
        <w:rPr>
          <w:noProof/>
        </w:rPr>
        <w:instrText xml:space="preserve"> PAGEREF _Toc161839433 \h </w:instrText>
      </w:r>
      <w:r>
        <w:rPr>
          <w:noProof/>
        </w:rPr>
      </w:r>
      <w:r>
        <w:rPr>
          <w:noProof/>
        </w:rPr>
        <w:fldChar w:fldCharType="separate"/>
      </w:r>
      <w:r>
        <w:rPr>
          <w:noProof/>
        </w:rPr>
        <w:t>42</w:t>
      </w:r>
      <w:r>
        <w:rPr>
          <w:noProof/>
        </w:rPr>
        <w:fldChar w:fldCharType="end"/>
      </w:r>
    </w:p>
    <w:p w14:paraId="51D47E0E" w14:textId="48BA8C9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6.0.1</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Default 5GMS AF endpoint addresses</w:t>
      </w:r>
      <w:r>
        <w:rPr>
          <w:noProof/>
        </w:rPr>
        <w:tab/>
      </w:r>
      <w:r>
        <w:rPr>
          <w:noProof/>
        </w:rPr>
        <w:fldChar w:fldCharType="begin" w:fldLock="1"/>
      </w:r>
      <w:r>
        <w:rPr>
          <w:noProof/>
        </w:rPr>
        <w:instrText xml:space="preserve"> PAGEREF _Toc161839434 \h </w:instrText>
      </w:r>
      <w:r>
        <w:rPr>
          <w:noProof/>
        </w:rPr>
      </w:r>
      <w:r>
        <w:rPr>
          <w:noProof/>
        </w:rPr>
        <w:fldChar w:fldCharType="separate"/>
      </w:r>
      <w:r>
        <w:rPr>
          <w:noProof/>
        </w:rPr>
        <w:t>42</w:t>
      </w:r>
      <w:r>
        <w:rPr>
          <w:noProof/>
        </w:rPr>
        <w:fldChar w:fldCharType="end"/>
      </w:r>
    </w:p>
    <w:p w14:paraId="5FF4B327" w14:textId="6D90267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6.0.1.1</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Default 5GMS AF endpoint address at reference point M1</w:t>
      </w:r>
      <w:r>
        <w:rPr>
          <w:noProof/>
        </w:rPr>
        <w:tab/>
      </w:r>
      <w:r>
        <w:rPr>
          <w:noProof/>
        </w:rPr>
        <w:fldChar w:fldCharType="begin" w:fldLock="1"/>
      </w:r>
      <w:r>
        <w:rPr>
          <w:noProof/>
        </w:rPr>
        <w:instrText xml:space="preserve"> PAGEREF _Toc161839435 \h </w:instrText>
      </w:r>
      <w:r>
        <w:rPr>
          <w:noProof/>
        </w:rPr>
      </w:r>
      <w:r>
        <w:rPr>
          <w:noProof/>
        </w:rPr>
        <w:fldChar w:fldCharType="separate"/>
      </w:r>
      <w:r>
        <w:rPr>
          <w:noProof/>
        </w:rPr>
        <w:t>42</w:t>
      </w:r>
      <w:r>
        <w:rPr>
          <w:noProof/>
        </w:rPr>
        <w:fldChar w:fldCharType="end"/>
      </w:r>
    </w:p>
    <w:p w14:paraId="4989D7BA" w14:textId="51DB5A5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6.0.1.2</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Default 5GMS AF endpoint address at reference point M3</w:t>
      </w:r>
      <w:r>
        <w:rPr>
          <w:noProof/>
        </w:rPr>
        <w:tab/>
      </w:r>
      <w:r>
        <w:rPr>
          <w:noProof/>
        </w:rPr>
        <w:fldChar w:fldCharType="begin" w:fldLock="1"/>
      </w:r>
      <w:r>
        <w:rPr>
          <w:noProof/>
        </w:rPr>
        <w:instrText xml:space="preserve"> PAGEREF _Toc161839436 \h </w:instrText>
      </w:r>
      <w:r>
        <w:rPr>
          <w:noProof/>
        </w:rPr>
      </w:r>
      <w:r>
        <w:rPr>
          <w:noProof/>
        </w:rPr>
        <w:fldChar w:fldCharType="separate"/>
      </w:r>
      <w:r>
        <w:rPr>
          <w:noProof/>
        </w:rPr>
        <w:t>43</w:t>
      </w:r>
      <w:r>
        <w:rPr>
          <w:noProof/>
        </w:rPr>
        <w:fldChar w:fldCharType="end"/>
      </w:r>
    </w:p>
    <w:p w14:paraId="4825DE60" w14:textId="182CB31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6.0.1.3</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Default 5GMS AF endpoint address at reference point M5</w:t>
      </w:r>
      <w:r>
        <w:rPr>
          <w:noProof/>
        </w:rPr>
        <w:tab/>
      </w:r>
      <w:r>
        <w:rPr>
          <w:noProof/>
        </w:rPr>
        <w:fldChar w:fldCharType="begin" w:fldLock="1"/>
      </w:r>
      <w:r>
        <w:rPr>
          <w:noProof/>
        </w:rPr>
        <w:instrText xml:space="preserve"> PAGEREF _Toc161839437 \h </w:instrText>
      </w:r>
      <w:r>
        <w:rPr>
          <w:noProof/>
        </w:rPr>
      </w:r>
      <w:r>
        <w:rPr>
          <w:noProof/>
        </w:rPr>
        <w:fldChar w:fldCharType="separate"/>
      </w:r>
      <w:r>
        <w:rPr>
          <w:noProof/>
        </w:rPr>
        <w:t>43</w:t>
      </w:r>
      <w:r>
        <w:rPr>
          <w:noProof/>
        </w:rPr>
        <w:fldChar w:fldCharType="end"/>
      </w:r>
    </w:p>
    <w:p w14:paraId="6FD0E09D" w14:textId="0C39C0F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HTTP resource URIs and paths</w:t>
      </w:r>
      <w:r>
        <w:rPr>
          <w:noProof/>
        </w:rPr>
        <w:tab/>
      </w:r>
      <w:r>
        <w:rPr>
          <w:noProof/>
        </w:rPr>
        <w:fldChar w:fldCharType="begin" w:fldLock="1"/>
      </w:r>
      <w:r>
        <w:rPr>
          <w:noProof/>
        </w:rPr>
        <w:instrText xml:space="preserve"> PAGEREF _Toc161839438 \h </w:instrText>
      </w:r>
      <w:r>
        <w:rPr>
          <w:noProof/>
        </w:rPr>
      </w:r>
      <w:r>
        <w:rPr>
          <w:noProof/>
        </w:rPr>
        <w:fldChar w:fldCharType="separate"/>
      </w:r>
      <w:r>
        <w:rPr>
          <w:noProof/>
        </w:rPr>
        <w:t>43</w:t>
      </w:r>
      <w:r>
        <w:rPr>
          <w:noProof/>
        </w:rPr>
        <w:fldChar w:fldCharType="end"/>
      </w:r>
    </w:p>
    <w:p w14:paraId="3B45DBC6" w14:textId="3D6640E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Usage of HTTP</w:t>
      </w:r>
      <w:r>
        <w:rPr>
          <w:noProof/>
        </w:rPr>
        <w:tab/>
      </w:r>
      <w:r>
        <w:rPr>
          <w:noProof/>
        </w:rPr>
        <w:fldChar w:fldCharType="begin" w:fldLock="1"/>
      </w:r>
      <w:r>
        <w:rPr>
          <w:noProof/>
        </w:rPr>
        <w:instrText xml:space="preserve"> PAGEREF _Toc161839439 \h </w:instrText>
      </w:r>
      <w:r>
        <w:rPr>
          <w:noProof/>
        </w:rPr>
      </w:r>
      <w:r>
        <w:rPr>
          <w:noProof/>
        </w:rPr>
        <w:fldChar w:fldCharType="separate"/>
      </w:r>
      <w:r>
        <w:rPr>
          <w:noProof/>
        </w:rPr>
        <w:t>43</w:t>
      </w:r>
      <w:r>
        <w:rPr>
          <w:noProof/>
        </w:rPr>
        <w:fldChar w:fldCharType="end"/>
      </w:r>
    </w:p>
    <w:p w14:paraId="020D14C6" w14:textId="69E7044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_Toc161839440 \h </w:instrText>
      </w:r>
      <w:r>
        <w:rPr>
          <w:noProof/>
        </w:rPr>
      </w:r>
      <w:r>
        <w:rPr>
          <w:noProof/>
        </w:rPr>
        <w:fldChar w:fldCharType="separate"/>
      </w:r>
      <w:r>
        <w:rPr>
          <w:noProof/>
        </w:rPr>
        <w:t>43</w:t>
      </w:r>
      <w:r>
        <w:rPr>
          <w:noProof/>
        </w:rPr>
        <w:fldChar w:fldCharType="end"/>
      </w:r>
    </w:p>
    <w:p w14:paraId="4AE29B3D" w14:textId="10C8C93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_Toc161839441 \h </w:instrText>
      </w:r>
      <w:r>
        <w:rPr>
          <w:noProof/>
        </w:rPr>
      </w:r>
      <w:r>
        <w:rPr>
          <w:noProof/>
        </w:rPr>
        <w:fldChar w:fldCharType="separate"/>
      </w:r>
      <w:r>
        <w:rPr>
          <w:noProof/>
        </w:rPr>
        <w:t>43</w:t>
      </w:r>
      <w:r>
        <w:rPr>
          <w:noProof/>
        </w:rPr>
        <w:fldChar w:fldCharType="end"/>
      </w:r>
    </w:p>
    <w:p w14:paraId="726A4C8D" w14:textId="3E048467"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_Toc161839442 \h </w:instrText>
      </w:r>
      <w:r>
        <w:rPr>
          <w:noProof/>
        </w:rPr>
      </w:r>
      <w:r>
        <w:rPr>
          <w:noProof/>
        </w:rPr>
        <w:fldChar w:fldCharType="separate"/>
      </w:r>
      <w:r>
        <w:rPr>
          <w:noProof/>
        </w:rPr>
        <w:t>44</w:t>
      </w:r>
      <w:r>
        <w:rPr>
          <w:noProof/>
        </w:rPr>
        <w:fldChar w:fldCharType="end"/>
      </w:r>
    </w:p>
    <w:p w14:paraId="7307A273" w14:textId="1AB0370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_Toc161839443 \h </w:instrText>
      </w:r>
      <w:r>
        <w:rPr>
          <w:noProof/>
        </w:rPr>
      </w:r>
      <w:r>
        <w:rPr>
          <w:noProof/>
        </w:rPr>
        <w:fldChar w:fldCharType="separate"/>
      </w:r>
      <w:r>
        <w:rPr>
          <w:noProof/>
        </w:rPr>
        <w:t>44</w:t>
      </w:r>
      <w:r>
        <w:rPr>
          <w:noProof/>
        </w:rPr>
        <w:fldChar w:fldCharType="end"/>
      </w:r>
    </w:p>
    <w:p w14:paraId="06EFFEE8" w14:textId="550F6CC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_Toc161839444 \h </w:instrText>
      </w:r>
      <w:r>
        <w:rPr>
          <w:noProof/>
        </w:rPr>
      </w:r>
      <w:r>
        <w:rPr>
          <w:noProof/>
        </w:rPr>
        <w:fldChar w:fldCharType="separate"/>
      </w:r>
      <w:r>
        <w:rPr>
          <w:noProof/>
        </w:rPr>
        <w:t>44</w:t>
      </w:r>
      <w:r>
        <w:rPr>
          <w:noProof/>
        </w:rPr>
        <w:fldChar w:fldCharType="end"/>
      </w:r>
    </w:p>
    <w:p w14:paraId="4012B7C3" w14:textId="7115D2F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_Toc161839445 \h </w:instrText>
      </w:r>
      <w:r>
        <w:rPr>
          <w:noProof/>
        </w:rPr>
      </w:r>
      <w:r>
        <w:rPr>
          <w:noProof/>
        </w:rPr>
        <w:fldChar w:fldCharType="separate"/>
      </w:r>
      <w:r>
        <w:rPr>
          <w:noProof/>
        </w:rPr>
        <w:t>44</w:t>
      </w:r>
      <w:r>
        <w:rPr>
          <w:noProof/>
        </w:rPr>
        <w:fldChar w:fldCharType="end"/>
      </w:r>
    </w:p>
    <w:p w14:paraId="2920977F" w14:textId="1109B26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_Toc161839446 \h </w:instrText>
      </w:r>
      <w:r>
        <w:rPr>
          <w:noProof/>
        </w:rPr>
      </w:r>
      <w:r>
        <w:rPr>
          <w:noProof/>
        </w:rPr>
        <w:fldChar w:fldCharType="separate"/>
      </w:r>
      <w:r>
        <w:rPr>
          <w:noProof/>
        </w:rPr>
        <w:t>44</w:t>
      </w:r>
      <w:r>
        <w:rPr>
          <w:noProof/>
        </w:rPr>
        <w:fldChar w:fldCharType="end"/>
      </w:r>
    </w:p>
    <w:p w14:paraId="6260ACF0" w14:textId="6878191D" w:rsidR="0064389C" w:rsidRDefault="0064389C">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_Toc161839447 \h </w:instrText>
      </w:r>
      <w:r>
        <w:rPr>
          <w:noProof/>
        </w:rPr>
      </w:r>
      <w:r>
        <w:rPr>
          <w:noProof/>
        </w:rPr>
        <w:fldChar w:fldCharType="separate"/>
      </w:r>
      <w:r>
        <w:rPr>
          <w:noProof/>
        </w:rPr>
        <w:t>44</w:t>
      </w:r>
      <w:r>
        <w:rPr>
          <w:noProof/>
        </w:rPr>
        <w:fldChar w:fldCharType="end"/>
      </w:r>
    </w:p>
    <w:p w14:paraId="31D7702B" w14:textId="4BF243F3" w:rsidR="0064389C" w:rsidRDefault="0064389C">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_Toc161839448 \h </w:instrText>
      </w:r>
      <w:r>
        <w:rPr>
          <w:noProof/>
        </w:rPr>
      </w:r>
      <w:r>
        <w:rPr>
          <w:noProof/>
        </w:rPr>
        <w:fldChar w:fldCharType="separate"/>
      </w:r>
      <w:r>
        <w:rPr>
          <w:noProof/>
        </w:rPr>
        <w:t>44</w:t>
      </w:r>
      <w:r>
        <w:rPr>
          <w:noProof/>
        </w:rPr>
        <w:fldChar w:fldCharType="end"/>
      </w:r>
    </w:p>
    <w:p w14:paraId="30F6FA90" w14:textId="6DC007D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_Toc161839449 \h </w:instrText>
      </w:r>
      <w:r>
        <w:rPr>
          <w:noProof/>
        </w:rPr>
      </w:r>
      <w:r>
        <w:rPr>
          <w:noProof/>
        </w:rPr>
        <w:fldChar w:fldCharType="separate"/>
      </w:r>
      <w:r>
        <w:rPr>
          <w:noProof/>
        </w:rPr>
        <w:t>45</w:t>
      </w:r>
      <w:r>
        <w:rPr>
          <w:noProof/>
        </w:rPr>
        <w:fldChar w:fldCharType="end"/>
      </w:r>
    </w:p>
    <w:p w14:paraId="0DF73118" w14:textId="6DEEFFAF" w:rsidR="0064389C" w:rsidRDefault="0064389C">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_Toc161839450 \h </w:instrText>
      </w:r>
      <w:r>
        <w:rPr>
          <w:noProof/>
        </w:rPr>
      </w:r>
      <w:r>
        <w:rPr>
          <w:noProof/>
        </w:rPr>
        <w:fldChar w:fldCharType="separate"/>
      </w:r>
      <w:r>
        <w:rPr>
          <w:noProof/>
        </w:rPr>
        <w:t>45</w:t>
      </w:r>
      <w:r>
        <w:rPr>
          <w:noProof/>
        </w:rPr>
        <w:fldChar w:fldCharType="end"/>
      </w:r>
    </w:p>
    <w:p w14:paraId="5F2323D5" w14:textId="02CD357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_Toc161839451 \h </w:instrText>
      </w:r>
      <w:r>
        <w:rPr>
          <w:noProof/>
        </w:rPr>
      </w:r>
      <w:r>
        <w:rPr>
          <w:noProof/>
        </w:rPr>
        <w:fldChar w:fldCharType="separate"/>
      </w:r>
      <w:r>
        <w:rPr>
          <w:noProof/>
        </w:rPr>
        <w:t>45</w:t>
      </w:r>
      <w:r>
        <w:rPr>
          <w:noProof/>
        </w:rPr>
        <w:fldChar w:fldCharType="end"/>
      </w:r>
    </w:p>
    <w:p w14:paraId="62229278" w14:textId="28DD297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_Toc161839452 \h </w:instrText>
      </w:r>
      <w:r>
        <w:rPr>
          <w:noProof/>
        </w:rPr>
      </w:r>
      <w:r>
        <w:rPr>
          <w:noProof/>
        </w:rPr>
        <w:fldChar w:fldCharType="separate"/>
      </w:r>
      <w:r>
        <w:rPr>
          <w:noProof/>
        </w:rPr>
        <w:t>45</w:t>
      </w:r>
      <w:r>
        <w:rPr>
          <w:noProof/>
        </w:rPr>
        <w:fldChar w:fldCharType="end"/>
      </w:r>
    </w:p>
    <w:p w14:paraId="6359FB9B" w14:textId="4B0DC32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HTTP response codes</w:t>
      </w:r>
      <w:r>
        <w:rPr>
          <w:noProof/>
        </w:rPr>
        <w:tab/>
      </w:r>
      <w:r>
        <w:rPr>
          <w:noProof/>
        </w:rPr>
        <w:fldChar w:fldCharType="begin" w:fldLock="1"/>
      </w:r>
      <w:r>
        <w:rPr>
          <w:noProof/>
        </w:rPr>
        <w:instrText xml:space="preserve"> PAGEREF _Toc161839453 \h </w:instrText>
      </w:r>
      <w:r>
        <w:rPr>
          <w:noProof/>
        </w:rPr>
      </w:r>
      <w:r>
        <w:rPr>
          <w:noProof/>
        </w:rPr>
        <w:fldChar w:fldCharType="separate"/>
      </w:r>
      <w:r>
        <w:rPr>
          <w:noProof/>
        </w:rPr>
        <w:t>45</w:t>
      </w:r>
      <w:r>
        <w:rPr>
          <w:noProof/>
        </w:rPr>
        <w:fldChar w:fldCharType="end"/>
      </w:r>
    </w:p>
    <w:p w14:paraId="0E16465F" w14:textId="56A890F1"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8409C8">
        <w:rPr>
          <w:rFonts w:eastAsia="Calibri"/>
          <w:noProof/>
        </w:rPr>
        <w:t xml:space="preserve">Common API </w:t>
      </w:r>
      <w:r>
        <w:rPr>
          <w:noProof/>
        </w:rPr>
        <w:t>data types</w:t>
      </w:r>
      <w:r>
        <w:rPr>
          <w:noProof/>
        </w:rPr>
        <w:tab/>
      </w:r>
      <w:r>
        <w:rPr>
          <w:noProof/>
        </w:rPr>
        <w:fldChar w:fldCharType="begin" w:fldLock="1"/>
      </w:r>
      <w:r>
        <w:rPr>
          <w:noProof/>
        </w:rPr>
        <w:instrText xml:space="preserve"> PAGEREF _Toc161839454 \h </w:instrText>
      </w:r>
      <w:r>
        <w:rPr>
          <w:noProof/>
        </w:rPr>
      </w:r>
      <w:r>
        <w:rPr>
          <w:noProof/>
        </w:rPr>
        <w:fldChar w:fldCharType="separate"/>
      </w:r>
      <w:r>
        <w:rPr>
          <w:noProof/>
        </w:rPr>
        <w:t>46</w:t>
      </w:r>
      <w:r>
        <w:rPr>
          <w:noProof/>
        </w:rPr>
        <w:fldChar w:fldCharType="end"/>
      </w:r>
    </w:p>
    <w:p w14:paraId="079674EB" w14:textId="181CEF7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_Toc161839455 \h </w:instrText>
      </w:r>
      <w:r>
        <w:rPr>
          <w:noProof/>
        </w:rPr>
      </w:r>
      <w:r>
        <w:rPr>
          <w:noProof/>
        </w:rPr>
        <w:fldChar w:fldCharType="separate"/>
      </w:r>
      <w:r>
        <w:rPr>
          <w:noProof/>
        </w:rPr>
        <w:t>46</w:t>
      </w:r>
      <w:r>
        <w:rPr>
          <w:noProof/>
        </w:rPr>
        <w:fldChar w:fldCharType="end"/>
      </w:r>
    </w:p>
    <w:p w14:paraId="32101D02" w14:textId="6509276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_Toc161839456 \h </w:instrText>
      </w:r>
      <w:r>
        <w:rPr>
          <w:noProof/>
        </w:rPr>
      </w:r>
      <w:r>
        <w:rPr>
          <w:noProof/>
        </w:rPr>
        <w:fldChar w:fldCharType="separate"/>
      </w:r>
      <w:r>
        <w:rPr>
          <w:noProof/>
        </w:rPr>
        <w:t>46</w:t>
      </w:r>
      <w:r>
        <w:rPr>
          <w:noProof/>
        </w:rPr>
        <w:fldChar w:fldCharType="end"/>
      </w:r>
    </w:p>
    <w:p w14:paraId="2F35B410" w14:textId="315F3B7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_Toc161839457 \h </w:instrText>
      </w:r>
      <w:r>
        <w:rPr>
          <w:noProof/>
        </w:rPr>
      </w:r>
      <w:r>
        <w:rPr>
          <w:noProof/>
        </w:rPr>
        <w:fldChar w:fldCharType="separate"/>
      </w:r>
      <w:r>
        <w:rPr>
          <w:noProof/>
        </w:rPr>
        <w:t>47</w:t>
      </w:r>
      <w:r>
        <w:rPr>
          <w:noProof/>
        </w:rPr>
        <w:fldChar w:fldCharType="end"/>
      </w:r>
    </w:p>
    <w:p w14:paraId="3A499797" w14:textId="18082D4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_Toc161839458 \h </w:instrText>
      </w:r>
      <w:r>
        <w:rPr>
          <w:noProof/>
        </w:rPr>
      </w:r>
      <w:r>
        <w:rPr>
          <w:noProof/>
        </w:rPr>
        <w:fldChar w:fldCharType="separate"/>
      </w:r>
      <w:r>
        <w:rPr>
          <w:noProof/>
        </w:rPr>
        <w:t>47</w:t>
      </w:r>
      <w:r>
        <w:rPr>
          <w:noProof/>
        </w:rPr>
        <w:fldChar w:fldCharType="end"/>
      </w:r>
    </w:p>
    <w:p w14:paraId="3449442A" w14:textId="530DCAB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_Toc161839459 \h </w:instrText>
      </w:r>
      <w:r>
        <w:rPr>
          <w:noProof/>
        </w:rPr>
      </w:r>
      <w:r>
        <w:rPr>
          <w:noProof/>
        </w:rPr>
        <w:fldChar w:fldCharType="separate"/>
      </w:r>
      <w:r>
        <w:rPr>
          <w:noProof/>
        </w:rPr>
        <w:t>47</w:t>
      </w:r>
      <w:r>
        <w:rPr>
          <w:noProof/>
        </w:rPr>
        <w:fldChar w:fldCharType="end"/>
      </w:r>
    </w:p>
    <w:p w14:paraId="79C8BD98" w14:textId="13EAF2B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_Toc161839460 \h </w:instrText>
      </w:r>
      <w:r>
        <w:rPr>
          <w:noProof/>
        </w:rPr>
      </w:r>
      <w:r>
        <w:rPr>
          <w:noProof/>
        </w:rPr>
        <w:fldChar w:fldCharType="separate"/>
      </w:r>
      <w:r>
        <w:rPr>
          <w:noProof/>
        </w:rPr>
        <w:t>47</w:t>
      </w:r>
      <w:r>
        <w:rPr>
          <w:noProof/>
        </w:rPr>
        <w:fldChar w:fldCharType="end"/>
      </w:r>
    </w:p>
    <w:p w14:paraId="251E7538" w14:textId="21FFADE7"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_Toc161839461 \h </w:instrText>
      </w:r>
      <w:r>
        <w:rPr>
          <w:noProof/>
        </w:rPr>
      </w:r>
      <w:r>
        <w:rPr>
          <w:noProof/>
        </w:rPr>
        <w:fldChar w:fldCharType="separate"/>
      </w:r>
      <w:r>
        <w:rPr>
          <w:noProof/>
        </w:rPr>
        <w:t>47</w:t>
      </w:r>
      <w:r>
        <w:rPr>
          <w:noProof/>
        </w:rPr>
        <w:fldChar w:fldCharType="end"/>
      </w:r>
    </w:p>
    <w:p w14:paraId="1C83A8B5" w14:textId="1B296AA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_Toc161839462 \h </w:instrText>
      </w:r>
      <w:r>
        <w:rPr>
          <w:noProof/>
        </w:rPr>
      </w:r>
      <w:r>
        <w:rPr>
          <w:noProof/>
        </w:rPr>
        <w:fldChar w:fldCharType="separate"/>
      </w:r>
      <w:r>
        <w:rPr>
          <w:noProof/>
        </w:rPr>
        <w:t>48</w:t>
      </w:r>
      <w:r>
        <w:rPr>
          <w:noProof/>
        </w:rPr>
        <w:fldChar w:fldCharType="end"/>
      </w:r>
    </w:p>
    <w:p w14:paraId="01EBE68C" w14:textId="4C3F231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_Toc161839463 \h </w:instrText>
      </w:r>
      <w:r>
        <w:rPr>
          <w:noProof/>
        </w:rPr>
      </w:r>
      <w:r>
        <w:rPr>
          <w:noProof/>
        </w:rPr>
        <w:fldChar w:fldCharType="separate"/>
      </w:r>
      <w:r>
        <w:rPr>
          <w:noProof/>
        </w:rPr>
        <w:t>48</w:t>
      </w:r>
      <w:r>
        <w:rPr>
          <w:noProof/>
        </w:rPr>
        <w:fldChar w:fldCharType="end"/>
      </w:r>
    </w:p>
    <w:p w14:paraId="51F84494" w14:textId="28B072F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_Toc161839464 \h </w:instrText>
      </w:r>
      <w:r>
        <w:rPr>
          <w:noProof/>
        </w:rPr>
      </w:r>
      <w:r>
        <w:rPr>
          <w:noProof/>
        </w:rPr>
        <w:fldChar w:fldCharType="separate"/>
      </w:r>
      <w:r>
        <w:rPr>
          <w:noProof/>
        </w:rPr>
        <w:t>48</w:t>
      </w:r>
      <w:r>
        <w:rPr>
          <w:noProof/>
        </w:rPr>
        <w:fldChar w:fldCharType="end"/>
      </w:r>
    </w:p>
    <w:p w14:paraId="3C6BB2B1" w14:textId="2057E50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_Toc161839465 \h </w:instrText>
      </w:r>
      <w:r>
        <w:rPr>
          <w:noProof/>
        </w:rPr>
      </w:r>
      <w:r>
        <w:rPr>
          <w:noProof/>
        </w:rPr>
        <w:fldChar w:fldCharType="separate"/>
      </w:r>
      <w:r>
        <w:rPr>
          <w:noProof/>
        </w:rPr>
        <w:t>49</w:t>
      </w:r>
      <w:r>
        <w:rPr>
          <w:noProof/>
        </w:rPr>
        <w:fldChar w:fldCharType="end"/>
      </w:r>
    </w:p>
    <w:p w14:paraId="0AB30160" w14:textId="414A2D1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fldLock="1"/>
      </w:r>
      <w:r>
        <w:rPr>
          <w:noProof/>
        </w:rPr>
        <w:instrText xml:space="preserve"> PAGEREF _Toc161839466 \h </w:instrText>
      </w:r>
      <w:r>
        <w:rPr>
          <w:noProof/>
        </w:rPr>
      </w:r>
      <w:r>
        <w:rPr>
          <w:noProof/>
        </w:rPr>
        <w:fldChar w:fldCharType="separate"/>
      </w:r>
      <w:r>
        <w:rPr>
          <w:noProof/>
        </w:rPr>
        <w:t>49</w:t>
      </w:r>
      <w:r>
        <w:rPr>
          <w:noProof/>
        </w:rPr>
        <w:fldChar w:fldCharType="end"/>
      </w:r>
    </w:p>
    <w:p w14:paraId="104887E2" w14:textId="61C1F8E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6.4.3.10</w:t>
      </w:r>
      <w:r>
        <w:rPr>
          <w:rFonts w:asciiTheme="minorHAnsi" w:eastAsiaTheme="minorEastAsia" w:hAnsiTheme="minorHAnsi" w:cstheme="minorBidi"/>
          <w:noProof/>
          <w:kern w:val="2"/>
          <w:sz w:val="22"/>
          <w:szCs w:val="22"/>
          <w:lang w:eastAsia="en-GB"/>
          <w14:ligatures w14:val="standardContextual"/>
        </w:rPr>
        <w:tab/>
      </w:r>
      <w:r>
        <w:rPr>
          <w:noProof/>
        </w:rPr>
        <w:t>MediaStreamingSessionIdentification type</w:t>
      </w:r>
      <w:r>
        <w:rPr>
          <w:noProof/>
        </w:rPr>
        <w:tab/>
      </w:r>
      <w:r>
        <w:rPr>
          <w:noProof/>
        </w:rPr>
        <w:fldChar w:fldCharType="begin" w:fldLock="1"/>
      </w:r>
      <w:r>
        <w:rPr>
          <w:noProof/>
        </w:rPr>
        <w:instrText xml:space="preserve"> PAGEREF _Toc161839467 \h </w:instrText>
      </w:r>
      <w:r>
        <w:rPr>
          <w:noProof/>
        </w:rPr>
      </w:r>
      <w:r>
        <w:rPr>
          <w:noProof/>
        </w:rPr>
        <w:fldChar w:fldCharType="separate"/>
      </w:r>
      <w:r>
        <w:rPr>
          <w:noProof/>
        </w:rPr>
        <w:t>49</w:t>
      </w:r>
      <w:r>
        <w:rPr>
          <w:noProof/>
        </w:rPr>
        <w:fldChar w:fldCharType="end"/>
      </w:r>
    </w:p>
    <w:p w14:paraId="4991B1EE" w14:textId="1F8E85C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MediaStreamingAccess type</w:t>
      </w:r>
      <w:r>
        <w:rPr>
          <w:noProof/>
        </w:rPr>
        <w:tab/>
      </w:r>
      <w:r>
        <w:rPr>
          <w:noProof/>
        </w:rPr>
        <w:fldChar w:fldCharType="begin" w:fldLock="1"/>
      </w:r>
      <w:r>
        <w:rPr>
          <w:noProof/>
        </w:rPr>
        <w:instrText xml:space="preserve"> PAGEREF _Toc161839468 \h </w:instrText>
      </w:r>
      <w:r>
        <w:rPr>
          <w:noProof/>
        </w:rPr>
      </w:r>
      <w:r>
        <w:rPr>
          <w:noProof/>
        </w:rPr>
        <w:fldChar w:fldCharType="separate"/>
      </w:r>
      <w:r>
        <w:rPr>
          <w:noProof/>
        </w:rPr>
        <w:t>50</w:t>
      </w:r>
      <w:r>
        <w:rPr>
          <w:noProof/>
        </w:rPr>
        <w:fldChar w:fldCharType="end"/>
      </w:r>
    </w:p>
    <w:p w14:paraId="7563E694" w14:textId="1505A99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NetworkAssistanceInvocation type</w:t>
      </w:r>
      <w:r>
        <w:rPr>
          <w:noProof/>
        </w:rPr>
        <w:tab/>
      </w:r>
      <w:r>
        <w:rPr>
          <w:noProof/>
        </w:rPr>
        <w:fldChar w:fldCharType="begin" w:fldLock="1"/>
      </w:r>
      <w:r>
        <w:rPr>
          <w:noProof/>
        </w:rPr>
        <w:instrText xml:space="preserve"> PAGEREF _Toc161839469 \h </w:instrText>
      </w:r>
      <w:r>
        <w:rPr>
          <w:noProof/>
        </w:rPr>
      </w:r>
      <w:r>
        <w:rPr>
          <w:noProof/>
        </w:rPr>
        <w:fldChar w:fldCharType="separate"/>
      </w:r>
      <w:r>
        <w:rPr>
          <w:noProof/>
        </w:rPr>
        <w:t>51</w:t>
      </w:r>
      <w:r>
        <w:rPr>
          <w:noProof/>
        </w:rPr>
        <w:fldChar w:fldCharType="end"/>
      </w:r>
    </w:p>
    <w:p w14:paraId="1491A3EB" w14:textId="4391A38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fldLock="1"/>
      </w:r>
      <w:r>
        <w:rPr>
          <w:noProof/>
        </w:rPr>
        <w:instrText xml:space="preserve"> PAGEREF _Toc161839470 \h </w:instrText>
      </w:r>
      <w:r>
        <w:rPr>
          <w:noProof/>
        </w:rPr>
      </w:r>
      <w:r>
        <w:rPr>
          <w:noProof/>
        </w:rPr>
        <w:fldChar w:fldCharType="separate"/>
      </w:r>
      <w:r>
        <w:rPr>
          <w:noProof/>
        </w:rPr>
        <w:t>51</w:t>
      </w:r>
      <w:r>
        <w:rPr>
          <w:noProof/>
        </w:rPr>
        <w:fldChar w:fldCharType="end"/>
      </w:r>
    </w:p>
    <w:p w14:paraId="324A346E" w14:textId="6478873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_Toc161839471 \h </w:instrText>
      </w:r>
      <w:r>
        <w:rPr>
          <w:noProof/>
        </w:rPr>
      </w:r>
      <w:r>
        <w:rPr>
          <w:noProof/>
        </w:rPr>
        <w:fldChar w:fldCharType="separate"/>
      </w:r>
      <w:r>
        <w:rPr>
          <w:noProof/>
        </w:rPr>
        <w:t>51</w:t>
      </w:r>
      <w:r>
        <w:rPr>
          <w:noProof/>
        </w:rPr>
        <w:fldChar w:fldCharType="end"/>
      </w:r>
    </w:p>
    <w:p w14:paraId="63CA336E" w14:textId="329C9CD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_Toc161839472 \h </w:instrText>
      </w:r>
      <w:r>
        <w:rPr>
          <w:noProof/>
        </w:rPr>
      </w:r>
      <w:r>
        <w:rPr>
          <w:noProof/>
        </w:rPr>
        <w:fldChar w:fldCharType="separate"/>
      </w:r>
      <w:r>
        <w:rPr>
          <w:noProof/>
        </w:rPr>
        <w:t>51</w:t>
      </w:r>
      <w:r>
        <w:rPr>
          <w:noProof/>
        </w:rPr>
        <w:fldChar w:fldCharType="end"/>
      </w:r>
    </w:p>
    <w:p w14:paraId="5F23EA23" w14:textId="58C1928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_Toc161839473 \h </w:instrText>
      </w:r>
      <w:r>
        <w:rPr>
          <w:noProof/>
        </w:rPr>
      </w:r>
      <w:r>
        <w:rPr>
          <w:noProof/>
        </w:rPr>
        <w:fldChar w:fldCharType="separate"/>
      </w:r>
      <w:r>
        <w:rPr>
          <w:noProof/>
        </w:rPr>
        <w:t>52</w:t>
      </w:r>
      <w:r>
        <w:rPr>
          <w:noProof/>
        </w:rPr>
        <w:fldChar w:fldCharType="end"/>
      </w:r>
    </w:p>
    <w:p w14:paraId="7FDA1F1F" w14:textId="769C9C6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_Toc161839474 \h </w:instrText>
      </w:r>
      <w:r>
        <w:rPr>
          <w:noProof/>
        </w:rPr>
      </w:r>
      <w:r>
        <w:rPr>
          <w:noProof/>
        </w:rPr>
        <w:fldChar w:fldCharType="separate"/>
      </w:r>
      <w:r>
        <w:rPr>
          <w:noProof/>
        </w:rPr>
        <w:t>52</w:t>
      </w:r>
      <w:r>
        <w:rPr>
          <w:noProof/>
        </w:rPr>
        <w:fldChar w:fldCharType="end"/>
      </w:r>
    </w:p>
    <w:p w14:paraId="6DE8E35E" w14:textId="72ABCCD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_Toc161839475 \h </w:instrText>
      </w:r>
      <w:r>
        <w:rPr>
          <w:noProof/>
        </w:rPr>
      </w:r>
      <w:r>
        <w:rPr>
          <w:noProof/>
        </w:rPr>
        <w:fldChar w:fldCharType="separate"/>
      </w:r>
      <w:r>
        <w:rPr>
          <w:noProof/>
        </w:rPr>
        <w:t>52</w:t>
      </w:r>
      <w:r>
        <w:rPr>
          <w:noProof/>
        </w:rPr>
        <w:fldChar w:fldCharType="end"/>
      </w:r>
    </w:p>
    <w:p w14:paraId="1A6777C6" w14:textId="05D2D3E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_Toc161839476 \h </w:instrText>
      </w:r>
      <w:r>
        <w:rPr>
          <w:noProof/>
        </w:rPr>
      </w:r>
      <w:r>
        <w:rPr>
          <w:noProof/>
        </w:rPr>
        <w:fldChar w:fldCharType="separate"/>
      </w:r>
      <w:r>
        <w:rPr>
          <w:noProof/>
        </w:rPr>
        <w:t>52</w:t>
      </w:r>
      <w:r>
        <w:rPr>
          <w:noProof/>
        </w:rPr>
        <w:fldChar w:fldCharType="end"/>
      </w:r>
    </w:p>
    <w:p w14:paraId="0E6AACB1" w14:textId="4AE239E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_Toc161839477 \h </w:instrText>
      </w:r>
      <w:r>
        <w:rPr>
          <w:noProof/>
        </w:rPr>
      </w:r>
      <w:r>
        <w:rPr>
          <w:noProof/>
        </w:rPr>
        <w:fldChar w:fldCharType="separate"/>
      </w:r>
      <w:r>
        <w:rPr>
          <w:noProof/>
        </w:rPr>
        <w:t>53</w:t>
      </w:r>
      <w:r>
        <w:rPr>
          <w:noProof/>
        </w:rPr>
        <w:fldChar w:fldCharType="end"/>
      </w:r>
    </w:p>
    <w:p w14:paraId="2D6FB9E6" w14:textId="6A61A5D9"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_Toc161839478 \h </w:instrText>
      </w:r>
      <w:r>
        <w:rPr>
          <w:noProof/>
        </w:rPr>
      </w:r>
      <w:r>
        <w:rPr>
          <w:noProof/>
        </w:rPr>
        <w:fldChar w:fldCharType="separate"/>
      </w:r>
      <w:r>
        <w:rPr>
          <w:noProof/>
        </w:rPr>
        <w:t>54</w:t>
      </w:r>
      <w:r>
        <w:rPr>
          <w:noProof/>
        </w:rPr>
        <w:fldChar w:fldCharType="end"/>
      </w:r>
    </w:p>
    <w:p w14:paraId="323B7DDA" w14:textId="4264869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_Toc161839479 \h </w:instrText>
      </w:r>
      <w:r>
        <w:rPr>
          <w:noProof/>
        </w:rPr>
      </w:r>
      <w:r>
        <w:rPr>
          <w:noProof/>
        </w:rPr>
        <w:fldChar w:fldCharType="separate"/>
      </w:r>
      <w:r>
        <w:rPr>
          <w:noProof/>
        </w:rPr>
        <w:t>54</w:t>
      </w:r>
      <w:r>
        <w:rPr>
          <w:noProof/>
        </w:rPr>
        <w:fldChar w:fldCharType="end"/>
      </w:r>
    </w:p>
    <w:p w14:paraId="2F57F11C" w14:textId="3C064E0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_Toc161839480 \h </w:instrText>
      </w:r>
      <w:r>
        <w:rPr>
          <w:noProof/>
        </w:rPr>
      </w:r>
      <w:r>
        <w:rPr>
          <w:noProof/>
        </w:rPr>
        <w:fldChar w:fldCharType="separate"/>
      </w:r>
      <w:r>
        <w:rPr>
          <w:noProof/>
        </w:rPr>
        <w:t>54</w:t>
      </w:r>
      <w:r>
        <w:rPr>
          <w:noProof/>
        </w:rPr>
        <w:fldChar w:fldCharType="end"/>
      </w:r>
    </w:p>
    <w:p w14:paraId="5BC97BA3" w14:textId="51E07B2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_Toc161839481 \h </w:instrText>
      </w:r>
      <w:r>
        <w:rPr>
          <w:noProof/>
        </w:rPr>
      </w:r>
      <w:r>
        <w:rPr>
          <w:noProof/>
        </w:rPr>
        <w:fldChar w:fldCharType="separate"/>
      </w:r>
      <w:r>
        <w:rPr>
          <w:noProof/>
        </w:rPr>
        <w:t>54</w:t>
      </w:r>
      <w:r>
        <w:rPr>
          <w:noProof/>
        </w:rPr>
        <w:fldChar w:fldCharType="end"/>
      </w:r>
    </w:p>
    <w:p w14:paraId="5B990C75" w14:textId="2465651F"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_Toc161839482 \h </w:instrText>
      </w:r>
      <w:r>
        <w:rPr>
          <w:noProof/>
        </w:rPr>
      </w:r>
      <w:r>
        <w:rPr>
          <w:noProof/>
        </w:rPr>
        <w:fldChar w:fldCharType="separate"/>
      </w:r>
      <w:r>
        <w:rPr>
          <w:noProof/>
        </w:rPr>
        <w:t>54</w:t>
      </w:r>
      <w:r>
        <w:rPr>
          <w:noProof/>
        </w:rPr>
        <w:fldChar w:fldCharType="end"/>
      </w:r>
    </w:p>
    <w:p w14:paraId="197FC218" w14:textId="6C4240FC"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_Toc161839483 \h </w:instrText>
      </w:r>
      <w:r>
        <w:rPr>
          <w:noProof/>
        </w:rPr>
      </w:r>
      <w:r>
        <w:rPr>
          <w:noProof/>
        </w:rPr>
        <w:fldChar w:fldCharType="separate"/>
      </w:r>
      <w:r>
        <w:rPr>
          <w:noProof/>
        </w:rPr>
        <w:t>55</w:t>
      </w:r>
      <w:r>
        <w:rPr>
          <w:noProof/>
        </w:rPr>
        <w:fldChar w:fldCharType="end"/>
      </w:r>
    </w:p>
    <w:p w14:paraId="5545C12C" w14:textId="69CD7DF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_Toc161839484 \h </w:instrText>
      </w:r>
      <w:r>
        <w:rPr>
          <w:noProof/>
        </w:rPr>
      </w:r>
      <w:r>
        <w:rPr>
          <w:noProof/>
        </w:rPr>
        <w:fldChar w:fldCharType="separate"/>
      </w:r>
      <w:r>
        <w:rPr>
          <w:noProof/>
        </w:rPr>
        <w:t>55</w:t>
      </w:r>
      <w:r>
        <w:rPr>
          <w:noProof/>
        </w:rPr>
        <w:fldChar w:fldCharType="end"/>
      </w:r>
    </w:p>
    <w:p w14:paraId="7010A680" w14:textId="759ABFC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_Toc161839485 \h </w:instrText>
      </w:r>
      <w:r>
        <w:rPr>
          <w:noProof/>
        </w:rPr>
      </w:r>
      <w:r>
        <w:rPr>
          <w:noProof/>
        </w:rPr>
        <w:fldChar w:fldCharType="separate"/>
      </w:r>
      <w:r>
        <w:rPr>
          <w:noProof/>
        </w:rPr>
        <w:t>57</w:t>
      </w:r>
      <w:r>
        <w:rPr>
          <w:noProof/>
        </w:rPr>
        <w:fldChar w:fldCharType="end"/>
      </w:r>
    </w:p>
    <w:p w14:paraId="49D05D75" w14:textId="78B3051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_Toc161839486 \h </w:instrText>
      </w:r>
      <w:r>
        <w:rPr>
          <w:noProof/>
        </w:rPr>
      </w:r>
      <w:r>
        <w:rPr>
          <w:noProof/>
        </w:rPr>
        <w:fldChar w:fldCharType="separate"/>
      </w:r>
      <w:r>
        <w:rPr>
          <w:noProof/>
        </w:rPr>
        <w:t>57</w:t>
      </w:r>
      <w:r>
        <w:rPr>
          <w:noProof/>
        </w:rPr>
        <w:fldChar w:fldCharType="end"/>
      </w:r>
    </w:p>
    <w:p w14:paraId="599E2D24" w14:textId="6C81CC8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_Toc161839487 \h </w:instrText>
      </w:r>
      <w:r>
        <w:rPr>
          <w:noProof/>
        </w:rPr>
      </w:r>
      <w:r>
        <w:rPr>
          <w:noProof/>
        </w:rPr>
        <w:fldChar w:fldCharType="separate"/>
      </w:r>
      <w:r>
        <w:rPr>
          <w:noProof/>
        </w:rPr>
        <w:t>57</w:t>
      </w:r>
      <w:r>
        <w:rPr>
          <w:noProof/>
        </w:rPr>
        <w:fldChar w:fldCharType="end"/>
      </w:r>
    </w:p>
    <w:p w14:paraId="24369D8A" w14:textId="14320AB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_Toc161839488 \h </w:instrText>
      </w:r>
      <w:r>
        <w:rPr>
          <w:noProof/>
        </w:rPr>
      </w:r>
      <w:r>
        <w:rPr>
          <w:noProof/>
        </w:rPr>
        <w:fldChar w:fldCharType="separate"/>
      </w:r>
      <w:r>
        <w:rPr>
          <w:noProof/>
        </w:rPr>
        <w:t>58</w:t>
      </w:r>
      <w:r>
        <w:rPr>
          <w:noProof/>
        </w:rPr>
        <w:fldChar w:fldCharType="end"/>
      </w:r>
    </w:p>
    <w:p w14:paraId="5E467A58" w14:textId="32CFB30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_Toc161839489 \h </w:instrText>
      </w:r>
      <w:r>
        <w:rPr>
          <w:noProof/>
        </w:rPr>
      </w:r>
      <w:r>
        <w:rPr>
          <w:noProof/>
        </w:rPr>
        <w:fldChar w:fldCharType="separate"/>
      </w:r>
      <w:r>
        <w:rPr>
          <w:noProof/>
        </w:rPr>
        <w:t>58</w:t>
      </w:r>
      <w:r>
        <w:rPr>
          <w:noProof/>
        </w:rPr>
        <w:fldChar w:fldCharType="end"/>
      </w:r>
    </w:p>
    <w:p w14:paraId="50D0592F" w14:textId="10EB473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_Toc161839490 \h </w:instrText>
      </w:r>
      <w:r>
        <w:rPr>
          <w:noProof/>
        </w:rPr>
      </w:r>
      <w:r>
        <w:rPr>
          <w:noProof/>
        </w:rPr>
        <w:fldChar w:fldCharType="separate"/>
      </w:r>
      <w:r>
        <w:rPr>
          <w:noProof/>
        </w:rPr>
        <w:t>58</w:t>
      </w:r>
      <w:r>
        <w:rPr>
          <w:noProof/>
        </w:rPr>
        <w:fldChar w:fldCharType="end"/>
      </w:r>
    </w:p>
    <w:p w14:paraId="63FA4A65" w14:textId="4060405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_Toc161839491 \h </w:instrText>
      </w:r>
      <w:r>
        <w:rPr>
          <w:noProof/>
        </w:rPr>
      </w:r>
      <w:r>
        <w:rPr>
          <w:noProof/>
        </w:rPr>
        <w:fldChar w:fldCharType="separate"/>
      </w:r>
      <w:r>
        <w:rPr>
          <w:noProof/>
        </w:rPr>
        <w:t>58</w:t>
      </w:r>
      <w:r>
        <w:rPr>
          <w:noProof/>
        </w:rPr>
        <w:fldChar w:fldCharType="end"/>
      </w:r>
    </w:p>
    <w:p w14:paraId="1404FB3B" w14:textId="7621A35F"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_Toc161839492 \h </w:instrText>
      </w:r>
      <w:r>
        <w:rPr>
          <w:noProof/>
        </w:rPr>
      </w:r>
      <w:r>
        <w:rPr>
          <w:noProof/>
        </w:rPr>
        <w:fldChar w:fldCharType="separate"/>
      </w:r>
      <w:r>
        <w:rPr>
          <w:noProof/>
        </w:rPr>
        <w:t>59</w:t>
      </w:r>
      <w:r>
        <w:rPr>
          <w:noProof/>
        </w:rPr>
        <w:fldChar w:fldCharType="end"/>
      </w:r>
    </w:p>
    <w:p w14:paraId="1E26C78C" w14:textId="69ABACF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_Toc161839493 \h </w:instrText>
      </w:r>
      <w:r>
        <w:rPr>
          <w:noProof/>
        </w:rPr>
      </w:r>
      <w:r>
        <w:rPr>
          <w:noProof/>
        </w:rPr>
        <w:fldChar w:fldCharType="separate"/>
      </w:r>
      <w:r>
        <w:rPr>
          <w:noProof/>
        </w:rPr>
        <w:t>59</w:t>
      </w:r>
      <w:r>
        <w:rPr>
          <w:noProof/>
        </w:rPr>
        <w:fldChar w:fldCharType="end"/>
      </w:r>
    </w:p>
    <w:p w14:paraId="50C219C7" w14:textId="66AABA5B"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_Toc161839494 \h </w:instrText>
      </w:r>
      <w:r>
        <w:rPr>
          <w:noProof/>
        </w:rPr>
      </w:r>
      <w:r>
        <w:rPr>
          <w:noProof/>
        </w:rPr>
        <w:fldChar w:fldCharType="separate"/>
      </w:r>
      <w:r>
        <w:rPr>
          <w:noProof/>
        </w:rPr>
        <w:t>59</w:t>
      </w:r>
      <w:r>
        <w:rPr>
          <w:noProof/>
        </w:rPr>
        <w:fldChar w:fldCharType="end"/>
      </w:r>
    </w:p>
    <w:p w14:paraId="4163D1EB" w14:textId="5C55C38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_Toc161839495 \h </w:instrText>
      </w:r>
      <w:r>
        <w:rPr>
          <w:noProof/>
        </w:rPr>
      </w:r>
      <w:r>
        <w:rPr>
          <w:noProof/>
        </w:rPr>
        <w:fldChar w:fldCharType="separate"/>
      </w:r>
      <w:r>
        <w:rPr>
          <w:noProof/>
        </w:rPr>
        <w:t>59</w:t>
      </w:r>
      <w:r>
        <w:rPr>
          <w:noProof/>
        </w:rPr>
        <w:fldChar w:fldCharType="end"/>
      </w:r>
    </w:p>
    <w:p w14:paraId="2D78EA0E" w14:textId="6D32620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_Toc161839496 \h </w:instrText>
      </w:r>
      <w:r>
        <w:rPr>
          <w:noProof/>
        </w:rPr>
      </w:r>
      <w:r>
        <w:rPr>
          <w:noProof/>
        </w:rPr>
        <w:fldChar w:fldCharType="separate"/>
      </w:r>
      <w:r>
        <w:rPr>
          <w:noProof/>
        </w:rPr>
        <w:t>59</w:t>
      </w:r>
      <w:r>
        <w:rPr>
          <w:noProof/>
        </w:rPr>
        <w:fldChar w:fldCharType="end"/>
      </w:r>
    </w:p>
    <w:p w14:paraId="12B7F215" w14:textId="03810FB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_Toc161839497 \h </w:instrText>
      </w:r>
      <w:r>
        <w:rPr>
          <w:noProof/>
        </w:rPr>
      </w:r>
      <w:r>
        <w:rPr>
          <w:noProof/>
        </w:rPr>
        <w:fldChar w:fldCharType="separate"/>
      </w:r>
      <w:r>
        <w:rPr>
          <w:noProof/>
        </w:rPr>
        <w:t>60</w:t>
      </w:r>
      <w:r>
        <w:rPr>
          <w:noProof/>
        </w:rPr>
        <w:fldChar w:fldCharType="end"/>
      </w:r>
    </w:p>
    <w:p w14:paraId="35CEBEAF" w14:textId="7D24B81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_Toc161839498 \h </w:instrText>
      </w:r>
      <w:r>
        <w:rPr>
          <w:noProof/>
        </w:rPr>
      </w:r>
      <w:r>
        <w:rPr>
          <w:noProof/>
        </w:rPr>
        <w:fldChar w:fldCharType="separate"/>
      </w:r>
      <w:r>
        <w:rPr>
          <w:noProof/>
        </w:rPr>
        <w:t>60</w:t>
      </w:r>
      <w:r>
        <w:rPr>
          <w:noProof/>
        </w:rPr>
        <w:fldChar w:fldCharType="end"/>
      </w:r>
    </w:p>
    <w:p w14:paraId="57761C1C" w14:textId="436CFBF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_Toc161839499 \h </w:instrText>
      </w:r>
      <w:r>
        <w:rPr>
          <w:noProof/>
        </w:rPr>
      </w:r>
      <w:r>
        <w:rPr>
          <w:noProof/>
        </w:rPr>
        <w:fldChar w:fldCharType="separate"/>
      </w:r>
      <w:r>
        <w:rPr>
          <w:noProof/>
        </w:rPr>
        <w:t>60</w:t>
      </w:r>
      <w:r>
        <w:rPr>
          <w:noProof/>
        </w:rPr>
        <w:fldChar w:fldCharType="end"/>
      </w:r>
    </w:p>
    <w:p w14:paraId="69214486" w14:textId="40A6D10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_Toc161839500 \h </w:instrText>
      </w:r>
      <w:r>
        <w:rPr>
          <w:noProof/>
        </w:rPr>
      </w:r>
      <w:r>
        <w:rPr>
          <w:noProof/>
        </w:rPr>
        <w:fldChar w:fldCharType="separate"/>
      </w:r>
      <w:r>
        <w:rPr>
          <w:noProof/>
        </w:rPr>
        <w:t>60</w:t>
      </w:r>
      <w:r>
        <w:rPr>
          <w:noProof/>
        </w:rPr>
        <w:fldChar w:fldCharType="end"/>
      </w:r>
    </w:p>
    <w:p w14:paraId="3C4EA72A" w14:textId="51C7A32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_Toc161839501 \h </w:instrText>
      </w:r>
      <w:r>
        <w:rPr>
          <w:noProof/>
        </w:rPr>
      </w:r>
      <w:r>
        <w:rPr>
          <w:noProof/>
        </w:rPr>
        <w:fldChar w:fldCharType="separate"/>
      </w:r>
      <w:r>
        <w:rPr>
          <w:noProof/>
        </w:rPr>
        <w:t>60</w:t>
      </w:r>
      <w:r>
        <w:rPr>
          <w:noProof/>
        </w:rPr>
        <w:fldChar w:fldCharType="end"/>
      </w:r>
    </w:p>
    <w:p w14:paraId="306FD1F9" w14:textId="150BAA1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sidRPr="008409C8">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8409C8">
        <w:rPr>
          <w:rFonts w:eastAsia="Arial"/>
          <w:noProof/>
        </w:rPr>
        <w:t>ContentProtocolDescriptor type</w:t>
      </w:r>
      <w:r>
        <w:rPr>
          <w:noProof/>
        </w:rPr>
        <w:tab/>
      </w:r>
      <w:r>
        <w:rPr>
          <w:noProof/>
        </w:rPr>
        <w:fldChar w:fldCharType="begin" w:fldLock="1"/>
      </w:r>
      <w:r>
        <w:rPr>
          <w:noProof/>
        </w:rPr>
        <w:instrText xml:space="preserve"> PAGEREF _Toc161839502 \h </w:instrText>
      </w:r>
      <w:r>
        <w:rPr>
          <w:noProof/>
        </w:rPr>
      </w:r>
      <w:r>
        <w:rPr>
          <w:noProof/>
        </w:rPr>
        <w:fldChar w:fldCharType="separate"/>
      </w:r>
      <w:r>
        <w:rPr>
          <w:noProof/>
        </w:rPr>
        <w:t>61</w:t>
      </w:r>
      <w:r>
        <w:rPr>
          <w:noProof/>
        </w:rPr>
        <w:fldChar w:fldCharType="end"/>
      </w:r>
    </w:p>
    <w:p w14:paraId="4CD6FD85" w14:textId="408692F8"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_Toc161839503 \h </w:instrText>
      </w:r>
      <w:r>
        <w:rPr>
          <w:noProof/>
        </w:rPr>
      </w:r>
      <w:r>
        <w:rPr>
          <w:noProof/>
        </w:rPr>
        <w:fldChar w:fldCharType="separate"/>
      </w:r>
      <w:r>
        <w:rPr>
          <w:noProof/>
        </w:rPr>
        <w:t>61</w:t>
      </w:r>
      <w:r>
        <w:rPr>
          <w:noProof/>
        </w:rPr>
        <w:fldChar w:fldCharType="end"/>
      </w:r>
    </w:p>
    <w:p w14:paraId="6EC8BCC4" w14:textId="250A949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_Toc161839504 \h </w:instrText>
      </w:r>
      <w:r>
        <w:rPr>
          <w:noProof/>
        </w:rPr>
      </w:r>
      <w:r>
        <w:rPr>
          <w:noProof/>
        </w:rPr>
        <w:fldChar w:fldCharType="separate"/>
      </w:r>
      <w:r>
        <w:rPr>
          <w:noProof/>
        </w:rPr>
        <w:t>61</w:t>
      </w:r>
      <w:r>
        <w:rPr>
          <w:noProof/>
        </w:rPr>
        <w:fldChar w:fldCharType="end"/>
      </w:r>
    </w:p>
    <w:p w14:paraId="25FEA929" w14:textId="5B1D27C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_Toc161839505 \h </w:instrText>
      </w:r>
      <w:r>
        <w:rPr>
          <w:noProof/>
        </w:rPr>
      </w:r>
      <w:r>
        <w:rPr>
          <w:noProof/>
        </w:rPr>
        <w:fldChar w:fldCharType="separate"/>
      </w:r>
      <w:r>
        <w:rPr>
          <w:noProof/>
        </w:rPr>
        <w:t>61</w:t>
      </w:r>
      <w:r>
        <w:rPr>
          <w:noProof/>
        </w:rPr>
        <w:fldChar w:fldCharType="end"/>
      </w:r>
    </w:p>
    <w:p w14:paraId="35AC4A69" w14:textId="5099493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_Toc161839506 \h </w:instrText>
      </w:r>
      <w:r>
        <w:rPr>
          <w:noProof/>
        </w:rPr>
      </w:r>
      <w:r>
        <w:rPr>
          <w:noProof/>
        </w:rPr>
        <w:fldChar w:fldCharType="separate"/>
      </w:r>
      <w:r>
        <w:rPr>
          <w:noProof/>
        </w:rPr>
        <w:t>62</w:t>
      </w:r>
      <w:r>
        <w:rPr>
          <w:noProof/>
        </w:rPr>
        <w:fldChar w:fldCharType="end"/>
      </w:r>
    </w:p>
    <w:p w14:paraId="2DAF60AF" w14:textId="4CE28EA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_Toc161839507 \h </w:instrText>
      </w:r>
      <w:r>
        <w:rPr>
          <w:noProof/>
        </w:rPr>
      </w:r>
      <w:r>
        <w:rPr>
          <w:noProof/>
        </w:rPr>
        <w:fldChar w:fldCharType="separate"/>
      </w:r>
      <w:r>
        <w:rPr>
          <w:noProof/>
        </w:rPr>
        <w:t>62</w:t>
      </w:r>
      <w:r>
        <w:rPr>
          <w:noProof/>
        </w:rPr>
        <w:fldChar w:fldCharType="end"/>
      </w:r>
    </w:p>
    <w:p w14:paraId="3C1CD871" w14:textId="449BA04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_Toc161839508 \h </w:instrText>
      </w:r>
      <w:r>
        <w:rPr>
          <w:noProof/>
        </w:rPr>
      </w:r>
      <w:r>
        <w:rPr>
          <w:noProof/>
        </w:rPr>
        <w:fldChar w:fldCharType="separate"/>
      </w:r>
      <w:r>
        <w:rPr>
          <w:noProof/>
        </w:rPr>
        <w:t>66</w:t>
      </w:r>
      <w:r>
        <w:rPr>
          <w:noProof/>
        </w:rPr>
        <w:fldChar w:fldCharType="end"/>
      </w:r>
    </w:p>
    <w:p w14:paraId="39A829BD" w14:textId="3198A85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_Toc161839509 \h </w:instrText>
      </w:r>
      <w:r>
        <w:rPr>
          <w:noProof/>
        </w:rPr>
      </w:r>
      <w:r>
        <w:rPr>
          <w:noProof/>
        </w:rPr>
        <w:fldChar w:fldCharType="separate"/>
      </w:r>
      <w:r>
        <w:rPr>
          <w:noProof/>
        </w:rPr>
        <w:t>66</w:t>
      </w:r>
      <w:r>
        <w:rPr>
          <w:noProof/>
        </w:rPr>
        <w:fldChar w:fldCharType="end"/>
      </w:r>
    </w:p>
    <w:p w14:paraId="03560477" w14:textId="79FAE05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_Toc161839510 \h </w:instrText>
      </w:r>
      <w:r>
        <w:rPr>
          <w:noProof/>
        </w:rPr>
      </w:r>
      <w:r>
        <w:rPr>
          <w:noProof/>
        </w:rPr>
        <w:fldChar w:fldCharType="separate"/>
      </w:r>
      <w:r>
        <w:rPr>
          <w:noProof/>
        </w:rPr>
        <w:t>67</w:t>
      </w:r>
      <w:r>
        <w:rPr>
          <w:noProof/>
        </w:rPr>
        <w:fldChar w:fldCharType="end"/>
      </w:r>
    </w:p>
    <w:p w14:paraId="15F603AD" w14:textId="2BFE26D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_Toc161839511 \h </w:instrText>
      </w:r>
      <w:r>
        <w:rPr>
          <w:noProof/>
        </w:rPr>
      </w:r>
      <w:r>
        <w:rPr>
          <w:noProof/>
        </w:rPr>
        <w:fldChar w:fldCharType="separate"/>
      </w:r>
      <w:r>
        <w:rPr>
          <w:noProof/>
        </w:rPr>
        <w:t>67</w:t>
      </w:r>
      <w:r>
        <w:rPr>
          <w:noProof/>
        </w:rPr>
        <w:fldChar w:fldCharType="end"/>
      </w:r>
    </w:p>
    <w:p w14:paraId="19F7D167" w14:textId="4ADB81F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_Toc161839512 \h </w:instrText>
      </w:r>
      <w:r>
        <w:rPr>
          <w:noProof/>
        </w:rPr>
      </w:r>
      <w:r>
        <w:rPr>
          <w:noProof/>
        </w:rPr>
        <w:fldChar w:fldCharType="separate"/>
      </w:r>
      <w:r>
        <w:rPr>
          <w:noProof/>
        </w:rPr>
        <w:t>67</w:t>
      </w:r>
      <w:r>
        <w:rPr>
          <w:noProof/>
        </w:rPr>
        <w:fldChar w:fldCharType="end"/>
      </w:r>
    </w:p>
    <w:p w14:paraId="53290FD1" w14:textId="33DD5C3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_Toc161839513 \h </w:instrText>
      </w:r>
      <w:r>
        <w:rPr>
          <w:noProof/>
        </w:rPr>
      </w:r>
      <w:r>
        <w:rPr>
          <w:noProof/>
        </w:rPr>
        <w:fldChar w:fldCharType="separate"/>
      </w:r>
      <w:r>
        <w:rPr>
          <w:noProof/>
        </w:rPr>
        <w:t>67</w:t>
      </w:r>
      <w:r>
        <w:rPr>
          <w:noProof/>
        </w:rPr>
        <w:fldChar w:fldCharType="end"/>
      </w:r>
    </w:p>
    <w:p w14:paraId="6950B5FE" w14:textId="05C39DB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_Toc161839514 \h </w:instrText>
      </w:r>
      <w:r>
        <w:rPr>
          <w:noProof/>
        </w:rPr>
      </w:r>
      <w:r>
        <w:rPr>
          <w:noProof/>
        </w:rPr>
        <w:fldChar w:fldCharType="separate"/>
      </w:r>
      <w:r>
        <w:rPr>
          <w:noProof/>
        </w:rPr>
        <w:t>68</w:t>
      </w:r>
      <w:r>
        <w:rPr>
          <w:noProof/>
        </w:rPr>
        <w:fldChar w:fldCharType="end"/>
      </w:r>
    </w:p>
    <w:p w14:paraId="5862AEC8" w14:textId="45CBFBD3"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_Toc161839515 \h </w:instrText>
      </w:r>
      <w:r>
        <w:rPr>
          <w:noProof/>
        </w:rPr>
      </w:r>
      <w:r>
        <w:rPr>
          <w:noProof/>
        </w:rPr>
        <w:fldChar w:fldCharType="separate"/>
      </w:r>
      <w:r>
        <w:rPr>
          <w:noProof/>
        </w:rPr>
        <w:t>68</w:t>
      </w:r>
      <w:r>
        <w:rPr>
          <w:noProof/>
        </w:rPr>
        <w:fldChar w:fldCharType="end"/>
      </w:r>
    </w:p>
    <w:p w14:paraId="5CD822DE" w14:textId="6348B7B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_Toc161839516 \h </w:instrText>
      </w:r>
      <w:r>
        <w:rPr>
          <w:noProof/>
        </w:rPr>
      </w:r>
      <w:r>
        <w:rPr>
          <w:noProof/>
        </w:rPr>
        <w:fldChar w:fldCharType="separate"/>
      </w:r>
      <w:r>
        <w:rPr>
          <w:noProof/>
        </w:rPr>
        <w:t>69</w:t>
      </w:r>
      <w:r>
        <w:rPr>
          <w:noProof/>
        </w:rPr>
        <w:fldChar w:fldCharType="end"/>
      </w:r>
    </w:p>
    <w:p w14:paraId="6ABE9449" w14:textId="3D916A1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_Toc161839517 \h </w:instrText>
      </w:r>
      <w:r>
        <w:rPr>
          <w:noProof/>
        </w:rPr>
      </w:r>
      <w:r>
        <w:rPr>
          <w:noProof/>
        </w:rPr>
        <w:fldChar w:fldCharType="separate"/>
      </w:r>
      <w:r>
        <w:rPr>
          <w:noProof/>
        </w:rPr>
        <w:t>70</w:t>
      </w:r>
      <w:r>
        <w:rPr>
          <w:noProof/>
        </w:rPr>
        <w:fldChar w:fldCharType="end"/>
      </w:r>
    </w:p>
    <w:p w14:paraId="2C4B951B" w14:textId="6A1EF71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_Toc161839518 \h </w:instrText>
      </w:r>
      <w:r>
        <w:rPr>
          <w:noProof/>
        </w:rPr>
      </w:r>
      <w:r>
        <w:rPr>
          <w:noProof/>
        </w:rPr>
        <w:fldChar w:fldCharType="separate"/>
      </w:r>
      <w:r>
        <w:rPr>
          <w:noProof/>
        </w:rPr>
        <w:t>70</w:t>
      </w:r>
      <w:r>
        <w:rPr>
          <w:noProof/>
        </w:rPr>
        <w:fldChar w:fldCharType="end"/>
      </w:r>
    </w:p>
    <w:p w14:paraId="6AA3E574" w14:textId="5C557EF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_Toc161839519 \h </w:instrText>
      </w:r>
      <w:r>
        <w:rPr>
          <w:noProof/>
        </w:rPr>
      </w:r>
      <w:r>
        <w:rPr>
          <w:noProof/>
        </w:rPr>
        <w:fldChar w:fldCharType="separate"/>
      </w:r>
      <w:r>
        <w:rPr>
          <w:noProof/>
        </w:rPr>
        <w:t>70</w:t>
      </w:r>
      <w:r>
        <w:rPr>
          <w:noProof/>
        </w:rPr>
        <w:fldChar w:fldCharType="end"/>
      </w:r>
    </w:p>
    <w:p w14:paraId="2CA67945" w14:textId="41F228F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_Toc161839520 \h </w:instrText>
      </w:r>
      <w:r>
        <w:rPr>
          <w:noProof/>
        </w:rPr>
      </w:r>
      <w:r>
        <w:rPr>
          <w:noProof/>
        </w:rPr>
        <w:fldChar w:fldCharType="separate"/>
      </w:r>
      <w:r>
        <w:rPr>
          <w:noProof/>
        </w:rPr>
        <w:t>71</w:t>
      </w:r>
      <w:r>
        <w:rPr>
          <w:noProof/>
        </w:rPr>
        <w:fldChar w:fldCharType="end"/>
      </w:r>
    </w:p>
    <w:p w14:paraId="098715A6" w14:textId="6A44270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_Toc161839521 \h </w:instrText>
      </w:r>
      <w:r>
        <w:rPr>
          <w:noProof/>
        </w:rPr>
      </w:r>
      <w:r>
        <w:rPr>
          <w:noProof/>
        </w:rPr>
        <w:fldChar w:fldCharType="separate"/>
      </w:r>
      <w:r>
        <w:rPr>
          <w:noProof/>
        </w:rPr>
        <w:t>71</w:t>
      </w:r>
      <w:r>
        <w:rPr>
          <w:noProof/>
        </w:rPr>
        <w:fldChar w:fldCharType="end"/>
      </w:r>
    </w:p>
    <w:p w14:paraId="1E564305" w14:textId="123D975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_Toc161839522 \h </w:instrText>
      </w:r>
      <w:r>
        <w:rPr>
          <w:noProof/>
        </w:rPr>
      </w:r>
      <w:r>
        <w:rPr>
          <w:noProof/>
        </w:rPr>
        <w:fldChar w:fldCharType="separate"/>
      </w:r>
      <w:r>
        <w:rPr>
          <w:noProof/>
        </w:rPr>
        <w:t>71</w:t>
      </w:r>
      <w:r>
        <w:rPr>
          <w:noProof/>
        </w:rPr>
        <w:fldChar w:fldCharType="end"/>
      </w:r>
    </w:p>
    <w:p w14:paraId="6E55D5C1" w14:textId="63E72D0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_Toc161839523 \h </w:instrText>
      </w:r>
      <w:r>
        <w:rPr>
          <w:noProof/>
        </w:rPr>
      </w:r>
      <w:r>
        <w:rPr>
          <w:noProof/>
        </w:rPr>
        <w:fldChar w:fldCharType="separate"/>
      </w:r>
      <w:r>
        <w:rPr>
          <w:noProof/>
        </w:rPr>
        <w:t>71</w:t>
      </w:r>
      <w:r>
        <w:rPr>
          <w:noProof/>
        </w:rPr>
        <w:fldChar w:fldCharType="end"/>
      </w:r>
    </w:p>
    <w:p w14:paraId="6DF63D21" w14:textId="6CC8AF2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_Toc161839524 \h </w:instrText>
      </w:r>
      <w:r>
        <w:rPr>
          <w:noProof/>
        </w:rPr>
      </w:r>
      <w:r>
        <w:rPr>
          <w:noProof/>
        </w:rPr>
        <w:fldChar w:fldCharType="separate"/>
      </w:r>
      <w:r>
        <w:rPr>
          <w:noProof/>
        </w:rPr>
        <w:t>71</w:t>
      </w:r>
      <w:r>
        <w:rPr>
          <w:noProof/>
        </w:rPr>
        <w:fldChar w:fldCharType="end"/>
      </w:r>
    </w:p>
    <w:p w14:paraId="1A940A1C" w14:textId="0F1C461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_Toc161839525 \h </w:instrText>
      </w:r>
      <w:r>
        <w:rPr>
          <w:noProof/>
        </w:rPr>
      </w:r>
      <w:r>
        <w:rPr>
          <w:noProof/>
        </w:rPr>
        <w:fldChar w:fldCharType="separate"/>
      </w:r>
      <w:r>
        <w:rPr>
          <w:noProof/>
        </w:rPr>
        <w:t>72</w:t>
      </w:r>
      <w:r>
        <w:rPr>
          <w:noProof/>
        </w:rPr>
        <w:fldChar w:fldCharType="end"/>
      </w:r>
    </w:p>
    <w:p w14:paraId="3C549609" w14:textId="72E644D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_Toc161839526 \h </w:instrText>
      </w:r>
      <w:r>
        <w:rPr>
          <w:noProof/>
        </w:rPr>
      </w:r>
      <w:r>
        <w:rPr>
          <w:noProof/>
        </w:rPr>
        <w:fldChar w:fldCharType="separate"/>
      </w:r>
      <w:r>
        <w:rPr>
          <w:noProof/>
        </w:rPr>
        <w:t>72</w:t>
      </w:r>
      <w:r>
        <w:rPr>
          <w:noProof/>
        </w:rPr>
        <w:fldChar w:fldCharType="end"/>
      </w:r>
    </w:p>
    <w:p w14:paraId="140CA426" w14:textId="45B7D96F"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_Toc161839527 \h </w:instrText>
      </w:r>
      <w:r>
        <w:rPr>
          <w:noProof/>
        </w:rPr>
      </w:r>
      <w:r>
        <w:rPr>
          <w:noProof/>
        </w:rPr>
        <w:fldChar w:fldCharType="separate"/>
      </w:r>
      <w:r>
        <w:rPr>
          <w:noProof/>
        </w:rPr>
        <w:t>73</w:t>
      </w:r>
      <w:r>
        <w:rPr>
          <w:noProof/>
        </w:rPr>
        <w:fldChar w:fldCharType="end"/>
      </w:r>
    </w:p>
    <w:p w14:paraId="44020738" w14:textId="5AD8B1A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_Toc161839528 \h </w:instrText>
      </w:r>
      <w:r>
        <w:rPr>
          <w:noProof/>
        </w:rPr>
      </w:r>
      <w:r>
        <w:rPr>
          <w:noProof/>
        </w:rPr>
        <w:fldChar w:fldCharType="separate"/>
      </w:r>
      <w:r>
        <w:rPr>
          <w:noProof/>
        </w:rPr>
        <w:t>73</w:t>
      </w:r>
      <w:r>
        <w:rPr>
          <w:noProof/>
        </w:rPr>
        <w:fldChar w:fldCharType="end"/>
      </w:r>
    </w:p>
    <w:p w14:paraId="1CDBB8C7" w14:textId="5DC148A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_Toc161839529 \h </w:instrText>
      </w:r>
      <w:r>
        <w:rPr>
          <w:noProof/>
        </w:rPr>
      </w:r>
      <w:r>
        <w:rPr>
          <w:noProof/>
        </w:rPr>
        <w:fldChar w:fldCharType="separate"/>
      </w:r>
      <w:r>
        <w:rPr>
          <w:noProof/>
        </w:rPr>
        <w:t>74</w:t>
      </w:r>
      <w:r>
        <w:rPr>
          <w:noProof/>
        </w:rPr>
        <w:fldChar w:fldCharType="end"/>
      </w:r>
    </w:p>
    <w:p w14:paraId="344C5E12" w14:textId="4E9DB24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_Toc161839530 \h </w:instrText>
      </w:r>
      <w:r>
        <w:rPr>
          <w:noProof/>
        </w:rPr>
      </w:r>
      <w:r>
        <w:rPr>
          <w:noProof/>
        </w:rPr>
        <w:fldChar w:fldCharType="separate"/>
      </w:r>
      <w:r>
        <w:rPr>
          <w:noProof/>
        </w:rPr>
        <w:t>75</w:t>
      </w:r>
      <w:r>
        <w:rPr>
          <w:noProof/>
        </w:rPr>
        <w:fldChar w:fldCharType="end"/>
      </w:r>
    </w:p>
    <w:p w14:paraId="70C19FB8" w14:textId="576D322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_Toc161839531 \h </w:instrText>
      </w:r>
      <w:r>
        <w:rPr>
          <w:noProof/>
        </w:rPr>
      </w:r>
      <w:r>
        <w:rPr>
          <w:noProof/>
        </w:rPr>
        <w:fldChar w:fldCharType="separate"/>
      </w:r>
      <w:r>
        <w:rPr>
          <w:noProof/>
        </w:rPr>
        <w:t>75</w:t>
      </w:r>
      <w:r>
        <w:rPr>
          <w:noProof/>
        </w:rPr>
        <w:fldChar w:fldCharType="end"/>
      </w:r>
    </w:p>
    <w:p w14:paraId="4F19451D" w14:textId="7F94815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_Toc161839532 \h </w:instrText>
      </w:r>
      <w:r>
        <w:rPr>
          <w:noProof/>
        </w:rPr>
      </w:r>
      <w:r>
        <w:rPr>
          <w:noProof/>
        </w:rPr>
        <w:fldChar w:fldCharType="separate"/>
      </w:r>
      <w:r>
        <w:rPr>
          <w:noProof/>
        </w:rPr>
        <w:t>76</w:t>
      </w:r>
      <w:r>
        <w:rPr>
          <w:noProof/>
        </w:rPr>
        <w:fldChar w:fldCharType="end"/>
      </w:r>
    </w:p>
    <w:p w14:paraId="177D3956" w14:textId="4DBCFC0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_Toc161839533 \h </w:instrText>
      </w:r>
      <w:r>
        <w:rPr>
          <w:noProof/>
        </w:rPr>
      </w:r>
      <w:r>
        <w:rPr>
          <w:noProof/>
        </w:rPr>
        <w:fldChar w:fldCharType="separate"/>
      </w:r>
      <w:r>
        <w:rPr>
          <w:noProof/>
        </w:rPr>
        <w:t>76</w:t>
      </w:r>
      <w:r>
        <w:rPr>
          <w:noProof/>
        </w:rPr>
        <w:fldChar w:fldCharType="end"/>
      </w:r>
    </w:p>
    <w:p w14:paraId="3A0D5CE1" w14:textId="1D1B6BB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_Toc161839534 \h </w:instrText>
      </w:r>
      <w:r>
        <w:rPr>
          <w:noProof/>
        </w:rPr>
      </w:r>
      <w:r>
        <w:rPr>
          <w:noProof/>
        </w:rPr>
        <w:fldChar w:fldCharType="separate"/>
      </w:r>
      <w:r>
        <w:rPr>
          <w:noProof/>
        </w:rPr>
        <w:t>76</w:t>
      </w:r>
      <w:r>
        <w:rPr>
          <w:noProof/>
        </w:rPr>
        <w:fldChar w:fldCharType="end"/>
      </w:r>
    </w:p>
    <w:p w14:paraId="2DB0E5E7" w14:textId="28534C4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_Toc161839535 \h </w:instrText>
      </w:r>
      <w:r>
        <w:rPr>
          <w:noProof/>
        </w:rPr>
      </w:r>
      <w:r>
        <w:rPr>
          <w:noProof/>
        </w:rPr>
        <w:fldChar w:fldCharType="separate"/>
      </w:r>
      <w:r>
        <w:rPr>
          <w:noProof/>
        </w:rPr>
        <w:t>77</w:t>
      </w:r>
      <w:r>
        <w:rPr>
          <w:noProof/>
        </w:rPr>
        <w:fldChar w:fldCharType="end"/>
      </w:r>
    </w:p>
    <w:p w14:paraId="7670914D" w14:textId="0D67B3B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_Toc161839536 \h </w:instrText>
      </w:r>
      <w:r>
        <w:rPr>
          <w:noProof/>
        </w:rPr>
      </w:r>
      <w:r>
        <w:rPr>
          <w:noProof/>
        </w:rPr>
        <w:fldChar w:fldCharType="separate"/>
      </w:r>
      <w:r>
        <w:rPr>
          <w:noProof/>
        </w:rPr>
        <w:t>77</w:t>
      </w:r>
      <w:r>
        <w:rPr>
          <w:noProof/>
        </w:rPr>
        <w:fldChar w:fldCharType="end"/>
      </w:r>
    </w:p>
    <w:p w14:paraId="578334A0" w14:textId="7C9D8FC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_Toc161839537 \h </w:instrText>
      </w:r>
      <w:r>
        <w:rPr>
          <w:noProof/>
        </w:rPr>
      </w:r>
      <w:r>
        <w:rPr>
          <w:noProof/>
        </w:rPr>
        <w:fldChar w:fldCharType="separate"/>
      </w:r>
      <w:r>
        <w:rPr>
          <w:noProof/>
        </w:rPr>
        <w:t>77</w:t>
      </w:r>
      <w:r>
        <w:rPr>
          <w:noProof/>
        </w:rPr>
        <w:fldChar w:fldCharType="end"/>
      </w:r>
    </w:p>
    <w:p w14:paraId="5F86CF7D" w14:textId="35CD64E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fldLock="1"/>
      </w:r>
      <w:r>
        <w:rPr>
          <w:noProof/>
        </w:rPr>
        <w:instrText xml:space="preserve"> PAGEREF _Toc161839538 \h </w:instrText>
      </w:r>
      <w:r>
        <w:rPr>
          <w:noProof/>
        </w:rPr>
      </w:r>
      <w:r>
        <w:rPr>
          <w:noProof/>
        </w:rPr>
        <w:fldChar w:fldCharType="separate"/>
      </w:r>
      <w:r>
        <w:rPr>
          <w:noProof/>
        </w:rPr>
        <w:t>78</w:t>
      </w:r>
      <w:r>
        <w:rPr>
          <w:noProof/>
        </w:rPr>
        <w:fldChar w:fldCharType="end"/>
      </w:r>
    </w:p>
    <w:p w14:paraId="51D2E7CB" w14:textId="6183DB7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_Toc161839539 \h </w:instrText>
      </w:r>
      <w:r>
        <w:rPr>
          <w:noProof/>
        </w:rPr>
      </w:r>
      <w:r>
        <w:rPr>
          <w:noProof/>
        </w:rPr>
        <w:fldChar w:fldCharType="separate"/>
      </w:r>
      <w:r>
        <w:rPr>
          <w:noProof/>
        </w:rPr>
        <w:t>79</w:t>
      </w:r>
      <w:r>
        <w:rPr>
          <w:noProof/>
        </w:rPr>
        <w:fldChar w:fldCharType="end"/>
      </w:r>
    </w:p>
    <w:p w14:paraId="23133A7A" w14:textId="2A7DCC0D"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_Toc161839540 \h </w:instrText>
      </w:r>
      <w:r>
        <w:rPr>
          <w:noProof/>
        </w:rPr>
      </w:r>
      <w:r>
        <w:rPr>
          <w:noProof/>
        </w:rPr>
        <w:fldChar w:fldCharType="separate"/>
      </w:r>
      <w:r>
        <w:rPr>
          <w:noProof/>
        </w:rPr>
        <w:t>79</w:t>
      </w:r>
      <w:r>
        <w:rPr>
          <w:noProof/>
        </w:rPr>
        <w:fldChar w:fldCharType="end"/>
      </w:r>
    </w:p>
    <w:p w14:paraId="33B72B18" w14:textId="70093E1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_Toc161839541 \h </w:instrText>
      </w:r>
      <w:r>
        <w:rPr>
          <w:noProof/>
        </w:rPr>
      </w:r>
      <w:r>
        <w:rPr>
          <w:noProof/>
        </w:rPr>
        <w:fldChar w:fldCharType="separate"/>
      </w:r>
      <w:r>
        <w:rPr>
          <w:noProof/>
        </w:rPr>
        <w:t>79</w:t>
      </w:r>
      <w:r>
        <w:rPr>
          <w:noProof/>
        </w:rPr>
        <w:fldChar w:fldCharType="end"/>
      </w:r>
    </w:p>
    <w:p w14:paraId="14FD0A38" w14:textId="5F13542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_Toc161839542 \h </w:instrText>
      </w:r>
      <w:r>
        <w:rPr>
          <w:noProof/>
        </w:rPr>
      </w:r>
      <w:r>
        <w:rPr>
          <w:noProof/>
        </w:rPr>
        <w:fldChar w:fldCharType="separate"/>
      </w:r>
      <w:r>
        <w:rPr>
          <w:noProof/>
        </w:rPr>
        <w:t>80</w:t>
      </w:r>
      <w:r>
        <w:rPr>
          <w:noProof/>
        </w:rPr>
        <w:fldChar w:fldCharType="end"/>
      </w:r>
    </w:p>
    <w:p w14:paraId="4A7DB94B" w14:textId="1BDAACE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_Toc161839543 \h </w:instrText>
      </w:r>
      <w:r>
        <w:rPr>
          <w:noProof/>
        </w:rPr>
      </w:r>
      <w:r>
        <w:rPr>
          <w:noProof/>
        </w:rPr>
        <w:fldChar w:fldCharType="separate"/>
      </w:r>
      <w:r>
        <w:rPr>
          <w:noProof/>
        </w:rPr>
        <w:t>80</w:t>
      </w:r>
      <w:r>
        <w:rPr>
          <w:noProof/>
        </w:rPr>
        <w:fldChar w:fldCharType="end"/>
      </w:r>
    </w:p>
    <w:p w14:paraId="543A5FDE" w14:textId="75AB1D34"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_Toc161839544 \h </w:instrText>
      </w:r>
      <w:r>
        <w:rPr>
          <w:noProof/>
        </w:rPr>
      </w:r>
      <w:r>
        <w:rPr>
          <w:noProof/>
        </w:rPr>
        <w:fldChar w:fldCharType="separate"/>
      </w:r>
      <w:r>
        <w:rPr>
          <w:noProof/>
        </w:rPr>
        <w:t>80</w:t>
      </w:r>
      <w:r>
        <w:rPr>
          <w:noProof/>
        </w:rPr>
        <w:fldChar w:fldCharType="end"/>
      </w:r>
    </w:p>
    <w:p w14:paraId="5E7C9785" w14:textId="736A5576"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_Toc161839545 \h </w:instrText>
      </w:r>
      <w:r>
        <w:rPr>
          <w:noProof/>
        </w:rPr>
      </w:r>
      <w:r>
        <w:rPr>
          <w:noProof/>
        </w:rPr>
        <w:fldChar w:fldCharType="separate"/>
      </w:r>
      <w:r>
        <w:rPr>
          <w:noProof/>
        </w:rPr>
        <w:t>81</w:t>
      </w:r>
      <w:r>
        <w:rPr>
          <w:noProof/>
        </w:rPr>
        <w:fldChar w:fldCharType="end"/>
      </w:r>
    </w:p>
    <w:p w14:paraId="6CCDBB48" w14:textId="4A59C93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_Toc161839546 \h </w:instrText>
      </w:r>
      <w:r>
        <w:rPr>
          <w:noProof/>
        </w:rPr>
      </w:r>
      <w:r>
        <w:rPr>
          <w:noProof/>
        </w:rPr>
        <w:fldChar w:fldCharType="separate"/>
      </w:r>
      <w:r>
        <w:rPr>
          <w:noProof/>
        </w:rPr>
        <w:t>81</w:t>
      </w:r>
      <w:r>
        <w:rPr>
          <w:noProof/>
        </w:rPr>
        <w:fldChar w:fldCharType="end"/>
      </w:r>
    </w:p>
    <w:p w14:paraId="2B969D90" w14:textId="379AB0A4"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_Toc161839547 \h </w:instrText>
      </w:r>
      <w:r>
        <w:rPr>
          <w:noProof/>
        </w:rPr>
      </w:r>
      <w:r>
        <w:rPr>
          <w:noProof/>
        </w:rPr>
        <w:fldChar w:fldCharType="separate"/>
      </w:r>
      <w:r>
        <w:rPr>
          <w:noProof/>
        </w:rPr>
        <w:t>81</w:t>
      </w:r>
      <w:r>
        <w:rPr>
          <w:noProof/>
        </w:rPr>
        <w:fldChar w:fldCharType="end"/>
      </w:r>
    </w:p>
    <w:p w14:paraId="4C276013" w14:textId="4AC2B2E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_Toc161839548 \h </w:instrText>
      </w:r>
      <w:r>
        <w:rPr>
          <w:noProof/>
        </w:rPr>
      </w:r>
      <w:r>
        <w:rPr>
          <w:noProof/>
        </w:rPr>
        <w:fldChar w:fldCharType="separate"/>
      </w:r>
      <w:r>
        <w:rPr>
          <w:noProof/>
        </w:rPr>
        <w:t>81</w:t>
      </w:r>
      <w:r>
        <w:rPr>
          <w:noProof/>
        </w:rPr>
        <w:fldChar w:fldCharType="end"/>
      </w:r>
    </w:p>
    <w:p w14:paraId="1D9D8CAD" w14:textId="3527717A"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_Toc161839549 \h </w:instrText>
      </w:r>
      <w:r>
        <w:rPr>
          <w:noProof/>
        </w:rPr>
      </w:r>
      <w:r>
        <w:rPr>
          <w:noProof/>
        </w:rPr>
        <w:fldChar w:fldCharType="separate"/>
      </w:r>
      <w:r>
        <w:rPr>
          <w:noProof/>
        </w:rPr>
        <w:t>82</w:t>
      </w:r>
      <w:r>
        <w:rPr>
          <w:noProof/>
        </w:rPr>
        <w:fldChar w:fldCharType="end"/>
      </w:r>
    </w:p>
    <w:p w14:paraId="402A7F2C" w14:textId="40CEC9F4"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_Toc161839550 \h </w:instrText>
      </w:r>
      <w:r>
        <w:rPr>
          <w:noProof/>
        </w:rPr>
      </w:r>
      <w:r>
        <w:rPr>
          <w:noProof/>
        </w:rPr>
        <w:fldChar w:fldCharType="separate"/>
      </w:r>
      <w:r>
        <w:rPr>
          <w:noProof/>
        </w:rPr>
        <w:t>82</w:t>
      </w:r>
      <w:r>
        <w:rPr>
          <w:noProof/>
        </w:rPr>
        <w:fldChar w:fldCharType="end"/>
      </w:r>
    </w:p>
    <w:p w14:paraId="395D88E9" w14:textId="17A242D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_Toc161839551 \h </w:instrText>
      </w:r>
      <w:r>
        <w:rPr>
          <w:noProof/>
        </w:rPr>
      </w:r>
      <w:r>
        <w:rPr>
          <w:noProof/>
        </w:rPr>
        <w:fldChar w:fldCharType="separate"/>
      </w:r>
      <w:r>
        <w:rPr>
          <w:noProof/>
        </w:rPr>
        <w:t>82</w:t>
      </w:r>
      <w:r>
        <w:rPr>
          <w:noProof/>
        </w:rPr>
        <w:fldChar w:fldCharType="end"/>
      </w:r>
    </w:p>
    <w:p w14:paraId="545A28E3" w14:textId="143077F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_Toc161839552 \h </w:instrText>
      </w:r>
      <w:r>
        <w:rPr>
          <w:noProof/>
        </w:rPr>
      </w:r>
      <w:r>
        <w:rPr>
          <w:noProof/>
        </w:rPr>
        <w:fldChar w:fldCharType="separate"/>
      </w:r>
      <w:r>
        <w:rPr>
          <w:noProof/>
        </w:rPr>
        <w:t>82</w:t>
      </w:r>
      <w:r>
        <w:rPr>
          <w:noProof/>
        </w:rPr>
        <w:fldChar w:fldCharType="end"/>
      </w:r>
    </w:p>
    <w:p w14:paraId="21DF68EE" w14:textId="72475C49"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_Toc161839553 \h </w:instrText>
      </w:r>
      <w:r>
        <w:rPr>
          <w:noProof/>
        </w:rPr>
      </w:r>
      <w:r>
        <w:rPr>
          <w:noProof/>
        </w:rPr>
        <w:fldChar w:fldCharType="separate"/>
      </w:r>
      <w:r>
        <w:rPr>
          <w:noProof/>
        </w:rPr>
        <w:t>83</w:t>
      </w:r>
      <w:r>
        <w:rPr>
          <w:noProof/>
        </w:rPr>
        <w:fldChar w:fldCharType="end"/>
      </w:r>
    </w:p>
    <w:p w14:paraId="12C92B7C" w14:textId="7237387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_Toc161839554 \h </w:instrText>
      </w:r>
      <w:r>
        <w:rPr>
          <w:noProof/>
        </w:rPr>
      </w:r>
      <w:r>
        <w:rPr>
          <w:noProof/>
        </w:rPr>
        <w:fldChar w:fldCharType="separate"/>
      </w:r>
      <w:r>
        <w:rPr>
          <w:noProof/>
        </w:rPr>
        <w:t>83</w:t>
      </w:r>
      <w:r>
        <w:rPr>
          <w:noProof/>
        </w:rPr>
        <w:fldChar w:fldCharType="end"/>
      </w:r>
    </w:p>
    <w:p w14:paraId="4A95F04A" w14:textId="1B03056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_Toc161839555 \h </w:instrText>
      </w:r>
      <w:r>
        <w:rPr>
          <w:noProof/>
        </w:rPr>
      </w:r>
      <w:r>
        <w:rPr>
          <w:noProof/>
        </w:rPr>
        <w:fldChar w:fldCharType="separate"/>
      </w:r>
      <w:r>
        <w:rPr>
          <w:noProof/>
        </w:rPr>
        <w:t>84</w:t>
      </w:r>
      <w:r>
        <w:rPr>
          <w:noProof/>
        </w:rPr>
        <w:fldChar w:fldCharType="end"/>
      </w:r>
    </w:p>
    <w:p w14:paraId="75302238" w14:textId="084EDFB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_Toc161839556 \h </w:instrText>
      </w:r>
      <w:r>
        <w:rPr>
          <w:noProof/>
        </w:rPr>
      </w:r>
      <w:r>
        <w:rPr>
          <w:noProof/>
        </w:rPr>
        <w:fldChar w:fldCharType="separate"/>
      </w:r>
      <w:r>
        <w:rPr>
          <w:noProof/>
        </w:rPr>
        <w:t>84</w:t>
      </w:r>
      <w:r>
        <w:rPr>
          <w:noProof/>
        </w:rPr>
        <w:fldChar w:fldCharType="end"/>
      </w:r>
    </w:p>
    <w:p w14:paraId="529DA84B" w14:textId="172F09C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_Toc161839557 \h </w:instrText>
      </w:r>
      <w:r>
        <w:rPr>
          <w:noProof/>
        </w:rPr>
      </w:r>
      <w:r>
        <w:rPr>
          <w:noProof/>
        </w:rPr>
        <w:fldChar w:fldCharType="separate"/>
      </w:r>
      <w:r>
        <w:rPr>
          <w:noProof/>
        </w:rPr>
        <w:t>84</w:t>
      </w:r>
      <w:r>
        <w:rPr>
          <w:noProof/>
        </w:rPr>
        <w:fldChar w:fldCharType="end"/>
      </w:r>
    </w:p>
    <w:p w14:paraId="054E1918" w14:textId="46ADD16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_Toc161839558 \h </w:instrText>
      </w:r>
      <w:r>
        <w:rPr>
          <w:noProof/>
        </w:rPr>
      </w:r>
      <w:r>
        <w:rPr>
          <w:noProof/>
        </w:rPr>
        <w:fldChar w:fldCharType="separate"/>
      </w:r>
      <w:r>
        <w:rPr>
          <w:noProof/>
        </w:rPr>
        <w:t>84</w:t>
      </w:r>
      <w:r>
        <w:rPr>
          <w:noProof/>
        </w:rPr>
        <w:fldChar w:fldCharType="end"/>
      </w:r>
    </w:p>
    <w:p w14:paraId="20256B03" w14:textId="34E90AB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_Toc161839559 \h </w:instrText>
      </w:r>
      <w:r>
        <w:rPr>
          <w:noProof/>
        </w:rPr>
      </w:r>
      <w:r>
        <w:rPr>
          <w:noProof/>
        </w:rPr>
        <w:fldChar w:fldCharType="separate"/>
      </w:r>
      <w:r>
        <w:rPr>
          <w:noProof/>
        </w:rPr>
        <w:t>84</w:t>
      </w:r>
      <w:r>
        <w:rPr>
          <w:noProof/>
        </w:rPr>
        <w:fldChar w:fldCharType="end"/>
      </w:r>
    </w:p>
    <w:p w14:paraId="56871BE5" w14:textId="2DB7CCB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_Toc161839560 \h </w:instrText>
      </w:r>
      <w:r>
        <w:rPr>
          <w:noProof/>
        </w:rPr>
      </w:r>
      <w:r>
        <w:rPr>
          <w:noProof/>
        </w:rPr>
        <w:fldChar w:fldCharType="separate"/>
      </w:r>
      <w:r>
        <w:rPr>
          <w:noProof/>
        </w:rPr>
        <w:t>89</w:t>
      </w:r>
      <w:r>
        <w:rPr>
          <w:noProof/>
        </w:rPr>
        <w:fldChar w:fldCharType="end"/>
      </w:r>
    </w:p>
    <w:p w14:paraId="1845F6D0" w14:textId="48ABB652"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_Toc161839561 \h </w:instrText>
      </w:r>
      <w:r>
        <w:rPr>
          <w:noProof/>
        </w:rPr>
      </w:r>
      <w:r>
        <w:rPr>
          <w:noProof/>
        </w:rPr>
        <w:fldChar w:fldCharType="separate"/>
      </w:r>
      <w:r>
        <w:rPr>
          <w:noProof/>
        </w:rPr>
        <w:t>90</w:t>
      </w:r>
      <w:r>
        <w:rPr>
          <w:noProof/>
        </w:rPr>
        <w:fldChar w:fldCharType="end"/>
      </w:r>
    </w:p>
    <w:p w14:paraId="4F1A3C23" w14:textId="51EAA5B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_Toc161839562 \h </w:instrText>
      </w:r>
      <w:r>
        <w:rPr>
          <w:noProof/>
        </w:rPr>
      </w:r>
      <w:r>
        <w:rPr>
          <w:noProof/>
        </w:rPr>
        <w:fldChar w:fldCharType="separate"/>
      </w:r>
      <w:r>
        <w:rPr>
          <w:noProof/>
        </w:rPr>
        <w:t>90</w:t>
      </w:r>
      <w:r>
        <w:rPr>
          <w:noProof/>
        </w:rPr>
        <w:fldChar w:fldCharType="end"/>
      </w:r>
    </w:p>
    <w:p w14:paraId="3C81FBDB" w14:textId="0A19EE91"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_Toc161839563 \h </w:instrText>
      </w:r>
      <w:r>
        <w:rPr>
          <w:noProof/>
        </w:rPr>
      </w:r>
      <w:r>
        <w:rPr>
          <w:noProof/>
        </w:rPr>
        <w:fldChar w:fldCharType="separate"/>
      </w:r>
      <w:r>
        <w:rPr>
          <w:noProof/>
        </w:rPr>
        <w:t>90</w:t>
      </w:r>
      <w:r>
        <w:rPr>
          <w:noProof/>
        </w:rPr>
        <w:fldChar w:fldCharType="end"/>
      </w:r>
    </w:p>
    <w:p w14:paraId="61A7E509" w14:textId="333BD79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_Toc161839564 \h </w:instrText>
      </w:r>
      <w:r>
        <w:rPr>
          <w:noProof/>
        </w:rPr>
      </w:r>
      <w:r>
        <w:rPr>
          <w:noProof/>
        </w:rPr>
        <w:fldChar w:fldCharType="separate"/>
      </w:r>
      <w:r>
        <w:rPr>
          <w:noProof/>
        </w:rPr>
        <w:t>90</w:t>
      </w:r>
      <w:r>
        <w:rPr>
          <w:noProof/>
        </w:rPr>
        <w:fldChar w:fldCharType="end"/>
      </w:r>
    </w:p>
    <w:p w14:paraId="010A7A5E" w14:textId="067CF3C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_Toc161839565 \h </w:instrText>
      </w:r>
      <w:r>
        <w:rPr>
          <w:noProof/>
        </w:rPr>
      </w:r>
      <w:r>
        <w:rPr>
          <w:noProof/>
        </w:rPr>
        <w:fldChar w:fldCharType="separate"/>
      </w:r>
      <w:r>
        <w:rPr>
          <w:noProof/>
        </w:rPr>
        <w:t>90</w:t>
      </w:r>
      <w:r>
        <w:rPr>
          <w:noProof/>
        </w:rPr>
        <w:fldChar w:fldCharType="end"/>
      </w:r>
    </w:p>
    <w:p w14:paraId="0A051170" w14:textId="2274ECB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_Toc161839566 \h </w:instrText>
      </w:r>
      <w:r>
        <w:rPr>
          <w:noProof/>
        </w:rPr>
      </w:r>
      <w:r>
        <w:rPr>
          <w:noProof/>
        </w:rPr>
        <w:fldChar w:fldCharType="separate"/>
      </w:r>
      <w:r>
        <w:rPr>
          <w:noProof/>
        </w:rPr>
        <w:t>91</w:t>
      </w:r>
      <w:r>
        <w:rPr>
          <w:noProof/>
        </w:rPr>
        <w:fldChar w:fldCharType="end"/>
      </w:r>
    </w:p>
    <w:p w14:paraId="7F7AAC62" w14:textId="72E90225"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_Toc161839567 \h </w:instrText>
      </w:r>
      <w:r>
        <w:rPr>
          <w:noProof/>
        </w:rPr>
      </w:r>
      <w:r>
        <w:rPr>
          <w:noProof/>
        </w:rPr>
        <w:fldChar w:fldCharType="separate"/>
      </w:r>
      <w:r>
        <w:rPr>
          <w:noProof/>
        </w:rPr>
        <w:t>91</w:t>
      </w:r>
      <w:r>
        <w:rPr>
          <w:noProof/>
        </w:rPr>
        <w:fldChar w:fldCharType="end"/>
      </w:r>
    </w:p>
    <w:p w14:paraId="203427DF" w14:textId="3B734B19"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_Toc161839568 \h </w:instrText>
      </w:r>
      <w:r>
        <w:rPr>
          <w:noProof/>
        </w:rPr>
      </w:r>
      <w:r>
        <w:rPr>
          <w:noProof/>
        </w:rPr>
        <w:fldChar w:fldCharType="separate"/>
      </w:r>
      <w:r>
        <w:rPr>
          <w:noProof/>
        </w:rPr>
        <w:t>92</w:t>
      </w:r>
      <w:r>
        <w:rPr>
          <w:noProof/>
        </w:rPr>
        <w:fldChar w:fldCharType="end"/>
      </w:r>
    </w:p>
    <w:p w14:paraId="0BEA666A" w14:textId="0614D82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_Toc161839569 \h </w:instrText>
      </w:r>
      <w:r>
        <w:rPr>
          <w:noProof/>
        </w:rPr>
      </w:r>
      <w:r>
        <w:rPr>
          <w:noProof/>
        </w:rPr>
        <w:fldChar w:fldCharType="separate"/>
      </w:r>
      <w:r>
        <w:rPr>
          <w:noProof/>
        </w:rPr>
        <w:t>92</w:t>
      </w:r>
      <w:r>
        <w:rPr>
          <w:noProof/>
        </w:rPr>
        <w:fldChar w:fldCharType="end"/>
      </w:r>
    </w:p>
    <w:p w14:paraId="3A67A02A" w14:textId="5110707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_Toc161839570 \h </w:instrText>
      </w:r>
      <w:r>
        <w:rPr>
          <w:noProof/>
        </w:rPr>
      </w:r>
      <w:r>
        <w:rPr>
          <w:noProof/>
        </w:rPr>
        <w:fldChar w:fldCharType="separate"/>
      </w:r>
      <w:r>
        <w:rPr>
          <w:noProof/>
        </w:rPr>
        <w:t>92</w:t>
      </w:r>
      <w:r>
        <w:rPr>
          <w:noProof/>
        </w:rPr>
        <w:fldChar w:fldCharType="end"/>
      </w:r>
    </w:p>
    <w:p w14:paraId="347832D1" w14:textId="10283CCA"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_Toc161839571 \h </w:instrText>
      </w:r>
      <w:r>
        <w:rPr>
          <w:noProof/>
        </w:rPr>
      </w:r>
      <w:r>
        <w:rPr>
          <w:noProof/>
        </w:rPr>
        <w:fldChar w:fldCharType="separate"/>
      </w:r>
      <w:r>
        <w:rPr>
          <w:noProof/>
        </w:rPr>
        <w:t>92</w:t>
      </w:r>
      <w:r>
        <w:rPr>
          <w:noProof/>
        </w:rPr>
        <w:fldChar w:fldCharType="end"/>
      </w:r>
    </w:p>
    <w:p w14:paraId="02424150" w14:textId="56FFE23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_Toc161839572 \h </w:instrText>
      </w:r>
      <w:r>
        <w:rPr>
          <w:noProof/>
        </w:rPr>
      </w:r>
      <w:r>
        <w:rPr>
          <w:noProof/>
        </w:rPr>
        <w:fldChar w:fldCharType="separate"/>
      </w:r>
      <w:r>
        <w:rPr>
          <w:noProof/>
        </w:rPr>
        <w:t>93</w:t>
      </w:r>
      <w:r>
        <w:rPr>
          <w:noProof/>
        </w:rPr>
        <w:fldChar w:fldCharType="end"/>
      </w:r>
    </w:p>
    <w:p w14:paraId="42D0552E" w14:textId="6D8DD1C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_Toc161839573 \h </w:instrText>
      </w:r>
      <w:r>
        <w:rPr>
          <w:noProof/>
        </w:rPr>
      </w:r>
      <w:r>
        <w:rPr>
          <w:noProof/>
        </w:rPr>
        <w:fldChar w:fldCharType="separate"/>
      </w:r>
      <w:r>
        <w:rPr>
          <w:noProof/>
        </w:rPr>
        <w:t>93</w:t>
      </w:r>
      <w:r>
        <w:rPr>
          <w:noProof/>
        </w:rPr>
        <w:fldChar w:fldCharType="end"/>
      </w:r>
    </w:p>
    <w:p w14:paraId="4D60AB9E" w14:textId="516A220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_Toc161839574 \h </w:instrText>
      </w:r>
      <w:r>
        <w:rPr>
          <w:noProof/>
        </w:rPr>
      </w:r>
      <w:r>
        <w:rPr>
          <w:noProof/>
        </w:rPr>
        <w:fldChar w:fldCharType="separate"/>
      </w:r>
      <w:r>
        <w:rPr>
          <w:noProof/>
        </w:rPr>
        <w:t>93</w:t>
      </w:r>
      <w:r>
        <w:rPr>
          <w:noProof/>
        </w:rPr>
        <w:fldChar w:fldCharType="end"/>
      </w:r>
    </w:p>
    <w:p w14:paraId="10A49814" w14:textId="16E98D3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_Toc161839575 \h </w:instrText>
      </w:r>
      <w:r>
        <w:rPr>
          <w:noProof/>
        </w:rPr>
      </w:r>
      <w:r>
        <w:rPr>
          <w:noProof/>
        </w:rPr>
        <w:fldChar w:fldCharType="separate"/>
      </w:r>
      <w:r>
        <w:rPr>
          <w:noProof/>
        </w:rPr>
        <w:t>93</w:t>
      </w:r>
      <w:r>
        <w:rPr>
          <w:noProof/>
        </w:rPr>
        <w:fldChar w:fldCharType="end"/>
      </w:r>
    </w:p>
    <w:p w14:paraId="156AFC47" w14:textId="17FC1FF8"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_Toc161839576 \h </w:instrText>
      </w:r>
      <w:r>
        <w:rPr>
          <w:noProof/>
        </w:rPr>
      </w:r>
      <w:r>
        <w:rPr>
          <w:noProof/>
        </w:rPr>
        <w:fldChar w:fldCharType="separate"/>
      </w:r>
      <w:r>
        <w:rPr>
          <w:noProof/>
        </w:rPr>
        <w:t>94</w:t>
      </w:r>
      <w:r>
        <w:rPr>
          <w:noProof/>
        </w:rPr>
        <w:fldChar w:fldCharType="end"/>
      </w:r>
    </w:p>
    <w:p w14:paraId="445CEE6F" w14:textId="0E0F88EE"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_Toc161839577 \h </w:instrText>
      </w:r>
      <w:r>
        <w:rPr>
          <w:noProof/>
        </w:rPr>
      </w:r>
      <w:r>
        <w:rPr>
          <w:noProof/>
        </w:rPr>
        <w:fldChar w:fldCharType="separate"/>
      </w:r>
      <w:r>
        <w:rPr>
          <w:noProof/>
        </w:rPr>
        <w:t>94</w:t>
      </w:r>
      <w:r>
        <w:rPr>
          <w:noProof/>
        </w:rPr>
        <w:fldChar w:fldCharType="end"/>
      </w:r>
    </w:p>
    <w:p w14:paraId="3C33EC78" w14:textId="7316EE62"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_Toc161839578 \h </w:instrText>
      </w:r>
      <w:r>
        <w:rPr>
          <w:noProof/>
        </w:rPr>
      </w:r>
      <w:r>
        <w:rPr>
          <w:noProof/>
        </w:rPr>
        <w:fldChar w:fldCharType="separate"/>
      </w:r>
      <w:r>
        <w:rPr>
          <w:noProof/>
        </w:rPr>
        <w:t>94</w:t>
      </w:r>
      <w:r>
        <w:rPr>
          <w:noProof/>
        </w:rPr>
        <w:fldChar w:fldCharType="end"/>
      </w:r>
    </w:p>
    <w:p w14:paraId="2F0390C3" w14:textId="11E7C4E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_Toc161839579 \h </w:instrText>
      </w:r>
      <w:r>
        <w:rPr>
          <w:noProof/>
        </w:rPr>
      </w:r>
      <w:r>
        <w:rPr>
          <w:noProof/>
        </w:rPr>
        <w:fldChar w:fldCharType="separate"/>
      </w:r>
      <w:r>
        <w:rPr>
          <w:noProof/>
        </w:rPr>
        <w:t>95</w:t>
      </w:r>
      <w:r>
        <w:rPr>
          <w:noProof/>
        </w:rPr>
        <w:fldChar w:fldCharType="end"/>
      </w:r>
    </w:p>
    <w:p w14:paraId="36D54229" w14:textId="4773DD5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_Toc161839580 \h </w:instrText>
      </w:r>
      <w:r>
        <w:rPr>
          <w:noProof/>
        </w:rPr>
      </w:r>
      <w:r>
        <w:rPr>
          <w:noProof/>
        </w:rPr>
        <w:fldChar w:fldCharType="separate"/>
      </w:r>
      <w:r>
        <w:rPr>
          <w:noProof/>
        </w:rPr>
        <w:t>95</w:t>
      </w:r>
      <w:r>
        <w:rPr>
          <w:noProof/>
        </w:rPr>
        <w:fldChar w:fldCharType="end"/>
      </w:r>
    </w:p>
    <w:p w14:paraId="2E57F703" w14:textId="7516FFA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_Toc161839581 \h </w:instrText>
      </w:r>
      <w:r>
        <w:rPr>
          <w:noProof/>
        </w:rPr>
      </w:r>
      <w:r>
        <w:rPr>
          <w:noProof/>
        </w:rPr>
        <w:fldChar w:fldCharType="separate"/>
      </w:r>
      <w:r>
        <w:rPr>
          <w:noProof/>
        </w:rPr>
        <w:t>95</w:t>
      </w:r>
      <w:r>
        <w:rPr>
          <w:noProof/>
        </w:rPr>
        <w:fldChar w:fldCharType="end"/>
      </w:r>
    </w:p>
    <w:p w14:paraId="7FABF8F1" w14:textId="2E9673B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_Toc161839582 \h </w:instrText>
      </w:r>
      <w:r>
        <w:rPr>
          <w:noProof/>
        </w:rPr>
      </w:r>
      <w:r>
        <w:rPr>
          <w:noProof/>
        </w:rPr>
        <w:fldChar w:fldCharType="separate"/>
      </w:r>
      <w:r>
        <w:rPr>
          <w:noProof/>
        </w:rPr>
        <w:t>96</w:t>
      </w:r>
      <w:r>
        <w:rPr>
          <w:noProof/>
        </w:rPr>
        <w:fldChar w:fldCharType="end"/>
      </w:r>
    </w:p>
    <w:p w14:paraId="037A2101" w14:textId="2BAACDB7"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_Toc161839583 \h </w:instrText>
      </w:r>
      <w:r>
        <w:rPr>
          <w:noProof/>
        </w:rPr>
      </w:r>
      <w:r>
        <w:rPr>
          <w:noProof/>
        </w:rPr>
        <w:fldChar w:fldCharType="separate"/>
      </w:r>
      <w:r>
        <w:rPr>
          <w:noProof/>
        </w:rPr>
        <w:t>96</w:t>
      </w:r>
      <w:r>
        <w:rPr>
          <w:noProof/>
        </w:rPr>
        <w:fldChar w:fldCharType="end"/>
      </w:r>
    </w:p>
    <w:p w14:paraId="7F50C2C1" w14:textId="633110B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_Toc161839584 \h </w:instrText>
      </w:r>
      <w:r>
        <w:rPr>
          <w:noProof/>
        </w:rPr>
      </w:r>
      <w:r>
        <w:rPr>
          <w:noProof/>
        </w:rPr>
        <w:fldChar w:fldCharType="separate"/>
      </w:r>
      <w:r>
        <w:rPr>
          <w:noProof/>
        </w:rPr>
        <w:t>96</w:t>
      </w:r>
      <w:r>
        <w:rPr>
          <w:noProof/>
        </w:rPr>
        <w:fldChar w:fldCharType="end"/>
      </w:r>
    </w:p>
    <w:p w14:paraId="584C6A6F" w14:textId="754D845D"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_Toc161839585 \h </w:instrText>
      </w:r>
      <w:r>
        <w:rPr>
          <w:noProof/>
        </w:rPr>
      </w:r>
      <w:r>
        <w:rPr>
          <w:noProof/>
        </w:rPr>
        <w:fldChar w:fldCharType="separate"/>
      </w:r>
      <w:r>
        <w:rPr>
          <w:noProof/>
        </w:rPr>
        <w:t>96</w:t>
      </w:r>
      <w:r>
        <w:rPr>
          <w:noProof/>
        </w:rPr>
        <w:fldChar w:fldCharType="end"/>
      </w:r>
    </w:p>
    <w:p w14:paraId="069C1C23" w14:textId="00985E4D"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_Toc161839586 \h </w:instrText>
      </w:r>
      <w:r>
        <w:rPr>
          <w:noProof/>
        </w:rPr>
      </w:r>
      <w:r>
        <w:rPr>
          <w:noProof/>
        </w:rPr>
        <w:fldChar w:fldCharType="separate"/>
      </w:r>
      <w:r>
        <w:rPr>
          <w:noProof/>
        </w:rPr>
        <w:t>97</w:t>
      </w:r>
      <w:r>
        <w:rPr>
          <w:noProof/>
        </w:rPr>
        <w:fldChar w:fldCharType="end"/>
      </w:r>
    </w:p>
    <w:p w14:paraId="2DF02F33" w14:textId="6619B2ED"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_Toc161839587 \h </w:instrText>
      </w:r>
      <w:r>
        <w:rPr>
          <w:noProof/>
        </w:rPr>
      </w:r>
      <w:r>
        <w:rPr>
          <w:noProof/>
        </w:rPr>
        <w:fldChar w:fldCharType="separate"/>
      </w:r>
      <w:r>
        <w:rPr>
          <w:noProof/>
        </w:rPr>
        <w:t>97</w:t>
      </w:r>
      <w:r>
        <w:rPr>
          <w:noProof/>
        </w:rPr>
        <w:fldChar w:fldCharType="end"/>
      </w:r>
    </w:p>
    <w:p w14:paraId="724F921D" w14:textId="0695A7E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_Toc161839588 \h </w:instrText>
      </w:r>
      <w:r>
        <w:rPr>
          <w:noProof/>
        </w:rPr>
      </w:r>
      <w:r>
        <w:rPr>
          <w:noProof/>
        </w:rPr>
        <w:fldChar w:fldCharType="separate"/>
      </w:r>
      <w:r>
        <w:rPr>
          <w:noProof/>
        </w:rPr>
        <w:t>98</w:t>
      </w:r>
      <w:r>
        <w:rPr>
          <w:noProof/>
        </w:rPr>
        <w:fldChar w:fldCharType="end"/>
      </w:r>
    </w:p>
    <w:p w14:paraId="71A55386" w14:textId="48F9067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_Toc161839589 \h </w:instrText>
      </w:r>
      <w:r>
        <w:rPr>
          <w:noProof/>
        </w:rPr>
      </w:r>
      <w:r>
        <w:rPr>
          <w:noProof/>
        </w:rPr>
        <w:fldChar w:fldCharType="separate"/>
      </w:r>
      <w:r>
        <w:rPr>
          <w:noProof/>
        </w:rPr>
        <w:t>98</w:t>
      </w:r>
      <w:r>
        <w:rPr>
          <w:noProof/>
        </w:rPr>
        <w:fldChar w:fldCharType="end"/>
      </w:r>
    </w:p>
    <w:p w14:paraId="6E823895" w14:textId="03504F71"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_Toc161839590 \h </w:instrText>
      </w:r>
      <w:r>
        <w:rPr>
          <w:noProof/>
        </w:rPr>
      </w:r>
      <w:r>
        <w:rPr>
          <w:noProof/>
        </w:rPr>
        <w:fldChar w:fldCharType="separate"/>
      </w:r>
      <w:r>
        <w:rPr>
          <w:noProof/>
        </w:rPr>
        <w:t>98</w:t>
      </w:r>
      <w:r>
        <w:rPr>
          <w:noProof/>
        </w:rPr>
        <w:fldChar w:fldCharType="end"/>
      </w:r>
    </w:p>
    <w:p w14:paraId="14C1A48B" w14:textId="59D4233C"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_Toc161839591 \h </w:instrText>
      </w:r>
      <w:r>
        <w:rPr>
          <w:noProof/>
        </w:rPr>
      </w:r>
      <w:r>
        <w:rPr>
          <w:noProof/>
        </w:rPr>
        <w:fldChar w:fldCharType="separate"/>
      </w:r>
      <w:r>
        <w:rPr>
          <w:noProof/>
        </w:rPr>
        <w:t>98</w:t>
      </w:r>
      <w:r>
        <w:rPr>
          <w:noProof/>
        </w:rPr>
        <w:fldChar w:fldCharType="end"/>
      </w:r>
    </w:p>
    <w:p w14:paraId="63D21813" w14:textId="64031AD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_Toc161839592 \h </w:instrText>
      </w:r>
      <w:r>
        <w:rPr>
          <w:noProof/>
        </w:rPr>
      </w:r>
      <w:r>
        <w:rPr>
          <w:noProof/>
        </w:rPr>
        <w:fldChar w:fldCharType="separate"/>
      </w:r>
      <w:r>
        <w:rPr>
          <w:noProof/>
        </w:rPr>
        <w:t>98</w:t>
      </w:r>
      <w:r>
        <w:rPr>
          <w:noProof/>
        </w:rPr>
        <w:fldChar w:fldCharType="end"/>
      </w:r>
    </w:p>
    <w:p w14:paraId="0DF277DB" w14:textId="676ACFC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_Toc161839593 \h </w:instrText>
      </w:r>
      <w:r>
        <w:rPr>
          <w:noProof/>
        </w:rPr>
      </w:r>
      <w:r>
        <w:rPr>
          <w:noProof/>
        </w:rPr>
        <w:fldChar w:fldCharType="separate"/>
      </w:r>
      <w:r>
        <w:rPr>
          <w:noProof/>
        </w:rPr>
        <w:t>99</w:t>
      </w:r>
      <w:r>
        <w:rPr>
          <w:noProof/>
        </w:rPr>
        <w:fldChar w:fldCharType="end"/>
      </w:r>
    </w:p>
    <w:p w14:paraId="29ECD611" w14:textId="7EEFD2E0"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_Toc161839594 \h </w:instrText>
      </w:r>
      <w:r>
        <w:rPr>
          <w:noProof/>
        </w:rPr>
      </w:r>
      <w:r>
        <w:rPr>
          <w:noProof/>
        </w:rPr>
        <w:fldChar w:fldCharType="separate"/>
      </w:r>
      <w:r>
        <w:rPr>
          <w:noProof/>
        </w:rPr>
        <w:t>99</w:t>
      </w:r>
      <w:r>
        <w:rPr>
          <w:noProof/>
        </w:rPr>
        <w:fldChar w:fldCharType="end"/>
      </w:r>
    </w:p>
    <w:p w14:paraId="7DDD04EB" w14:textId="424AC68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_Toc161839595 \h </w:instrText>
      </w:r>
      <w:r>
        <w:rPr>
          <w:noProof/>
        </w:rPr>
      </w:r>
      <w:r>
        <w:rPr>
          <w:noProof/>
        </w:rPr>
        <w:fldChar w:fldCharType="separate"/>
      </w:r>
      <w:r>
        <w:rPr>
          <w:noProof/>
        </w:rPr>
        <w:t>100</w:t>
      </w:r>
      <w:r>
        <w:rPr>
          <w:noProof/>
        </w:rPr>
        <w:fldChar w:fldCharType="end"/>
      </w:r>
    </w:p>
    <w:p w14:paraId="231294CC" w14:textId="0DBD564C"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_Toc161839596 \h </w:instrText>
      </w:r>
      <w:r>
        <w:rPr>
          <w:noProof/>
        </w:rPr>
      </w:r>
      <w:r>
        <w:rPr>
          <w:noProof/>
        </w:rPr>
        <w:fldChar w:fldCharType="separate"/>
      </w:r>
      <w:r>
        <w:rPr>
          <w:noProof/>
        </w:rPr>
        <w:t>100</w:t>
      </w:r>
      <w:r>
        <w:rPr>
          <w:noProof/>
        </w:rPr>
        <w:fldChar w:fldCharType="end"/>
      </w:r>
    </w:p>
    <w:p w14:paraId="1AE31F77" w14:textId="5CC5CFC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_Toc161839597 \h </w:instrText>
      </w:r>
      <w:r>
        <w:rPr>
          <w:noProof/>
        </w:rPr>
      </w:r>
      <w:r>
        <w:rPr>
          <w:noProof/>
        </w:rPr>
        <w:fldChar w:fldCharType="separate"/>
      </w:r>
      <w:r>
        <w:rPr>
          <w:noProof/>
        </w:rPr>
        <w:t>100</w:t>
      </w:r>
      <w:r>
        <w:rPr>
          <w:noProof/>
        </w:rPr>
        <w:fldChar w:fldCharType="end"/>
      </w:r>
    </w:p>
    <w:p w14:paraId="163AEB67" w14:textId="54A324D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_Toc161839598 \h </w:instrText>
      </w:r>
      <w:r>
        <w:rPr>
          <w:noProof/>
        </w:rPr>
      </w:r>
      <w:r>
        <w:rPr>
          <w:noProof/>
        </w:rPr>
        <w:fldChar w:fldCharType="separate"/>
      </w:r>
      <w:r>
        <w:rPr>
          <w:noProof/>
        </w:rPr>
        <w:t>100</w:t>
      </w:r>
      <w:r>
        <w:rPr>
          <w:noProof/>
        </w:rPr>
        <w:fldChar w:fldCharType="end"/>
      </w:r>
    </w:p>
    <w:p w14:paraId="6D6599B8" w14:textId="270FB97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_Toc161839599 \h </w:instrText>
      </w:r>
      <w:r>
        <w:rPr>
          <w:noProof/>
        </w:rPr>
      </w:r>
      <w:r>
        <w:rPr>
          <w:noProof/>
        </w:rPr>
        <w:fldChar w:fldCharType="separate"/>
      </w:r>
      <w:r>
        <w:rPr>
          <w:noProof/>
        </w:rPr>
        <w:t>100</w:t>
      </w:r>
      <w:r>
        <w:rPr>
          <w:noProof/>
        </w:rPr>
        <w:fldChar w:fldCharType="end"/>
      </w:r>
    </w:p>
    <w:p w14:paraId="6DC716BC" w14:textId="05B7DAB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_Toc161839600 \h </w:instrText>
      </w:r>
      <w:r>
        <w:rPr>
          <w:noProof/>
        </w:rPr>
      </w:r>
      <w:r>
        <w:rPr>
          <w:noProof/>
        </w:rPr>
        <w:fldChar w:fldCharType="separate"/>
      </w:r>
      <w:r>
        <w:rPr>
          <w:noProof/>
        </w:rPr>
        <w:t>100</w:t>
      </w:r>
      <w:r>
        <w:rPr>
          <w:noProof/>
        </w:rPr>
        <w:fldChar w:fldCharType="end"/>
      </w:r>
    </w:p>
    <w:p w14:paraId="09C023E9" w14:textId="47D4C24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_Toc161839601 \h </w:instrText>
      </w:r>
      <w:r>
        <w:rPr>
          <w:noProof/>
        </w:rPr>
      </w:r>
      <w:r>
        <w:rPr>
          <w:noProof/>
        </w:rPr>
        <w:fldChar w:fldCharType="separate"/>
      </w:r>
      <w:r>
        <w:rPr>
          <w:noProof/>
        </w:rPr>
        <w:t>101</w:t>
      </w:r>
      <w:r>
        <w:rPr>
          <w:noProof/>
        </w:rPr>
        <w:fldChar w:fldCharType="end"/>
      </w:r>
    </w:p>
    <w:p w14:paraId="2B2E4DA1" w14:textId="57957F3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_Toc161839602 \h </w:instrText>
      </w:r>
      <w:r>
        <w:rPr>
          <w:noProof/>
        </w:rPr>
      </w:r>
      <w:r>
        <w:rPr>
          <w:noProof/>
        </w:rPr>
        <w:fldChar w:fldCharType="separate"/>
      </w:r>
      <w:r>
        <w:rPr>
          <w:noProof/>
        </w:rPr>
        <w:t>101</w:t>
      </w:r>
      <w:r>
        <w:rPr>
          <w:noProof/>
        </w:rPr>
        <w:fldChar w:fldCharType="end"/>
      </w:r>
    </w:p>
    <w:p w14:paraId="2A64E4DE" w14:textId="30D0B38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_Toc161839603 \h </w:instrText>
      </w:r>
      <w:r>
        <w:rPr>
          <w:noProof/>
        </w:rPr>
      </w:r>
      <w:r>
        <w:rPr>
          <w:noProof/>
        </w:rPr>
        <w:fldChar w:fldCharType="separate"/>
      </w:r>
      <w:r>
        <w:rPr>
          <w:noProof/>
        </w:rPr>
        <w:t>101</w:t>
      </w:r>
      <w:r>
        <w:rPr>
          <w:noProof/>
        </w:rPr>
        <w:fldChar w:fldCharType="end"/>
      </w:r>
    </w:p>
    <w:p w14:paraId="7BACE825" w14:textId="32526B4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_Toc161839604 \h </w:instrText>
      </w:r>
      <w:r>
        <w:rPr>
          <w:noProof/>
        </w:rPr>
      </w:r>
      <w:r>
        <w:rPr>
          <w:noProof/>
        </w:rPr>
        <w:fldChar w:fldCharType="separate"/>
      </w:r>
      <w:r>
        <w:rPr>
          <w:noProof/>
        </w:rPr>
        <w:t>102</w:t>
      </w:r>
      <w:r>
        <w:rPr>
          <w:noProof/>
        </w:rPr>
        <w:fldChar w:fldCharType="end"/>
      </w:r>
    </w:p>
    <w:p w14:paraId="3352C8EE" w14:textId="6EB01CF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_Toc161839605 \h </w:instrText>
      </w:r>
      <w:r>
        <w:rPr>
          <w:noProof/>
        </w:rPr>
      </w:r>
      <w:r>
        <w:rPr>
          <w:noProof/>
        </w:rPr>
        <w:fldChar w:fldCharType="separate"/>
      </w:r>
      <w:r>
        <w:rPr>
          <w:noProof/>
        </w:rPr>
        <w:t>102</w:t>
      </w:r>
      <w:r>
        <w:rPr>
          <w:noProof/>
        </w:rPr>
        <w:fldChar w:fldCharType="end"/>
      </w:r>
    </w:p>
    <w:p w14:paraId="09F3251C" w14:textId="045E869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_Toc161839606 \h </w:instrText>
      </w:r>
      <w:r>
        <w:rPr>
          <w:noProof/>
        </w:rPr>
      </w:r>
      <w:r>
        <w:rPr>
          <w:noProof/>
        </w:rPr>
        <w:fldChar w:fldCharType="separate"/>
      </w:r>
      <w:r>
        <w:rPr>
          <w:noProof/>
        </w:rPr>
        <w:t>102</w:t>
      </w:r>
      <w:r>
        <w:rPr>
          <w:noProof/>
        </w:rPr>
        <w:fldChar w:fldCharType="end"/>
      </w:r>
    </w:p>
    <w:p w14:paraId="4FE3640F" w14:textId="3539294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_Toc161839607 \h </w:instrText>
      </w:r>
      <w:r>
        <w:rPr>
          <w:noProof/>
        </w:rPr>
      </w:r>
      <w:r>
        <w:rPr>
          <w:noProof/>
        </w:rPr>
        <w:fldChar w:fldCharType="separate"/>
      </w:r>
      <w:r>
        <w:rPr>
          <w:noProof/>
        </w:rPr>
        <w:t>102</w:t>
      </w:r>
      <w:r>
        <w:rPr>
          <w:noProof/>
        </w:rPr>
        <w:fldChar w:fldCharType="end"/>
      </w:r>
    </w:p>
    <w:p w14:paraId="618278D3" w14:textId="65BE2D28"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_Toc161839608 \h </w:instrText>
      </w:r>
      <w:r>
        <w:rPr>
          <w:noProof/>
        </w:rPr>
      </w:r>
      <w:r>
        <w:rPr>
          <w:noProof/>
        </w:rPr>
        <w:fldChar w:fldCharType="separate"/>
      </w:r>
      <w:r>
        <w:rPr>
          <w:noProof/>
        </w:rPr>
        <w:t>103</w:t>
      </w:r>
      <w:r>
        <w:rPr>
          <w:noProof/>
        </w:rPr>
        <w:fldChar w:fldCharType="end"/>
      </w:r>
    </w:p>
    <w:p w14:paraId="65622DA3" w14:textId="1B272EC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_Toc161839609 \h </w:instrText>
      </w:r>
      <w:r>
        <w:rPr>
          <w:noProof/>
        </w:rPr>
      </w:r>
      <w:r>
        <w:rPr>
          <w:noProof/>
        </w:rPr>
        <w:fldChar w:fldCharType="separate"/>
      </w:r>
      <w:r>
        <w:rPr>
          <w:noProof/>
        </w:rPr>
        <w:t>103</w:t>
      </w:r>
      <w:r>
        <w:rPr>
          <w:noProof/>
        </w:rPr>
        <w:fldChar w:fldCharType="end"/>
      </w:r>
    </w:p>
    <w:p w14:paraId="027DB124" w14:textId="25B71EF5"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_Toc161839610 \h </w:instrText>
      </w:r>
      <w:r>
        <w:rPr>
          <w:noProof/>
        </w:rPr>
      </w:r>
      <w:r>
        <w:rPr>
          <w:noProof/>
        </w:rPr>
        <w:fldChar w:fldCharType="separate"/>
      </w:r>
      <w:r>
        <w:rPr>
          <w:noProof/>
        </w:rPr>
        <w:t>104</w:t>
      </w:r>
      <w:r>
        <w:rPr>
          <w:noProof/>
        </w:rPr>
        <w:fldChar w:fldCharType="end"/>
      </w:r>
    </w:p>
    <w:p w14:paraId="2B016D46" w14:textId="231D78AD"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_Toc161839611 \h </w:instrText>
      </w:r>
      <w:r>
        <w:rPr>
          <w:noProof/>
        </w:rPr>
      </w:r>
      <w:r>
        <w:rPr>
          <w:noProof/>
        </w:rPr>
        <w:fldChar w:fldCharType="separate"/>
      </w:r>
      <w:r>
        <w:rPr>
          <w:noProof/>
        </w:rPr>
        <w:t>105</w:t>
      </w:r>
      <w:r>
        <w:rPr>
          <w:noProof/>
        </w:rPr>
        <w:fldChar w:fldCharType="end"/>
      </w:r>
    </w:p>
    <w:p w14:paraId="70C9DCF0" w14:textId="3483748A"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_Toc161839612 \h </w:instrText>
      </w:r>
      <w:r>
        <w:rPr>
          <w:noProof/>
        </w:rPr>
      </w:r>
      <w:r>
        <w:rPr>
          <w:noProof/>
        </w:rPr>
        <w:fldChar w:fldCharType="separate"/>
      </w:r>
      <w:r>
        <w:rPr>
          <w:noProof/>
        </w:rPr>
        <w:t>105</w:t>
      </w:r>
      <w:r>
        <w:rPr>
          <w:noProof/>
        </w:rPr>
        <w:fldChar w:fldCharType="end"/>
      </w:r>
    </w:p>
    <w:p w14:paraId="0B2DD11C" w14:textId="0818F8B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_Toc161839613 \h </w:instrText>
      </w:r>
      <w:r>
        <w:rPr>
          <w:noProof/>
        </w:rPr>
      </w:r>
      <w:r>
        <w:rPr>
          <w:noProof/>
        </w:rPr>
        <w:fldChar w:fldCharType="separate"/>
      </w:r>
      <w:r>
        <w:rPr>
          <w:noProof/>
        </w:rPr>
        <w:t>106</w:t>
      </w:r>
      <w:r>
        <w:rPr>
          <w:noProof/>
        </w:rPr>
        <w:fldChar w:fldCharType="end"/>
      </w:r>
    </w:p>
    <w:p w14:paraId="77BBE4A1" w14:textId="3C58AA3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_Toc161839614 \h </w:instrText>
      </w:r>
      <w:r>
        <w:rPr>
          <w:noProof/>
        </w:rPr>
      </w:r>
      <w:r>
        <w:rPr>
          <w:noProof/>
        </w:rPr>
        <w:fldChar w:fldCharType="separate"/>
      </w:r>
      <w:r>
        <w:rPr>
          <w:noProof/>
        </w:rPr>
        <w:t>106</w:t>
      </w:r>
      <w:r>
        <w:rPr>
          <w:noProof/>
        </w:rPr>
        <w:fldChar w:fldCharType="end"/>
      </w:r>
    </w:p>
    <w:p w14:paraId="7E3EDCEF" w14:textId="139F23A6"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_Toc161839615 \h </w:instrText>
      </w:r>
      <w:r>
        <w:rPr>
          <w:noProof/>
        </w:rPr>
      </w:r>
      <w:r>
        <w:rPr>
          <w:noProof/>
        </w:rPr>
        <w:fldChar w:fldCharType="separate"/>
      </w:r>
      <w:r>
        <w:rPr>
          <w:noProof/>
        </w:rPr>
        <w:t>107</w:t>
      </w:r>
      <w:r>
        <w:rPr>
          <w:noProof/>
        </w:rPr>
        <w:fldChar w:fldCharType="end"/>
      </w:r>
    </w:p>
    <w:p w14:paraId="4CAEC51E" w14:textId="0718193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_Toc161839616 \h </w:instrText>
      </w:r>
      <w:r>
        <w:rPr>
          <w:noProof/>
        </w:rPr>
      </w:r>
      <w:r>
        <w:rPr>
          <w:noProof/>
        </w:rPr>
        <w:fldChar w:fldCharType="separate"/>
      </w:r>
      <w:r>
        <w:rPr>
          <w:noProof/>
        </w:rPr>
        <w:t>108</w:t>
      </w:r>
      <w:r>
        <w:rPr>
          <w:noProof/>
        </w:rPr>
        <w:fldChar w:fldCharType="end"/>
      </w:r>
    </w:p>
    <w:p w14:paraId="67CCF952" w14:textId="2B16757B"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_Toc161839617 \h </w:instrText>
      </w:r>
      <w:r>
        <w:rPr>
          <w:noProof/>
        </w:rPr>
      </w:r>
      <w:r>
        <w:rPr>
          <w:noProof/>
        </w:rPr>
        <w:fldChar w:fldCharType="separate"/>
      </w:r>
      <w:r>
        <w:rPr>
          <w:noProof/>
        </w:rPr>
        <w:t>109</w:t>
      </w:r>
      <w:r>
        <w:rPr>
          <w:noProof/>
        </w:rPr>
        <w:fldChar w:fldCharType="end"/>
      </w:r>
    </w:p>
    <w:p w14:paraId="3D85AE6F" w14:textId="1CF733FF"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_Toc161839618 \h </w:instrText>
      </w:r>
      <w:r>
        <w:rPr>
          <w:noProof/>
        </w:rPr>
      </w:r>
      <w:r>
        <w:rPr>
          <w:noProof/>
        </w:rPr>
        <w:fldChar w:fldCharType="separate"/>
      </w:r>
      <w:r>
        <w:rPr>
          <w:noProof/>
        </w:rPr>
        <w:t>110</w:t>
      </w:r>
      <w:r>
        <w:rPr>
          <w:noProof/>
        </w:rPr>
        <w:fldChar w:fldCharType="end"/>
      </w:r>
    </w:p>
    <w:p w14:paraId="4C81A487" w14:textId="60AD4338"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_Toc161839619 \h </w:instrText>
      </w:r>
      <w:r>
        <w:rPr>
          <w:noProof/>
        </w:rPr>
      </w:r>
      <w:r>
        <w:rPr>
          <w:noProof/>
        </w:rPr>
        <w:fldChar w:fldCharType="separate"/>
      </w:r>
      <w:r>
        <w:rPr>
          <w:noProof/>
        </w:rPr>
        <w:t>110</w:t>
      </w:r>
      <w:r>
        <w:rPr>
          <w:noProof/>
        </w:rPr>
        <w:fldChar w:fldCharType="end"/>
      </w:r>
    </w:p>
    <w:p w14:paraId="24919E78" w14:textId="53B360A0" w:rsidR="0064389C" w:rsidRDefault="0064389C">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_Toc161839620 \h </w:instrText>
      </w:r>
      <w:r>
        <w:rPr>
          <w:noProof/>
        </w:rPr>
      </w:r>
      <w:r>
        <w:rPr>
          <w:noProof/>
        </w:rPr>
        <w:fldChar w:fldCharType="separate"/>
      </w:r>
      <w:r>
        <w:rPr>
          <w:noProof/>
        </w:rPr>
        <w:t>111</w:t>
      </w:r>
      <w:r>
        <w:rPr>
          <w:noProof/>
        </w:rPr>
        <w:fldChar w:fldCharType="end"/>
      </w:r>
    </w:p>
    <w:p w14:paraId="017929C1" w14:textId="20086351"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_Toc161839621 \h </w:instrText>
      </w:r>
      <w:r>
        <w:rPr>
          <w:noProof/>
        </w:rPr>
      </w:r>
      <w:r>
        <w:rPr>
          <w:noProof/>
        </w:rPr>
        <w:fldChar w:fldCharType="separate"/>
      </w:r>
      <w:r>
        <w:rPr>
          <w:noProof/>
        </w:rPr>
        <w:t>112</w:t>
      </w:r>
      <w:r>
        <w:rPr>
          <w:noProof/>
        </w:rPr>
        <w:fldChar w:fldCharType="end"/>
      </w:r>
    </w:p>
    <w:p w14:paraId="20438185" w14:textId="5D6DC5C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_Toc161839622 \h </w:instrText>
      </w:r>
      <w:r>
        <w:rPr>
          <w:noProof/>
        </w:rPr>
      </w:r>
      <w:r>
        <w:rPr>
          <w:noProof/>
        </w:rPr>
        <w:fldChar w:fldCharType="separate"/>
      </w:r>
      <w:r>
        <w:rPr>
          <w:noProof/>
        </w:rPr>
        <w:t>113</w:t>
      </w:r>
      <w:r>
        <w:rPr>
          <w:noProof/>
        </w:rPr>
        <w:fldChar w:fldCharType="end"/>
      </w:r>
    </w:p>
    <w:p w14:paraId="58CC8BD4" w14:textId="69DD4A9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_Toc161839623 \h </w:instrText>
      </w:r>
      <w:r>
        <w:rPr>
          <w:noProof/>
        </w:rPr>
      </w:r>
      <w:r>
        <w:rPr>
          <w:noProof/>
        </w:rPr>
        <w:fldChar w:fldCharType="separate"/>
      </w:r>
      <w:r>
        <w:rPr>
          <w:noProof/>
        </w:rPr>
        <w:t>115</w:t>
      </w:r>
      <w:r>
        <w:rPr>
          <w:noProof/>
        </w:rPr>
        <w:fldChar w:fldCharType="end"/>
      </w:r>
    </w:p>
    <w:p w14:paraId="3A1D386B" w14:textId="60844DF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_Toc161839624 \h </w:instrText>
      </w:r>
      <w:r>
        <w:rPr>
          <w:noProof/>
        </w:rPr>
      </w:r>
      <w:r>
        <w:rPr>
          <w:noProof/>
        </w:rPr>
        <w:fldChar w:fldCharType="separate"/>
      </w:r>
      <w:r>
        <w:rPr>
          <w:noProof/>
        </w:rPr>
        <w:t>116</w:t>
      </w:r>
      <w:r>
        <w:rPr>
          <w:noProof/>
        </w:rPr>
        <w:fldChar w:fldCharType="end"/>
      </w:r>
    </w:p>
    <w:p w14:paraId="0E0A2E5A" w14:textId="26869669"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_Toc161839625 \h </w:instrText>
      </w:r>
      <w:r>
        <w:rPr>
          <w:noProof/>
        </w:rPr>
      </w:r>
      <w:r>
        <w:rPr>
          <w:noProof/>
        </w:rPr>
        <w:fldChar w:fldCharType="separate"/>
      </w:r>
      <w:r>
        <w:rPr>
          <w:noProof/>
        </w:rPr>
        <w:t>116</w:t>
      </w:r>
      <w:r>
        <w:rPr>
          <w:noProof/>
        </w:rPr>
        <w:fldChar w:fldCharType="end"/>
      </w:r>
    </w:p>
    <w:p w14:paraId="37A0DF21" w14:textId="092EB724" w:rsidR="0064389C" w:rsidRDefault="0064389C">
      <w:pPr>
        <w:pStyle w:val="TOC1"/>
        <w:rPr>
          <w:rFonts w:asciiTheme="minorHAnsi" w:eastAsiaTheme="minorEastAsia" w:hAnsiTheme="minorHAnsi" w:cstheme="minorBidi"/>
          <w:noProof/>
          <w:kern w:val="2"/>
          <w:szCs w:val="22"/>
          <w:lang w:eastAsia="en-GB"/>
          <w14:ligatures w14:val="standardContextual"/>
        </w:rPr>
      </w:pPr>
      <w:r w:rsidRPr="008409C8">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8409C8">
        <w:rPr>
          <w:rFonts w:eastAsia="Malgun Gothic"/>
          <w:noProof/>
          <w:lang w:eastAsia="ko-KR"/>
        </w:rPr>
        <w:t>Miscellaneous UE-internal APIs</w:t>
      </w:r>
      <w:r>
        <w:rPr>
          <w:noProof/>
        </w:rPr>
        <w:tab/>
      </w:r>
      <w:r>
        <w:rPr>
          <w:noProof/>
        </w:rPr>
        <w:fldChar w:fldCharType="begin" w:fldLock="1"/>
      </w:r>
      <w:r>
        <w:rPr>
          <w:noProof/>
        </w:rPr>
        <w:instrText xml:space="preserve"> PAGEREF _Toc161839626 \h </w:instrText>
      </w:r>
      <w:r>
        <w:rPr>
          <w:noProof/>
        </w:rPr>
      </w:r>
      <w:r>
        <w:rPr>
          <w:noProof/>
        </w:rPr>
        <w:fldChar w:fldCharType="separate"/>
      </w:r>
      <w:r>
        <w:rPr>
          <w:noProof/>
        </w:rPr>
        <w:t>117</w:t>
      </w:r>
      <w:r>
        <w:rPr>
          <w:noProof/>
        </w:rPr>
        <w:fldChar w:fldCharType="end"/>
      </w:r>
    </w:p>
    <w:p w14:paraId="319CC3D0" w14:textId="1AEA0B5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General</w:t>
      </w:r>
      <w:r>
        <w:rPr>
          <w:noProof/>
        </w:rPr>
        <w:tab/>
      </w:r>
      <w:r>
        <w:rPr>
          <w:noProof/>
        </w:rPr>
        <w:fldChar w:fldCharType="begin" w:fldLock="1"/>
      </w:r>
      <w:r>
        <w:rPr>
          <w:noProof/>
        </w:rPr>
        <w:instrText xml:space="preserve"> PAGEREF _Toc161839627 \h </w:instrText>
      </w:r>
      <w:r>
        <w:rPr>
          <w:noProof/>
        </w:rPr>
      </w:r>
      <w:r>
        <w:rPr>
          <w:noProof/>
        </w:rPr>
        <w:fldChar w:fldCharType="separate"/>
      </w:r>
      <w:r>
        <w:rPr>
          <w:noProof/>
        </w:rPr>
        <w:t>117</w:t>
      </w:r>
      <w:r>
        <w:rPr>
          <w:noProof/>
        </w:rPr>
        <w:fldChar w:fldCharType="end"/>
      </w:r>
    </w:p>
    <w:p w14:paraId="6610DFB2" w14:textId="3DBFC34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RAN Signaling-based Network Assistance API</w:t>
      </w:r>
      <w:r>
        <w:rPr>
          <w:noProof/>
        </w:rPr>
        <w:tab/>
      </w:r>
      <w:r>
        <w:rPr>
          <w:noProof/>
        </w:rPr>
        <w:fldChar w:fldCharType="begin" w:fldLock="1"/>
      </w:r>
      <w:r>
        <w:rPr>
          <w:noProof/>
        </w:rPr>
        <w:instrText xml:space="preserve"> PAGEREF _Toc161839628 \h </w:instrText>
      </w:r>
      <w:r>
        <w:rPr>
          <w:noProof/>
        </w:rPr>
      </w:r>
      <w:r>
        <w:rPr>
          <w:noProof/>
        </w:rPr>
        <w:fldChar w:fldCharType="separate"/>
      </w:r>
      <w:r>
        <w:rPr>
          <w:noProof/>
        </w:rPr>
        <w:t>117</w:t>
      </w:r>
      <w:r>
        <w:rPr>
          <w:noProof/>
        </w:rPr>
        <w:fldChar w:fldCharType="end"/>
      </w:r>
    </w:p>
    <w:p w14:paraId="3062A767" w14:textId="45C24361"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RAN-based Metrics Reporting API</w:t>
      </w:r>
      <w:r>
        <w:rPr>
          <w:noProof/>
        </w:rPr>
        <w:tab/>
      </w:r>
      <w:r>
        <w:rPr>
          <w:noProof/>
        </w:rPr>
        <w:fldChar w:fldCharType="begin" w:fldLock="1"/>
      </w:r>
      <w:r>
        <w:rPr>
          <w:noProof/>
        </w:rPr>
        <w:instrText xml:space="preserve"> PAGEREF _Toc161839629 \h </w:instrText>
      </w:r>
      <w:r>
        <w:rPr>
          <w:noProof/>
        </w:rPr>
      </w:r>
      <w:r>
        <w:rPr>
          <w:noProof/>
        </w:rPr>
        <w:fldChar w:fldCharType="separate"/>
      </w:r>
      <w:r>
        <w:rPr>
          <w:noProof/>
        </w:rPr>
        <w:t>117</w:t>
      </w:r>
      <w:r>
        <w:rPr>
          <w:noProof/>
        </w:rPr>
        <w:fldChar w:fldCharType="end"/>
      </w:r>
    </w:p>
    <w:p w14:paraId="53BCD7EF" w14:textId="1DF9B1E7" w:rsidR="0064389C" w:rsidRDefault="0064389C">
      <w:pPr>
        <w:pStyle w:val="TOC1"/>
        <w:rPr>
          <w:rFonts w:asciiTheme="minorHAnsi" w:eastAsiaTheme="minorEastAsia" w:hAnsiTheme="minorHAnsi" w:cstheme="minorBidi"/>
          <w:noProof/>
          <w:kern w:val="2"/>
          <w:szCs w:val="22"/>
          <w:lang w:eastAsia="en-GB"/>
          <w14:ligatures w14:val="standardContextual"/>
        </w:rPr>
      </w:pPr>
      <w:r w:rsidRPr="008409C8">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8409C8">
        <w:rPr>
          <w:rFonts w:eastAsia="Malgun Gothic"/>
          <w:noProof/>
          <w:lang w:eastAsia="ko-KR"/>
        </w:rPr>
        <w:t>Usage of 5GC interfaces and APIs</w:t>
      </w:r>
      <w:r>
        <w:rPr>
          <w:noProof/>
        </w:rPr>
        <w:tab/>
      </w:r>
      <w:r>
        <w:rPr>
          <w:noProof/>
        </w:rPr>
        <w:fldChar w:fldCharType="begin" w:fldLock="1"/>
      </w:r>
      <w:r>
        <w:rPr>
          <w:noProof/>
        </w:rPr>
        <w:instrText xml:space="preserve"> PAGEREF _Toc161839630 \h </w:instrText>
      </w:r>
      <w:r>
        <w:rPr>
          <w:noProof/>
        </w:rPr>
      </w:r>
      <w:r>
        <w:rPr>
          <w:noProof/>
        </w:rPr>
        <w:fldChar w:fldCharType="separate"/>
      </w:r>
      <w:r>
        <w:rPr>
          <w:noProof/>
        </w:rPr>
        <w:t>118</w:t>
      </w:r>
      <w:r>
        <w:rPr>
          <w:noProof/>
        </w:rPr>
        <w:fldChar w:fldCharType="end"/>
      </w:r>
    </w:p>
    <w:p w14:paraId="0EB4CA89" w14:textId="4922366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General</w:t>
      </w:r>
      <w:r>
        <w:rPr>
          <w:noProof/>
        </w:rPr>
        <w:tab/>
      </w:r>
      <w:r>
        <w:rPr>
          <w:noProof/>
        </w:rPr>
        <w:fldChar w:fldCharType="begin" w:fldLock="1"/>
      </w:r>
      <w:r>
        <w:rPr>
          <w:noProof/>
        </w:rPr>
        <w:instrText xml:space="preserve"> PAGEREF _Toc161839631 \h </w:instrText>
      </w:r>
      <w:r>
        <w:rPr>
          <w:noProof/>
        </w:rPr>
      </w:r>
      <w:r>
        <w:rPr>
          <w:noProof/>
        </w:rPr>
        <w:fldChar w:fldCharType="separate"/>
      </w:r>
      <w:r>
        <w:rPr>
          <w:noProof/>
        </w:rPr>
        <w:t>118</w:t>
      </w:r>
      <w:r>
        <w:rPr>
          <w:noProof/>
        </w:rPr>
        <w:fldChar w:fldCharType="end"/>
      </w:r>
    </w:p>
    <w:p w14:paraId="48CAB406" w14:textId="15F8F4E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_Toc161839632 \h </w:instrText>
      </w:r>
      <w:r>
        <w:rPr>
          <w:noProof/>
        </w:rPr>
      </w:r>
      <w:r>
        <w:rPr>
          <w:noProof/>
        </w:rPr>
        <w:fldChar w:fldCharType="separate"/>
      </w:r>
      <w:r>
        <w:rPr>
          <w:noProof/>
        </w:rPr>
        <w:t>118</w:t>
      </w:r>
      <w:r>
        <w:rPr>
          <w:noProof/>
        </w:rPr>
        <w:fldChar w:fldCharType="end"/>
      </w:r>
    </w:p>
    <w:p w14:paraId="2369243F" w14:textId="6F7D94E4"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sidRPr="008409C8">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8409C8">
        <w:rPr>
          <w:rFonts w:eastAsia="Malgun Gothic"/>
          <w:noProof/>
          <w:lang w:eastAsia="ko-KR"/>
        </w:rPr>
        <w:t>Usage of N5/N33 for dynamic policies</w:t>
      </w:r>
      <w:r>
        <w:rPr>
          <w:noProof/>
        </w:rPr>
        <w:tab/>
      </w:r>
      <w:r>
        <w:rPr>
          <w:noProof/>
        </w:rPr>
        <w:fldChar w:fldCharType="begin" w:fldLock="1"/>
      </w:r>
      <w:r>
        <w:rPr>
          <w:noProof/>
        </w:rPr>
        <w:instrText xml:space="preserve"> PAGEREF _Toc161839633 \h </w:instrText>
      </w:r>
      <w:r>
        <w:rPr>
          <w:noProof/>
        </w:rPr>
      </w:r>
      <w:r>
        <w:rPr>
          <w:noProof/>
        </w:rPr>
        <w:fldChar w:fldCharType="separate"/>
      </w:r>
      <w:r>
        <w:rPr>
          <w:noProof/>
        </w:rPr>
        <w:t>119</w:t>
      </w:r>
      <w:r>
        <w:rPr>
          <w:noProof/>
        </w:rPr>
        <w:fldChar w:fldCharType="end"/>
      </w:r>
    </w:p>
    <w:p w14:paraId="13A0451A" w14:textId="6724B9DE"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_Toc161839634 \h </w:instrText>
      </w:r>
      <w:r>
        <w:rPr>
          <w:noProof/>
        </w:rPr>
      </w:r>
      <w:r>
        <w:rPr>
          <w:noProof/>
        </w:rPr>
        <w:fldChar w:fldCharType="separate"/>
      </w:r>
      <w:r>
        <w:rPr>
          <w:noProof/>
        </w:rPr>
        <w:t>121</w:t>
      </w:r>
      <w:r>
        <w:rPr>
          <w:noProof/>
        </w:rPr>
        <w:fldChar w:fldCharType="end"/>
      </w:r>
    </w:p>
    <w:p w14:paraId="0687C37A" w14:textId="0862E53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_Toc161839635 \h </w:instrText>
      </w:r>
      <w:r>
        <w:rPr>
          <w:noProof/>
        </w:rPr>
      </w:r>
      <w:r>
        <w:rPr>
          <w:noProof/>
        </w:rPr>
        <w:fldChar w:fldCharType="separate"/>
      </w:r>
      <w:r>
        <w:rPr>
          <w:noProof/>
        </w:rPr>
        <w:t>121</w:t>
      </w:r>
      <w:r>
        <w:rPr>
          <w:noProof/>
        </w:rPr>
        <w:fldChar w:fldCharType="end"/>
      </w:r>
    </w:p>
    <w:p w14:paraId="2162C84F" w14:textId="741D0B9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_Toc161839636 \h </w:instrText>
      </w:r>
      <w:r>
        <w:rPr>
          <w:noProof/>
        </w:rPr>
      </w:r>
      <w:r>
        <w:rPr>
          <w:noProof/>
        </w:rPr>
        <w:fldChar w:fldCharType="separate"/>
      </w:r>
      <w:r>
        <w:rPr>
          <w:noProof/>
        </w:rPr>
        <w:t>121</w:t>
      </w:r>
      <w:r>
        <w:rPr>
          <w:noProof/>
        </w:rPr>
        <w:fldChar w:fldCharType="end"/>
      </w:r>
    </w:p>
    <w:p w14:paraId="65AB3FE3" w14:textId="24F66538"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17A</w:t>
      </w:r>
      <w:r>
        <w:rPr>
          <w:rFonts w:asciiTheme="minorHAnsi" w:eastAsiaTheme="minorEastAsia" w:hAnsiTheme="minorHAnsi" w:cstheme="minorBidi"/>
          <w:noProof/>
          <w:kern w:val="2"/>
          <w:szCs w:val="22"/>
          <w:lang w:eastAsia="en-GB"/>
          <w14:ligatures w14:val="standardContextual"/>
        </w:rPr>
        <w:tab/>
      </w:r>
      <w:r>
        <w:rPr>
          <w:noProof/>
        </w:rPr>
        <w:t>Data reporting at R2</w:t>
      </w:r>
      <w:r>
        <w:rPr>
          <w:noProof/>
        </w:rPr>
        <w:tab/>
      </w:r>
      <w:r>
        <w:rPr>
          <w:noProof/>
        </w:rPr>
        <w:fldChar w:fldCharType="begin" w:fldLock="1"/>
      </w:r>
      <w:r>
        <w:rPr>
          <w:noProof/>
        </w:rPr>
        <w:instrText xml:space="preserve"> PAGEREF _Toc161839637 \h </w:instrText>
      </w:r>
      <w:r>
        <w:rPr>
          <w:noProof/>
        </w:rPr>
      </w:r>
      <w:r>
        <w:rPr>
          <w:noProof/>
        </w:rPr>
        <w:fldChar w:fldCharType="separate"/>
      </w:r>
      <w:r>
        <w:rPr>
          <w:noProof/>
        </w:rPr>
        <w:t>121</w:t>
      </w:r>
      <w:r>
        <w:rPr>
          <w:noProof/>
        </w:rPr>
        <w:fldChar w:fldCharType="end"/>
      </w:r>
    </w:p>
    <w:p w14:paraId="75BEC25A" w14:textId="6E24380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_Toc161839638 \h </w:instrText>
      </w:r>
      <w:r>
        <w:rPr>
          <w:noProof/>
        </w:rPr>
      </w:r>
      <w:r>
        <w:rPr>
          <w:noProof/>
        </w:rPr>
        <w:fldChar w:fldCharType="separate"/>
      </w:r>
      <w:r>
        <w:rPr>
          <w:noProof/>
        </w:rPr>
        <w:t>121</w:t>
      </w:r>
      <w:r>
        <w:rPr>
          <w:noProof/>
        </w:rPr>
        <w:fldChar w:fldCharType="end"/>
      </w:r>
    </w:p>
    <w:p w14:paraId="3232DD33" w14:textId="3B1AA21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17A.2</w:t>
      </w:r>
      <w:r>
        <w:rPr>
          <w:rFonts w:asciiTheme="minorHAnsi" w:eastAsiaTheme="minorEastAsia" w:hAnsiTheme="minorHAnsi" w:cstheme="minorBidi"/>
          <w:noProof/>
          <w:kern w:val="2"/>
          <w:sz w:val="22"/>
          <w:szCs w:val="22"/>
          <w:lang w:eastAsia="en-GB"/>
          <w14:ligatures w14:val="standardContextual"/>
        </w:rPr>
        <w:tab/>
      </w:r>
      <w:r>
        <w:rPr>
          <w:noProof/>
        </w:rPr>
        <w:t>ANBRNetworkAssistanceInvocationRecord type</w:t>
      </w:r>
      <w:r>
        <w:rPr>
          <w:noProof/>
        </w:rPr>
        <w:tab/>
      </w:r>
      <w:r>
        <w:rPr>
          <w:noProof/>
        </w:rPr>
        <w:fldChar w:fldCharType="begin" w:fldLock="1"/>
      </w:r>
      <w:r>
        <w:rPr>
          <w:noProof/>
        </w:rPr>
        <w:instrText xml:space="preserve"> PAGEREF _Toc161839639 \h </w:instrText>
      </w:r>
      <w:r>
        <w:rPr>
          <w:noProof/>
        </w:rPr>
      </w:r>
      <w:r>
        <w:rPr>
          <w:noProof/>
        </w:rPr>
        <w:fldChar w:fldCharType="separate"/>
      </w:r>
      <w:r>
        <w:rPr>
          <w:noProof/>
        </w:rPr>
        <w:t>121</w:t>
      </w:r>
      <w:r>
        <w:rPr>
          <w:noProof/>
        </w:rPr>
        <w:fldChar w:fldCharType="end"/>
      </w:r>
    </w:p>
    <w:p w14:paraId="645CB395" w14:textId="117B90CF"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_Toc161839640 \h </w:instrText>
      </w:r>
      <w:r>
        <w:rPr>
          <w:noProof/>
        </w:rPr>
      </w:r>
      <w:r>
        <w:rPr>
          <w:noProof/>
        </w:rPr>
        <w:fldChar w:fldCharType="separate"/>
      </w:r>
      <w:r>
        <w:rPr>
          <w:noProof/>
        </w:rPr>
        <w:t>122</w:t>
      </w:r>
      <w:r>
        <w:rPr>
          <w:noProof/>
        </w:rPr>
        <w:fldChar w:fldCharType="end"/>
      </w:r>
    </w:p>
    <w:p w14:paraId="536254F6" w14:textId="4FB207B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_Toc161839641 \h </w:instrText>
      </w:r>
      <w:r>
        <w:rPr>
          <w:noProof/>
        </w:rPr>
      </w:r>
      <w:r>
        <w:rPr>
          <w:noProof/>
        </w:rPr>
        <w:fldChar w:fldCharType="separate"/>
      </w:r>
      <w:r>
        <w:rPr>
          <w:noProof/>
        </w:rPr>
        <w:t>122</w:t>
      </w:r>
      <w:r>
        <w:rPr>
          <w:noProof/>
        </w:rPr>
        <w:fldChar w:fldCharType="end"/>
      </w:r>
    </w:p>
    <w:p w14:paraId="7E62488A" w14:textId="303D7D44"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Common data types for event exposure</w:t>
      </w:r>
      <w:r>
        <w:rPr>
          <w:noProof/>
        </w:rPr>
        <w:tab/>
      </w:r>
      <w:r>
        <w:rPr>
          <w:noProof/>
        </w:rPr>
        <w:fldChar w:fldCharType="begin" w:fldLock="1"/>
      </w:r>
      <w:r>
        <w:rPr>
          <w:noProof/>
        </w:rPr>
        <w:instrText xml:space="preserve"> PAGEREF _Toc161839642 \h </w:instrText>
      </w:r>
      <w:r>
        <w:rPr>
          <w:noProof/>
        </w:rPr>
      </w:r>
      <w:r>
        <w:rPr>
          <w:noProof/>
        </w:rPr>
        <w:fldChar w:fldCharType="separate"/>
      </w:r>
      <w:r>
        <w:rPr>
          <w:noProof/>
        </w:rPr>
        <w:t>123</w:t>
      </w:r>
      <w:r>
        <w:rPr>
          <w:noProof/>
        </w:rPr>
        <w:fldChar w:fldCharType="end"/>
      </w:r>
    </w:p>
    <w:p w14:paraId="1B85DAE9" w14:textId="5815678C"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BaseEventCollection data type</w:t>
      </w:r>
      <w:r>
        <w:rPr>
          <w:noProof/>
        </w:rPr>
        <w:tab/>
      </w:r>
      <w:r>
        <w:rPr>
          <w:noProof/>
        </w:rPr>
        <w:fldChar w:fldCharType="begin" w:fldLock="1"/>
      </w:r>
      <w:r>
        <w:rPr>
          <w:noProof/>
        </w:rPr>
        <w:instrText xml:space="preserve"> PAGEREF _Toc161839643 \h </w:instrText>
      </w:r>
      <w:r>
        <w:rPr>
          <w:noProof/>
        </w:rPr>
      </w:r>
      <w:r>
        <w:rPr>
          <w:noProof/>
        </w:rPr>
        <w:fldChar w:fldCharType="separate"/>
      </w:r>
      <w:r>
        <w:rPr>
          <w:noProof/>
        </w:rPr>
        <w:t>123</w:t>
      </w:r>
      <w:r>
        <w:rPr>
          <w:noProof/>
        </w:rPr>
        <w:fldChar w:fldCharType="end"/>
      </w:r>
    </w:p>
    <w:p w14:paraId="792BCB06" w14:textId="38C8841F"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BaseEventRecord data type</w:t>
      </w:r>
      <w:r>
        <w:rPr>
          <w:noProof/>
        </w:rPr>
        <w:tab/>
      </w:r>
      <w:r>
        <w:rPr>
          <w:noProof/>
        </w:rPr>
        <w:fldChar w:fldCharType="begin" w:fldLock="1"/>
      </w:r>
      <w:r>
        <w:rPr>
          <w:noProof/>
        </w:rPr>
        <w:instrText xml:space="preserve"> PAGEREF _Toc161839644 \h </w:instrText>
      </w:r>
      <w:r>
        <w:rPr>
          <w:noProof/>
        </w:rPr>
      </w:r>
      <w:r>
        <w:rPr>
          <w:noProof/>
        </w:rPr>
        <w:fldChar w:fldCharType="separate"/>
      </w:r>
      <w:r>
        <w:rPr>
          <w:noProof/>
        </w:rPr>
        <w:t>123</w:t>
      </w:r>
      <w:r>
        <w:rPr>
          <w:noProof/>
        </w:rPr>
        <w:fldChar w:fldCharType="end"/>
      </w:r>
    </w:p>
    <w:p w14:paraId="20188FBB" w14:textId="5781E0B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QoE metrics event notifications</w:t>
      </w:r>
      <w:r>
        <w:rPr>
          <w:noProof/>
        </w:rPr>
        <w:tab/>
      </w:r>
      <w:r>
        <w:rPr>
          <w:noProof/>
        </w:rPr>
        <w:fldChar w:fldCharType="begin" w:fldLock="1"/>
      </w:r>
      <w:r>
        <w:rPr>
          <w:noProof/>
        </w:rPr>
        <w:instrText xml:space="preserve"> PAGEREF _Toc161839645 \h </w:instrText>
      </w:r>
      <w:r>
        <w:rPr>
          <w:noProof/>
        </w:rPr>
      </w:r>
      <w:r>
        <w:rPr>
          <w:noProof/>
        </w:rPr>
        <w:fldChar w:fldCharType="separate"/>
      </w:r>
      <w:r>
        <w:rPr>
          <w:noProof/>
        </w:rPr>
        <w:t>125</w:t>
      </w:r>
      <w:r>
        <w:rPr>
          <w:noProof/>
        </w:rPr>
        <w:fldChar w:fldCharType="end"/>
      </w:r>
    </w:p>
    <w:p w14:paraId="694EB7CC" w14:textId="409EA42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18.3.1</w:t>
      </w:r>
      <w:r>
        <w:rPr>
          <w:rFonts w:asciiTheme="minorHAnsi" w:eastAsiaTheme="minorEastAsia" w:hAnsiTheme="minorHAnsi" w:cstheme="minorBidi"/>
          <w:noProof/>
          <w:kern w:val="2"/>
          <w:sz w:val="22"/>
          <w:szCs w:val="22"/>
          <w:lang w:eastAsia="en-GB"/>
          <w14:ligatures w14:val="standardContextual"/>
        </w:rPr>
        <w:tab/>
      </w:r>
      <w:r>
        <w:rPr>
          <w:noProof/>
        </w:rPr>
        <w:t>QoEMetricsCollection data type</w:t>
      </w:r>
      <w:r>
        <w:rPr>
          <w:noProof/>
        </w:rPr>
        <w:tab/>
      </w:r>
      <w:r>
        <w:rPr>
          <w:noProof/>
        </w:rPr>
        <w:fldChar w:fldCharType="begin" w:fldLock="1"/>
      </w:r>
      <w:r>
        <w:rPr>
          <w:noProof/>
        </w:rPr>
        <w:instrText xml:space="preserve"> PAGEREF _Toc161839646 \h </w:instrText>
      </w:r>
      <w:r>
        <w:rPr>
          <w:noProof/>
        </w:rPr>
      </w:r>
      <w:r>
        <w:rPr>
          <w:noProof/>
        </w:rPr>
        <w:fldChar w:fldCharType="separate"/>
      </w:r>
      <w:r>
        <w:rPr>
          <w:noProof/>
        </w:rPr>
        <w:t>125</w:t>
      </w:r>
      <w:r>
        <w:rPr>
          <w:noProof/>
        </w:rPr>
        <w:fldChar w:fldCharType="end"/>
      </w:r>
    </w:p>
    <w:p w14:paraId="0BEDF62A" w14:textId="43C4AB0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QoEMetricsEvent data type</w:t>
      </w:r>
      <w:r>
        <w:rPr>
          <w:noProof/>
        </w:rPr>
        <w:tab/>
      </w:r>
      <w:r>
        <w:rPr>
          <w:noProof/>
        </w:rPr>
        <w:fldChar w:fldCharType="begin" w:fldLock="1"/>
      </w:r>
      <w:r>
        <w:rPr>
          <w:noProof/>
        </w:rPr>
        <w:instrText xml:space="preserve"> PAGEREF _Toc161839647 \h </w:instrText>
      </w:r>
      <w:r>
        <w:rPr>
          <w:noProof/>
        </w:rPr>
      </w:r>
      <w:r>
        <w:rPr>
          <w:noProof/>
        </w:rPr>
        <w:fldChar w:fldCharType="separate"/>
      </w:r>
      <w:r>
        <w:rPr>
          <w:noProof/>
        </w:rPr>
        <w:t>126</w:t>
      </w:r>
      <w:r>
        <w:rPr>
          <w:noProof/>
        </w:rPr>
        <w:fldChar w:fldCharType="end"/>
      </w:r>
    </w:p>
    <w:p w14:paraId="43094FB2" w14:textId="1477FAE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18.4</w:t>
      </w:r>
      <w:r>
        <w:rPr>
          <w:rFonts w:asciiTheme="minorHAnsi" w:eastAsiaTheme="minorEastAsia" w:hAnsiTheme="minorHAnsi" w:cstheme="minorBidi"/>
          <w:noProof/>
          <w:kern w:val="2"/>
          <w:sz w:val="22"/>
          <w:szCs w:val="22"/>
          <w:lang w:eastAsia="en-GB"/>
          <w14:ligatures w14:val="standardContextual"/>
        </w:rPr>
        <w:tab/>
      </w:r>
      <w:r>
        <w:rPr>
          <w:noProof/>
        </w:rPr>
        <w:t>Consumption reporting event notifications</w:t>
      </w:r>
      <w:r>
        <w:rPr>
          <w:noProof/>
        </w:rPr>
        <w:tab/>
      </w:r>
      <w:r>
        <w:rPr>
          <w:noProof/>
        </w:rPr>
        <w:fldChar w:fldCharType="begin" w:fldLock="1"/>
      </w:r>
      <w:r>
        <w:rPr>
          <w:noProof/>
        </w:rPr>
        <w:instrText xml:space="preserve"> PAGEREF _Toc161839648 \h </w:instrText>
      </w:r>
      <w:r>
        <w:rPr>
          <w:noProof/>
        </w:rPr>
      </w:r>
      <w:r>
        <w:rPr>
          <w:noProof/>
        </w:rPr>
        <w:fldChar w:fldCharType="separate"/>
      </w:r>
      <w:r>
        <w:rPr>
          <w:noProof/>
        </w:rPr>
        <w:t>128</w:t>
      </w:r>
      <w:r>
        <w:rPr>
          <w:noProof/>
        </w:rPr>
        <w:fldChar w:fldCharType="end"/>
      </w:r>
    </w:p>
    <w:p w14:paraId="57434078" w14:textId="622D5D6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18.4.1</w:t>
      </w:r>
      <w:r>
        <w:rPr>
          <w:rFonts w:asciiTheme="minorHAnsi" w:eastAsiaTheme="minorEastAsia" w:hAnsiTheme="minorHAnsi" w:cstheme="minorBidi"/>
          <w:noProof/>
          <w:kern w:val="2"/>
          <w:sz w:val="22"/>
          <w:szCs w:val="22"/>
          <w:lang w:eastAsia="en-GB"/>
          <w14:ligatures w14:val="standardContextual"/>
        </w:rPr>
        <w:tab/>
      </w:r>
      <w:r>
        <w:rPr>
          <w:noProof/>
        </w:rPr>
        <w:t>ConsumptionReportingUnitsCollection data type</w:t>
      </w:r>
      <w:r>
        <w:rPr>
          <w:noProof/>
        </w:rPr>
        <w:tab/>
      </w:r>
      <w:r>
        <w:rPr>
          <w:noProof/>
        </w:rPr>
        <w:fldChar w:fldCharType="begin" w:fldLock="1"/>
      </w:r>
      <w:r>
        <w:rPr>
          <w:noProof/>
        </w:rPr>
        <w:instrText xml:space="preserve"> PAGEREF _Toc161839649 \h </w:instrText>
      </w:r>
      <w:r>
        <w:rPr>
          <w:noProof/>
        </w:rPr>
      </w:r>
      <w:r>
        <w:rPr>
          <w:noProof/>
        </w:rPr>
        <w:fldChar w:fldCharType="separate"/>
      </w:r>
      <w:r>
        <w:rPr>
          <w:noProof/>
        </w:rPr>
        <w:t>128</w:t>
      </w:r>
      <w:r>
        <w:rPr>
          <w:noProof/>
        </w:rPr>
        <w:fldChar w:fldCharType="end"/>
      </w:r>
    </w:p>
    <w:p w14:paraId="4A0D2F82" w14:textId="6826D977"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18.4.2</w:t>
      </w:r>
      <w:r>
        <w:rPr>
          <w:rFonts w:asciiTheme="minorHAnsi" w:eastAsiaTheme="minorEastAsia" w:hAnsiTheme="minorHAnsi" w:cstheme="minorBidi"/>
          <w:noProof/>
          <w:kern w:val="2"/>
          <w:sz w:val="22"/>
          <w:szCs w:val="22"/>
          <w:lang w:eastAsia="en-GB"/>
          <w14:ligatures w14:val="standardContextual"/>
        </w:rPr>
        <w:tab/>
      </w:r>
      <w:r>
        <w:rPr>
          <w:noProof/>
        </w:rPr>
        <w:t>ConsumptionReportingEvent data type</w:t>
      </w:r>
      <w:r>
        <w:rPr>
          <w:noProof/>
        </w:rPr>
        <w:tab/>
      </w:r>
      <w:r>
        <w:rPr>
          <w:noProof/>
        </w:rPr>
        <w:fldChar w:fldCharType="begin" w:fldLock="1"/>
      </w:r>
      <w:r>
        <w:rPr>
          <w:noProof/>
        </w:rPr>
        <w:instrText xml:space="preserve"> PAGEREF _Toc161839650 \h </w:instrText>
      </w:r>
      <w:r>
        <w:rPr>
          <w:noProof/>
        </w:rPr>
      </w:r>
      <w:r>
        <w:rPr>
          <w:noProof/>
        </w:rPr>
        <w:fldChar w:fldCharType="separate"/>
      </w:r>
      <w:r>
        <w:rPr>
          <w:noProof/>
        </w:rPr>
        <w:t>128</w:t>
      </w:r>
      <w:r>
        <w:rPr>
          <w:noProof/>
        </w:rPr>
        <w:fldChar w:fldCharType="end"/>
      </w:r>
    </w:p>
    <w:p w14:paraId="76E467FD" w14:textId="20CA425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18.5</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 event notifications</w:t>
      </w:r>
      <w:r>
        <w:rPr>
          <w:noProof/>
        </w:rPr>
        <w:tab/>
      </w:r>
      <w:r>
        <w:rPr>
          <w:noProof/>
        </w:rPr>
        <w:fldChar w:fldCharType="begin" w:fldLock="1"/>
      </w:r>
      <w:r>
        <w:rPr>
          <w:noProof/>
        </w:rPr>
        <w:instrText xml:space="preserve"> PAGEREF _Toc161839651 \h </w:instrText>
      </w:r>
      <w:r>
        <w:rPr>
          <w:noProof/>
        </w:rPr>
      </w:r>
      <w:r>
        <w:rPr>
          <w:noProof/>
        </w:rPr>
        <w:fldChar w:fldCharType="separate"/>
      </w:r>
      <w:r>
        <w:rPr>
          <w:noProof/>
        </w:rPr>
        <w:t>130</w:t>
      </w:r>
      <w:r>
        <w:rPr>
          <w:noProof/>
        </w:rPr>
        <w:fldChar w:fldCharType="end"/>
      </w:r>
    </w:p>
    <w:p w14:paraId="337645FA" w14:textId="2F66F24E"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18.5.1</w:t>
      </w:r>
      <w:r>
        <w:rPr>
          <w:rFonts w:asciiTheme="minorHAnsi" w:eastAsiaTheme="minorEastAsia" w:hAnsiTheme="minorHAnsi" w:cstheme="minorBidi"/>
          <w:noProof/>
          <w:kern w:val="2"/>
          <w:sz w:val="22"/>
          <w:szCs w:val="22"/>
          <w:lang w:eastAsia="en-GB"/>
          <w14:ligatures w14:val="standardContextual"/>
        </w:rPr>
        <w:tab/>
      </w:r>
      <w:r>
        <w:rPr>
          <w:noProof/>
        </w:rPr>
        <w:t>NetworkAssistanceInvocationsCollection data type</w:t>
      </w:r>
      <w:r>
        <w:rPr>
          <w:noProof/>
        </w:rPr>
        <w:tab/>
      </w:r>
      <w:r>
        <w:rPr>
          <w:noProof/>
        </w:rPr>
        <w:fldChar w:fldCharType="begin" w:fldLock="1"/>
      </w:r>
      <w:r>
        <w:rPr>
          <w:noProof/>
        </w:rPr>
        <w:instrText xml:space="preserve"> PAGEREF _Toc161839652 \h </w:instrText>
      </w:r>
      <w:r>
        <w:rPr>
          <w:noProof/>
        </w:rPr>
      </w:r>
      <w:r>
        <w:rPr>
          <w:noProof/>
        </w:rPr>
        <w:fldChar w:fldCharType="separate"/>
      </w:r>
      <w:r>
        <w:rPr>
          <w:noProof/>
        </w:rPr>
        <w:t>130</w:t>
      </w:r>
      <w:r>
        <w:rPr>
          <w:noProof/>
        </w:rPr>
        <w:fldChar w:fldCharType="end"/>
      </w:r>
    </w:p>
    <w:p w14:paraId="5B676568" w14:textId="068FC556"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18.5.2</w:t>
      </w:r>
      <w:r>
        <w:rPr>
          <w:rFonts w:asciiTheme="minorHAnsi" w:eastAsiaTheme="minorEastAsia" w:hAnsiTheme="minorHAnsi" w:cstheme="minorBidi"/>
          <w:noProof/>
          <w:kern w:val="2"/>
          <w:sz w:val="22"/>
          <w:szCs w:val="22"/>
          <w:lang w:eastAsia="en-GB"/>
          <w14:ligatures w14:val="standardContextual"/>
        </w:rPr>
        <w:tab/>
      </w:r>
      <w:r>
        <w:rPr>
          <w:noProof/>
        </w:rPr>
        <w:t>NetworkAssistanceInvocationEvent data type</w:t>
      </w:r>
      <w:r>
        <w:rPr>
          <w:noProof/>
        </w:rPr>
        <w:tab/>
      </w:r>
      <w:r>
        <w:rPr>
          <w:noProof/>
        </w:rPr>
        <w:fldChar w:fldCharType="begin" w:fldLock="1"/>
      </w:r>
      <w:r>
        <w:rPr>
          <w:noProof/>
        </w:rPr>
        <w:instrText xml:space="preserve"> PAGEREF _Toc161839653 \h </w:instrText>
      </w:r>
      <w:r>
        <w:rPr>
          <w:noProof/>
        </w:rPr>
      </w:r>
      <w:r>
        <w:rPr>
          <w:noProof/>
        </w:rPr>
        <w:fldChar w:fldCharType="separate"/>
      </w:r>
      <w:r>
        <w:rPr>
          <w:noProof/>
        </w:rPr>
        <w:t>131</w:t>
      </w:r>
      <w:r>
        <w:rPr>
          <w:noProof/>
        </w:rPr>
        <w:fldChar w:fldCharType="end"/>
      </w:r>
    </w:p>
    <w:p w14:paraId="28AA1B9A" w14:textId="2C935FEE"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18.6</w:t>
      </w:r>
      <w:r>
        <w:rPr>
          <w:rFonts w:asciiTheme="minorHAnsi" w:eastAsiaTheme="minorEastAsia" w:hAnsiTheme="minorHAnsi" w:cstheme="minorBidi"/>
          <w:noProof/>
          <w:kern w:val="2"/>
          <w:sz w:val="22"/>
          <w:szCs w:val="22"/>
          <w:lang w:eastAsia="en-GB"/>
          <w14:ligatures w14:val="standardContextual"/>
        </w:rPr>
        <w:tab/>
      </w:r>
      <w:r>
        <w:rPr>
          <w:noProof/>
        </w:rPr>
        <w:t>Dynamic policy invocation event notifications</w:t>
      </w:r>
      <w:r>
        <w:rPr>
          <w:noProof/>
        </w:rPr>
        <w:tab/>
      </w:r>
      <w:r>
        <w:rPr>
          <w:noProof/>
        </w:rPr>
        <w:fldChar w:fldCharType="begin" w:fldLock="1"/>
      </w:r>
      <w:r>
        <w:rPr>
          <w:noProof/>
        </w:rPr>
        <w:instrText xml:space="preserve"> PAGEREF _Toc161839654 \h </w:instrText>
      </w:r>
      <w:r>
        <w:rPr>
          <w:noProof/>
        </w:rPr>
      </w:r>
      <w:r>
        <w:rPr>
          <w:noProof/>
        </w:rPr>
        <w:fldChar w:fldCharType="separate"/>
      </w:r>
      <w:r>
        <w:rPr>
          <w:noProof/>
        </w:rPr>
        <w:t>133</w:t>
      </w:r>
      <w:r>
        <w:rPr>
          <w:noProof/>
        </w:rPr>
        <w:fldChar w:fldCharType="end"/>
      </w:r>
    </w:p>
    <w:p w14:paraId="20F1AE1A" w14:textId="2EC96E2C"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18.6.1</w:t>
      </w:r>
      <w:r>
        <w:rPr>
          <w:rFonts w:asciiTheme="minorHAnsi" w:eastAsiaTheme="minorEastAsia" w:hAnsiTheme="minorHAnsi" w:cstheme="minorBidi"/>
          <w:noProof/>
          <w:kern w:val="2"/>
          <w:sz w:val="22"/>
          <w:szCs w:val="22"/>
          <w:lang w:eastAsia="en-GB"/>
          <w14:ligatures w14:val="standardContextual"/>
        </w:rPr>
        <w:tab/>
      </w:r>
      <w:r>
        <w:rPr>
          <w:noProof/>
        </w:rPr>
        <w:t>DynamicPolicyInvocationsCollection data type</w:t>
      </w:r>
      <w:r>
        <w:rPr>
          <w:noProof/>
        </w:rPr>
        <w:tab/>
      </w:r>
      <w:r>
        <w:rPr>
          <w:noProof/>
        </w:rPr>
        <w:fldChar w:fldCharType="begin" w:fldLock="1"/>
      </w:r>
      <w:r>
        <w:rPr>
          <w:noProof/>
        </w:rPr>
        <w:instrText xml:space="preserve"> PAGEREF _Toc161839655 \h </w:instrText>
      </w:r>
      <w:r>
        <w:rPr>
          <w:noProof/>
        </w:rPr>
      </w:r>
      <w:r>
        <w:rPr>
          <w:noProof/>
        </w:rPr>
        <w:fldChar w:fldCharType="separate"/>
      </w:r>
      <w:r>
        <w:rPr>
          <w:noProof/>
        </w:rPr>
        <w:t>133</w:t>
      </w:r>
      <w:r>
        <w:rPr>
          <w:noProof/>
        </w:rPr>
        <w:fldChar w:fldCharType="end"/>
      </w:r>
    </w:p>
    <w:p w14:paraId="72B0D609" w14:textId="08D503B4"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18.6.2</w:t>
      </w:r>
      <w:r>
        <w:rPr>
          <w:rFonts w:asciiTheme="minorHAnsi" w:eastAsiaTheme="minorEastAsia" w:hAnsiTheme="minorHAnsi" w:cstheme="minorBidi"/>
          <w:noProof/>
          <w:kern w:val="2"/>
          <w:sz w:val="22"/>
          <w:szCs w:val="22"/>
          <w:lang w:eastAsia="en-GB"/>
          <w14:ligatures w14:val="standardContextual"/>
        </w:rPr>
        <w:tab/>
      </w:r>
      <w:r>
        <w:rPr>
          <w:noProof/>
        </w:rPr>
        <w:t>DynamicPolicyInvocationEvent data type</w:t>
      </w:r>
      <w:r>
        <w:rPr>
          <w:noProof/>
        </w:rPr>
        <w:tab/>
      </w:r>
      <w:r>
        <w:rPr>
          <w:noProof/>
        </w:rPr>
        <w:fldChar w:fldCharType="begin" w:fldLock="1"/>
      </w:r>
      <w:r>
        <w:rPr>
          <w:noProof/>
        </w:rPr>
        <w:instrText xml:space="preserve"> PAGEREF _Toc161839656 \h </w:instrText>
      </w:r>
      <w:r>
        <w:rPr>
          <w:noProof/>
        </w:rPr>
      </w:r>
      <w:r>
        <w:rPr>
          <w:noProof/>
        </w:rPr>
        <w:fldChar w:fldCharType="separate"/>
      </w:r>
      <w:r>
        <w:rPr>
          <w:noProof/>
        </w:rPr>
        <w:t>133</w:t>
      </w:r>
      <w:r>
        <w:rPr>
          <w:noProof/>
        </w:rPr>
        <w:fldChar w:fldCharType="end"/>
      </w:r>
    </w:p>
    <w:p w14:paraId="05101920" w14:textId="2284605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18.7</w:t>
      </w:r>
      <w:r>
        <w:rPr>
          <w:rFonts w:asciiTheme="minorHAnsi" w:eastAsiaTheme="minorEastAsia" w:hAnsiTheme="minorHAnsi" w:cstheme="minorBidi"/>
          <w:noProof/>
          <w:kern w:val="2"/>
          <w:sz w:val="22"/>
          <w:szCs w:val="22"/>
          <w:lang w:eastAsia="en-GB"/>
          <w14:ligatures w14:val="standardContextual"/>
        </w:rPr>
        <w:tab/>
      </w:r>
      <w:r>
        <w:rPr>
          <w:noProof/>
        </w:rPr>
        <w:t>Media streaming access event notifications</w:t>
      </w:r>
      <w:r>
        <w:rPr>
          <w:noProof/>
        </w:rPr>
        <w:tab/>
      </w:r>
      <w:r>
        <w:rPr>
          <w:noProof/>
        </w:rPr>
        <w:fldChar w:fldCharType="begin" w:fldLock="1"/>
      </w:r>
      <w:r>
        <w:rPr>
          <w:noProof/>
        </w:rPr>
        <w:instrText xml:space="preserve"> PAGEREF _Toc161839657 \h </w:instrText>
      </w:r>
      <w:r>
        <w:rPr>
          <w:noProof/>
        </w:rPr>
      </w:r>
      <w:r>
        <w:rPr>
          <w:noProof/>
        </w:rPr>
        <w:fldChar w:fldCharType="separate"/>
      </w:r>
      <w:r>
        <w:rPr>
          <w:noProof/>
        </w:rPr>
        <w:t>134</w:t>
      </w:r>
      <w:r>
        <w:rPr>
          <w:noProof/>
        </w:rPr>
        <w:fldChar w:fldCharType="end"/>
      </w:r>
    </w:p>
    <w:p w14:paraId="55A08BDC" w14:textId="22E0AA83"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18.7.1</w:t>
      </w:r>
      <w:r>
        <w:rPr>
          <w:rFonts w:asciiTheme="minorHAnsi" w:eastAsiaTheme="minorEastAsia" w:hAnsiTheme="minorHAnsi" w:cstheme="minorBidi"/>
          <w:noProof/>
          <w:kern w:val="2"/>
          <w:sz w:val="22"/>
          <w:szCs w:val="22"/>
          <w:lang w:eastAsia="en-GB"/>
          <w14:ligatures w14:val="standardContextual"/>
        </w:rPr>
        <w:tab/>
      </w:r>
      <w:r>
        <w:rPr>
          <w:noProof/>
        </w:rPr>
        <w:t>MediaStreamingAccessesCollection data type</w:t>
      </w:r>
      <w:r>
        <w:rPr>
          <w:noProof/>
        </w:rPr>
        <w:tab/>
      </w:r>
      <w:r>
        <w:rPr>
          <w:noProof/>
        </w:rPr>
        <w:fldChar w:fldCharType="begin" w:fldLock="1"/>
      </w:r>
      <w:r>
        <w:rPr>
          <w:noProof/>
        </w:rPr>
        <w:instrText xml:space="preserve"> PAGEREF _Toc161839658 \h </w:instrText>
      </w:r>
      <w:r>
        <w:rPr>
          <w:noProof/>
        </w:rPr>
      </w:r>
      <w:r>
        <w:rPr>
          <w:noProof/>
        </w:rPr>
        <w:fldChar w:fldCharType="separate"/>
      </w:r>
      <w:r>
        <w:rPr>
          <w:noProof/>
        </w:rPr>
        <w:t>134</w:t>
      </w:r>
      <w:r>
        <w:rPr>
          <w:noProof/>
        </w:rPr>
        <w:fldChar w:fldCharType="end"/>
      </w:r>
    </w:p>
    <w:p w14:paraId="0B224959" w14:textId="4E01F509" w:rsidR="0064389C" w:rsidRDefault="0064389C">
      <w:pPr>
        <w:pStyle w:val="TOC3"/>
        <w:rPr>
          <w:rFonts w:asciiTheme="minorHAnsi" w:eastAsiaTheme="minorEastAsia" w:hAnsiTheme="minorHAnsi" w:cstheme="minorBidi"/>
          <w:noProof/>
          <w:kern w:val="2"/>
          <w:sz w:val="22"/>
          <w:szCs w:val="22"/>
          <w:lang w:eastAsia="en-GB"/>
          <w14:ligatures w14:val="standardContextual"/>
        </w:rPr>
      </w:pPr>
      <w:r>
        <w:rPr>
          <w:noProof/>
        </w:rPr>
        <w:t>18.7.2</w:t>
      </w:r>
      <w:r>
        <w:rPr>
          <w:rFonts w:asciiTheme="minorHAnsi" w:eastAsiaTheme="minorEastAsia" w:hAnsiTheme="minorHAnsi" w:cstheme="minorBidi"/>
          <w:noProof/>
          <w:kern w:val="2"/>
          <w:sz w:val="22"/>
          <w:szCs w:val="22"/>
          <w:lang w:eastAsia="en-GB"/>
          <w14:ligatures w14:val="standardContextual"/>
        </w:rPr>
        <w:tab/>
      </w:r>
      <w:r>
        <w:rPr>
          <w:noProof/>
        </w:rPr>
        <w:t>MediaStreamingAccessEvent data type</w:t>
      </w:r>
      <w:r>
        <w:rPr>
          <w:noProof/>
        </w:rPr>
        <w:tab/>
      </w:r>
      <w:r>
        <w:rPr>
          <w:noProof/>
        </w:rPr>
        <w:fldChar w:fldCharType="begin" w:fldLock="1"/>
      </w:r>
      <w:r>
        <w:rPr>
          <w:noProof/>
        </w:rPr>
        <w:instrText xml:space="preserve"> PAGEREF _Toc161839659 \h </w:instrText>
      </w:r>
      <w:r>
        <w:rPr>
          <w:noProof/>
        </w:rPr>
      </w:r>
      <w:r>
        <w:rPr>
          <w:noProof/>
        </w:rPr>
        <w:fldChar w:fldCharType="separate"/>
      </w:r>
      <w:r>
        <w:rPr>
          <w:noProof/>
        </w:rPr>
        <w:t>135</w:t>
      </w:r>
      <w:r>
        <w:rPr>
          <w:noProof/>
        </w:rPr>
        <w:fldChar w:fldCharType="end"/>
      </w:r>
    </w:p>
    <w:p w14:paraId="3D648751" w14:textId="3CDDC18D" w:rsidR="0064389C" w:rsidRDefault="0064389C">
      <w:pPr>
        <w:pStyle w:val="TOC8"/>
        <w:rPr>
          <w:rFonts w:asciiTheme="minorHAnsi" w:eastAsiaTheme="minorEastAsia" w:hAnsiTheme="minorHAnsi" w:cstheme="minorBidi"/>
          <w:b w:val="0"/>
          <w:noProof/>
          <w:kern w:val="2"/>
          <w:szCs w:val="22"/>
          <w:lang w:eastAsia="en-GB"/>
          <w14:ligatures w14:val="standardContextual"/>
        </w:rPr>
      </w:pPr>
      <w:r w:rsidRPr="008409C8">
        <w:rPr>
          <w:rFonts w:eastAsia="MS Mincho"/>
          <w:noProof/>
        </w:rPr>
        <w:t>Annex A (informative</w:t>
      </w:r>
      <w:r>
        <w:rPr>
          <w:rFonts w:eastAsia="MS Mincho"/>
          <w:noProof/>
        </w:rPr>
        <w:t>):</w:t>
      </w:r>
      <w:r>
        <w:rPr>
          <w:rFonts w:eastAsia="MS Mincho"/>
          <w:noProof/>
        </w:rPr>
        <w:tab/>
      </w:r>
      <w:r>
        <w:rPr>
          <w:noProof/>
        </w:rPr>
        <w:t xml:space="preserve">5GMS </w:t>
      </w:r>
      <w:r w:rsidRPr="008409C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_Toc161839660 \h </w:instrText>
      </w:r>
      <w:r>
        <w:rPr>
          <w:noProof/>
        </w:rPr>
      </w:r>
      <w:r>
        <w:rPr>
          <w:noProof/>
        </w:rPr>
        <w:fldChar w:fldCharType="separate"/>
      </w:r>
      <w:r>
        <w:rPr>
          <w:noProof/>
        </w:rPr>
        <w:t>137</w:t>
      </w:r>
      <w:r>
        <w:rPr>
          <w:noProof/>
        </w:rPr>
        <w:fldChar w:fldCharType="end"/>
      </w:r>
    </w:p>
    <w:p w14:paraId="54A7F9CD" w14:textId="202E0523"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_Toc161839661 \h </w:instrText>
      </w:r>
      <w:r>
        <w:rPr>
          <w:noProof/>
        </w:rPr>
      </w:r>
      <w:r>
        <w:rPr>
          <w:noProof/>
        </w:rPr>
        <w:fldChar w:fldCharType="separate"/>
      </w:r>
      <w:r>
        <w:rPr>
          <w:noProof/>
        </w:rPr>
        <w:t>137</w:t>
      </w:r>
      <w:r>
        <w:rPr>
          <w:noProof/>
        </w:rPr>
        <w:fldChar w:fldCharType="end"/>
      </w:r>
    </w:p>
    <w:p w14:paraId="4B272356" w14:textId="556B0A75"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_Toc161839662 \h </w:instrText>
      </w:r>
      <w:r>
        <w:rPr>
          <w:noProof/>
        </w:rPr>
      </w:r>
      <w:r>
        <w:rPr>
          <w:noProof/>
        </w:rPr>
        <w:fldChar w:fldCharType="separate"/>
      </w:r>
      <w:r>
        <w:rPr>
          <w:noProof/>
        </w:rPr>
        <w:t>138</w:t>
      </w:r>
      <w:r>
        <w:rPr>
          <w:noProof/>
        </w:rPr>
        <w:fldChar w:fldCharType="end"/>
      </w:r>
    </w:p>
    <w:p w14:paraId="3783695E" w14:textId="1BDC1C7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_Toc161839663 \h </w:instrText>
      </w:r>
      <w:r>
        <w:rPr>
          <w:noProof/>
        </w:rPr>
      </w:r>
      <w:r>
        <w:rPr>
          <w:noProof/>
        </w:rPr>
        <w:fldChar w:fldCharType="separate"/>
      </w:r>
      <w:r>
        <w:rPr>
          <w:noProof/>
        </w:rPr>
        <w:t>138</w:t>
      </w:r>
      <w:r>
        <w:rPr>
          <w:noProof/>
        </w:rPr>
        <w:fldChar w:fldCharType="end"/>
      </w:r>
    </w:p>
    <w:p w14:paraId="476E0DCB" w14:textId="3A036B81"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_Toc161839664 \h </w:instrText>
      </w:r>
      <w:r>
        <w:rPr>
          <w:noProof/>
        </w:rPr>
      </w:r>
      <w:r>
        <w:rPr>
          <w:noProof/>
        </w:rPr>
        <w:fldChar w:fldCharType="separate"/>
      </w:r>
      <w:r>
        <w:rPr>
          <w:noProof/>
        </w:rPr>
        <w:t>140</w:t>
      </w:r>
      <w:r>
        <w:rPr>
          <w:noProof/>
        </w:rPr>
        <w:fldChar w:fldCharType="end"/>
      </w:r>
    </w:p>
    <w:p w14:paraId="64140BFF" w14:textId="62FC5F6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_Toc161839665 \h </w:instrText>
      </w:r>
      <w:r>
        <w:rPr>
          <w:noProof/>
        </w:rPr>
      </w:r>
      <w:r>
        <w:rPr>
          <w:noProof/>
        </w:rPr>
        <w:fldChar w:fldCharType="separate"/>
      </w:r>
      <w:r>
        <w:rPr>
          <w:noProof/>
        </w:rPr>
        <w:t>141</w:t>
      </w:r>
      <w:r>
        <w:rPr>
          <w:noProof/>
        </w:rPr>
        <w:fldChar w:fldCharType="end"/>
      </w:r>
    </w:p>
    <w:p w14:paraId="701D1B03" w14:textId="06444ED6"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_Toc161839666 \h </w:instrText>
      </w:r>
      <w:r>
        <w:rPr>
          <w:noProof/>
        </w:rPr>
      </w:r>
      <w:r>
        <w:rPr>
          <w:noProof/>
        </w:rPr>
        <w:fldChar w:fldCharType="separate"/>
      </w:r>
      <w:r>
        <w:rPr>
          <w:noProof/>
        </w:rPr>
        <w:t>143</w:t>
      </w:r>
      <w:r>
        <w:rPr>
          <w:noProof/>
        </w:rPr>
        <w:fldChar w:fldCharType="end"/>
      </w:r>
    </w:p>
    <w:p w14:paraId="27A23914" w14:textId="30BD7708"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_Toc161839667 \h </w:instrText>
      </w:r>
      <w:r>
        <w:rPr>
          <w:noProof/>
        </w:rPr>
      </w:r>
      <w:r>
        <w:rPr>
          <w:noProof/>
        </w:rPr>
        <w:fldChar w:fldCharType="separate"/>
      </w:r>
      <w:r>
        <w:rPr>
          <w:noProof/>
        </w:rPr>
        <w:t>143</w:t>
      </w:r>
      <w:r>
        <w:rPr>
          <w:noProof/>
        </w:rPr>
        <w:fldChar w:fldCharType="end"/>
      </w:r>
    </w:p>
    <w:p w14:paraId="157478D4" w14:textId="3E52C7CF"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_Toc161839668 \h </w:instrText>
      </w:r>
      <w:r>
        <w:rPr>
          <w:noProof/>
        </w:rPr>
      </w:r>
      <w:r>
        <w:rPr>
          <w:noProof/>
        </w:rPr>
        <w:fldChar w:fldCharType="separate"/>
      </w:r>
      <w:r>
        <w:rPr>
          <w:noProof/>
        </w:rPr>
        <w:t>144</w:t>
      </w:r>
      <w:r>
        <w:rPr>
          <w:noProof/>
        </w:rPr>
        <w:fldChar w:fldCharType="end"/>
      </w:r>
    </w:p>
    <w:p w14:paraId="304C1836" w14:textId="3D465BD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_Toc161839669 \h </w:instrText>
      </w:r>
      <w:r>
        <w:rPr>
          <w:noProof/>
        </w:rPr>
      </w:r>
      <w:r>
        <w:rPr>
          <w:noProof/>
        </w:rPr>
        <w:fldChar w:fldCharType="separate"/>
      </w:r>
      <w:r>
        <w:rPr>
          <w:noProof/>
        </w:rPr>
        <w:t>145</w:t>
      </w:r>
      <w:r>
        <w:rPr>
          <w:noProof/>
        </w:rPr>
        <w:fldChar w:fldCharType="end"/>
      </w:r>
    </w:p>
    <w:p w14:paraId="7249961F" w14:textId="658BD15B"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_Toc161839670 \h </w:instrText>
      </w:r>
      <w:r>
        <w:rPr>
          <w:noProof/>
        </w:rPr>
      </w:r>
      <w:r>
        <w:rPr>
          <w:noProof/>
        </w:rPr>
        <w:fldChar w:fldCharType="separate"/>
      </w:r>
      <w:r>
        <w:rPr>
          <w:noProof/>
        </w:rPr>
        <w:t>147</w:t>
      </w:r>
      <w:r>
        <w:rPr>
          <w:noProof/>
        </w:rPr>
        <w:fldChar w:fldCharType="end"/>
      </w:r>
    </w:p>
    <w:p w14:paraId="0C11208C" w14:textId="594749C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_Toc161839671 \h </w:instrText>
      </w:r>
      <w:r>
        <w:rPr>
          <w:noProof/>
        </w:rPr>
      </w:r>
      <w:r>
        <w:rPr>
          <w:noProof/>
        </w:rPr>
        <w:fldChar w:fldCharType="separate"/>
      </w:r>
      <w:r>
        <w:rPr>
          <w:noProof/>
        </w:rPr>
        <w:t>147</w:t>
      </w:r>
      <w:r>
        <w:rPr>
          <w:noProof/>
        </w:rPr>
        <w:fldChar w:fldCharType="end"/>
      </w:r>
    </w:p>
    <w:p w14:paraId="081A42F3" w14:textId="759323E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_Toc161839672 \h </w:instrText>
      </w:r>
      <w:r>
        <w:rPr>
          <w:noProof/>
        </w:rPr>
      </w:r>
      <w:r>
        <w:rPr>
          <w:noProof/>
        </w:rPr>
        <w:fldChar w:fldCharType="separate"/>
      </w:r>
      <w:r>
        <w:rPr>
          <w:noProof/>
        </w:rPr>
        <w:t>148</w:t>
      </w:r>
      <w:r>
        <w:rPr>
          <w:noProof/>
        </w:rPr>
        <w:fldChar w:fldCharType="end"/>
      </w:r>
    </w:p>
    <w:p w14:paraId="72871E92" w14:textId="0503076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_Toc161839673 \h </w:instrText>
      </w:r>
      <w:r>
        <w:rPr>
          <w:noProof/>
        </w:rPr>
      </w:r>
      <w:r>
        <w:rPr>
          <w:noProof/>
        </w:rPr>
        <w:fldChar w:fldCharType="separate"/>
      </w:r>
      <w:r>
        <w:rPr>
          <w:noProof/>
        </w:rPr>
        <w:t>149</w:t>
      </w:r>
      <w:r>
        <w:rPr>
          <w:noProof/>
        </w:rPr>
        <w:fldChar w:fldCharType="end"/>
      </w:r>
    </w:p>
    <w:p w14:paraId="44ACAD04" w14:textId="02F52778" w:rsidR="0064389C" w:rsidRDefault="0064389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_Toc161839674 \h </w:instrText>
      </w:r>
      <w:r>
        <w:rPr>
          <w:noProof/>
        </w:rPr>
      </w:r>
      <w:r>
        <w:rPr>
          <w:noProof/>
        </w:rPr>
        <w:fldChar w:fldCharType="separate"/>
      </w:r>
      <w:r>
        <w:rPr>
          <w:noProof/>
        </w:rPr>
        <w:t>150</w:t>
      </w:r>
      <w:r>
        <w:rPr>
          <w:noProof/>
        </w:rPr>
        <w:fldChar w:fldCharType="end"/>
      </w:r>
    </w:p>
    <w:p w14:paraId="2F765489" w14:textId="7B383617"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_Toc161839675 \h </w:instrText>
      </w:r>
      <w:r>
        <w:rPr>
          <w:noProof/>
        </w:rPr>
      </w:r>
      <w:r>
        <w:rPr>
          <w:noProof/>
        </w:rPr>
        <w:fldChar w:fldCharType="separate"/>
      </w:r>
      <w:r>
        <w:rPr>
          <w:noProof/>
        </w:rPr>
        <w:t>150</w:t>
      </w:r>
      <w:r>
        <w:rPr>
          <w:noProof/>
        </w:rPr>
        <w:fldChar w:fldCharType="end"/>
      </w:r>
    </w:p>
    <w:p w14:paraId="6995DCB1" w14:textId="44824F2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_Toc161839676 \h </w:instrText>
      </w:r>
      <w:r>
        <w:rPr>
          <w:noProof/>
        </w:rPr>
      </w:r>
      <w:r>
        <w:rPr>
          <w:noProof/>
        </w:rPr>
        <w:fldChar w:fldCharType="separate"/>
      </w:r>
      <w:r>
        <w:rPr>
          <w:noProof/>
        </w:rPr>
        <w:t>150</w:t>
      </w:r>
      <w:r>
        <w:rPr>
          <w:noProof/>
        </w:rPr>
        <w:fldChar w:fldCharType="end"/>
      </w:r>
    </w:p>
    <w:p w14:paraId="354052BC" w14:textId="38193C03"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_Toc161839677 \h </w:instrText>
      </w:r>
      <w:r>
        <w:rPr>
          <w:noProof/>
        </w:rPr>
      </w:r>
      <w:r>
        <w:rPr>
          <w:noProof/>
        </w:rPr>
        <w:fldChar w:fldCharType="separate"/>
      </w:r>
      <w:r>
        <w:rPr>
          <w:noProof/>
        </w:rPr>
        <w:t>150</w:t>
      </w:r>
      <w:r>
        <w:rPr>
          <w:noProof/>
        </w:rPr>
        <w:fldChar w:fldCharType="end"/>
      </w:r>
    </w:p>
    <w:p w14:paraId="7FB2C75E" w14:textId="633BB1A9"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_Toc161839678 \h </w:instrText>
      </w:r>
      <w:r>
        <w:rPr>
          <w:noProof/>
        </w:rPr>
      </w:r>
      <w:r>
        <w:rPr>
          <w:noProof/>
        </w:rPr>
        <w:fldChar w:fldCharType="separate"/>
      </w:r>
      <w:r>
        <w:rPr>
          <w:noProof/>
        </w:rPr>
        <w:t>151</w:t>
      </w:r>
      <w:r>
        <w:rPr>
          <w:noProof/>
        </w:rPr>
        <w:fldChar w:fldCharType="end"/>
      </w:r>
    </w:p>
    <w:p w14:paraId="08974F86" w14:textId="6BBCC89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_Toc161839679 \h </w:instrText>
      </w:r>
      <w:r>
        <w:rPr>
          <w:noProof/>
        </w:rPr>
      </w:r>
      <w:r>
        <w:rPr>
          <w:noProof/>
        </w:rPr>
        <w:fldChar w:fldCharType="separate"/>
      </w:r>
      <w:r>
        <w:rPr>
          <w:noProof/>
        </w:rPr>
        <w:t>151</w:t>
      </w:r>
      <w:r>
        <w:rPr>
          <w:noProof/>
        </w:rPr>
        <w:fldChar w:fldCharType="end"/>
      </w:r>
    </w:p>
    <w:p w14:paraId="2FD26A39" w14:textId="7DE6504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_Toc161839680 \h </w:instrText>
      </w:r>
      <w:r>
        <w:rPr>
          <w:noProof/>
        </w:rPr>
      </w:r>
      <w:r>
        <w:rPr>
          <w:noProof/>
        </w:rPr>
        <w:fldChar w:fldCharType="separate"/>
      </w:r>
      <w:r>
        <w:rPr>
          <w:noProof/>
        </w:rPr>
        <w:t>151</w:t>
      </w:r>
      <w:r>
        <w:rPr>
          <w:noProof/>
        </w:rPr>
        <w:fldChar w:fldCharType="end"/>
      </w:r>
    </w:p>
    <w:p w14:paraId="3641DC6F" w14:textId="7959E0A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_Toc161839681 \h </w:instrText>
      </w:r>
      <w:r>
        <w:rPr>
          <w:noProof/>
        </w:rPr>
      </w:r>
      <w:r>
        <w:rPr>
          <w:noProof/>
        </w:rPr>
        <w:fldChar w:fldCharType="separate"/>
      </w:r>
      <w:r>
        <w:rPr>
          <w:noProof/>
        </w:rPr>
        <w:t>151</w:t>
      </w:r>
      <w:r>
        <w:rPr>
          <w:noProof/>
        </w:rPr>
        <w:fldChar w:fldCharType="end"/>
      </w:r>
    </w:p>
    <w:p w14:paraId="17B24BFE" w14:textId="4D727CA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_Toc161839682 \h </w:instrText>
      </w:r>
      <w:r>
        <w:rPr>
          <w:noProof/>
        </w:rPr>
      </w:r>
      <w:r>
        <w:rPr>
          <w:noProof/>
        </w:rPr>
        <w:fldChar w:fldCharType="separate"/>
      </w:r>
      <w:r>
        <w:rPr>
          <w:noProof/>
        </w:rPr>
        <w:t>152</w:t>
      </w:r>
      <w:r>
        <w:rPr>
          <w:noProof/>
        </w:rPr>
        <w:fldChar w:fldCharType="end"/>
      </w:r>
    </w:p>
    <w:p w14:paraId="2E1A158F" w14:textId="6E58A07C" w:rsidR="0064389C" w:rsidRDefault="0064389C">
      <w:pPr>
        <w:pStyle w:val="TOC8"/>
        <w:rPr>
          <w:rFonts w:asciiTheme="minorHAnsi" w:eastAsiaTheme="minorEastAsia" w:hAnsiTheme="minorHAnsi" w:cstheme="minorBidi"/>
          <w:b w:val="0"/>
          <w:noProof/>
          <w:kern w:val="2"/>
          <w:szCs w:val="22"/>
          <w:lang w:eastAsia="en-GB"/>
          <w14:ligatures w14:val="standardContextual"/>
        </w:rPr>
      </w:pPr>
      <w:r w:rsidRPr="008409C8">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_Toc161839683 \h </w:instrText>
      </w:r>
      <w:r>
        <w:rPr>
          <w:noProof/>
        </w:rPr>
      </w:r>
      <w:r>
        <w:rPr>
          <w:noProof/>
        </w:rPr>
        <w:fldChar w:fldCharType="separate"/>
      </w:r>
      <w:r>
        <w:rPr>
          <w:noProof/>
        </w:rPr>
        <w:t>153</w:t>
      </w:r>
      <w:r>
        <w:rPr>
          <w:noProof/>
        </w:rPr>
        <w:fldChar w:fldCharType="end"/>
      </w:r>
    </w:p>
    <w:p w14:paraId="39B9D0F6" w14:textId="3682792D"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_Toc161839684 \h </w:instrText>
      </w:r>
      <w:r>
        <w:rPr>
          <w:noProof/>
        </w:rPr>
      </w:r>
      <w:r>
        <w:rPr>
          <w:noProof/>
        </w:rPr>
        <w:fldChar w:fldCharType="separate"/>
      </w:r>
      <w:r>
        <w:rPr>
          <w:noProof/>
        </w:rPr>
        <w:t>153</w:t>
      </w:r>
      <w:r>
        <w:rPr>
          <w:noProof/>
        </w:rPr>
        <w:fldChar w:fldCharType="end"/>
      </w:r>
    </w:p>
    <w:p w14:paraId="2892482F" w14:textId="422583DD"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_Toc161839685 \h </w:instrText>
      </w:r>
      <w:r>
        <w:rPr>
          <w:noProof/>
        </w:rPr>
      </w:r>
      <w:r>
        <w:rPr>
          <w:noProof/>
        </w:rPr>
        <w:fldChar w:fldCharType="separate"/>
      </w:r>
      <w:r>
        <w:rPr>
          <w:noProof/>
        </w:rPr>
        <w:t>153</w:t>
      </w:r>
      <w:r>
        <w:rPr>
          <w:noProof/>
        </w:rPr>
        <w:fldChar w:fldCharType="end"/>
      </w:r>
    </w:p>
    <w:p w14:paraId="0EE7EC3F" w14:textId="40522581"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_Toc161839686 \h </w:instrText>
      </w:r>
      <w:r>
        <w:rPr>
          <w:noProof/>
        </w:rPr>
      </w:r>
      <w:r>
        <w:rPr>
          <w:noProof/>
        </w:rPr>
        <w:fldChar w:fldCharType="separate"/>
      </w:r>
      <w:r>
        <w:rPr>
          <w:noProof/>
        </w:rPr>
        <w:t>158</w:t>
      </w:r>
      <w:r>
        <w:rPr>
          <w:noProof/>
        </w:rPr>
        <w:fldChar w:fldCharType="end"/>
      </w:r>
    </w:p>
    <w:p w14:paraId="725EF710" w14:textId="26890AB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_Toc161839687 \h </w:instrText>
      </w:r>
      <w:r>
        <w:rPr>
          <w:noProof/>
        </w:rPr>
      </w:r>
      <w:r>
        <w:rPr>
          <w:noProof/>
        </w:rPr>
        <w:fldChar w:fldCharType="separate"/>
      </w:r>
      <w:r>
        <w:rPr>
          <w:noProof/>
        </w:rPr>
        <w:t>158</w:t>
      </w:r>
      <w:r>
        <w:rPr>
          <w:noProof/>
        </w:rPr>
        <w:fldChar w:fldCharType="end"/>
      </w:r>
    </w:p>
    <w:p w14:paraId="40391A46" w14:textId="468FBFFF"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_Toc161839688 \h </w:instrText>
      </w:r>
      <w:r>
        <w:rPr>
          <w:noProof/>
        </w:rPr>
      </w:r>
      <w:r>
        <w:rPr>
          <w:noProof/>
        </w:rPr>
        <w:fldChar w:fldCharType="separate"/>
      </w:r>
      <w:r>
        <w:rPr>
          <w:noProof/>
        </w:rPr>
        <w:t>160</w:t>
      </w:r>
      <w:r>
        <w:rPr>
          <w:noProof/>
        </w:rPr>
        <w:fldChar w:fldCharType="end"/>
      </w:r>
    </w:p>
    <w:p w14:paraId="69B1B3D6" w14:textId="1A88D0AA"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_Toc161839689 \h </w:instrText>
      </w:r>
      <w:r>
        <w:rPr>
          <w:noProof/>
        </w:rPr>
      </w:r>
      <w:r>
        <w:rPr>
          <w:noProof/>
        </w:rPr>
        <w:fldChar w:fldCharType="separate"/>
      </w:r>
      <w:r>
        <w:rPr>
          <w:noProof/>
        </w:rPr>
        <w:t>162</w:t>
      </w:r>
      <w:r>
        <w:rPr>
          <w:noProof/>
        </w:rPr>
        <w:fldChar w:fldCharType="end"/>
      </w:r>
    </w:p>
    <w:p w14:paraId="614D12B9" w14:textId="0950BAF1"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_Toc161839690 \h </w:instrText>
      </w:r>
      <w:r>
        <w:rPr>
          <w:noProof/>
        </w:rPr>
      </w:r>
      <w:r>
        <w:rPr>
          <w:noProof/>
        </w:rPr>
        <w:fldChar w:fldCharType="separate"/>
      </w:r>
      <w:r>
        <w:rPr>
          <w:noProof/>
        </w:rPr>
        <w:t>164</w:t>
      </w:r>
      <w:r>
        <w:rPr>
          <w:noProof/>
        </w:rPr>
        <w:fldChar w:fldCharType="end"/>
      </w:r>
    </w:p>
    <w:p w14:paraId="64D43851" w14:textId="4AD7E11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_Toc161839691 \h </w:instrText>
      </w:r>
      <w:r>
        <w:rPr>
          <w:noProof/>
        </w:rPr>
      </w:r>
      <w:r>
        <w:rPr>
          <w:noProof/>
        </w:rPr>
        <w:fldChar w:fldCharType="separate"/>
      </w:r>
      <w:r>
        <w:rPr>
          <w:noProof/>
        </w:rPr>
        <w:t>165</w:t>
      </w:r>
      <w:r>
        <w:rPr>
          <w:noProof/>
        </w:rPr>
        <w:fldChar w:fldCharType="end"/>
      </w:r>
    </w:p>
    <w:p w14:paraId="3C8177F5" w14:textId="49150792"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_Toc161839692 \h </w:instrText>
      </w:r>
      <w:r>
        <w:rPr>
          <w:noProof/>
        </w:rPr>
      </w:r>
      <w:r>
        <w:rPr>
          <w:noProof/>
        </w:rPr>
        <w:fldChar w:fldCharType="separate"/>
      </w:r>
      <w:r>
        <w:rPr>
          <w:noProof/>
        </w:rPr>
        <w:t>170</w:t>
      </w:r>
      <w:r>
        <w:rPr>
          <w:noProof/>
        </w:rPr>
        <w:fldChar w:fldCharType="end"/>
      </w:r>
    </w:p>
    <w:p w14:paraId="4DE3C77F" w14:textId="58AF24A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_Toc161839693 \h </w:instrText>
      </w:r>
      <w:r>
        <w:rPr>
          <w:noProof/>
        </w:rPr>
      </w:r>
      <w:r>
        <w:rPr>
          <w:noProof/>
        </w:rPr>
        <w:fldChar w:fldCharType="separate"/>
      </w:r>
      <w:r>
        <w:rPr>
          <w:noProof/>
        </w:rPr>
        <w:t>172</w:t>
      </w:r>
      <w:r>
        <w:rPr>
          <w:noProof/>
        </w:rPr>
        <w:fldChar w:fldCharType="end"/>
      </w:r>
    </w:p>
    <w:p w14:paraId="366936A4" w14:textId="018425AF"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_Toc161839694 \h </w:instrText>
      </w:r>
      <w:r>
        <w:rPr>
          <w:noProof/>
        </w:rPr>
      </w:r>
      <w:r>
        <w:rPr>
          <w:noProof/>
        </w:rPr>
        <w:fldChar w:fldCharType="separate"/>
      </w:r>
      <w:r>
        <w:rPr>
          <w:noProof/>
        </w:rPr>
        <w:t>174</w:t>
      </w:r>
      <w:r>
        <w:rPr>
          <w:noProof/>
        </w:rPr>
        <w:fldChar w:fldCharType="end"/>
      </w:r>
    </w:p>
    <w:p w14:paraId="7D6213CE" w14:textId="02FAEDA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_Toc161839695 \h </w:instrText>
      </w:r>
      <w:r>
        <w:rPr>
          <w:noProof/>
        </w:rPr>
      </w:r>
      <w:r>
        <w:rPr>
          <w:noProof/>
        </w:rPr>
        <w:fldChar w:fldCharType="separate"/>
      </w:r>
      <w:r>
        <w:rPr>
          <w:noProof/>
        </w:rPr>
        <w:t>176</w:t>
      </w:r>
      <w:r>
        <w:rPr>
          <w:noProof/>
        </w:rPr>
        <w:fldChar w:fldCharType="end"/>
      </w:r>
    </w:p>
    <w:p w14:paraId="369ECB0F" w14:textId="2E64825B"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_Toc161839696 \h </w:instrText>
      </w:r>
      <w:r>
        <w:rPr>
          <w:noProof/>
        </w:rPr>
      </w:r>
      <w:r>
        <w:rPr>
          <w:noProof/>
        </w:rPr>
        <w:fldChar w:fldCharType="separate"/>
      </w:r>
      <w:r>
        <w:rPr>
          <w:noProof/>
        </w:rPr>
        <w:t>179</w:t>
      </w:r>
      <w:r>
        <w:rPr>
          <w:noProof/>
        </w:rPr>
        <w:fldChar w:fldCharType="end"/>
      </w:r>
    </w:p>
    <w:p w14:paraId="04E0D6CB" w14:textId="64FE0DE2"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_Toc161839697 \h </w:instrText>
      </w:r>
      <w:r>
        <w:rPr>
          <w:noProof/>
        </w:rPr>
      </w:r>
      <w:r>
        <w:rPr>
          <w:noProof/>
        </w:rPr>
        <w:fldChar w:fldCharType="separate"/>
      </w:r>
      <w:r>
        <w:rPr>
          <w:noProof/>
        </w:rPr>
        <w:t>181</w:t>
      </w:r>
      <w:r>
        <w:rPr>
          <w:noProof/>
        </w:rPr>
        <w:fldChar w:fldCharType="end"/>
      </w:r>
    </w:p>
    <w:p w14:paraId="409CE324" w14:textId="5E30FC7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_Toc161839698 \h </w:instrText>
      </w:r>
      <w:r>
        <w:rPr>
          <w:noProof/>
        </w:rPr>
      </w:r>
      <w:r>
        <w:rPr>
          <w:noProof/>
        </w:rPr>
        <w:fldChar w:fldCharType="separate"/>
      </w:r>
      <w:r>
        <w:rPr>
          <w:noProof/>
        </w:rPr>
        <w:t>181</w:t>
      </w:r>
      <w:r>
        <w:rPr>
          <w:noProof/>
        </w:rPr>
        <w:fldChar w:fldCharType="end"/>
      </w:r>
    </w:p>
    <w:p w14:paraId="5DC2BB29" w14:textId="270E9C3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_Toc161839699 \h </w:instrText>
      </w:r>
      <w:r>
        <w:rPr>
          <w:noProof/>
        </w:rPr>
      </w:r>
      <w:r>
        <w:rPr>
          <w:noProof/>
        </w:rPr>
        <w:fldChar w:fldCharType="separate"/>
      </w:r>
      <w:r>
        <w:rPr>
          <w:noProof/>
        </w:rPr>
        <w:t>184</w:t>
      </w:r>
      <w:r>
        <w:rPr>
          <w:noProof/>
        </w:rPr>
        <w:fldChar w:fldCharType="end"/>
      </w:r>
    </w:p>
    <w:p w14:paraId="129300FE" w14:textId="1FC786D6"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_Toc161839700 \h </w:instrText>
      </w:r>
      <w:r>
        <w:rPr>
          <w:noProof/>
        </w:rPr>
      </w:r>
      <w:r>
        <w:rPr>
          <w:noProof/>
        </w:rPr>
        <w:fldChar w:fldCharType="separate"/>
      </w:r>
      <w:r>
        <w:rPr>
          <w:noProof/>
        </w:rPr>
        <w:t>185</w:t>
      </w:r>
      <w:r>
        <w:rPr>
          <w:noProof/>
        </w:rPr>
        <w:fldChar w:fldCharType="end"/>
      </w:r>
    </w:p>
    <w:p w14:paraId="2C99D5BC" w14:textId="6BA206DC"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_Toc161839701 \h </w:instrText>
      </w:r>
      <w:r>
        <w:rPr>
          <w:noProof/>
        </w:rPr>
      </w:r>
      <w:r>
        <w:rPr>
          <w:noProof/>
        </w:rPr>
        <w:fldChar w:fldCharType="separate"/>
      </w:r>
      <w:r>
        <w:rPr>
          <w:noProof/>
        </w:rPr>
        <w:t>186</w:t>
      </w:r>
      <w:r>
        <w:rPr>
          <w:noProof/>
        </w:rPr>
        <w:fldChar w:fldCharType="end"/>
      </w:r>
    </w:p>
    <w:p w14:paraId="24A94F63" w14:textId="3ECC6DE7"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_Toc161839702 \h </w:instrText>
      </w:r>
      <w:r>
        <w:rPr>
          <w:noProof/>
        </w:rPr>
      </w:r>
      <w:r>
        <w:rPr>
          <w:noProof/>
        </w:rPr>
        <w:fldChar w:fldCharType="separate"/>
      </w:r>
      <w:r>
        <w:rPr>
          <w:noProof/>
        </w:rPr>
        <w:t>188</w:t>
      </w:r>
      <w:r>
        <w:rPr>
          <w:noProof/>
        </w:rPr>
        <w:fldChar w:fldCharType="end"/>
      </w:r>
    </w:p>
    <w:p w14:paraId="0E574463" w14:textId="72664C5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_Toc161839703 \h </w:instrText>
      </w:r>
      <w:r>
        <w:rPr>
          <w:noProof/>
        </w:rPr>
      </w:r>
      <w:r>
        <w:rPr>
          <w:noProof/>
        </w:rPr>
        <w:fldChar w:fldCharType="separate"/>
      </w:r>
      <w:r>
        <w:rPr>
          <w:noProof/>
        </w:rPr>
        <w:t>192</w:t>
      </w:r>
      <w:r>
        <w:rPr>
          <w:noProof/>
        </w:rPr>
        <w:fldChar w:fldCharType="end"/>
      </w:r>
    </w:p>
    <w:p w14:paraId="44E73F04" w14:textId="77B393D5"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_Toc161839704 \h </w:instrText>
      </w:r>
      <w:r>
        <w:rPr>
          <w:noProof/>
        </w:rPr>
      </w:r>
      <w:r>
        <w:rPr>
          <w:noProof/>
        </w:rPr>
        <w:fldChar w:fldCharType="separate"/>
      </w:r>
      <w:r>
        <w:rPr>
          <w:noProof/>
        </w:rPr>
        <w:t>192</w:t>
      </w:r>
      <w:r>
        <w:rPr>
          <w:noProof/>
        </w:rPr>
        <w:fldChar w:fldCharType="end"/>
      </w:r>
    </w:p>
    <w:p w14:paraId="76694701" w14:textId="42632690"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C.5.2</w:t>
      </w:r>
      <w:r>
        <w:rPr>
          <w:rFonts w:asciiTheme="minorHAnsi" w:eastAsiaTheme="minorEastAsia" w:hAnsiTheme="minorHAnsi" w:cstheme="minorBidi"/>
          <w:noProof/>
          <w:kern w:val="2"/>
          <w:sz w:val="22"/>
          <w:szCs w:val="22"/>
          <w:lang w:eastAsia="en-GB"/>
          <w14:ligatures w14:val="standardContextual"/>
        </w:rPr>
        <w:tab/>
      </w:r>
      <w:r>
        <w:rPr>
          <w:noProof/>
        </w:rPr>
        <w:t>R2 data reporting records</w:t>
      </w:r>
      <w:r>
        <w:rPr>
          <w:noProof/>
        </w:rPr>
        <w:tab/>
      </w:r>
      <w:r>
        <w:rPr>
          <w:noProof/>
        </w:rPr>
        <w:fldChar w:fldCharType="begin" w:fldLock="1"/>
      </w:r>
      <w:r>
        <w:rPr>
          <w:noProof/>
        </w:rPr>
        <w:instrText xml:space="preserve"> PAGEREF _Toc161839705 \h </w:instrText>
      </w:r>
      <w:r>
        <w:rPr>
          <w:noProof/>
        </w:rPr>
      </w:r>
      <w:r>
        <w:rPr>
          <w:noProof/>
        </w:rPr>
        <w:fldChar w:fldCharType="separate"/>
      </w:r>
      <w:r>
        <w:rPr>
          <w:noProof/>
        </w:rPr>
        <w:t>192</w:t>
      </w:r>
      <w:r>
        <w:rPr>
          <w:noProof/>
        </w:rPr>
        <w:fldChar w:fldCharType="end"/>
      </w:r>
    </w:p>
    <w:p w14:paraId="3FD5E74D" w14:textId="1A9D3ED7"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C.6</w:t>
      </w:r>
      <w:r>
        <w:rPr>
          <w:rFonts w:asciiTheme="minorHAnsi" w:eastAsiaTheme="minorEastAsia" w:hAnsiTheme="minorHAnsi" w:cstheme="minorBidi"/>
          <w:noProof/>
          <w:kern w:val="2"/>
          <w:szCs w:val="22"/>
          <w:lang w:eastAsia="en-GB"/>
          <w14:ligatures w14:val="standardContextual"/>
        </w:rPr>
        <w:tab/>
      </w:r>
      <w:r>
        <w:rPr>
          <w:noProof/>
        </w:rPr>
        <w:t>OpenAPI representation of event exposure data types</w:t>
      </w:r>
      <w:r>
        <w:rPr>
          <w:noProof/>
        </w:rPr>
        <w:tab/>
      </w:r>
      <w:r>
        <w:rPr>
          <w:noProof/>
        </w:rPr>
        <w:fldChar w:fldCharType="begin" w:fldLock="1"/>
      </w:r>
      <w:r>
        <w:rPr>
          <w:noProof/>
        </w:rPr>
        <w:instrText xml:space="preserve"> PAGEREF _Toc161839706 \h </w:instrText>
      </w:r>
      <w:r>
        <w:rPr>
          <w:noProof/>
        </w:rPr>
      </w:r>
      <w:r>
        <w:rPr>
          <w:noProof/>
        </w:rPr>
        <w:fldChar w:fldCharType="separate"/>
      </w:r>
      <w:r>
        <w:rPr>
          <w:noProof/>
        </w:rPr>
        <w:t>193</w:t>
      </w:r>
      <w:r>
        <w:rPr>
          <w:noProof/>
        </w:rPr>
        <w:fldChar w:fldCharType="end"/>
      </w:r>
    </w:p>
    <w:p w14:paraId="0C174B38" w14:textId="14BFA851" w:rsidR="0064389C" w:rsidRDefault="0064389C">
      <w:pPr>
        <w:pStyle w:val="TOC8"/>
        <w:rPr>
          <w:rFonts w:asciiTheme="minorHAnsi" w:eastAsiaTheme="minorEastAsia" w:hAnsiTheme="minorHAnsi" w:cstheme="minorBidi"/>
          <w:b w:val="0"/>
          <w:noProof/>
          <w:kern w:val="2"/>
          <w:szCs w:val="22"/>
          <w:lang w:eastAsia="en-GB"/>
          <w14:ligatures w14:val="standardContextual"/>
        </w:rPr>
      </w:pPr>
      <w:r w:rsidRPr="008409C8">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_Toc161839707 \h </w:instrText>
      </w:r>
      <w:r>
        <w:rPr>
          <w:noProof/>
        </w:rPr>
      </w:r>
      <w:r>
        <w:rPr>
          <w:noProof/>
        </w:rPr>
        <w:fldChar w:fldCharType="separate"/>
      </w:r>
      <w:r>
        <w:rPr>
          <w:noProof/>
        </w:rPr>
        <w:t>198</w:t>
      </w:r>
      <w:r>
        <w:rPr>
          <w:noProof/>
        </w:rPr>
        <w:fldChar w:fldCharType="end"/>
      </w:r>
    </w:p>
    <w:p w14:paraId="74AD5970" w14:textId="45D22633" w:rsidR="0064389C" w:rsidRDefault="0064389C">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_Toc161839708 \h </w:instrText>
      </w:r>
      <w:r>
        <w:rPr>
          <w:noProof/>
        </w:rPr>
      </w:r>
      <w:r>
        <w:rPr>
          <w:noProof/>
        </w:rPr>
        <w:fldChar w:fldCharType="separate"/>
      </w:r>
      <w:r>
        <w:rPr>
          <w:noProof/>
        </w:rPr>
        <w:t>200</w:t>
      </w:r>
      <w:r>
        <w:rPr>
          <w:noProof/>
        </w:rPr>
        <w:fldChar w:fldCharType="end"/>
      </w:r>
    </w:p>
    <w:p w14:paraId="394D236F" w14:textId="00DDE135"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_Toc161839709 \h </w:instrText>
      </w:r>
      <w:r>
        <w:rPr>
          <w:noProof/>
        </w:rPr>
      </w:r>
      <w:r>
        <w:rPr>
          <w:noProof/>
        </w:rPr>
        <w:fldChar w:fldCharType="separate"/>
      </w:r>
      <w:r>
        <w:rPr>
          <w:noProof/>
        </w:rPr>
        <w:t>200</w:t>
      </w:r>
      <w:r>
        <w:rPr>
          <w:noProof/>
        </w:rPr>
        <w:fldChar w:fldCharType="end"/>
      </w:r>
    </w:p>
    <w:p w14:paraId="5F553C01" w14:textId="030A8613"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_Toc161839710 \h </w:instrText>
      </w:r>
      <w:r>
        <w:rPr>
          <w:noProof/>
        </w:rPr>
      </w:r>
      <w:r>
        <w:rPr>
          <w:noProof/>
        </w:rPr>
        <w:fldChar w:fldCharType="separate"/>
      </w:r>
      <w:r>
        <w:rPr>
          <w:noProof/>
        </w:rPr>
        <w:t>200</w:t>
      </w:r>
      <w:r>
        <w:rPr>
          <w:noProof/>
        </w:rPr>
        <w:fldChar w:fldCharType="end"/>
      </w:r>
    </w:p>
    <w:p w14:paraId="63EBD4AB" w14:textId="18A16638"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_Toc161839711 \h </w:instrText>
      </w:r>
      <w:r>
        <w:rPr>
          <w:noProof/>
        </w:rPr>
      </w:r>
      <w:r>
        <w:rPr>
          <w:noProof/>
        </w:rPr>
        <w:fldChar w:fldCharType="separate"/>
      </w:r>
      <w:r>
        <w:rPr>
          <w:noProof/>
        </w:rPr>
        <w:t>200</w:t>
      </w:r>
      <w:r>
        <w:rPr>
          <w:noProof/>
        </w:rPr>
        <w:fldChar w:fldCharType="end"/>
      </w:r>
    </w:p>
    <w:p w14:paraId="694A89F2" w14:textId="578202E4" w:rsidR="0064389C" w:rsidRDefault="0064389C">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_Toc161839712 \h </w:instrText>
      </w:r>
      <w:r>
        <w:rPr>
          <w:noProof/>
        </w:rPr>
      </w:r>
      <w:r>
        <w:rPr>
          <w:noProof/>
        </w:rPr>
        <w:fldChar w:fldCharType="separate"/>
      </w:r>
      <w:r>
        <w:rPr>
          <w:noProof/>
        </w:rPr>
        <w:t>200</w:t>
      </w:r>
      <w:r>
        <w:rPr>
          <w:noProof/>
        </w:rPr>
        <w:fldChar w:fldCharType="end"/>
      </w:r>
    </w:p>
    <w:p w14:paraId="6B9B0358" w14:textId="47157224"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_Toc161839713 \h </w:instrText>
      </w:r>
      <w:r>
        <w:rPr>
          <w:noProof/>
        </w:rPr>
      </w:r>
      <w:r>
        <w:rPr>
          <w:noProof/>
        </w:rPr>
        <w:fldChar w:fldCharType="separate"/>
      </w:r>
      <w:r>
        <w:rPr>
          <w:noProof/>
        </w:rPr>
        <w:t>201</w:t>
      </w:r>
      <w:r>
        <w:rPr>
          <w:noProof/>
        </w:rPr>
        <w:fldChar w:fldCharType="end"/>
      </w:r>
    </w:p>
    <w:p w14:paraId="34DC3F88" w14:textId="10FE8157"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_Toc161839714 \h </w:instrText>
      </w:r>
      <w:r>
        <w:rPr>
          <w:noProof/>
        </w:rPr>
      </w:r>
      <w:r>
        <w:rPr>
          <w:noProof/>
        </w:rPr>
        <w:fldChar w:fldCharType="separate"/>
      </w:r>
      <w:r>
        <w:rPr>
          <w:noProof/>
        </w:rPr>
        <w:t>201</w:t>
      </w:r>
      <w:r>
        <w:rPr>
          <w:noProof/>
        </w:rPr>
        <w:fldChar w:fldCharType="end"/>
      </w:r>
    </w:p>
    <w:p w14:paraId="007E01ED" w14:textId="371DDC17"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_Toc161839715 \h </w:instrText>
      </w:r>
      <w:r>
        <w:rPr>
          <w:noProof/>
        </w:rPr>
      </w:r>
      <w:r>
        <w:rPr>
          <w:noProof/>
        </w:rPr>
        <w:fldChar w:fldCharType="separate"/>
      </w:r>
      <w:r>
        <w:rPr>
          <w:noProof/>
        </w:rPr>
        <w:t>201</w:t>
      </w:r>
      <w:r>
        <w:rPr>
          <w:noProof/>
        </w:rPr>
        <w:fldChar w:fldCharType="end"/>
      </w:r>
    </w:p>
    <w:p w14:paraId="7D1C9971" w14:textId="73AA0BAC"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_Toc161839716 \h </w:instrText>
      </w:r>
      <w:r>
        <w:rPr>
          <w:noProof/>
        </w:rPr>
      </w:r>
      <w:r>
        <w:rPr>
          <w:noProof/>
        </w:rPr>
        <w:fldChar w:fldCharType="separate"/>
      </w:r>
      <w:r>
        <w:rPr>
          <w:noProof/>
        </w:rPr>
        <w:t>202</w:t>
      </w:r>
      <w:r>
        <w:rPr>
          <w:noProof/>
        </w:rPr>
        <w:fldChar w:fldCharType="end"/>
      </w:r>
    </w:p>
    <w:p w14:paraId="4D3774AB" w14:textId="4F7C563E" w:rsidR="0064389C" w:rsidRDefault="0064389C">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_Toc161839717 \h </w:instrText>
      </w:r>
      <w:r>
        <w:rPr>
          <w:noProof/>
        </w:rPr>
      </w:r>
      <w:r>
        <w:rPr>
          <w:noProof/>
        </w:rPr>
        <w:fldChar w:fldCharType="separate"/>
      </w:r>
      <w:r>
        <w:rPr>
          <w:noProof/>
        </w:rPr>
        <w:t>204</w:t>
      </w:r>
      <w:r>
        <w:rPr>
          <w:noProof/>
        </w:rPr>
        <w:fldChar w:fldCharType="end"/>
      </w:r>
    </w:p>
    <w:p w14:paraId="6383A9CC" w14:textId="4CC23330"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_Toc161839718 \h </w:instrText>
      </w:r>
      <w:r>
        <w:rPr>
          <w:noProof/>
        </w:rPr>
      </w:r>
      <w:r>
        <w:rPr>
          <w:noProof/>
        </w:rPr>
        <w:fldChar w:fldCharType="separate"/>
      </w:r>
      <w:r>
        <w:rPr>
          <w:noProof/>
        </w:rPr>
        <w:t>204</w:t>
      </w:r>
      <w:r>
        <w:rPr>
          <w:noProof/>
        </w:rPr>
        <w:fldChar w:fldCharType="end"/>
      </w:r>
    </w:p>
    <w:p w14:paraId="4D15E39B" w14:textId="353C0A9C"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_Toc161839719 \h </w:instrText>
      </w:r>
      <w:r>
        <w:rPr>
          <w:noProof/>
        </w:rPr>
      </w:r>
      <w:r>
        <w:rPr>
          <w:noProof/>
        </w:rPr>
        <w:fldChar w:fldCharType="separate"/>
      </w:r>
      <w:r>
        <w:rPr>
          <w:noProof/>
        </w:rPr>
        <w:t>204</w:t>
      </w:r>
      <w:r>
        <w:rPr>
          <w:noProof/>
        </w:rPr>
        <w:fldChar w:fldCharType="end"/>
      </w:r>
    </w:p>
    <w:p w14:paraId="5BC98BBF" w14:textId="47649E9A" w:rsidR="0064389C" w:rsidRDefault="0064389C">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_Toc161839720 \h </w:instrText>
      </w:r>
      <w:r>
        <w:rPr>
          <w:noProof/>
        </w:rPr>
      </w:r>
      <w:r>
        <w:rPr>
          <w:noProof/>
        </w:rPr>
        <w:fldChar w:fldCharType="separate"/>
      </w:r>
      <w:r>
        <w:rPr>
          <w:noProof/>
        </w:rPr>
        <w:t>207</w:t>
      </w:r>
      <w:r>
        <w:rPr>
          <w:noProof/>
        </w:rPr>
        <w:fldChar w:fldCharType="end"/>
      </w:r>
    </w:p>
    <w:p w14:paraId="5E030171" w14:textId="17EF0EBB" w:rsidR="0064389C" w:rsidRDefault="0064389C">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_Toc161839721 \h </w:instrText>
      </w:r>
      <w:r>
        <w:rPr>
          <w:noProof/>
        </w:rPr>
      </w:r>
      <w:r>
        <w:rPr>
          <w:noProof/>
        </w:rPr>
        <w:fldChar w:fldCharType="separate"/>
      </w:r>
      <w:r>
        <w:rPr>
          <w:noProof/>
        </w:rPr>
        <w:t>210</w:t>
      </w:r>
      <w:r>
        <w:rPr>
          <w:noProof/>
        </w:rPr>
        <w:fldChar w:fldCharType="end"/>
      </w:r>
    </w:p>
    <w:p w14:paraId="3528941F" w14:textId="345B2AD6"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61839316"/>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61839317"/>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61839318"/>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3" w:name="_Toc68899466"/>
      <w:bookmarkStart w:id="24" w:name="_Toc71214217"/>
      <w:bookmarkStart w:id="25" w:name="_Toc71721891"/>
      <w:bookmarkStart w:id="26"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52335EE9" w14:textId="49FE47E9" w:rsidR="00080512" w:rsidRPr="006436AF" w:rsidRDefault="00080512">
      <w:pPr>
        <w:pStyle w:val="Heading1"/>
      </w:pPr>
      <w:bookmarkStart w:id="27" w:name="_Toc161839319"/>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61839320"/>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61839321"/>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61839322"/>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lastRenderedPageBreak/>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61839323"/>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61839324"/>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61839325"/>
      <w:bookmarkEnd w:id="54"/>
      <w:r w:rsidRPr="006436AF">
        <w:lastRenderedPageBreak/>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61839326"/>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61839327"/>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61839328"/>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61839329"/>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61839330"/>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61839331"/>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61839332"/>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61839333"/>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61839334"/>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61839335"/>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61839336"/>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61839337"/>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61839338"/>
      <w:r w:rsidRPr="006436AF">
        <w:lastRenderedPageBreak/>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61839339"/>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61839340"/>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61839341"/>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61839342"/>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61839343"/>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61839344"/>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61839345"/>
      <w:bookmarkEnd w:id="213"/>
      <w:r w:rsidRPr="006436AF">
        <w:lastRenderedPageBreak/>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61839346"/>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61839347"/>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61839348"/>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61839349"/>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61839350"/>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61839351"/>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lastRenderedPageBreak/>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61839352"/>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61839353"/>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61839354"/>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61839355"/>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w:t>
      </w:r>
      <w:r>
        <w:lastRenderedPageBreak/>
        <w:t>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61839356"/>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r w:rsidRPr="006436AF">
        <w:rPr>
          <w:rStyle w:val="Code"/>
        </w:rPr>
        <w:t>subjectAltName</w:t>
      </w:r>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61839357"/>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61839358"/>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 xml:space="preserve">The </w:t>
      </w:r>
      <w:r>
        <w:lastRenderedPageBreak/>
        <w:t>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61839359"/>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61839360"/>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61839361"/>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61839362"/>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72452101"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61839363"/>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lastRenderedPageBreak/>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61839364"/>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61839365"/>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61839366"/>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61839367"/>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61839368"/>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61839369"/>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w:t>
      </w:r>
      <w:r w:rsidRPr="006436AF">
        <w:lastRenderedPageBreak/>
        <w:t xml:space="preserve">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61839370"/>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61839371"/>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61839372"/>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49514912"/>
      <w:bookmarkStart w:id="384" w:name="_Toc49520070"/>
      <w:bookmarkStart w:id="385" w:name="_Toc50548852"/>
      <w:bookmarkStart w:id="386" w:name="_Toc161839373"/>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6"/>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49514913"/>
      <w:bookmarkStart w:id="392" w:name="_Toc49520071"/>
      <w:bookmarkStart w:id="393" w:name="_Toc50548853"/>
      <w:bookmarkStart w:id="394" w:name="_Toc161839374"/>
      <w:bookmarkEnd w:id="383"/>
      <w:bookmarkEnd w:id="384"/>
      <w:bookmarkEnd w:id="385"/>
      <w:r w:rsidRPr="006436AF">
        <w:t>4.3.9.1</w:t>
      </w:r>
      <w:r w:rsidRPr="006436AF">
        <w:tab/>
        <w:t>General</w:t>
      </w:r>
      <w:bookmarkEnd w:id="387"/>
      <w:bookmarkEnd w:id="388"/>
      <w:bookmarkEnd w:id="389"/>
      <w:bookmarkEnd w:id="390"/>
      <w:bookmarkEnd w:id="394"/>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61839375"/>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61839376"/>
      <w:bookmarkEnd w:id="404"/>
      <w:r w:rsidRPr="006436AF">
        <w:lastRenderedPageBreak/>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61839377"/>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61839378"/>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61839379"/>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61839380"/>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61839381"/>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61839382"/>
      <w:r w:rsidRPr="006436AF">
        <w:lastRenderedPageBreak/>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61839383"/>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61839384"/>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61839385"/>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61839386"/>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61839387"/>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61839388"/>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61839389"/>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61839390"/>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68899526"/>
      <w:bookmarkStart w:id="459" w:name="_Toc71214277"/>
      <w:bookmarkStart w:id="460" w:name="_Toc71721951"/>
      <w:bookmarkStart w:id="461" w:name="_Toc74859003"/>
      <w:bookmarkStart w:id="462" w:name="_Toc161839391"/>
      <w:r w:rsidRPr="006436AF">
        <w:t>4.4</w:t>
      </w:r>
      <w:r w:rsidRPr="006436AF">
        <w:tab/>
        <w:t>Procedures of the M2d (5GMS content ingest) interface</w:t>
      </w:r>
      <w:bookmarkEnd w:id="454"/>
      <w:bookmarkEnd w:id="455"/>
      <w:bookmarkEnd w:id="456"/>
      <w:bookmarkEnd w:id="457"/>
      <w:bookmarkEnd w:id="462"/>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61839392"/>
      <w:r w:rsidRPr="006436AF">
        <w:t>4.</w:t>
      </w:r>
      <w:r w:rsidR="00F341DB" w:rsidRPr="006436AF">
        <w:t>5</w:t>
      </w:r>
      <w:r w:rsidR="00C059CA" w:rsidRPr="006436AF">
        <w:tab/>
      </w:r>
      <w:r w:rsidRPr="006436AF">
        <w:t>Procedures of the M3d interface</w:t>
      </w:r>
      <w:bookmarkEnd w:id="458"/>
      <w:bookmarkEnd w:id="459"/>
      <w:bookmarkEnd w:id="460"/>
      <w:bookmarkEnd w:id="461"/>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61839393"/>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61839394"/>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lastRenderedPageBreak/>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61839395"/>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61839396"/>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61839397"/>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61839398"/>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61839399"/>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lastRenderedPageBreak/>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61839400"/>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61839401"/>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61839402"/>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61839403"/>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61839404"/>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w:t>
      </w:r>
      <w:r w:rsidR="009F5BA4" w:rsidRPr="006436AF">
        <w:lastRenderedPageBreak/>
        <w:t xml:space="preserve">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61839405"/>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lastRenderedPageBreak/>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61839406"/>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lastRenderedPageBreak/>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61839407"/>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lastRenderedPageBreak/>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61839408"/>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61839409"/>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61839410"/>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61839411"/>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61839412"/>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61839413"/>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lastRenderedPageBreak/>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61839414"/>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61839415"/>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61839416"/>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61839417"/>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61839418"/>
      <w:r w:rsidRPr="006436AF">
        <w:lastRenderedPageBreak/>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03" w:name="_Toc123800745"/>
      <w:bookmarkStart w:id="604" w:name="_Toc123800944"/>
      <w:bookmarkStart w:id="605" w:name="_Toc161839419"/>
      <w:bookmarkEnd w:id="602"/>
      <w:r>
        <w:t>4.11A</w:t>
      </w:r>
      <w:r>
        <w:tab/>
        <w:t>Data collection and reporting procedures at reference point R2</w:t>
      </w:r>
      <w:bookmarkEnd w:id="603"/>
      <w:bookmarkEnd w:id="605"/>
    </w:p>
    <w:p w14:paraId="704B55AA" w14:textId="77777777" w:rsidR="00D7167D" w:rsidRDefault="00D7167D" w:rsidP="00D7167D">
      <w:pPr>
        <w:pStyle w:val="Heading3"/>
      </w:pPr>
      <w:bookmarkStart w:id="606" w:name="_Toc123800746"/>
      <w:bookmarkStart w:id="607" w:name="_Toc161839420"/>
      <w:r>
        <w:t>4.11A.1</w:t>
      </w:r>
      <w:r>
        <w:tab/>
        <w:t>General</w:t>
      </w:r>
      <w:bookmarkEnd w:id="606"/>
      <w:bookmarkEnd w:id="60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08" w:name="_Toc123800747"/>
      <w:bookmarkStart w:id="609" w:name="_Toc161839421"/>
      <w:r>
        <w:t>4.11A.2</w:t>
      </w:r>
      <w:r>
        <w:tab/>
        <w:t>Data collection and reporting client configuration</w:t>
      </w:r>
      <w:bookmarkEnd w:id="608"/>
      <w:bookmarkEnd w:id="609"/>
    </w:p>
    <w:p w14:paraId="1C0152D8" w14:textId="77777777" w:rsidR="00D7167D" w:rsidRDefault="00D7167D" w:rsidP="00D7167D">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79D3DC8A" w14:textId="77777777" w:rsidR="00D7167D" w:rsidRDefault="00D7167D" w:rsidP="00D7167D">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4FC0A38D" w14:textId="77777777" w:rsidR="00D7167D" w:rsidRDefault="00D7167D" w:rsidP="00D7167D">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10" w:name="_Toc161839422"/>
      <w:r>
        <w:t>4.11A.3</w:t>
      </w:r>
      <w:r>
        <w:tab/>
        <w:t>ANBR-based Network Assistance invocation reporting</w:t>
      </w:r>
      <w:bookmarkEnd w:id="61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w:t>
      </w:r>
      <w:r>
        <w:lastRenderedPageBreak/>
        <w:t xml:space="preserve">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11" w:name="_Toc161839423"/>
      <w:bookmarkEnd w:id="604"/>
      <w:r w:rsidRPr="006436AF">
        <w:t>4.12</w:t>
      </w:r>
      <w:r w:rsidRPr="006436AF">
        <w:tab/>
        <w:t>Event Exposure procedures at reference points R5 and R6</w:t>
      </w:r>
      <w:bookmarkEnd w:id="611"/>
    </w:p>
    <w:p w14:paraId="006D4087" w14:textId="77777777" w:rsidR="00C32324" w:rsidRPr="006436AF" w:rsidRDefault="00C32324" w:rsidP="00C32324">
      <w:pPr>
        <w:pStyle w:val="Heading3"/>
      </w:pPr>
      <w:bookmarkStart w:id="612" w:name="_Toc161839424"/>
      <w:r w:rsidRPr="006436AF">
        <w:t>4.12.1</w:t>
      </w:r>
      <w:r w:rsidRPr="006436AF">
        <w:tab/>
        <w:t>General</w:t>
      </w:r>
      <w:bookmarkEnd w:id="61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13"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14" w:name="_MCCTEMPBM_CRPT71130131___1"/>
      <w:bookmarkEnd w:id="613"/>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1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15" w:name="_Toc161839425"/>
      <w:r w:rsidRPr="006436AF">
        <w:t>4.12.2</w:t>
      </w:r>
      <w:r w:rsidRPr="006436AF">
        <w:tab/>
        <w:t>Event Exposure subscription procedure</w:t>
      </w:r>
      <w:bookmarkEnd w:id="615"/>
    </w:p>
    <w:p w14:paraId="361CA199" w14:textId="16744F1C" w:rsidR="00C32324" w:rsidRPr="006436AF" w:rsidRDefault="00C32324" w:rsidP="00C32324">
      <w:bookmarkStart w:id="616"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17" w:name="_Toc161839426"/>
      <w:bookmarkEnd w:id="616"/>
      <w:r w:rsidRPr="006436AF">
        <w:t>4.12.3</w:t>
      </w:r>
      <w:r w:rsidRPr="006436AF">
        <w:tab/>
        <w:t>Event Exposure unsubscription procedure</w:t>
      </w:r>
      <w:bookmarkEnd w:id="617"/>
    </w:p>
    <w:p w14:paraId="0162FE6D" w14:textId="229366E1" w:rsidR="00C32324" w:rsidRPr="006436AF" w:rsidRDefault="00C32324" w:rsidP="00C32324">
      <w:bookmarkStart w:id="618"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9" w:name="_Toc161839427"/>
      <w:bookmarkEnd w:id="618"/>
      <w:r w:rsidRPr="006436AF">
        <w:t>4.12.4</w:t>
      </w:r>
      <w:r w:rsidRPr="006436AF">
        <w:tab/>
        <w:t>Event Exposure notification procedure</w:t>
      </w:r>
      <w:bookmarkEnd w:id="619"/>
    </w:p>
    <w:p w14:paraId="349DD56E" w14:textId="56A0EA05" w:rsidR="00C32324" w:rsidRPr="006436AF" w:rsidRDefault="00C32324" w:rsidP="00C32324">
      <w:bookmarkStart w:id="620"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21" w:name="_Toc161839428"/>
      <w:bookmarkEnd w:id="620"/>
      <w:r w:rsidRPr="006436AF">
        <w:lastRenderedPageBreak/>
        <w:t>4.13</w:t>
      </w:r>
      <w:r w:rsidRPr="006436AF">
        <w:tab/>
        <w:t>Procedures for downlink media streaming via eMBMS</w:t>
      </w:r>
      <w:bookmarkEnd w:id="62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22"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2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23"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2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24" w:name="_Toc68899549"/>
      <w:bookmarkStart w:id="625" w:name="_Toc71214300"/>
      <w:bookmarkStart w:id="626" w:name="_Toc71721974"/>
      <w:bookmarkStart w:id="627" w:name="_Toc74859026"/>
      <w:bookmarkStart w:id="628" w:name="_Toc161839429"/>
      <w:r w:rsidRPr="006436AF">
        <w:lastRenderedPageBreak/>
        <w:t>5</w:t>
      </w:r>
      <w:r w:rsidRPr="006436AF">
        <w:tab/>
        <w:t xml:space="preserve">Procedures for </w:t>
      </w:r>
      <w:r w:rsidR="00A8001A" w:rsidRPr="006436AF">
        <w:t xml:space="preserve">Uplink </w:t>
      </w:r>
      <w:r w:rsidR="00322275" w:rsidRPr="006436AF">
        <w:t>M</w:t>
      </w:r>
      <w:r w:rsidR="00A8001A" w:rsidRPr="006436AF">
        <w:t>edia streaming</w:t>
      </w:r>
      <w:bookmarkEnd w:id="624"/>
      <w:bookmarkEnd w:id="625"/>
      <w:bookmarkEnd w:id="626"/>
      <w:bookmarkEnd w:id="627"/>
      <w:bookmarkEnd w:id="628"/>
    </w:p>
    <w:p w14:paraId="71E4156D" w14:textId="2C192F4A" w:rsidR="009B6154" w:rsidRPr="006436AF" w:rsidRDefault="009B6154" w:rsidP="009B6154">
      <w:pPr>
        <w:pStyle w:val="Heading2"/>
      </w:pPr>
      <w:bookmarkStart w:id="629" w:name="_Toc68899550"/>
      <w:bookmarkStart w:id="630" w:name="_Toc71214301"/>
      <w:bookmarkStart w:id="631" w:name="_Toc71721975"/>
      <w:bookmarkStart w:id="632" w:name="_Toc74859027"/>
      <w:bookmarkStart w:id="633" w:name="_Toc161839430"/>
      <w:r w:rsidRPr="006436AF">
        <w:t>5.1</w:t>
      </w:r>
      <w:r w:rsidRPr="006436AF">
        <w:tab/>
        <w:t>General</w:t>
      </w:r>
      <w:bookmarkEnd w:id="629"/>
      <w:bookmarkEnd w:id="630"/>
      <w:bookmarkEnd w:id="631"/>
      <w:bookmarkEnd w:id="632"/>
      <w:bookmarkEnd w:id="633"/>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34"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34"/>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35" w:name="_Toc68899551"/>
      <w:bookmarkStart w:id="636" w:name="_Toc71214302"/>
      <w:bookmarkStart w:id="637" w:name="_Toc71721976"/>
      <w:bookmarkStart w:id="638" w:name="_Toc74859028"/>
      <w:bookmarkStart w:id="639" w:name="_Toc161839431"/>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35"/>
      <w:bookmarkEnd w:id="636"/>
      <w:bookmarkEnd w:id="637"/>
      <w:bookmarkEnd w:id="638"/>
      <w:bookmarkEnd w:id="639"/>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40"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41" w:name="_MCCTEMPBM_CRPT71130138___4"/>
            <w:r w:rsidRPr="006436AF">
              <w:t>M1u</w:t>
            </w:r>
            <w:bookmarkEnd w:id="641"/>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42" w:name="_MCCTEMPBM_CRPT71130139___4"/>
            <w:r w:rsidRPr="006436AF">
              <w:rPr>
                <w:bCs/>
              </w:rPr>
              <w:t>7.5</w:t>
            </w:r>
            <w:bookmarkEnd w:id="642"/>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43" w:name="_MCCTEMPBM_CRPT71130140___4"/>
            <w:r w:rsidRPr="006436AF">
              <w:t>M1u</w:t>
            </w:r>
            <w:bookmarkEnd w:id="643"/>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44" w:name="_MCCTEMPBM_CRPT71130141___4"/>
            <w:r w:rsidRPr="006436AF">
              <w:t>7.4</w:t>
            </w:r>
            <w:bookmarkEnd w:id="644"/>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45" w:name="_MCCTEMPBM_CRPT71130142___4"/>
            <w:r w:rsidRPr="006436AF">
              <w:t>M1u</w:t>
            </w:r>
            <w:bookmarkEnd w:id="645"/>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46" w:name="_MCCTEMPBM_CRPT71130143___4"/>
            <w:r w:rsidRPr="006436AF">
              <w:t>7.2</w:t>
            </w:r>
            <w:bookmarkEnd w:id="646"/>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47" w:name="_MCCTEMPBM_CRPT71130144___4"/>
            <w:r w:rsidRPr="006436AF">
              <w:t>7.8</w:t>
            </w:r>
            <w:bookmarkEnd w:id="647"/>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8" w:name="_MCCTEMPBM_CRPT71130145___4"/>
            <w:r w:rsidRPr="006436AF">
              <w:t>M5u</w:t>
            </w:r>
            <w:bookmarkEnd w:id="648"/>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9" w:name="_MCCTEMPBM_CRPT71130146___4"/>
            <w:r w:rsidRPr="006436AF">
              <w:t>11.2</w:t>
            </w:r>
            <w:bookmarkEnd w:id="649"/>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50" w:name="_MCCTEMPBM_CRPT71130147___4"/>
            <w:r w:rsidRPr="006436AF">
              <w:t>11.4</w:t>
            </w:r>
            <w:bookmarkEnd w:id="650"/>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51" w:name="_MCCTEMPBM_CRPT71130148___4"/>
            <w:r w:rsidRPr="006436AF">
              <w:t>M1u</w:t>
            </w:r>
            <w:bookmarkEnd w:id="651"/>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52" w:name="_MCCTEMPBM_CRPT71130149___4"/>
            <w:r w:rsidRPr="006436AF">
              <w:t>7.2</w:t>
            </w:r>
            <w:bookmarkEnd w:id="652"/>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53" w:name="_MCCTEMPBM_CRPT71130150___4"/>
            <w:r w:rsidRPr="006436AF">
              <w:t>7.9</w:t>
            </w:r>
            <w:bookmarkEnd w:id="653"/>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54" w:name="_MCCTEMPBM_CRPT71130151___4"/>
            <w:r w:rsidRPr="006436AF">
              <w:t>M5u</w:t>
            </w:r>
            <w:bookmarkEnd w:id="654"/>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55" w:name="_MCCTEMPBM_CRPT71130152___4"/>
            <w:r w:rsidRPr="006436AF">
              <w:t>11.2</w:t>
            </w:r>
            <w:bookmarkEnd w:id="655"/>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56" w:name="_MCCTEMPBM_CRPT71130153___4"/>
            <w:r w:rsidRPr="006436AF">
              <w:t>11.5</w:t>
            </w:r>
            <w:bookmarkEnd w:id="656"/>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57" w:name="_MCCTEMPBM_CRPT71130154___4"/>
            <w:r w:rsidRPr="006436AF">
              <w:t>M5u</w:t>
            </w:r>
            <w:bookmarkEnd w:id="657"/>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8" w:name="_MCCTEMPBM_CRPT71130155___4"/>
            <w:r w:rsidRPr="006436AF">
              <w:t>11.2</w:t>
            </w:r>
            <w:bookmarkEnd w:id="658"/>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9" w:name="_MCCTEMPBM_CRPT71130156___4"/>
            <w:r w:rsidRPr="006436AF">
              <w:t>11.6</w:t>
            </w:r>
            <w:bookmarkEnd w:id="659"/>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60" w:name="_MCCTEMPBM_CRPT71130157___4"/>
            <w:r w:rsidRPr="006436AF">
              <w:t>M1u</w:t>
            </w:r>
            <w:bookmarkEnd w:id="660"/>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61" w:name="_MCCTEMPBM_CRPT71130158___4"/>
            <w:r w:rsidRPr="006436AF">
              <w:t>7.2</w:t>
            </w:r>
            <w:bookmarkEnd w:id="661"/>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62" w:name="_MCCTEMPBM_CRPT71130159___4"/>
            <w:r w:rsidRPr="006436AF">
              <w:t>7.10</w:t>
            </w:r>
            <w:bookmarkEnd w:id="662"/>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63" w:name="_MCCTEMPBM_CRPT71130160___4"/>
            <w:r w:rsidRPr="006436AF">
              <w:t>M5u</w:t>
            </w:r>
            <w:bookmarkEnd w:id="663"/>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64" w:name="_MCCTEMPBM_CRPT71130161___4"/>
            <w:r w:rsidRPr="006436AF">
              <w:t>11.2</w:t>
            </w:r>
            <w:bookmarkEnd w:id="664"/>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65"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66" w:name="_MCCTEMPBM_CRPT71130163___4"/>
            <w:r w:rsidRPr="006436AF">
              <w:rPr>
                <w:rFonts w:ascii="Arial" w:hAnsi="Arial"/>
                <w:sz w:val="18"/>
              </w:rPr>
              <w:t>M1u</w:t>
            </w:r>
            <w:bookmarkEnd w:id="666"/>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67" w:name="_MCCTEMPBM_CRPT71130164___4"/>
            <w:r w:rsidRPr="006436AF">
              <w:t>7.11</w:t>
            </w:r>
            <w:bookmarkEnd w:id="667"/>
          </w:p>
        </w:tc>
      </w:tr>
      <w:bookmarkEnd w:id="665"/>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8" w:name="_MCCTEMPBM_CRPT71130165___4"/>
            <w:r w:rsidRPr="006436AF">
              <w:rPr>
                <w:rFonts w:ascii="Arial" w:hAnsi="Arial"/>
                <w:sz w:val="18"/>
              </w:rPr>
              <w:t>R4</w:t>
            </w:r>
            <w:bookmarkEnd w:id="668"/>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9" w:name="_MCCTEMPBM_CRPT71130166___4"/>
            <w:r w:rsidRPr="006436AF">
              <w:t>17</w:t>
            </w:r>
            <w:bookmarkEnd w:id="669"/>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70" w:name="_MCCTEMPBM_CRPT71130167___4"/>
            <w:r w:rsidRPr="006436AF">
              <w:rPr>
                <w:rFonts w:ascii="Arial" w:hAnsi="Arial"/>
                <w:sz w:val="18"/>
              </w:rPr>
              <w:t>R5, R6</w:t>
            </w:r>
            <w:bookmarkEnd w:id="670"/>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71" w:name="_MCCTEMPBM_CRPT71130168___4"/>
            <w:r w:rsidRPr="006436AF">
              <w:t>18</w:t>
            </w:r>
            <w:bookmarkEnd w:id="671"/>
          </w:p>
        </w:tc>
      </w:tr>
      <w:bookmarkEnd w:id="640"/>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72" w:name="_Toc68899552"/>
      <w:bookmarkStart w:id="673" w:name="_Toc71214303"/>
      <w:bookmarkStart w:id="674" w:name="_Toc71721977"/>
      <w:bookmarkStart w:id="675" w:name="_Toc74859029"/>
      <w:bookmarkStart w:id="676" w:name="_Toc161839432"/>
      <w:r w:rsidRPr="006436AF">
        <w:t>6</w:t>
      </w:r>
      <w:r w:rsidRPr="006436AF">
        <w:tab/>
        <w:t>General aspects of APIs for 5G Media Streaming</w:t>
      </w:r>
      <w:bookmarkEnd w:id="672"/>
      <w:bookmarkEnd w:id="673"/>
      <w:bookmarkEnd w:id="674"/>
      <w:bookmarkEnd w:id="675"/>
      <w:bookmarkEnd w:id="676"/>
    </w:p>
    <w:p w14:paraId="41B080E7" w14:textId="77777777" w:rsidR="001E470E" w:rsidRDefault="001E470E" w:rsidP="001E470E">
      <w:pPr>
        <w:pStyle w:val="Heading2"/>
        <w:rPr>
          <w:rFonts w:eastAsia="Calibri"/>
        </w:rPr>
      </w:pPr>
      <w:bookmarkStart w:id="677" w:name="_Hlk156832635"/>
      <w:bookmarkStart w:id="678" w:name="_Toc123800760"/>
      <w:bookmarkStart w:id="679" w:name="_Toc68899553"/>
      <w:bookmarkStart w:id="680" w:name="_Toc71214304"/>
      <w:bookmarkStart w:id="681" w:name="_Toc71721978"/>
      <w:bookmarkStart w:id="682" w:name="_Toc74859030"/>
      <w:bookmarkStart w:id="683" w:name="_Toc161839433"/>
      <w:r>
        <w:rPr>
          <w:rFonts w:eastAsia="Calibri"/>
        </w:rPr>
        <w:t>6.0</w:t>
      </w:r>
      <w:r>
        <w:rPr>
          <w:rFonts w:eastAsia="Calibri"/>
        </w:rPr>
        <w:tab/>
        <w:t>HTTP endpoint addresses</w:t>
      </w:r>
      <w:bookmarkEnd w:id="683"/>
    </w:p>
    <w:p w14:paraId="2B4E00C0" w14:textId="77777777" w:rsidR="001E470E" w:rsidRDefault="001E470E" w:rsidP="001E470E">
      <w:pPr>
        <w:pStyle w:val="Heading3"/>
        <w:rPr>
          <w:rFonts w:eastAsia="Calibri"/>
        </w:rPr>
      </w:pPr>
      <w:bookmarkStart w:id="684" w:name="_Hlk156832671"/>
      <w:bookmarkStart w:id="685" w:name="_Toc161839434"/>
      <w:bookmarkEnd w:id="677"/>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85"/>
    </w:p>
    <w:p w14:paraId="6A7F8FA1" w14:textId="77777777" w:rsidR="001E470E" w:rsidRDefault="001E470E" w:rsidP="001E470E">
      <w:pPr>
        <w:pStyle w:val="Heading4"/>
        <w:rPr>
          <w:rFonts w:eastAsia="Calibri"/>
        </w:rPr>
      </w:pPr>
      <w:bookmarkStart w:id="686" w:name="_Toc161839435"/>
      <w:bookmarkEnd w:id="684"/>
      <w:r>
        <w:rPr>
          <w:rFonts w:eastAsia="Calibri"/>
        </w:rPr>
        <w:t>6.0.1.1</w:t>
      </w:r>
      <w:r>
        <w:rPr>
          <w:rFonts w:eastAsia="Calibri"/>
        </w:rPr>
        <w:tab/>
        <w:t>Default 5GMS AF endpoint address at reference point M1</w:t>
      </w:r>
      <w:bookmarkEnd w:id="686"/>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lastRenderedPageBreak/>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87" w:name="_Toc161839436"/>
      <w:r>
        <w:rPr>
          <w:rFonts w:eastAsia="Calibri"/>
        </w:rPr>
        <w:t>6.0.1.2</w:t>
      </w:r>
      <w:r>
        <w:rPr>
          <w:rFonts w:eastAsia="Calibri"/>
        </w:rPr>
        <w:tab/>
        <w:t>Default 5GMS AF endpoint address at reference point M3</w:t>
      </w:r>
      <w:bookmarkEnd w:id="687"/>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688" w:name="_Toc161839437"/>
      <w:r>
        <w:rPr>
          <w:rFonts w:eastAsia="Calibri"/>
        </w:rPr>
        <w:t>6.0.1.3</w:t>
      </w:r>
      <w:r>
        <w:rPr>
          <w:rFonts w:eastAsia="Calibri"/>
        </w:rPr>
        <w:tab/>
        <w:t>Default 5GMS AF endpoint address at reference point M5</w:t>
      </w:r>
      <w:bookmarkEnd w:id="688"/>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Pr="000802B4"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0DB26023" w14:textId="66C2A1AC" w:rsidR="007D59CE" w:rsidRPr="006436AF" w:rsidRDefault="007D59CE" w:rsidP="007D59CE">
      <w:pPr>
        <w:pStyle w:val="Heading2"/>
        <w:rPr>
          <w:rFonts w:eastAsia="Calibri"/>
        </w:rPr>
      </w:pPr>
      <w:bookmarkStart w:id="689" w:name="_Toc161839438"/>
      <w:bookmarkEnd w:id="678"/>
      <w:r w:rsidRPr="006436AF">
        <w:rPr>
          <w:rFonts w:eastAsia="Calibri"/>
        </w:rPr>
        <w:t>6.1</w:t>
      </w:r>
      <w:r w:rsidRPr="006436AF">
        <w:rPr>
          <w:rFonts w:eastAsia="Calibri"/>
        </w:rPr>
        <w:tab/>
        <w:t>HTTP resource URIs and paths</w:t>
      </w:r>
      <w:bookmarkEnd w:id="679"/>
      <w:bookmarkEnd w:id="680"/>
      <w:bookmarkEnd w:id="681"/>
      <w:bookmarkEnd w:id="682"/>
      <w:bookmarkEnd w:id="689"/>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90"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91" w:name="_Toc68899554"/>
      <w:bookmarkStart w:id="692" w:name="_Toc71214305"/>
      <w:bookmarkStart w:id="693" w:name="_Toc71721979"/>
      <w:bookmarkStart w:id="694" w:name="_Toc74859031"/>
      <w:bookmarkStart w:id="695" w:name="_Toc161839439"/>
      <w:bookmarkEnd w:id="690"/>
      <w:r w:rsidRPr="006436AF">
        <w:rPr>
          <w:rFonts w:eastAsia="Calibri"/>
        </w:rPr>
        <w:t>6.2</w:t>
      </w:r>
      <w:r w:rsidRPr="006436AF">
        <w:rPr>
          <w:rFonts w:eastAsia="Calibri"/>
        </w:rPr>
        <w:tab/>
        <w:t>Usage of HTTP</w:t>
      </w:r>
      <w:bookmarkEnd w:id="691"/>
      <w:bookmarkEnd w:id="692"/>
      <w:bookmarkEnd w:id="693"/>
      <w:bookmarkEnd w:id="694"/>
      <w:bookmarkEnd w:id="695"/>
    </w:p>
    <w:p w14:paraId="45798633" w14:textId="1BB108FA" w:rsidR="007F6525" w:rsidRPr="006436AF" w:rsidRDefault="007F6525" w:rsidP="007F6525">
      <w:pPr>
        <w:pStyle w:val="Heading3"/>
      </w:pPr>
      <w:bookmarkStart w:id="696" w:name="_Toc68899555"/>
      <w:bookmarkStart w:id="697" w:name="_Toc71214306"/>
      <w:bookmarkStart w:id="698" w:name="_Toc71721980"/>
      <w:bookmarkStart w:id="699" w:name="_Toc74859032"/>
      <w:bookmarkStart w:id="700" w:name="_Toc161839440"/>
      <w:r w:rsidRPr="006436AF">
        <w:t>6.2.1</w:t>
      </w:r>
      <w:r w:rsidRPr="006436AF">
        <w:tab/>
        <w:t>HTTP protocol version</w:t>
      </w:r>
      <w:bookmarkEnd w:id="696"/>
      <w:bookmarkEnd w:id="697"/>
      <w:bookmarkEnd w:id="698"/>
      <w:bookmarkEnd w:id="699"/>
      <w:bookmarkEnd w:id="700"/>
    </w:p>
    <w:p w14:paraId="621E331C" w14:textId="591B2949" w:rsidR="007F6525" w:rsidRPr="006436AF" w:rsidRDefault="007F6525" w:rsidP="007F6525">
      <w:pPr>
        <w:pStyle w:val="Heading4"/>
      </w:pPr>
      <w:bookmarkStart w:id="701" w:name="_Toc68899556"/>
      <w:bookmarkStart w:id="702" w:name="_Toc71214307"/>
      <w:bookmarkStart w:id="703" w:name="_Toc71721981"/>
      <w:bookmarkStart w:id="704" w:name="_Toc74859033"/>
      <w:bookmarkStart w:id="705" w:name="_Toc161839441"/>
      <w:r w:rsidRPr="006436AF">
        <w:t>6.2.1.1</w:t>
      </w:r>
      <w:r w:rsidRPr="006436AF">
        <w:tab/>
        <w:t>5GMS AF</w:t>
      </w:r>
      <w:bookmarkEnd w:id="701"/>
      <w:bookmarkEnd w:id="702"/>
      <w:bookmarkEnd w:id="703"/>
      <w:bookmarkEnd w:id="704"/>
      <w:bookmarkEnd w:id="705"/>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706" w:name="_MCCTEMPBM_CRPT71130170___7"/>
      <w:r w:rsidRPr="006436AF">
        <w:lastRenderedPageBreak/>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707" w:name="_Toc68899557"/>
      <w:bookmarkStart w:id="708" w:name="_Toc71214308"/>
      <w:bookmarkStart w:id="709" w:name="_Toc71721982"/>
      <w:bookmarkStart w:id="710" w:name="_Toc74859034"/>
      <w:bookmarkEnd w:id="706"/>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711" w:name="_Toc161839442"/>
      <w:r w:rsidRPr="006436AF">
        <w:t>6.2.1.2</w:t>
      </w:r>
      <w:r w:rsidRPr="006436AF">
        <w:tab/>
        <w:t>5GMS AS</w:t>
      </w:r>
      <w:bookmarkEnd w:id="707"/>
      <w:bookmarkEnd w:id="708"/>
      <w:bookmarkEnd w:id="709"/>
      <w:bookmarkEnd w:id="710"/>
      <w:bookmarkEnd w:id="711"/>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712" w:name="_Toc68899558"/>
      <w:bookmarkStart w:id="713" w:name="_Toc71214309"/>
      <w:bookmarkStart w:id="714" w:name="_Toc71721983"/>
      <w:bookmarkStart w:id="715" w:name="_Toc74859035"/>
      <w:bookmarkStart w:id="716" w:name="_Toc161839443"/>
      <w:r w:rsidRPr="006436AF">
        <w:t>6.2.2</w:t>
      </w:r>
      <w:r w:rsidRPr="006436AF">
        <w:tab/>
        <w:t>HTTP message bodies for API resources</w:t>
      </w:r>
      <w:bookmarkEnd w:id="712"/>
      <w:bookmarkEnd w:id="713"/>
      <w:bookmarkEnd w:id="714"/>
      <w:bookmarkEnd w:id="715"/>
      <w:bookmarkEnd w:id="716"/>
    </w:p>
    <w:p w14:paraId="51A9FEE3" w14:textId="6C0CB83C" w:rsidR="00AD47A9" w:rsidRPr="006436AF" w:rsidRDefault="00AD47A9" w:rsidP="00AD47A9">
      <w:bookmarkStart w:id="717" w:name="_Toc68899559"/>
      <w:bookmarkStart w:id="718" w:name="_Toc71214310"/>
      <w:bookmarkStart w:id="719" w:name="_Toc71721984"/>
      <w:bookmarkStart w:id="720"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21" w:name="_Toc161839444"/>
      <w:r w:rsidRPr="006436AF">
        <w:t>6.2.3</w:t>
      </w:r>
      <w:r w:rsidRPr="006436AF">
        <w:tab/>
        <w:t>Usage of HTTP headers</w:t>
      </w:r>
      <w:bookmarkEnd w:id="717"/>
      <w:bookmarkEnd w:id="718"/>
      <w:bookmarkEnd w:id="719"/>
      <w:bookmarkEnd w:id="720"/>
      <w:bookmarkEnd w:id="721"/>
    </w:p>
    <w:p w14:paraId="2BC5FDF3" w14:textId="09744185" w:rsidR="007F6525" w:rsidRPr="006436AF" w:rsidRDefault="007F6525" w:rsidP="007F6525">
      <w:pPr>
        <w:pStyle w:val="Heading4"/>
        <w:rPr>
          <w:lang w:eastAsia="zh-CN"/>
        </w:rPr>
      </w:pPr>
      <w:bookmarkStart w:id="722" w:name="_Toc68899560"/>
      <w:bookmarkStart w:id="723" w:name="_Toc71214311"/>
      <w:bookmarkStart w:id="724" w:name="_Toc71721985"/>
      <w:bookmarkStart w:id="725" w:name="_Toc74859037"/>
      <w:bookmarkStart w:id="726" w:name="_Toc161839445"/>
      <w:r w:rsidRPr="006436AF">
        <w:t>6.2.3.1</w:t>
      </w:r>
      <w:r w:rsidRPr="006436AF">
        <w:tab/>
        <w:t>General</w:t>
      </w:r>
      <w:bookmarkEnd w:id="722"/>
      <w:bookmarkEnd w:id="723"/>
      <w:bookmarkEnd w:id="724"/>
      <w:bookmarkEnd w:id="725"/>
      <w:bookmarkEnd w:id="726"/>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27" w:name="_Toc68899561"/>
      <w:bookmarkStart w:id="728" w:name="_Toc71214312"/>
      <w:bookmarkStart w:id="729" w:name="_Toc71721986"/>
      <w:bookmarkStart w:id="730" w:name="_Toc74859038"/>
      <w:bookmarkStart w:id="731" w:name="_Toc161839446"/>
      <w:r w:rsidRPr="006436AF">
        <w:t>6.2.3.2</w:t>
      </w:r>
      <w:r w:rsidRPr="006436AF">
        <w:tab/>
        <w:t>User Agent identification</w:t>
      </w:r>
      <w:bookmarkEnd w:id="727"/>
      <w:bookmarkEnd w:id="728"/>
      <w:bookmarkEnd w:id="729"/>
      <w:bookmarkEnd w:id="730"/>
      <w:bookmarkEnd w:id="731"/>
    </w:p>
    <w:p w14:paraId="7C11AF68" w14:textId="77777777" w:rsidR="00967A24" w:rsidRPr="006436AF" w:rsidRDefault="00967A24" w:rsidP="00967A24">
      <w:pPr>
        <w:pStyle w:val="Heading5"/>
      </w:pPr>
      <w:bookmarkStart w:id="732" w:name="_Toc68899562"/>
      <w:bookmarkStart w:id="733" w:name="_Toc71214313"/>
      <w:bookmarkStart w:id="734" w:name="_Toc71721987"/>
      <w:bookmarkStart w:id="735" w:name="_Toc74859039"/>
      <w:bookmarkStart w:id="736" w:name="_Toc68899564"/>
      <w:bookmarkStart w:id="737" w:name="_Toc71214315"/>
      <w:bookmarkStart w:id="738" w:name="_Toc71721989"/>
      <w:bookmarkStart w:id="739" w:name="_Toc74859041"/>
      <w:bookmarkStart w:id="740" w:name="_Toc161839447"/>
      <w:r w:rsidRPr="006436AF">
        <w:t>6.2.3.2.1</w:t>
      </w:r>
      <w:r w:rsidRPr="006436AF">
        <w:tab/>
        <w:t>Media Stream Handler identification</w:t>
      </w:r>
      <w:bookmarkEnd w:id="732"/>
      <w:bookmarkEnd w:id="733"/>
      <w:bookmarkEnd w:id="734"/>
      <w:bookmarkEnd w:id="735"/>
      <w:bookmarkEnd w:id="740"/>
    </w:p>
    <w:p w14:paraId="4D83179A" w14:textId="32338936" w:rsidR="00967A24" w:rsidRPr="006436AF" w:rsidRDefault="00967A24" w:rsidP="00967A24">
      <w:pPr>
        <w:keepLines/>
      </w:pPr>
      <w:bookmarkStart w:id="741"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41"/>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42" w:name="_Toc161839448"/>
      <w:r w:rsidRPr="006436AF">
        <w:t>6.2.3.2.2</w:t>
      </w:r>
      <w:r w:rsidRPr="006436AF">
        <w:tab/>
        <w:t>Media Session Handler identification</w:t>
      </w:r>
      <w:bookmarkEnd w:id="742"/>
    </w:p>
    <w:p w14:paraId="331E2B61" w14:textId="735FB18E" w:rsidR="00967A24" w:rsidRPr="006436AF" w:rsidRDefault="00967A24" w:rsidP="00967A24">
      <w:pPr>
        <w:rPr>
          <w:rStyle w:val="Code"/>
        </w:rPr>
      </w:pPr>
      <w:bookmarkStart w:id="743"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lastRenderedPageBreak/>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43"/>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44" w:name="_Toc161839449"/>
      <w:r w:rsidRPr="006436AF">
        <w:t>6.2.3.3</w:t>
      </w:r>
      <w:r w:rsidRPr="006436AF">
        <w:tab/>
        <w:t>Server identification</w:t>
      </w:r>
      <w:bookmarkEnd w:id="736"/>
      <w:bookmarkEnd w:id="737"/>
      <w:bookmarkEnd w:id="738"/>
      <w:bookmarkEnd w:id="739"/>
      <w:bookmarkEnd w:id="744"/>
    </w:p>
    <w:p w14:paraId="50FCB502" w14:textId="1E859C5E" w:rsidR="00AD47A9" w:rsidRPr="006436AF" w:rsidRDefault="00AD47A9" w:rsidP="00AD47A9">
      <w:pPr>
        <w:pStyle w:val="Heading5"/>
      </w:pPr>
      <w:bookmarkStart w:id="745" w:name="_Toc68899565"/>
      <w:bookmarkStart w:id="746" w:name="_Toc71214316"/>
      <w:bookmarkStart w:id="747" w:name="_Toc71721990"/>
      <w:bookmarkStart w:id="748" w:name="_Toc74859042"/>
      <w:bookmarkStart w:id="749" w:name="_Toc68899566"/>
      <w:bookmarkStart w:id="750" w:name="_Toc71214317"/>
      <w:bookmarkStart w:id="751" w:name="_Toc71721991"/>
      <w:bookmarkStart w:id="752" w:name="_Toc74859043"/>
      <w:bookmarkStart w:id="753" w:name="_Toc161839450"/>
      <w:r w:rsidRPr="006436AF">
        <w:t>6.2.3.3.1</w:t>
      </w:r>
      <w:r w:rsidRPr="006436AF">
        <w:tab/>
        <w:t>5GMS AF identification</w:t>
      </w:r>
      <w:bookmarkEnd w:id="745"/>
      <w:bookmarkEnd w:id="746"/>
      <w:bookmarkEnd w:id="747"/>
      <w:bookmarkEnd w:id="748"/>
      <w:bookmarkEnd w:id="753"/>
    </w:p>
    <w:p w14:paraId="09B8F5F5" w14:textId="4BEAD0BE" w:rsidR="00AD47A9" w:rsidRPr="006436AF" w:rsidRDefault="00AD47A9" w:rsidP="00AD47A9">
      <w:bookmarkStart w:id="754"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55" w:name="_MCCTEMPBM_CRPT71130174___7"/>
      <w:bookmarkEnd w:id="754"/>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56" w:name="_MCCTEMPBM_CRPT71130175___7"/>
      <w:bookmarkEnd w:id="755"/>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56"/>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57" w:name="_Toc161839451"/>
      <w:r w:rsidRPr="006436AF">
        <w:t>6.2.3.4</w:t>
      </w:r>
      <w:r w:rsidRPr="006436AF">
        <w:tab/>
        <w:t>Support for conditional HTTP GET requests</w:t>
      </w:r>
      <w:bookmarkEnd w:id="749"/>
      <w:bookmarkEnd w:id="750"/>
      <w:bookmarkEnd w:id="751"/>
      <w:bookmarkEnd w:id="752"/>
      <w:bookmarkEnd w:id="757"/>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58"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59" w:name="_MCCTEMPBM_CRPT71130177___7"/>
      <w:bookmarkEnd w:id="758"/>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60" w:name="_Toc68899567"/>
      <w:bookmarkStart w:id="761" w:name="_Toc71214318"/>
      <w:bookmarkStart w:id="762" w:name="_Toc71721992"/>
      <w:bookmarkStart w:id="763" w:name="_Toc74859044"/>
      <w:bookmarkStart w:id="764" w:name="_Toc161839452"/>
      <w:bookmarkEnd w:id="759"/>
      <w:r w:rsidRPr="006436AF">
        <w:t>6.2.3.5</w:t>
      </w:r>
      <w:r w:rsidRPr="006436AF">
        <w:tab/>
        <w:t>Support for conditional HTTP POST, PUT, PATCH and DELETE requests</w:t>
      </w:r>
      <w:bookmarkEnd w:id="760"/>
      <w:bookmarkEnd w:id="761"/>
      <w:bookmarkEnd w:id="762"/>
      <w:bookmarkEnd w:id="763"/>
      <w:bookmarkEnd w:id="764"/>
    </w:p>
    <w:p w14:paraId="1643BCD8" w14:textId="77777777" w:rsidR="007F6525" w:rsidRPr="006436AF" w:rsidRDefault="007F6525" w:rsidP="007F6525">
      <w:pPr>
        <w:rPr>
          <w:rFonts w:eastAsia="Calibri"/>
        </w:rPr>
      </w:pPr>
      <w:bookmarkStart w:id="765"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66" w:name="_Toc68899568"/>
      <w:bookmarkStart w:id="767" w:name="_Toc71214319"/>
      <w:bookmarkStart w:id="768" w:name="_Toc71721993"/>
      <w:bookmarkStart w:id="769" w:name="_Toc74859045"/>
      <w:bookmarkStart w:id="770" w:name="_Toc161839453"/>
      <w:bookmarkEnd w:id="765"/>
      <w:r w:rsidRPr="006436AF">
        <w:rPr>
          <w:rFonts w:eastAsia="Calibri"/>
        </w:rPr>
        <w:t>6.3</w:t>
      </w:r>
      <w:r w:rsidRPr="006436AF">
        <w:rPr>
          <w:rFonts w:eastAsia="Calibri"/>
        </w:rPr>
        <w:tab/>
        <w:t>HTTP response codes</w:t>
      </w:r>
      <w:bookmarkEnd w:id="766"/>
      <w:bookmarkEnd w:id="767"/>
      <w:bookmarkEnd w:id="768"/>
      <w:bookmarkEnd w:id="769"/>
      <w:bookmarkEnd w:id="77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71" w:name="_Toc68899569"/>
      <w:bookmarkStart w:id="772" w:name="_Toc71214320"/>
      <w:bookmarkStart w:id="773" w:name="_Toc71721994"/>
      <w:bookmarkStart w:id="774" w:name="_Toc74859046"/>
      <w:bookmarkStart w:id="775" w:name="_Toc161839454"/>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771"/>
      <w:bookmarkEnd w:id="772"/>
      <w:bookmarkEnd w:id="773"/>
      <w:bookmarkEnd w:id="774"/>
      <w:bookmarkEnd w:id="775"/>
    </w:p>
    <w:p w14:paraId="6FC31464" w14:textId="377A6A89" w:rsidR="002B3153" w:rsidRPr="006436AF" w:rsidRDefault="000A09F9">
      <w:pPr>
        <w:pStyle w:val="Heading3"/>
      </w:pPr>
      <w:bookmarkStart w:id="776" w:name="_Toc68899570"/>
      <w:bookmarkStart w:id="777" w:name="_Toc71214321"/>
      <w:bookmarkStart w:id="778" w:name="_Toc71721995"/>
      <w:bookmarkStart w:id="779" w:name="_Toc74859047"/>
      <w:bookmarkStart w:id="780" w:name="_Toc161839455"/>
      <w:r w:rsidRPr="006436AF">
        <w:t>6.4.1</w:t>
      </w:r>
      <w:r w:rsidRPr="006436AF">
        <w:tab/>
        <w:t>General</w:t>
      </w:r>
      <w:bookmarkEnd w:id="776"/>
      <w:bookmarkEnd w:id="777"/>
      <w:bookmarkEnd w:id="778"/>
      <w:bookmarkEnd w:id="779"/>
      <w:bookmarkEnd w:id="780"/>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81" w:name="_Toc68899571"/>
      <w:bookmarkStart w:id="782" w:name="_Toc71214322"/>
      <w:bookmarkStart w:id="783" w:name="_Toc71721996"/>
      <w:bookmarkStart w:id="784" w:name="_Toc74859048"/>
      <w:bookmarkStart w:id="785" w:name="_Toc161839456"/>
      <w:r w:rsidRPr="006436AF">
        <w:t>6.4.2</w:t>
      </w:r>
      <w:r w:rsidRPr="006436AF">
        <w:tab/>
        <w:t>Simple data types</w:t>
      </w:r>
      <w:bookmarkEnd w:id="781"/>
      <w:bookmarkEnd w:id="782"/>
      <w:bookmarkEnd w:id="783"/>
      <w:bookmarkEnd w:id="784"/>
      <w:bookmarkEnd w:id="785"/>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385"/>
        <w:gridCol w:w="1646"/>
      </w:tblGrid>
      <w:tr w:rsidR="00C32324" w:rsidRPr="006436AF" w14:paraId="3684607C" w14:textId="77777777" w:rsidTr="000C331D">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385" w:type="dxa"/>
            <w:shd w:val="clear" w:color="auto" w:fill="C0C0C0"/>
          </w:tcPr>
          <w:p w14:paraId="6E002D7C" w14:textId="77777777" w:rsidR="00C32324" w:rsidRPr="006436AF" w:rsidRDefault="00C32324" w:rsidP="00427D39">
            <w:pPr>
              <w:pStyle w:val="TAH"/>
            </w:pPr>
            <w:r w:rsidRPr="006436AF">
              <w:t>Description</w:t>
            </w:r>
          </w:p>
        </w:tc>
        <w:tc>
          <w:tcPr>
            <w:tcW w:w="1646"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0C331D">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86" w:name="_MCCTEMPBM_CRPT71130179___7"/>
            <w:r w:rsidRPr="006436AF">
              <w:rPr>
                <w:rStyle w:val="Datatypechar"/>
              </w:rPr>
              <w:t>string</w:t>
            </w:r>
            <w:bookmarkEnd w:id="786"/>
          </w:p>
        </w:tc>
        <w:tc>
          <w:tcPr>
            <w:tcW w:w="5385"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646" w:type="dxa"/>
          </w:tcPr>
          <w:p w14:paraId="5178881E" w14:textId="65DCAC85" w:rsidR="00C32324" w:rsidRPr="006436AF" w:rsidRDefault="000C331D" w:rsidP="000C331D">
            <w:pPr>
              <w:pStyle w:val="TAL"/>
              <w:rPr>
                <w:lang w:eastAsia="zh-CN"/>
              </w:rPr>
            </w:pPr>
            <w:r>
              <w:rPr>
                <w:lang w:eastAsia="zh-CN"/>
              </w:rPr>
              <w:t>Clause C.2.</w:t>
            </w:r>
          </w:p>
        </w:tc>
      </w:tr>
      <w:tr w:rsidR="00C32324" w:rsidRPr="006436AF" w14:paraId="3DB91865" w14:textId="77777777" w:rsidTr="000C331D">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87" w:name="_MCCTEMPBM_CRPT71130180___7"/>
            <w:r w:rsidRPr="006436AF">
              <w:rPr>
                <w:rStyle w:val="Datatypechar"/>
              </w:rPr>
              <w:t>string</w:t>
            </w:r>
            <w:bookmarkEnd w:id="787"/>
          </w:p>
        </w:tc>
        <w:tc>
          <w:tcPr>
            <w:tcW w:w="5385"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646"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0C331D">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88" w:name="_MCCTEMPBM_CRPT71130181___7"/>
            <w:r w:rsidRPr="006436AF">
              <w:rPr>
                <w:rStyle w:val="Datatypechar"/>
              </w:rPr>
              <w:t>string</w:t>
            </w:r>
            <w:bookmarkEnd w:id="788"/>
          </w:p>
        </w:tc>
        <w:tc>
          <w:tcPr>
            <w:tcW w:w="5385"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646"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0C331D">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89" w:name="_MCCTEMPBM_CRPT71130182___7"/>
            <w:r w:rsidRPr="006436AF">
              <w:rPr>
                <w:rStyle w:val="Datatypechar"/>
              </w:rPr>
              <w:t>number</w:t>
            </w:r>
            <w:bookmarkEnd w:id="789"/>
          </w:p>
        </w:tc>
        <w:tc>
          <w:tcPr>
            <w:tcW w:w="5385"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646" w:type="dxa"/>
          </w:tcPr>
          <w:p w14:paraId="518D7BC9" w14:textId="672B024F" w:rsidR="00C32324" w:rsidRPr="006436AF" w:rsidRDefault="000C331D" w:rsidP="00427D39">
            <w:pPr>
              <w:pStyle w:val="TAL"/>
            </w:pPr>
            <w:r>
              <w:t>Clause C.2.</w:t>
            </w:r>
          </w:p>
        </w:tc>
      </w:tr>
      <w:tr w:rsidR="000C331D" w:rsidRPr="00586B6B" w14:paraId="1B653CB3" w14:textId="77777777" w:rsidTr="000C331D">
        <w:trPr>
          <w:jc w:val="center"/>
        </w:trPr>
        <w:tc>
          <w:tcPr>
            <w:tcW w:w="1413" w:type="dxa"/>
            <w:tcMar>
              <w:top w:w="0" w:type="dxa"/>
              <w:left w:w="108" w:type="dxa"/>
              <w:bottom w:w="0" w:type="dxa"/>
              <w:right w:w="108" w:type="dxa"/>
            </w:tcMar>
          </w:tcPr>
          <w:p w14:paraId="11B27748" w14:textId="77777777" w:rsidR="000C331D" w:rsidRPr="00D41AA2" w:rsidRDefault="000C331D" w:rsidP="00BD1E98">
            <w:pPr>
              <w:pStyle w:val="TAL"/>
              <w:rPr>
                <w:rStyle w:val="Code"/>
              </w:rPr>
            </w:pPr>
            <w:r>
              <w:rPr>
                <w:rStyle w:val="Code"/>
              </w:rPr>
              <w:t>Duration</w:t>
            </w:r>
          </w:p>
        </w:tc>
        <w:tc>
          <w:tcPr>
            <w:tcW w:w="1135" w:type="dxa"/>
            <w:tcMar>
              <w:top w:w="0" w:type="dxa"/>
              <w:left w:w="108" w:type="dxa"/>
              <w:bottom w:w="0" w:type="dxa"/>
              <w:right w:w="108" w:type="dxa"/>
            </w:tcMar>
          </w:tcPr>
          <w:p w14:paraId="0696B27E" w14:textId="77777777" w:rsidR="000C331D" w:rsidRPr="00862F1D" w:rsidRDefault="000C331D" w:rsidP="00BD1E98">
            <w:pPr>
              <w:pStyle w:val="TAL"/>
              <w:rPr>
                <w:rStyle w:val="Datatypechar"/>
              </w:rPr>
            </w:pPr>
            <w:r>
              <w:rPr>
                <w:rStyle w:val="Datatypechar"/>
              </w:rPr>
              <w:t>string</w:t>
            </w:r>
          </w:p>
        </w:tc>
        <w:tc>
          <w:tcPr>
            <w:tcW w:w="5385" w:type="dxa"/>
          </w:tcPr>
          <w:p w14:paraId="5E4A3B20" w14:textId="291F17BD" w:rsidR="000C331D" w:rsidRPr="00586B6B" w:rsidRDefault="000C331D" w:rsidP="00BD1E98">
            <w:pPr>
              <w:pStyle w:val="TAL"/>
            </w:pPr>
            <w:r>
              <w:t xml:space="preserve">A period of time expressed as a string compliant with the </w:t>
            </w:r>
            <w:r w:rsidRPr="00FD7FA9">
              <w:rPr>
                <w:rStyle w:val="Code"/>
              </w:rPr>
              <w:t>duration</w:t>
            </w:r>
            <w:r>
              <w:t xml:space="preserve"> format specified in section 7.3.1 of the JSON Schema specification [53].</w:t>
            </w:r>
          </w:p>
        </w:tc>
        <w:tc>
          <w:tcPr>
            <w:tcW w:w="1646" w:type="dxa"/>
          </w:tcPr>
          <w:p w14:paraId="60CB3308" w14:textId="77777777" w:rsidR="000C331D" w:rsidRDefault="000C331D" w:rsidP="00BD1E98">
            <w:pPr>
              <w:pStyle w:val="TAL"/>
            </w:pPr>
            <w:r>
              <w:t>Clause C.2.</w:t>
            </w:r>
          </w:p>
          <w:p w14:paraId="6E71B623" w14:textId="0604DC6A" w:rsidR="000C331D" w:rsidRPr="00586B6B" w:rsidRDefault="000C331D" w:rsidP="00BD1E98">
            <w:pPr>
              <w:pStyle w:val="TALcontinuation"/>
              <w:spacing w:before="60"/>
            </w:pPr>
            <w:r>
              <w:t>IETF RFC 3339 [54] appendix A.</w:t>
            </w:r>
          </w:p>
        </w:tc>
      </w:tr>
      <w:tr w:rsidR="00C32324" w:rsidRPr="006436AF" w14:paraId="14905450" w14:textId="77777777" w:rsidTr="000C331D">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90" w:name="_MCCTEMPBM_CRPT71130183___7"/>
            <w:r w:rsidRPr="006436AF">
              <w:rPr>
                <w:rStyle w:val="Datatypechar"/>
              </w:rPr>
              <w:t>integer</w:t>
            </w:r>
            <w:bookmarkEnd w:id="790"/>
          </w:p>
        </w:tc>
        <w:tc>
          <w:tcPr>
            <w:tcW w:w="5385"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646"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0C331D">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91" w:name="_MCCTEMPBM_CRPT71130184___7"/>
            <w:r w:rsidRPr="006436AF">
              <w:rPr>
                <w:rStyle w:val="Datatypechar"/>
              </w:rPr>
              <w:t>string</w:t>
            </w:r>
            <w:bookmarkEnd w:id="791"/>
          </w:p>
        </w:tc>
        <w:tc>
          <w:tcPr>
            <w:tcW w:w="5385"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646"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0C331D">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92" w:name="_MCCTEMPBM_CRPT71130185___7"/>
            <w:r w:rsidRPr="006436AF">
              <w:rPr>
                <w:rStyle w:val="Datatypechar"/>
              </w:rPr>
              <w:t>string</w:t>
            </w:r>
            <w:bookmarkEnd w:id="792"/>
          </w:p>
        </w:tc>
        <w:tc>
          <w:tcPr>
            <w:tcW w:w="5385" w:type="dxa"/>
          </w:tcPr>
          <w:p w14:paraId="34E0A667" w14:textId="4B2E9111" w:rsidR="00C32324" w:rsidRPr="006436AF" w:rsidRDefault="00C32324" w:rsidP="00427D39">
            <w:pPr>
              <w:pStyle w:val="TAL"/>
              <w:rPr>
                <w:lang w:eastAsia="zh-CN"/>
              </w:rPr>
            </w:pPr>
            <w:r w:rsidRPr="006436AF">
              <w:rPr>
                <w:lang w:eastAsia="zh-CN"/>
              </w:rPr>
              <w:t>IPv4 address formatted in "dotted decimal" notation</w:t>
            </w:r>
            <w:r w:rsidR="000C331D">
              <w:rPr>
                <w:lang w:eastAsia="zh-CN"/>
              </w:rPr>
              <w:t>.</w:t>
            </w:r>
          </w:p>
        </w:tc>
        <w:tc>
          <w:tcPr>
            <w:tcW w:w="1646"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0C331D">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93" w:name="_MCCTEMPBM_CRPT71130186___7"/>
            <w:r w:rsidRPr="006436AF">
              <w:rPr>
                <w:rStyle w:val="Datatypechar"/>
              </w:rPr>
              <w:t>string</w:t>
            </w:r>
            <w:bookmarkEnd w:id="793"/>
          </w:p>
        </w:tc>
        <w:tc>
          <w:tcPr>
            <w:tcW w:w="5385"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646"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0C331D">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0F53CB17" w:rsidR="00C32324" w:rsidRPr="006436AF" w:rsidRDefault="000C331D" w:rsidP="00427D39">
            <w:pPr>
              <w:pStyle w:val="TAL"/>
              <w:rPr>
                <w:rStyle w:val="Datatypechar"/>
              </w:rPr>
            </w:pPr>
            <w:bookmarkStart w:id="794" w:name="_MCCTEMPBM_CRPT71130187___7"/>
            <w:r>
              <w:rPr>
                <w:rStyle w:val="Datatypechar"/>
              </w:rPr>
              <w:t>i</w:t>
            </w:r>
            <w:r w:rsidR="00C32324" w:rsidRPr="006436AF">
              <w:rPr>
                <w:rStyle w:val="Datatypechar"/>
              </w:rPr>
              <w:t>nteger</w:t>
            </w:r>
            <w:bookmarkEnd w:id="794"/>
          </w:p>
        </w:tc>
        <w:tc>
          <w:tcPr>
            <w:tcW w:w="5385" w:type="dxa"/>
          </w:tcPr>
          <w:p w14:paraId="3F45A090" w14:textId="77777777" w:rsidR="00C32324" w:rsidRPr="006436AF" w:rsidRDefault="00C32324" w:rsidP="00427D39">
            <w:pPr>
              <w:pStyle w:val="TAL"/>
              <w:rPr>
                <w:lang w:eastAsia="zh-CN"/>
              </w:rPr>
            </w:pPr>
            <w:r w:rsidRPr="006436AF">
              <w:rPr>
                <w:lang w:eastAsia="zh-CN"/>
              </w:rPr>
              <w:t>Unsigned integer.</w:t>
            </w:r>
          </w:p>
        </w:tc>
        <w:tc>
          <w:tcPr>
            <w:tcW w:w="1646"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0C331D" w:rsidRPr="00CF626B" w14:paraId="2F18EF8D"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E4052" w14:textId="77777777" w:rsidR="000C331D" w:rsidRDefault="000C331D" w:rsidP="00BD1E98">
            <w:pPr>
              <w:pStyle w:val="TAL"/>
              <w:rPr>
                <w:rStyle w:val="Code"/>
              </w:rPr>
            </w:pPr>
            <w:r>
              <w:rPr>
                <w:rStyle w:val="Code"/>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58D8"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113AFBC9" w14:textId="77777777" w:rsidR="000C331D" w:rsidRDefault="000C331D" w:rsidP="00BD1E98">
            <w:pPr>
              <w:pStyle w:val="TAL"/>
              <w:rPr>
                <w:lang w:eastAsia="zh-CN"/>
              </w:rPr>
            </w:pPr>
            <w:r>
              <w:rPr>
                <w:lang w:eastAsia="zh-CN"/>
              </w:rPr>
              <w:t>Data Network Name.</w:t>
            </w:r>
          </w:p>
        </w:tc>
        <w:tc>
          <w:tcPr>
            <w:tcW w:w="1646" w:type="dxa"/>
            <w:tcBorders>
              <w:top w:val="single" w:sz="4" w:space="0" w:color="auto"/>
              <w:left w:val="single" w:sz="4" w:space="0" w:color="auto"/>
              <w:bottom w:val="single" w:sz="4" w:space="0" w:color="auto"/>
              <w:right w:val="single" w:sz="4" w:space="0" w:color="auto"/>
            </w:tcBorders>
          </w:tcPr>
          <w:p w14:paraId="1EDA1308" w14:textId="77777777" w:rsidR="000C331D" w:rsidRPr="00CF626B" w:rsidRDefault="000C331D" w:rsidP="00BD1E98">
            <w:pPr>
              <w:pStyle w:val="TAL"/>
              <w:rPr>
                <w:lang w:eastAsia="zh-CN"/>
              </w:rPr>
            </w:pPr>
            <w:r>
              <w:rPr>
                <w:lang w:eastAsia="zh-CN"/>
              </w:rPr>
              <w:t>TS 29.571 [12] table 5.2.2</w:t>
            </w:r>
            <w:r>
              <w:rPr>
                <w:lang w:eastAsia="zh-CN"/>
              </w:rPr>
              <w:noBreakHyphen/>
              <w:t>1.</w:t>
            </w:r>
          </w:p>
        </w:tc>
      </w:tr>
      <w:tr w:rsidR="000C331D" w14:paraId="74FEFD3F"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ABF4C" w14:textId="77777777" w:rsidR="000C331D" w:rsidRDefault="000C331D" w:rsidP="00BD1E98">
            <w:pPr>
              <w:pStyle w:val="TAL"/>
              <w:rPr>
                <w:rStyle w:val="Code"/>
              </w:rPr>
            </w:pPr>
            <w:r>
              <w:rPr>
                <w:rStyle w:val="Code"/>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9C6F6"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61D2AAF9" w14:textId="77777777" w:rsidR="000C331D" w:rsidRDefault="000C331D" w:rsidP="00BD1E98">
            <w:pPr>
              <w:pStyle w:val="TAL"/>
              <w:rPr>
                <w:lang w:eastAsia="zh-CN"/>
              </w:rPr>
            </w:pPr>
            <w:r>
              <w:rPr>
                <w:lang w:eastAsia="zh-CN"/>
              </w:rPr>
              <w:t>A bit rate expressed as a string-encoded decimal value and unit.</w:t>
            </w:r>
          </w:p>
        </w:tc>
        <w:tc>
          <w:tcPr>
            <w:tcW w:w="1646" w:type="dxa"/>
            <w:tcBorders>
              <w:top w:val="single" w:sz="4" w:space="0" w:color="auto"/>
              <w:left w:val="single" w:sz="4" w:space="0" w:color="auto"/>
              <w:bottom w:val="single" w:sz="4" w:space="0" w:color="auto"/>
              <w:right w:val="single" w:sz="4" w:space="0" w:color="auto"/>
            </w:tcBorders>
          </w:tcPr>
          <w:p w14:paraId="69F609F7" w14:textId="77777777" w:rsidR="000C331D" w:rsidRDefault="000C331D" w:rsidP="00BD1E98">
            <w:pPr>
              <w:pStyle w:val="TAL"/>
              <w:rPr>
                <w:lang w:eastAsia="zh-CN"/>
              </w:rPr>
            </w:pPr>
            <w:r>
              <w:rPr>
                <w:lang w:eastAsia="zh-CN"/>
              </w:rPr>
              <w:t>TS 29.571 [12]</w:t>
            </w:r>
          </w:p>
          <w:p w14:paraId="1EE93E12" w14:textId="77777777" w:rsidR="000C331D" w:rsidRDefault="000C331D" w:rsidP="00BD1E98">
            <w:pPr>
              <w:pStyle w:val="TAL"/>
              <w:rPr>
                <w:lang w:eastAsia="zh-CN"/>
              </w:rPr>
            </w:pPr>
            <w:r>
              <w:rPr>
                <w:lang w:eastAsia="zh-CN"/>
              </w:rPr>
              <w:t>table 5.2.2</w:t>
            </w:r>
            <w:r>
              <w:rPr>
                <w:lang w:eastAsia="zh-CN"/>
              </w:rPr>
              <w:noBreakHyphen/>
              <w:t>1.</w:t>
            </w:r>
          </w:p>
        </w:tc>
      </w:tr>
      <w:tr w:rsidR="000C331D" w14:paraId="1E86081C" w14:textId="77777777" w:rsidTr="000C331D">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64961" w14:textId="77777777" w:rsidR="000C331D" w:rsidRDefault="000C331D" w:rsidP="00BD1E98">
            <w:pPr>
              <w:pStyle w:val="TAL"/>
              <w:rPr>
                <w:rStyle w:val="Code"/>
              </w:rPr>
            </w:pPr>
            <w:r>
              <w:rPr>
                <w:rStyle w:val="Code"/>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9F2DE" w14:textId="77777777" w:rsidR="000C331D" w:rsidRDefault="000C331D" w:rsidP="00BD1E98">
            <w:pPr>
              <w:pStyle w:val="TAL"/>
              <w:rPr>
                <w:rStyle w:val="Datatypechar"/>
              </w:rPr>
            </w:pPr>
            <w:r>
              <w:rPr>
                <w:rStyle w:val="Datatypechar"/>
              </w:rPr>
              <w:t>string</w:t>
            </w:r>
          </w:p>
        </w:tc>
        <w:tc>
          <w:tcPr>
            <w:tcW w:w="5385" w:type="dxa"/>
            <w:tcBorders>
              <w:top w:val="single" w:sz="4" w:space="0" w:color="auto"/>
              <w:left w:val="single" w:sz="4" w:space="0" w:color="auto"/>
              <w:bottom w:val="single" w:sz="4" w:space="0" w:color="auto"/>
              <w:right w:val="single" w:sz="4" w:space="0" w:color="auto"/>
            </w:tcBorders>
          </w:tcPr>
          <w:p w14:paraId="75670663" w14:textId="77777777" w:rsidR="000C331D" w:rsidRDefault="000C331D" w:rsidP="00BD1E98">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0C6CF8B5" w14:textId="77777777" w:rsidR="000C331D" w:rsidRDefault="000C331D" w:rsidP="000C331D">
            <w:pPr>
              <w:pStyle w:val="TAL"/>
              <w:rPr>
                <w:lang w:eastAsia="zh-CN"/>
              </w:rPr>
            </w:pPr>
            <w:r>
              <w:rPr>
                <w:lang w:eastAsia="zh-CN"/>
              </w:rPr>
              <w:t>This should not contain any user-identifiable data.</w:t>
            </w:r>
          </w:p>
        </w:tc>
        <w:tc>
          <w:tcPr>
            <w:tcW w:w="1646" w:type="dxa"/>
            <w:tcBorders>
              <w:top w:val="single" w:sz="4" w:space="0" w:color="auto"/>
              <w:left w:val="single" w:sz="4" w:space="0" w:color="auto"/>
              <w:bottom w:val="single" w:sz="4" w:space="0" w:color="auto"/>
              <w:right w:val="single" w:sz="4" w:space="0" w:color="auto"/>
            </w:tcBorders>
          </w:tcPr>
          <w:p w14:paraId="4B8DEB3B" w14:textId="77777777" w:rsidR="000C331D" w:rsidRDefault="000C331D" w:rsidP="00BD1E98">
            <w:pPr>
              <w:pStyle w:val="TAL"/>
              <w:rPr>
                <w:lang w:eastAsia="zh-CN"/>
              </w:rPr>
            </w:pPr>
            <w:r>
              <w:rPr>
                <w:lang w:eastAsia="zh-CN"/>
              </w:rPr>
              <w:t>Clause C.2.</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95" w:name="_Toc68899572"/>
      <w:bookmarkStart w:id="796" w:name="_Toc71214323"/>
      <w:bookmarkStart w:id="797" w:name="_Toc71721997"/>
      <w:bookmarkStart w:id="798" w:name="_Toc74859049"/>
      <w:bookmarkStart w:id="799" w:name="_Toc161839457"/>
      <w:r w:rsidRPr="006436AF">
        <w:lastRenderedPageBreak/>
        <w:t>6.4.3</w:t>
      </w:r>
      <w:r w:rsidRPr="006436AF">
        <w:tab/>
        <w:t>Structured data types</w:t>
      </w:r>
      <w:bookmarkEnd w:id="795"/>
      <w:bookmarkEnd w:id="796"/>
      <w:bookmarkEnd w:id="797"/>
      <w:bookmarkEnd w:id="798"/>
      <w:bookmarkEnd w:id="799"/>
    </w:p>
    <w:p w14:paraId="546DE8FC" w14:textId="096C6FA0" w:rsidR="009F73BF" w:rsidRPr="006436AF" w:rsidRDefault="009F73BF" w:rsidP="009F73BF">
      <w:pPr>
        <w:pStyle w:val="Heading4"/>
      </w:pPr>
      <w:bookmarkStart w:id="800" w:name="_Toc68899573"/>
      <w:bookmarkStart w:id="801" w:name="_Toc71214324"/>
      <w:bookmarkStart w:id="802" w:name="_Toc71721998"/>
      <w:bookmarkStart w:id="803" w:name="_Toc74859050"/>
      <w:bookmarkStart w:id="804" w:name="_Toc161839458"/>
      <w:r w:rsidRPr="006436AF">
        <w:t>6.4.3.1</w:t>
      </w:r>
      <w:r w:rsidRPr="006436AF">
        <w:tab/>
        <w:t>IpPacketFilterSet</w:t>
      </w:r>
      <w:r w:rsidR="003F3196" w:rsidRPr="006436AF">
        <w:t xml:space="preserve"> type</w:t>
      </w:r>
      <w:bookmarkEnd w:id="800"/>
      <w:bookmarkEnd w:id="801"/>
      <w:bookmarkEnd w:id="802"/>
      <w:bookmarkEnd w:id="803"/>
      <w:bookmarkEnd w:id="804"/>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805" w:name="_MCCTEMPBM_CRPT71130188___7"/>
            <w:r w:rsidRPr="006436AF">
              <w:rPr>
                <w:rStyle w:val="Datatypechar"/>
              </w:rPr>
              <w:t>String</w:t>
            </w:r>
            <w:bookmarkEnd w:id="805"/>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806" w:name="_MCCTEMPBM_CRPT71130189___7"/>
            <w:r w:rsidRPr="006436AF">
              <w:rPr>
                <w:rStyle w:val="Datatypechar"/>
              </w:rPr>
              <w:t>String</w:t>
            </w:r>
            <w:bookmarkEnd w:id="806"/>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807" w:name="_MCCTEMPBM_CRPT71130190___7"/>
            <w:r w:rsidRPr="006436AF">
              <w:rPr>
                <w:rStyle w:val="Datatypechar"/>
              </w:rPr>
              <w:t>Integer</w:t>
            </w:r>
            <w:bookmarkEnd w:id="807"/>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808" w:name="_MCCTEMPBM_CRPT71130191___7"/>
            <w:r w:rsidRPr="006436AF">
              <w:rPr>
                <w:rStyle w:val="Datatypechar"/>
              </w:rPr>
              <w:t>Integer</w:t>
            </w:r>
            <w:bookmarkEnd w:id="808"/>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809" w:name="_MCCTEMPBM_CRPT71130192___7"/>
            <w:r w:rsidRPr="006436AF">
              <w:rPr>
                <w:rStyle w:val="Datatypechar"/>
              </w:rPr>
              <w:t>Integer</w:t>
            </w:r>
            <w:bookmarkEnd w:id="809"/>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810" w:name="_MCCTEMPBM_CRPT71130193___7"/>
            <w:r w:rsidRPr="006436AF">
              <w:rPr>
                <w:rStyle w:val="Datatypechar"/>
              </w:rPr>
              <w:t>String</w:t>
            </w:r>
            <w:bookmarkEnd w:id="810"/>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811" w:name="_MCCTEMPBM_CRPT71130194___7"/>
            <w:r w:rsidRPr="006436AF">
              <w:rPr>
                <w:rStyle w:val="Datatypechar"/>
              </w:rPr>
              <w:t>Integer</w:t>
            </w:r>
            <w:bookmarkEnd w:id="811"/>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812" w:name="_MCCTEMPBM_CRPT71130195___7"/>
            <w:r w:rsidRPr="006436AF">
              <w:rPr>
                <w:rStyle w:val="Datatypechar"/>
              </w:rPr>
              <w:t>Integer</w:t>
            </w:r>
            <w:bookmarkEnd w:id="812"/>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813" w:name="_MCCTEMPBM_CRPT71130196___7"/>
            <w:r w:rsidRPr="006436AF">
              <w:rPr>
                <w:rStyle w:val="Datatypechar"/>
              </w:rPr>
              <w:t>String</w:t>
            </w:r>
            <w:bookmarkEnd w:id="813"/>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814" w:name="_Toc68899574"/>
      <w:bookmarkStart w:id="815" w:name="_Toc71214325"/>
      <w:bookmarkStart w:id="816" w:name="_Toc71721999"/>
      <w:bookmarkStart w:id="817" w:name="_Toc74859051"/>
      <w:bookmarkStart w:id="818" w:name="_Toc161839459"/>
      <w:r w:rsidRPr="006436AF">
        <w:t>6.4.3.2</w:t>
      </w:r>
      <w:r w:rsidR="008C0ACA" w:rsidRPr="006436AF">
        <w:tab/>
      </w:r>
      <w:r w:rsidRPr="006436AF">
        <w:t>ServiceDataFlowDescription</w:t>
      </w:r>
      <w:r w:rsidR="003F3196" w:rsidRPr="006436AF">
        <w:t xml:space="preserve"> type</w:t>
      </w:r>
      <w:bookmarkEnd w:id="814"/>
      <w:bookmarkEnd w:id="815"/>
      <w:bookmarkEnd w:id="816"/>
      <w:bookmarkEnd w:id="817"/>
      <w:bookmarkEnd w:id="818"/>
    </w:p>
    <w:p w14:paraId="63E2C3C6" w14:textId="77777777" w:rsidR="00556763" w:rsidRPr="006436AF" w:rsidRDefault="00556763" w:rsidP="00556763">
      <w:pPr>
        <w:pStyle w:val="TH"/>
      </w:pPr>
      <w:bookmarkStart w:id="819" w:name="_Toc68899575"/>
      <w:bookmarkStart w:id="820" w:name="_Toc71214326"/>
      <w:bookmarkStart w:id="821" w:name="_Toc71722000"/>
      <w:bookmarkStart w:id="822"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23" w:name="_MCCTEMPBM_CRPT71130197___7"/>
            <w:r w:rsidRPr="006436AF">
              <w:rPr>
                <w:rStyle w:val="Datatypechar"/>
              </w:rPr>
              <w:t>IpPacketFilterSet</w:t>
            </w:r>
            <w:bookmarkEnd w:id="823"/>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24" w:name="_MCCTEMPBM_CRPT71130198___7"/>
            <w:r w:rsidRPr="006436AF">
              <w:rPr>
                <w:rStyle w:val="Datatypechar"/>
              </w:rPr>
              <w:t>string</w:t>
            </w:r>
            <w:bookmarkEnd w:id="824"/>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25" w:name="_Hlk142663857"/>
            <w:r w:rsidRPr="006436AF">
              <w:t>NOTE:</w:t>
            </w:r>
            <w:r w:rsidRPr="006436AF">
              <w:tab/>
              <w:t>Exactly one property shall be populated in objects of this type.</w:t>
            </w:r>
          </w:p>
        </w:tc>
      </w:tr>
      <w:bookmarkEnd w:id="825"/>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26" w:name="_Toc161839460"/>
      <w:r w:rsidRPr="006436AF">
        <w:t>6.4.3.3</w:t>
      </w:r>
      <w:r w:rsidRPr="006436AF">
        <w:tab/>
        <w:t>M5QoSSpecification</w:t>
      </w:r>
      <w:r w:rsidR="00A95734" w:rsidRPr="006436AF">
        <w:t xml:space="preserve"> type</w:t>
      </w:r>
      <w:bookmarkEnd w:id="819"/>
      <w:bookmarkEnd w:id="820"/>
      <w:bookmarkEnd w:id="821"/>
      <w:bookmarkEnd w:id="822"/>
      <w:bookmarkEnd w:id="826"/>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27" w:name="_MCCTEMPBM_CRPT71130199___7"/>
            <w:r w:rsidRPr="006436AF">
              <w:rPr>
                <w:rStyle w:val="Datatypechar"/>
              </w:rPr>
              <w:t>BitRate</w:t>
            </w:r>
            <w:bookmarkEnd w:id="827"/>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28" w:name="_MCCTEMPBM_CRPT71130200___7"/>
            <w:r w:rsidRPr="006436AF">
              <w:rPr>
                <w:rStyle w:val="Datatypechar"/>
              </w:rPr>
              <w:t>BitRate</w:t>
            </w:r>
            <w:bookmarkEnd w:id="828"/>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29" w:name="_MCCTEMPBM_CRPT71130201___7"/>
            <w:r w:rsidRPr="006436AF">
              <w:rPr>
                <w:rStyle w:val="Datatypechar"/>
              </w:rPr>
              <w:t>BitRate</w:t>
            </w:r>
            <w:bookmarkEnd w:id="829"/>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30" w:name="_MCCTEMPBM_CRPT71130202___7"/>
            <w:r w:rsidRPr="006436AF">
              <w:rPr>
                <w:rStyle w:val="Datatypechar"/>
              </w:rPr>
              <w:t>BitRate</w:t>
            </w:r>
            <w:bookmarkEnd w:id="830"/>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31" w:name="_MCCTEMPBM_CRPT71130203___7"/>
            <w:r w:rsidRPr="006436AF">
              <w:rPr>
                <w:rStyle w:val="Datatypechar"/>
              </w:rPr>
              <w:t>BitRate</w:t>
            </w:r>
            <w:bookmarkEnd w:id="831"/>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32" w:name="_MCCTEMPBM_CRPT71130204___7"/>
            <w:r w:rsidRPr="006436AF">
              <w:rPr>
                <w:rStyle w:val="Datatypechar"/>
              </w:rPr>
              <w:t>BitRate</w:t>
            </w:r>
            <w:bookmarkEnd w:id="832"/>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33" w:name="_MCCTEMPBM_CRPT71130205___7"/>
            <w:r w:rsidRPr="006436AF">
              <w:rPr>
                <w:rStyle w:val="Datatypechar"/>
              </w:rPr>
              <w:t>Integer</w:t>
            </w:r>
            <w:bookmarkEnd w:id="833"/>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34" w:name="_MCCTEMPBM_CRPT71130206___7"/>
            <w:r w:rsidRPr="006436AF">
              <w:rPr>
                <w:rStyle w:val="Datatypechar"/>
              </w:rPr>
              <w:t>Integer</w:t>
            </w:r>
            <w:bookmarkEnd w:id="834"/>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35" w:name="_Toc68899576"/>
      <w:bookmarkStart w:id="836" w:name="_Toc71214327"/>
      <w:bookmarkStart w:id="837" w:name="_Toc71722001"/>
      <w:bookmarkStart w:id="838" w:name="_Toc74859053"/>
      <w:bookmarkStart w:id="839" w:name="_Toc161839461"/>
      <w:r w:rsidRPr="006436AF">
        <w:t>6.4.3.4</w:t>
      </w:r>
      <w:r w:rsidR="008C0ACA" w:rsidRPr="006436AF">
        <w:tab/>
      </w:r>
      <w:r w:rsidRPr="006436AF">
        <w:t>M1QoSSpecification</w:t>
      </w:r>
      <w:r w:rsidR="00A95734" w:rsidRPr="006436AF">
        <w:t xml:space="preserve"> type</w:t>
      </w:r>
      <w:bookmarkEnd w:id="835"/>
      <w:bookmarkEnd w:id="836"/>
      <w:bookmarkEnd w:id="837"/>
      <w:bookmarkEnd w:id="838"/>
      <w:bookmarkEnd w:id="839"/>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40" w:name="_MCCTEMPBM_CRPT71130207___7"/>
            <w:r w:rsidRPr="006436AF">
              <w:rPr>
                <w:rStyle w:val="Datatypechar"/>
              </w:rPr>
              <w:t>String</w:t>
            </w:r>
            <w:bookmarkEnd w:id="840"/>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41" w:name="_MCCTEMPBM_CRPT71130208___7"/>
            <w:r w:rsidRPr="006436AF">
              <w:rPr>
                <w:rStyle w:val="Datatypechar"/>
              </w:rPr>
              <w:t>BitRate</w:t>
            </w:r>
            <w:bookmarkEnd w:id="841"/>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42" w:name="_MCCTEMPBM_CRPT71130209___7"/>
            <w:r w:rsidRPr="006436AF">
              <w:rPr>
                <w:rStyle w:val="Datatypechar"/>
              </w:rPr>
              <w:t>BitRate</w:t>
            </w:r>
            <w:bookmarkEnd w:id="842"/>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43" w:name="_MCCTEMPBM_CRPT71130210___7"/>
            <w:r w:rsidRPr="006436AF">
              <w:rPr>
                <w:rStyle w:val="Datatypechar"/>
              </w:rPr>
              <w:t>BitRate</w:t>
            </w:r>
            <w:bookmarkEnd w:id="843"/>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44" w:name="_MCCTEMPBM_CRPT71130211___7"/>
            <w:r w:rsidRPr="006436AF">
              <w:rPr>
                <w:rStyle w:val="Datatypechar"/>
              </w:rPr>
              <w:t>BitRate</w:t>
            </w:r>
            <w:bookmarkEnd w:id="844"/>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45" w:name="_MCCTEMPBM_CRPT71130212___7"/>
            <w:r w:rsidRPr="006436AF">
              <w:rPr>
                <w:rStyle w:val="Datatypechar"/>
              </w:rPr>
              <w:t>Integer</w:t>
            </w:r>
            <w:bookmarkEnd w:id="845"/>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46" w:name="_MCCTEMPBM_CRPT71130213___7"/>
            <w:r w:rsidRPr="006436AF">
              <w:rPr>
                <w:rStyle w:val="Datatypechar"/>
              </w:rPr>
              <w:t>Integer</w:t>
            </w:r>
            <w:bookmarkEnd w:id="846"/>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47" w:name="_Toc68899577"/>
      <w:bookmarkStart w:id="848" w:name="_Toc71214328"/>
      <w:bookmarkStart w:id="849" w:name="_Toc71722002"/>
      <w:bookmarkStart w:id="850" w:name="_Toc74859054"/>
      <w:bookmarkStart w:id="851" w:name="_Toc161839462"/>
      <w:r w:rsidRPr="006436AF">
        <w:lastRenderedPageBreak/>
        <w:t>6.4.3.5</w:t>
      </w:r>
      <w:r w:rsidR="008C0ACA" w:rsidRPr="006436AF">
        <w:tab/>
      </w:r>
      <w:r w:rsidRPr="006436AF">
        <w:t>ChargingSpecification</w:t>
      </w:r>
      <w:r w:rsidR="00A95734" w:rsidRPr="006436AF">
        <w:t xml:space="preserve"> type</w:t>
      </w:r>
      <w:bookmarkEnd w:id="847"/>
      <w:bookmarkEnd w:id="848"/>
      <w:bookmarkEnd w:id="849"/>
      <w:bookmarkEnd w:id="850"/>
      <w:bookmarkEnd w:id="851"/>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52"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53" w:name="_MCCTEMPBM_CRPT71130214___7"/>
            <w:r w:rsidRPr="006436AF">
              <w:rPr>
                <w:rStyle w:val="Datatypechar"/>
              </w:rPr>
              <w:t>SponId</w:t>
            </w:r>
            <w:bookmarkEnd w:id="853"/>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54" w:name="_MCCTEMPBM_CRPT71130215___7"/>
            <w:r w:rsidRPr="006436AF">
              <w:rPr>
                <w:rStyle w:val="Datatypechar"/>
              </w:rPr>
              <w:t>SponsoringStatus</w:t>
            </w:r>
            <w:bookmarkEnd w:id="854"/>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55" w:name="_MCCTEMPBM_CRPT71130216___7"/>
            <w:r w:rsidRPr="006436AF">
              <w:rPr>
                <w:rStyle w:val="Datatypechar"/>
              </w:rPr>
              <w:t>Array(</w:t>
            </w:r>
            <w:r w:rsidR="009F73BF" w:rsidRPr="006436AF">
              <w:rPr>
                <w:rStyle w:val="Datatypechar"/>
              </w:rPr>
              <w:t>Gpsi</w:t>
            </w:r>
            <w:r w:rsidRPr="006436AF">
              <w:rPr>
                <w:rStyle w:val="Datatypechar"/>
              </w:rPr>
              <w:t>)</w:t>
            </w:r>
            <w:bookmarkEnd w:id="855"/>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52"/>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56" w:name="_Toc68899578"/>
      <w:bookmarkStart w:id="857" w:name="_Toc71214329"/>
      <w:bookmarkStart w:id="858" w:name="_Toc71722003"/>
      <w:bookmarkStart w:id="859" w:name="_Toc74859055"/>
      <w:bookmarkStart w:id="860" w:name="_Toc161839463"/>
      <w:r w:rsidRPr="006436AF">
        <w:t>6.4.3.6</w:t>
      </w:r>
      <w:r w:rsidR="008C0ACA" w:rsidRPr="006436AF">
        <w:tab/>
      </w:r>
      <w:r w:rsidRPr="006436AF">
        <w:t>TypedLocation type</w:t>
      </w:r>
      <w:bookmarkEnd w:id="856"/>
      <w:bookmarkEnd w:id="857"/>
      <w:bookmarkEnd w:id="858"/>
      <w:bookmarkEnd w:id="859"/>
      <w:bookmarkEnd w:id="860"/>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61" w:name="_MCCTEMPBM_CRPT71130217___7"/>
            <w:r w:rsidRPr="006436AF">
              <w:rPr>
                <w:rStyle w:val="Datatypechar"/>
              </w:rPr>
              <w:t>CellIdentifierType</w:t>
            </w:r>
            <w:bookmarkEnd w:id="861"/>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62" w:name="_MCCTEMPBM_CRPT71130218___7"/>
            <w:r w:rsidRPr="006436AF">
              <w:rPr>
                <w:rStyle w:val="Datatypechar"/>
              </w:rPr>
              <w:t>string</w:t>
            </w:r>
            <w:bookmarkEnd w:id="862"/>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63" w:name="_Toc68899579"/>
      <w:bookmarkStart w:id="864" w:name="_Toc71214330"/>
      <w:bookmarkStart w:id="865" w:name="_Toc71722004"/>
      <w:bookmarkStart w:id="866" w:name="_Toc74859056"/>
      <w:bookmarkStart w:id="867" w:name="_Toc161839464"/>
      <w:r w:rsidRPr="006436AF">
        <w:t>6.4.3.7</w:t>
      </w:r>
      <w:r w:rsidRPr="006436AF">
        <w:tab/>
        <w:t>OperationSuccessResponse type</w:t>
      </w:r>
      <w:bookmarkEnd w:id="863"/>
      <w:bookmarkEnd w:id="864"/>
      <w:bookmarkEnd w:id="865"/>
      <w:bookmarkEnd w:id="866"/>
      <w:bookmarkEnd w:id="867"/>
    </w:p>
    <w:p w14:paraId="68196DE2" w14:textId="0DFB33EC" w:rsidR="00E90599" w:rsidRPr="006436AF" w:rsidRDefault="00E90599" w:rsidP="00E90599">
      <w:pPr>
        <w:keepNext/>
      </w:pPr>
      <w:bookmarkStart w:id="868"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68"/>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69" w:name="_MCCTEMPBM_CRPT71130220___7"/>
            <w:r w:rsidRPr="006436AF">
              <w:rPr>
                <w:rStyle w:val="Datatypechar"/>
              </w:rPr>
              <w:t>Boolean</w:t>
            </w:r>
            <w:bookmarkEnd w:id="869"/>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70" w:name="_MCCTEMPBM_CRPT71130221___7"/>
            <w:r w:rsidRPr="006436AF">
              <w:rPr>
                <w:rStyle w:val="Datatypechar"/>
              </w:rPr>
              <w:t>String</w:t>
            </w:r>
            <w:bookmarkEnd w:id="870"/>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71" w:name="_Toc68899580"/>
      <w:bookmarkStart w:id="872" w:name="_Toc71214331"/>
      <w:bookmarkStart w:id="873" w:name="_Toc71722005"/>
      <w:bookmarkStart w:id="874" w:name="_Toc74859057"/>
      <w:bookmarkStart w:id="875" w:name="_Toc161839465"/>
      <w:r w:rsidRPr="006436AF">
        <w:lastRenderedPageBreak/>
        <w:t>6.4.3.8</w:t>
      </w:r>
      <w:r w:rsidRPr="006436AF">
        <w:tab/>
        <w:t>EdgeProcessingEligibilityCriteria type</w:t>
      </w:r>
      <w:bookmarkEnd w:id="875"/>
    </w:p>
    <w:p w14:paraId="2633C2DF" w14:textId="7A474CFD" w:rsidR="00416D52" w:rsidRPr="006436AF" w:rsidRDefault="00416D52" w:rsidP="00416D52">
      <w:pPr>
        <w:keepNext/>
      </w:pPr>
      <w:bookmarkStart w:id="876" w:name="_MCCTEMPBM_CRPT71130222___7"/>
      <w:r w:rsidRPr="006436AF">
        <w:t xml:space="preserve">The </w:t>
      </w:r>
      <w:r w:rsidRPr="006436AF">
        <w:rPr>
          <w:rStyle w:val="Code"/>
        </w:rPr>
        <w:t>EdgeProcessingEligibilityCriteria</w:t>
      </w:r>
      <w:r w:rsidRPr="006436AF">
        <w:t xml:space="preserve"> type is specified in table 6.4.3.8-1 below:</w:t>
      </w:r>
    </w:p>
    <w:bookmarkEnd w:id="876"/>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77" w:name="_MCCTEMPBM_CRPT71130223___7"/>
            <w:r w:rsidRPr="006436AF">
              <w:rPr>
                <w:rStyle w:val="Datatypechar"/>
              </w:rPr>
              <w:t>array(Service‌DataFlow‌Description)</w:t>
            </w:r>
            <w:bookmarkEnd w:id="877"/>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78" w:name="_MCCTEMPBM_CRPT71130224___7"/>
            <w:r w:rsidRPr="006436AF">
              <w:rPr>
                <w:rStyle w:val="Datatypechar"/>
              </w:rPr>
              <w:t>array(Location‌Area5G)</w:t>
            </w:r>
            <w:bookmarkEnd w:id="878"/>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79" w:name="_MCCTEMPBM_CRPT71130225___7"/>
            <w:r w:rsidRPr="006436AF">
              <w:rPr>
                <w:rStyle w:val="Datatypechar"/>
              </w:rPr>
              <w:t>array(TimeWindow)</w:t>
            </w:r>
            <w:bookmarkEnd w:id="879"/>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80" w:name="_MCCTEMPBM_CRPT71130226___7"/>
            <w:r w:rsidRPr="006436AF">
              <w:rPr>
                <w:rStyle w:val="Datatypechar"/>
              </w:rPr>
              <w:t>boolean</w:t>
            </w:r>
            <w:bookmarkEnd w:id="880"/>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81" w:name="_Toc161839466"/>
      <w:r w:rsidRPr="006436AF">
        <w:t>6.4.3.</w:t>
      </w:r>
      <w:r w:rsidR="003F5229" w:rsidRPr="006436AF">
        <w:t>9</w:t>
      </w:r>
      <w:r w:rsidRPr="006436AF">
        <w:tab/>
        <w:t>EndpointAddress type</w:t>
      </w:r>
      <w:bookmarkEnd w:id="881"/>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82" w:name="_MCCTEMPBM_CRPT71130227___7"/>
            <w:r w:rsidRPr="006436AF">
              <w:rPr>
                <w:rStyle w:val="Datatypechar"/>
              </w:rPr>
              <w:t>Ipv4Addr</w:t>
            </w:r>
            <w:bookmarkEnd w:id="882"/>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83" w:name="_MCCTEMPBM_CRPT71130228___7"/>
            <w:r w:rsidRPr="006436AF">
              <w:rPr>
                <w:rStyle w:val="Datatypechar"/>
              </w:rPr>
              <w:t>Ipv6Addr</w:t>
            </w:r>
            <w:bookmarkEnd w:id="883"/>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84" w:name="_MCCTEMPBM_CRPT71130229___7"/>
            <w:r w:rsidRPr="006436AF">
              <w:rPr>
                <w:rStyle w:val="Datatypechar"/>
              </w:rPr>
              <w:t>Uinteger</w:t>
            </w:r>
            <w:bookmarkEnd w:id="884"/>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7EC7018C" w14:textId="77777777" w:rsidR="000C331D" w:rsidRDefault="000C331D" w:rsidP="000C331D">
      <w:pPr>
        <w:pStyle w:val="Heading4"/>
      </w:pPr>
      <w:bookmarkStart w:id="885" w:name="_Toc161839467"/>
      <w:r w:rsidRPr="00586B6B">
        <w:t>6.4.</w:t>
      </w:r>
      <w:r>
        <w:t>3.10</w:t>
      </w:r>
      <w:r w:rsidRPr="00586B6B">
        <w:tab/>
      </w:r>
      <w:r>
        <w:t xml:space="preserve">MediaStreamingSessionIdentification </w:t>
      </w:r>
      <w:r w:rsidRPr="00586B6B">
        <w:t>type</w:t>
      </w:r>
      <w:bookmarkEnd w:id="885"/>
    </w:p>
    <w:p w14:paraId="339341BC" w14:textId="77777777" w:rsidR="000C331D" w:rsidRPr="0053762A" w:rsidRDefault="000C331D" w:rsidP="000C331D">
      <w:r>
        <w:t>This data type is intended to be used as a building block in other data types.</w:t>
      </w:r>
    </w:p>
    <w:p w14:paraId="334D9619" w14:textId="77777777" w:rsidR="000C331D" w:rsidRDefault="000C331D" w:rsidP="000C331D">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0C331D" w14:paraId="6F5236AF" w14:textId="77777777" w:rsidTr="00BD1E98">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841DE4" w14:textId="77777777" w:rsidR="000C331D" w:rsidRDefault="000C331D"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7B8161" w14:textId="77777777" w:rsidR="000C331D" w:rsidRDefault="000C331D" w:rsidP="00BD1E98">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1F4000" w14:textId="77777777" w:rsidR="000C331D" w:rsidRDefault="000C331D" w:rsidP="00BD1E98">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E73110" w14:textId="77777777" w:rsidR="000C331D" w:rsidRDefault="000C331D" w:rsidP="00BD1E98">
            <w:pPr>
              <w:pStyle w:val="TAH"/>
              <w:rPr>
                <w:lang w:val="en-US"/>
              </w:rPr>
            </w:pPr>
            <w:r>
              <w:rPr>
                <w:lang w:val="en-US"/>
              </w:rPr>
              <w:t>Description</w:t>
            </w:r>
          </w:p>
        </w:tc>
      </w:tr>
      <w:tr w:rsidR="000C331D" w:rsidRPr="00315087" w14:paraId="1AFAE293" w14:textId="77777777" w:rsidTr="00BD1E98">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8CBCA" w14:textId="77777777" w:rsidR="000C331D" w:rsidRPr="00BF796F" w:rsidRDefault="000C331D" w:rsidP="00BD1E98">
            <w:pPr>
              <w:pStyle w:val="TAL"/>
              <w:rPr>
                <w:rStyle w:val="Code"/>
              </w:rPr>
            </w:pPr>
            <w:r>
              <w:rPr>
                <w:rStyle w:val="Code"/>
              </w:rPr>
              <w:t>s</w:t>
            </w:r>
            <w:r w:rsidRPr="00BF796F">
              <w:rPr>
                <w:rStyle w:val="Code"/>
              </w:rPr>
              <w:t>ession</w:t>
            </w:r>
            <w:r>
              <w:rPr>
                <w:rStyle w:val="Code"/>
              </w:rPr>
              <w:t>I</w:t>
            </w:r>
            <w:r w:rsidRPr="00BF796F">
              <w:rPr>
                <w:rStyle w:val="Code"/>
              </w:rPr>
              <w:t>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7ED3BC" w14:textId="77777777" w:rsidR="000C331D" w:rsidRPr="0055000F" w:rsidRDefault="000C331D" w:rsidP="00BD1E98">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D947D" w14:textId="77777777" w:rsidR="000C331D" w:rsidRPr="00424066" w:rsidRDefault="000C331D" w:rsidP="00BD1E98">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633F0" w14:textId="77777777" w:rsidR="000C331D" w:rsidRDefault="000C331D" w:rsidP="00BD1E98">
            <w:pPr>
              <w:pStyle w:val="TAL"/>
            </w:pPr>
            <w:r>
              <w:t>An identifier for a media streaming session.</w:t>
            </w:r>
          </w:p>
          <w:p w14:paraId="59833E53" w14:textId="77777777" w:rsidR="000C331D" w:rsidRPr="00315087" w:rsidRDefault="000C331D" w:rsidP="00BD1E98">
            <w:pPr>
              <w:pStyle w:val="TALcontinuation"/>
              <w:spacing w:before="60"/>
            </w:pPr>
            <w:r>
              <w:t>This should not contain any user-identifiable data.</w:t>
            </w:r>
          </w:p>
        </w:tc>
      </w:tr>
    </w:tbl>
    <w:p w14:paraId="25D2F4E0" w14:textId="77777777" w:rsidR="000C331D" w:rsidRDefault="000C331D" w:rsidP="000C331D"/>
    <w:p w14:paraId="49330D84" w14:textId="77777777" w:rsidR="000C331D" w:rsidRDefault="000C331D" w:rsidP="000C331D">
      <w:pPr>
        <w:pStyle w:val="Heading4"/>
      </w:pPr>
      <w:bookmarkStart w:id="886" w:name="_Toc161839468"/>
      <w:r>
        <w:lastRenderedPageBreak/>
        <w:t>6.4.3.11</w:t>
      </w:r>
      <w:r>
        <w:tab/>
        <w:t>MediaStreamingAccess type</w:t>
      </w:r>
      <w:bookmarkEnd w:id="886"/>
    </w:p>
    <w:p w14:paraId="469A692E" w14:textId="77777777" w:rsidR="000C331D" w:rsidRDefault="000C331D" w:rsidP="000C331D">
      <w:r>
        <w:t>This data type is intended to be used as a building block in other data types.</w:t>
      </w:r>
    </w:p>
    <w:p w14:paraId="2CC1D697" w14:textId="77777777" w:rsidR="000C331D" w:rsidRPr="0053762A" w:rsidRDefault="000C331D" w:rsidP="000C331D">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0C331D" w14:paraId="39B1F3BA"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522045" w14:textId="77777777" w:rsidR="000C331D" w:rsidRDefault="000C331D"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0ACC080" w14:textId="77777777" w:rsidR="000C331D" w:rsidRDefault="000C331D"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E61A247" w14:textId="77777777" w:rsidR="000C331D" w:rsidRDefault="000C331D"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9B44FA" w14:textId="77777777" w:rsidR="000C331D" w:rsidRDefault="000C331D" w:rsidP="00BD1E98">
            <w:pPr>
              <w:pStyle w:val="TAH"/>
              <w:rPr>
                <w:lang w:val="en-US"/>
              </w:rPr>
            </w:pPr>
            <w:r>
              <w:rPr>
                <w:lang w:val="en-US"/>
              </w:rPr>
              <w:t>Description</w:t>
            </w:r>
          </w:p>
        </w:tc>
      </w:tr>
      <w:tr w:rsidR="000C331D" w14:paraId="1A769A5F" w14:textId="77777777" w:rsidTr="00BD1E98">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ADFF64A" w14:textId="77777777" w:rsidR="000C331D" w:rsidRPr="00BF796F" w:rsidRDefault="000C331D" w:rsidP="00BD1E98">
            <w:pPr>
              <w:pStyle w:val="TAL"/>
              <w:rPr>
                <w:rStyle w:val="Code"/>
              </w:rPr>
            </w:pPr>
            <w:r>
              <w:rPr>
                <w:rStyle w:val="Code"/>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CF87F46" w14:textId="77777777" w:rsidR="000C331D" w:rsidRPr="00BF796F" w:rsidRDefault="000C331D" w:rsidP="00BD1E98">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4378D26" w14:textId="77777777" w:rsidR="000C331D" w:rsidRDefault="000C331D" w:rsidP="00BD1E98">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22EDA39" w14:textId="77777777" w:rsidR="000C331D" w:rsidRDefault="000C331D" w:rsidP="00BD1E98">
            <w:pPr>
              <w:pStyle w:val="TAL"/>
              <w:rPr>
                <w:lang w:val="en-US"/>
              </w:rPr>
            </w:pPr>
            <w:r>
              <w:t>The endpoint address of the Media Stream Handler accessing the 5GMS AS. (See clause 6.4.3.8.)</w:t>
            </w:r>
          </w:p>
        </w:tc>
      </w:tr>
      <w:tr w:rsidR="000C331D" w14:paraId="3F3B78D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0CE3EF" w14:textId="77777777" w:rsidR="000C331D" w:rsidRPr="00DB165B" w:rsidRDefault="000C331D" w:rsidP="00BD1E98">
            <w:pPr>
              <w:pStyle w:val="TAL"/>
              <w:keepNext w:val="0"/>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13539" w14:textId="77777777" w:rsidR="000C331D" w:rsidRPr="00BF796F" w:rsidRDefault="000C331D" w:rsidP="00BD1E98">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B386AD" w14:textId="77777777" w:rsidR="000C331D" w:rsidRDefault="000C331D" w:rsidP="00BD1E98">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4272CF" w14:textId="77777777" w:rsidR="000C331D" w:rsidRDefault="000C331D" w:rsidP="00BD1E98">
            <w:pPr>
              <w:pStyle w:val="TAL"/>
              <w:keepNext w:val="0"/>
              <w:rPr>
                <w:lang w:val="en-US"/>
              </w:rPr>
            </w:pPr>
            <w:r>
              <w:t>The service endpoint on the 5GMS AS to which the Media Stream Handler is connected. (See clause 6.4.3.8.)</w:t>
            </w:r>
          </w:p>
        </w:tc>
      </w:tr>
      <w:tr w:rsidR="000C331D" w14:paraId="152980F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97C3DE" w14:textId="77777777" w:rsidR="000C331D" w:rsidRPr="00BF796F" w:rsidRDefault="000C331D" w:rsidP="00BD1E98">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20DD7" w14:textId="77777777" w:rsidR="000C331D" w:rsidRPr="00BF796F"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9C40D" w14:textId="77777777" w:rsidR="000C331D" w:rsidRDefault="000C331D"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83037C" w14:textId="77777777" w:rsidR="000C331D" w:rsidRDefault="000C331D" w:rsidP="00BD1E98">
            <w:pPr>
              <w:pStyle w:val="TAL"/>
            </w:pPr>
            <w:r>
              <w:t>Details of the HTTP request message submitted to the 5GMS AS by the Media Stream Handler for this media access.</w:t>
            </w:r>
          </w:p>
        </w:tc>
      </w:tr>
      <w:tr w:rsidR="000C331D" w14:paraId="5A52D1A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46FAB" w14:textId="77777777" w:rsidR="000C331D" w:rsidRPr="00BF796F" w:rsidRDefault="000C331D" w:rsidP="00BD1E98">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F653"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283BA"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44B8A" w14:textId="77777777" w:rsidR="000C331D" w:rsidRDefault="000C331D" w:rsidP="00BD1E98">
            <w:pPr>
              <w:pStyle w:val="TAL"/>
              <w:rPr>
                <w:lang w:val="en-US"/>
              </w:rPr>
            </w:pPr>
            <w:r>
              <w:t>The request method.</w:t>
            </w:r>
          </w:p>
        </w:tc>
      </w:tr>
      <w:tr w:rsidR="000C331D" w14:paraId="2D7A65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1DA3" w14:textId="77777777" w:rsidR="000C331D" w:rsidRPr="00BF796F" w:rsidRDefault="000C331D" w:rsidP="00BD1E98">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4C1BE" w14:textId="77777777" w:rsidR="000C331D" w:rsidRPr="00BF796F" w:rsidRDefault="000C331D" w:rsidP="00BD1E98">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97375"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F3CC1" w14:textId="77777777" w:rsidR="000C331D" w:rsidRDefault="000C331D" w:rsidP="00BD1E98">
            <w:pPr>
              <w:pStyle w:val="TAL"/>
              <w:rPr>
                <w:lang w:val="en-US"/>
              </w:rPr>
            </w:pPr>
            <w:r>
              <w:t>The request URL. (See table 6.4.2</w:t>
            </w:r>
            <w:r>
              <w:noBreakHyphen/>
              <w:t>1.)</w:t>
            </w:r>
          </w:p>
        </w:tc>
      </w:tr>
      <w:tr w:rsidR="000C331D" w14:paraId="03FBF9D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1CA6" w14:textId="77777777" w:rsidR="000C331D" w:rsidRPr="00BF796F" w:rsidRDefault="000C331D" w:rsidP="00BD1E98">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62EED7"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15C1E"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E78C3E" w14:textId="77777777" w:rsidR="000C331D" w:rsidRDefault="000C331D" w:rsidP="00BD1E98">
            <w:pPr>
              <w:pStyle w:val="TAL"/>
              <w:rPr>
                <w:lang w:val="en-US"/>
              </w:rPr>
            </w:pPr>
            <w:r>
              <w:t>The HTTP protocol version, e.g., "HTTP/1.1".</w:t>
            </w:r>
          </w:p>
        </w:tc>
      </w:tr>
      <w:tr w:rsidR="000C331D" w14:paraId="3BEEAE0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ACACB5" w14:textId="77777777" w:rsidR="000C331D" w:rsidRPr="00BF796F" w:rsidRDefault="000C331D" w:rsidP="00BD1E98">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6A8268"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9A3ED"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B29442" w14:textId="77777777" w:rsidR="000C331D" w:rsidRDefault="000C331D" w:rsidP="00BD1E98">
            <w:pPr>
              <w:pStyle w:val="TAL"/>
              <w:rPr>
                <w:lang w:val="en-US"/>
              </w:rPr>
            </w:pPr>
            <w:r>
              <w:t xml:space="preserve">The value of the </w:t>
            </w:r>
            <w:r>
              <w:rPr>
                <w:rStyle w:val="HTTPHeader"/>
              </w:rPr>
              <w:t>Range</w:t>
            </w:r>
            <w:r>
              <w:t xml:space="preserve"> request header, if present.</w:t>
            </w:r>
          </w:p>
        </w:tc>
      </w:tr>
      <w:tr w:rsidR="000C331D" w14:paraId="2FDCA9A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96F45F" w14:textId="77777777" w:rsidR="000C331D" w:rsidRPr="00BF796F" w:rsidRDefault="000C331D" w:rsidP="00BD1E98">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29B256"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AB4E35"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40D3E" w14:textId="77777777" w:rsidR="000C331D" w:rsidRDefault="000C331D" w:rsidP="00BD1E98">
            <w:pPr>
              <w:pStyle w:val="TAL"/>
              <w:rPr>
                <w:lang w:val="en-US"/>
              </w:rPr>
            </w:pPr>
            <w:r>
              <w:t>The total number of bytes in the request message.</w:t>
            </w:r>
          </w:p>
        </w:tc>
      </w:tr>
      <w:tr w:rsidR="000C331D" w14:paraId="2BA34BC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65A3B1" w14:textId="77777777" w:rsidR="000C331D" w:rsidRPr="00BF796F" w:rsidRDefault="000C331D"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59B56"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50A82"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50F604" w14:textId="77777777" w:rsidR="000C331D" w:rsidRDefault="000C331D" w:rsidP="00BD1E98">
            <w:pPr>
              <w:pStyle w:val="TAL"/>
            </w:pPr>
            <w:r>
              <w:t>The number of bytes supplied by the Media Stream Handler in the HTTP request message body.</w:t>
            </w:r>
          </w:p>
          <w:p w14:paraId="4DFADAA8" w14:textId="77777777" w:rsidR="000C331D" w:rsidRDefault="000C331D" w:rsidP="00BD1E98">
            <w:pPr>
              <w:pStyle w:val="TALcontinuation"/>
              <w:spacing w:before="60"/>
              <w:rPr>
                <w:lang w:val="en-US"/>
              </w:rPr>
            </w:pPr>
            <w:r>
              <w:t>Zero if there is no request body.</w:t>
            </w:r>
          </w:p>
        </w:tc>
      </w:tr>
      <w:tr w:rsidR="000C331D" w14:paraId="2C773BE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9DF418" w14:textId="77777777" w:rsidR="000C331D" w:rsidRDefault="000C331D" w:rsidP="00BD1E98">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AA1368" w14:textId="77777777" w:rsidR="000C331D"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B7830D" w14:textId="77777777" w:rsidR="000C331D" w:rsidRDefault="000C331D" w:rsidP="00BD1E98">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B76BE" w14:textId="77777777" w:rsidR="000C331D" w:rsidRDefault="000C331D" w:rsidP="00BD1E98">
            <w:pPr>
              <w:pStyle w:val="TAL"/>
            </w:pPr>
            <w:r>
              <w:t>The MIME content type of the request message, if any.</w:t>
            </w:r>
          </w:p>
        </w:tc>
      </w:tr>
      <w:tr w:rsidR="000C331D" w14:paraId="7584E8D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40ECF1" w14:textId="77777777" w:rsidR="000C331D" w:rsidRPr="00BF796F" w:rsidRDefault="000C331D" w:rsidP="00BD1E98">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EE152"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A6E5B9"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C7C95D" w14:textId="77777777" w:rsidR="000C331D" w:rsidRDefault="000C331D" w:rsidP="00BD1E98">
            <w:pPr>
              <w:pStyle w:val="TAL"/>
              <w:rPr>
                <w:lang w:val="en-US"/>
              </w:rPr>
            </w:pPr>
            <w:r>
              <w:t xml:space="preserve">A string describing the requesting Media Stream Handler, if it supplies a </w:t>
            </w:r>
            <w:r w:rsidRPr="00E84289">
              <w:rPr>
                <w:rStyle w:val="HTTPHeader"/>
              </w:rPr>
              <w:t>User-Agent</w:t>
            </w:r>
            <w:r>
              <w:t xml:space="preserve"> request header.</w:t>
            </w:r>
          </w:p>
        </w:tc>
      </w:tr>
      <w:tr w:rsidR="000C331D" w14:paraId="47895FF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B49D" w14:textId="77777777" w:rsidR="000C331D" w:rsidRPr="00BF796F" w:rsidRDefault="000C331D" w:rsidP="00BD1E98">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E8E2D" w14:textId="77777777" w:rsidR="000C331D" w:rsidRPr="00BF796F" w:rsidRDefault="000C331D"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B13575" w14:textId="77777777" w:rsidR="000C331D" w:rsidRDefault="000C331D" w:rsidP="00BD1E98">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C8C91" w14:textId="77777777" w:rsidR="000C331D" w:rsidRDefault="000C331D" w:rsidP="00BD1E98">
            <w:pPr>
              <w:pStyle w:val="TAL"/>
              <w:rPr>
                <w:lang w:val="en-US"/>
              </w:rPr>
            </w:pPr>
            <w:r>
              <w:t>A string identifying the user that made the access, if supplied.</w:t>
            </w:r>
          </w:p>
        </w:tc>
      </w:tr>
      <w:tr w:rsidR="000C331D" w14:paraId="03AA4C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30634" w14:textId="77777777" w:rsidR="000C331D" w:rsidRPr="00BF796F" w:rsidRDefault="000C331D" w:rsidP="00BD1E98">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1EEAD" w14:textId="77777777" w:rsidR="000C331D" w:rsidRPr="00BF796F" w:rsidRDefault="000C331D" w:rsidP="00BD1E98">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AE515E" w14:textId="77777777" w:rsidR="000C331D" w:rsidRDefault="000C331D" w:rsidP="00BD1E98">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7459EA" w14:textId="77777777" w:rsidR="000C331D" w:rsidRDefault="000C331D" w:rsidP="00BD1E98">
            <w:pPr>
              <w:pStyle w:val="TAL"/>
              <w:keepNext w:val="0"/>
              <w:rPr>
                <w:lang w:val="en-US"/>
              </w:rPr>
            </w:pPr>
            <w:r>
              <w:t xml:space="preserve">The URL that the Media Player reports being referred from, if the </w:t>
            </w:r>
            <w:r w:rsidRPr="00E84289">
              <w:rPr>
                <w:rStyle w:val="HTTPHeader"/>
              </w:rPr>
              <w:t>Referer</w:t>
            </w:r>
            <w:r>
              <w:t xml:space="preserve"> request header is supplied. (See table 6.4.2</w:t>
            </w:r>
            <w:r>
              <w:noBreakHyphen/>
              <w:t>1.)</w:t>
            </w:r>
          </w:p>
        </w:tc>
      </w:tr>
      <w:tr w:rsidR="000C331D" w14:paraId="1B2E0F3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546301" w14:textId="77777777" w:rsidR="000C331D" w:rsidRPr="00BF796F" w:rsidRDefault="000C331D" w:rsidP="00BD1E98">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6DC3B" w14:textId="77777777" w:rsidR="000C331D" w:rsidRPr="00BF796F" w:rsidRDefault="000C331D" w:rsidP="00BD1E98">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B861E" w14:textId="77777777" w:rsidR="000C331D" w:rsidRDefault="000C331D" w:rsidP="00BD1E98">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52010" w14:textId="77777777" w:rsidR="000C331D" w:rsidRDefault="000C331D" w:rsidP="00BD1E98">
            <w:pPr>
              <w:pStyle w:val="TAL"/>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CDBE6B1" w14:textId="77777777" w:rsidR="000C331D" w:rsidRDefault="000C331D" w:rsidP="00BD1E98">
            <w:pPr>
              <w:pStyle w:val="TALcontinuation"/>
              <w:spacing w:before="60"/>
              <w:rPr>
                <w:lang w:val="en-US"/>
              </w:rPr>
            </w:pPr>
            <w:r>
              <w:t>For non-caching implementations of the 5GMS AS, the property shall be omitted.</w:t>
            </w:r>
          </w:p>
        </w:tc>
      </w:tr>
      <w:tr w:rsidR="000C331D" w14:paraId="7A67FDF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0953B7" w14:textId="77777777" w:rsidR="000C331D" w:rsidRPr="00BF796F" w:rsidRDefault="000C331D" w:rsidP="00BD1E98">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DD84EB" w14:textId="77777777" w:rsidR="000C331D" w:rsidRPr="00BF796F"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412BB9" w14:textId="77777777" w:rsidR="000C331D" w:rsidRDefault="000C331D"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737E3" w14:textId="77777777" w:rsidR="000C331D" w:rsidRDefault="000C331D" w:rsidP="00BD1E98">
            <w:pPr>
              <w:pStyle w:val="TAL"/>
            </w:pPr>
            <w:r>
              <w:t>Details of the HTTP response message returned by the 5GMS AS to the Media Stream Handler for this media access.</w:t>
            </w:r>
          </w:p>
        </w:tc>
      </w:tr>
      <w:tr w:rsidR="000C331D" w14:paraId="462DFF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5F7C6" w14:textId="77777777" w:rsidR="000C331D" w:rsidRPr="00BF796F" w:rsidRDefault="000C331D" w:rsidP="00BD1E98">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F05B9"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B7D26"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CFDB7" w14:textId="77777777" w:rsidR="000C331D" w:rsidRDefault="000C331D" w:rsidP="00BD1E98">
            <w:pPr>
              <w:pStyle w:val="TAL"/>
              <w:rPr>
                <w:lang w:val="en-US"/>
              </w:rPr>
            </w:pPr>
            <w:r>
              <w:t>The HTTP response code.</w:t>
            </w:r>
          </w:p>
        </w:tc>
      </w:tr>
      <w:tr w:rsidR="000C331D" w14:paraId="6E6B38F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C18031" w14:textId="77777777" w:rsidR="000C331D" w:rsidRPr="00BF796F" w:rsidRDefault="000C331D" w:rsidP="00BD1E98">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FD35C"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C3820"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421D4E" w14:textId="77777777" w:rsidR="000C331D" w:rsidRDefault="000C331D" w:rsidP="00BD1E98">
            <w:pPr>
              <w:pStyle w:val="TAL"/>
              <w:rPr>
                <w:lang w:val="en-US"/>
              </w:rPr>
            </w:pPr>
            <w:r>
              <w:t>The total number of bytes in the response message.</w:t>
            </w:r>
          </w:p>
        </w:tc>
      </w:tr>
      <w:tr w:rsidR="000C331D" w14:paraId="3E141AE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7435D7" w14:textId="77777777" w:rsidR="000C331D" w:rsidRPr="00BF796F" w:rsidRDefault="000C331D"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424D40"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A696B"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CAE730" w14:textId="77777777" w:rsidR="000C331D" w:rsidRDefault="000C331D" w:rsidP="00BD1E98">
            <w:pPr>
              <w:pStyle w:val="TAL"/>
              <w:rPr>
                <w:lang w:val="en-US"/>
              </w:rPr>
            </w:pPr>
            <w:r>
              <w:t>The number of bytes in the HTTP response message body.</w:t>
            </w:r>
          </w:p>
        </w:tc>
      </w:tr>
      <w:tr w:rsidR="000C331D" w14:paraId="354AE5F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59743A" w14:textId="77777777" w:rsidR="000C331D" w:rsidRDefault="000C331D" w:rsidP="00BD1E98">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CC9A28" w14:textId="77777777" w:rsidR="000C331D" w:rsidRDefault="000C331D"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42B624" w14:textId="77777777" w:rsidR="000C331D" w:rsidRDefault="000C331D" w:rsidP="00BD1E98">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2531B" w14:textId="77777777" w:rsidR="000C331D" w:rsidRDefault="000C331D" w:rsidP="00BD1E98">
            <w:pPr>
              <w:pStyle w:val="TAL"/>
              <w:keepNext w:val="0"/>
            </w:pPr>
            <w:r>
              <w:t>The MIME content type of response message, if any.</w:t>
            </w:r>
          </w:p>
        </w:tc>
      </w:tr>
      <w:tr w:rsidR="000C331D" w14:paraId="21D5B6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65D0B6" w14:textId="77777777" w:rsidR="000C331D" w:rsidRPr="00BF796F" w:rsidRDefault="000C331D" w:rsidP="00BD1E98">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0499A0" w14:textId="77777777" w:rsidR="000C331D" w:rsidRPr="00BF796F" w:rsidRDefault="000C331D" w:rsidP="00BD1E98">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68238" w14:textId="77777777" w:rsidR="000C331D" w:rsidRDefault="000C331D" w:rsidP="00BD1E98">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3E51D1" w14:textId="77777777" w:rsidR="000C331D" w:rsidRDefault="000C331D" w:rsidP="00BD1E98">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0C331D" w14:paraId="2BC234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8D4E9" w14:textId="77777777" w:rsidR="000C331D" w:rsidRDefault="000C331D" w:rsidP="00BD1E98">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6CA471" w14:textId="77777777" w:rsidR="000C331D" w:rsidRDefault="000C331D" w:rsidP="00BD1E98">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D6CEE" w14:textId="77777777" w:rsidR="000C331D" w:rsidRDefault="000C331D" w:rsidP="00BD1E98">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88CE7" w14:textId="77777777" w:rsidR="000C331D" w:rsidRDefault="000C331D" w:rsidP="00BD1E98">
            <w:pPr>
              <w:pStyle w:val="TAL"/>
            </w:pPr>
            <w:r>
              <w:t>Metrics about the performance of the transport connection underlying the HTTP session serving this media access.</w:t>
            </w:r>
          </w:p>
        </w:tc>
      </w:tr>
      <w:tr w:rsidR="000C331D" w14:paraId="496157F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FA156" w14:textId="77777777" w:rsidR="000C331D" w:rsidRPr="00BF796F" w:rsidRDefault="000C331D" w:rsidP="00BD1E98">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BD4581" w14:textId="77777777" w:rsidR="000C331D" w:rsidRPr="00BF796F" w:rsidRDefault="000C331D" w:rsidP="00BD1E98">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0658B"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44CC0" w14:textId="77777777" w:rsidR="000C331D" w:rsidRDefault="000C331D" w:rsidP="00BD1E98">
            <w:pPr>
              <w:pStyle w:val="TAL"/>
              <w:rPr>
                <w:lang w:val="en-US"/>
              </w:rPr>
            </w:pPr>
            <w:r>
              <w:t>A rolling mean average, expressed in milliseconds, of the network round-trip time for the HTTP session.</w:t>
            </w:r>
          </w:p>
        </w:tc>
      </w:tr>
      <w:tr w:rsidR="000C331D" w:rsidRPr="00131334" w14:paraId="3B2A115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795084" w14:textId="77777777" w:rsidR="000C331D" w:rsidRPr="00BF796F" w:rsidRDefault="000C331D" w:rsidP="00BD1E98">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1295FE" w14:textId="77777777" w:rsidR="000C331D" w:rsidRPr="00BF796F" w:rsidRDefault="000C331D" w:rsidP="00BD1E98">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11A66"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8ED3" w14:textId="77777777" w:rsidR="000C331D" w:rsidRPr="00131334" w:rsidRDefault="000C331D" w:rsidP="00BD1E98">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0C331D" w14:paraId="1CC795D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80488" w14:textId="77777777" w:rsidR="000C331D" w:rsidRPr="00BF796F" w:rsidRDefault="000C331D" w:rsidP="00BD1E98">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2ABA5" w14:textId="77777777" w:rsidR="000C331D" w:rsidRPr="00BF796F" w:rsidRDefault="000C331D" w:rsidP="00BD1E98">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FDBC4" w14:textId="77777777" w:rsidR="000C331D" w:rsidRDefault="000C331D"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ECDBD" w14:textId="77777777" w:rsidR="000C331D" w:rsidRDefault="000C331D" w:rsidP="00BD1E98">
            <w:pPr>
              <w:pStyle w:val="TAL"/>
              <w:rPr>
                <w:lang w:val="en-US"/>
              </w:rPr>
            </w:pPr>
            <w:r>
              <w:t>The current size (in bytes) of the congestion window for the transport connection underlying the HTTP session.</w:t>
            </w:r>
          </w:p>
        </w:tc>
      </w:tr>
    </w:tbl>
    <w:p w14:paraId="2FCC2C34" w14:textId="77777777" w:rsidR="000C331D" w:rsidRDefault="000C331D" w:rsidP="000C331D">
      <w:pPr>
        <w:spacing w:after="0"/>
        <w:rPr>
          <w:rFonts w:eastAsia="Yu Gothic UI"/>
        </w:rPr>
      </w:pPr>
    </w:p>
    <w:p w14:paraId="3903993B" w14:textId="77777777" w:rsidR="000C331D" w:rsidRDefault="000C331D" w:rsidP="000C331D">
      <w:pPr>
        <w:pStyle w:val="Heading4"/>
      </w:pPr>
      <w:bookmarkStart w:id="887" w:name="_Toc161839469"/>
      <w:r>
        <w:lastRenderedPageBreak/>
        <w:t>6.4.3.12</w:t>
      </w:r>
      <w:r>
        <w:tab/>
        <w:t>NetworkAssistanceInvocation type</w:t>
      </w:r>
      <w:bookmarkEnd w:id="887"/>
    </w:p>
    <w:p w14:paraId="5A1A497E" w14:textId="77777777" w:rsidR="000C331D" w:rsidRDefault="000C331D" w:rsidP="000C331D">
      <w:pPr>
        <w:keepNext/>
      </w:pPr>
      <w:r>
        <w:t>This data type is intended to be used as a building block in other data types.</w:t>
      </w:r>
    </w:p>
    <w:p w14:paraId="3D82578A" w14:textId="77777777" w:rsidR="000C331D" w:rsidRPr="0053762A" w:rsidRDefault="000C331D" w:rsidP="000C331D">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0C331D" w14:paraId="48570BB9" w14:textId="77777777" w:rsidTr="00BD1E98">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53122" w14:textId="77777777" w:rsidR="000C331D" w:rsidRDefault="000C331D"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1AC3AF" w14:textId="77777777" w:rsidR="000C331D" w:rsidRDefault="000C331D"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D204B6" w14:textId="77777777" w:rsidR="000C331D" w:rsidRDefault="000C331D"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0BA8C9" w14:textId="77777777" w:rsidR="000C331D" w:rsidRDefault="000C331D" w:rsidP="00BD1E98">
            <w:pPr>
              <w:pStyle w:val="TAH"/>
              <w:rPr>
                <w:lang w:val="en-US"/>
              </w:rPr>
            </w:pPr>
            <w:r>
              <w:rPr>
                <w:lang w:val="en-US"/>
              </w:rPr>
              <w:t>Description</w:t>
            </w:r>
          </w:p>
        </w:tc>
      </w:tr>
      <w:tr w:rsidR="000C331D" w:rsidRPr="00C0275C" w14:paraId="2DFD361D"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996D7" w14:textId="77777777" w:rsidR="000C331D" w:rsidRDefault="000C331D"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C9FC1" w14:textId="77777777" w:rsidR="000C331D" w:rsidRDefault="000C331D"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198D4D"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E82D0" w14:textId="77777777" w:rsidR="000C331D" w:rsidRPr="00D457F2" w:rsidRDefault="000C331D" w:rsidP="00BD1E98">
            <w:pPr>
              <w:pStyle w:val="TAL"/>
            </w:pPr>
            <w:r>
              <w:t>Identifying the Policy Template (if any) referenced by the Media Session Handler in the parent Network Assistance Session.</w:t>
            </w:r>
          </w:p>
        </w:tc>
      </w:tr>
      <w:tr w:rsidR="000C331D" w:rsidRPr="00C0275C" w14:paraId="5387D62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11B420" w14:textId="77777777" w:rsidR="000C331D" w:rsidRDefault="000C331D"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38154D" w14:textId="77777777" w:rsidR="000C331D" w:rsidRDefault="000C331D"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961779"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0F3109" w14:textId="77777777" w:rsidR="000C331D" w:rsidRDefault="000C331D" w:rsidP="00BD1E98">
            <w:pPr>
              <w:pStyle w:val="TAL"/>
            </w:pPr>
            <w:r>
              <w:t>If present, a set of one or more Service Data Flow Descriptions (see clause 6.4.3.1) to which the Network Assistance session has been applied.</w:t>
            </w:r>
          </w:p>
          <w:p w14:paraId="18D8E2F7" w14:textId="77777777" w:rsidR="000C331D" w:rsidRPr="00570346" w:rsidRDefault="000C331D" w:rsidP="00BD1E98">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0C331D" w:rsidRPr="00C0275C" w14:paraId="411ECEE5"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F6765" w14:textId="77777777" w:rsidR="000C331D" w:rsidRDefault="000C331D"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9E3D45" w14:textId="77777777" w:rsidR="000C331D" w:rsidRDefault="000C331D"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A16704"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9F452" w14:textId="77777777" w:rsidR="000C331D" w:rsidRDefault="000C331D" w:rsidP="00BD1E98">
            <w:pPr>
              <w:pStyle w:val="TAL"/>
            </w:pPr>
            <w:r>
              <w:t>The network QoS parameters (if any) requested by the Media Session Handler from the 5GMS AF in the parent Network Assistance Session or from the RAN (see clause 6.4.3.13)</w:t>
            </w:r>
            <w:r w:rsidRPr="001F2122">
              <w:t>.</w:t>
            </w:r>
          </w:p>
        </w:tc>
      </w:tr>
      <w:tr w:rsidR="000C331D" w:rsidRPr="00C0275C" w14:paraId="40A25AFB"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F4109D" w14:textId="77777777" w:rsidR="000C331D" w:rsidRDefault="000C331D" w:rsidP="00BD1E98">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2E46AE" w14:textId="77777777" w:rsidR="000C331D" w:rsidRDefault="000C331D"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5A4D69" w14:textId="77777777" w:rsidR="000C331D" w:rsidRDefault="000C331D"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58AAEF" w14:textId="77777777" w:rsidR="000C331D" w:rsidRDefault="000C331D" w:rsidP="00BD1E98">
            <w:pPr>
              <w:pStyle w:val="TAL"/>
            </w:pPr>
            <w:r>
              <w:t>The network QoS parameters (if any) recommended to the Media Session Handler by the 5GMS AF in the parent Network Assistance Session or by the RAN.</w:t>
            </w:r>
          </w:p>
        </w:tc>
      </w:tr>
      <w:tr w:rsidR="000C331D" w:rsidRPr="00C0275C" w14:paraId="692D8057"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F8925F4" w14:textId="77777777" w:rsidR="000C331D" w:rsidRDefault="000C331D"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81C228" w14:textId="77777777" w:rsidR="000C331D" w:rsidRDefault="000C331D" w:rsidP="00BD1E98">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023B10" w14:textId="77777777" w:rsidR="000C331D" w:rsidRDefault="000C331D"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A0E067" w14:textId="77777777" w:rsidR="000C331D" w:rsidRDefault="000C331D"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DB88B" w14:textId="77777777" w:rsidR="000C331D" w:rsidRDefault="000C331D" w:rsidP="00BD1E98">
            <w:pPr>
              <w:pStyle w:val="TAL"/>
            </w:pPr>
            <w:r>
              <w:t>The maximum recommended bit rate.</w:t>
            </w:r>
          </w:p>
        </w:tc>
      </w:tr>
      <w:tr w:rsidR="000C331D" w:rsidRPr="00C0275C" w14:paraId="4A9CFA4A"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A16D43" w14:textId="77777777" w:rsidR="000C331D" w:rsidRDefault="000C331D"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E96D24" w14:textId="77777777" w:rsidR="000C331D" w:rsidRDefault="000C331D" w:rsidP="00BD1E98">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0CFB0F" w14:textId="77777777" w:rsidR="000C331D" w:rsidRDefault="000C331D"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084764" w14:textId="77777777" w:rsidR="000C331D" w:rsidRDefault="000C331D"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A7921C" w14:textId="77777777" w:rsidR="000C331D" w:rsidRDefault="000C331D" w:rsidP="00BD1E98">
            <w:pPr>
              <w:pStyle w:val="TAL"/>
            </w:pPr>
            <w:r>
              <w:t>The minimum recommended bit rate.</w:t>
            </w:r>
          </w:p>
        </w:tc>
      </w:tr>
    </w:tbl>
    <w:p w14:paraId="033AB29E" w14:textId="77777777" w:rsidR="000C331D" w:rsidRDefault="000C331D" w:rsidP="000C331D"/>
    <w:p w14:paraId="42E0B22B" w14:textId="77777777" w:rsidR="000C331D" w:rsidRDefault="000C331D" w:rsidP="000C331D">
      <w:pPr>
        <w:pStyle w:val="Heading4"/>
      </w:pPr>
      <w:bookmarkStart w:id="888" w:name="_Toc161839470"/>
      <w:r>
        <w:t>6.4.3.13</w:t>
      </w:r>
      <w:r>
        <w:tab/>
        <w:t>UnidirectionalQoSSpecification data type</w:t>
      </w:r>
      <w:bookmarkEnd w:id="888"/>
    </w:p>
    <w:p w14:paraId="41200412" w14:textId="77777777" w:rsidR="000C331D" w:rsidRPr="00992452" w:rsidRDefault="000C331D" w:rsidP="000C331D">
      <w:pPr>
        <w:keepNext/>
      </w:pPr>
      <w:r>
        <w:t xml:space="preserve">The </w:t>
      </w:r>
      <w:r>
        <w:rPr>
          <w:rStyle w:val="Code"/>
        </w:rPr>
        <w:t>UnidirectionalQ</w:t>
      </w:r>
      <w:r w:rsidRPr="00992452">
        <w:rPr>
          <w:rStyle w:val="Code"/>
        </w:rPr>
        <w:t>oSSpecification</w:t>
      </w:r>
      <w:r w:rsidRPr="00992452">
        <w:t xml:space="preserve"> data type</w:t>
      </w:r>
      <w:r>
        <w:t xml:space="preserve"> describes a network Quality of Service specification for media streaming in one direction.</w:t>
      </w:r>
    </w:p>
    <w:p w14:paraId="04490853" w14:textId="77777777" w:rsidR="000C331D" w:rsidRPr="00633D6C" w:rsidRDefault="000C331D" w:rsidP="000C331D">
      <w:pPr>
        <w:pStyle w:val="TH"/>
      </w:pPr>
      <w:r>
        <w:t>Table 6.4.3.13</w:t>
      </w:r>
      <w:r>
        <w:noBreakHyphen/>
        <w:t>1: Definition of UnidirectionalQoSSpecification data type</w:t>
      </w:r>
    </w:p>
    <w:tbl>
      <w:tblPr>
        <w:tblW w:w="4414"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689"/>
        <w:gridCol w:w="1275"/>
        <w:gridCol w:w="1276"/>
        <w:gridCol w:w="3260"/>
      </w:tblGrid>
      <w:tr w:rsidR="000C331D" w14:paraId="5038EAF9" w14:textId="77777777" w:rsidTr="00BD1E98">
        <w:trPr>
          <w:tblHeade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D10D35" w14:textId="77777777" w:rsidR="000C331D" w:rsidRDefault="000C331D" w:rsidP="00BD1E98">
            <w:pPr>
              <w:pStyle w:val="TAH"/>
              <w:rPr>
                <w:lang w:val="en-US"/>
              </w:rPr>
            </w:pPr>
            <w:r>
              <w:rPr>
                <w:lang w:val="en-US"/>
              </w:rPr>
              <w:t>Property name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EF44E71" w14:textId="77777777" w:rsidR="000C331D" w:rsidRDefault="000C331D"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723AFE" w14:textId="77777777" w:rsidR="000C331D" w:rsidRDefault="000C331D" w:rsidP="00BD1E98">
            <w:pPr>
              <w:pStyle w:val="TAH"/>
              <w:rPr>
                <w:lang w:val="en-US"/>
              </w:rPr>
            </w:pPr>
            <w:r>
              <w:rPr>
                <w:lang w:val="en-US"/>
              </w:rPr>
              <w:t>Cardinality</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24DDD8B" w14:textId="77777777" w:rsidR="000C331D" w:rsidRDefault="000C331D" w:rsidP="00BD1E98">
            <w:pPr>
              <w:pStyle w:val="TAH"/>
              <w:rPr>
                <w:lang w:val="en-US"/>
              </w:rPr>
            </w:pPr>
            <w:r>
              <w:rPr>
                <w:lang w:val="en-US"/>
              </w:rPr>
              <w:t>Description</w:t>
            </w:r>
          </w:p>
        </w:tc>
      </w:tr>
      <w:tr w:rsidR="000C331D" w14:paraId="4046F80F"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9B2541" w14:textId="77777777" w:rsidR="000C331D" w:rsidRPr="00BF796F" w:rsidRDefault="000C331D" w:rsidP="00BD1E98">
            <w:pPr>
              <w:pStyle w:val="TAL"/>
              <w:rPr>
                <w:rStyle w:val="Code"/>
              </w:rPr>
            </w:pPr>
            <w:r w:rsidRPr="00992452">
              <w:rPr>
                <w:rStyle w:val="Code"/>
              </w:rPr>
              <w:t>maximum</w:t>
            </w:r>
            <w:r>
              <w:rPr>
                <w:rStyle w:val="Code"/>
              </w:rPr>
              <w:t>‌</w:t>
            </w:r>
            <w:r w:rsidRPr="00992452">
              <w:rPr>
                <w:rStyle w:val="Code"/>
              </w:rPr>
              <w:t>Requested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0FD71" w14:textId="77777777" w:rsidR="000C331D" w:rsidRPr="00BF796F"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78ED3" w14:textId="77777777" w:rsidR="000C331D" w:rsidRDefault="000C331D" w:rsidP="00BD1E98">
            <w:pPr>
              <w:pStyle w:val="TAC"/>
              <w:rPr>
                <w:lang w:val="en-US"/>
              </w:rPr>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F0606" w14:textId="77777777" w:rsidR="000C331D" w:rsidRDefault="000C331D" w:rsidP="00BD1E98">
            <w:pPr>
              <w:pStyle w:val="TAL"/>
              <w:rPr>
                <w:lang w:val="en-US"/>
              </w:rPr>
            </w:pPr>
            <w:r>
              <w:rPr>
                <w:lang w:val="en-US"/>
              </w:rPr>
              <w:t>The maximum requested bit rate.</w:t>
            </w:r>
          </w:p>
        </w:tc>
      </w:tr>
      <w:tr w:rsidR="000C331D" w14:paraId="56056AFC"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73628" w14:textId="77777777" w:rsidR="000C331D" w:rsidRPr="00992452" w:rsidRDefault="000C331D" w:rsidP="00BD1E98">
            <w:pPr>
              <w:pStyle w:val="TAL"/>
              <w:rPr>
                <w:rStyle w:val="Code"/>
              </w:rPr>
            </w:pPr>
            <w:r w:rsidRPr="00992452">
              <w:rPr>
                <w:rStyle w:val="Code"/>
              </w:rPr>
              <w:t>minimum</w:t>
            </w:r>
            <w:r>
              <w:rPr>
                <w:rStyle w:val="Code"/>
              </w:rPr>
              <w:t>‌</w:t>
            </w:r>
            <w:r w:rsidRPr="00992452">
              <w:rPr>
                <w:rStyle w:val="Code"/>
              </w:rPr>
              <w:t>Desired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58D27" w14:textId="77777777" w:rsidR="000C331D"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94C4F2"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543F18" w14:textId="77777777" w:rsidR="000C331D" w:rsidRDefault="000C331D" w:rsidP="00BD1E98">
            <w:pPr>
              <w:pStyle w:val="TAL"/>
              <w:rPr>
                <w:lang w:val="en-US"/>
              </w:rPr>
            </w:pPr>
            <w:r>
              <w:rPr>
                <w:lang w:val="en-US"/>
              </w:rPr>
              <w:t>The minimum desired bit rate.</w:t>
            </w:r>
          </w:p>
        </w:tc>
      </w:tr>
      <w:tr w:rsidR="000C331D" w14:paraId="4391EDA2"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63BA3" w14:textId="77777777" w:rsidR="000C331D" w:rsidRPr="00992452" w:rsidRDefault="000C331D" w:rsidP="00BD1E98">
            <w:pPr>
              <w:pStyle w:val="TAL"/>
              <w:rPr>
                <w:rStyle w:val="Code"/>
              </w:rPr>
            </w:pPr>
            <w:r w:rsidRPr="00992452">
              <w:rPr>
                <w:rStyle w:val="Code"/>
              </w:rPr>
              <w:t>minimum</w:t>
            </w:r>
            <w:r>
              <w:rPr>
                <w:rStyle w:val="Code"/>
              </w:rPr>
              <w:t>‌</w:t>
            </w:r>
            <w:r w:rsidRPr="00992452">
              <w:rPr>
                <w:rStyle w:val="Code"/>
              </w:rPr>
              <w:t>Requested</w:t>
            </w:r>
            <w:r>
              <w:rPr>
                <w:rStyle w:val="Code"/>
              </w:rPr>
              <w:t>‌</w:t>
            </w:r>
            <w:r w:rsidRPr="00992452">
              <w:rPr>
                <w:rStyle w:val="Code"/>
              </w:rPr>
              <w:t>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8A99E2" w14:textId="77777777" w:rsidR="000C331D" w:rsidRDefault="000C331D" w:rsidP="00BD1E98">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E3963" w14:textId="77777777" w:rsidR="000C331D" w:rsidRDefault="000C331D" w:rsidP="00BD1E98">
            <w:pPr>
              <w:pStyle w:val="TAC"/>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2C4CFA" w14:textId="77777777" w:rsidR="000C331D" w:rsidRDefault="000C331D" w:rsidP="00BD1E98">
            <w:pPr>
              <w:pStyle w:val="TAL"/>
              <w:rPr>
                <w:lang w:val="en-US"/>
              </w:rPr>
            </w:pPr>
            <w:r>
              <w:rPr>
                <w:lang w:val="en-US"/>
              </w:rPr>
              <w:t>The minimum requested bit rate.</w:t>
            </w:r>
          </w:p>
        </w:tc>
      </w:tr>
      <w:tr w:rsidR="000C331D" w14:paraId="064F8F40"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63F62" w14:textId="77777777" w:rsidR="000C331D" w:rsidRPr="00992452" w:rsidRDefault="000C331D" w:rsidP="00BD1E98">
            <w:pPr>
              <w:pStyle w:val="TAL"/>
              <w:rPr>
                <w:rStyle w:val="Code"/>
              </w:rPr>
            </w:pPr>
            <w:r>
              <w:rPr>
                <w:rStyle w:val="Code"/>
              </w:rPr>
              <w:t>desired‌Packet‌Latency</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CA8326" w14:textId="77777777" w:rsidR="000C331D" w:rsidRDefault="000C331D"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5F589"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797378" w14:textId="77777777" w:rsidR="000C331D" w:rsidRDefault="000C331D" w:rsidP="00BD1E98">
            <w:pPr>
              <w:pStyle w:val="TAL"/>
              <w:rPr>
                <w:lang w:val="en-US"/>
              </w:rPr>
            </w:pPr>
            <w:r>
              <w:rPr>
                <w:lang w:val="en-US"/>
              </w:rPr>
              <w:t>The desired packet latency.</w:t>
            </w:r>
          </w:p>
        </w:tc>
      </w:tr>
      <w:tr w:rsidR="000C331D" w14:paraId="68154C3B" w14:textId="77777777" w:rsidTr="00BD1E98">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3736C2" w14:textId="77777777" w:rsidR="000C331D" w:rsidRDefault="000C331D" w:rsidP="00BD1E98">
            <w:pPr>
              <w:pStyle w:val="TAL"/>
              <w:rPr>
                <w:rStyle w:val="Code"/>
              </w:rPr>
            </w:pPr>
            <w:r>
              <w:rPr>
                <w:rStyle w:val="Code"/>
              </w:rPr>
              <w:t>desired‌Packet‌Loss‌Rate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8646" w14:textId="77777777" w:rsidR="000C331D" w:rsidRDefault="000C331D"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F7DE16" w14:textId="77777777" w:rsidR="000C331D" w:rsidRDefault="000C331D" w:rsidP="00BD1E98">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0F9D60" w14:textId="77777777" w:rsidR="000C331D" w:rsidRDefault="000C331D" w:rsidP="00BD1E98">
            <w:pPr>
              <w:pStyle w:val="TAL"/>
              <w:rPr>
                <w:lang w:val="en-US"/>
              </w:rPr>
            </w:pPr>
            <w:r>
              <w:rPr>
                <w:lang w:val="en-US"/>
              </w:rPr>
              <w:t>The desired packet loss rate.</w:t>
            </w:r>
          </w:p>
        </w:tc>
      </w:tr>
    </w:tbl>
    <w:p w14:paraId="141A640E" w14:textId="77777777" w:rsidR="000C331D" w:rsidRDefault="000C331D" w:rsidP="000C331D"/>
    <w:p w14:paraId="6EE54A2C" w14:textId="185A1E55" w:rsidR="00351F0D" w:rsidRPr="006436AF" w:rsidRDefault="00351F0D" w:rsidP="00351F0D">
      <w:pPr>
        <w:pStyle w:val="Heading3"/>
        <w:rPr>
          <w:noProof/>
        </w:rPr>
      </w:pPr>
      <w:bookmarkStart w:id="889" w:name="_Toc161839471"/>
      <w:r w:rsidRPr="006436AF">
        <w:rPr>
          <w:noProof/>
        </w:rPr>
        <w:t>6.4.4</w:t>
      </w:r>
      <w:r w:rsidRPr="006436AF">
        <w:rPr>
          <w:noProof/>
        </w:rPr>
        <w:tab/>
        <w:t>Enumerated data types</w:t>
      </w:r>
      <w:bookmarkEnd w:id="871"/>
      <w:bookmarkEnd w:id="872"/>
      <w:bookmarkEnd w:id="873"/>
      <w:bookmarkEnd w:id="874"/>
      <w:bookmarkEnd w:id="889"/>
    </w:p>
    <w:p w14:paraId="6D5B7038" w14:textId="77777777" w:rsidR="00351F0D" w:rsidRPr="006436AF" w:rsidRDefault="00351F0D" w:rsidP="00351F0D">
      <w:pPr>
        <w:pStyle w:val="Heading4"/>
        <w:rPr>
          <w:noProof/>
        </w:rPr>
      </w:pPr>
      <w:bookmarkStart w:id="890" w:name="_Toc68899581"/>
      <w:bookmarkStart w:id="891" w:name="_Toc71214332"/>
      <w:bookmarkStart w:id="892" w:name="_Toc71722006"/>
      <w:bookmarkStart w:id="893" w:name="_Toc74859058"/>
      <w:bookmarkStart w:id="894" w:name="_Toc161839472"/>
      <w:r w:rsidRPr="006436AF">
        <w:rPr>
          <w:noProof/>
        </w:rPr>
        <w:t>6.4.4.1</w:t>
      </w:r>
      <w:r w:rsidRPr="006436AF">
        <w:rPr>
          <w:noProof/>
        </w:rPr>
        <w:tab/>
        <w:t>CellIdentifierType enumeration</w:t>
      </w:r>
      <w:bookmarkEnd w:id="890"/>
      <w:bookmarkEnd w:id="891"/>
      <w:bookmarkEnd w:id="892"/>
      <w:bookmarkEnd w:id="893"/>
      <w:bookmarkEnd w:id="894"/>
    </w:p>
    <w:p w14:paraId="224D3633" w14:textId="77777777" w:rsidR="00A07E73" w:rsidRPr="006436AF" w:rsidRDefault="00A07E73" w:rsidP="00A07E73">
      <w:pPr>
        <w:keepNext/>
      </w:pPr>
      <w:bookmarkStart w:id="895"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95"/>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96" w:name="_Toc68899582"/>
      <w:bookmarkStart w:id="897" w:name="_Toc71214333"/>
      <w:bookmarkStart w:id="898" w:name="_Toc71722007"/>
      <w:bookmarkStart w:id="899" w:name="_Toc74859059"/>
      <w:bookmarkStart w:id="900" w:name="_Toc161839473"/>
      <w:r w:rsidRPr="006436AF">
        <w:lastRenderedPageBreak/>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96"/>
      <w:bookmarkEnd w:id="897"/>
      <w:bookmarkEnd w:id="898"/>
      <w:bookmarkEnd w:id="899"/>
      <w:bookmarkEnd w:id="900"/>
    </w:p>
    <w:p w14:paraId="19F43552" w14:textId="781ABEAA" w:rsidR="00C25CCD" w:rsidRPr="006436AF" w:rsidRDefault="00C25CCD" w:rsidP="00C25CCD">
      <w:pPr>
        <w:keepNext/>
      </w:pPr>
      <w:bookmarkStart w:id="901"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90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902" w:name="_Toc68899583"/>
      <w:bookmarkStart w:id="903" w:name="_Toc71214334"/>
      <w:bookmarkStart w:id="904" w:name="_Toc71722008"/>
      <w:bookmarkStart w:id="905" w:name="_Toc74859060"/>
      <w:bookmarkStart w:id="906" w:name="_Toc161839474"/>
      <w:r w:rsidRPr="006436AF">
        <w:t>6.4.4.3</w:t>
      </w:r>
      <w:r w:rsidRPr="006436AF">
        <w:tab/>
        <w:t>ProvisioningSessionType enumeration</w:t>
      </w:r>
      <w:bookmarkEnd w:id="902"/>
      <w:bookmarkEnd w:id="903"/>
      <w:bookmarkEnd w:id="904"/>
      <w:bookmarkEnd w:id="905"/>
      <w:bookmarkEnd w:id="906"/>
    </w:p>
    <w:p w14:paraId="01E21D13" w14:textId="77777777" w:rsidR="00A07E73" w:rsidRPr="006436AF" w:rsidRDefault="00A07E73" w:rsidP="00A07E73">
      <w:pPr>
        <w:keepNext/>
      </w:pPr>
      <w:bookmarkStart w:id="907"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907"/>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908" w:name="_Toc161839475"/>
      <w:r w:rsidRPr="006436AF">
        <w:t>6.4.4.4</w:t>
      </w:r>
      <w:r w:rsidRPr="006436AF">
        <w:tab/>
        <w:t>EASRelocationTolerance enumeration</w:t>
      </w:r>
      <w:bookmarkEnd w:id="908"/>
    </w:p>
    <w:p w14:paraId="1DED68A7" w14:textId="77777777" w:rsidR="00416D52" w:rsidRPr="006436AF" w:rsidRDefault="00416D52" w:rsidP="00416D52">
      <w:pPr>
        <w:keepNext/>
      </w:pPr>
      <w:bookmarkStart w:id="909" w:name="_MCCTEMPBM_CRPT71130233___7"/>
      <w:r w:rsidRPr="006436AF">
        <w:t xml:space="preserve">The </w:t>
      </w:r>
      <w:r w:rsidRPr="006436AF">
        <w:rPr>
          <w:rStyle w:val="Code"/>
        </w:rPr>
        <w:t xml:space="preserve">EASERelocationTolerance </w:t>
      </w:r>
      <w:r w:rsidRPr="006436AF">
        <w:t>enumeration is specified in table 6.4.4.4-1 below:</w:t>
      </w:r>
    </w:p>
    <w:bookmarkEnd w:id="909"/>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910" w:name="_Toc161839476"/>
      <w:r w:rsidRPr="006436AF">
        <w:t>6.4.4.4</w:t>
      </w:r>
      <w:r w:rsidRPr="006436AF">
        <w:tab/>
        <w:t>CacheStatus enumeration</w:t>
      </w:r>
      <w:bookmarkEnd w:id="910"/>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911" w:name="_Toc68899584"/>
      <w:bookmarkStart w:id="912" w:name="_Toc71214335"/>
      <w:bookmarkStart w:id="913" w:name="_Toc71722009"/>
      <w:bookmarkStart w:id="914" w:name="_Toc74859061"/>
      <w:bookmarkStart w:id="915" w:name="_Toc161839477"/>
      <w:r w:rsidRPr="006436AF">
        <w:rPr>
          <w:rFonts w:eastAsia="Calibri"/>
        </w:rPr>
        <w:lastRenderedPageBreak/>
        <w:t>6.5</w:t>
      </w:r>
      <w:r w:rsidRPr="006436AF">
        <w:rPr>
          <w:rFonts w:eastAsia="Calibri"/>
        </w:rPr>
        <w:tab/>
      </w:r>
      <w:r w:rsidRPr="006436AF">
        <w:t>Explanation of API data model notation</w:t>
      </w:r>
      <w:bookmarkEnd w:id="911"/>
      <w:bookmarkEnd w:id="912"/>
      <w:bookmarkEnd w:id="913"/>
      <w:bookmarkEnd w:id="914"/>
      <w:bookmarkEnd w:id="91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916" w:name="_Toc68899585"/>
      <w:bookmarkStart w:id="917" w:name="_Toc71214336"/>
      <w:bookmarkStart w:id="918" w:name="_Toc71722010"/>
      <w:bookmarkStart w:id="919" w:name="_Toc74859062"/>
      <w:bookmarkStart w:id="920" w:name="_Toc161839478"/>
      <w:r w:rsidRPr="006436AF">
        <w:lastRenderedPageBreak/>
        <w:t>7</w:t>
      </w:r>
      <w:r w:rsidR="00A41C87" w:rsidRPr="006436AF">
        <w:tab/>
      </w:r>
      <w:r w:rsidRPr="006436AF">
        <w:t>Provisioning (M1) APIs</w:t>
      </w:r>
      <w:bookmarkEnd w:id="916"/>
      <w:bookmarkEnd w:id="917"/>
      <w:bookmarkEnd w:id="918"/>
      <w:bookmarkEnd w:id="919"/>
      <w:bookmarkEnd w:id="920"/>
    </w:p>
    <w:p w14:paraId="7CFE1FCF" w14:textId="519F9859" w:rsidR="00462E8A" w:rsidRPr="006436AF" w:rsidRDefault="007D59CE" w:rsidP="00462E8A">
      <w:pPr>
        <w:pStyle w:val="Heading2"/>
      </w:pPr>
      <w:bookmarkStart w:id="921" w:name="_Toc68899586"/>
      <w:bookmarkStart w:id="922" w:name="_Toc71214337"/>
      <w:bookmarkStart w:id="923" w:name="_Toc71722011"/>
      <w:bookmarkStart w:id="924" w:name="_Toc74859063"/>
      <w:bookmarkStart w:id="925" w:name="_Toc161839479"/>
      <w:r w:rsidRPr="006436AF">
        <w:t>7</w:t>
      </w:r>
      <w:r w:rsidR="00462E8A" w:rsidRPr="006436AF">
        <w:t>.1</w:t>
      </w:r>
      <w:r w:rsidR="00462E8A" w:rsidRPr="006436AF">
        <w:tab/>
        <w:t>General</w:t>
      </w:r>
      <w:bookmarkEnd w:id="921"/>
      <w:bookmarkEnd w:id="922"/>
      <w:bookmarkEnd w:id="923"/>
      <w:bookmarkEnd w:id="924"/>
      <w:bookmarkEnd w:id="92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26" w:name="_Toc68899587"/>
      <w:bookmarkStart w:id="927" w:name="_Toc71214338"/>
      <w:bookmarkStart w:id="928" w:name="_Toc71722012"/>
      <w:bookmarkStart w:id="929" w:name="_Toc74859064"/>
      <w:bookmarkStart w:id="930" w:name="_Toc161839480"/>
      <w:r w:rsidRPr="006436AF">
        <w:t>7.2</w:t>
      </w:r>
      <w:r w:rsidRPr="006436AF">
        <w:tab/>
        <w:t>Provisioning Sessions API</w:t>
      </w:r>
      <w:bookmarkEnd w:id="926"/>
      <w:bookmarkEnd w:id="927"/>
      <w:bookmarkEnd w:id="928"/>
      <w:bookmarkEnd w:id="929"/>
      <w:bookmarkEnd w:id="930"/>
    </w:p>
    <w:p w14:paraId="636CB2BC" w14:textId="78A9F6F7" w:rsidR="007D59CE" w:rsidRPr="006436AF" w:rsidRDefault="007D59CE" w:rsidP="007D59CE">
      <w:pPr>
        <w:pStyle w:val="Heading3"/>
      </w:pPr>
      <w:bookmarkStart w:id="931" w:name="_Toc68899588"/>
      <w:bookmarkStart w:id="932" w:name="_Toc71214339"/>
      <w:bookmarkStart w:id="933" w:name="_Toc71722013"/>
      <w:bookmarkStart w:id="934" w:name="_Toc74859065"/>
      <w:bookmarkStart w:id="935" w:name="_Toc161839481"/>
      <w:r w:rsidRPr="006436AF">
        <w:t>7.2.1</w:t>
      </w:r>
      <w:r w:rsidRPr="006436AF">
        <w:tab/>
        <w:t>Overview</w:t>
      </w:r>
      <w:bookmarkEnd w:id="931"/>
      <w:bookmarkEnd w:id="932"/>
      <w:bookmarkEnd w:id="933"/>
      <w:bookmarkEnd w:id="934"/>
      <w:bookmarkEnd w:id="93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36" w:name="_Toc68899589"/>
      <w:bookmarkStart w:id="937" w:name="_Toc71214340"/>
      <w:bookmarkStart w:id="938" w:name="_Toc71722014"/>
      <w:bookmarkStart w:id="939" w:name="_Toc74859066"/>
      <w:bookmarkStart w:id="940" w:name="_Toc161839482"/>
      <w:r w:rsidRPr="006436AF">
        <w:t>7.2.2</w:t>
      </w:r>
      <w:r w:rsidRPr="006436AF">
        <w:tab/>
        <w:t>Resource structure</w:t>
      </w:r>
      <w:bookmarkEnd w:id="936"/>
      <w:bookmarkEnd w:id="937"/>
      <w:bookmarkEnd w:id="938"/>
      <w:bookmarkEnd w:id="939"/>
      <w:bookmarkEnd w:id="94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4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42" w:name="_MCCTEMPBM_CRPT71130234___7"/>
            <w:r w:rsidRPr="006436AF">
              <w:rPr>
                <w:rStyle w:val="HTTPMethod"/>
              </w:rPr>
              <w:t>POST</w:t>
            </w:r>
            <w:bookmarkEnd w:id="94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43" w:name="_MCCTEMPBM_CRPT71130235___7"/>
            <w:r w:rsidRPr="006436AF">
              <w:rPr>
                <w:rStyle w:val="HTTPMethod"/>
              </w:rPr>
              <w:t>GET</w:t>
            </w:r>
            <w:bookmarkEnd w:id="94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44" w:name="_MCCTEMPBM_CRPT71130236___7"/>
            <w:r w:rsidRPr="006436AF">
              <w:rPr>
                <w:rStyle w:val="HTTPMethod"/>
              </w:rPr>
              <w:t>DELETE</w:t>
            </w:r>
            <w:bookmarkEnd w:id="94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45" w:name="_Toc68899590"/>
      <w:bookmarkStart w:id="946" w:name="_Toc71214341"/>
      <w:bookmarkStart w:id="947" w:name="_Toc71722015"/>
      <w:bookmarkStart w:id="948" w:name="_Toc74859067"/>
      <w:bookmarkEnd w:id="941"/>
    </w:p>
    <w:p w14:paraId="2E4E5880" w14:textId="4CAB2F26" w:rsidR="007D59CE" w:rsidRPr="006436AF" w:rsidRDefault="007D59CE" w:rsidP="007D59CE">
      <w:pPr>
        <w:pStyle w:val="Heading3"/>
      </w:pPr>
      <w:bookmarkStart w:id="949" w:name="_Toc161839483"/>
      <w:r w:rsidRPr="006436AF">
        <w:lastRenderedPageBreak/>
        <w:t>7.2.3</w:t>
      </w:r>
      <w:r w:rsidRPr="006436AF">
        <w:tab/>
        <w:t>Data model</w:t>
      </w:r>
      <w:bookmarkEnd w:id="945"/>
      <w:bookmarkEnd w:id="946"/>
      <w:bookmarkEnd w:id="947"/>
      <w:bookmarkEnd w:id="948"/>
      <w:bookmarkEnd w:id="949"/>
    </w:p>
    <w:p w14:paraId="444FFAE8" w14:textId="5FD13751" w:rsidR="006D0842" w:rsidRPr="006436AF" w:rsidRDefault="006D0842" w:rsidP="006D0842">
      <w:pPr>
        <w:pStyle w:val="Heading4"/>
      </w:pPr>
      <w:bookmarkStart w:id="950" w:name="_Toc68899591"/>
      <w:bookmarkStart w:id="951" w:name="_Toc71214342"/>
      <w:bookmarkStart w:id="952" w:name="_Toc71722016"/>
      <w:bookmarkStart w:id="953" w:name="_Toc74859068"/>
      <w:bookmarkStart w:id="954" w:name="_Toc161839484"/>
      <w:r w:rsidRPr="006436AF">
        <w:t>7.2.3.1</w:t>
      </w:r>
      <w:r w:rsidRPr="006436AF">
        <w:tab/>
        <w:t>ProvisioningSession resource</w:t>
      </w:r>
      <w:bookmarkEnd w:id="950"/>
      <w:bookmarkEnd w:id="951"/>
      <w:bookmarkEnd w:id="952"/>
      <w:bookmarkEnd w:id="953"/>
      <w:bookmarkEnd w:id="954"/>
    </w:p>
    <w:p w14:paraId="4B596BA0" w14:textId="69D8A360" w:rsidR="006D0842" w:rsidRPr="006436AF" w:rsidRDefault="006D0842" w:rsidP="006D0842">
      <w:pPr>
        <w:keepNext/>
      </w:pPr>
      <w:bookmarkStart w:id="955" w:name="_MCCTEMPBM_CRPT71130237___7"/>
      <w:r w:rsidRPr="006436AF">
        <w:t xml:space="preserve">The data model for the </w:t>
      </w:r>
      <w:r w:rsidRPr="006436AF">
        <w:rPr>
          <w:rStyle w:val="Code"/>
        </w:rPr>
        <w:t>ProvisioningSession</w:t>
      </w:r>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55"/>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56" w:name="_MCCTEMPBM_CRPT71130238___2"/>
            <w:r w:rsidRPr="006436AF">
              <w:rPr>
                <w:rStyle w:val="Code"/>
              </w:rPr>
              <w:t>provisioningSessionId</w:t>
            </w:r>
            <w:bookmarkEnd w:id="95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57" w:name="_MCCTEMPBM_CRPT71130239___2"/>
            <w:r w:rsidRPr="006436AF">
              <w:rPr>
                <w:rStyle w:val="Code"/>
              </w:rPr>
              <w:t>provisioningSession‌Type</w:t>
            </w:r>
            <w:bookmarkEnd w:id="95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58" w:name="_MCCTEMPBM_CRPT71130240___2"/>
            <w:r w:rsidRPr="006436AF">
              <w:rPr>
                <w:rStyle w:val="Code"/>
              </w:rPr>
              <w:t>aspId</w:t>
            </w:r>
            <w:bookmarkEnd w:id="95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r>
              <w:rPr>
                <w:rStyle w:val="Code"/>
              </w:rPr>
              <w:t>ppId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59" w:name="_MCCTEMPBM_CRPT71130242___2"/>
            <w:r w:rsidRPr="006436AF">
              <w:rPr>
                <w:rStyle w:val="Code"/>
              </w:rPr>
              <w:t>serverCertificateIds</w:t>
            </w:r>
            <w:bookmarkEnd w:id="95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60" w:name="_MCCTEMPBM_CRPT71130243___2"/>
            <w:r w:rsidRPr="006436AF">
              <w:rPr>
                <w:rStyle w:val="Code"/>
              </w:rPr>
              <w:t>contentPreparation‌TemplateIds</w:t>
            </w:r>
            <w:bookmarkEnd w:id="96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61" w:name="_MCCTEMPBM_CRPT71130244___2"/>
            <w:r w:rsidRPr="006436AF">
              <w:rPr>
                <w:rStyle w:val="Code"/>
              </w:rPr>
              <w:t>metricsReporting‌ConfigurationIds</w:t>
            </w:r>
            <w:bookmarkEnd w:id="96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62" w:name="_MCCTEMPBM_CRPT71130245___2"/>
            <w:r w:rsidRPr="006436AF">
              <w:rPr>
                <w:rStyle w:val="Code"/>
              </w:rPr>
              <w:t>policyTemplateIds</w:t>
            </w:r>
            <w:bookmarkEnd w:id="96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r w:rsidR="00982808" w:rsidRPr="006436AF">
              <w:rPr>
                <w:rStyle w:val="Datatypechar"/>
              </w:rPr>
              <w:t>ResourceId</w:t>
            </w:r>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63" w:name="_MCCTEMPBM_CRPT71130246___2"/>
            <w:r w:rsidRPr="006436AF">
              <w:rPr>
                <w:rStyle w:val="Code"/>
              </w:rPr>
              <w:t>eventDataProcessing‌ConfigurationIds</w:t>
            </w:r>
            <w:bookmarkEnd w:id="96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64" w:name="_Toc68899592"/>
      <w:bookmarkStart w:id="965" w:name="_Toc71214343"/>
    </w:p>
    <w:p w14:paraId="0EA5EAB0" w14:textId="6B7A836C" w:rsidR="007D59CE" w:rsidRPr="006436AF" w:rsidRDefault="007D59CE" w:rsidP="007D59CE">
      <w:pPr>
        <w:pStyle w:val="Heading2"/>
      </w:pPr>
      <w:bookmarkStart w:id="966" w:name="_Toc71722017"/>
      <w:bookmarkStart w:id="967" w:name="_Toc74859069"/>
      <w:bookmarkStart w:id="968" w:name="_Toc161839485"/>
      <w:r w:rsidRPr="006436AF">
        <w:lastRenderedPageBreak/>
        <w:t>7.3</w:t>
      </w:r>
      <w:r w:rsidRPr="006436AF">
        <w:tab/>
        <w:t>Server Certificates Provisioning API</w:t>
      </w:r>
      <w:bookmarkEnd w:id="964"/>
      <w:bookmarkEnd w:id="965"/>
      <w:bookmarkEnd w:id="966"/>
      <w:bookmarkEnd w:id="967"/>
      <w:bookmarkEnd w:id="968"/>
    </w:p>
    <w:p w14:paraId="0E2920A8" w14:textId="517EDB62" w:rsidR="00F0770E" w:rsidRPr="006436AF" w:rsidRDefault="00F0770E" w:rsidP="00F0770E">
      <w:pPr>
        <w:pStyle w:val="Heading3"/>
      </w:pPr>
      <w:bookmarkStart w:id="969" w:name="_Toc68899593"/>
      <w:bookmarkStart w:id="970" w:name="_Toc71214344"/>
      <w:bookmarkStart w:id="971" w:name="_Toc71722018"/>
      <w:bookmarkStart w:id="972" w:name="_Toc74859070"/>
      <w:bookmarkStart w:id="973" w:name="_Toc161839486"/>
      <w:r w:rsidRPr="006436AF">
        <w:t>7.3.1</w:t>
      </w:r>
      <w:r w:rsidRPr="006436AF">
        <w:tab/>
        <w:t>Overview</w:t>
      </w:r>
      <w:bookmarkEnd w:id="969"/>
      <w:bookmarkEnd w:id="970"/>
      <w:bookmarkEnd w:id="971"/>
      <w:bookmarkEnd w:id="972"/>
      <w:bookmarkEnd w:id="97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74" w:name="_Toc68899594"/>
      <w:bookmarkStart w:id="975" w:name="_Toc71214345"/>
      <w:bookmarkStart w:id="976" w:name="_Toc71722019"/>
      <w:bookmarkStart w:id="977" w:name="_Toc74859071"/>
      <w:bookmarkStart w:id="978" w:name="_Toc161839487"/>
      <w:r w:rsidRPr="006436AF">
        <w:t>7.3.2</w:t>
      </w:r>
      <w:r w:rsidRPr="006436AF">
        <w:tab/>
        <w:t>Resource structure</w:t>
      </w:r>
      <w:bookmarkEnd w:id="974"/>
      <w:bookmarkEnd w:id="975"/>
      <w:bookmarkEnd w:id="976"/>
      <w:bookmarkEnd w:id="977"/>
      <w:bookmarkEnd w:id="97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7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7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80" w:name="_Toc68899595"/>
            <w:bookmarkStart w:id="981"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82" w:name="MCCQCTEMPBM_00000021"/>
            <w:r w:rsidRPr="006436AF">
              <w:rPr>
                <w:rStyle w:val="URLchar"/>
              </w:rPr>
              <w:t>certificates</w:t>
            </w:r>
            <w:bookmarkEnd w:id="982"/>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lastRenderedPageBreak/>
              <w:t>Retrieve Server Certificate</w:t>
            </w:r>
          </w:p>
        </w:tc>
        <w:tc>
          <w:tcPr>
            <w:tcW w:w="2174" w:type="dxa"/>
            <w:vMerge w:val="restart"/>
          </w:tcPr>
          <w:p w14:paraId="154B655F" w14:textId="77777777" w:rsidR="00967A24" w:rsidRPr="006436AF" w:rsidRDefault="00967A24" w:rsidP="00B5532A">
            <w:pPr>
              <w:pStyle w:val="TAL"/>
            </w:pPr>
            <w:bookmarkStart w:id="983" w:name="_MCCTEMPBM_CRPT71130250___7"/>
            <w:r w:rsidRPr="006436AF">
              <w:rPr>
                <w:rStyle w:val="URLchar"/>
              </w:rPr>
              <w:t>certificates/</w:t>
            </w:r>
            <w:r w:rsidRPr="006436AF">
              <w:rPr>
                <w:rStyle w:val="Code"/>
              </w:rPr>
              <w:t>{certificateId}</w:t>
            </w:r>
            <w:bookmarkEnd w:id="983"/>
          </w:p>
        </w:tc>
        <w:tc>
          <w:tcPr>
            <w:tcW w:w="1559" w:type="dxa"/>
            <w:shd w:val="clear" w:color="auto" w:fill="auto"/>
          </w:tcPr>
          <w:p w14:paraId="087CA437" w14:textId="77777777" w:rsidR="00967A24" w:rsidRPr="006436AF" w:rsidRDefault="00967A24" w:rsidP="00B5532A">
            <w:pPr>
              <w:pStyle w:val="TAL"/>
              <w:rPr>
                <w:rStyle w:val="HTTPMethod"/>
              </w:rPr>
            </w:pPr>
            <w:bookmarkStart w:id="984" w:name="_MCCTEMPBM_CRPT71130251___7"/>
            <w:r w:rsidRPr="006436AF">
              <w:rPr>
                <w:rStyle w:val="HTTPMethod"/>
              </w:rPr>
              <w:t>GET</w:t>
            </w:r>
            <w:bookmarkEnd w:id="984"/>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85" w:name="_MCCTEMPBM_CRPT71130252___7"/>
            <w:r w:rsidRPr="006436AF">
              <w:rPr>
                <w:rStyle w:val="HTTPMethod"/>
              </w:rPr>
              <w:t>PUT</w:t>
            </w:r>
            <w:bookmarkEnd w:id="985"/>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86" w:name="_MCCTEMPBM_CRPT71130253___7"/>
            <w:r w:rsidRPr="006436AF">
              <w:rPr>
                <w:rStyle w:val="HTTPMethod"/>
              </w:rPr>
              <w:t>DELETE</w:t>
            </w:r>
            <w:bookmarkEnd w:id="986"/>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87" w:name="_Toc71722020"/>
      <w:bookmarkStart w:id="988" w:name="_Toc74859072"/>
      <w:bookmarkStart w:id="989" w:name="_Toc161839488"/>
      <w:r w:rsidRPr="006436AF">
        <w:t>7.3.3</w:t>
      </w:r>
      <w:r w:rsidRPr="006436AF">
        <w:tab/>
        <w:t>Data model</w:t>
      </w:r>
      <w:bookmarkEnd w:id="980"/>
      <w:bookmarkEnd w:id="981"/>
      <w:bookmarkEnd w:id="987"/>
      <w:bookmarkEnd w:id="988"/>
      <w:bookmarkEnd w:id="989"/>
    </w:p>
    <w:p w14:paraId="44CF768E" w14:textId="16AEDFE3" w:rsidR="00DD14C8" w:rsidRPr="006436AF" w:rsidRDefault="00DD14C8" w:rsidP="00DD14C8">
      <w:pPr>
        <w:pStyle w:val="Heading4"/>
      </w:pPr>
      <w:bookmarkStart w:id="990" w:name="_Toc68899596"/>
      <w:bookmarkStart w:id="991" w:name="_Toc71214347"/>
      <w:bookmarkStart w:id="992" w:name="_Toc71722021"/>
      <w:bookmarkStart w:id="993" w:name="_Toc74859073"/>
      <w:bookmarkStart w:id="994" w:name="_Toc161839489"/>
      <w:r w:rsidRPr="006436AF">
        <w:t>7.3.3.1</w:t>
      </w:r>
      <w:r w:rsidRPr="006436AF">
        <w:tab/>
        <w:t>Certificate Signing Request</w:t>
      </w:r>
      <w:bookmarkEnd w:id="990"/>
      <w:bookmarkEnd w:id="991"/>
      <w:bookmarkEnd w:id="992"/>
      <w:bookmarkEnd w:id="993"/>
      <w:bookmarkEnd w:id="994"/>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95"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96" w:name="_Toc68899597"/>
      <w:bookmarkStart w:id="997" w:name="_Toc71214348"/>
      <w:bookmarkStart w:id="998" w:name="_Toc71722022"/>
      <w:bookmarkStart w:id="999" w:name="_Toc74859074"/>
      <w:bookmarkStart w:id="1000" w:name="_Toc161839490"/>
      <w:bookmarkEnd w:id="995"/>
      <w:r w:rsidRPr="006436AF">
        <w:t>7.3.3.2</w:t>
      </w:r>
      <w:r w:rsidRPr="006436AF">
        <w:tab/>
        <w:t>Server Certificate resource</w:t>
      </w:r>
      <w:bookmarkEnd w:id="996"/>
      <w:bookmarkEnd w:id="997"/>
      <w:bookmarkEnd w:id="998"/>
      <w:bookmarkEnd w:id="999"/>
      <w:bookmarkEnd w:id="1000"/>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1001"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1002" w:name="_Toc68899598"/>
      <w:bookmarkStart w:id="1003" w:name="_Toc71214349"/>
      <w:bookmarkStart w:id="1004" w:name="_Toc71722023"/>
      <w:bookmarkStart w:id="1005" w:name="_Toc74859075"/>
      <w:bookmarkStart w:id="1006" w:name="_Toc161839491"/>
      <w:bookmarkEnd w:id="1001"/>
      <w:r w:rsidRPr="006436AF">
        <w:t>7.3.4</w:t>
      </w:r>
      <w:r w:rsidRPr="006436AF">
        <w:tab/>
        <w:t>Operations</w:t>
      </w:r>
      <w:bookmarkEnd w:id="1002"/>
      <w:bookmarkEnd w:id="1003"/>
      <w:bookmarkEnd w:id="1004"/>
      <w:bookmarkEnd w:id="1005"/>
      <w:bookmarkEnd w:id="1006"/>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1007" w:name="_Toc68899599"/>
      <w:bookmarkStart w:id="1008" w:name="_Toc71214350"/>
      <w:bookmarkStart w:id="1009" w:name="_Toc71722024"/>
      <w:bookmarkStart w:id="1010" w:name="_Toc74859076"/>
      <w:bookmarkStart w:id="1011" w:name="_Toc161839492"/>
      <w:r w:rsidRPr="006436AF">
        <w:lastRenderedPageBreak/>
        <w:t>7.4</w:t>
      </w:r>
      <w:r w:rsidRPr="006436AF">
        <w:tab/>
        <w:t>Content Pr</w:t>
      </w:r>
      <w:r w:rsidR="00B13C1C" w:rsidRPr="006436AF">
        <w:t>eparation</w:t>
      </w:r>
      <w:r w:rsidRPr="006436AF">
        <w:t xml:space="preserve"> Templates Provisioning API</w:t>
      </w:r>
      <w:bookmarkEnd w:id="1007"/>
      <w:bookmarkEnd w:id="1008"/>
      <w:bookmarkEnd w:id="1009"/>
      <w:bookmarkEnd w:id="1010"/>
      <w:bookmarkEnd w:id="1011"/>
    </w:p>
    <w:p w14:paraId="37B61194" w14:textId="1D77CAC4" w:rsidR="00F0770E" w:rsidRPr="006436AF" w:rsidRDefault="00F0770E" w:rsidP="00D41AA2">
      <w:pPr>
        <w:pStyle w:val="Heading3"/>
      </w:pPr>
      <w:bookmarkStart w:id="1012" w:name="_Toc68899600"/>
      <w:bookmarkStart w:id="1013" w:name="_Toc71214351"/>
      <w:bookmarkStart w:id="1014" w:name="_Toc71722025"/>
      <w:bookmarkStart w:id="1015" w:name="_Toc74859077"/>
      <w:bookmarkStart w:id="1016" w:name="_Toc161839493"/>
      <w:r w:rsidRPr="006436AF">
        <w:t>7.4.1</w:t>
      </w:r>
      <w:r w:rsidRPr="006436AF">
        <w:tab/>
        <w:t>Overview</w:t>
      </w:r>
      <w:bookmarkEnd w:id="1012"/>
      <w:bookmarkEnd w:id="1013"/>
      <w:bookmarkEnd w:id="1014"/>
      <w:bookmarkEnd w:id="1015"/>
      <w:bookmarkEnd w:id="1016"/>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1017" w:name="_Toc68899601"/>
    </w:p>
    <w:p w14:paraId="01CF0F51" w14:textId="5091FCA9" w:rsidR="00F0770E" w:rsidRPr="006436AF" w:rsidRDefault="00F0770E" w:rsidP="00F90266">
      <w:pPr>
        <w:pStyle w:val="Heading3"/>
        <w:overflowPunct/>
        <w:autoSpaceDE/>
        <w:autoSpaceDN/>
        <w:adjustRightInd/>
        <w:textAlignment w:val="auto"/>
      </w:pPr>
      <w:bookmarkStart w:id="1018" w:name="_Toc71214352"/>
      <w:bookmarkStart w:id="1019" w:name="_Toc71722026"/>
      <w:bookmarkStart w:id="1020" w:name="_Toc74859078"/>
      <w:bookmarkStart w:id="1021" w:name="_Toc161839494"/>
      <w:r w:rsidRPr="006436AF">
        <w:t>7.4.2</w:t>
      </w:r>
      <w:r w:rsidRPr="006436AF">
        <w:tab/>
        <w:t>Resource structure</w:t>
      </w:r>
      <w:bookmarkEnd w:id="1017"/>
      <w:bookmarkEnd w:id="1018"/>
      <w:bookmarkEnd w:id="1019"/>
      <w:bookmarkEnd w:id="1020"/>
      <w:bookmarkEnd w:id="1021"/>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22" w:name="MCCQCTEMPBM_00000022"/>
      <w:r w:rsidRPr="006436AF">
        <w:rPr>
          <w:rFonts w:cs="Courier New"/>
        </w:rPr>
        <w:t>3gpp-m1</w:t>
      </w:r>
      <w:bookmarkEnd w:id="1022"/>
      <w:r w:rsidR="002050D5" w:rsidRPr="006436AF">
        <w:t>/</w:t>
      </w:r>
      <w:r w:rsidR="002050D5" w:rsidRPr="006436AF">
        <w:rPr>
          <w:rStyle w:val="Code"/>
        </w:rPr>
        <w:t>{apiVersion}</w:t>
      </w:r>
      <w:r w:rsidR="002050D5" w:rsidRPr="006436AF">
        <w:t>/</w:t>
      </w:r>
      <w:bookmarkStart w:id="1023" w:name="MCCQCTEMPBM_00000023"/>
      <w:r w:rsidRPr="006436AF">
        <w:rPr>
          <w:rFonts w:cs="Courier New"/>
        </w:rPr>
        <w:t>provisioning-sessions/</w:t>
      </w:r>
      <w:bookmarkEnd w:id="1023"/>
      <w:r w:rsidRPr="006436AF">
        <w:rPr>
          <w:rStyle w:val="Code"/>
        </w:rPr>
        <w:t>{provisioningSessionId}</w:t>
      </w:r>
      <w:bookmarkStart w:id="1024" w:name="MCCQCTEMPBM_00000024"/>
      <w:r w:rsidRPr="006436AF">
        <w:rPr>
          <w:rFonts w:cs="Courier New"/>
        </w:rPr>
        <w:t>/</w:t>
      </w:r>
      <w:bookmarkEnd w:id="1024"/>
    </w:p>
    <w:p w14:paraId="1B74459C" w14:textId="451A83B1" w:rsidR="00B13C1C" w:rsidRPr="006436AF" w:rsidRDefault="00B13C1C" w:rsidP="00B13C1C">
      <w:pPr>
        <w:keepNext/>
      </w:pPr>
      <w:bookmarkStart w:id="1025"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25"/>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2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27" w:name="MCCQCTEMPBM_00000025"/>
            <w:r w:rsidRPr="006436AF">
              <w:rPr>
                <w:rStyle w:val="URLchar"/>
              </w:rPr>
              <w:t>content-preparation-templates</w:t>
            </w:r>
            <w:bookmarkEnd w:id="102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2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28" w:name="_MCCTEMPBM_CRPT71130258___7"/>
            <w:r w:rsidRPr="006436AF">
              <w:rPr>
                <w:rStyle w:val="HTTPMethod"/>
              </w:rPr>
              <w:t>GET</w:t>
            </w:r>
            <w:bookmarkEnd w:id="102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2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30" w:name="_MCCTEMPBM_CRPT71130260___7"/>
            <w:bookmarkEnd w:id="1029"/>
            <w:r w:rsidRPr="006436AF">
              <w:rPr>
                <w:rStyle w:val="HTTPMethod"/>
              </w:rPr>
              <w:t>PATCH</w:t>
            </w:r>
            <w:bookmarkEnd w:id="103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31" w:name="_MCCTEMPBM_CRPT71130261___7"/>
            <w:r w:rsidRPr="006436AF">
              <w:rPr>
                <w:rStyle w:val="HTTPMethod"/>
              </w:rPr>
              <w:t>DELETE</w:t>
            </w:r>
            <w:bookmarkEnd w:id="103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32" w:name="_Toc68899602"/>
      <w:bookmarkStart w:id="1033" w:name="_Toc71214353"/>
      <w:bookmarkStart w:id="1034" w:name="_Toc71722027"/>
      <w:bookmarkStart w:id="1035" w:name="_Toc74859079"/>
      <w:bookmarkStart w:id="1036" w:name="_Toc161839495"/>
      <w:r w:rsidRPr="006436AF">
        <w:t>7.4.3</w:t>
      </w:r>
      <w:r w:rsidRPr="006436AF">
        <w:tab/>
        <w:t>Data model</w:t>
      </w:r>
      <w:bookmarkEnd w:id="1032"/>
      <w:bookmarkEnd w:id="1033"/>
      <w:bookmarkEnd w:id="1034"/>
      <w:bookmarkEnd w:id="1035"/>
      <w:bookmarkEnd w:id="103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37" w:name="_Toc68899603"/>
      <w:bookmarkStart w:id="1038" w:name="_Toc71214354"/>
      <w:bookmarkStart w:id="1039" w:name="_Toc71722028"/>
      <w:bookmarkStart w:id="1040" w:name="_Toc74859080"/>
      <w:bookmarkStart w:id="1041" w:name="_Toc161839496"/>
      <w:r w:rsidRPr="006436AF">
        <w:t>7.4.4</w:t>
      </w:r>
      <w:r w:rsidRPr="006436AF">
        <w:tab/>
        <w:t>Operations</w:t>
      </w:r>
      <w:bookmarkEnd w:id="1037"/>
      <w:bookmarkEnd w:id="1038"/>
      <w:bookmarkEnd w:id="1039"/>
      <w:bookmarkEnd w:id="1040"/>
      <w:bookmarkEnd w:id="104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42" w:name="_Toc68899604"/>
      <w:bookmarkStart w:id="1043" w:name="_Toc71214355"/>
      <w:bookmarkStart w:id="1044" w:name="_Toc71722029"/>
      <w:bookmarkStart w:id="1045" w:name="_Toc74859081"/>
      <w:bookmarkStart w:id="1046" w:name="_Toc161839497"/>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42"/>
      <w:bookmarkEnd w:id="1043"/>
      <w:bookmarkEnd w:id="1044"/>
      <w:bookmarkEnd w:id="1045"/>
      <w:bookmarkEnd w:id="1046"/>
    </w:p>
    <w:p w14:paraId="5FBA7D6C" w14:textId="4BCB3B25" w:rsidR="00F0770E" w:rsidRPr="006436AF" w:rsidRDefault="00F0770E" w:rsidP="00F0770E">
      <w:pPr>
        <w:pStyle w:val="Heading3"/>
      </w:pPr>
      <w:bookmarkStart w:id="1047" w:name="_Toc68899605"/>
      <w:bookmarkStart w:id="1048" w:name="_Toc71214356"/>
      <w:bookmarkStart w:id="1049" w:name="_Toc71722030"/>
      <w:bookmarkStart w:id="1050" w:name="_Toc74859082"/>
      <w:bookmarkStart w:id="1051" w:name="_Toc161839498"/>
      <w:r w:rsidRPr="006436AF">
        <w:t>7.5.1</w:t>
      </w:r>
      <w:r w:rsidRPr="006436AF">
        <w:tab/>
        <w:t>Overview</w:t>
      </w:r>
      <w:bookmarkEnd w:id="1047"/>
      <w:bookmarkEnd w:id="1048"/>
      <w:bookmarkEnd w:id="1049"/>
      <w:bookmarkEnd w:id="1050"/>
      <w:bookmarkEnd w:id="105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52" w:name="_Toc68899606"/>
      <w:bookmarkStart w:id="1053" w:name="_Toc71214357"/>
      <w:bookmarkStart w:id="1054" w:name="_Toc71722031"/>
      <w:bookmarkStart w:id="1055" w:name="_Toc74859083"/>
      <w:bookmarkStart w:id="1056" w:name="_Toc161839499"/>
      <w:r w:rsidRPr="006436AF">
        <w:t>7.5.2</w:t>
      </w:r>
      <w:r w:rsidRPr="006436AF">
        <w:tab/>
        <w:t>Resource structur</w:t>
      </w:r>
      <w:r w:rsidR="009273E9" w:rsidRPr="006436AF">
        <w:t>e</w:t>
      </w:r>
      <w:bookmarkEnd w:id="1052"/>
      <w:bookmarkEnd w:id="1053"/>
      <w:bookmarkEnd w:id="1054"/>
      <w:bookmarkEnd w:id="1055"/>
      <w:bookmarkEnd w:id="105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5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5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58" w:name="_MCCTEMPBM_CRPT71130263___7"/>
            <w:r w:rsidRPr="006436AF">
              <w:rPr>
                <w:rStyle w:val="HTTPMethod"/>
              </w:rPr>
              <w:t>GET</w:t>
            </w:r>
            <w:bookmarkEnd w:id="105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59" w:name="_Toc68899607"/>
      <w:bookmarkStart w:id="1060" w:name="_Toc71214358"/>
      <w:bookmarkStart w:id="1061" w:name="_Toc71722032"/>
      <w:bookmarkStart w:id="1062" w:name="_Toc74859084"/>
      <w:bookmarkStart w:id="1063" w:name="_Toc161839500"/>
      <w:r w:rsidRPr="006436AF">
        <w:t>7.5.3</w:t>
      </w:r>
      <w:r w:rsidRPr="006436AF">
        <w:tab/>
        <w:t>Data model</w:t>
      </w:r>
      <w:bookmarkEnd w:id="1059"/>
      <w:bookmarkEnd w:id="1060"/>
      <w:bookmarkEnd w:id="1061"/>
      <w:bookmarkEnd w:id="1062"/>
      <w:bookmarkEnd w:id="1063"/>
    </w:p>
    <w:p w14:paraId="768573A5" w14:textId="101D41F2" w:rsidR="00B13C1C" w:rsidRPr="006436AF" w:rsidRDefault="00B13C1C" w:rsidP="00B13C1C">
      <w:pPr>
        <w:pStyle w:val="Heading4"/>
      </w:pPr>
      <w:bookmarkStart w:id="1064" w:name="_Toc68899608"/>
      <w:bookmarkStart w:id="1065" w:name="_Toc71214359"/>
      <w:bookmarkStart w:id="1066" w:name="_Toc71722033"/>
      <w:bookmarkStart w:id="1067" w:name="_Toc74859085"/>
      <w:bookmarkStart w:id="1068" w:name="_Toc161839501"/>
      <w:r w:rsidRPr="006436AF">
        <w:t>7.5.3.1</w:t>
      </w:r>
      <w:r w:rsidRPr="006436AF">
        <w:tab/>
      </w:r>
      <w:r w:rsidR="00004208" w:rsidRPr="006436AF">
        <w:t xml:space="preserve">ContentProtocols </w:t>
      </w:r>
      <w:r w:rsidRPr="006436AF">
        <w:t>resource</w:t>
      </w:r>
      <w:bookmarkEnd w:id="1064"/>
      <w:bookmarkEnd w:id="1065"/>
      <w:bookmarkEnd w:id="1066"/>
      <w:bookmarkEnd w:id="1067"/>
      <w:bookmarkEnd w:id="1068"/>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69"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6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70" w:name="_MCCTEMPBM_CRPT71130265___7"/>
            <w:r w:rsidRPr="006436AF">
              <w:rPr>
                <w:rStyle w:val="Datatypechar"/>
              </w:rPr>
              <w:t>Array(Content‌Protocol‌Descriptor)</w:t>
            </w:r>
            <w:bookmarkEnd w:id="107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71" w:name="_MCCTEMPBM_CRPT71130266___7"/>
            <w:r w:rsidRPr="006436AF">
              <w:rPr>
                <w:rStyle w:val="Datatypechar"/>
              </w:rPr>
              <w:t>Array(Uri)</w:t>
            </w:r>
            <w:bookmarkEnd w:id="107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72" w:name="_Toc68899609"/>
      <w:bookmarkStart w:id="1073" w:name="_Toc71214360"/>
      <w:bookmarkStart w:id="1074" w:name="_Toc71722034"/>
      <w:bookmarkStart w:id="1075" w:name="_Toc74859086"/>
      <w:bookmarkStart w:id="1076" w:name="_Toc161839502"/>
      <w:r w:rsidRPr="006436AF">
        <w:rPr>
          <w:rFonts w:eastAsia="Arial"/>
        </w:rPr>
        <w:lastRenderedPageBreak/>
        <w:t>7.5.3.2</w:t>
      </w:r>
      <w:r w:rsidR="00B7088F" w:rsidRPr="006436AF">
        <w:rPr>
          <w:rFonts w:eastAsia="Arial"/>
        </w:rPr>
        <w:tab/>
      </w:r>
      <w:r w:rsidRPr="006436AF">
        <w:rPr>
          <w:rFonts w:eastAsia="Arial"/>
        </w:rPr>
        <w:t>ContentProtocolDescriptor type</w:t>
      </w:r>
      <w:bookmarkEnd w:id="1072"/>
      <w:bookmarkEnd w:id="1073"/>
      <w:bookmarkEnd w:id="1074"/>
      <w:bookmarkEnd w:id="1075"/>
      <w:bookmarkEnd w:id="1076"/>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77" w:name="_MCCTEMPBM_CRPT71130267___7"/>
            <w:r w:rsidRPr="006436AF">
              <w:rPr>
                <w:rStyle w:val="Code"/>
              </w:rPr>
              <w:t>termIdentifier</w:t>
            </w:r>
            <w:bookmarkEnd w:id="1077"/>
          </w:p>
        </w:tc>
        <w:tc>
          <w:tcPr>
            <w:tcW w:w="1230" w:type="dxa"/>
          </w:tcPr>
          <w:p w14:paraId="44DEF1C6" w14:textId="21DD6EA4" w:rsidR="3FD63C17" w:rsidRPr="006436AF" w:rsidRDefault="318C1EFA" w:rsidP="00701240">
            <w:pPr>
              <w:pStyle w:val="TAL"/>
              <w:rPr>
                <w:rStyle w:val="Datatypechar"/>
              </w:rPr>
            </w:pPr>
            <w:bookmarkStart w:id="1078" w:name="_MCCTEMPBM_CRPT71130268___7"/>
            <w:r w:rsidRPr="006436AF">
              <w:rPr>
                <w:rStyle w:val="Datatypechar"/>
              </w:rPr>
              <w:t>U</w:t>
            </w:r>
            <w:r w:rsidR="007D3F60" w:rsidRPr="006436AF">
              <w:rPr>
                <w:rStyle w:val="Datatypechar"/>
              </w:rPr>
              <w:t>r</w:t>
            </w:r>
            <w:r w:rsidR="00B547D1" w:rsidRPr="006436AF">
              <w:rPr>
                <w:rStyle w:val="Datatypechar"/>
              </w:rPr>
              <w:t>i</w:t>
            </w:r>
            <w:bookmarkEnd w:id="1078"/>
          </w:p>
        </w:tc>
        <w:tc>
          <w:tcPr>
            <w:tcW w:w="1185" w:type="dxa"/>
          </w:tcPr>
          <w:p w14:paraId="6C75492B" w14:textId="4BA37F82" w:rsidR="3FD63C17" w:rsidRPr="006436AF" w:rsidRDefault="318C1EFA" w:rsidP="00B7088F">
            <w:pPr>
              <w:pStyle w:val="TAL"/>
              <w:jc w:val="center"/>
              <w:rPr>
                <w:rFonts w:eastAsia="Arial"/>
              </w:rPr>
            </w:pPr>
            <w:bookmarkStart w:id="1079" w:name="_MCCTEMPBM_CRPT71130269___4"/>
            <w:r w:rsidRPr="006436AF">
              <w:rPr>
                <w:rFonts w:eastAsia="Arial"/>
              </w:rPr>
              <w:t>1..1</w:t>
            </w:r>
            <w:bookmarkEnd w:id="107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80" w:name="_MCCTEMPBM_CRPT71130270___7"/>
            <w:r w:rsidRPr="006436AF">
              <w:rPr>
                <w:rStyle w:val="Code"/>
              </w:rPr>
              <w:t>descriptionLocator</w:t>
            </w:r>
            <w:bookmarkEnd w:id="1080"/>
          </w:p>
        </w:tc>
        <w:tc>
          <w:tcPr>
            <w:tcW w:w="1230" w:type="dxa"/>
          </w:tcPr>
          <w:p w14:paraId="4A2FA0D6" w14:textId="2751246D" w:rsidR="3FD63C17" w:rsidRPr="006436AF" w:rsidRDefault="007D3F60" w:rsidP="00B7088F">
            <w:pPr>
              <w:pStyle w:val="TAL"/>
              <w:rPr>
                <w:rStyle w:val="Datatypechar"/>
              </w:rPr>
            </w:pPr>
            <w:bookmarkStart w:id="1081" w:name="_MCCTEMPBM_CRPT71130271___7"/>
            <w:r w:rsidRPr="006436AF">
              <w:rPr>
                <w:rStyle w:val="Datatypechar"/>
              </w:rPr>
              <w:t>Url</w:t>
            </w:r>
            <w:bookmarkEnd w:id="1081"/>
          </w:p>
        </w:tc>
        <w:tc>
          <w:tcPr>
            <w:tcW w:w="1185" w:type="dxa"/>
          </w:tcPr>
          <w:p w14:paraId="08E03DE2" w14:textId="2A1792D2" w:rsidR="3FD63C17" w:rsidRPr="006436AF" w:rsidRDefault="318C1EFA" w:rsidP="00B7088F">
            <w:pPr>
              <w:pStyle w:val="TAL"/>
              <w:jc w:val="center"/>
              <w:rPr>
                <w:rFonts w:eastAsia="Arial"/>
              </w:rPr>
            </w:pPr>
            <w:bookmarkStart w:id="1082" w:name="_MCCTEMPBM_CRPT71130272___4"/>
            <w:r w:rsidRPr="006436AF">
              <w:rPr>
                <w:rFonts w:eastAsia="Arial"/>
              </w:rPr>
              <w:t>0..1</w:t>
            </w:r>
            <w:bookmarkEnd w:id="108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83" w:name="_Toc68899610"/>
      <w:bookmarkStart w:id="1084" w:name="_Toc71214361"/>
      <w:bookmarkStart w:id="1085" w:name="_Toc71722035"/>
      <w:bookmarkStart w:id="1086" w:name="_Toc74859087"/>
      <w:bookmarkStart w:id="1087" w:name="_Toc161839503"/>
      <w:r w:rsidRPr="006436AF">
        <w:t>7.6</w:t>
      </w:r>
      <w:r w:rsidRPr="006436AF">
        <w:tab/>
        <w:t xml:space="preserve">Content Hosting </w:t>
      </w:r>
      <w:r w:rsidR="007F24AD" w:rsidRPr="006436AF">
        <w:t xml:space="preserve">Provisioning </w:t>
      </w:r>
      <w:r w:rsidRPr="006436AF">
        <w:t>API</w:t>
      </w:r>
      <w:bookmarkEnd w:id="1083"/>
      <w:bookmarkEnd w:id="1084"/>
      <w:bookmarkEnd w:id="1085"/>
      <w:bookmarkEnd w:id="1086"/>
      <w:bookmarkEnd w:id="1087"/>
    </w:p>
    <w:p w14:paraId="776092B1" w14:textId="727842C7" w:rsidR="00462E8A" w:rsidRPr="006436AF" w:rsidRDefault="00733D83" w:rsidP="00462E8A">
      <w:pPr>
        <w:pStyle w:val="Heading3"/>
      </w:pPr>
      <w:bookmarkStart w:id="1088" w:name="_Toc68899611"/>
      <w:bookmarkStart w:id="1089" w:name="_Toc71214362"/>
      <w:bookmarkStart w:id="1090" w:name="_Toc71722036"/>
      <w:bookmarkStart w:id="1091" w:name="_Toc74859088"/>
      <w:bookmarkStart w:id="1092" w:name="_Toc161839504"/>
      <w:r w:rsidRPr="006436AF">
        <w:t>7.6</w:t>
      </w:r>
      <w:r w:rsidR="00462E8A" w:rsidRPr="006436AF">
        <w:t>.1</w:t>
      </w:r>
      <w:r w:rsidR="00462E8A" w:rsidRPr="006436AF">
        <w:tab/>
        <w:t>Overview</w:t>
      </w:r>
      <w:bookmarkEnd w:id="1088"/>
      <w:bookmarkEnd w:id="1089"/>
      <w:bookmarkEnd w:id="1090"/>
      <w:bookmarkEnd w:id="1091"/>
      <w:bookmarkEnd w:id="1092"/>
    </w:p>
    <w:p w14:paraId="4EE886B0" w14:textId="77777777" w:rsidR="00716FEE" w:rsidRPr="006436AF" w:rsidRDefault="00716FEE" w:rsidP="00716FEE">
      <w:bookmarkStart w:id="109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94" w:name="_Toc68899612"/>
      <w:bookmarkStart w:id="1095" w:name="_Toc71214363"/>
      <w:bookmarkStart w:id="1096" w:name="_Toc71722037"/>
      <w:bookmarkStart w:id="1097" w:name="_Toc74859089"/>
      <w:bookmarkStart w:id="1098" w:name="_Toc161839505"/>
      <w:bookmarkEnd w:id="1093"/>
      <w:r w:rsidRPr="006436AF">
        <w:t>7.6.2</w:t>
      </w:r>
      <w:r w:rsidRPr="006436AF">
        <w:tab/>
        <w:t>Resource structure</w:t>
      </w:r>
      <w:bookmarkEnd w:id="1094"/>
      <w:bookmarkEnd w:id="1095"/>
      <w:bookmarkEnd w:id="1096"/>
      <w:bookmarkEnd w:id="1097"/>
      <w:bookmarkEnd w:id="109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9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9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10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10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102" w:name="MCCQCTEMPBM_00000026"/>
            <w:r w:rsidRPr="006436AF">
              <w:rPr>
                <w:rStyle w:val="URLchar"/>
              </w:rPr>
              <w:t>content-hosting-configuration</w:t>
            </w:r>
            <w:bookmarkEnd w:id="110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10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103" w:name="_MCCTEMPBM_CRPT71130276___7"/>
            <w:r w:rsidRPr="006436AF">
              <w:rPr>
                <w:rStyle w:val="HTTPMethod"/>
              </w:rPr>
              <w:t>GET</w:t>
            </w:r>
            <w:bookmarkEnd w:id="110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10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105" w:name="_MCCTEMPBM_CRPT71130278___7"/>
            <w:bookmarkEnd w:id="1104"/>
            <w:r w:rsidRPr="006436AF">
              <w:rPr>
                <w:rStyle w:val="HTTPMethod"/>
              </w:rPr>
              <w:t>PATCH</w:t>
            </w:r>
            <w:bookmarkEnd w:id="110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106" w:name="_MCCTEMPBM_CRPT71130279___7"/>
            <w:r w:rsidRPr="006436AF">
              <w:rPr>
                <w:rStyle w:val="HTTPMethod"/>
              </w:rPr>
              <w:t>DELETE</w:t>
            </w:r>
            <w:bookmarkEnd w:id="110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10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100"/>
      <w:bookmarkEnd w:id="110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108" w:name="_Toc68899613"/>
      <w:bookmarkStart w:id="1109" w:name="_Toc71214364"/>
      <w:bookmarkStart w:id="1110" w:name="_Toc71722038"/>
      <w:bookmarkStart w:id="1111" w:name="_Toc74859090"/>
      <w:bookmarkStart w:id="1112" w:name="_Toc161839506"/>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108"/>
      <w:bookmarkEnd w:id="1109"/>
      <w:bookmarkEnd w:id="1110"/>
      <w:bookmarkEnd w:id="1111"/>
      <w:bookmarkEnd w:id="1112"/>
    </w:p>
    <w:p w14:paraId="2C63A906" w14:textId="3879BAB0" w:rsidR="004A63E4" w:rsidRPr="006436AF" w:rsidRDefault="00733D83" w:rsidP="004A63E4">
      <w:pPr>
        <w:pStyle w:val="Heading4"/>
      </w:pPr>
      <w:bookmarkStart w:id="1113" w:name="_Toc68899614"/>
      <w:bookmarkStart w:id="1114" w:name="_Toc71214365"/>
      <w:bookmarkStart w:id="1115" w:name="_Toc71722039"/>
      <w:bookmarkStart w:id="1116" w:name="_Toc74859091"/>
      <w:bookmarkStart w:id="1117" w:name="_Toc161839507"/>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113"/>
      <w:bookmarkEnd w:id="1114"/>
      <w:bookmarkEnd w:id="1115"/>
      <w:bookmarkEnd w:id="1116"/>
      <w:bookmarkEnd w:id="1117"/>
    </w:p>
    <w:p w14:paraId="0658222D" w14:textId="77777777" w:rsidR="00462E8A" w:rsidRPr="006436AF" w:rsidRDefault="00462E8A" w:rsidP="002B7828">
      <w:pPr>
        <w:keepNext/>
      </w:pPr>
      <w:bookmarkStart w:id="1118"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11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119" w:name="_MCCTEMPBM_CRPT71130282___7"/>
            <w:r>
              <w:rPr>
                <w:rStyle w:val="Datatypechar"/>
              </w:rPr>
              <w:t>s</w:t>
            </w:r>
            <w:r w:rsidR="006A1862" w:rsidRPr="006436AF">
              <w:rPr>
                <w:rStyle w:val="Datatypechar"/>
              </w:rPr>
              <w:t>tring</w:t>
            </w:r>
            <w:bookmarkEnd w:id="1119"/>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41453671" w:rsidR="006A1862" w:rsidRPr="006436AF" w:rsidRDefault="00121773" w:rsidP="00B5532A">
            <w:pPr>
              <w:pStyle w:val="TAL"/>
              <w:rPr>
                <w:rStyle w:val="Datatypechar"/>
              </w:rPr>
            </w:pPr>
            <w:bookmarkStart w:id="1120" w:name="_MCCTEMPBM_CRPT71130283___7"/>
            <w:r>
              <w:rPr>
                <w:rStyle w:val="Datatypechar"/>
              </w:rPr>
              <w:t>o</w:t>
            </w:r>
            <w:r w:rsidR="006A1862" w:rsidRPr="006436AF">
              <w:rPr>
                <w:rStyle w:val="Datatypechar"/>
              </w:rPr>
              <w:t>bject</w:t>
            </w:r>
            <w:bookmarkEnd w:id="1120"/>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21" w:name="_MCCTEMPBM_CRPT71130285___7"/>
            <w:r>
              <w:rPr>
                <w:rStyle w:val="Datatypechar"/>
              </w:rPr>
              <w:t>b</w:t>
            </w:r>
            <w:r w:rsidR="006A1862" w:rsidRPr="006436AF">
              <w:rPr>
                <w:rStyle w:val="Datatypechar"/>
              </w:rPr>
              <w:t>oolean</w:t>
            </w:r>
            <w:bookmarkEnd w:id="1121"/>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22" w:name="_MCCTEMPBM_CRPT71130286___7"/>
            <w:r w:rsidRPr="006436AF">
              <w:rPr>
                <w:rStyle w:val="Datatypechar"/>
              </w:rPr>
              <w:t>Uri</w:t>
            </w:r>
            <w:bookmarkEnd w:id="1122"/>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5FF2AF02" w:rsidR="006A1862" w:rsidRPr="006436AF" w:rsidRDefault="00121773" w:rsidP="00B5532A">
            <w:pPr>
              <w:pStyle w:val="TAL"/>
              <w:rPr>
                <w:rStyle w:val="Datatypechar"/>
              </w:rPr>
            </w:pPr>
            <w:bookmarkStart w:id="1123" w:name="_MCCTEMPBM_CRPT71130288___7"/>
            <w:r>
              <w:rPr>
                <w:rStyle w:val="Datatypechar"/>
              </w:rPr>
              <w:t>a</w:t>
            </w:r>
            <w:r w:rsidR="006A1862" w:rsidRPr="006436AF">
              <w:rPr>
                <w:rStyle w:val="Datatypechar"/>
              </w:rPr>
              <w:t>rray(Object)</w:t>
            </w:r>
            <w:bookmarkEnd w:id="1123"/>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lastRenderedPageBreak/>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r w:rsidR="006A1862"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r w:rsidR="006A1862"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24" w:name="_MCCTEMPBM_CRPT71130289___7"/>
            <w:r w:rsidRPr="006436AF">
              <w:rPr>
                <w:rStyle w:val="Datatypechar"/>
              </w:rPr>
              <w:t>ResourceId</w:t>
            </w:r>
            <w:bookmarkEnd w:id="1124"/>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6895FEA5" w:rsidR="001E2D3C" w:rsidRPr="006436AF" w:rsidRDefault="00121773" w:rsidP="001E2D3C">
            <w:pPr>
              <w:pStyle w:val="TAL"/>
              <w:rPr>
                <w:rStyle w:val="Datatypechar"/>
              </w:rPr>
            </w:pPr>
            <w:bookmarkStart w:id="1125" w:name="_MCCTEMPBM_CRPT71130290___7"/>
            <w:r>
              <w:rPr>
                <w:rStyle w:val="Datatypechar"/>
                <w:lang w:val="en-US"/>
              </w:rPr>
              <w:t>a</w:t>
            </w:r>
            <w:r w:rsidR="001E2D3C" w:rsidRPr="006436AF">
              <w:rPr>
                <w:rStyle w:val="Datatypechar"/>
                <w:lang w:val="en-US"/>
              </w:rPr>
              <w:t>rray(&lt;Distribution‌NetworkT</w:t>
            </w:r>
            <w:r w:rsidR="001E2D3C" w:rsidRPr="006436AF">
              <w:rPr>
                <w:rStyle w:val="Datatypechar"/>
              </w:rPr>
              <w:t>ype, DistributionMode&gt;</w:t>
            </w:r>
            <w:bookmarkEnd w:id="112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26" w:name="_MCCTEMPBM_CRPT71130291___7"/>
            <w:r w:rsidRPr="006436AF">
              <w:rPr>
                <w:rStyle w:val="Datatypechar"/>
              </w:rPr>
              <w:t>String</w:t>
            </w:r>
            <w:bookmarkEnd w:id="112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302DC57" w:rsidR="001E2D3C" w:rsidRPr="006436AF" w:rsidRDefault="00121773" w:rsidP="001E2D3C">
            <w:pPr>
              <w:pStyle w:val="TAL"/>
              <w:rPr>
                <w:rStyle w:val="Datatypechar"/>
              </w:rPr>
            </w:pPr>
            <w:bookmarkStart w:id="1127" w:name="_MCCTEMPBM_CRPT71130292___7"/>
            <w:r>
              <w:rPr>
                <w:rStyle w:val="Datatypechar"/>
              </w:rPr>
              <w:t>s</w:t>
            </w:r>
            <w:r w:rsidR="001E2D3C" w:rsidRPr="006436AF">
              <w:rPr>
                <w:rStyle w:val="Datatypechar"/>
              </w:rPr>
              <w:t>tring</w:t>
            </w:r>
            <w:bookmarkEnd w:id="112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r w:rsidRPr="006436AF">
              <w:t>.</w:t>
            </w:r>
          </w:p>
          <w:p w14:paraId="1F4444DE" w14:textId="4DA1861D" w:rsidR="001E2D3C" w:rsidRPr="006436AF" w:rsidRDefault="00121773" w:rsidP="00121773">
            <w:pPr>
              <w:pStyle w:val="TALcontinuation"/>
              <w:spacing w:before="60"/>
            </w:pPr>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 xml:space="preserve">A base URL (i.e. one that includes a scheme, authority and, optionally, path segments) from which content is made </w:t>
            </w:r>
            <w:r w:rsidRPr="006436AF">
              <w:rPr>
                <w:lang w:val="en-US"/>
              </w:rPr>
              <w:lastRenderedPageBreak/>
              <w:t>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lastRenderedPageBreak/>
              <w:tab/>
              <w:t>pathRewriteRules</w:t>
            </w:r>
          </w:p>
        </w:tc>
        <w:tc>
          <w:tcPr>
            <w:tcW w:w="884" w:type="pct"/>
            <w:shd w:val="clear" w:color="auto" w:fill="auto"/>
          </w:tcPr>
          <w:p w14:paraId="07C0484C" w14:textId="64297630" w:rsidR="001E2D3C" w:rsidRPr="006436AF" w:rsidRDefault="00F16231" w:rsidP="001E2D3C">
            <w:pPr>
              <w:pStyle w:val="TAL"/>
              <w:rPr>
                <w:rStyle w:val="Datatypechar"/>
              </w:rPr>
            </w:pPr>
            <w:bookmarkStart w:id="1128"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2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215C7DF9" w:rsidR="001E2D3C" w:rsidRPr="006436AF" w:rsidRDefault="00F16231" w:rsidP="001E2D3C">
            <w:pPr>
              <w:pStyle w:val="TAL"/>
              <w:rPr>
                <w:rStyle w:val="Datatypechar"/>
              </w:rPr>
            </w:pPr>
            <w:bookmarkStart w:id="1129" w:name="_MCCTEMPBM_CRPT71130294___7"/>
            <w:r>
              <w:rPr>
                <w:rStyle w:val="Datatypechar"/>
              </w:rPr>
              <w:t>s</w:t>
            </w:r>
            <w:r w:rsidR="001E2D3C" w:rsidRPr="006436AF">
              <w:rPr>
                <w:rStyle w:val="Datatypechar"/>
              </w:rPr>
              <w:t>tring</w:t>
            </w:r>
            <w:bookmarkEnd w:id="112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3AA6709E" w:rsidR="001E2D3C" w:rsidRPr="006436AF" w:rsidRDefault="00F16231" w:rsidP="001E2D3C">
            <w:pPr>
              <w:pStyle w:val="TAL"/>
              <w:rPr>
                <w:rStyle w:val="Datatypechar"/>
              </w:rPr>
            </w:pPr>
            <w:bookmarkStart w:id="1130" w:name="_MCCTEMPBM_CRPT71130295___7"/>
            <w:r>
              <w:rPr>
                <w:rStyle w:val="Datatypechar"/>
              </w:rPr>
              <w:t>s</w:t>
            </w:r>
            <w:r w:rsidR="001E2D3C" w:rsidRPr="006436AF">
              <w:rPr>
                <w:rStyle w:val="Datatypechar"/>
              </w:rPr>
              <w:t>tring</w:t>
            </w:r>
            <w:bookmarkEnd w:id="113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27C0C660" w:rsidR="001E2D3C" w:rsidRPr="006436AF" w:rsidRDefault="00F16231" w:rsidP="001E2D3C">
            <w:pPr>
              <w:pStyle w:val="TAL"/>
              <w:rPr>
                <w:rStyle w:val="Datatypechar"/>
              </w:rPr>
            </w:pPr>
            <w:bookmarkStart w:id="1131"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3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67605879" w:rsidR="001E2D3C" w:rsidRPr="006436AF" w:rsidRDefault="00F16231" w:rsidP="001E2D3C">
            <w:pPr>
              <w:pStyle w:val="TAL"/>
              <w:rPr>
                <w:rStyle w:val="Datatypechar"/>
              </w:rPr>
            </w:pPr>
            <w:bookmarkStart w:id="1132" w:name="_MCCTEMPBM_CRPT71130297___7"/>
            <w:r>
              <w:rPr>
                <w:rStyle w:val="Datatypechar"/>
              </w:rPr>
              <w:t>s</w:t>
            </w:r>
            <w:r w:rsidR="001E2D3C" w:rsidRPr="006436AF">
              <w:rPr>
                <w:rStyle w:val="Datatypechar"/>
              </w:rPr>
              <w:t>tring</w:t>
            </w:r>
            <w:bookmarkEnd w:id="113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0565006" w:rsidR="001E2D3C" w:rsidRPr="006436AF" w:rsidRDefault="00F16231" w:rsidP="001E2D3C">
            <w:pPr>
              <w:pStyle w:val="TAL"/>
              <w:rPr>
                <w:rStyle w:val="Datatypechar"/>
              </w:rPr>
            </w:pPr>
            <w:bookmarkStart w:id="1133" w:name="_MCCTEMPBM_CRPT71130298___7"/>
            <w:r>
              <w:rPr>
                <w:rStyle w:val="Datatypechar"/>
              </w:rPr>
              <w:t>o</w:t>
            </w:r>
            <w:r w:rsidR="001E2D3C" w:rsidRPr="006436AF">
              <w:rPr>
                <w:rStyle w:val="Datatypechar"/>
              </w:rPr>
              <w:t>bject</w:t>
            </w:r>
            <w:bookmarkEnd w:id="113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t>statusCodeFilters</w:t>
            </w:r>
          </w:p>
        </w:tc>
        <w:tc>
          <w:tcPr>
            <w:tcW w:w="884" w:type="pct"/>
            <w:shd w:val="clear" w:color="auto" w:fill="auto"/>
          </w:tcPr>
          <w:p w14:paraId="414FBF30" w14:textId="7749B09D" w:rsidR="001E2D3C" w:rsidRPr="006436AF" w:rsidRDefault="00F16231" w:rsidP="001E2D3C">
            <w:pPr>
              <w:pStyle w:val="TAL"/>
              <w:rPr>
                <w:rStyle w:val="Datatypechar"/>
              </w:rPr>
            </w:pPr>
            <w:bookmarkStart w:id="1134"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3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5724847C" w:rsidR="001E2D3C" w:rsidRPr="006436AF" w:rsidRDefault="00F16231" w:rsidP="001E2D3C">
            <w:pPr>
              <w:pStyle w:val="TAL"/>
              <w:rPr>
                <w:rStyle w:val="Datatypechar"/>
              </w:rPr>
            </w:pPr>
            <w:bookmarkStart w:id="1135" w:name="_MCCTEMPBM_CRPT71130300___7"/>
            <w:r>
              <w:rPr>
                <w:rStyle w:val="Datatypechar"/>
              </w:rPr>
              <w:t>b</w:t>
            </w:r>
            <w:r w:rsidR="001E2D3C" w:rsidRPr="006436AF">
              <w:rPr>
                <w:rStyle w:val="Datatypechar"/>
              </w:rPr>
              <w:t>oolean</w:t>
            </w:r>
            <w:bookmarkEnd w:id="1135"/>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614643C9" w:rsidR="001E2D3C" w:rsidRPr="006436AF" w:rsidRDefault="00F16231" w:rsidP="001E2D3C">
            <w:pPr>
              <w:pStyle w:val="TAL"/>
              <w:rPr>
                <w:rStyle w:val="Datatypechar"/>
              </w:rPr>
            </w:pPr>
            <w:bookmarkStart w:id="1136" w:name="_MCCTEMPBM_CRPT71130301___7"/>
            <w:r>
              <w:rPr>
                <w:rStyle w:val="Datatypechar"/>
              </w:rPr>
              <w:t>i</w:t>
            </w:r>
            <w:r w:rsidR="001E2D3C" w:rsidRPr="006436AF">
              <w:rPr>
                <w:rStyle w:val="Datatypechar"/>
              </w:rPr>
              <w:t>nteger</w:t>
            </w:r>
            <w:bookmarkEnd w:id="113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53C8606D" w:rsidR="001E2D3C" w:rsidRPr="006436AF" w:rsidRDefault="00F16231" w:rsidP="001E2D3C">
            <w:pPr>
              <w:pStyle w:val="TAL"/>
              <w:rPr>
                <w:rStyle w:val="Datatypechar"/>
              </w:rPr>
            </w:pPr>
            <w:bookmarkStart w:id="1137" w:name="_MCCTEMPBM_CRPT71130302___7"/>
            <w:r>
              <w:rPr>
                <w:rStyle w:val="Datatypechar"/>
              </w:rPr>
              <w:t>o</w:t>
            </w:r>
            <w:r w:rsidR="001E2D3C" w:rsidRPr="006436AF">
              <w:rPr>
                <w:rStyle w:val="Datatypechar"/>
              </w:rPr>
              <w:t>bject</w:t>
            </w:r>
            <w:bookmarkEnd w:id="113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38" w:name="_MCCTEMPBM_CRPT71130303___7"/>
            <w:r w:rsidRPr="006436AF">
              <w:rPr>
                <w:rStyle w:val="Datatypechar"/>
              </w:rPr>
              <w:t>Uri</w:t>
            </w:r>
            <w:bookmarkEnd w:id="113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39"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3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53A189F" w:rsidR="001E2D3C" w:rsidRPr="006436AF" w:rsidRDefault="00F16231" w:rsidP="001E2D3C">
            <w:pPr>
              <w:pStyle w:val="TAL"/>
              <w:rPr>
                <w:rStyle w:val="Datatypechar"/>
              </w:rPr>
            </w:pPr>
            <w:bookmarkStart w:id="1140" w:name="_MCCTEMPBM_CRPT71130305___7"/>
            <w:r>
              <w:rPr>
                <w:rStyle w:val="Datatypechar"/>
              </w:rPr>
              <w:t>o</w:t>
            </w:r>
            <w:r w:rsidR="001E2D3C" w:rsidRPr="006436AF">
              <w:rPr>
                <w:rStyle w:val="Datatypechar"/>
              </w:rPr>
              <w:t>bject</w:t>
            </w:r>
            <w:bookmarkEnd w:id="114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34025B42" w:rsidR="001E2D3C" w:rsidRPr="006436AF" w:rsidRDefault="00F16231" w:rsidP="001E2D3C">
            <w:pPr>
              <w:pStyle w:val="TAL"/>
              <w:rPr>
                <w:rStyle w:val="Datatypechar"/>
              </w:rPr>
            </w:pPr>
            <w:bookmarkStart w:id="1141" w:name="_MCCTEMPBM_CRPT71130306___7"/>
            <w:r>
              <w:rPr>
                <w:rStyle w:val="Datatypechar"/>
              </w:rPr>
              <w:t>s</w:t>
            </w:r>
            <w:r w:rsidR="001E2D3C" w:rsidRPr="006436AF">
              <w:rPr>
                <w:rStyle w:val="Datatypechar"/>
              </w:rPr>
              <w:t>tring</w:t>
            </w:r>
            <w:bookmarkEnd w:id="114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4584ADC9" w:rsidR="001E2D3C" w:rsidRPr="006436AF" w:rsidRDefault="00F16231" w:rsidP="001E2D3C">
            <w:pPr>
              <w:pStyle w:val="TAL"/>
              <w:rPr>
                <w:rStyle w:val="Datatypechar"/>
              </w:rPr>
            </w:pPr>
            <w:bookmarkStart w:id="1142" w:name="_MCCTEMPBM_CRPT71130307___7"/>
            <w:r>
              <w:rPr>
                <w:rStyle w:val="Datatypechar"/>
              </w:rPr>
              <w:t>s</w:t>
            </w:r>
            <w:r w:rsidR="001E2D3C" w:rsidRPr="006436AF">
              <w:rPr>
                <w:rStyle w:val="Datatypechar"/>
              </w:rPr>
              <w:t>tring</w:t>
            </w:r>
            <w:bookmarkEnd w:id="114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38785EF" w:rsidR="001E2D3C" w:rsidRPr="006436AF" w:rsidRDefault="00F16231" w:rsidP="001E2D3C">
            <w:pPr>
              <w:pStyle w:val="TAL"/>
              <w:rPr>
                <w:rStyle w:val="Datatypechar"/>
              </w:rPr>
            </w:pPr>
            <w:bookmarkStart w:id="1143" w:name="_MCCTEMPBM_CRPT71130308___7"/>
            <w:r>
              <w:rPr>
                <w:rStyle w:val="Datatypechar"/>
              </w:rPr>
              <w:t>s</w:t>
            </w:r>
            <w:r w:rsidR="001E2D3C" w:rsidRPr="006436AF">
              <w:rPr>
                <w:rStyle w:val="Datatypechar"/>
              </w:rPr>
              <w:t>tring</w:t>
            </w:r>
            <w:bookmarkEnd w:id="114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44" w:name="_MCCTEMPBM_CRPT71130309___7"/>
            <w:r>
              <w:rPr>
                <w:rStyle w:val="Datatypechar"/>
              </w:rPr>
              <w:t>s</w:t>
            </w:r>
            <w:r w:rsidR="001E2D3C" w:rsidRPr="006436AF">
              <w:rPr>
                <w:rStyle w:val="Datatypechar"/>
              </w:rPr>
              <w:t>tring</w:t>
            </w:r>
            <w:bookmarkEnd w:id="114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lastRenderedPageBreak/>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lastRenderedPageBreak/>
              <w:tab/>
            </w:r>
            <w:r w:rsidRPr="006436AF">
              <w:rPr>
                <w:rStyle w:val="Code"/>
              </w:rPr>
              <w:tab/>
              <w:t>tokenExpiryName</w:t>
            </w:r>
          </w:p>
        </w:tc>
        <w:tc>
          <w:tcPr>
            <w:tcW w:w="884" w:type="pct"/>
            <w:shd w:val="clear" w:color="auto" w:fill="auto"/>
          </w:tcPr>
          <w:p w14:paraId="2DCEA227" w14:textId="307B409E" w:rsidR="001E2D3C" w:rsidRPr="006436AF" w:rsidRDefault="00F16231" w:rsidP="001E2D3C">
            <w:pPr>
              <w:pStyle w:val="TAL"/>
              <w:rPr>
                <w:rStyle w:val="Datatypechar"/>
              </w:rPr>
            </w:pPr>
            <w:bookmarkStart w:id="1145" w:name="_MCCTEMPBM_CRPT71130310___7"/>
            <w:r>
              <w:rPr>
                <w:rStyle w:val="Datatypechar"/>
              </w:rPr>
              <w:t>s</w:t>
            </w:r>
            <w:r w:rsidR="001E2D3C" w:rsidRPr="006436AF">
              <w:rPr>
                <w:rStyle w:val="Datatypechar"/>
              </w:rPr>
              <w:t>tring</w:t>
            </w:r>
            <w:bookmarkEnd w:id="114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44966DDB" w:rsidR="001E2D3C" w:rsidRPr="006436AF" w:rsidRDefault="00F16231" w:rsidP="001E2D3C">
            <w:pPr>
              <w:pStyle w:val="TAL"/>
              <w:rPr>
                <w:rStyle w:val="Datatypechar"/>
              </w:rPr>
            </w:pPr>
            <w:bookmarkStart w:id="1146" w:name="_MCCTEMPBM_CRPT71130311___7"/>
            <w:r>
              <w:rPr>
                <w:rStyle w:val="Datatypechar"/>
              </w:rPr>
              <w:t>b</w:t>
            </w:r>
            <w:r w:rsidR="001E2D3C" w:rsidRPr="006436AF">
              <w:rPr>
                <w:rStyle w:val="Datatypechar"/>
              </w:rPr>
              <w:t>oolean</w:t>
            </w:r>
            <w:bookmarkEnd w:id="114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1AAE3F2E" w:rsidR="001E2D3C" w:rsidRPr="006436AF" w:rsidRDefault="00F16231" w:rsidP="001E2D3C">
            <w:pPr>
              <w:pStyle w:val="TAL"/>
              <w:rPr>
                <w:rStyle w:val="Datatypechar"/>
              </w:rPr>
            </w:pPr>
            <w:bookmarkStart w:id="1147" w:name="_MCCTEMPBM_CRPT71130312___7"/>
            <w:r>
              <w:rPr>
                <w:rStyle w:val="Datatypechar"/>
              </w:rPr>
              <w:t>s</w:t>
            </w:r>
            <w:r w:rsidR="001E2D3C" w:rsidRPr="006436AF">
              <w:rPr>
                <w:rStyle w:val="Datatypechar"/>
              </w:rPr>
              <w:t>tring</w:t>
            </w:r>
            <w:bookmarkEnd w:id="114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48" w:name="_MCCTEMPBM_CRPT71130313___7"/>
            <w:r w:rsidRPr="006436AF">
              <w:rPr>
                <w:rStyle w:val="Datatypechar"/>
              </w:rPr>
              <w:t>ResourceId</w:t>
            </w:r>
            <w:bookmarkEnd w:id="1148"/>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49" w:name="_Toc161839508"/>
      <w:r w:rsidRPr="006436AF">
        <w:t>7.6.3.2</w:t>
      </w:r>
      <w:r w:rsidRPr="006436AF">
        <w:tab/>
        <w:t>DistributionNetworkType enumeration</w:t>
      </w:r>
      <w:bookmarkEnd w:id="1149"/>
    </w:p>
    <w:p w14:paraId="12AAB4C5" w14:textId="77777777" w:rsidR="0091007D" w:rsidRPr="006436AF" w:rsidRDefault="00156C06" w:rsidP="0091007D">
      <w:pPr>
        <w:keepNext/>
      </w:pPr>
      <w:bookmarkStart w:id="1150"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51" w:name="_MCCTEMPBM_CRPT71130315___4"/>
      <w:bookmarkStart w:id="1152" w:name="MCCQCTEMPBM_00000078"/>
      <w:bookmarkEnd w:id="1150"/>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51"/>
          <w:bookmarkEnd w:id="1152"/>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53" w:name="_Toc161839509"/>
      <w:r w:rsidRPr="006436AF">
        <w:t>7.6.3.3</w:t>
      </w:r>
      <w:r w:rsidRPr="006436AF">
        <w:tab/>
        <w:t>DistributionMode enumeration</w:t>
      </w:r>
      <w:bookmarkEnd w:id="1153"/>
    </w:p>
    <w:p w14:paraId="5CFBF27C" w14:textId="76A5179C" w:rsidR="00156C06" w:rsidRPr="006436AF" w:rsidRDefault="00156C06" w:rsidP="00156C06">
      <w:pPr>
        <w:keepNext/>
      </w:pPr>
      <w:bookmarkStart w:id="1154"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54"/>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55" w:name="_Toc68899615"/>
      <w:bookmarkStart w:id="1156" w:name="_Toc71214366"/>
      <w:bookmarkStart w:id="1157" w:name="_Toc71722040"/>
      <w:bookmarkStart w:id="1158" w:name="_Toc74859092"/>
      <w:bookmarkStart w:id="1159" w:name="_Toc161839510"/>
      <w:r w:rsidRPr="006436AF">
        <w:lastRenderedPageBreak/>
        <w:t>7.6</w:t>
      </w:r>
      <w:r w:rsidR="00A93F4C" w:rsidRPr="006436AF">
        <w:t>.4</w:t>
      </w:r>
      <w:r w:rsidR="00A93F4C" w:rsidRPr="006436AF">
        <w:tab/>
        <w:t>Operations</w:t>
      </w:r>
      <w:bookmarkEnd w:id="1155"/>
      <w:bookmarkEnd w:id="1156"/>
      <w:bookmarkEnd w:id="1157"/>
      <w:bookmarkEnd w:id="1158"/>
      <w:bookmarkEnd w:id="1159"/>
    </w:p>
    <w:p w14:paraId="3962228F" w14:textId="4F253CCE" w:rsidR="00A93F4C" w:rsidRPr="006436AF" w:rsidRDefault="00733D83" w:rsidP="00615896">
      <w:pPr>
        <w:pStyle w:val="Heading4"/>
      </w:pPr>
      <w:bookmarkStart w:id="1160" w:name="_Toc68899616"/>
      <w:bookmarkStart w:id="1161" w:name="_Toc71214367"/>
      <w:bookmarkStart w:id="1162" w:name="_Toc71722041"/>
      <w:bookmarkStart w:id="1163" w:name="_Toc74859093"/>
      <w:bookmarkStart w:id="1164" w:name="_Toc161839511"/>
      <w:r w:rsidRPr="006436AF">
        <w:t>7.6</w:t>
      </w:r>
      <w:r w:rsidR="00A93F4C" w:rsidRPr="006436AF">
        <w:t>.4.1</w:t>
      </w:r>
      <w:r w:rsidR="00A93F4C" w:rsidRPr="006436AF">
        <w:tab/>
        <w:t>Overview</w:t>
      </w:r>
      <w:bookmarkEnd w:id="1160"/>
      <w:bookmarkEnd w:id="1161"/>
      <w:bookmarkEnd w:id="1162"/>
      <w:bookmarkEnd w:id="1163"/>
      <w:bookmarkEnd w:id="116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65" w:name="_Toc68899617"/>
      <w:bookmarkStart w:id="1166" w:name="_Toc71214368"/>
      <w:bookmarkStart w:id="1167" w:name="_Toc71722042"/>
      <w:bookmarkStart w:id="1168" w:name="_Toc74859094"/>
      <w:bookmarkStart w:id="1169" w:name="_Toc161839512"/>
      <w:r w:rsidRPr="006436AF">
        <w:t>7.6</w:t>
      </w:r>
      <w:r w:rsidR="00A93F4C" w:rsidRPr="006436AF">
        <w:t>.4.2</w:t>
      </w:r>
      <w:r w:rsidR="00A93F4C" w:rsidRPr="006436AF">
        <w:tab/>
        <w:t>C</w:t>
      </w:r>
      <w:r w:rsidR="00EF1CD1" w:rsidRPr="006436AF">
        <w:t>ontent c</w:t>
      </w:r>
      <w:r w:rsidR="00A93F4C" w:rsidRPr="006436AF">
        <w:t>aching</w:t>
      </w:r>
      <w:bookmarkEnd w:id="1165"/>
      <w:bookmarkEnd w:id="1166"/>
      <w:bookmarkEnd w:id="1167"/>
      <w:bookmarkEnd w:id="1168"/>
      <w:bookmarkEnd w:id="1169"/>
    </w:p>
    <w:p w14:paraId="655CE185" w14:textId="75550095" w:rsidR="00A93F4C" w:rsidRPr="006436AF" w:rsidRDefault="004706F6" w:rsidP="00752244">
      <w:pPr>
        <w:keepLines/>
      </w:pPr>
      <w:bookmarkStart w:id="117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71" w:name="_Toc68899618"/>
      <w:bookmarkStart w:id="1172" w:name="_Toc71214369"/>
      <w:bookmarkStart w:id="1173" w:name="_Toc71722043"/>
      <w:bookmarkStart w:id="1174" w:name="_Toc74859095"/>
      <w:bookmarkStart w:id="1175" w:name="_Toc161839513"/>
      <w:bookmarkEnd w:id="1170"/>
      <w:r w:rsidRPr="006436AF">
        <w:t>7.6</w:t>
      </w:r>
      <w:r w:rsidR="00A93F4C" w:rsidRPr="006436AF">
        <w:t>.4.3</w:t>
      </w:r>
      <w:r w:rsidR="00A93F4C" w:rsidRPr="006436AF">
        <w:tab/>
      </w:r>
      <w:r w:rsidR="00EF1CD1" w:rsidRPr="006436AF">
        <w:t>Cache p</w:t>
      </w:r>
      <w:r w:rsidR="00A93F4C" w:rsidRPr="006436AF">
        <w:t>urging</w:t>
      </w:r>
      <w:bookmarkEnd w:id="1171"/>
      <w:bookmarkEnd w:id="1172"/>
      <w:bookmarkEnd w:id="1173"/>
      <w:bookmarkEnd w:id="1174"/>
      <w:bookmarkEnd w:id="1175"/>
    </w:p>
    <w:p w14:paraId="1FA6E921" w14:textId="77777777" w:rsidR="00AD47A9" w:rsidRPr="006436AF" w:rsidRDefault="00AD47A9" w:rsidP="00AD47A9">
      <w:pPr>
        <w:keepLines/>
      </w:pPr>
      <w:bookmarkStart w:id="1176" w:name="_MCCTEMPBM_CRPT71130318___7"/>
      <w:bookmarkStart w:id="1177" w:name="_Toc68899619"/>
      <w:bookmarkStart w:id="1178" w:name="_Toc71214370"/>
      <w:bookmarkStart w:id="1179" w:name="_Toc71722044"/>
      <w:bookmarkStart w:id="118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7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lastRenderedPageBreak/>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81" w:name="_Toc161839514"/>
      <w:r w:rsidRPr="006436AF">
        <w:t>7.6</w:t>
      </w:r>
      <w:r w:rsidR="00A93F4C" w:rsidRPr="006436AF">
        <w:t>.4.4</w:t>
      </w:r>
      <w:r w:rsidR="00A93F4C" w:rsidRPr="006436AF">
        <w:tab/>
      </w:r>
      <w:r w:rsidR="006C1D21" w:rsidRPr="006436AF">
        <w:t>Content p</w:t>
      </w:r>
      <w:r w:rsidR="00A93F4C" w:rsidRPr="006436AF">
        <w:t>rocessing</w:t>
      </w:r>
      <w:bookmarkEnd w:id="1177"/>
      <w:bookmarkEnd w:id="1178"/>
      <w:bookmarkEnd w:id="1179"/>
      <w:bookmarkEnd w:id="1180"/>
      <w:bookmarkEnd w:id="118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82" w:name="_Toc68899620"/>
      <w:bookmarkStart w:id="1183" w:name="_Toc71214371"/>
      <w:bookmarkStart w:id="1184" w:name="_Toc71722045"/>
      <w:bookmarkStart w:id="1185" w:name="_Toc74859097"/>
      <w:bookmarkStart w:id="1186" w:name="_Toc161839515"/>
      <w:r w:rsidRPr="006436AF">
        <w:t>7.6</w:t>
      </w:r>
      <w:r w:rsidR="00A93F4C" w:rsidRPr="006436AF">
        <w:t>.4.5</w:t>
      </w:r>
      <w:r w:rsidR="00A93F4C" w:rsidRPr="006436AF">
        <w:tab/>
        <w:t xml:space="preserve">URL </w:t>
      </w:r>
      <w:r w:rsidR="004F6A95" w:rsidRPr="006436AF">
        <w:t>s</w:t>
      </w:r>
      <w:r w:rsidR="00A93F4C" w:rsidRPr="006436AF">
        <w:t>igning</w:t>
      </w:r>
      <w:bookmarkEnd w:id="1182"/>
      <w:bookmarkEnd w:id="1183"/>
      <w:bookmarkEnd w:id="1184"/>
      <w:bookmarkEnd w:id="1185"/>
      <w:bookmarkEnd w:id="118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87"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8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8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89" w:name="_MCCTEMPBM_CRPT71130321___7"/>
      <w:bookmarkEnd w:id="118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8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9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91" w:name="_MCCTEMPBM_CRPT71130323___7"/>
      <w:bookmarkEnd w:id="1190"/>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92" w:name="_MCCTEMPBM_CRPT71130324___7"/>
      <w:bookmarkEnd w:id="1191"/>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lastRenderedPageBreak/>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93" w:name="_Toc68899621"/>
      <w:bookmarkStart w:id="1194" w:name="_Toc71214372"/>
      <w:bookmarkStart w:id="1195" w:name="_Toc71722046"/>
      <w:bookmarkStart w:id="1196" w:name="_Toc74859098"/>
      <w:bookmarkStart w:id="1197" w:name="_Toc161839516"/>
      <w:bookmarkEnd w:id="1192"/>
      <w:r w:rsidRPr="006436AF">
        <w:t>7.6</w:t>
      </w:r>
      <w:r w:rsidR="00A93F4C" w:rsidRPr="006436AF">
        <w:t>.4.6</w:t>
      </w:r>
      <w:r w:rsidR="00A93F4C" w:rsidRPr="006436AF">
        <w:tab/>
        <w:t>Geofencing</w:t>
      </w:r>
      <w:bookmarkEnd w:id="1193"/>
      <w:bookmarkEnd w:id="1194"/>
      <w:bookmarkEnd w:id="1195"/>
      <w:bookmarkEnd w:id="1196"/>
      <w:bookmarkEnd w:id="119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98"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99" w:name="_Toc68899622"/>
      <w:bookmarkStart w:id="1200" w:name="_Toc71214373"/>
      <w:bookmarkStart w:id="1201" w:name="_Toc71722047"/>
      <w:bookmarkStart w:id="1202" w:name="_Toc74859099"/>
      <w:bookmarkStart w:id="1203" w:name="_Toc161839517"/>
      <w:bookmarkEnd w:id="1198"/>
      <w:r w:rsidRPr="006436AF">
        <w:lastRenderedPageBreak/>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99"/>
      <w:bookmarkEnd w:id="1200"/>
      <w:bookmarkEnd w:id="1201"/>
      <w:bookmarkEnd w:id="1202"/>
      <w:bookmarkEnd w:id="1203"/>
    </w:p>
    <w:p w14:paraId="5D886AB9" w14:textId="3A521EF8" w:rsidR="00E6513C" w:rsidRPr="006436AF" w:rsidRDefault="003A2401" w:rsidP="00E6513C">
      <w:pPr>
        <w:pStyle w:val="Heading3"/>
      </w:pPr>
      <w:bookmarkStart w:id="1204" w:name="_Toc68899623"/>
      <w:bookmarkStart w:id="1205" w:name="_Toc71214374"/>
      <w:bookmarkStart w:id="1206" w:name="_Toc71722048"/>
      <w:bookmarkStart w:id="1207" w:name="_Toc74859100"/>
      <w:bookmarkStart w:id="1208" w:name="_Toc161839518"/>
      <w:r w:rsidRPr="006436AF">
        <w:t>7.</w:t>
      </w:r>
      <w:r w:rsidR="00AB1764" w:rsidRPr="006436AF">
        <w:t>7</w:t>
      </w:r>
      <w:r w:rsidR="00E6513C" w:rsidRPr="006436AF">
        <w:t>.1</w:t>
      </w:r>
      <w:r w:rsidR="00E6513C" w:rsidRPr="006436AF">
        <w:tab/>
        <w:t>Overview</w:t>
      </w:r>
      <w:bookmarkEnd w:id="1204"/>
      <w:bookmarkEnd w:id="1205"/>
      <w:bookmarkEnd w:id="1206"/>
      <w:bookmarkEnd w:id="1207"/>
      <w:bookmarkEnd w:id="1208"/>
    </w:p>
    <w:p w14:paraId="55732C0C" w14:textId="3A5BEE58" w:rsidR="00E6513C" w:rsidRPr="006436AF" w:rsidRDefault="00E6513C" w:rsidP="00806D17">
      <w:pPr>
        <w:keepNext/>
        <w:keepLines/>
      </w:pPr>
      <w:bookmarkStart w:id="120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210" w:name="_Toc68899624"/>
      <w:bookmarkStart w:id="1211" w:name="_Toc71214375"/>
      <w:bookmarkStart w:id="1212" w:name="_Toc71722049"/>
      <w:bookmarkStart w:id="1213" w:name="_Toc74859101"/>
      <w:bookmarkStart w:id="1214" w:name="_Toc161839519"/>
      <w:bookmarkEnd w:id="1209"/>
      <w:r w:rsidRPr="006436AF">
        <w:t>7.7.2</w:t>
      </w:r>
      <w:r w:rsidRPr="006436AF">
        <w:tab/>
        <w:t>Resource structure</w:t>
      </w:r>
      <w:bookmarkEnd w:id="1210"/>
      <w:bookmarkEnd w:id="1211"/>
      <w:bookmarkEnd w:id="1212"/>
      <w:bookmarkEnd w:id="1213"/>
      <w:bookmarkEnd w:id="121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21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21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21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21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21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21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21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219" w:name="_MCCTEMPBM_CRPT71130329___7"/>
            <w:r w:rsidRPr="006436AF">
              <w:rPr>
                <w:rStyle w:val="HTTPMethod"/>
              </w:rPr>
              <w:t>GET</w:t>
            </w:r>
            <w:bookmarkEnd w:id="121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2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21" w:name="_MCCTEMPBM_CRPT71130331___7"/>
            <w:bookmarkEnd w:id="1220"/>
            <w:r w:rsidRPr="006436AF">
              <w:rPr>
                <w:rStyle w:val="HTTPMethod"/>
              </w:rPr>
              <w:t>PATCH</w:t>
            </w:r>
            <w:bookmarkEnd w:id="122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22" w:name="_MCCTEMPBM_CRPT71130332___7"/>
            <w:r w:rsidRPr="006436AF">
              <w:rPr>
                <w:rStyle w:val="HTTPMethod"/>
              </w:rPr>
              <w:t>DELETE</w:t>
            </w:r>
            <w:bookmarkEnd w:id="122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21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23" w:name="_Toc68899625"/>
      <w:bookmarkStart w:id="1224" w:name="_Toc71214376"/>
      <w:bookmarkStart w:id="1225" w:name="_Toc71722050"/>
      <w:bookmarkStart w:id="1226" w:name="_Toc74859102"/>
      <w:bookmarkStart w:id="1227" w:name="_Toc161839520"/>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223"/>
      <w:bookmarkEnd w:id="1224"/>
      <w:bookmarkEnd w:id="1225"/>
      <w:bookmarkEnd w:id="1226"/>
      <w:bookmarkEnd w:id="1227"/>
    </w:p>
    <w:p w14:paraId="2ED4203A" w14:textId="576A913A" w:rsidR="00E6513C" w:rsidRPr="006436AF" w:rsidRDefault="003A2401" w:rsidP="00E6513C">
      <w:pPr>
        <w:pStyle w:val="Heading4"/>
      </w:pPr>
      <w:bookmarkStart w:id="1228" w:name="_Toc68899626"/>
      <w:bookmarkStart w:id="1229" w:name="_Toc71214377"/>
      <w:bookmarkStart w:id="1230" w:name="_Toc71722051"/>
      <w:bookmarkStart w:id="1231" w:name="_Toc74859103"/>
      <w:bookmarkStart w:id="1232" w:name="_Toc161839521"/>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28"/>
      <w:bookmarkEnd w:id="1229"/>
      <w:bookmarkEnd w:id="1230"/>
      <w:bookmarkEnd w:id="1231"/>
      <w:bookmarkEnd w:id="1232"/>
    </w:p>
    <w:p w14:paraId="1AE5157C" w14:textId="3B3AA717" w:rsidR="00E6513C" w:rsidRPr="006436AF" w:rsidRDefault="00E6513C" w:rsidP="0005429A">
      <w:pPr>
        <w:keepNext/>
      </w:pPr>
      <w:bookmarkStart w:id="1233"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3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34" w:name="_MCCTEMPBM_CRPT71130334___7"/>
            <w:r w:rsidRPr="006436AF">
              <w:rPr>
                <w:rStyle w:val="Datatypechar"/>
              </w:rPr>
              <w:t>DurationSec</w:t>
            </w:r>
            <w:bookmarkEnd w:id="123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35" w:name="_MCCTEMPBM_CRPT71130335___7"/>
            <w:r w:rsidRPr="006436AF">
              <w:rPr>
                <w:rStyle w:val="Datatypechar"/>
              </w:rPr>
              <w:t>Percentage</w:t>
            </w:r>
            <w:bookmarkEnd w:id="123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36" w:name="_MCCTEMPBM_CRPT71130336___7"/>
            <w:r w:rsidRPr="006436AF">
              <w:rPr>
                <w:rStyle w:val="Datatypechar"/>
              </w:rPr>
              <w:t>boolean</w:t>
            </w:r>
            <w:bookmarkEnd w:id="123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37" w:name="_MCCTEMPBM_CRPT71130337___7"/>
            <w:r w:rsidRPr="006436AF">
              <w:rPr>
                <w:rStyle w:val="Datatypechar"/>
                <w:lang w:val="en-US"/>
              </w:rPr>
              <w:t>boolean</w:t>
            </w:r>
            <w:bookmarkEnd w:id="123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38" w:name="_Toc68899627"/>
      <w:bookmarkStart w:id="1239" w:name="_Toc71214378"/>
      <w:bookmarkStart w:id="1240" w:name="_Toc71722052"/>
      <w:bookmarkStart w:id="1241" w:name="_Toc74859104"/>
      <w:bookmarkStart w:id="1242" w:name="_Toc161839522"/>
      <w:r w:rsidRPr="006436AF">
        <w:t>7.8</w:t>
      </w:r>
      <w:r w:rsidRPr="006436AF">
        <w:tab/>
        <w:t xml:space="preserve">Metrics Reporting </w:t>
      </w:r>
      <w:r w:rsidR="00025651" w:rsidRPr="006436AF">
        <w:t xml:space="preserve">Provisioning </w:t>
      </w:r>
      <w:r w:rsidRPr="006436AF">
        <w:t>API</w:t>
      </w:r>
      <w:bookmarkEnd w:id="1238"/>
      <w:bookmarkEnd w:id="1239"/>
      <w:bookmarkEnd w:id="1240"/>
      <w:bookmarkEnd w:id="1241"/>
      <w:bookmarkEnd w:id="1242"/>
    </w:p>
    <w:p w14:paraId="183C4070" w14:textId="072C3E02" w:rsidR="00AB1764" w:rsidRPr="006436AF" w:rsidRDefault="00AB1764" w:rsidP="00821C68">
      <w:pPr>
        <w:pStyle w:val="Heading3"/>
      </w:pPr>
      <w:bookmarkStart w:id="1243" w:name="_Toc68899628"/>
      <w:bookmarkStart w:id="1244" w:name="_Toc71214379"/>
      <w:bookmarkStart w:id="1245" w:name="_Toc71722053"/>
      <w:bookmarkStart w:id="1246" w:name="_Toc74859105"/>
      <w:bookmarkStart w:id="1247" w:name="_Toc161839523"/>
      <w:r w:rsidRPr="006436AF">
        <w:t>7.8.1</w:t>
      </w:r>
      <w:r w:rsidRPr="006436AF">
        <w:tab/>
        <w:t>Overview</w:t>
      </w:r>
      <w:bookmarkEnd w:id="1243"/>
      <w:bookmarkEnd w:id="1244"/>
      <w:bookmarkEnd w:id="1245"/>
      <w:bookmarkEnd w:id="1246"/>
      <w:bookmarkEnd w:id="1247"/>
    </w:p>
    <w:p w14:paraId="0B0B6C62" w14:textId="53D0FDDB" w:rsidR="000B0B9E" w:rsidRPr="006436AF" w:rsidRDefault="000B0B9E" w:rsidP="00821C68">
      <w:pPr>
        <w:keepLines/>
      </w:pPr>
      <w:bookmarkStart w:id="124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49" w:name="_Toc68899629"/>
      <w:bookmarkStart w:id="1250" w:name="_Toc71214380"/>
      <w:bookmarkStart w:id="1251" w:name="_Toc71722054"/>
      <w:bookmarkStart w:id="1252" w:name="_Toc74859106"/>
      <w:bookmarkStart w:id="1253" w:name="_Toc161839524"/>
      <w:bookmarkEnd w:id="1248"/>
      <w:r w:rsidRPr="006436AF">
        <w:t>7.8.2</w:t>
      </w:r>
      <w:r w:rsidRPr="006436AF">
        <w:tab/>
        <w:t>Resource structure</w:t>
      </w:r>
      <w:bookmarkEnd w:id="1249"/>
      <w:bookmarkEnd w:id="1250"/>
      <w:bookmarkEnd w:id="1251"/>
      <w:bookmarkEnd w:id="1252"/>
      <w:bookmarkEnd w:id="125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5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5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5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5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5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5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5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5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5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59" w:name="_MCCTEMPBM_CRPT71130342___7"/>
            <w:r w:rsidRPr="006436AF">
              <w:rPr>
                <w:rStyle w:val="HTTPMethod"/>
              </w:rPr>
              <w:t>GET</w:t>
            </w:r>
            <w:bookmarkEnd w:id="125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6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61" w:name="_MCCTEMPBM_CRPT71130344___7"/>
            <w:bookmarkEnd w:id="1260"/>
            <w:r w:rsidRPr="006436AF">
              <w:rPr>
                <w:rStyle w:val="HTTPMethod"/>
              </w:rPr>
              <w:t>PATCH</w:t>
            </w:r>
            <w:bookmarkEnd w:id="126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62" w:name="_MCCTEMPBM_CRPT71130345___7"/>
            <w:r w:rsidRPr="006436AF">
              <w:rPr>
                <w:rStyle w:val="HTTPMethod"/>
              </w:rPr>
              <w:t>DELETE</w:t>
            </w:r>
            <w:bookmarkEnd w:id="126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5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63" w:name="_Toc68899630"/>
      <w:bookmarkStart w:id="1264" w:name="_Toc71214381"/>
      <w:bookmarkStart w:id="1265" w:name="_Toc71722055"/>
      <w:bookmarkStart w:id="1266" w:name="_Toc74859107"/>
      <w:bookmarkStart w:id="1267" w:name="_Toc161839525"/>
      <w:r w:rsidRPr="006436AF">
        <w:t>7.8.3</w:t>
      </w:r>
      <w:r w:rsidRPr="006436AF">
        <w:tab/>
        <w:t>Data model</w:t>
      </w:r>
      <w:bookmarkEnd w:id="1263"/>
      <w:bookmarkEnd w:id="1264"/>
      <w:bookmarkEnd w:id="1265"/>
      <w:bookmarkEnd w:id="1266"/>
      <w:bookmarkEnd w:id="1267"/>
    </w:p>
    <w:p w14:paraId="5F5A5D22" w14:textId="3BAC2E49" w:rsidR="00B70CDD" w:rsidRPr="006436AF" w:rsidRDefault="00B70CDD" w:rsidP="00B70CDD">
      <w:pPr>
        <w:pStyle w:val="Heading4"/>
      </w:pPr>
      <w:bookmarkStart w:id="1268" w:name="_Toc51937696"/>
      <w:bookmarkStart w:id="1269" w:name="_Toc68899631"/>
      <w:bookmarkStart w:id="1270" w:name="_Toc71214382"/>
      <w:bookmarkStart w:id="1271" w:name="_Toc71722056"/>
      <w:bookmarkStart w:id="1272" w:name="_Toc74859108"/>
      <w:bookmarkStart w:id="1273" w:name="_Toc161839526"/>
      <w:r w:rsidRPr="006436AF">
        <w:t>7.8.3.1</w:t>
      </w:r>
      <w:r w:rsidRPr="006436AF">
        <w:tab/>
        <w:t>MetricsReportingConfiguration resource</w:t>
      </w:r>
      <w:bookmarkEnd w:id="1268"/>
      <w:bookmarkEnd w:id="1269"/>
      <w:bookmarkEnd w:id="1270"/>
      <w:bookmarkEnd w:id="1271"/>
      <w:bookmarkEnd w:id="1272"/>
      <w:bookmarkEnd w:id="1273"/>
    </w:p>
    <w:p w14:paraId="6B91D459" w14:textId="77E36228" w:rsidR="00AD67C6" w:rsidRPr="006436AF" w:rsidRDefault="00AD67C6" w:rsidP="00AD67C6">
      <w:pPr>
        <w:keepNext/>
      </w:pPr>
      <w:bookmarkStart w:id="127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75" w:name="_Toc68899632"/>
      <w:bookmarkStart w:id="1276" w:name="_Toc71214383"/>
      <w:bookmarkStart w:id="1277" w:name="_Toc71722057"/>
      <w:bookmarkStart w:id="1278" w:name="_Toc74859109"/>
      <w:bookmarkEnd w:id="1274"/>
      <w:r w:rsidRPr="006436AF">
        <w:t>Table 7.8.3</w:t>
      </w:r>
      <w:r w:rsidRPr="006436AF">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5E3028">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79" w:name="_MCCTEMPBM_CRPT71130347___2"/>
            <w:r w:rsidRPr="006436AF">
              <w:rPr>
                <w:i/>
                <w:iCs/>
              </w:rPr>
              <w:t>metricsReportingConfigurationId</w:t>
            </w:r>
            <w:bookmarkEnd w:id="127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80" w:name="_MCCTEMPBM_CRPT71130348___7"/>
            <w:r w:rsidRPr="006436AF">
              <w:rPr>
                <w:rStyle w:val="Datatypechar"/>
              </w:rPr>
              <w:t>ResourceId</w:t>
            </w:r>
            <w:bookmarkEnd w:id="128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81" w:name="_MCCTEMPBM_CRPT71130349___2"/>
            <w:r w:rsidRPr="006436AF">
              <w:rPr>
                <w:i/>
                <w:iCs/>
              </w:rPr>
              <w:t>scheme</w:t>
            </w:r>
            <w:bookmarkEnd w:id="128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82" w:name="_MCCTEMPBM_CRPT71130350___7"/>
            <w:r w:rsidRPr="006436AF">
              <w:rPr>
                <w:rStyle w:val="Datatypechar"/>
              </w:rPr>
              <w:t>Uri</w:t>
            </w:r>
            <w:bookmarkEnd w:id="128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83" w:name="_MCCTEMPBM_CRPT71130351___2"/>
            <w:r w:rsidRPr="006436AF">
              <w:rPr>
                <w:i/>
                <w:iCs/>
              </w:rPr>
              <w:t>dataNetworkName</w:t>
            </w:r>
            <w:bookmarkEnd w:id="128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84" w:name="_MCCTEMPBM_CRPT71130352___7"/>
            <w:r w:rsidRPr="006436AF">
              <w:rPr>
                <w:rStyle w:val="Datatypechar"/>
              </w:rPr>
              <w:t>Dnn</w:t>
            </w:r>
            <w:bookmarkEnd w:id="128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85" w:name="_MCCTEMPBM_CRPT71130353___2"/>
            <w:r w:rsidRPr="006436AF">
              <w:rPr>
                <w:i/>
                <w:iCs/>
              </w:rPr>
              <w:t>reportingInterval</w:t>
            </w:r>
            <w:bookmarkEnd w:id="128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86" w:name="_MCCTEMPBM_CRPT71130354___7"/>
            <w:r w:rsidRPr="006436AF">
              <w:rPr>
                <w:rStyle w:val="Datatypechar"/>
              </w:rPr>
              <w:t>DurationSec</w:t>
            </w:r>
            <w:bookmarkEnd w:id="128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87" w:name="_MCCTEMPBM_CRPT71130355___2"/>
            <w:r w:rsidRPr="006436AF">
              <w:rPr>
                <w:i/>
                <w:iCs/>
              </w:rPr>
              <w:t>samplePercentage</w:t>
            </w:r>
            <w:bookmarkEnd w:id="128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88" w:name="_MCCTEMPBM_CRPT71130356___7"/>
            <w:r w:rsidRPr="006436AF">
              <w:rPr>
                <w:rStyle w:val="Datatypechar"/>
              </w:rPr>
              <w:t>Percentage</w:t>
            </w:r>
            <w:bookmarkEnd w:id="128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89" w:name="_MCCTEMPBM_CRPT71130357___2"/>
            <w:r w:rsidRPr="006436AF">
              <w:rPr>
                <w:i/>
                <w:iCs/>
              </w:rPr>
              <w:t>urlFilters</w:t>
            </w:r>
            <w:bookmarkEnd w:id="128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90" w:name="_MCCTEMPBM_CRPT71130358___7"/>
            <w:r w:rsidRPr="006436AF">
              <w:rPr>
                <w:rStyle w:val="Datatypechar"/>
              </w:rPr>
              <w:t>array(String)</w:t>
            </w:r>
            <w:bookmarkEnd w:id="129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91" w:name="_MCCTEMPBM_CRPT71130359___2"/>
            <w:r w:rsidRPr="006436AF">
              <w:rPr>
                <w:i/>
                <w:iCs/>
              </w:rPr>
              <w:lastRenderedPageBreak/>
              <w:t>metrics</w:t>
            </w:r>
            <w:bookmarkEnd w:id="129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92" w:name="_MCCTEMPBM_CRPT71130360___7"/>
            <w:r w:rsidRPr="006436AF">
              <w:rPr>
                <w:rStyle w:val="Datatypechar"/>
              </w:rPr>
              <w:t>array(String)</w:t>
            </w:r>
            <w:bookmarkEnd w:id="129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93" w:name="_Toc161839527"/>
      <w:r w:rsidRPr="006436AF">
        <w:t>7.9</w:t>
      </w:r>
      <w:r w:rsidRPr="006436AF">
        <w:tab/>
        <w:t>Policy Templates Provisioning API</w:t>
      </w:r>
      <w:bookmarkEnd w:id="1275"/>
      <w:bookmarkEnd w:id="1276"/>
      <w:bookmarkEnd w:id="1277"/>
      <w:bookmarkEnd w:id="1278"/>
      <w:bookmarkEnd w:id="1293"/>
    </w:p>
    <w:p w14:paraId="1E75ADEF" w14:textId="73D75773" w:rsidR="00D82315" w:rsidRPr="006436AF" w:rsidRDefault="00D82315" w:rsidP="00D82315">
      <w:pPr>
        <w:pStyle w:val="Heading3"/>
      </w:pPr>
      <w:bookmarkStart w:id="1294" w:name="_Toc68899633"/>
      <w:bookmarkStart w:id="1295" w:name="_Toc71214384"/>
      <w:bookmarkStart w:id="1296" w:name="_Toc71722058"/>
      <w:bookmarkStart w:id="1297" w:name="_Toc74859110"/>
      <w:bookmarkStart w:id="1298" w:name="_Toc161839528"/>
      <w:r w:rsidRPr="006436AF">
        <w:t>7.9.1</w:t>
      </w:r>
      <w:r w:rsidRPr="006436AF">
        <w:tab/>
        <w:t>Overview</w:t>
      </w:r>
      <w:bookmarkEnd w:id="1294"/>
      <w:bookmarkEnd w:id="1295"/>
      <w:bookmarkEnd w:id="1296"/>
      <w:bookmarkEnd w:id="1297"/>
      <w:bookmarkEnd w:id="129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99"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9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30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301" w:name="_MCCTEMPBM_CRPT71130363___7"/>
      <w:bookmarkEnd w:id="1300"/>
      <w:r w:rsidRPr="006436AF">
        <w:lastRenderedPageBreak/>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302" w:name="_MCCTEMPBM_CRPT71130364___7"/>
      <w:bookmarkEnd w:id="1301"/>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303" w:name="_MCCTEMPBM_CRPT71130365___7"/>
      <w:bookmarkStart w:id="1304" w:name="_Toc68899634"/>
      <w:bookmarkStart w:id="1305" w:name="_Toc71214385"/>
      <w:bookmarkStart w:id="1306" w:name="_Toc71722059"/>
      <w:bookmarkStart w:id="1307" w:name="_Toc74859111"/>
      <w:bookmarkEnd w:id="1302"/>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4419420B" w:rsidR="007008CB" w:rsidRPr="006436AF" w:rsidRDefault="007008CB" w:rsidP="007008CB">
      <w:r w:rsidRPr="006436AF">
        <w:rPr>
          <w:rStyle w:val="Code"/>
        </w:rPr>
        <w:t>applicationSessionContext</w:t>
      </w:r>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308" w:name="_MCCTEMPBM_CRPT71130366___7"/>
      <w:bookmarkEnd w:id="1303"/>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309" w:name="_Toc161839529"/>
      <w:bookmarkEnd w:id="1308"/>
      <w:r w:rsidRPr="006436AF">
        <w:t>7.9.2</w:t>
      </w:r>
      <w:r w:rsidRPr="006436AF">
        <w:tab/>
        <w:t>Resource structure</w:t>
      </w:r>
      <w:bookmarkEnd w:id="1304"/>
      <w:bookmarkEnd w:id="1305"/>
      <w:bookmarkEnd w:id="1306"/>
      <w:bookmarkEnd w:id="1307"/>
      <w:bookmarkEnd w:id="130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31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31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31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31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313" w:name="MCCQCTEMPBM_00000029"/>
            <w:r w:rsidRPr="006436AF">
              <w:rPr>
                <w:rStyle w:val="URLchar"/>
              </w:rPr>
              <w:t>policy-templates</w:t>
            </w:r>
            <w:bookmarkEnd w:id="131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31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314" w:name="_MCCTEMPBM_CRPT71130369___7"/>
            <w:r w:rsidRPr="006436AF">
              <w:rPr>
                <w:rStyle w:val="URLchar"/>
              </w:rPr>
              <w:t>policy-templates/‌</w:t>
            </w:r>
            <w:r w:rsidRPr="006436AF">
              <w:rPr>
                <w:rStyle w:val="Code"/>
              </w:rPr>
              <w:t>{policyTemplateId}</w:t>
            </w:r>
            <w:bookmarkEnd w:id="1314"/>
          </w:p>
        </w:tc>
        <w:tc>
          <w:tcPr>
            <w:tcW w:w="638" w:type="pct"/>
            <w:shd w:val="clear" w:color="auto" w:fill="auto"/>
          </w:tcPr>
          <w:p w14:paraId="1D4E3369" w14:textId="77777777" w:rsidR="00D82315" w:rsidRPr="006436AF" w:rsidRDefault="00D82315" w:rsidP="007C5FA6">
            <w:pPr>
              <w:pStyle w:val="TAL"/>
            </w:pPr>
            <w:bookmarkStart w:id="1315" w:name="_MCCTEMPBM_CRPT71130370___7"/>
            <w:r w:rsidRPr="006436AF">
              <w:rPr>
                <w:rStyle w:val="HTTPMethod"/>
              </w:rPr>
              <w:t>GET</w:t>
            </w:r>
            <w:bookmarkEnd w:id="131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316" w:name="_MCCTEMPBM_CRPT71130371___7"/>
            <w:r w:rsidRPr="006436AF">
              <w:rPr>
                <w:rStyle w:val="HTTPMethod"/>
              </w:rPr>
              <w:t>PUT</w:t>
            </w:r>
            <w:r w:rsidRPr="006436AF">
              <w:t>,</w:t>
            </w:r>
          </w:p>
          <w:bookmarkEnd w:id="131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317" w:name="_MCCTEMPBM_CRPT71130372___7"/>
            <w:r w:rsidRPr="006436AF">
              <w:rPr>
                <w:rStyle w:val="HTTPMethod"/>
              </w:rPr>
              <w:t>DELETE</w:t>
            </w:r>
            <w:bookmarkEnd w:id="131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31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318" w:name="_Toc68899635"/>
      <w:bookmarkStart w:id="1319" w:name="_Toc71214386"/>
      <w:bookmarkStart w:id="1320" w:name="_Toc71722060"/>
      <w:bookmarkStart w:id="1321" w:name="_Toc74859112"/>
      <w:bookmarkStart w:id="1322" w:name="_Toc161839530"/>
      <w:r w:rsidRPr="006436AF">
        <w:lastRenderedPageBreak/>
        <w:t>7.9.3</w:t>
      </w:r>
      <w:r w:rsidRPr="006436AF">
        <w:tab/>
        <w:t>Data model</w:t>
      </w:r>
      <w:bookmarkEnd w:id="1318"/>
      <w:bookmarkEnd w:id="1319"/>
      <w:bookmarkEnd w:id="1320"/>
      <w:bookmarkEnd w:id="1321"/>
      <w:bookmarkEnd w:id="1322"/>
    </w:p>
    <w:p w14:paraId="3D48E613" w14:textId="0825C438" w:rsidR="000F6D38" w:rsidRPr="006436AF" w:rsidRDefault="000F6D38" w:rsidP="000F6D38">
      <w:pPr>
        <w:pStyle w:val="Heading4"/>
      </w:pPr>
      <w:bookmarkStart w:id="1323" w:name="_Toc68899636"/>
      <w:bookmarkStart w:id="1324" w:name="_Toc71214387"/>
      <w:bookmarkStart w:id="1325" w:name="_Toc71722061"/>
      <w:bookmarkStart w:id="1326" w:name="_Toc74859113"/>
      <w:bookmarkStart w:id="1327" w:name="_Toc161839531"/>
      <w:r w:rsidRPr="006436AF">
        <w:t>7.9.3.1</w:t>
      </w:r>
      <w:r w:rsidRPr="006436AF">
        <w:tab/>
        <w:t>PolicyTemplate resource</w:t>
      </w:r>
      <w:bookmarkEnd w:id="1323"/>
      <w:bookmarkEnd w:id="1324"/>
      <w:bookmarkEnd w:id="1325"/>
      <w:bookmarkEnd w:id="1326"/>
      <w:bookmarkEnd w:id="1327"/>
    </w:p>
    <w:p w14:paraId="53FEA011" w14:textId="77777777" w:rsidR="00556763" w:rsidRPr="006436AF" w:rsidRDefault="00556763" w:rsidP="00556763">
      <w:pPr>
        <w:keepNext/>
      </w:pPr>
      <w:bookmarkStart w:id="1328" w:name="_MCCTEMPBM_CRPT71130373___7"/>
      <w:bookmarkStart w:id="1329" w:name="_Toc68899637"/>
      <w:bookmarkStart w:id="1330"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28"/>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"HD_Premium".</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31" w:name="_Toc161839532"/>
      <w:r w:rsidRPr="006436AF">
        <w:lastRenderedPageBreak/>
        <w:t>7.10</w:t>
      </w:r>
      <w:r w:rsidRPr="006436AF">
        <w:tab/>
        <w:t>Edge Resources Provisioning API</w:t>
      </w:r>
      <w:bookmarkEnd w:id="1331"/>
    </w:p>
    <w:p w14:paraId="4875BB14" w14:textId="77777777" w:rsidR="00416D52" w:rsidRPr="006436AF" w:rsidRDefault="00416D52" w:rsidP="00416D52">
      <w:pPr>
        <w:pStyle w:val="Heading3"/>
      </w:pPr>
      <w:bookmarkStart w:id="1332" w:name="_Toc161839533"/>
      <w:r w:rsidRPr="006436AF">
        <w:t>7.10.1</w:t>
      </w:r>
      <w:r w:rsidRPr="006436AF">
        <w:tab/>
        <w:t>General</w:t>
      </w:r>
      <w:bookmarkEnd w:id="1332"/>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33" w:name="_Toc161839534"/>
      <w:r w:rsidRPr="006436AF">
        <w:t>7.10.2</w:t>
      </w:r>
      <w:r w:rsidRPr="006436AF">
        <w:tab/>
        <w:t>Resource structure</w:t>
      </w:r>
      <w:bookmarkEnd w:id="1333"/>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34"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34"/>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35"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36"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37" w:name="MCCQCTEMPBM_00000030"/>
            <w:r w:rsidRPr="006436AF">
              <w:rPr>
                <w:rStyle w:val="URLchar"/>
              </w:rPr>
              <w:t>edge-resources-configurations</w:t>
            </w:r>
            <w:bookmarkEnd w:id="1337"/>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36"/>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38" w:name="_MCCTEMPBM_CRPT71130400___7"/>
            <w:r w:rsidRPr="006436AF">
              <w:rPr>
                <w:rStyle w:val="URLchar"/>
              </w:rPr>
              <w:t>edge-resources-configurations/‌</w:t>
            </w:r>
            <w:r w:rsidRPr="006436AF">
              <w:rPr>
                <w:rStyle w:val="Code"/>
              </w:rPr>
              <w:t>{edgeResourcesConfigurationId}</w:t>
            </w:r>
            <w:bookmarkEnd w:id="1338"/>
          </w:p>
        </w:tc>
        <w:tc>
          <w:tcPr>
            <w:tcW w:w="1324" w:type="dxa"/>
            <w:shd w:val="clear" w:color="auto" w:fill="auto"/>
          </w:tcPr>
          <w:p w14:paraId="5B4608F3" w14:textId="77777777" w:rsidR="00416D52" w:rsidRPr="006436AF" w:rsidRDefault="00416D52" w:rsidP="009F70AD">
            <w:pPr>
              <w:pStyle w:val="TAL"/>
              <w:rPr>
                <w:rStyle w:val="HTTPMethod"/>
              </w:rPr>
            </w:pPr>
            <w:bookmarkStart w:id="1339" w:name="_MCCTEMPBM_CRPT71130401___7"/>
            <w:r w:rsidRPr="006436AF">
              <w:rPr>
                <w:rStyle w:val="HTTPMethod"/>
              </w:rPr>
              <w:t>GET</w:t>
            </w:r>
            <w:bookmarkEnd w:id="1339"/>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40" w:name="_MCCTEMPBM_CRPT71130402___7"/>
            <w:r w:rsidRPr="006436AF">
              <w:rPr>
                <w:rStyle w:val="HTTPMethod"/>
              </w:rPr>
              <w:t>PUT</w:t>
            </w:r>
            <w:r w:rsidRPr="006436AF">
              <w:t>,</w:t>
            </w:r>
            <w:r w:rsidRPr="006436AF">
              <w:br/>
            </w:r>
            <w:r w:rsidRPr="006436AF">
              <w:rPr>
                <w:rStyle w:val="HTTPMethod"/>
              </w:rPr>
              <w:t>PATCH</w:t>
            </w:r>
            <w:bookmarkEnd w:id="1340"/>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41" w:name="_MCCTEMPBM_CRPT71130403___7"/>
            <w:r w:rsidRPr="006436AF">
              <w:rPr>
                <w:rStyle w:val="HTTPMethod"/>
              </w:rPr>
              <w:t>DELETE</w:t>
            </w:r>
            <w:bookmarkEnd w:id="1341"/>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35"/>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42" w:name="_Toc161839535"/>
      <w:r w:rsidRPr="006436AF">
        <w:lastRenderedPageBreak/>
        <w:t>7.10.3</w:t>
      </w:r>
      <w:r w:rsidRPr="006436AF">
        <w:tab/>
        <w:t>Data model</w:t>
      </w:r>
      <w:bookmarkEnd w:id="1342"/>
    </w:p>
    <w:p w14:paraId="02E275E0" w14:textId="77777777" w:rsidR="00416D52" w:rsidRPr="006436AF" w:rsidRDefault="00416D52" w:rsidP="00416D52">
      <w:pPr>
        <w:pStyle w:val="Heading4"/>
      </w:pPr>
      <w:bookmarkStart w:id="1343" w:name="_Toc161839536"/>
      <w:r w:rsidRPr="006436AF">
        <w:t>7.10.3.1</w:t>
      </w:r>
      <w:r w:rsidRPr="006436AF">
        <w:tab/>
        <w:t>EdgeResourcesConfiguration resource type</w:t>
      </w:r>
      <w:bookmarkEnd w:id="1343"/>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44" w:name="_MCCTEMPBM_CRPT71130404___7"/>
            <w:r w:rsidRPr="006436AF">
              <w:rPr>
                <w:rStyle w:val="Datatypechar"/>
              </w:rPr>
              <w:t>ResourceId</w:t>
            </w:r>
            <w:bookmarkEnd w:id="134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45" w:name="_MCCTEMPBM_CRPT71130405___7"/>
            <w:r w:rsidRPr="006436AF">
              <w:rPr>
                <w:rStyle w:val="Datatypechar"/>
              </w:rPr>
              <w:t>Edge‌Management‌Mode</w:t>
            </w:r>
            <w:bookmarkEnd w:id="134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46" w:name="_MCCTEMPBM_CRPT71130406___7"/>
            <w:r w:rsidRPr="006436AF">
              <w:rPr>
                <w:rStyle w:val="Datatypechar"/>
              </w:rPr>
              <w:t>Edge‌Processing‌Eligibility‌Criteria‌</w:t>
            </w:r>
            <w:bookmarkEnd w:id="134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47" w:name="_MCCTEMPBM_CRPT71130407___7"/>
            <w:r w:rsidRPr="006436AF">
              <w:rPr>
                <w:rStyle w:val="Datatypechar"/>
              </w:rPr>
              <w:t>EASRequirements</w:t>
            </w:r>
            <w:bookmarkEnd w:id="134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48" w:name="_MCCTEMPBM_CRPT71130408___7"/>
            <w:r w:rsidRPr="006436AF">
              <w:rPr>
                <w:rStyle w:val="Datatypechar"/>
              </w:rPr>
              <w:t>M1EAS‌Relocation‌Requirements</w:t>
            </w:r>
            <w:bookmarkEnd w:id="134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49" w:name="_Toc161839537"/>
      <w:r w:rsidRPr="006436AF">
        <w:t>7.10.3.2</w:t>
      </w:r>
      <w:r w:rsidRPr="006436AF">
        <w:tab/>
        <w:t>EdgeManagementMode enumeration</w:t>
      </w:r>
      <w:bookmarkEnd w:id="1349"/>
    </w:p>
    <w:p w14:paraId="7D7F15A9" w14:textId="77777777" w:rsidR="00416D52" w:rsidRPr="006436AF" w:rsidRDefault="00416D52" w:rsidP="00416D52">
      <w:pPr>
        <w:keepNext/>
      </w:pPr>
      <w:bookmarkStart w:id="1350" w:name="_MCCTEMPBM_CRPT71130409___7"/>
      <w:r w:rsidRPr="006436AF">
        <w:t xml:space="preserve">The </w:t>
      </w:r>
      <w:r w:rsidRPr="006436AF">
        <w:rPr>
          <w:rStyle w:val="Code"/>
        </w:rPr>
        <w:t xml:space="preserve">EdgeManagementMode </w:t>
      </w:r>
      <w:r w:rsidRPr="006436AF">
        <w:t>enumeration is specified in table 7.10.3.2-1 below:</w:t>
      </w:r>
    </w:p>
    <w:bookmarkEnd w:id="1350"/>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51" w:name="_Toc161839538"/>
      <w:r w:rsidRPr="006436AF">
        <w:lastRenderedPageBreak/>
        <w:t>7.10.3.3</w:t>
      </w:r>
      <w:r w:rsidRPr="006436AF">
        <w:tab/>
        <w:t>EASRequirements type</w:t>
      </w:r>
      <w:bookmarkEnd w:id="1351"/>
    </w:p>
    <w:p w14:paraId="7DD3082A" w14:textId="77777777" w:rsidR="00416D52" w:rsidRPr="006436AF" w:rsidRDefault="00416D52" w:rsidP="00416D52">
      <w:pPr>
        <w:keepNext/>
      </w:pPr>
      <w:bookmarkStart w:id="1352" w:name="_MCCTEMPBM_CRPT71130410___7"/>
      <w:r w:rsidRPr="006436AF">
        <w:t xml:space="preserve">The </w:t>
      </w:r>
      <w:r w:rsidRPr="006436AF">
        <w:rPr>
          <w:rStyle w:val="Code"/>
        </w:rPr>
        <w:t>EASRequirements</w:t>
      </w:r>
      <w:r w:rsidRPr="006436AF">
        <w:t xml:space="preserve"> type is specified in table 7.10.3.3-1 below:</w:t>
      </w:r>
    </w:p>
    <w:bookmarkEnd w:id="1352"/>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53" w:name="_MCCTEMPBM_CRPT71130411___7"/>
            <w:r w:rsidRPr="006436AF">
              <w:rPr>
                <w:rStyle w:val="Datatypechar"/>
              </w:rPr>
              <w:t>array(string)</w:t>
            </w:r>
            <w:bookmarkEnd w:id="1353"/>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54" w:name="_MCCTEMPBM_CRPT71130412___7"/>
            <w:r w:rsidRPr="006436AF">
              <w:rPr>
                <w:rStyle w:val="Datatypechar"/>
              </w:rPr>
              <w:t>string</w:t>
            </w:r>
            <w:bookmarkEnd w:id="1354"/>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55" w:name="_MCCTEMPBM_CRPT71130413___7"/>
            <w:r w:rsidRPr="006436AF">
              <w:rPr>
                <w:rStyle w:val="Datatypechar"/>
              </w:rPr>
              <w:t>array(string)</w:t>
            </w:r>
            <w:bookmarkEnd w:id="1355"/>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56" w:name="_MCCTEMPBM_CRPT71130414___7"/>
            <w:r w:rsidRPr="006436AF">
              <w:rPr>
                <w:rStyle w:val="Datatypechar"/>
              </w:rPr>
              <w:t>EASServiceKPI</w:t>
            </w:r>
            <w:bookmarkEnd w:id="1356"/>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57" w:name="_MCCTEMPBM_CRPT71130415___7"/>
            <w:r w:rsidRPr="006436AF">
              <w:rPr>
                <w:rStyle w:val="Datatypechar"/>
              </w:rPr>
              <w:t>Geographical‌Service‌Area</w:t>
            </w:r>
            <w:bookmarkEnd w:id="1357"/>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58" w:name="_MCCTEMPBM_CRPT71130416___7"/>
            <w:r w:rsidRPr="006436AF">
              <w:rPr>
                <w:rStyle w:val="Datatypechar"/>
              </w:rPr>
              <w:t>array(Scheduled‌Communication‌Time)</w:t>
            </w:r>
            <w:bookmarkEnd w:id="1358"/>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59" w:name="_MCCTEMPBM_CRPT71130417___7"/>
            <w:r w:rsidRPr="006436AF">
              <w:rPr>
                <w:rStyle w:val="Datatypechar"/>
              </w:rPr>
              <w:t>array(ACRScenario)</w:t>
            </w:r>
            <w:bookmarkEnd w:id="1359"/>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60" w:name="_Toc161839539"/>
      <w:r w:rsidRPr="006436AF">
        <w:lastRenderedPageBreak/>
        <w:t>7.10.3.4</w:t>
      </w:r>
      <w:r w:rsidRPr="006436AF">
        <w:tab/>
        <w:t>M1EASRelocationRequirements type</w:t>
      </w:r>
      <w:bookmarkEnd w:id="1360"/>
    </w:p>
    <w:p w14:paraId="29638875" w14:textId="77777777" w:rsidR="00416D52" w:rsidRPr="006436AF" w:rsidRDefault="00416D52" w:rsidP="00416D52">
      <w:pPr>
        <w:keepNext/>
      </w:pPr>
      <w:bookmarkStart w:id="1361" w:name="_MCCTEMPBM_CRPT71130418___7"/>
      <w:r w:rsidRPr="006436AF">
        <w:t xml:space="preserve">The </w:t>
      </w:r>
      <w:r w:rsidRPr="006436AF">
        <w:rPr>
          <w:rStyle w:val="Code"/>
        </w:rPr>
        <w:t>M1ACRRequirements</w:t>
      </w:r>
      <w:r w:rsidRPr="006436AF">
        <w:t xml:space="preserve"> type is specified in table 7.10.3.4-1 below:</w:t>
      </w:r>
    </w:p>
    <w:bookmarkEnd w:id="1361"/>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62" w:name="_MCCTEMPBM_CRPT71130419___7"/>
            <w:r w:rsidRPr="006436AF">
              <w:rPr>
                <w:rStyle w:val="Datatypechar"/>
              </w:rPr>
              <w:t>EAS‌Relocation‌Tolerance</w:t>
            </w:r>
            <w:bookmarkEnd w:id="1362"/>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63" w:name="_MCCTEMPBM_CRPT71130420___7"/>
            <w:r w:rsidRPr="006436AF">
              <w:rPr>
                <w:rStyle w:val="Datatypechar"/>
              </w:rPr>
              <w:t>UintegerRm</w:t>
            </w:r>
            <w:bookmarkEnd w:id="1363"/>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64" w:name="_MCCTEMPBM_CRPT71130421___7"/>
            <w:r w:rsidRPr="006436AF">
              <w:rPr>
                <w:rStyle w:val="Datatypechar"/>
              </w:rPr>
              <w:t>UintegerRm</w:t>
            </w:r>
            <w:bookmarkEnd w:id="1364"/>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65" w:name="_Toc161839540"/>
      <w:r w:rsidRPr="006436AF">
        <w:t>7.11</w:t>
      </w:r>
      <w:r w:rsidRPr="006436AF">
        <w:tab/>
        <w:t>Event Data Processing Provisioning API</w:t>
      </w:r>
      <w:bookmarkEnd w:id="1365"/>
    </w:p>
    <w:p w14:paraId="5E34D1FB" w14:textId="77777777" w:rsidR="008F5E2F" w:rsidRPr="006436AF" w:rsidRDefault="008F5E2F" w:rsidP="008F5E2F">
      <w:pPr>
        <w:pStyle w:val="Heading3"/>
      </w:pPr>
      <w:bookmarkStart w:id="1366" w:name="_Toc161839541"/>
      <w:r w:rsidRPr="006436AF">
        <w:t>7.11.1</w:t>
      </w:r>
      <w:r w:rsidRPr="006436AF">
        <w:tab/>
        <w:t>General</w:t>
      </w:r>
      <w:bookmarkEnd w:id="1366"/>
    </w:p>
    <w:p w14:paraId="2B6880F2" w14:textId="77777777" w:rsidR="008F5E2F" w:rsidRPr="006436AF" w:rsidRDefault="008F5E2F" w:rsidP="008F5E2F">
      <w:bookmarkStart w:id="1367"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68" w:name="_Toc161839542"/>
      <w:bookmarkEnd w:id="1367"/>
      <w:r w:rsidRPr="006436AF">
        <w:lastRenderedPageBreak/>
        <w:t>7.11.2</w:t>
      </w:r>
      <w:r w:rsidRPr="006436AF">
        <w:tab/>
        <w:t>Resource structure</w:t>
      </w:r>
      <w:bookmarkEnd w:id="1368"/>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69"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69"/>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70"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71"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72" w:name="MCCQCTEMPBM_00000031"/>
            <w:r w:rsidRPr="006436AF">
              <w:rPr>
                <w:rStyle w:val="URLchar"/>
              </w:rPr>
              <w:t>event-data-processing-configurations</w:t>
            </w:r>
            <w:bookmarkEnd w:id="1372"/>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71"/>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73" w:name="_MCCTEMPBM_CRPT71130425___7"/>
            <w:r w:rsidRPr="006436AF">
              <w:rPr>
                <w:rStyle w:val="URLchar"/>
              </w:rPr>
              <w:t>event-data-processing-configurations/</w:t>
            </w:r>
            <w:r w:rsidRPr="006436AF">
              <w:rPr>
                <w:rStyle w:val="Code"/>
              </w:rPr>
              <w:t>{event‌Data‌Processing‌ConfigurationId}</w:t>
            </w:r>
            <w:bookmarkEnd w:id="1373"/>
          </w:p>
        </w:tc>
        <w:tc>
          <w:tcPr>
            <w:tcW w:w="0" w:type="auto"/>
            <w:shd w:val="clear" w:color="auto" w:fill="auto"/>
          </w:tcPr>
          <w:p w14:paraId="10E00350" w14:textId="77777777" w:rsidR="008F5E2F" w:rsidRPr="006436AF" w:rsidRDefault="008F5E2F" w:rsidP="00427D39">
            <w:pPr>
              <w:pStyle w:val="TAL"/>
            </w:pPr>
            <w:bookmarkStart w:id="1374" w:name="_MCCTEMPBM_CRPT71130426___7"/>
            <w:r w:rsidRPr="006436AF">
              <w:rPr>
                <w:rStyle w:val="HTTPMethod"/>
              </w:rPr>
              <w:t>GET</w:t>
            </w:r>
            <w:bookmarkEnd w:id="1374"/>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75"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76" w:name="_MCCTEMPBM_CRPT71130428___7"/>
            <w:bookmarkEnd w:id="1375"/>
            <w:r w:rsidRPr="006436AF">
              <w:rPr>
                <w:rStyle w:val="HTTPMethod"/>
              </w:rPr>
              <w:t>PATCH</w:t>
            </w:r>
            <w:bookmarkEnd w:id="1376"/>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77" w:name="_MCCTEMPBM_CRPT71130429___7"/>
            <w:r w:rsidRPr="006436AF">
              <w:rPr>
                <w:rStyle w:val="HTTPMethod"/>
              </w:rPr>
              <w:t>DELETE</w:t>
            </w:r>
            <w:bookmarkEnd w:id="1377"/>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70"/>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78" w:name="_Toc161839543"/>
      <w:r w:rsidRPr="006436AF">
        <w:t>7.11.3</w:t>
      </w:r>
      <w:r w:rsidRPr="006436AF">
        <w:tab/>
        <w:t>Data model</w:t>
      </w:r>
      <w:bookmarkEnd w:id="1378"/>
    </w:p>
    <w:p w14:paraId="24C2EC10" w14:textId="77777777" w:rsidR="008F5E2F" w:rsidRPr="006436AF" w:rsidRDefault="008F5E2F" w:rsidP="008F5E2F">
      <w:pPr>
        <w:pStyle w:val="Heading4"/>
      </w:pPr>
      <w:bookmarkStart w:id="1379" w:name="_Toc161839544"/>
      <w:r w:rsidRPr="006436AF">
        <w:t>7.11.3.1</w:t>
      </w:r>
      <w:r w:rsidRPr="006436AF">
        <w:tab/>
        <w:t>EventDataProcessingConfiguration resource type</w:t>
      </w:r>
      <w:bookmarkEnd w:id="1379"/>
    </w:p>
    <w:p w14:paraId="64E6E446" w14:textId="77777777" w:rsidR="008F5E2F" w:rsidRPr="006436AF" w:rsidRDefault="008F5E2F" w:rsidP="008F5E2F">
      <w:pPr>
        <w:keepNext/>
      </w:pPr>
      <w:bookmarkStart w:id="1380"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80"/>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81" w:name="_MCCTEMPBM_CRPT71130431___2"/>
            <w:r w:rsidRPr="006436AF">
              <w:rPr>
                <w:i/>
                <w:iCs/>
              </w:rPr>
              <w:t>eventDataProcessing‌ConfigurationId</w:t>
            </w:r>
            <w:bookmarkEnd w:id="138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82" w:name="_MCCTEMPBM_CRPT71130432___7"/>
            <w:r w:rsidRPr="006436AF">
              <w:rPr>
                <w:rStyle w:val="Datatypechar"/>
              </w:rPr>
              <w:t>ResourceId</w:t>
            </w:r>
            <w:bookmarkEnd w:id="138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83" w:name="_MCCTEMPBM_CRPT71130433___2"/>
            <w:r w:rsidRPr="006436AF">
              <w:rPr>
                <w:i/>
                <w:iCs/>
              </w:rPr>
              <w:t>eventId</w:t>
            </w:r>
            <w:bookmarkEnd w:id="138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84" w:name="_MCCTEMPBM_CRPT71130434___7"/>
            <w:r w:rsidRPr="006436AF">
              <w:rPr>
                <w:rStyle w:val="Datatypechar"/>
              </w:rPr>
              <w:t>AfEvent</w:t>
            </w:r>
            <w:bookmarkEnd w:id="138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85" w:name="_MCCTEMPBM_CRPT71130435___2"/>
            <w:r w:rsidRPr="006436AF">
              <w:rPr>
                <w:i/>
                <w:iCs/>
              </w:rPr>
              <w:t>authorizationUrl</w:t>
            </w:r>
            <w:bookmarkEnd w:id="138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86" w:name="_MCCTEMPBM_CRPT71130436___7"/>
            <w:r w:rsidRPr="006436AF">
              <w:rPr>
                <w:rStyle w:val="Datatypechar"/>
              </w:rPr>
              <w:t>Url</w:t>
            </w:r>
            <w:bookmarkEnd w:id="138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87" w:name="_MCCTEMPBM_CRPT71130437___2"/>
            <w:r w:rsidRPr="006436AF">
              <w:rPr>
                <w:i/>
                <w:iCs/>
              </w:rPr>
              <w:t>dataAccessProfiles</w:t>
            </w:r>
            <w:bookmarkEnd w:id="138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88" w:name="_MCCTEMPBM_CRPT71130438___7"/>
            <w:r w:rsidRPr="006436AF">
              <w:rPr>
                <w:rStyle w:val="Datatypechar"/>
              </w:rPr>
              <w:t>Array(Data‌Access‌Profile)</w:t>
            </w:r>
            <w:bookmarkEnd w:id="138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89" w:name="_Toc71722062"/>
      <w:bookmarkStart w:id="1390" w:name="_Toc74859114"/>
    </w:p>
    <w:p w14:paraId="15B780D6" w14:textId="78464480" w:rsidR="007D59CE" w:rsidRPr="006436AF" w:rsidRDefault="01632CED" w:rsidP="007D59CE">
      <w:pPr>
        <w:pStyle w:val="Heading1"/>
      </w:pPr>
      <w:bookmarkStart w:id="1391" w:name="_Toc161839545"/>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329"/>
      <w:bookmarkEnd w:id="1330"/>
      <w:bookmarkEnd w:id="1389"/>
      <w:bookmarkEnd w:id="1390"/>
      <w:bookmarkEnd w:id="1391"/>
    </w:p>
    <w:p w14:paraId="3BD65AB9" w14:textId="608D2031" w:rsidR="005377C1" w:rsidRPr="006436AF" w:rsidRDefault="005377C1" w:rsidP="005377C1">
      <w:pPr>
        <w:pStyle w:val="Heading2"/>
      </w:pPr>
      <w:bookmarkStart w:id="1392" w:name="_Toc68899638"/>
      <w:bookmarkStart w:id="1393" w:name="_Toc71214389"/>
      <w:bookmarkStart w:id="1394" w:name="_Toc71722063"/>
      <w:bookmarkStart w:id="1395" w:name="_Toc74859115"/>
      <w:bookmarkStart w:id="1396" w:name="_Toc161839546"/>
      <w:r w:rsidRPr="006436AF">
        <w:t>8.1</w:t>
      </w:r>
      <w:r w:rsidRPr="006436AF">
        <w:tab/>
        <w:t>General</w:t>
      </w:r>
      <w:bookmarkEnd w:id="1392"/>
      <w:bookmarkEnd w:id="1393"/>
      <w:bookmarkEnd w:id="1394"/>
      <w:bookmarkEnd w:id="1395"/>
      <w:bookmarkEnd w:id="1396"/>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97"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97"/>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98" w:name="_Toc68899639"/>
      <w:bookmarkStart w:id="1399" w:name="_Toc71214390"/>
      <w:bookmarkStart w:id="1400" w:name="_Toc71722064"/>
      <w:bookmarkStart w:id="1401" w:name="_Toc74859116"/>
      <w:bookmarkStart w:id="1402" w:name="_Toc161839547"/>
      <w:r w:rsidRPr="006436AF">
        <w:t>8.2</w:t>
      </w:r>
      <w:r w:rsidRPr="006436AF">
        <w:tab/>
        <w:t>HTTP pull-based content ingest protocol</w:t>
      </w:r>
      <w:bookmarkEnd w:id="1398"/>
      <w:bookmarkEnd w:id="1399"/>
      <w:bookmarkEnd w:id="1400"/>
      <w:bookmarkEnd w:id="1401"/>
      <w:bookmarkEnd w:id="1402"/>
    </w:p>
    <w:p w14:paraId="3E7C4C5C" w14:textId="77777777" w:rsidR="00556763" w:rsidRPr="006436AF" w:rsidRDefault="00556763" w:rsidP="00556763">
      <w:pPr>
        <w:keepNext/>
        <w:keepLines/>
      </w:pPr>
      <w:bookmarkStart w:id="1403" w:name="_Toc68899640"/>
      <w:bookmarkStart w:id="1404" w:name="_Toc71214391"/>
      <w:bookmarkStart w:id="1405" w:name="_Toc71722065"/>
      <w:bookmarkStart w:id="1406"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407" w:name="_Toc161839548"/>
      <w:r w:rsidRPr="006436AF">
        <w:t>8.3</w:t>
      </w:r>
      <w:r w:rsidRPr="006436AF">
        <w:tab/>
        <w:t>DASH-IF push-based content ingest protocol</w:t>
      </w:r>
      <w:bookmarkEnd w:id="1403"/>
      <w:bookmarkEnd w:id="1404"/>
      <w:bookmarkEnd w:id="1405"/>
      <w:bookmarkEnd w:id="1406"/>
      <w:bookmarkEnd w:id="1407"/>
    </w:p>
    <w:p w14:paraId="32C982A0" w14:textId="11C97B78" w:rsidR="003E1FFA" w:rsidRPr="006436AF" w:rsidRDefault="003E1FFA" w:rsidP="003E1FFA">
      <w:bookmarkStart w:id="1408" w:name="_Toc68899641"/>
      <w:bookmarkStart w:id="1409" w:name="_Toc71214392"/>
      <w:bookmarkStart w:id="1410" w:name="_Toc71722066"/>
      <w:bookmarkStart w:id="1411"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412" w:name="_Toc161839549"/>
      <w:r w:rsidRPr="006436AF">
        <w:lastRenderedPageBreak/>
        <w:t>9</w:t>
      </w:r>
      <w:r w:rsidRPr="006436AF">
        <w:tab/>
        <w:t>Internal (M3) APIs</w:t>
      </w:r>
      <w:bookmarkEnd w:id="1408"/>
      <w:bookmarkEnd w:id="1409"/>
      <w:bookmarkEnd w:id="1410"/>
      <w:bookmarkEnd w:id="1411"/>
      <w:bookmarkEnd w:id="1412"/>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413" w:name="_Toc68899642"/>
      <w:bookmarkStart w:id="1414" w:name="_Toc71214393"/>
      <w:bookmarkStart w:id="1415" w:name="_Toc71722067"/>
      <w:bookmarkStart w:id="1416" w:name="_Toc74859119"/>
      <w:bookmarkStart w:id="1417" w:name="_Toc161839550"/>
      <w:r w:rsidRPr="006436AF">
        <w:t>10</w:t>
      </w:r>
      <w:r w:rsidRPr="006436AF">
        <w:tab/>
        <w:t>Media Streaming (M4) APIs</w:t>
      </w:r>
      <w:bookmarkEnd w:id="1413"/>
      <w:bookmarkEnd w:id="1414"/>
      <w:bookmarkEnd w:id="1415"/>
      <w:bookmarkEnd w:id="1416"/>
      <w:bookmarkEnd w:id="1417"/>
    </w:p>
    <w:p w14:paraId="3AEF9FDC" w14:textId="40051B84" w:rsidR="00F41894" w:rsidRPr="006436AF" w:rsidRDefault="00F41894" w:rsidP="00450E15">
      <w:pPr>
        <w:pStyle w:val="Heading2"/>
      </w:pPr>
      <w:bookmarkStart w:id="1418" w:name="_Toc68899643"/>
      <w:bookmarkStart w:id="1419" w:name="_Toc71214394"/>
      <w:bookmarkStart w:id="1420" w:name="_Toc71722068"/>
      <w:bookmarkStart w:id="1421" w:name="_Toc74859120"/>
      <w:bookmarkStart w:id="1422" w:name="_Toc161839551"/>
      <w:r w:rsidRPr="006436AF">
        <w:t>10.1</w:t>
      </w:r>
      <w:r w:rsidRPr="006436AF">
        <w:tab/>
        <w:t>General</w:t>
      </w:r>
      <w:bookmarkEnd w:id="1418"/>
      <w:bookmarkEnd w:id="1419"/>
      <w:bookmarkEnd w:id="1420"/>
      <w:bookmarkEnd w:id="1421"/>
      <w:bookmarkEnd w:id="1422"/>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23" w:name="_Toc68899644"/>
      <w:bookmarkStart w:id="1424" w:name="_Toc71214395"/>
      <w:bookmarkStart w:id="1425" w:name="_Toc71722069"/>
      <w:bookmarkStart w:id="1426" w:name="_Toc74859121"/>
      <w:bookmarkStart w:id="1427" w:name="_Toc161839552"/>
      <w:r w:rsidRPr="006436AF">
        <w:t>10.2</w:t>
      </w:r>
      <w:r w:rsidRPr="006436AF">
        <w:tab/>
        <w:t>DASH Distribution</w:t>
      </w:r>
      <w:bookmarkEnd w:id="1423"/>
      <w:bookmarkEnd w:id="1424"/>
      <w:bookmarkEnd w:id="1425"/>
      <w:bookmarkEnd w:id="1426"/>
      <w:bookmarkEnd w:id="1427"/>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4pt;height:204pt" o:ole="">
            <v:imagedata r:id="rId24" o:title=""/>
          </v:shape>
          <o:OLEObject Type="Embed" ProgID="Visio.Drawing.15" ShapeID="_x0000_i1026" DrawAspect="Content" ObjectID="_1772452102"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28" w:name="_MCCTEMPBM_CRPT71130441___7"/>
      <w:r w:rsidRPr="006436AF">
        <w:t xml:space="preserve">The MPD may contain a one or several </w:t>
      </w:r>
      <w:bookmarkStart w:id="1429" w:name="MCCQCTEMPBM_00000032"/>
      <w:r w:rsidRPr="006436AF">
        <w:rPr>
          <w:rFonts w:ascii="Courier New" w:hAnsi="Courier New" w:cs="Courier New"/>
          <w:b/>
        </w:rPr>
        <w:t>ServiceDescription</w:t>
      </w:r>
      <w:bookmarkEnd w:id="1429"/>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30" w:name="_Toc68899645"/>
      <w:bookmarkStart w:id="1431" w:name="_Toc71214396"/>
      <w:bookmarkStart w:id="1432" w:name="_Toc71722070"/>
      <w:bookmarkStart w:id="1433" w:name="_Toc74859122"/>
      <w:bookmarkStart w:id="1434" w:name="_Toc161839553"/>
      <w:bookmarkEnd w:id="1428"/>
      <w:r w:rsidRPr="006436AF">
        <w:t>11</w:t>
      </w:r>
      <w:r w:rsidRPr="006436AF">
        <w:tab/>
        <w:t>Media Session Handling (M5) APIs</w:t>
      </w:r>
      <w:bookmarkEnd w:id="1430"/>
      <w:bookmarkEnd w:id="1431"/>
      <w:bookmarkEnd w:id="1432"/>
      <w:bookmarkEnd w:id="1433"/>
      <w:bookmarkEnd w:id="1434"/>
    </w:p>
    <w:p w14:paraId="365DBBF0" w14:textId="75E9A403" w:rsidR="007D59CE" w:rsidRPr="006436AF" w:rsidRDefault="007D59CE" w:rsidP="007D59CE">
      <w:pPr>
        <w:pStyle w:val="Heading2"/>
      </w:pPr>
      <w:bookmarkStart w:id="1435" w:name="_Toc68899646"/>
      <w:bookmarkStart w:id="1436" w:name="_Toc71214397"/>
      <w:bookmarkStart w:id="1437" w:name="_Toc71722071"/>
      <w:bookmarkStart w:id="1438" w:name="_Toc74859123"/>
      <w:bookmarkStart w:id="1439" w:name="_Toc161839554"/>
      <w:r w:rsidRPr="006436AF">
        <w:t>11.1</w:t>
      </w:r>
      <w:r w:rsidRPr="006436AF">
        <w:tab/>
        <w:t>General</w:t>
      </w:r>
      <w:bookmarkEnd w:id="1435"/>
      <w:bookmarkEnd w:id="1436"/>
      <w:bookmarkEnd w:id="1437"/>
      <w:bookmarkEnd w:id="1438"/>
      <w:bookmarkEnd w:id="1439"/>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40" w:name="_Toc68899647"/>
      <w:bookmarkStart w:id="1441" w:name="_Toc71214398"/>
      <w:bookmarkStart w:id="1442" w:name="_Toc71722072"/>
      <w:bookmarkStart w:id="1443" w:name="_Toc74859124"/>
      <w:bookmarkStart w:id="1444" w:name="_Toc161839555"/>
      <w:r w:rsidRPr="006436AF">
        <w:lastRenderedPageBreak/>
        <w:t>11.2</w:t>
      </w:r>
      <w:r w:rsidRPr="006436AF">
        <w:tab/>
        <w:t>Service Access Information API</w:t>
      </w:r>
      <w:bookmarkEnd w:id="1440"/>
      <w:bookmarkEnd w:id="1441"/>
      <w:bookmarkEnd w:id="1442"/>
      <w:bookmarkEnd w:id="1443"/>
      <w:bookmarkEnd w:id="1444"/>
    </w:p>
    <w:p w14:paraId="1FB93DC6" w14:textId="07878F48" w:rsidR="000A09F9" w:rsidRPr="006436AF" w:rsidRDefault="000A09F9" w:rsidP="000A09F9">
      <w:pPr>
        <w:pStyle w:val="Heading3"/>
      </w:pPr>
      <w:bookmarkStart w:id="1445" w:name="_Toc68899648"/>
      <w:bookmarkStart w:id="1446" w:name="_Toc71214399"/>
      <w:bookmarkStart w:id="1447" w:name="_Toc71722073"/>
      <w:bookmarkStart w:id="1448" w:name="_Toc74859125"/>
      <w:bookmarkStart w:id="1449" w:name="_Toc161839556"/>
      <w:r w:rsidRPr="006436AF">
        <w:t>11.2.1</w:t>
      </w:r>
      <w:r w:rsidRPr="006436AF">
        <w:tab/>
        <w:t>General</w:t>
      </w:r>
      <w:bookmarkEnd w:id="1445"/>
      <w:bookmarkEnd w:id="1446"/>
      <w:bookmarkEnd w:id="1447"/>
      <w:bookmarkEnd w:id="1448"/>
      <w:bookmarkEnd w:id="1449"/>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50" w:name="_Toc68899649"/>
      <w:bookmarkStart w:id="1451" w:name="_Toc71214400"/>
      <w:bookmarkStart w:id="1452" w:name="_Toc71722074"/>
      <w:bookmarkStart w:id="1453" w:name="_Toc74859126"/>
      <w:bookmarkStart w:id="1454" w:name="_Toc161839557"/>
      <w:r w:rsidRPr="006436AF">
        <w:t>11.2.</w:t>
      </w:r>
      <w:r w:rsidR="00E1132C" w:rsidRPr="006436AF">
        <w:t>2</w:t>
      </w:r>
      <w:r w:rsidRPr="006436AF">
        <w:tab/>
        <w:t>Resource</w:t>
      </w:r>
      <w:r w:rsidR="00157B68" w:rsidRPr="006436AF">
        <w:t xml:space="preserve"> </w:t>
      </w:r>
      <w:r w:rsidRPr="006436AF">
        <w:t>s</w:t>
      </w:r>
      <w:r w:rsidR="00157B68" w:rsidRPr="006436AF">
        <w:t>tructure</w:t>
      </w:r>
      <w:bookmarkEnd w:id="1450"/>
      <w:bookmarkEnd w:id="1451"/>
      <w:bookmarkEnd w:id="1452"/>
      <w:bookmarkEnd w:id="1453"/>
      <w:bookmarkEnd w:id="1454"/>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55" w:name="_MCCTEMPBM_CRPT71130442___7"/>
            <w:r w:rsidRPr="006436AF">
              <w:rPr>
                <w:rStyle w:val="HTTPMethod"/>
              </w:rPr>
              <w:t>GET</w:t>
            </w:r>
            <w:bookmarkEnd w:id="1455"/>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56" w:name="_Toc68899650"/>
      <w:bookmarkStart w:id="1457" w:name="_Toc71214401"/>
      <w:bookmarkStart w:id="1458" w:name="_Toc71722075"/>
      <w:bookmarkStart w:id="1459" w:name="_Toc74859127"/>
      <w:bookmarkStart w:id="1460" w:name="_Toc161839558"/>
      <w:r w:rsidRPr="006436AF">
        <w:t>11.2.</w:t>
      </w:r>
      <w:r w:rsidR="00E1132C" w:rsidRPr="006436AF">
        <w:t>3</w:t>
      </w:r>
      <w:r w:rsidRPr="006436AF">
        <w:tab/>
        <w:t>Data model</w:t>
      </w:r>
      <w:bookmarkEnd w:id="1456"/>
      <w:bookmarkEnd w:id="1457"/>
      <w:bookmarkEnd w:id="1458"/>
      <w:bookmarkEnd w:id="1459"/>
      <w:bookmarkEnd w:id="1460"/>
    </w:p>
    <w:p w14:paraId="7117323E" w14:textId="54E03ADC" w:rsidR="000A09F9" w:rsidRPr="006436AF" w:rsidRDefault="000A09F9" w:rsidP="000A09F9">
      <w:pPr>
        <w:pStyle w:val="Heading4"/>
      </w:pPr>
      <w:bookmarkStart w:id="1461" w:name="_Toc68899651"/>
      <w:bookmarkStart w:id="1462" w:name="_Toc71214402"/>
      <w:bookmarkStart w:id="1463" w:name="_Toc71722076"/>
      <w:bookmarkStart w:id="1464" w:name="_Toc74859128"/>
      <w:bookmarkStart w:id="1465" w:name="_Toc161839559"/>
      <w:r w:rsidRPr="006436AF">
        <w:t>11.2.</w:t>
      </w:r>
      <w:r w:rsidR="00E1132C" w:rsidRPr="006436AF">
        <w:t>3</w:t>
      </w:r>
      <w:r w:rsidRPr="006436AF">
        <w:t>.1</w:t>
      </w:r>
      <w:r w:rsidRPr="006436AF">
        <w:tab/>
        <w:t>ServiceAccessInformation resource type</w:t>
      </w:r>
      <w:bookmarkEnd w:id="1461"/>
      <w:bookmarkEnd w:id="1462"/>
      <w:bookmarkEnd w:id="1463"/>
      <w:bookmarkEnd w:id="1464"/>
      <w:bookmarkEnd w:id="1465"/>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66"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67" w:name="_MCCTEMPBM_CRPT71130443___7"/>
            <w:r w:rsidRPr="006436AF">
              <w:rPr>
                <w:rStyle w:val="Datatypechar"/>
                <w:lang w:val="en-US"/>
              </w:rPr>
              <w:t>ResourceId</w:t>
            </w:r>
            <w:bookmarkEnd w:id="146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68" w:name="_MCCTEMPBM_CRPT71130444___7"/>
            <w:r w:rsidRPr="006436AF">
              <w:rPr>
                <w:rStyle w:val="Datatypechar"/>
                <w:lang w:val="en-US"/>
              </w:rPr>
              <w:t>Provisioning‌Session‌Type</w:t>
            </w:r>
            <w:bookmarkEnd w:id="146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69" w:name="_MCCTEMPBM_CRPT71130445___7"/>
            <w:r w:rsidRPr="006436AF">
              <w:rPr>
                <w:rStyle w:val="Datatypechar"/>
                <w:lang w:val="en-US"/>
              </w:rPr>
              <w:t>object</w:t>
            </w:r>
            <w:bookmarkEnd w:id="146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70" w:name="_MCCTEMPBM_CRPT71130447___7"/>
            <w:r w:rsidRPr="006436AF">
              <w:rPr>
                <w:rStyle w:val="Datatypechar"/>
                <w:lang w:val="en-US"/>
              </w:rPr>
              <w:t>AbsoluteUrl</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lastRenderedPageBreak/>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71" w:name="_MCCTEMPBM_CRPT71130448___2"/>
            <w:r w:rsidRPr="006436AF">
              <w:rPr>
                <w:rStyle w:val="Code"/>
                <w:lang w:val="en-US"/>
              </w:rPr>
              <w:t>eMBMS‌Service‌Announcement‌Locator</w:t>
            </w:r>
            <w:bookmarkEnd w:id="147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72" w:name="_MCCTEMPBM_CRPT71130449___7"/>
            <w:r w:rsidRPr="006436AF">
              <w:rPr>
                <w:rStyle w:val="Datatypechar"/>
                <w:lang w:val="en-US"/>
              </w:rPr>
              <w:t>AbsoluteUrl</w:t>
            </w:r>
            <w:bookmarkEnd w:id="147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73" w:name="_MCCTEMPBM_CRPT71130450___7"/>
            <w:r w:rsidRPr="006436AF">
              <w:rPr>
                <w:rStyle w:val="Code"/>
                <w:lang w:val="en-US"/>
              </w:rPr>
              <w:t>downlink</w:t>
            </w:r>
            <w:bookmarkEnd w:id="1473"/>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74" w:name="_MCCTEMPBM_CRPT71130451___7"/>
            <w:r w:rsidRPr="006436AF">
              <w:rPr>
                <w:rStyle w:val="Datatypechar"/>
                <w:lang w:val="en-US"/>
              </w:rPr>
              <w:t>object</w:t>
            </w:r>
            <w:bookmarkEnd w:id="147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75" w:name="_MCCTEMPBM_CRPT71130452___2"/>
            <w:r w:rsidRPr="006436AF">
              <w:rPr>
                <w:rStyle w:val="Code"/>
                <w:lang w:val="en-US"/>
              </w:rPr>
              <w:t>reportingInterval</w:t>
            </w:r>
            <w:bookmarkEnd w:id="147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76" w:name="_MCCTEMPBM_CRPT71130453___7"/>
            <w:r w:rsidRPr="006436AF">
              <w:rPr>
                <w:rFonts w:ascii="Courier New" w:hAnsi="Courier New"/>
                <w:lang w:val="en-US"/>
              </w:rPr>
              <w:t>DurationSec</w:t>
            </w:r>
            <w:bookmarkEnd w:id="147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77" w:name="_MCCTEMPBM_CRPT71130454___2"/>
            <w:r w:rsidRPr="006436AF">
              <w:rPr>
                <w:rStyle w:val="Code"/>
                <w:lang w:val="en-US"/>
              </w:rPr>
              <w:t>serverAddresses</w:t>
            </w:r>
            <w:bookmarkEnd w:id="147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78" w:name="_MCCTEMPBM_CRPT71130455___7"/>
            <w:r w:rsidRPr="006436AF">
              <w:rPr>
                <w:rStyle w:val="Datatypechar"/>
                <w:lang w:val="en-US"/>
              </w:rPr>
              <w:t>array(AbsoluteUrl)</w:t>
            </w:r>
            <w:bookmarkEnd w:id="147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79" w:name="_MCCTEMPBM_CRPT71130456___2"/>
            <w:r w:rsidRPr="006436AF">
              <w:rPr>
                <w:rStyle w:val="Code"/>
                <w:lang w:val="en-US"/>
              </w:rPr>
              <w:lastRenderedPageBreak/>
              <w:t>locationReporting</w:t>
            </w:r>
            <w:bookmarkEnd w:id="147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80" w:name="_MCCTEMPBM_CRPT71130457___7"/>
            <w:r w:rsidRPr="006436AF">
              <w:rPr>
                <w:rStyle w:val="Datatypechar"/>
                <w:lang w:val="en-US"/>
              </w:rPr>
              <w:t>boolean</w:t>
            </w:r>
            <w:bookmarkEnd w:id="148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81" w:name="_MCCTEMPBM_CRPT71130458___2"/>
            <w:r w:rsidRPr="006436AF">
              <w:rPr>
                <w:rStyle w:val="Code"/>
                <w:lang w:val="en-US"/>
              </w:rPr>
              <w:t>accessReporting</w:t>
            </w:r>
            <w:bookmarkEnd w:id="148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82" w:name="_MCCTEMPBM_CRPT71130459___7"/>
            <w:r w:rsidRPr="006436AF">
              <w:rPr>
                <w:rStyle w:val="Datatypechar"/>
                <w:lang w:val="en-US"/>
              </w:rPr>
              <w:t>boolean</w:t>
            </w:r>
            <w:bookmarkEnd w:id="14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83" w:name="_MCCTEMPBM_CRPT71130460___2"/>
            <w:r w:rsidRPr="006436AF">
              <w:rPr>
                <w:rStyle w:val="Code"/>
                <w:lang w:val="en-US"/>
              </w:rPr>
              <w:t>samplePercentage</w:t>
            </w:r>
            <w:bookmarkEnd w:id="148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84" w:name="_MCCTEMPBM_CRPT71130461___7"/>
            <w:r w:rsidRPr="006436AF">
              <w:rPr>
                <w:rStyle w:val="Datatypechar"/>
                <w:lang w:val="en-US"/>
              </w:rPr>
              <w:t>Percentage</w:t>
            </w:r>
            <w:bookmarkEnd w:id="148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85" w:name="_MCCTEMPBM_CRPT71130462___7"/>
            <w:r w:rsidRPr="006436AF">
              <w:rPr>
                <w:rStyle w:val="Datatypechar"/>
                <w:lang w:val="en-US"/>
              </w:rPr>
              <w:t>object</w:t>
            </w:r>
            <w:bookmarkEnd w:id="148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86" w:name="_MCCTEMPBM_CRPT71130463___2"/>
            <w:r w:rsidRPr="006436AF">
              <w:rPr>
                <w:rStyle w:val="Code"/>
                <w:lang w:val="en-US"/>
              </w:rPr>
              <w:t>serverAddresses</w:t>
            </w:r>
            <w:bookmarkEnd w:id="1486"/>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87" w:name="_MCCTEMPBM_CRPT71130464___7"/>
            <w:r w:rsidRPr="006436AF">
              <w:rPr>
                <w:rStyle w:val="Datatypechar"/>
                <w:lang w:val="en-US"/>
              </w:rPr>
              <w:t>array(AbsoluteUrl)</w:t>
            </w:r>
            <w:bookmarkEnd w:id="148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r>
              <w:rPr>
                <w:rStyle w:val="Code"/>
                <w:lang w:val="en-US"/>
              </w:rPr>
              <w:t>policyTemplateBindings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duples,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lastRenderedPageBreak/>
              <w:tab/>
              <w:t>externalReference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"HD_Premium".</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r>
              <w:rPr>
                <w:rStyle w:val="Code"/>
              </w:rPr>
              <w:t>policyTemplateId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r>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88" w:name="_MCCTEMPBM_CRPT71130469___2"/>
            <w:r w:rsidRPr="006436AF">
              <w:rPr>
                <w:rStyle w:val="Code"/>
                <w:lang w:val="en-US"/>
              </w:rPr>
              <w:t>sdfMethods</w:t>
            </w:r>
            <w:bookmarkEnd w:id="148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89" w:name="_MCCTEMPBM_CRPT71130470___7"/>
            <w:r w:rsidRPr="006436AF">
              <w:rPr>
                <w:rStyle w:val="Datatypechar"/>
                <w:lang w:val="en-US"/>
              </w:rPr>
              <w:t>array(SdfMethod)</w:t>
            </w:r>
            <w:bookmarkEnd w:id="148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556763" w:rsidRPr="006436AF" w14:paraId="5986B30A"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5E3028">
            <w:pPr>
              <w:pStyle w:val="TAL"/>
              <w:rPr>
                <w:rStyle w:val="Code"/>
              </w:rPr>
            </w:pPr>
            <w:r w:rsidRPr="006436AF">
              <w:rPr>
                <w:rStyle w:val="Code"/>
                <w:lang w:val="en-US"/>
              </w:rPr>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556763" w:rsidRPr="006436AF" w:rsidRDefault="00556763" w:rsidP="005E3028">
            <w:pPr>
              <w:pStyle w:val="TAL"/>
              <w:rPr>
                <w:rStyle w:val="Datatypechar"/>
              </w:rPr>
            </w:pPr>
            <w:bookmarkStart w:id="1490" w:name="_MCCTEMPBM_CRPT71130473___7"/>
            <w:r w:rsidRPr="006436AF">
              <w:rPr>
                <w:rStyle w:val="Datatypechar"/>
                <w:lang w:val="en-US"/>
              </w:rPr>
              <w:t>array(</w:t>
            </w:r>
            <w:r w:rsidR="00AE6C9C">
              <w:rPr>
                <w:rStyle w:val="Datatypechar"/>
                <w:lang w:val="en-US"/>
              </w:rPr>
              <w:t>o</w:t>
            </w:r>
            <w:r w:rsidRPr="006436AF">
              <w:rPr>
                <w:rStyle w:val="Datatypechar"/>
                <w:lang w:val="en-US"/>
              </w:rPr>
              <w:t>bject)</w:t>
            </w:r>
            <w:bookmarkEnd w:id="149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AE6C9C" w:rsidRDefault="00AE6C9C" w:rsidP="00AE6C9C">
            <w:pPr>
              <w:pStyle w:val="TAL"/>
              <w:rPr>
                <w:lang w:val="en-US"/>
              </w:rPr>
            </w:pPr>
            <w:r>
              <w:rPr>
                <w:lang w:val="en-US"/>
              </w:rPr>
              <w:t>Present if metrics reporting is provisioned by the 5GMS application Provider.</w:t>
            </w:r>
          </w:p>
          <w:p w14:paraId="20AD79C9" w14:textId="233AF926" w:rsidR="00556763" w:rsidRPr="006436AF" w:rsidRDefault="00AE6C9C"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5E3028">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72BDB4F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556763" w:rsidRPr="006436AF" w:rsidRDefault="00556763"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5E3028">
            <w:pPr>
              <w:spacing w:after="0" w:afterAutospacing="1"/>
              <w:rPr>
                <w:rStyle w:val="Code"/>
              </w:rPr>
            </w:pPr>
          </w:p>
        </w:tc>
      </w:tr>
      <w:tr w:rsidR="00556763" w:rsidRPr="006436AF" w14:paraId="639E24B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5E3028">
            <w:pPr>
              <w:pStyle w:val="TAL"/>
              <w:ind w:left="284"/>
              <w:rPr>
                <w:rStyle w:val="Code"/>
              </w:rPr>
            </w:pPr>
            <w:bookmarkStart w:id="1491" w:name="_MCCTEMPBM_CRPT71130474___2"/>
            <w:r w:rsidRPr="006436AF">
              <w:rPr>
                <w:rStyle w:val="Code"/>
                <w:lang w:val="en-US"/>
              </w:rPr>
              <w:t>serverAddresses</w:t>
            </w:r>
            <w:bookmarkEnd w:id="149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5E3028">
            <w:pPr>
              <w:pStyle w:val="TAL"/>
              <w:rPr>
                <w:rStyle w:val="Datatypechar"/>
              </w:rPr>
            </w:pPr>
            <w:bookmarkStart w:id="1492" w:name="_MCCTEMPBM_CRPT71130475___7"/>
            <w:r w:rsidRPr="006436AF">
              <w:rPr>
                <w:rStyle w:val="Datatypechar"/>
                <w:lang w:val="en-US"/>
              </w:rPr>
              <w:t>array(AbsoluteUrl)</w:t>
            </w:r>
            <w:bookmarkEnd w:id="149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5E3028">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5E3028">
            <w:pPr>
              <w:spacing w:after="0" w:afterAutospacing="1"/>
              <w:rPr>
                <w:rStyle w:val="Code"/>
              </w:rPr>
            </w:pPr>
          </w:p>
        </w:tc>
      </w:tr>
      <w:tr w:rsidR="00556763" w:rsidRPr="006436AF" w14:paraId="3342E1DF"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5E3028">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5E3028">
            <w:pPr>
              <w:spacing w:after="0" w:afterAutospacing="1"/>
              <w:rPr>
                <w:rStyle w:val="Code"/>
              </w:rPr>
            </w:pPr>
          </w:p>
        </w:tc>
      </w:tr>
      <w:tr w:rsidR="00556763" w:rsidRPr="006436AF" w14:paraId="191F37A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5E3028">
            <w:pPr>
              <w:pStyle w:val="TAL"/>
              <w:ind w:left="284"/>
              <w:rPr>
                <w:rStyle w:val="Code"/>
              </w:rPr>
            </w:pPr>
            <w:bookmarkStart w:id="1493" w:name="_MCCTEMPBM_CRPT71130476___2"/>
            <w:r w:rsidRPr="006436AF">
              <w:rPr>
                <w:rStyle w:val="Code"/>
                <w:lang w:val="en-US"/>
              </w:rPr>
              <w:t>dataNetworkName</w:t>
            </w:r>
            <w:bookmarkEnd w:id="149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5E3028">
            <w:pPr>
              <w:pStyle w:val="TAL"/>
              <w:rPr>
                <w:rStyle w:val="Datatypechar"/>
              </w:rPr>
            </w:pPr>
            <w:bookmarkStart w:id="1494" w:name="_MCCTEMPBM_CRPT71130477___7"/>
            <w:r w:rsidRPr="006436AF">
              <w:rPr>
                <w:rStyle w:val="Datatypechar"/>
                <w:lang w:val="en-US"/>
              </w:rPr>
              <w:t>Dnn</w:t>
            </w:r>
            <w:bookmarkEnd w:id="149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5E3028">
            <w:pPr>
              <w:spacing w:after="0" w:afterAutospacing="1"/>
              <w:rPr>
                <w:rStyle w:val="Code"/>
              </w:rPr>
            </w:pPr>
          </w:p>
        </w:tc>
      </w:tr>
      <w:tr w:rsidR="00556763" w:rsidRPr="006436AF" w14:paraId="0BE221F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5E3028">
            <w:pPr>
              <w:pStyle w:val="TAL"/>
              <w:keepNext w:val="0"/>
              <w:ind w:left="284"/>
              <w:rPr>
                <w:rStyle w:val="Code"/>
              </w:rPr>
            </w:pPr>
            <w:bookmarkStart w:id="1495" w:name="_MCCTEMPBM_CRPT71130478___2"/>
            <w:r w:rsidRPr="006436AF">
              <w:rPr>
                <w:rStyle w:val="Code"/>
                <w:lang w:val="en-US"/>
              </w:rPr>
              <w:t>reportingInterval</w:t>
            </w:r>
            <w:bookmarkEnd w:id="149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5E3028">
            <w:pPr>
              <w:pStyle w:val="TALcontinuation"/>
              <w:spacing w:before="60"/>
              <w:rPr>
                <w:rFonts w:ascii="Courier New" w:hAnsi="Courier New" w:cs="Courier New"/>
              </w:rPr>
            </w:pPr>
            <w:bookmarkStart w:id="1496" w:name="MCCQCTEMPBM_00000033"/>
            <w:r w:rsidRPr="006436AF">
              <w:rPr>
                <w:rFonts w:ascii="Courier New" w:hAnsi="Courier New" w:cs="Courier New"/>
                <w:lang w:val="en-US"/>
              </w:rPr>
              <w:t>DurationSec</w:t>
            </w:r>
            <w:bookmarkEnd w:id="149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5E3028">
            <w:pPr>
              <w:pStyle w:val="TALcontinuation"/>
              <w:spacing w:before="60"/>
              <w:rPr>
                <w:lang w:val="en-US"/>
              </w:rPr>
            </w:pPr>
            <w:r w:rsidRPr="006436AF">
              <w:rPr>
                <w:lang w:val="en-US"/>
              </w:rPr>
              <w:lastRenderedPageBreak/>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5E3028">
            <w:pPr>
              <w:spacing w:after="0" w:afterAutospacing="1"/>
              <w:rPr>
                <w:rStyle w:val="Code"/>
              </w:rPr>
            </w:pPr>
          </w:p>
        </w:tc>
      </w:tr>
      <w:tr w:rsidR="00556763" w:rsidRPr="006436AF" w14:paraId="1BDD7ADA"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5E3028">
            <w:pPr>
              <w:pStyle w:val="TAL"/>
              <w:keepNext w:val="0"/>
              <w:ind w:left="284"/>
              <w:rPr>
                <w:rStyle w:val="Code"/>
              </w:rPr>
            </w:pPr>
            <w:bookmarkStart w:id="1497" w:name="_MCCTEMPBM_CRPT71130479___2"/>
            <w:r w:rsidRPr="006436AF">
              <w:rPr>
                <w:rStyle w:val="Code"/>
                <w:lang w:val="en-US"/>
              </w:rPr>
              <w:t>samplePercentage</w:t>
            </w:r>
            <w:bookmarkEnd w:id="149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5E3028">
            <w:pPr>
              <w:pStyle w:val="TAL"/>
              <w:keepNext w:val="0"/>
              <w:rPr>
                <w:rStyle w:val="Datatypechar"/>
              </w:rPr>
            </w:pPr>
            <w:bookmarkStart w:id="1498" w:name="_MCCTEMPBM_CRPT71130480___7"/>
            <w:r w:rsidRPr="006436AF">
              <w:rPr>
                <w:rStyle w:val="Datatypechar"/>
                <w:lang w:val="en-US"/>
              </w:rPr>
              <w:t>Percentage</w:t>
            </w:r>
            <w:bookmarkEnd w:id="149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5E3028">
            <w:pPr>
              <w:spacing w:after="0" w:afterAutospacing="1"/>
              <w:rPr>
                <w:rStyle w:val="Code"/>
              </w:rPr>
            </w:pPr>
          </w:p>
        </w:tc>
      </w:tr>
      <w:tr w:rsidR="00556763" w:rsidRPr="006436AF" w14:paraId="13540BE9"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5E3028">
            <w:pPr>
              <w:pStyle w:val="TAL"/>
              <w:keepNext w:val="0"/>
              <w:ind w:left="284"/>
              <w:rPr>
                <w:rStyle w:val="Code"/>
              </w:rPr>
            </w:pPr>
            <w:bookmarkStart w:id="1499" w:name="_MCCTEMPBM_CRPT71130481___2"/>
            <w:r w:rsidRPr="006436AF">
              <w:rPr>
                <w:rStyle w:val="Code"/>
                <w:lang w:val="en-US"/>
              </w:rPr>
              <w:t>urlFilters</w:t>
            </w:r>
            <w:bookmarkEnd w:id="149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556763" w:rsidRPr="006436AF" w:rsidRDefault="00556763" w:rsidP="005E3028">
            <w:pPr>
              <w:pStyle w:val="TAL"/>
              <w:keepNext w:val="0"/>
              <w:rPr>
                <w:rStyle w:val="Datatypechar"/>
              </w:rPr>
            </w:pPr>
            <w:bookmarkStart w:id="1500" w:name="_MCCTEMPBM_CRPT71130482___7"/>
            <w:r w:rsidRPr="006436AF">
              <w:rPr>
                <w:rStyle w:val="Datatypechar"/>
                <w:lang w:val="en-US"/>
              </w:rPr>
              <w:t>array(</w:t>
            </w:r>
            <w:r w:rsidR="00AE6C9C">
              <w:rPr>
                <w:rStyle w:val="Datatypechar"/>
                <w:lang w:val="en-US"/>
              </w:rPr>
              <w:t>s</w:t>
            </w:r>
            <w:r w:rsidRPr="006436AF">
              <w:rPr>
                <w:rStyle w:val="Datatypechar"/>
                <w:lang w:val="en-US"/>
              </w:rPr>
              <w:t>tring)</w:t>
            </w:r>
            <w:bookmarkEnd w:id="150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5E3028">
            <w:pPr>
              <w:spacing w:after="0" w:afterAutospacing="1"/>
              <w:rPr>
                <w:rStyle w:val="Code"/>
              </w:rPr>
            </w:pPr>
          </w:p>
        </w:tc>
      </w:tr>
      <w:tr w:rsidR="00556763" w:rsidRPr="006436AF" w14:paraId="3EFAE200"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5E3028">
            <w:pPr>
              <w:pStyle w:val="TAL"/>
              <w:keepNext w:val="0"/>
              <w:ind w:left="284"/>
              <w:rPr>
                <w:rStyle w:val="Code"/>
                <w:lang w:val="en-US"/>
              </w:rPr>
            </w:pPr>
            <w:r w:rsidRPr="006436AF">
              <w:rPr>
                <w:rStyle w:val="Code"/>
                <w:lang w:val="en-US"/>
              </w:rPr>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5E3028">
            <w:pPr>
              <w:pStyle w:val="TAL"/>
              <w:rPr>
                <w:lang w:val="en-US"/>
              </w:rPr>
            </w:pPr>
            <w:r w:rsidRPr="006436AF">
              <w:t>The time interval the 5GMS Client should wait between sampling the QoE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5E3028">
            <w:pPr>
              <w:spacing w:after="0" w:afterAutospacing="1"/>
              <w:rPr>
                <w:rStyle w:val="Code"/>
              </w:rPr>
            </w:pPr>
          </w:p>
        </w:tc>
      </w:tr>
      <w:tr w:rsidR="00556763" w:rsidRPr="006436AF" w14:paraId="088085DD"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5E3028">
            <w:pPr>
              <w:pStyle w:val="TAL"/>
              <w:keepNext w:val="0"/>
              <w:ind w:left="284"/>
              <w:rPr>
                <w:rStyle w:val="Code"/>
              </w:rPr>
            </w:pPr>
            <w:bookmarkStart w:id="1501" w:name="_MCCTEMPBM_CRPT71130483___2"/>
            <w:r w:rsidRPr="006436AF">
              <w:rPr>
                <w:rStyle w:val="Code"/>
                <w:lang w:val="en-US"/>
              </w:rPr>
              <w:t>metrics</w:t>
            </w:r>
            <w:bookmarkEnd w:id="150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314CF1CC" w:rsidR="00556763" w:rsidRPr="006436AF" w:rsidRDefault="00556763" w:rsidP="005E3028">
            <w:pPr>
              <w:pStyle w:val="TAL"/>
              <w:keepNext w:val="0"/>
              <w:rPr>
                <w:rStyle w:val="Datatypechar"/>
              </w:rPr>
            </w:pPr>
            <w:bookmarkStart w:id="1502" w:name="_MCCTEMPBM_CRPT71130484___7"/>
            <w:r w:rsidRPr="006436AF">
              <w:rPr>
                <w:rStyle w:val="Datatypechar"/>
                <w:lang w:val="en-US"/>
              </w:rPr>
              <w:t>array(</w:t>
            </w:r>
            <w:r w:rsidR="00AE6C9C">
              <w:rPr>
                <w:rStyle w:val="Datatypechar"/>
                <w:lang w:val="en-US"/>
              </w:rPr>
              <w:t>s</w:t>
            </w:r>
            <w:r w:rsidRPr="006436AF">
              <w:rPr>
                <w:rStyle w:val="Datatypechar"/>
                <w:lang w:val="en-US"/>
              </w:rPr>
              <w:t>tring)</w:t>
            </w:r>
            <w:bookmarkEnd w:id="150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5E3028">
            <w:pPr>
              <w:pStyle w:val="TAL"/>
              <w:keepNext w:val="0"/>
              <w:rPr>
                <w:lang w:val="en-US"/>
              </w:rPr>
            </w:pPr>
            <w:r w:rsidRPr="006436AF">
              <w:rPr>
                <w:lang w:val="en-US"/>
              </w:rPr>
              <w:t>A list of metrics which shall be reported.</w:t>
            </w:r>
          </w:p>
          <w:p w14:paraId="11DAD6F3" w14:textId="77777777" w:rsidR="00556763" w:rsidRPr="006436AF" w:rsidRDefault="00556763"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503" w:name="_MCCTEMPBM_CRPT71130485___7"/>
            <w:r w:rsidRPr="006436AF">
              <w:rPr>
                <w:rStyle w:val="Datatypechar"/>
                <w:lang w:val="en-US"/>
              </w:rPr>
              <w:t>object</w:t>
            </w:r>
            <w:bookmarkEnd w:id="150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504" w:name="_MCCTEMPBM_CRPT71130486___2"/>
            <w:r w:rsidRPr="006436AF">
              <w:rPr>
                <w:rStyle w:val="Code"/>
                <w:lang w:val="en-US"/>
              </w:rPr>
              <w:t>serverAddress</w:t>
            </w:r>
            <w:bookmarkEnd w:id="1504"/>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505" w:name="_MCCTEMPBM_CRPT71130487___7"/>
            <w:r w:rsidRPr="006436AF">
              <w:rPr>
                <w:rStyle w:val="Datatypechar"/>
                <w:lang w:val="en-US"/>
              </w:rPr>
              <w:t>array(AbsoluteUrl</w:t>
            </w:r>
            <w:bookmarkEnd w:id="1505"/>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lastRenderedPageBreak/>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5E3028">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466"/>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506" w:name="_Toc161839560"/>
      <w:r w:rsidRPr="006436AF">
        <w:t>11.2.3.2</w:t>
      </w:r>
      <w:r w:rsidRPr="006436AF">
        <w:tab/>
        <w:t>EASDiscoveryTemplate type</w:t>
      </w:r>
      <w:bookmarkEnd w:id="1506"/>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507" w:name="_MCCTEMPBM_CRPT71130488___7"/>
            <w:r w:rsidRPr="006436AF">
              <w:rPr>
                <w:rStyle w:val="Datatypechar"/>
              </w:rPr>
              <w:t>string</w:t>
            </w:r>
            <w:bookmarkEnd w:id="1507"/>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508" w:name="_MCCTEMPBM_CRPT71130489___7"/>
            <w:r w:rsidRPr="006436AF">
              <w:rPr>
                <w:rStyle w:val="Datatypechar"/>
              </w:rPr>
              <w:t>array(string)</w:t>
            </w:r>
            <w:bookmarkEnd w:id="1508"/>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509" w:name="_MCCTEMPBM_CRPT71130490___7"/>
            <w:r w:rsidRPr="006436AF">
              <w:rPr>
                <w:rStyle w:val="Datatypechar"/>
              </w:rPr>
              <w:t>array(string)</w:t>
            </w:r>
            <w:bookmarkEnd w:id="1509"/>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510" w:name="_Toc161839561"/>
      <w:r w:rsidRPr="006436AF">
        <w:lastRenderedPageBreak/>
        <w:t>11.2.3.3</w:t>
      </w:r>
      <w:r w:rsidRPr="006436AF">
        <w:tab/>
        <w:t>M5EASRelocationRequirements type</w:t>
      </w:r>
      <w:bookmarkEnd w:id="1510"/>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511" w:name="_MCCTEMPBM_CRPT71130491___7"/>
            <w:r w:rsidRPr="006436AF">
              <w:rPr>
                <w:rStyle w:val="Datatypechar"/>
              </w:rPr>
              <w:t>EASRelocation‌Tolerance</w:t>
            </w:r>
            <w:bookmarkEnd w:id="1511"/>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512" w:name="_MCCTEMPBM_CRPT71130492___7"/>
            <w:r w:rsidRPr="006436AF">
              <w:rPr>
                <w:rStyle w:val="Datatypechar"/>
              </w:rPr>
              <w:t>UintegerRm</w:t>
            </w:r>
            <w:bookmarkEnd w:id="1512"/>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513" w:name="_MCCTEMPBM_CRPT71130493___2"/>
    </w:p>
    <w:p w14:paraId="24AE1D93" w14:textId="5A52FB70" w:rsidR="000A09F9" w:rsidRPr="006436AF" w:rsidRDefault="000A09F9" w:rsidP="000A09F9">
      <w:pPr>
        <w:pStyle w:val="Heading3"/>
      </w:pPr>
      <w:bookmarkStart w:id="1514" w:name="_Toc68899652"/>
      <w:bookmarkStart w:id="1515" w:name="_Toc71214403"/>
      <w:bookmarkStart w:id="1516" w:name="_Toc71722077"/>
      <w:bookmarkStart w:id="1517" w:name="_Toc74859129"/>
      <w:bookmarkStart w:id="1518" w:name="_Toc161839562"/>
      <w:bookmarkEnd w:id="1513"/>
      <w:r w:rsidRPr="006436AF">
        <w:t>11.2.4</w:t>
      </w:r>
      <w:r w:rsidRPr="006436AF">
        <w:tab/>
        <w:t>Operations</w:t>
      </w:r>
      <w:bookmarkEnd w:id="1514"/>
      <w:bookmarkEnd w:id="1515"/>
      <w:bookmarkEnd w:id="1516"/>
      <w:bookmarkEnd w:id="1517"/>
      <w:bookmarkEnd w:id="1518"/>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19" w:name="_Toc68899653"/>
      <w:bookmarkStart w:id="1520" w:name="_Toc71214404"/>
      <w:bookmarkStart w:id="1521" w:name="_Toc71722078"/>
      <w:bookmarkStart w:id="1522" w:name="_Toc74859130"/>
      <w:bookmarkStart w:id="1523" w:name="_Toc161839563"/>
      <w:r w:rsidRPr="006436AF">
        <w:t>11.3</w:t>
      </w:r>
      <w:r w:rsidRPr="006436AF">
        <w:tab/>
        <w:t>Consumption Reporting API</w:t>
      </w:r>
      <w:bookmarkEnd w:id="1519"/>
      <w:bookmarkEnd w:id="1520"/>
      <w:bookmarkEnd w:id="1521"/>
      <w:bookmarkEnd w:id="1522"/>
      <w:bookmarkEnd w:id="1523"/>
    </w:p>
    <w:p w14:paraId="5361357E" w14:textId="117AD360" w:rsidR="007D59CE" w:rsidRPr="006436AF" w:rsidRDefault="002454DF" w:rsidP="007D59CE">
      <w:pPr>
        <w:pStyle w:val="Heading3"/>
      </w:pPr>
      <w:bookmarkStart w:id="1524" w:name="_Toc68899654"/>
      <w:bookmarkStart w:id="1525" w:name="_Toc71214405"/>
      <w:bookmarkStart w:id="1526" w:name="_Toc71722079"/>
      <w:bookmarkStart w:id="1527" w:name="_Toc74859131"/>
      <w:bookmarkStart w:id="1528" w:name="_Toc161839564"/>
      <w:r w:rsidRPr="006436AF">
        <w:t>11.</w:t>
      </w:r>
      <w:r w:rsidR="00F46F1B" w:rsidRPr="006436AF">
        <w:t>3</w:t>
      </w:r>
      <w:r w:rsidR="007D59CE" w:rsidRPr="006436AF">
        <w:t>.1</w:t>
      </w:r>
      <w:r w:rsidR="007D59CE" w:rsidRPr="006436AF">
        <w:tab/>
        <w:t>General</w:t>
      </w:r>
      <w:bookmarkEnd w:id="1524"/>
      <w:bookmarkEnd w:id="1525"/>
      <w:bookmarkEnd w:id="1526"/>
      <w:bookmarkEnd w:id="1527"/>
      <w:bookmarkEnd w:id="1528"/>
    </w:p>
    <w:p w14:paraId="534E0873" w14:textId="5CB4A5E0" w:rsidR="007D59CE" w:rsidRPr="006436AF" w:rsidRDefault="007D59CE" w:rsidP="00044007">
      <w:pPr>
        <w:keepNext/>
        <w:keepLines/>
        <w:rPr>
          <w:color w:val="000000"/>
        </w:rPr>
      </w:pPr>
      <w:bookmarkStart w:id="1529"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30" w:name="_Toc68899655"/>
      <w:bookmarkStart w:id="1531" w:name="_Toc71214406"/>
      <w:bookmarkStart w:id="1532" w:name="_Toc71722080"/>
      <w:bookmarkStart w:id="1533" w:name="_Toc74859132"/>
      <w:bookmarkStart w:id="1534" w:name="_Toc161839565"/>
      <w:bookmarkEnd w:id="1529"/>
      <w:r w:rsidRPr="006436AF">
        <w:t>11.3.</w:t>
      </w:r>
      <w:r w:rsidR="007D59CE" w:rsidRPr="006436AF">
        <w:t>2</w:t>
      </w:r>
      <w:r w:rsidR="00897985" w:rsidRPr="006436AF">
        <w:tab/>
      </w:r>
      <w:r w:rsidRPr="006436AF">
        <w:t>Reporting procedure</w:t>
      </w:r>
      <w:bookmarkEnd w:id="1530"/>
      <w:bookmarkEnd w:id="1531"/>
      <w:bookmarkEnd w:id="1532"/>
      <w:bookmarkEnd w:id="1533"/>
      <w:bookmarkEnd w:id="1534"/>
    </w:p>
    <w:p w14:paraId="17A0F66A" w14:textId="77777777" w:rsidR="00556763" w:rsidRPr="006436AF" w:rsidRDefault="00556763" w:rsidP="00556763">
      <w:pPr>
        <w:keepNext/>
      </w:pPr>
      <w:bookmarkStart w:id="1535" w:name="_MCCTEMPBM_CRPT71130495___7"/>
      <w:bookmarkStart w:id="1536" w:name="_Toc68899656"/>
      <w:bookmarkStart w:id="1537" w:name="_Toc71214407"/>
      <w:bookmarkStart w:id="1538" w:name="_Toc71722081"/>
      <w:bookmarkStart w:id="1539"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40" w:name="_MCCTEMPBM_CRPT71130496___7"/>
      <w:bookmarkEnd w:id="1535"/>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41" w:name="_Toc161839566"/>
      <w:bookmarkEnd w:id="1540"/>
      <w:r w:rsidRPr="006436AF">
        <w:lastRenderedPageBreak/>
        <w:t>11.</w:t>
      </w:r>
      <w:r w:rsidR="00F46F1B" w:rsidRPr="006436AF">
        <w:t>3</w:t>
      </w:r>
      <w:r w:rsidR="007D59CE" w:rsidRPr="006436AF">
        <w:t>.</w:t>
      </w:r>
      <w:r w:rsidR="00DE1E1E" w:rsidRPr="006436AF">
        <w:t>3</w:t>
      </w:r>
      <w:r w:rsidR="007D59CE" w:rsidRPr="006436AF">
        <w:tab/>
      </w:r>
      <w:r w:rsidR="009B610D" w:rsidRPr="006436AF">
        <w:t>Report format</w:t>
      </w:r>
      <w:bookmarkEnd w:id="1536"/>
      <w:bookmarkEnd w:id="1537"/>
      <w:bookmarkEnd w:id="1538"/>
      <w:bookmarkEnd w:id="1539"/>
      <w:bookmarkEnd w:id="1541"/>
    </w:p>
    <w:p w14:paraId="3C3158F5" w14:textId="668E2918" w:rsidR="007D59CE" w:rsidRPr="006436AF" w:rsidRDefault="003A2401" w:rsidP="007D59CE">
      <w:pPr>
        <w:pStyle w:val="Heading4"/>
      </w:pPr>
      <w:bookmarkStart w:id="1542" w:name="_Toc68899657"/>
      <w:bookmarkStart w:id="1543" w:name="_Toc71214408"/>
      <w:bookmarkStart w:id="1544" w:name="_Toc71722082"/>
      <w:bookmarkStart w:id="1545" w:name="_Toc74859134"/>
      <w:bookmarkStart w:id="1546" w:name="_Toc161839567"/>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42"/>
      <w:bookmarkEnd w:id="1543"/>
      <w:bookmarkEnd w:id="1544"/>
      <w:bookmarkEnd w:id="1545"/>
      <w:bookmarkEnd w:id="1546"/>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47" w:name="_Toc68899658"/>
      <w:bookmarkStart w:id="1548" w:name="_Toc71214409"/>
      <w:bookmarkStart w:id="1549" w:name="_Toc71722083"/>
      <w:bookmarkStart w:id="1550" w:name="_Toc74859135"/>
      <w:bookmarkStart w:id="1551" w:name="_Toc161839568"/>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47"/>
      <w:bookmarkEnd w:id="1548"/>
      <w:bookmarkEnd w:id="1549"/>
      <w:bookmarkEnd w:id="1550"/>
      <w:bookmarkEnd w:id="1551"/>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52" w:name="_MCCTEMPBM_CRPT71130500___7"/>
            <w:r w:rsidRPr="006436AF">
              <w:rPr>
                <w:rStyle w:val="Datatypechar"/>
              </w:rPr>
              <w:t>string</w:t>
            </w:r>
            <w:bookmarkEnd w:id="155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53"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53"/>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r>
              <w:rPr>
                <w:rStyle w:val="Code"/>
              </w:rPr>
              <w:t>client</w:t>
            </w:r>
            <w:r w:rsidR="002852C5"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54" w:name="_MCCTEMPBM_CRPT71130501___7"/>
            <w:r w:rsidRPr="006436AF">
              <w:rPr>
                <w:rStyle w:val="Datatypechar"/>
              </w:rPr>
              <w:t>EndpointAddress</w:t>
            </w:r>
            <w:bookmarkEnd w:id="155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r>
              <w:rPr>
                <w:rStyle w:val="Code"/>
              </w:rPr>
              <w:t>serverEndpointAddress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r>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55" w:name="_MCCTEMPBM_CRPT71130502___7"/>
            <w:r w:rsidRPr="006436AF">
              <w:rPr>
                <w:rStyle w:val="Datatypechar"/>
              </w:rPr>
              <w:t>DateTime</w:t>
            </w:r>
            <w:bookmarkEnd w:id="155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56" w:name="_MCCTEMPBM_CRPT71130503___7"/>
            <w:r w:rsidRPr="006436AF">
              <w:rPr>
                <w:rStyle w:val="Datatypechar"/>
              </w:rPr>
              <w:t>DurationSec</w:t>
            </w:r>
            <w:bookmarkEnd w:id="155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57" w:name="_MCCTEMPBM_CRPT71130504___7"/>
            <w:r>
              <w:rPr>
                <w:rStyle w:val="Datatypechar"/>
              </w:rPr>
              <w:t>a</w:t>
            </w:r>
            <w:r w:rsidR="002852C5" w:rsidRPr="006436AF">
              <w:rPr>
                <w:rStyle w:val="Datatypechar"/>
              </w:rPr>
              <w:t>rray(TypedLocation)</w:t>
            </w:r>
            <w:bookmarkEnd w:id="155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58" w:name="_Toc68899659"/>
      <w:bookmarkStart w:id="1559" w:name="_Toc71214410"/>
      <w:bookmarkStart w:id="1560" w:name="_Toc71722084"/>
      <w:bookmarkStart w:id="1561" w:name="_Toc74859136"/>
      <w:bookmarkStart w:id="1562" w:name="_Toc161839569"/>
      <w:r w:rsidRPr="006436AF">
        <w:t>11.4</w:t>
      </w:r>
      <w:r w:rsidR="008C0ACA" w:rsidRPr="006436AF">
        <w:tab/>
      </w:r>
      <w:r w:rsidRPr="006436AF">
        <w:t>Metrics Reporting API</w:t>
      </w:r>
      <w:bookmarkEnd w:id="1558"/>
      <w:bookmarkEnd w:id="1559"/>
      <w:bookmarkEnd w:id="1560"/>
      <w:bookmarkEnd w:id="1561"/>
      <w:bookmarkEnd w:id="1562"/>
    </w:p>
    <w:p w14:paraId="1B6EA2C2" w14:textId="0A849A7F" w:rsidR="00567069" w:rsidRPr="006436AF" w:rsidRDefault="00567069" w:rsidP="00567069">
      <w:pPr>
        <w:pStyle w:val="Heading3"/>
      </w:pPr>
      <w:bookmarkStart w:id="1563" w:name="_Toc68899660"/>
      <w:bookmarkStart w:id="1564" w:name="_Toc71214411"/>
      <w:bookmarkStart w:id="1565" w:name="_Toc71722085"/>
      <w:bookmarkStart w:id="1566" w:name="_Toc74859137"/>
      <w:bookmarkStart w:id="1567" w:name="_Toc161839570"/>
      <w:r w:rsidRPr="006436AF">
        <w:t>11.4.1</w:t>
      </w:r>
      <w:r w:rsidRPr="006436AF">
        <w:tab/>
        <w:t>General</w:t>
      </w:r>
      <w:bookmarkEnd w:id="1563"/>
      <w:bookmarkEnd w:id="1564"/>
      <w:bookmarkEnd w:id="1565"/>
      <w:bookmarkEnd w:id="1566"/>
      <w:bookmarkEnd w:id="1567"/>
    </w:p>
    <w:p w14:paraId="7E66ACC3" w14:textId="4B8E4EB9" w:rsidR="00567069" w:rsidRPr="006436AF" w:rsidRDefault="00567069" w:rsidP="00567069">
      <w:pPr>
        <w:keepNext/>
      </w:pPr>
      <w:bookmarkStart w:id="1568"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69" w:name="_Toc68899661"/>
      <w:bookmarkStart w:id="1570" w:name="_Toc71214412"/>
      <w:bookmarkStart w:id="1571" w:name="_Toc71722086"/>
      <w:bookmarkStart w:id="1572" w:name="_Toc74859138"/>
      <w:bookmarkStart w:id="1573" w:name="_Toc161839571"/>
      <w:bookmarkEnd w:id="1568"/>
      <w:r w:rsidRPr="006436AF">
        <w:t>11.4.2</w:t>
      </w:r>
      <w:r w:rsidRPr="006436AF">
        <w:tab/>
        <w:t>Reporting procedure</w:t>
      </w:r>
      <w:bookmarkEnd w:id="1569"/>
      <w:bookmarkEnd w:id="1570"/>
      <w:bookmarkEnd w:id="1571"/>
      <w:bookmarkEnd w:id="1572"/>
      <w:bookmarkEnd w:id="1573"/>
    </w:p>
    <w:p w14:paraId="42D86E3F" w14:textId="6BA8DA87" w:rsidR="006A1862" w:rsidRPr="006436AF" w:rsidRDefault="006A1862" w:rsidP="006A1862">
      <w:pPr>
        <w:keepLines/>
      </w:pPr>
      <w:bookmarkStart w:id="1574" w:name="_MCCTEMPBM_CRPT71130506___7"/>
      <w:bookmarkStart w:id="1575" w:name="_Toc68899662"/>
      <w:bookmarkStart w:id="1576" w:name="_Toc71214413"/>
      <w:bookmarkStart w:id="1577" w:name="_Toc71722087"/>
      <w:bookmarkStart w:id="1578"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74"/>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79" w:name="_Toc161839572"/>
      <w:r w:rsidRPr="006436AF">
        <w:lastRenderedPageBreak/>
        <w:t>11.4.3</w:t>
      </w:r>
      <w:r w:rsidRPr="006436AF">
        <w:tab/>
        <w:t>Report format</w:t>
      </w:r>
      <w:bookmarkEnd w:id="1575"/>
      <w:bookmarkEnd w:id="1576"/>
      <w:bookmarkEnd w:id="1577"/>
      <w:bookmarkEnd w:id="1578"/>
      <w:bookmarkEnd w:id="1579"/>
    </w:p>
    <w:p w14:paraId="4BDCC712" w14:textId="77777777" w:rsidR="00567069" w:rsidRPr="006436AF" w:rsidRDefault="00567069" w:rsidP="00567069">
      <w:pPr>
        <w:keepNext/>
      </w:pPr>
      <w:bookmarkStart w:id="1580"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80"/>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81" w:name="_MCCTEMPBM_CRPT71130509___7"/>
      <w:r w:rsidRPr="006436AF">
        <w:t xml:space="preserve">In XML documents representing metrics reports for 3GP-DASH downlink media streaming services, the </w:t>
      </w:r>
      <w:bookmarkStart w:id="1582" w:name="MCCQCTEMPBM_00000035"/>
      <w:r w:rsidRPr="006436AF">
        <w:rPr>
          <w:rFonts w:ascii="Courier New" w:hAnsi="Courier New" w:cs="Courier New"/>
          <w:b/>
          <w:bCs/>
        </w:rPr>
        <w:t>ReceptionReport</w:t>
      </w:r>
      <w:r w:rsidRPr="006436AF">
        <w:rPr>
          <w:rFonts w:ascii="Courier New" w:hAnsi="Courier New" w:cs="Courier New"/>
        </w:rPr>
        <w:t>@clientID</w:t>
      </w:r>
      <w:bookmarkEnd w:id="1582"/>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83" w:name="_Toc68899663"/>
      <w:bookmarkStart w:id="1584" w:name="_Toc71214414"/>
      <w:bookmarkStart w:id="1585" w:name="_Toc71722088"/>
      <w:bookmarkStart w:id="1586" w:name="_Toc74859140"/>
      <w:bookmarkStart w:id="1587" w:name="_Toc161839573"/>
      <w:bookmarkEnd w:id="1581"/>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83"/>
      <w:bookmarkEnd w:id="1584"/>
      <w:bookmarkEnd w:id="1585"/>
      <w:bookmarkEnd w:id="1586"/>
      <w:bookmarkEnd w:id="1587"/>
    </w:p>
    <w:p w14:paraId="0FFDAF88" w14:textId="77C8C886" w:rsidR="00340A78" w:rsidRPr="006436AF" w:rsidRDefault="00F33FAA" w:rsidP="00340A78">
      <w:pPr>
        <w:pStyle w:val="Heading3"/>
      </w:pPr>
      <w:bookmarkStart w:id="1588" w:name="_Toc68899664"/>
      <w:bookmarkStart w:id="1589" w:name="_Toc71214415"/>
      <w:bookmarkStart w:id="1590" w:name="_Toc71722089"/>
      <w:bookmarkStart w:id="1591" w:name="_Toc74859141"/>
      <w:bookmarkStart w:id="1592" w:name="_Toc161839574"/>
      <w:r w:rsidRPr="006436AF">
        <w:t>11.5</w:t>
      </w:r>
      <w:r w:rsidR="00340A78" w:rsidRPr="006436AF">
        <w:t>.1</w:t>
      </w:r>
      <w:r w:rsidR="00340A78" w:rsidRPr="006436AF">
        <w:tab/>
        <w:t>Overview</w:t>
      </w:r>
      <w:bookmarkEnd w:id="1588"/>
      <w:bookmarkEnd w:id="1589"/>
      <w:bookmarkEnd w:id="1590"/>
      <w:bookmarkEnd w:id="1591"/>
      <w:bookmarkEnd w:id="1592"/>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93"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93"/>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94" w:name="_Toc68899665"/>
      <w:bookmarkStart w:id="1595" w:name="_Toc71214416"/>
      <w:bookmarkStart w:id="1596" w:name="_Toc71722090"/>
      <w:bookmarkStart w:id="1597" w:name="_Toc74859142"/>
      <w:bookmarkStart w:id="1598" w:name="_Toc161839575"/>
      <w:r w:rsidRPr="006436AF">
        <w:t>11.5.2</w:t>
      </w:r>
      <w:r w:rsidRPr="006436AF">
        <w:tab/>
        <w:t>Resource structure</w:t>
      </w:r>
      <w:bookmarkEnd w:id="1594"/>
      <w:bookmarkEnd w:id="1595"/>
      <w:bookmarkEnd w:id="1596"/>
      <w:bookmarkEnd w:id="1597"/>
      <w:bookmarkEnd w:id="1598"/>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99"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600" w:name="_MCCTEMPBM_CRPT71130511___7"/>
            <w:r w:rsidRPr="006436AF">
              <w:rPr>
                <w:rStyle w:val="HTTPMethod"/>
              </w:rPr>
              <w:t>POST</w:t>
            </w:r>
            <w:bookmarkEnd w:id="1600"/>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601"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601"/>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602" w:name="_MCCTEMPBM_CRPT71130513___7"/>
            <w:r w:rsidRPr="006436AF">
              <w:rPr>
                <w:rStyle w:val="HTTPMethod"/>
              </w:rPr>
              <w:t>GET</w:t>
            </w:r>
            <w:bookmarkEnd w:id="1602"/>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603" w:name="_MCCTEMPBM_CRPT71130514___7"/>
            <w:r w:rsidRPr="006436AF">
              <w:rPr>
                <w:rStyle w:val="HTTPMethod"/>
              </w:rPr>
              <w:t>PUT</w:t>
            </w:r>
            <w:bookmarkEnd w:id="1603"/>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604" w:name="_MCCTEMPBM_CRPT71130515___7"/>
            <w:r w:rsidRPr="006436AF">
              <w:rPr>
                <w:rStyle w:val="HTTPMethod"/>
              </w:rPr>
              <w:t>PATCH</w:t>
            </w:r>
            <w:bookmarkEnd w:id="1604"/>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605" w:name="_MCCTEMPBM_CRPT71130516___7"/>
            <w:r w:rsidRPr="006436AF">
              <w:rPr>
                <w:rStyle w:val="HTTPMethod"/>
              </w:rPr>
              <w:t>DELETE</w:t>
            </w:r>
            <w:bookmarkEnd w:id="1605"/>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99"/>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606" w:name="_Toc68899666"/>
      <w:bookmarkStart w:id="1607" w:name="_Toc71214417"/>
      <w:bookmarkStart w:id="1608" w:name="_Toc71722091"/>
      <w:bookmarkStart w:id="1609" w:name="_Toc74859143"/>
      <w:bookmarkStart w:id="1610" w:name="_Toc161839576"/>
      <w:r w:rsidRPr="006436AF">
        <w:lastRenderedPageBreak/>
        <w:t>11.5</w:t>
      </w:r>
      <w:r w:rsidR="00340A78" w:rsidRPr="006436AF">
        <w:t>.</w:t>
      </w:r>
      <w:r w:rsidR="005731FD" w:rsidRPr="006436AF">
        <w:t>3</w:t>
      </w:r>
      <w:r w:rsidR="00340A78" w:rsidRPr="006436AF">
        <w:tab/>
        <w:t>Data model</w:t>
      </w:r>
      <w:bookmarkEnd w:id="1606"/>
      <w:bookmarkEnd w:id="1607"/>
      <w:bookmarkEnd w:id="1608"/>
      <w:bookmarkEnd w:id="1609"/>
      <w:bookmarkEnd w:id="1610"/>
    </w:p>
    <w:p w14:paraId="608E2121" w14:textId="6A28BF84" w:rsidR="00340A78" w:rsidRPr="006436AF" w:rsidRDefault="00F33FAA" w:rsidP="00BA5D65">
      <w:pPr>
        <w:pStyle w:val="Heading4"/>
      </w:pPr>
      <w:bookmarkStart w:id="1611" w:name="_Toc68899667"/>
      <w:bookmarkStart w:id="1612" w:name="_Toc71214418"/>
      <w:bookmarkStart w:id="1613" w:name="_Toc71722092"/>
      <w:bookmarkStart w:id="1614" w:name="_Toc74859144"/>
      <w:bookmarkStart w:id="1615" w:name="_Toc161839577"/>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611"/>
      <w:bookmarkEnd w:id="1612"/>
      <w:bookmarkEnd w:id="1613"/>
      <w:bookmarkEnd w:id="1614"/>
      <w:bookmarkEnd w:id="1615"/>
    </w:p>
    <w:p w14:paraId="38480FCF" w14:textId="005A5EB5" w:rsidR="004A2975" w:rsidRPr="006436AF" w:rsidRDefault="004A2975" w:rsidP="006D1300">
      <w:pPr>
        <w:keepNext/>
      </w:pPr>
      <w:bookmarkStart w:id="1616"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617" w:name="_Toc68899668"/>
      <w:bookmarkStart w:id="1618" w:name="_Toc71214419"/>
      <w:bookmarkStart w:id="1619" w:name="_Toc71722093"/>
      <w:bookmarkStart w:id="1620" w:name="_Toc74859145"/>
      <w:bookmarkEnd w:id="1616"/>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21" w:name="_MCCTEMPBM_CRPT71130518___7"/>
            <w:r w:rsidRPr="006436AF">
              <w:rPr>
                <w:rStyle w:val="Datatypechar"/>
              </w:rPr>
              <w:t>ResourceId</w:t>
            </w:r>
            <w:bookmarkEnd w:id="1621"/>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22" w:name="_MCCTEMPBM_CRPT71130519___7"/>
            <w:r w:rsidRPr="006436AF">
              <w:rPr>
                <w:rStyle w:val="Datatypechar"/>
              </w:rPr>
              <w:t>ResourceId</w:t>
            </w:r>
            <w:bookmarkEnd w:id="1622"/>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23" w:name="_MCCTEMPBM_CRPT71130520___7"/>
            <w:r w:rsidRPr="006436AF">
              <w:rPr>
                <w:rStyle w:val="Datatypechar"/>
              </w:rPr>
              <w:t>array(Service‌Data‌Flow‌Description)</w:t>
            </w:r>
            <w:bookmarkEnd w:id="1623"/>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24"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25" w:name="_MCCTEMPBM_CRPT71130521___7"/>
            <w:r w:rsidRPr="006436AF">
              <w:rPr>
                <w:rStyle w:val="Datatypechar"/>
              </w:rPr>
              <w:t>ResourceId</w:t>
            </w:r>
            <w:bookmarkEnd w:id="1625"/>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24"/>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26" w:name="_MCCTEMPBM_CRPT71130522___7"/>
            <w:r w:rsidRPr="006436AF">
              <w:rPr>
                <w:rStyle w:val="Datatypechar"/>
              </w:rPr>
              <w:t>M5‌QoS‌Specification</w:t>
            </w:r>
            <w:bookmarkEnd w:id="1626"/>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27" w:name="_MCCTEMPBM_CRPT71130523___7"/>
            <w:r w:rsidRPr="006436AF">
              <w:rPr>
                <w:rStyle w:val="Datatypechar"/>
              </w:rPr>
              <w:t>string</w:t>
            </w:r>
            <w:bookmarkEnd w:id="1627"/>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28" w:name="_MCCTEMPBM_CRPT71130524___7"/>
            <w:r w:rsidRPr="006436AF">
              <w:rPr>
                <w:rStyle w:val="Datatypechar"/>
              </w:rPr>
              <w:t>integer</w:t>
            </w:r>
            <w:bookmarkEnd w:id="1628"/>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29" w:name="_Toc161839578"/>
      <w:r w:rsidRPr="006436AF">
        <w:t>11.5.4</w:t>
      </w:r>
      <w:r w:rsidRPr="006436AF">
        <w:tab/>
        <w:t>Operations</w:t>
      </w:r>
      <w:bookmarkEnd w:id="1617"/>
      <w:bookmarkEnd w:id="1618"/>
      <w:bookmarkEnd w:id="1619"/>
      <w:bookmarkEnd w:id="1620"/>
      <w:bookmarkEnd w:id="1629"/>
    </w:p>
    <w:p w14:paraId="3B497978" w14:textId="77777777" w:rsidR="00556763" w:rsidRPr="006436AF" w:rsidRDefault="00556763" w:rsidP="00556763">
      <w:pPr>
        <w:keepNext/>
      </w:pPr>
      <w:bookmarkStart w:id="1630" w:name="_MCCTEMPBM_CRPT71130525___7"/>
      <w:bookmarkStart w:id="1631" w:name="_Toc68899669"/>
      <w:bookmarkStart w:id="1632" w:name="_Toc71214420"/>
      <w:bookmarkStart w:id="1633" w:name="_Toc71722094"/>
      <w:bookmarkStart w:id="1634"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35" w:name="_MCCTEMPBM_CRPT71130526___7"/>
      <w:bookmarkEnd w:id="1630"/>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36" w:name="_MCCTEMPBM_CRPT71130527___7"/>
      <w:bookmarkEnd w:id="1635"/>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37" w:name="_MCCTEMPBM_CRPT71130528___7"/>
      <w:bookmarkEnd w:id="1636"/>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37"/>
    <w:p w14:paraId="08F0DADD" w14:textId="77777777" w:rsidR="00556763" w:rsidRPr="006436AF" w:rsidRDefault="00556763" w:rsidP="00556763">
      <w:pPr>
        <w:keepNext/>
      </w:pPr>
      <w:r w:rsidRPr="006436AF">
        <w:lastRenderedPageBreak/>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38"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39" w:name="_Toc161839579"/>
      <w:bookmarkEnd w:id="1638"/>
      <w:r w:rsidRPr="006436AF">
        <w:t>11.6</w:t>
      </w:r>
      <w:r w:rsidRPr="006436AF">
        <w:tab/>
      </w:r>
      <w:r w:rsidR="00692638" w:rsidRPr="006436AF">
        <w:t xml:space="preserve">Network Assistance </w:t>
      </w:r>
      <w:r w:rsidRPr="006436AF">
        <w:t>API</w:t>
      </w:r>
      <w:bookmarkEnd w:id="1631"/>
      <w:bookmarkEnd w:id="1632"/>
      <w:bookmarkEnd w:id="1633"/>
      <w:bookmarkEnd w:id="1634"/>
      <w:bookmarkEnd w:id="1639"/>
    </w:p>
    <w:p w14:paraId="567E4342" w14:textId="3470E5B6" w:rsidR="007E2B3D" w:rsidRPr="006436AF" w:rsidRDefault="007E2B3D" w:rsidP="007E2B3D">
      <w:pPr>
        <w:pStyle w:val="Heading3"/>
      </w:pPr>
      <w:bookmarkStart w:id="1640" w:name="_Toc68899670"/>
      <w:bookmarkStart w:id="1641" w:name="_Toc71214421"/>
      <w:bookmarkStart w:id="1642" w:name="_Toc71722095"/>
      <w:bookmarkStart w:id="1643" w:name="_Toc74859147"/>
      <w:bookmarkStart w:id="1644" w:name="_Toc161839580"/>
      <w:r w:rsidRPr="006436AF">
        <w:t>11.6.1</w:t>
      </w:r>
      <w:r w:rsidRPr="006436AF">
        <w:tab/>
        <w:t>Overview</w:t>
      </w:r>
      <w:bookmarkEnd w:id="1640"/>
      <w:bookmarkEnd w:id="1641"/>
      <w:bookmarkEnd w:id="1642"/>
      <w:bookmarkEnd w:id="1643"/>
      <w:bookmarkEnd w:id="1644"/>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45" w:name="_Toc68899671"/>
      <w:bookmarkStart w:id="1646" w:name="_Toc71214422"/>
      <w:bookmarkStart w:id="1647" w:name="_Toc71722096"/>
      <w:bookmarkStart w:id="1648" w:name="_Toc74859148"/>
      <w:bookmarkStart w:id="1649" w:name="_Toc161839581"/>
      <w:r w:rsidRPr="006436AF">
        <w:t>11.6.2</w:t>
      </w:r>
      <w:r w:rsidRPr="006436AF">
        <w:tab/>
        <w:t>Resource structure</w:t>
      </w:r>
      <w:bookmarkEnd w:id="1645"/>
      <w:bookmarkEnd w:id="1646"/>
      <w:bookmarkEnd w:id="1647"/>
      <w:bookmarkEnd w:id="1648"/>
      <w:bookmarkEnd w:id="1649"/>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50" w:name="_MCCTEMPBM_CRPT71130530___7"/>
            <w:r w:rsidRPr="006436AF">
              <w:rPr>
                <w:rStyle w:val="HTTPMethod"/>
              </w:rPr>
              <w:t>POST</w:t>
            </w:r>
            <w:bookmarkEnd w:id="1650"/>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51" w:name="_MCCTEMPBM_CRPT71130531___7"/>
            <w:r w:rsidRPr="006436AF">
              <w:rPr>
                <w:rStyle w:val="HTTPMethod"/>
              </w:rPr>
              <w:t>GET</w:t>
            </w:r>
            <w:bookmarkEnd w:id="1651"/>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52"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53" w:name="_MCCTEMPBM_CRPT71130533___7"/>
            <w:bookmarkEnd w:id="1652"/>
            <w:r w:rsidRPr="006436AF">
              <w:rPr>
                <w:rStyle w:val="HTTPMethod"/>
              </w:rPr>
              <w:t>PATCH</w:t>
            </w:r>
            <w:bookmarkEnd w:id="1653"/>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54" w:name="_MCCTEMPBM_CRPT71130534___7"/>
            <w:r w:rsidRPr="006436AF">
              <w:rPr>
                <w:rStyle w:val="Code"/>
              </w:rPr>
              <w:t>{naSessionId}</w:t>
            </w:r>
            <w:bookmarkStart w:id="1655" w:name="MCCQCTEMPBM_00000036"/>
            <w:r w:rsidRPr="006436AF">
              <w:rPr>
                <w:rStyle w:val="URLchar"/>
              </w:rPr>
              <w:t>/recommendation</w:t>
            </w:r>
            <w:bookmarkEnd w:id="1654"/>
            <w:bookmarkEnd w:id="1655"/>
          </w:p>
        </w:tc>
        <w:tc>
          <w:tcPr>
            <w:tcW w:w="1254" w:type="dxa"/>
            <w:shd w:val="clear" w:color="auto" w:fill="auto"/>
          </w:tcPr>
          <w:p w14:paraId="03E0FDA1" w14:textId="77777777" w:rsidR="007E2B3D" w:rsidRPr="006436AF" w:rsidRDefault="007E2B3D" w:rsidP="00E90469">
            <w:pPr>
              <w:pStyle w:val="TAL"/>
              <w:rPr>
                <w:rStyle w:val="HTTPMethod"/>
              </w:rPr>
            </w:pPr>
            <w:bookmarkStart w:id="1656" w:name="_MCCTEMPBM_CRPT71130535___7"/>
            <w:r w:rsidRPr="006436AF">
              <w:rPr>
                <w:rStyle w:val="HTTPMethod"/>
              </w:rPr>
              <w:t>GET</w:t>
            </w:r>
            <w:bookmarkEnd w:id="1656"/>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57"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57"/>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58" w:name="_MCCTEMPBM_CRPT71130537___7"/>
            <w:r w:rsidRPr="006436AF">
              <w:rPr>
                <w:rStyle w:val="HTTPMethod"/>
              </w:rPr>
              <w:t>POST</w:t>
            </w:r>
            <w:bookmarkEnd w:id="165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59" w:name="_MCCTEMPBM_CRPT71130538___7"/>
            <w:r w:rsidRPr="006436AF">
              <w:rPr>
                <w:rStyle w:val="HTTPMethod"/>
              </w:rPr>
              <w:t>DELETE</w:t>
            </w:r>
            <w:bookmarkEnd w:id="165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60" w:name="_Toc68899672"/>
      <w:bookmarkStart w:id="1661" w:name="_Toc71214423"/>
      <w:bookmarkStart w:id="1662" w:name="_Toc71722097"/>
      <w:bookmarkStart w:id="1663" w:name="_Toc74859149"/>
      <w:bookmarkStart w:id="1664" w:name="_Toc161839582"/>
      <w:r w:rsidRPr="006436AF">
        <w:lastRenderedPageBreak/>
        <w:t>11.6.3</w:t>
      </w:r>
      <w:r w:rsidRPr="006436AF">
        <w:tab/>
        <w:t>Data model</w:t>
      </w:r>
      <w:bookmarkEnd w:id="1660"/>
      <w:bookmarkEnd w:id="1661"/>
      <w:bookmarkEnd w:id="1662"/>
      <w:bookmarkEnd w:id="1663"/>
      <w:bookmarkEnd w:id="1664"/>
    </w:p>
    <w:p w14:paraId="26208949" w14:textId="1CCE3848" w:rsidR="007E2B3D" w:rsidRPr="006436AF" w:rsidRDefault="007E2B3D" w:rsidP="007E2B3D">
      <w:pPr>
        <w:pStyle w:val="Heading4"/>
      </w:pPr>
      <w:bookmarkStart w:id="1665" w:name="_Toc68899673"/>
      <w:bookmarkStart w:id="1666" w:name="_Toc71214424"/>
      <w:bookmarkStart w:id="1667" w:name="_Toc71722098"/>
      <w:bookmarkStart w:id="1668" w:name="_Toc74859150"/>
      <w:bookmarkStart w:id="1669" w:name="_Toc161839583"/>
      <w:r w:rsidRPr="006436AF">
        <w:t>11.6.3.1</w:t>
      </w:r>
      <w:r w:rsidRPr="006436AF">
        <w:tab/>
        <w:t>NetworkAssistanceSession resource</w:t>
      </w:r>
      <w:bookmarkEnd w:id="1665"/>
      <w:bookmarkEnd w:id="1666"/>
      <w:bookmarkEnd w:id="1667"/>
      <w:bookmarkEnd w:id="1668"/>
      <w:bookmarkEnd w:id="1669"/>
    </w:p>
    <w:p w14:paraId="365BE971" w14:textId="42FB4988" w:rsidR="00556763" w:rsidRPr="006436AF" w:rsidRDefault="00556763" w:rsidP="00556763">
      <w:pPr>
        <w:keepNext/>
      </w:pPr>
      <w:bookmarkStart w:id="1670" w:name="_MCCTEMPBM_CRPT71130539___7"/>
      <w:bookmarkStart w:id="1671" w:name="_Toc68899674"/>
      <w:bookmarkStart w:id="1672" w:name="_Toc71214425"/>
      <w:bookmarkStart w:id="1673" w:name="_Toc71722099"/>
      <w:bookmarkStart w:id="1674" w:name="_Toc74859151"/>
      <w:r w:rsidRPr="006436AF">
        <w:t xml:space="preserve">The </w:t>
      </w:r>
      <w:r w:rsidRPr="006436AF">
        <w:rPr>
          <w:rStyle w:val="Code"/>
        </w:rPr>
        <w:t>NetworkAssistanceSession</w:t>
      </w:r>
      <w:r w:rsidRPr="006436AF">
        <w:t xml:space="preserve"> resource is specified in table 11.6.3.1-1 below.</w:t>
      </w:r>
    </w:p>
    <w:bookmarkEnd w:id="1670"/>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75" w:name="_MCCTEMPBM_CRPT71130540___7"/>
            <w:r w:rsidRPr="006436AF">
              <w:rPr>
                <w:rStyle w:val="Datatypechar"/>
              </w:rPr>
              <w:t>ResourceId</w:t>
            </w:r>
            <w:bookmarkEnd w:id="1675"/>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76" w:name="_MCCTEMPBM_CRPT71130541___7"/>
            <w:r w:rsidRPr="006436AF">
              <w:rPr>
                <w:rStyle w:val="Datatypechar"/>
              </w:rPr>
              <w:t>array(ServiceDataFlowDescription)</w:t>
            </w:r>
            <w:bookmarkEnd w:id="1676"/>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77"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77"/>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78" w:name="_MCCTEMPBM_CRPT71130542___7"/>
            <w:r w:rsidRPr="006436AF">
              <w:rPr>
                <w:rStyle w:val="Datatypechar"/>
              </w:rPr>
              <w:t>ResourceId</w:t>
            </w:r>
            <w:bookmarkEnd w:id="1678"/>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79" w:name="_MCCTEMPBM_CRPT71130543___7"/>
            <w:r w:rsidRPr="006436AF">
              <w:rPr>
                <w:rStyle w:val="Datatypechar"/>
              </w:rPr>
              <w:t>M5QoSSpecification</w:t>
            </w:r>
            <w:bookmarkEnd w:id="1679"/>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80" w:name="_MCCTEMPBM_CRPT71130544___7"/>
            <w:r w:rsidRPr="006436AF">
              <w:rPr>
                <w:rStyle w:val="Datatypechar"/>
              </w:rPr>
              <w:t>M5QoSSpecification</w:t>
            </w:r>
            <w:bookmarkEnd w:id="1680"/>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81" w:name="_MCCTEMPBM_CRPT71130545___7"/>
            <w:r w:rsidRPr="006436AF">
              <w:rPr>
                <w:rStyle w:val="Datatypechar"/>
              </w:rPr>
              <w:t>AbsoluteUrl</w:t>
            </w:r>
            <w:bookmarkEnd w:id="1681"/>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82" w:name="_Toc68899675"/>
      <w:bookmarkStart w:id="1683" w:name="_Toc71214426"/>
      <w:bookmarkStart w:id="1684" w:name="_Toc71722100"/>
      <w:bookmarkStart w:id="1685" w:name="_Toc74859152"/>
      <w:bookmarkStart w:id="1686" w:name="_Toc161839584"/>
      <w:bookmarkEnd w:id="1671"/>
      <w:bookmarkEnd w:id="1672"/>
      <w:bookmarkEnd w:id="1673"/>
      <w:bookmarkEnd w:id="1674"/>
      <w:r w:rsidRPr="006436AF">
        <w:t>11.6.4</w:t>
      </w:r>
      <w:r w:rsidRPr="006436AF">
        <w:tab/>
        <w:t>Operations</w:t>
      </w:r>
      <w:bookmarkEnd w:id="1686"/>
    </w:p>
    <w:p w14:paraId="218C7513" w14:textId="77777777" w:rsidR="00556763" w:rsidRPr="006436AF" w:rsidRDefault="00556763" w:rsidP="00556763">
      <w:pPr>
        <w:pStyle w:val="Heading4"/>
      </w:pPr>
      <w:bookmarkStart w:id="1687" w:name="_MCCTEMPBM_CRPT71130546___7"/>
      <w:bookmarkStart w:id="1688" w:name="_Toc161839585"/>
      <w:r w:rsidRPr="006436AF">
        <w:t>11.6.4.1</w:t>
      </w:r>
      <w:r w:rsidRPr="006436AF">
        <w:tab/>
        <w:t>Create Network Assistance session</w:t>
      </w:r>
      <w:bookmarkEnd w:id="168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87"/>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89" w:name="_MCCTEMPBM_CRPT71130547___7"/>
      <w:bookmarkStart w:id="1690" w:name="_Toc161839586"/>
      <w:r w:rsidRPr="006436AF">
        <w:t>11.6.4.2</w:t>
      </w:r>
      <w:r w:rsidRPr="006436AF">
        <w:tab/>
        <w:t>Retrieve Network Assistance session</w:t>
      </w:r>
      <w:bookmarkEnd w:id="169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91" w:name="_Toc161839587"/>
      <w:r w:rsidRPr="006436AF">
        <w:t>11.6.4.3</w:t>
      </w:r>
      <w:r w:rsidRPr="006436AF">
        <w:tab/>
        <w:t>Request bit rate recommendation</w:t>
      </w:r>
      <w:bookmarkEnd w:id="1691"/>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92" w:name="_MCCTEMPBM_CRPT71130548___7"/>
      <w:bookmarkEnd w:id="1689"/>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93" w:name="_MCCTEMPBM_CRPT71130549___7"/>
      <w:bookmarkEnd w:id="1692"/>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94" w:name="_Toc161839588"/>
      <w:r w:rsidRPr="006436AF">
        <w:lastRenderedPageBreak/>
        <w:t>11.6.4.4</w:t>
      </w:r>
      <w:r w:rsidRPr="006436AF">
        <w:tab/>
        <w:t>Request delivery boost</w:t>
      </w:r>
      <w:bookmarkEnd w:id="1694"/>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95" w:name="_Toc161839589"/>
      <w:r w:rsidRPr="006436AF">
        <w:t>11.6.4.5</w:t>
      </w:r>
      <w:r w:rsidRPr="006436AF">
        <w:tab/>
        <w:t>Update Network Assistance session</w:t>
      </w:r>
      <w:bookmarkEnd w:id="1695"/>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96" w:name="_Toc161839590"/>
      <w:r w:rsidRPr="006436AF">
        <w:t>11.6.4.6</w:t>
      </w:r>
      <w:r w:rsidRPr="006436AF">
        <w:tab/>
        <w:t>Destroy Network Assistance session</w:t>
      </w:r>
      <w:bookmarkEnd w:id="1696"/>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97" w:name="_Toc161839591"/>
      <w:bookmarkEnd w:id="1693"/>
      <w:r w:rsidRPr="006436AF">
        <w:t>12</w:t>
      </w:r>
      <w:r w:rsidRPr="006436AF">
        <w:tab/>
        <w:t>UE Media Session Handling (M6) APIs for uplink and downlink</w:t>
      </w:r>
      <w:bookmarkEnd w:id="1682"/>
      <w:bookmarkEnd w:id="1683"/>
      <w:bookmarkEnd w:id="1684"/>
      <w:bookmarkEnd w:id="1685"/>
      <w:bookmarkEnd w:id="1697"/>
    </w:p>
    <w:p w14:paraId="6F8F90D2" w14:textId="1A7D9F45" w:rsidR="0073586F" w:rsidRPr="006436AF" w:rsidRDefault="0073586F" w:rsidP="0073586F">
      <w:pPr>
        <w:pStyle w:val="Heading2"/>
      </w:pPr>
      <w:bookmarkStart w:id="1698" w:name="_Toc68899676"/>
      <w:bookmarkStart w:id="1699" w:name="_Toc71214427"/>
      <w:bookmarkStart w:id="1700" w:name="_Toc71722101"/>
      <w:bookmarkStart w:id="1701" w:name="_Toc74859153"/>
      <w:bookmarkStart w:id="1702" w:name="_Toc161839592"/>
      <w:r w:rsidRPr="006436AF">
        <w:t>12.1</w:t>
      </w:r>
      <w:r w:rsidR="00A26091" w:rsidRPr="006436AF">
        <w:tab/>
      </w:r>
      <w:r w:rsidRPr="006436AF">
        <w:t>General</w:t>
      </w:r>
      <w:bookmarkEnd w:id="1698"/>
      <w:bookmarkEnd w:id="1699"/>
      <w:bookmarkEnd w:id="1700"/>
      <w:bookmarkEnd w:id="1701"/>
      <w:bookmarkEnd w:id="1702"/>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703" w:name="_Toc68899677"/>
      <w:bookmarkStart w:id="1704" w:name="_Toc71214428"/>
      <w:bookmarkStart w:id="1705" w:name="_Toc71722102"/>
      <w:bookmarkStart w:id="1706" w:name="_Toc74859154"/>
      <w:bookmarkStart w:id="1707" w:name="_Toc161839593"/>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1703"/>
      <w:bookmarkEnd w:id="1704"/>
      <w:bookmarkEnd w:id="1705"/>
      <w:bookmarkEnd w:id="1706"/>
      <w:bookmarkEnd w:id="1707"/>
    </w:p>
    <w:p w14:paraId="5FB58A0C" w14:textId="05E9C371" w:rsidR="0073586F" w:rsidRPr="006436AF" w:rsidRDefault="0073586F" w:rsidP="0073586F">
      <w:pPr>
        <w:pStyle w:val="Heading3"/>
      </w:pPr>
      <w:bookmarkStart w:id="1708" w:name="_Toc68899678"/>
      <w:bookmarkStart w:id="1709" w:name="_Toc71214429"/>
      <w:bookmarkStart w:id="1710" w:name="_Toc71722103"/>
      <w:bookmarkStart w:id="1711" w:name="_Toc74859155"/>
      <w:bookmarkStart w:id="1712" w:name="_Toc161839594"/>
      <w:r w:rsidRPr="006436AF">
        <w:t>12.2.1</w:t>
      </w:r>
      <w:r w:rsidR="00A26091" w:rsidRPr="006436AF">
        <w:tab/>
      </w:r>
      <w:r w:rsidRPr="006436AF">
        <w:t>Overview</w:t>
      </w:r>
      <w:bookmarkEnd w:id="1708"/>
      <w:bookmarkEnd w:id="1709"/>
      <w:bookmarkEnd w:id="1710"/>
      <w:bookmarkEnd w:id="1711"/>
      <w:bookmarkEnd w:id="1712"/>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713"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72452103" r:id="rId27"/>
        </w:object>
      </w:r>
    </w:p>
    <w:bookmarkEnd w:id="1713"/>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714"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715" w:name="MCCQCTEMPBM_00000037"/>
      <w:r w:rsidRPr="006436AF">
        <w:rPr>
          <w:rStyle w:val="CodeMethod"/>
        </w:rPr>
        <w:t>"application/dash+xml"</w:t>
      </w:r>
      <w:bookmarkEnd w:id="1715"/>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714"/>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716"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716"/>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717"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718" w:name="_Toc68899679"/>
      <w:bookmarkStart w:id="1719" w:name="_Toc71214430"/>
      <w:bookmarkStart w:id="1720" w:name="_Toc71722104"/>
      <w:bookmarkStart w:id="1721" w:name="_Toc74859156"/>
      <w:bookmarkStart w:id="1722" w:name="_Toc161839595"/>
      <w:bookmarkEnd w:id="1717"/>
      <w:r w:rsidRPr="006436AF">
        <w:lastRenderedPageBreak/>
        <w:t>12.2.2</w:t>
      </w:r>
      <w:r w:rsidR="00B92256" w:rsidRPr="006436AF">
        <w:tab/>
      </w:r>
      <w:r w:rsidRPr="006436AF">
        <w:t>Media Session Handler model</w:t>
      </w:r>
      <w:bookmarkEnd w:id="1718"/>
      <w:bookmarkEnd w:id="1719"/>
      <w:bookmarkEnd w:id="1720"/>
      <w:bookmarkEnd w:id="1721"/>
      <w:bookmarkEnd w:id="1722"/>
    </w:p>
    <w:p w14:paraId="2F24FF2A" w14:textId="491DF9BA" w:rsidR="0073586F" w:rsidRPr="006436AF" w:rsidRDefault="0073586F" w:rsidP="0073586F">
      <w:pPr>
        <w:pStyle w:val="Heading4"/>
      </w:pPr>
      <w:bookmarkStart w:id="1723" w:name="_Toc68899680"/>
      <w:bookmarkStart w:id="1724" w:name="_Toc71214431"/>
      <w:bookmarkStart w:id="1725" w:name="_Toc71722105"/>
      <w:bookmarkStart w:id="1726" w:name="_Toc74859157"/>
      <w:bookmarkStart w:id="1727" w:name="_Toc161839596"/>
      <w:r w:rsidRPr="006436AF">
        <w:t>12.2.2.1</w:t>
      </w:r>
      <w:r w:rsidR="00B92256" w:rsidRPr="006436AF">
        <w:tab/>
      </w:r>
      <w:r w:rsidRPr="006436AF">
        <w:t xml:space="preserve">State </w:t>
      </w:r>
      <w:r w:rsidR="00B92256" w:rsidRPr="006436AF">
        <w:t>m</w:t>
      </w:r>
      <w:r w:rsidRPr="006436AF">
        <w:t>odel</w:t>
      </w:r>
      <w:bookmarkEnd w:id="1723"/>
      <w:bookmarkEnd w:id="1724"/>
      <w:bookmarkEnd w:id="1725"/>
      <w:bookmarkEnd w:id="1726"/>
      <w:bookmarkEnd w:id="1727"/>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28" w:name="_Toc68899681"/>
      <w:bookmarkStart w:id="1729" w:name="_Toc71214432"/>
      <w:bookmarkStart w:id="1730" w:name="_Toc71722106"/>
      <w:bookmarkStart w:id="1731" w:name="_Toc74859158"/>
      <w:bookmarkStart w:id="1732" w:name="_Toc161839597"/>
      <w:r w:rsidRPr="006436AF">
        <w:t>12.2.2.2</w:t>
      </w:r>
      <w:r w:rsidR="00B92256" w:rsidRPr="006436AF">
        <w:tab/>
      </w:r>
      <w:r w:rsidRPr="006436AF">
        <w:t>Media Session Handler internal properties</w:t>
      </w:r>
      <w:bookmarkEnd w:id="1728"/>
      <w:bookmarkEnd w:id="1729"/>
      <w:bookmarkEnd w:id="1730"/>
      <w:bookmarkEnd w:id="1731"/>
      <w:bookmarkEnd w:id="1732"/>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33" w:name="_Toc68899682"/>
      <w:bookmarkStart w:id="1734" w:name="_Toc71214433"/>
      <w:bookmarkStart w:id="1735" w:name="_Toc71722107"/>
      <w:bookmarkStart w:id="1736" w:name="_Toc74859159"/>
      <w:bookmarkStart w:id="1737" w:name="_Toc161839598"/>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33"/>
      <w:bookmarkEnd w:id="1734"/>
      <w:bookmarkEnd w:id="1735"/>
      <w:bookmarkEnd w:id="1736"/>
      <w:bookmarkEnd w:id="1737"/>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38" w:name="_Toc68899683"/>
      <w:bookmarkStart w:id="1739" w:name="_Toc71214434"/>
      <w:bookmarkStart w:id="1740" w:name="_Toc71722108"/>
      <w:bookmarkStart w:id="1741" w:name="_Toc74859160"/>
      <w:bookmarkStart w:id="1742" w:name="_Toc161839599"/>
      <w:r w:rsidRPr="006436AF">
        <w:t>12.2.2.4</w:t>
      </w:r>
      <w:r w:rsidRPr="006436AF">
        <w:tab/>
        <w:t>Starting and Stopping a Media Session Handler</w:t>
      </w:r>
      <w:bookmarkEnd w:id="1738"/>
      <w:bookmarkEnd w:id="1739"/>
      <w:bookmarkEnd w:id="1740"/>
      <w:bookmarkEnd w:id="1741"/>
      <w:bookmarkEnd w:id="1742"/>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43" w:name="_Toc68899684"/>
      <w:bookmarkStart w:id="1744" w:name="_Toc71214435"/>
      <w:bookmarkStart w:id="1745" w:name="_Toc71722109"/>
      <w:bookmarkStart w:id="1746" w:name="_Toc74859161"/>
      <w:bookmarkStart w:id="1747" w:name="_Toc161839600"/>
      <w:r w:rsidRPr="006436AF">
        <w:t>12.2.3</w:t>
      </w:r>
      <w:r w:rsidRPr="006436AF">
        <w:tab/>
        <w:t>General</w:t>
      </w:r>
      <w:bookmarkEnd w:id="1743"/>
      <w:bookmarkEnd w:id="1744"/>
      <w:bookmarkEnd w:id="1745"/>
      <w:bookmarkEnd w:id="1746"/>
      <w:bookmarkEnd w:id="1747"/>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48"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48"/>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49" w:name="_Toc68899685"/>
      <w:bookmarkStart w:id="1750" w:name="_Toc71214436"/>
      <w:bookmarkStart w:id="1751" w:name="_Toc71722110"/>
      <w:bookmarkStart w:id="1752" w:name="_Toc74859162"/>
      <w:bookmarkStart w:id="1753" w:name="_Toc161839601"/>
      <w:r w:rsidRPr="006436AF">
        <w:t>12.2.4</w:t>
      </w:r>
      <w:r w:rsidRPr="006436AF">
        <w:tab/>
        <w:t>Dynamic Policy Information</w:t>
      </w:r>
      <w:bookmarkEnd w:id="1749"/>
      <w:bookmarkEnd w:id="1750"/>
      <w:bookmarkEnd w:id="1751"/>
      <w:bookmarkEnd w:id="1752"/>
      <w:bookmarkEnd w:id="1753"/>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54" w:name="_Toc68899686"/>
      <w:bookmarkStart w:id="1755" w:name="_Toc71214437"/>
      <w:bookmarkStart w:id="1756" w:name="_Toc71722111"/>
      <w:bookmarkStart w:id="1757" w:name="_Toc74859163"/>
      <w:bookmarkStart w:id="1758" w:name="_Toc161839602"/>
      <w:r w:rsidRPr="006436AF">
        <w:t>12.2.5</w:t>
      </w:r>
      <w:r w:rsidRPr="006436AF">
        <w:tab/>
        <w:t>Network Assistance Information</w:t>
      </w:r>
      <w:bookmarkEnd w:id="1754"/>
      <w:bookmarkEnd w:id="1755"/>
      <w:bookmarkEnd w:id="1756"/>
      <w:bookmarkEnd w:id="1757"/>
      <w:bookmarkEnd w:id="1758"/>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59" w:name="_Toc68899687"/>
      <w:bookmarkStart w:id="1760" w:name="_Toc71214438"/>
      <w:bookmarkStart w:id="1761" w:name="_Toc71722112"/>
      <w:bookmarkStart w:id="1762" w:name="_Toc74859164"/>
      <w:bookmarkStart w:id="1763" w:name="_Toc161839603"/>
      <w:r w:rsidRPr="006436AF">
        <w:t>12.2.6</w:t>
      </w:r>
      <w:r w:rsidRPr="006436AF">
        <w:tab/>
        <w:t>Consumption Reporting Information</w:t>
      </w:r>
      <w:bookmarkEnd w:id="1759"/>
      <w:bookmarkEnd w:id="1760"/>
      <w:bookmarkEnd w:id="1761"/>
      <w:bookmarkEnd w:id="1762"/>
      <w:bookmarkEnd w:id="1763"/>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64" w:name="_MCCTEMPBM_CRPT71130554___7"/>
            <w:r w:rsidRPr="006436AF">
              <w:rPr>
                <w:rStyle w:val="Datatypechar"/>
              </w:rPr>
              <w:t>Object</w:t>
            </w:r>
            <w:bookmarkEnd w:id="1764"/>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65" w:name="_Toc68899688"/>
      <w:bookmarkStart w:id="1766" w:name="_Toc71214439"/>
      <w:bookmarkStart w:id="1767" w:name="_Toc71722113"/>
      <w:bookmarkStart w:id="1768" w:name="_Toc74859165"/>
      <w:bookmarkStart w:id="1769" w:name="_Toc161839604"/>
      <w:r w:rsidRPr="006436AF">
        <w:lastRenderedPageBreak/>
        <w:t>12.2.7</w:t>
      </w:r>
      <w:r w:rsidR="006C03FB" w:rsidRPr="006436AF">
        <w:tab/>
      </w:r>
      <w:r w:rsidRPr="006436AF">
        <w:t>Metrics Reporting Information</w:t>
      </w:r>
      <w:bookmarkEnd w:id="1765"/>
      <w:bookmarkEnd w:id="1766"/>
      <w:bookmarkEnd w:id="1767"/>
      <w:bookmarkEnd w:id="1768"/>
      <w:bookmarkEnd w:id="1769"/>
    </w:p>
    <w:p w14:paraId="45CB29F6" w14:textId="77777777" w:rsidR="00550F63" w:rsidRPr="006436AF" w:rsidRDefault="00550F63" w:rsidP="00550F63">
      <w:pPr>
        <w:keepNext/>
      </w:pPr>
      <w:bookmarkStart w:id="1770" w:name="_Toc68899689"/>
      <w:bookmarkStart w:id="1771" w:name="_Toc71214440"/>
      <w:bookmarkStart w:id="1772" w:name="_Toc71722114"/>
      <w:bookmarkStart w:id="1773"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74" w:name="_Toc161839605"/>
      <w:r w:rsidRPr="006436AF">
        <w:t>12.3</w:t>
      </w:r>
      <w:r w:rsidR="006C03FB" w:rsidRPr="006436AF">
        <w:tab/>
      </w:r>
      <w:r w:rsidRPr="006436AF">
        <w:t>Media Session Handling for Uplink Streaming – APIs and Functions</w:t>
      </w:r>
      <w:bookmarkEnd w:id="1770"/>
      <w:bookmarkEnd w:id="1771"/>
      <w:bookmarkEnd w:id="1772"/>
      <w:bookmarkEnd w:id="1773"/>
      <w:bookmarkEnd w:id="1774"/>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75" w:name="_Toc68899690"/>
      <w:bookmarkStart w:id="1776" w:name="_Toc71214441"/>
      <w:bookmarkStart w:id="1777" w:name="_Toc71722115"/>
      <w:bookmarkStart w:id="1778" w:name="_Toc74859167"/>
      <w:bookmarkStart w:id="1779" w:name="_Toc161839606"/>
      <w:r w:rsidRPr="006436AF">
        <w:t>13</w:t>
      </w:r>
      <w:r w:rsidRPr="006436AF">
        <w:tab/>
        <w:t>UE Media Stream Handler (M7) APIs for uplink and downlink</w:t>
      </w:r>
      <w:bookmarkEnd w:id="1775"/>
      <w:bookmarkEnd w:id="1776"/>
      <w:bookmarkEnd w:id="1777"/>
      <w:bookmarkEnd w:id="1778"/>
      <w:bookmarkEnd w:id="1779"/>
    </w:p>
    <w:p w14:paraId="1DD35D6F" w14:textId="6D0C1520" w:rsidR="00D573D2" w:rsidRPr="006436AF" w:rsidRDefault="00D573D2" w:rsidP="001E0E47">
      <w:pPr>
        <w:pStyle w:val="Heading2"/>
      </w:pPr>
      <w:bookmarkStart w:id="1780" w:name="_Toc68899691"/>
      <w:bookmarkStart w:id="1781" w:name="_Toc71214442"/>
      <w:bookmarkStart w:id="1782" w:name="_Toc71722116"/>
      <w:bookmarkStart w:id="1783" w:name="_Toc74859168"/>
      <w:bookmarkStart w:id="1784" w:name="_Toc161839607"/>
      <w:r w:rsidRPr="006436AF">
        <w:t>13.1</w:t>
      </w:r>
      <w:r w:rsidRPr="006436AF">
        <w:tab/>
        <w:t>General</w:t>
      </w:r>
      <w:bookmarkEnd w:id="1780"/>
      <w:bookmarkEnd w:id="1781"/>
      <w:bookmarkEnd w:id="1782"/>
      <w:bookmarkEnd w:id="1783"/>
      <w:bookmarkEnd w:id="1784"/>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85" w:name="_Toc68899692"/>
      <w:bookmarkStart w:id="1786" w:name="_Toc71214443"/>
      <w:bookmarkStart w:id="1787" w:name="_Toc71722117"/>
      <w:bookmarkStart w:id="1788" w:name="_Toc74859169"/>
      <w:bookmarkStart w:id="1789" w:name="_Toc161839608"/>
      <w:r w:rsidRPr="006436AF">
        <w:lastRenderedPageBreak/>
        <w:t>13.2</w:t>
      </w:r>
      <w:r w:rsidRPr="006436AF">
        <w:tab/>
        <w:t>DASH Media Player – APIs and Functions</w:t>
      </w:r>
      <w:bookmarkEnd w:id="1785"/>
      <w:bookmarkEnd w:id="1786"/>
      <w:bookmarkEnd w:id="1787"/>
      <w:bookmarkEnd w:id="1788"/>
      <w:bookmarkEnd w:id="1789"/>
    </w:p>
    <w:p w14:paraId="055D572C" w14:textId="36B12BAB" w:rsidR="00D573D2" w:rsidRPr="006436AF" w:rsidRDefault="00D573D2" w:rsidP="00D573D2">
      <w:pPr>
        <w:pStyle w:val="Heading3"/>
      </w:pPr>
      <w:bookmarkStart w:id="1790" w:name="_Toc68899693"/>
      <w:bookmarkStart w:id="1791" w:name="_Toc71214444"/>
      <w:bookmarkStart w:id="1792" w:name="_Toc71722118"/>
      <w:bookmarkStart w:id="1793" w:name="_Toc74859170"/>
      <w:bookmarkStart w:id="1794" w:name="_Toc161839609"/>
      <w:r w:rsidRPr="006436AF">
        <w:t>13.2.1</w:t>
      </w:r>
      <w:r w:rsidRPr="006436AF">
        <w:tab/>
        <w:t>Overview</w:t>
      </w:r>
      <w:bookmarkEnd w:id="1790"/>
      <w:bookmarkEnd w:id="1791"/>
      <w:bookmarkEnd w:id="1792"/>
      <w:bookmarkEnd w:id="1793"/>
      <w:bookmarkEnd w:id="1794"/>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95"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pt;height:306pt" o:ole="">
            <v:imagedata r:id="rId28" o:title=""/>
          </v:shape>
          <o:OLEObject Type="Embed" ProgID="Visio.Drawing.15" ShapeID="_x0000_i1028" DrawAspect="Content" ObjectID="_1772452104" r:id="rId29"/>
        </w:object>
      </w:r>
    </w:p>
    <w:bookmarkEnd w:id="1795"/>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96"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96"/>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97"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97"/>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98"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99" w:name="_Toc68899694"/>
      <w:bookmarkStart w:id="1800" w:name="_Toc71214445"/>
      <w:bookmarkStart w:id="1801" w:name="_Toc71722119"/>
      <w:bookmarkStart w:id="1802" w:name="_Toc74859171"/>
      <w:bookmarkStart w:id="1803" w:name="_Toc161839610"/>
      <w:bookmarkEnd w:id="1798"/>
      <w:r w:rsidRPr="006436AF">
        <w:t>13.2.2</w:t>
      </w:r>
      <w:r w:rsidR="00F601ED" w:rsidRPr="006436AF">
        <w:tab/>
      </w:r>
      <w:r w:rsidRPr="006436AF">
        <w:t>Media Player model</w:t>
      </w:r>
      <w:bookmarkEnd w:id="1799"/>
      <w:bookmarkEnd w:id="1800"/>
      <w:bookmarkEnd w:id="1801"/>
      <w:bookmarkEnd w:id="1802"/>
      <w:bookmarkEnd w:id="1803"/>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804" w:name="FIGURE_SD_STATE_DIAGRAM"/>
      <w:r w:rsidRPr="006436AF">
        <w:t>Figure 13.2.2-1: State Diagram for Media Player</w:t>
      </w:r>
      <w:bookmarkEnd w:id="1804"/>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805" w:name="TABLE_SD_STATES"/>
      <w:r w:rsidRPr="006436AF">
        <w:t xml:space="preserve">Table </w:t>
      </w:r>
      <w:bookmarkEnd w:id="180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806" w:name="_MCCTEMPBM_CRPT71130559___7"/>
            <w:r w:rsidRPr="006436AF">
              <w:rPr>
                <w:rStyle w:val="Code"/>
              </w:rPr>
              <w:t>IDLE</w:t>
            </w:r>
            <w:bookmarkEnd w:id="1806"/>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807" w:name="_MCCTEMPBM_CRPT71130560___2"/>
            <w:r w:rsidRPr="006436AF">
              <w:rPr>
                <w:rStyle w:val="Code"/>
              </w:rPr>
              <w:t>INITIALIZED</w:t>
            </w:r>
            <w:bookmarkEnd w:id="1807"/>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808" w:name="_MCCTEMPBM_CRPT71130561___2"/>
            <w:r w:rsidRPr="006436AF">
              <w:rPr>
                <w:rStyle w:val="Code"/>
              </w:rPr>
              <w:t>READY</w:t>
            </w:r>
            <w:bookmarkEnd w:id="1808"/>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809" w:name="_MCCTEMPBM_CRPT71130562___2"/>
            <w:r w:rsidRPr="006436AF">
              <w:rPr>
                <w:rStyle w:val="Code"/>
              </w:rPr>
              <w:t>PRELOADED</w:t>
            </w:r>
            <w:bookmarkEnd w:id="1809"/>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810" w:name="_MCCTEMPBM_CRPT71130563___2"/>
            <w:r w:rsidRPr="006436AF">
              <w:rPr>
                <w:rStyle w:val="Code"/>
              </w:rPr>
              <w:t>PLAYING</w:t>
            </w:r>
            <w:bookmarkEnd w:id="1810"/>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811" w:name="_MCCTEMPBM_CRPT71130564___2"/>
            <w:r w:rsidRPr="006436AF">
              <w:rPr>
                <w:rStyle w:val="Code"/>
              </w:rPr>
              <w:t>PAUSED</w:t>
            </w:r>
            <w:bookmarkEnd w:id="1811"/>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812" w:name="_Toc68899695"/>
      <w:bookmarkStart w:id="1813" w:name="_Toc71214446"/>
      <w:bookmarkStart w:id="1814" w:name="_Toc71722120"/>
      <w:bookmarkStart w:id="1815" w:name="_Toc74859172"/>
      <w:bookmarkStart w:id="1816" w:name="_Toc161839611"/>
      <w:r w:rsidRPr="006436AF">
        <w:t>13.2.3</w:t>
      </w:r>
      <w:r w:rsidR="00F601ED" w:rsidRPr="006436AF">
        <w:tab/>
      </w:r>
      <w:r w:rsidRPr="006436AF">
        <w:t>Methods</w:t>
      </w:r>
      <w:bookmarkEnd w:id="1812"/>
      <w:bookmarkEnd w:id="1813"/>
      <w:bookmarkEnd w:id="1814"/>
      <w:bookmarkEnd w:id="1815"/>
      <w:bookmarkEnd w:id="1816"/>
    </w:p>
    <w:p w14:paraId="1302A077" w14:textId="19B54709" w:rsidR="00D573D2" w:rsidRPr="006436AF" w:rsidRDefault="00D573D2" w:rsidP="00D573D2">
      <w:pPr>
        <w:pStyle w:val="Heading4"/>
      </w:pPr>
      <w:bookmarkStart w:id="1817" w:name="_Toc68899696"/>
      <w:bookmarkStart w:id="1818" w:name="_Toc71214447"/>
      <w:bookmarkStart w:id="1819" w:name="_Toc71722121"/>
      <w:bookmarkStart w:id="1820" w:name="_Toc74859173"/>
      <w:bookmarkStart w:id="1821" w:name="_Toc161839612"/>
      <w:r w:rsidRPr="006436AF">
        <w:t>13.2.3.1</w:t>
      </w:r>
      <w:r w:rsidRPr="006436AF">
        <w:tab/>
        <w:t>General</w:t>
      </w:r>
      <w:bookmarkEnd w:id="1817"/>
      <w:bookmarkEnd w:id="1818"/>
      <w:bookmarkEnd w:id="1819"/>
      <w:bookmarkEnd w:id="1820"/>
      <w:bookmarkEnd w:id="1821"/>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22" w:name="TABLE_SD_METHODS"/>
      <w:r w:rsidRPr="006436AF">
        <w:t>Table 13.2.3.1-1</w:t>
      </w:r>
      <w:bookmarkEnd w:id="1822"/>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23" w:name="_MCCTEMPBM_CRPT71130565___7"/>
            <w:bookmarkStart w:id="1824" w:name="MCCQCTEMPBM_00000038"/>
            <w:r w:rsidRPr="006436AF">
              <w:rPr>
                <w:rStyle w:val="CodeMethod"/>
              </w:rPr>
              <w:t>initialize()</w:t>
            </w:r>
            <w:bookmarkEnd w:id="1823"/>
            <w:bookmarkEnd w:id="1824"/>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25" w:name="_MCCTEMPBM_CRPT71130566___7"/>
            <w:r w:rsidRPr="006436AF">
              <w:rPr>
                <w:rStyle w:val="CodeMethod"/>
              </w:rPr>
              <w:t>attach(MPD)</w:t>
            </w:r>
            <w:bookmarkEnd w:id="1825"/>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26" w:name="_MCCTEMPBM_CRPT71130567___7"/>
            <w:r w:rsidRPr="006436AF">
              <w:rPr>
                <w:rStyle w:val="CodeMethod"/>
              </w:rPr>
              <w:t>preload(MPD)</w:t>
            </w:r>
            <w:bookmarkEnd w:id="1826"/>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27" w:name="_MCCTEMPBM_CRPT71130568___7"/>
            <w:r w:rsidRPr="006436AF">
              <w:rPr>
                <w:rStyle w:val="CodeMethod"/>
              </w:rPr>
              <w:t>play(MPD)</w:t>
            </w:r>
            <w:bookmarkEnd w:id="1827"/>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28" w:name="_MCCTEMPBM_CRPT71130569___7"/>
            <w:r w:rsidRPr="006436AF">
              <w:rPr>
                <w:rStyle w:val="CodeMethod"/>
              </w:rPr>
              <w:t>pause()</w:t>
            </w:r>
            <w:bookmarkEnd w:id="1828"/>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29" w:name="_MCCTEMPBM_CRPT71130570___7"/>
            <w:r w:rsidRPr="006436AF">
              <w:rPr>
                <w:rStyle w:val="CodeMethod"/>
              </w:rPr>
              <w:t>seek(MPD,</w:t>
            </w:r>
            <w:r w:rsidR="004B13C7" w:rsidRPr="006436AF">
              <w:rPr>
                <w:rStyle w:val="CodeMethod"/>
              </w:rPr>
              <w:t xml:space="preserve"> </w:t>
            </w:r>
            <w:r w:rsidRPr="006436AF">
              <w:rPr>
                <w:rStyle w:val="CodeMethod"/>
              </w:rPr>
              <w:t>time)</w:t>
            </w:r>
            <w:bookmarkEnd w:id="1829"/>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30" w:name="_MCCTEMPBM_CRPT71130571___7"/>
            <w:r w:rsidRPr="006436AF">
              <w:rPr>
                <w:rStyle w:val="CodeMethod"/>
              </w:rPr>
              <w:t>reset()</w:t>
            </w:r>
            <w:bookmarkEnd w:id="1830"/>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31" w:name="_MCCTEMPBM_CRPT71130572___7"/>
            <w:r w:rsidRPr="006436AF">
              <w:rPr>
                <w:rStyle w:val="CodeMethod"/>
              </w:rPr>
              <w:t>destroy()</w:t>
            </w:r>
            <w:bookmarkEnd w:id="1831"/>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32" w:name="_Toc68899697"/>
      <w:bookmarkStart w:id="1833" w:name="_Toc71214448"/>
      <w:bookmarkStart w:id="1834" w:name="_Toc71722122"/>
      <w:bookmarkStart w:id="1835" w:name="_Toc74859174"/>
      <w:bookmarkStart w:id="1836" w:name="_Toc161839613"/>
      <w:r w:rsidRPr="006436AF">
        <w:t>13.2.3.2</w:t>
      </w:r>
      <w:r w:rsidRPr="006436AF">
        <w:tab/>
        <w:t>Initialize</w:t>
      </w:r>
      <w:bookmarkEnd w:id="1832"/>
      <w:bookmarkEnd w:id="1833"/>
      <w:bookmarkEnd w:id="1834"/>
      <w:bookmarkEnd w:id="1835"/>
      <w:bookmarkEnd w:id="1836"/>
    </w:p>
    <w:p w14:paraId="49FFF479" w14:textId="77777777" w:rsidR="00D573D2" w:rsidRPr="006436AF" w:rsidRDefault="00D573D2" w:rsidP="00D573D2">
      <w:bookmarkStart w:id="1837" w:name="_MCCTEMPBM_CRPT71130573___7"/>
      <w:r w:rsidRPr="006436AF">
        <w:t xml:space="preserve">This clause defines the </w:t>
      </w:r>
      <w:bookmarkStart w:id="1838" w:name="MCCQCTEMPBM_00000039"/>
      <w:r w:rsidRPr="006436AF">
        <w:rPr>
          <w:rStyle w:val="CodeMethod"/>
        </w:rPr>
        <w:t>initialize()</w:t>
      </w:r>
      <w:bookmarkEnd w:id="1838"/>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39" w:name="MCCQCTEMPBM_00000040"/>
      <w:r w:rsidRPr="006436AF">
        <w:rPr>
          <w:rStyle w:val="CodeMethod"/>
        </w:rPr>
        <w:t>initialize()</w:t>
      </w:r>
      <w:bookmarkEnd w:id="1839"/>
      <w:r w:rsidRPr="006436AF">
        <w:t xml:space="preserve"> method. The following functions are initialized:</w:t>
      </w:r>
    </w:p>
    <w:bookmarkEnd w:id="1837"/>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40" w:name="_Toc68899698"/>
      <w:bookmarkStart w:id="1841" w:name="_Toc71214449"/>
      <w:bookmarkStart w:id="1842" w:name="_Toc71722123"/>
      <w:bookmarkStart w:id="1843" w:name="_Toc74859175"/>
      <w:bookmarkStart w:id="1844" w:name="_Toc161839614"/>
      <w:r w:rsidRPr="006436AF">
        <w:t>13.2.3.3</w:t>
      </w:r>
      <w:r w:rsidRPr="006436AF">
        <w:tab/>
        <w:t>Attach</w:t>
      </w:r>
      <w:bookmarkEnd w:id="1840"/>
      <w:bookmarkEnd w:id="1841"/>
      <w:bookmarkEnd w:id="1842"/>
      <w:bookmarkEnd w:id="1843"/>
      <w:bookmarkEnd w:id="1844"/>
    </w:p>
    <w:p w14:paraId="6A6A68F3" w14:textId="77777777" w:rsidR="00D573D2" w:rsidRPr="006436AF" w:rsidRDefault="00D573D2" w:rsidP="00D573D2">
      <w:bookmarkStart w:id="1845" w:name="_MCCTEMPBM_CRPT71130574___7"/>
      <w:r w:rsidRPr="006436AF">
        <w:t xml:space="preserve">This clause defines the </w:t>
      </w:r>
      <w:bookmarkStart w:id="1846" w:name="MCCQCTEMPBM_00000041"/>
      <w:r w:rsidRPr="006436AF">
        <w:rPr>
          <w:rStyle w:val="CodeMethod"/>
        </w:rPr>
        <w:t>attach()</w:t>
      </w:r>
      <w:bookmarkEnd w:id="1846"/>
      <w:r w:rsidRPr="006436AF">
        <w:t xml:space="preserve"> method.</w:t>
      </w:r>
    </w:p>
    <w:bookmarkEnd w:id="1845"/>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47"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48" w:name="_MCCTEMPBM_CRPT71130576___7"/>
      <w:bookmarkEnd w:id="1847"/>
      <w:r w:rsidRPr="006436AF">
        <w:t xml:space="preserve">An 5GMSd-Aware Application calls </w:t>
      </w:r>
      <w:bookmarkStart w:id="1849" w:name="MCCQCTEMPBM_00000042"/>
      <w:r w:rsidRPr="006436AF">
        <w:rPr>
          <w:rStyle w:val="CodeMethod"/>
        </w:rPr>
        <w:t>attachMPD()</w:t>
      </w:r>
      <w:bookmarkEnd w:id="1849"/>
      <w:r w:rsidRPr="006436AF">
        <w:t xml:space="preserve"> to set a source URL to an MPD file or a previously downloaded and parsed MPD.</w:t>
      </w:r>
    </w:p>
    <w:bookmarkEnd w:id="1848"/>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50" w:name="_MCCTEMPBM_CRPT71130577___7"/>
      <w:r w:rsidRPr="006436AF">
        <w:t>Table 13.2.3.3-1</w:t>
      </w:r>
      <w:r w:rsidR="00C32F90" w:rsidRPr="006436AF">
        <w:t>:</w:t>
      </w:r>
      <w:r w:rsidRPr="006436AF">
        <w:t xml:space="preserve"> Parameters for </w:t>
      </w:r>
      <w:bookmarkStart w:id="1851" w:name="MCCQCTEMPBM_00000043"/>
      <w:r w:rsidRPr="006436AF">
        <w:rPr>
          <w:rStyle w:val="CodeMethod"/>
        </w:rPr>
        <w:t>attachMPD()</w:t>
      </w:r>
      <w:bookmarkEnd w:id="1851"/>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50"/>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52"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2"/>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53"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53"/>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54"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54"/>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55"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55"/>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56"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56"/>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57" w:name="_Toc68899699"/>
      <w:bookmarkStart w:id="1858" w:name="_Toc71214450"/>
      <w:bookmarkStart w:id="1859" w:name="_Toc71722124"/>
      <w:bookmarkStart w:id="1860" w:name="_Toc74859176"/>
      <w:bookmarkStart w:id="1861" w:name="_Toc161839615"/>
      <w:r w:rsidRPr="006436AF">
        <w:t>13.2.3.4</w:t>
      </w:r>
      <w:r w:rsidRPr="006436AF">
        <w:tab/>
        <w:t>Pre-load</w:t>
      </w:r>
      <w:bookmarkEnd w:id="1857"/>
      <w:bookmarkEnd w:id="1858"/>
      <w:bookmarkEnd w:id="1859"/>
      <w:bookmarkEnd w:id="1860"/>
      <w:bookmarkEnd w:id="1861"/>
    </w:p>
    <w:p w14:paraId="544B8C0F" w14:textId="77777777" w:rsidR="00D573D2" w:rsidRPr="006436AF" w:rsidRDefault="00D573D2" w:rsidP="004A3377">
      <w:pPr>
        <w:keepNext/>
      </w:pPr>
      <w:bookmarkStart w:id="1862" w:name="_MCCTEMPBM_CRPT71130583___7"/>
      <w:r w:rsidRPr="006436AF">
        <w:t xml:space="preserve">This clause defines the </w:t>
      </w:r>
      <w:bookmarkStart w:id="1863" w:name="MCCQCTEMPBM_00000044"/>
      <w:r w:rsidRPr="006436AF">
        <w:rPr>
          <w:rStyle w:val="CodeMethod"/>
        </w:rPr>
        <w:t>preload()</w:t>
      </w:r>
      <w:bookmarkEnd w:id="1863"/>
      <w:r w:rsidRPr="006436AF">
        <w:t xml:space="preserve"> method.</w:t>
      </w:r>
    </w:p>
    <w:bookmarkEnd w:id="1862"/>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64"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65" w:name="_MCCTEMPBM_CRPT71130585___7"/>
      <w:bookmarkEnd w:id="1864"/>
      <w:r w:rsidRPr="006436AF">
        <w:t xml:space="preserve">An 5GMSd-Aware Application calls </w:t>
      </w:r>
      <w:bookmarkStart w:id="1866" w:name="MCCQCTEMPBM_00000045"/>
      <w:r w:rsidRPr="006436AF">
        <w:rPr>
          <w:rStyle w:val="CodeMethod"/>
        </w:rPr>
        <w:t>preload()</w:t>
      </w:r>
      <w:bookmarkEnd w:id="1866"/>
      <w:r w:rsidRPr="006436AF">
        <w:t xml:space="preserve"> to cause the player to begin streaming the media as set by the</w:t>
      </w:r>
      <w:r w:rsidR="009F0F95" w:rsidRPr="006436AF">
        <w:t xml:space="preserve"> </w:t>
      </w:r>
      <w:bookmarkStart w:id="1867" w:name="MCCQCTEMPBM_00000046"/>
      <w:r w:rsidRPr="006436AF">
        <w:rPr>
          <w:rStyle w:val="CodeMethod"/>
        </w:rPr>
        <w:t>attach()</w:t>
      </w:r>
      <w:bookmarkEnd w:id="1867"/>
      <w:r w:rsidRPr="006436AF">
        <w:t xml:space="preserve"> method in preparation for playing.</w:t>
      </w:r>
    </w:p>
    <w:bookmarkEnd w:id="1865"/>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68" w:name="_MCCTEMPBM_CRPT71130586___7"/>
      <w:r w:rsidRPr="006436AF">
        <w:t>Table 13.2.3.</w:t>
      </w:r>
      <w:r w:rsidR="6EC84B86" w:rsidRPr="006436AF">
        <w:t>4</w:t>
      </w:r>
      <w:r w:rsidRPr="006436AF">
        <w:t>-1</w:t>
      </w:r>
      <w:r w:rsidR="00C32F90" w:rsidRPr="006436AF">
        <w:t>:</w:t>
      </w:r>
      <w:r w:rsidRPr="006436AF">
        <w:t xml:space="preserve"> Parameters for </w:t>
      </w:r>
      <w:bookmarkStart w:id="1869" w:name="MCCQCTEMPBM_00000047"/>
      <w:r w:rsidRPr="006436AF">
        <w:rPr>
          <w:rStyle w:val="CodeMethod"/>
        </w:rPr>
        <w:t>attachSource()</w:t>
      </w:r>
      <w:bookmarkEnd w:id="1869"/>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68"/>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70"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70"/>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71"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72" w:name="MCCQCTEMPBM_00000048"/>
      <w:r w:rsidR="00D573D2" w:rsidRPr="006436AF">
        <w:rPr>
          <w:rStyle w:val="CodeMethod"/>
        </w:rPr>
        <w:t>attach()</w:t>
      </w:r>
      <w:bookmarkEnd w:id="1872"/>
      <w:r w:rsidR="00D573D2" w:rsidRPr="006436AF">
        <w:t xml:space="preserve"> method is invoked.</w:t>
      </w:r>
    </w:p>
    <w:bookmarkEnd w:id="1871"/>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73"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73"/>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74" w:name="_Toc68899700"/>
      <w:bookmarkStart w:id="1875" w:name="_Toc71214451"/>
      <w:bookmarkStart w:id="1876" w:name="_Toc71722125"/>
      <w:bookmarkStart w:id="1877" w:name="_Toc74859177"/>
      <w:bookmarkStart w:id="1878" w:name="_Toc161839616"/>
      <w:r w:rsidRPr="006436AF">
        <w:t>13.2.3.5</w:t>
      </w:r>
      <w:r w:rsidRPr="006436AF">
        <w:tab/>
        <w:t>Play</w:t>
      </w:r>
      <w:bookmarkEnd w:id="1874"/>
      <w:bookmarkEnd w:id="1875"/>
      <w:bookmarkEnd w:id="1876"/>
      <w:bookmarkEnd w:id="1877"/>
      <w:bookmarkEnd w:id="1878"/>
    </w:p>
    <w:p w14:paraId="59ACD361" w14:textId="77777777" w:rsidR="00D573D2" w:rsidRPr="006436AF" w:rsidRDefault="00D573D2" w:rsidP="00D573D2">
      <w:bookmarkStart w:id="1879" w:name="_MCCTEMPBM_CRPT71130590___7"/>
      <w:r w:rsidRPr="006436AF">
        <w:t xml:space="preserve">This clause defines the </w:t>
      </w:r>
      <w:bookmarkStart w:id="1880" w:name="MCCQCTEMPBM_00000049"/>
      <w:r w:rsidRPr="006436AF">
        <w:rPr>
          <w:rStyle w:val="CodeMethod"/>
        </w:rPr>
        <w:t>play()</w:t>
      </w:r>
      <w:bookmarkEnd w:id="1880"/>
      <w:r w:rsidRPr="006436AF">
        <w:t xml:space="preserve"> method.</w:t>
      </w:r>
    </w:p>
    <w:bookmarkEnd w:id="1879"/>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81"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82" w:name="_MCCTEMPBM_CRPT71130592___7"/>
      <w:bookmarkEnd w:id="1881"/>
      <w:r w:rsidRPr="006436AF">
        <w:t xml:space="preserve">An 5GMSd-Aware Application calls </w:t>
      </w:r>
      <w:bookmarkStart w:id="1883" w:name="MCCQCTEMPBM_00000050"/>
      <w:r w:rsidRPr="006436AF">
        <w:rPr>
          <w:rStyle w:val="CodeMethod"/>
        </w:rPr>
        <w:t>play()</w:t>
      </w:r>
      <w:bookmarkEnd w:id="1883"/>
      <w:r w:rsidRPr="006436AF">
        <w:t xml:space="preserve"> to cause the player to begin playback of the media as set by the</w:t>
      </w:r>
      <w:r w:rsidR="009F0F95" w:rsidRPr="006436AF">
        <w:t xml:space="preserve"> </w:t>
      </w:r>
      <w:bookmarkStart w:id="1884" w:name="MCCQCTEMPBM_00000051"/>
      <w:r w:rsidRPr="006436AF">
        <w:rPr>
          <w:rStyle w:val="CodeMethod"/>
        </w:rPr>
        <w:t>attach()</w:t>
      </w:r>
      <w:bookmarkEnd w:id="1884"/>
      <w:r w:rsidRPr="006436AF">
        <w:t xml:space="preserve"> method.</w:t>
      </w:r>
    </w:p>
    <w:bookmarkEnd w:id="1882"/>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85" w:name="_MCCTEMPBM_CRPT71130593___7"/>
      <w:r w:rsidRPr="006436AF">
        <w:t>Table 13.2.3.5-1</w:t>
      </w:r>
      <w:r w:rsidR="00C32F90" w:rsidRPr="006436AF">
        <w:t>:</w:t>
      </w:r>
      <w:r w:rsidRPr="006436AF">
        <w:t xml:space="preserve"> Parameters for </w:t>
      </w:r>
      <w:bookmarkStart w:id="1886" w:name="MCCQCTEMPBM_00000052"/>
      <w:r w:rsidRPr="006436AF">
        <w:rPr>
          <w:rStyle w:val="CodeMethod"/>
        </w:rPr>
        <w:t>play()</w:t>
      </w:r>
      <w:bookmarkEnd w:id="1886"/>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85"/>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87" w:name="_MCCTEMPBM_CRPT71130594___7"/>
            <w:r w:rsidRPr="006436AF">
              <w:rPr>
                <w:rStyle w:val="Datatypechar"/>
              </w:rPr>
              <w:t>string | Object</w:t>
            </w:r>
            <w:bookmarkEnd w:id="1887"/>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1888"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89" w:name="MCCQCTEMPBM_00000053"/>
      <w:r w:rsidR="00D573D2" w:rsidRPr="006436AF">
        <w:rPr>
          <w:rStyle w:val="CodeMethod"/>
        </w:rPr>
        <w:t>attach()</w:t>
      </w:r>
      <w:bookmarkEnd w:id="1889"/>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88"/>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90"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90"/>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91" w:name="_Toc68899701"/>
      <w:bookmarkStart w:id="1892" w:name="_Toc71214452"/>
      <w:bookmarkStart w:id="1893" w:name="_Toc71722126"/>
      <w:bookmarkStart w:id="1894" w:name="_Toc74859178"/>
      <w:bookmarkStart w:id="1895" w:name="_Toc161839617"/>
      <w:r w:rsidRPr="006436AF">
        <w:t>13.2.3.6</w:t>
      </w:r>
      <w:r w:rsidRPr="006436AF">
        <w:tab/>
        <w:t>Pause</w:t>
      </w:r>
      <w:bookmarkEnd w:id="1891"/>
      <w:bookmarkEnd w:id="1892"/>
      <w:bookmarkEnd w:id="1893"/>
      <w:bookmarkEnd w:id="1894"/>
      <w:bookmarkEnd w:id="1895"/>
    </w:p>
    <w:p w14:paraId="78B46541" w14:textId="77777777" w:rsidR="00D573D2" w:rsidRPr="006436AF" w:rsidRDefault="00D573D2" w:rsidP="00D573D2">
      <w:bookmarkStart w:id="1896" w:name="_MCCTEMPBM_CRPT71130597___7"/>
      <w:r w:rsidRPr="006436AF">
        <w:t xml:space="preserve">This clause defines </w:t>
      </w:r>
      <w:bookmarkStart w:id="1897" w:name="MCCQCTEMPBM_00000054"/>
      <w:r w:rsidRPr="006436AF">
        <w:rPr>
          <w:rStyle w:val="CodeMethod"/>
        </w:rPr>
        <w:t>pause()</w:t>
      </w:r>
      <w:bookmarkEnd w:id="1897"/>
      <w:r w:rsidRPr="006436AF">
        <w:t xml:space="preserve"> method.</w:t>
      </w:r>
    </w:p>
    <w:bookmarkEnd w:id="1896"/>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98"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99" w:name="_MCCTEMPBM_CRPT71130599___7"/>
      <w:bookmarkEnd w:id="1898"/>
      <w:r w:rsidRPr="006436AF">
        <w:t xml:space="preserve">An 5GMSd-Aware Application calls </w:t>
      </w:r>
      <w:bookmarkStart w:id="1900" w:name="MCCQCTEMPBM_00000055"/>
      <w:r w:rsidRPr="006436AF">
        <w:rPr>
          <w:rStyle w:val="CodeMethod"/>
        </w:rPr>
        <w:t>pause()</w:t>
      </w:r>
      <w:bookmarkEnd w:id="1900"/>
      <w:r w:rsidRPr="006436AF">
        <w:t xml:space="preserve"> to cause the </w:t>
      </w:r>
      <w:r w:rsidR="25352A84" w:rsidRPr="006436AF">
        <w:t>M</w:t>
      </w:r>
      <w:r w:rsidRPr="006436AF">
        <w:t>edia Playback Platform to pause playback.</w:t>
      </w:r>
    </w:p>
    <w:bookmarkEnd w:id="1899"/>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901"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901"/>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902"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902"/>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903" w:name="_Toc68899702"/>
      <w:bookmarkStart w:id="1904" w:name="_Toc71214453"/>
      <w:bookmarkStart w:id="1905" w:name="_Toc71722127"/>
      <w:bookmarkStart w:id="1906" w:name="_Toc74859179"/>
      <w:bookmarkStart w:id="1907" w:name="_Toc161839618"/>
      <w:r w:rsidRPr="006436AF">
        <w:t>13.2.3.7</w:t>
      </w:r>
      <w:r w:rsidRPr="006436AF">
        <w:tab/>
        <w:t>Seek</w:t>
      </w:r>
      <w:bookmarkEnd w:id="1903"/>
      <w:bookmarkEnd w:id="1904"/>
      <w:bookmarkEnd w:id="1905"/>
      <w:bookmarkEnd w:id="1906"/>
      <w:bookmarkEnd w:id="1907"/>
    </w:p>
    <w:p w14:paraId="7BDA4E93" w14:textId="77777777" w:rsidR="00D573D2" w:rsidRPr="006436AF" w:rsidRDefault="00D573D2" w:rsidP="00D573D2">
      <w:bookmarkStart w:id="1908" w:name="_MCCTEMPBM_CRPT71130602___7"/>
      <w:r w:rsidRPr="006436AF">
        <w:t xml:space="preserve">This clause defines </w:t>
      </w:r>
      <w:bookmarkStart w:id="1909" w:name="MCCQCTEMPBM_00000056"/>
      <w:r w:rsidRPr="006436AF">
        <w:rPr>
          <w:rStyle w:val="CodeMethod"/>
        </w:rPr>
        <w:t>seek()</w:t>
      </w:r>
      <w:bookmarkEnd w:id="1909"/>
      <w:r w:rsidRPr="006436AF">
        <w:t xml:space="preserve"> method.</w:t>
      </w:r>
    </w:p>
    <w:bookmarkEnd w:id="1908"/>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910"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911" w:name="_MCCTEMPBM_CRPT71130604___7"/>
      <w:bookmarkEnd w:id="1910"/>
      <w:r w:rsidRPr="006436AF">
        <w:t xml:space="preserve">An 5GMSd-Aware Application calls </w:t>
      </w:r>
      <w:bookmarkStart w:id="1912" w:name="MCCQCTEMPBM_00000057"/>
      <w:r w:rsidRPr="006436AF">
        <w:rPr>
          <w:rStyle w:val="CodeMethod"/>
        </w:rPr>
        <w:t>seek()</w:t>
      </w:r>
      <w:bookmarkEnd w:id="1912"/>
      <w:r w:rsidRPr="006436AF">
        <w:t xml:space="preserve"> to cause the player to go a specific media time.</w:t>
      </w:r>
    </w:p>
    <w:bookmarkEnd w:id="1911"/>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913" w:name="_MCCTEMPBM_CRPT71130605___7"/>
      <w:r w:rsidRPr="006436AF">
        <w:t>Table 13.2.3.</w:t>
      </w:r>
      <w:r w:rsidR="4A567887" w:rsidRPr="006436AF">
        <w:t>7</w:t>
      </w:r>
      <w:r w:rsidRPr="006436AF">
        <w:t>-1</w:t>
      </w:r>
      <w:r w:rsidR="00C32F90" w:rsidRPr="006436AF">
        <w:t>:</w:t>
      </w:r>
      <w:r w:rsidRPr="006436AF">
        <w:t xml:space="preserve"> Parameters for </w:t>
      </w:r>
      <w:bookmarkStart w:id="1914" w:name="MCCQCTEMPBM_00000058"/>
      <w:r w:rsidRPr="006436AF">
        <w:rPr>
          <w:rStyle w:val="CodeMethod"/>
        </w:rPr>
        <w:t>seek()</w:t>
      </w:r>
      <w:bookmarkEnd w:id="1914"/>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913"/>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915" w:name="_MCCTEMPBM_CRPT71130606___7"/>
            <w:bookmarkStart w:id="1916" w:name="MCCQCTEMPBM_00000059"/>
            <w:r w:rsidRPr="006436AF">
              <w:rPr>
                <w:rStyle w:val="URLchar"/>
              </w:rPr>
              <w:t>string | Object</w:t>
            </w:r>
            <w:bookmarkEnd w:id="1915"/>
            <w:bookmarkEnd w:id="1916"/>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917" w:name="_MCCTEMPBM_CRPT71130607___7"/>
            <w:r w:rsidRPr="006436AF">
              <w:rPr>
                <w:rStyle w:val="URLchar"/>
              </w:rPr>
              <w:t>Unsigned integer</w:t>
            </w:r>
            <w:bookmarkEnd w:id="1917"/>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918"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19" w:name="MCCQCTEMPBM_00000060"/>
      <w:r w:rsidR="00D573D2" w:rsidRPr="006436AF">
        <w:rPr>
          <w:rStyle w:val="CodeMethod"/>
        </w:rPr>
        <w:t>attach()</w:t>
      </w:r>
      <w:bookmarkEnd w:id="1919"/>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20" w:name="MCCQCTEMPBM_00000061"/>
      <w:r w:rsidR="00D573D2" w:rsidRPr="006436AF">
        <w:rPr>
          <w:rStyle w:val="CodeMethod"/>
        </w:rPr>
        <w:t>mediaTime</w:t>
      </w:r>
      <w:bookmarkEnd w:id="1920"/>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21" w:name="MCCQCTEMPBM_00000062"/>
      <w:r w:rsidR="00D573D2" w:rsidRPr="006436AF">
        <w:rPr>
          <w:rStyle w:val="CodeMethod"/>
        </w:rPr>
        <w:t>mediaTime</w:t>
      </w:r>
      <w:bookmarkEnd w:id="1921"/>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22" w:name="MCCQCTEMPBM_00000063"/>
      <w:r w:rsidR="00D573D2" w:rsidRPr="006436AF">
        <w:rPr>
          <w:rStyle w:val="CodeMethod"/>
        </w:rPr>
        <w:t>play()</w:t>
      </w:r>
      <w:bookmarkEnd w:id="1922"/>
      <w:r w:rsidR="00D573D2" w:rsidRPr="006436AF">
        <w:t xml:space="preserve"> command is issued.</w:t>
      </w:r>
    </w:p>
    <w:bookmarkEnd w:id="1918"/>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23" w:name="_Toc68899703"/>
      <w:bookmarkStart w:id="1924" w:name="_Toc71214454"/>
      <w:bookmarkStart w:id="1925" w:name="_Toc71722128"/>
      <w:bookmarkStart w:id="1926" w:name="_Toc74859180"/>
      <w:bookmarkStart w:id="1927" w:name="_Toc161839619"/>
      <w:r w:rsidRPr="006436AF">
        <w:t>13.2.3.8</w:t>
      </w:r>
      <w:r w:rsidRPr="006436AF">
        <w:tab/>
        <w:t>Reset</w:t>
      </w:r>
      <w:bookmarkEnd w:id="1923"/>
      <w:bookmarkEnd w:id="1924"/>
      <w:bookmarkEnd w:id="1925"/>
      <w:bookmarkEnd w:id="1926"/>
      <w:bookmarkEnd w:id="1927"/>
    </w:p>
    <w:p w14:paraId="5B3196DA" w14:textId="77777777" w:rsidR="00D573D2" w:rsidRPr="006436AF" w:rsidRDefault="00D573D2" w:rsidP="00D573D2">
      <w:bookmarkStart w:id="1928" w:name="_MCCTEMPBM_CRPT71130609___7"/>
      <w:r w:rsidRPr="006436AF">
        <w:t xml:space="preserve">This clause defines the </w:t>
      </w:r>
      <w:bookmarkStart w:id="1929" w:name="MCCQCTEMPBM_00000064"/>
      <w:r w:rsidRPr="006436AF">
        <w:rPr>
          <w:rStyle w:val="CodeMethod"/>
        </w:rPr>
        <w:t>reset()</w:t>
      </w:r>
      <w:bookmarkEnd w:id="1929"/>
      <w:r w:rsidRPr="006436AF">
        <w:t xml:space="preserve"> method.</w:t>
      </w:r>
    </w:p>
    <w:bookmarkEnd w:id="1928"/>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30"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31" w:name="_MCCTEMPBM_CRPT71130611___7"/>
      <w:bookmarkEnd w:id="1930"/>
      <w:r w:rsidRPr="006436AF">
        <w:t xml:space="preserve">An 5GMSd-Aware Application calls </w:t>
      </w:r>
      <w:bookmarkStart w:id="1932" w:name="MCCQCTEMPBM_00000065"/>
      <w:r w:rsidRPr="006436AF">
        <w:rPr>
          <w:rStyle w:val="CodeMethod"/>
        </w:rPr>
        <w:t>reset()</w:t>
      </w:r>
      <w:bookmarkEnd w:id="1932"/>
      <w:r w:rsidRPr="006436AF">
        <w:t>resets all information related to the media and the Media Presentation described by the MPD is destroyed.</w:t>
      </w:r>
    </w:p>
    <w:bookmarkEnd w:id="1931"/>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33"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33"/>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34" w:name="_Toc68899704"/>
      <w:bookmarkStart w:id="1935" w:name="_Toc71214455"/>
      <w:bookmarkStart w:id="1936" w:name="_Toc71722129"/>
      <w:bookmarkStart w:id="1937" w:name="_Toc74859181"/>
      <w:bookmarkStart w:id="1938" w:name="_Toc161839620"/>
      <w:r w:rsidRPr="006436AF">
        <w:t>13.2.3.9</w:t>
      </w:r>
      <w:r w:rsidRPr="006436AF">
        <w:tab/>
        <w:t>Destroy</w:t>
      </w:r>
      <w:bookmarkEnd w:id="1934"/>
      <w:bookmarkEnd w:id="1935"/>
      <w:bookmarkEnd w:id="1936"/>
      <w:bookmarkEnd w:id="1937"/>
      <w:bookmarkEnd w:id="1938"/>
    </w:p>
    <w:p w14:paraId="66AD5EA1" w14:textId="77777777" w:rsidR="00D573D2" w:rsidRPr="006436AF" w:rsidRDefault="00D573D2" w:rsidP="006B3650">
      <w:pPr>
        <w:keepNext/>
      </w:pPr>
      <w:bookmarkStart w:id="1939" w:name="_MCCTEMPBM_CRPT71130613___7"/>
      <w:r w:rsidRPr="006436AF">
        <w:t xml:space="preserve">This clause defines </w:t>
      </w:r>
      <w:bookmarkStart w:id="1940" w:name="MCCQCTEMPBM_00000066"/>
      <w:r w:rsidRPr="006436AF">
        <w:rPr>
          <w:rStyle w:val="CodeMethod"/>
        </w:rPr>
        <w:t>destroy()</w:t>
      </w:r>
      <w:bookmarkEnd w:id="1940"/>
      <w:r w:rsidRPr="006436AF">
        <w:t xml:space="preserve"> method.</w:t>
      </w:r>
    </w:p>
    <w:bookmarkEnd w:id="1939"/>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41"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42" w:name="_MCCTEMPBM_CRPT71130615___7"/>
      <w:bookmarkEnd w:id="1941"/>
      <w:r w:rsidRPr="006436AF">
        <w:t xml:space="preserve">An 5GMSd-Aware Application calls </w:t>
      </w:r>
      <w:bookmarkStart w:id="1943" w:name="MCCQCTEMPBM_00000067"/>
      <w:r w:rsidRPr="006436AF">
        <w:rPr>
          <w:rStyle w:val="CodeMethod"/>
        </w:rPr>
        <w:t>destroy()</w:t>
      </w:r>
      <w:bookmarkEnd w:id="1943"/>
      <w:r w:rsidRPr="006436AF">
        <w:t>resets all information related to the media and the network.</w:t>
      </w:r>
    </w:p>
    <w:bookmarkEnd w:id="1942"/>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44"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44"/>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45" w:name="_Toc68899705"/>
      <w:bookmarkStart w:id="1946" w:name="_Toc71214456"/>
      <w:bookmarkStart w:id="1947" w:name="_Toc71722130"/>
      <w:bookmarkStart w:id="1948" w:name="_Toc74859182"/>
      <w:bookmarkStart w:id="1949" w:name="_Toc161839621"/>
      <w:r w:rsidRPr="006436AF">
        <w:lastRenderedPageBreak/>
        <w:t>13.2.4</w:t>
      </w:r>
      <w:r w:rsidR="00434389" w:rsidRPr="006436AF">
        <w:tab/>
      </w:r>
      <w:r w:rsidRPr="006436AF">
        <w:t>Configurations and settings API</w:t>
      </w:r>
      <w:bookmarkEnd w:id="1945"/>
      <w:bookmarkEnd w:id="1946"/>
      <w:bookmarkEnd w:id="1947"/>
      <w:bookmarkEnd w:id="1948"/>
      <w:bookmarkEnd w:id="1949"/>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50" w:name="_MCCTEMPBM_CRPT71130617___7"/>
            <w:r w:rsidRPr="006436AF">
              <w:rPr>
                <w:rStyle w:val="Datatypechar"/>
              </w:rPr>
              <w:t>O</w:t>
            </w:r>
            <w:r w:rsidR="00D573D2" w:rsidRPr="006436AF">
              <w:rPr>
                <w:rStyle w:val="Datatypechar"/>
              </w:rPr>
              <w:t>bject</w:t>
            </w:r>
            <w:bookmarkEnd w:id="1950"/>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51" w:name="_MCCTEMPBM_CRPT71130618___7"/>
            <w:r w:rsidRPr="006436AF">
              <w:rPr>
                <w:rStyle w:val="Datatypechar"/>
              </w:rPr>
              <w:t>E</w:t>
            </w:r>
            <w:r w:rsidR="00D573D2" w:rsidRPr="006436AF">
              <w:rPr>
                <w:rStyle w:val="Datatypechar"/>
              </w:rPr>
              <w:t>num</w:t>
            </w:r>
            <w:bookmarkEnd w:id="1951"/>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52" w:name="_MCCTEMPBM_CRPT71130619___7"/>
            <w:r w:rsidRPr="006436AF">
              <w:rPr>
                <w:rStyle w:val="Datatypechar"/>
              </w:rPr>
              <w:t>Integer</w:t>
            </w:r>
            <w:bookmarkEnd w:id="1952"/>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53" w:name="_MCCTEMPBM_CRPT71130620___7"/>
            <w:r w:rsidRPr="006436AF">
              <w:rPr>
                <w:rStyle w:val="Datatypechar"/>
              </w:rPr>
              <w:t>id</w:t>
            </w:r>
            <w:bookmarkEnd w:id="1953"/>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54" w:name="_MCCTEMPBM_CRPT71130621___7"/>
            <w:r w:rsidRPr="006436AF">
              <w:rPr>
                <w:rStyle w:val="Datatypechar"/>
              </w:rPr>
              <w:t>Service description parameters</w:t>
            </w:r>
            <w:bookmarkEnd w:id="1954"/>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55" w:name="_MCCTEMPBM_CRPT71130622___7"/>
            <w:r w:rsidRPr="006436AF">
              <w:rPr>
                <w:rStyle w:val="Datatypechar"/>
              </w:rPr>
              <w:t>id</w:t>
            </w:r>
            <w:bookmarkEnd w:id="1955"/>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56" w:name="_MCCTEMPBM_CRPT71130623___7"/>
            <w:r w:rsidRPr="006436AF">
              <w:rPr>
                <w:rStyle w:val="Datatypechar"/>
              </w:rPr>
              <w:t>Object</w:t>
            </w:r>
            <w:bookmarkEnd w:id="1956"/>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57" w:name="_MCCTEMPBM_CRPT71130624___7"/>
            <w:r w:rsidRPr="006436AF">
              <w:rPr>
                <w:rStyle w:val="Datatypechar"/>
              </w:rPr>
              <w:t>Object</w:t>
            </w:r>
            <w:bookmarkEnd w:id="1957"/>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58" w:name="_MCCTEMPBM_CRPT71130625___7"/>
            <w:r w:rsidRPr="006436AF">
              <w:rPr>
                <w:rStyle w:val="Datatypechar"/>
              </w:rPr>
              <w:t>Object</w:t>
            </w:r>
            <w:bookmarkEnd w:id="1958"/>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59" w:name="_MCCTEMPBM_CRPT71130626___7"/>
            <w:r w:rsidRPr="006436AF">
              <w:rPr>
                <w:rStyle w:val="Datatypechar"/>
              </w:rPr>
              <w:t>Object</w:t>
            </w:r>
            <w:bookmarkEnd w:id="1959"/>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60" w:name="_MCCTEMPBM_CRPT71130627___7"/>
            <w:r w:rsidRPr="006436AF">
              <w:rPr>
                <w:rStyle w:val="TALChar"/>
              </w:rPr>
              <w:t>Media type</w:t>
            </w:r>
            <w:r w:rsidRPr="006436AF">
              <w:t xml:space="preserve"> </w:t>
            </w:r>
            <w:bookmarkStart w:id="1961"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60"/>
            <w:bookmarkEnd w:id="1961"/>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62" w:name="_MCCTEMPBM_CRPT71130628___7"/>
            <w:r w:rsidRPr="006436AF">
              <w:rPr>
                <w:rStyle w:val="Datatypechar"/>
              </w:rPr>
              <w:t>Object</w:t>
            </w:r>
            <w:bookmarkEnd w:id="1962"/>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63" w:name="_Toc68899706"/>
      <w:bookmarkStart w:id="1964" w:name="_Toc71214457"/>
      <w:bookmarkStart w:id="1965" w:name="_Toc71722131"/>
      <w:bookmarkStart w:id="1966" w:name="_Toc74859183"/>
      <w:bookmarkStart w:id="1967" w:name="_Toc161839622"/>
      <w:r w:rsidRPr="006436AF">
        <w:lastRenderedPageBreak/>
        <w:t>13.2.5</w:t>
      </w:r>
      <w:r w:rsidR="006B3650" w:rsidRPr="006436AF">
        <w:tab/>
      </w:r>
      <w:r w:rsidRPr="006436AF">
        <w:t>Notifications and error events</w:t>
      </w:r>
      <w:bookmarkEnd w:id="1963"/>
      <w:bookmarkEnd w:id="1964"/>
      <w:bookmarkEnd w:id="1965"/>
      <w:bookmarkEnd w:id="1966"/>
      <w:bookmarkEnd w:id="1967"/>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68" w:name="_Toc68899707"/>
      <w:bookmarkStart w:id="1969" w:name="_Toc71214458"/>
      <w:bookmarkStart w:id="1970" w:name="_Toc71722132"/>
      <w:bookmarkStart w:id="1971" w:name="_Toc74859184"/>
      <w:bookmarkStart w:id="1972" w:name="_Toc161839623"/>
      <w:r w:rsidRPr="006436AF">
        <w:lastRenderedPageBreak/>
        <w:t>1</w:t>
      </w:r>
      <w:r w:rsidR="00C32F90" w:rsidRPr="006436AF">
        <w:t>3.</w:t>
      </w:r>
      <w:r w:rsidR="00D573D2" w:rsidRPr="006436AF">
        <w:t>2.6</w:t>
      </w:r>
      <w:r w:rsidR="00434389" w:rsidRPr="006436AF">
        <w:tab/>
      </w:r>
      <w:r w:rsidR="00D573D2" w:rsidRPr="006436AF">
        <w:t>Status Information</w:t>
      </w:r>
      <w:bookmarkEnd w:id="1968"/>
      <w:bookmarkEnd w:id="1969"/>
      <w:bookmarkEnd w:id="1970"/>
      <w:bookmarkEnd w:id="1971"/>
      <w:bookmarkEnd w:id="1972"/>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73" w:name="_Toc68899708"/>
      <w:bookmarkStart w:id="1974" w:name="_Toc71214459"/>
      <w:bookmarkStart w:id="1975" w:name="_Toc71722133"/>
      <w:bookmarkStart w:id="1976" w:name="_Toc74859185"/>
      <w:bookmarkStart w:id="1977" w:name="_Toc161839624"/>
      <w:r w:rsidRPr="006436AF">
        <w:t>13.2.7</w:t>
      </w:r>
      <w:r w:rsidR="00434389" w:rsidRPr="006436AF">
        <w:tab/>
      </w:r>
      <w:r w:rsidRPr="006436AF">
        <w:t>Usage of M7d Information by Media Session Handler</w:t>
      </w:r>
      <w:bookmarkEnd w:id="1973"/>
      <w:bookmarkEnd w:id="1974"/>
      <w:bookmarkEnd w:id="1975"/>
      <w:bookmarkEnd w:id="1976"/>
      <w:bookmarkEnd w:id="1977"/>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78" w:name="_Toc68899709"/>
      <w:bookmarkStart w:id="1979" w:name="_Toc71214460"/>
      <w:bookmarkStart w:id="1980" w:name="_Toc71722134"/>
      <w:bookmarkStart w:id="1981" w:name="_Toc74859186"/>
      <w:bookmarkStart w:id="1982" w:name="_Toc161839625"/>
      <w:r w:rsidRPr="006436AF">
        <w:t>14</w:t>
      </w:r>
      <w:r w:rsidRPr="006436AF">
        <w:tab/>
        <w:t>Application (M8) APIs for uplink and downlink</w:t>
      </w:r>
      <w:bookmarkEnd w:id="1978"/>
      <w:bookmarkEnd w:id="1979"/>
      <w:bookmarkEnd w:id="1980"/>
      <w:bookmarkEnd w:id="1981"/>
      <w:bookmarkEnd w:id="198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83" w:name="_Toc68899710"/>
      <w:bookmarkStart w:id="1984" w:name="_Toc71214461"/>
      <w:bookmarkStart w:id="1985" w:name="_Toc71722135"/>
      <w:bookmarkStart w:id="1986" w:name="_Toc74859187"/>
      <w:bookmarkStart w:id="1987" w:name="_Toc161839626"/>
      <w:r w:rsidRPr="006436AF">
        <w:rPr>
          <w:rFonts w:eastAsia="Malgun Gothic"/>
          <w:lang w:eastAsia="ko-KR"/>
        </w:rPr>
        <w:lastRenderedPageBreak/>
        <w:t>15</w:t>
      </w:r>
      <w:r w:rsidRPr="006436AF">
        <w:rPr>
          <w:rFonts w:eastAsia="Malgun Gothic"/>
          <w:lang w:eastAsia="ko-KR"/>
        </w:rPr>
        <w:tab/>
        <w:t>Miscellaneous UE-internal APIs</w:t>
      </w:r>
      <w:bookmarkEnd w:id="1983"/>
      <w:bookmarkEnd w:id="1984"/>
      <w:bookmarkEnd w:id="1985"/>
      <w:bookmarkEnd w:id="1986"/>
      <w:bookmarkEnd w:id="1987"/>
    </w:p>
    <w:p w14:paraId="64EDCC51" w14:textId="55015891" w:rsidR="00BA0BD3" w:rsidRPr="006436AF" w:rsidRDefault="00BA0BD3" w:rsidP="00BA0BD3">
      <w:pPr>
        <w:pStyle w:val="Heading2"/>
        <w:rPr>
          <w:rFonts w:eastAsia="Malgun Gothic"/>
          <w:lang w:eastAsia="ko-KR"/>
        </w:rPr>
      </w:pPr>
      <w:bookmarkStart w:id="1988" w:name="_Toc68899711"/>
      <w:bookmarkStart w:id="1989" w:name="_Toc71214462"/>
      <w:bookmarkStart w:id="1990" w:name="_Toc71722136"/>
      <w:bookmarkStart w:id="1991" w:name="_Toc74859188"/>
      <w:bookmarkStart w:id="1992" w:name="_Toc161839627"/>
      <w:r w:rsidRPr="006436AF">
        <w:rPr>
          <w:rFonts w:eastAsia="Malgun Gothic"/>
          <w:lang w:eastAsia="ko-KR"/>
        </w:rPr>
        <w:t>15.1</w:t>
      </w:r>
      <w:r w:rsidRPr="006436AF">
        <w:rPr>
          <w:rFonts w:eastAsia="Malgun Gothic"/>
          <w:lang w:eastAsia="ko-KR"/>
        </w:rPr>
        <w:tab/>
        <w:t>General</w:t>
      </w:r>
      <w:bookmarkEnd w:id="1988"/>
      <w:bookmarkEnd w:id="1989"/>
      <w:bookmarkEnd w:id="1990"/>
      <w:bookmarkEnd w:id="1991"/>
      <w:bookmarkEnd w:id="1992"/>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93" w:name="_Toc68899712"/>
      <w:bookmarkStart w:id="1994" w:name="_Toc71214463"/>
      <w:bookmarkStart w:id="1995" w:name="_Toc71722137"/>
      <w:bookmarkStart w:id="1996" w:name="_Toc74859189"/>
      <w:bookmarkStart w:id="1997" w:name="_Toc161839628"/>
      <w:r w:rsidRPr="006436AF">
        <w:rPr>
          <w:rFonts w:eastAsia="Malgun Gothic"/>
          <w:lang w:eastAsia="ko-KR"/>
        </w:rPr>
        <w:t>15.2</w:t>
      </w:r>
      <w:r w:rsidRPr="006436AF">
        <w:rPr>
          <w:rFonts w:eastAsia="Malgun Gothic"/>
          <w:lang w:eastAsia="ko-KR"/>
        </w:rPr>
        <w:tab/>
        <w:t>RAN Signaling-based Network Assistance API</w:t>
      </w:r>
      <w:bookmarkEnd w:id="1993"/>
      <w:bookmarkEnd w:id="1994"/>
      <w:bookmarkEnd w:id="1995"/>
      <w:bookmarkEnd w:id="1996"/>
      <w:bookmarkEnd w:id="1997"/>
    </w:p>
    <w:p w14:paraId="3C74FDB1" w14:textId="1DFB8227" w:rsidR="00BA0BD3" w:rsidRPr="006436AF" w:rsidRDefault="00BA0BD3" w:rsidP="00BA0BD3">
      <w:bookmarkStart w:id="1998"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98"/>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99" w:name="_Toc68899713"/>
      <w:bookmarkStart w:id="2000" w:name="_Toc71214464"/>
      <w:bookmarkStart w:id="2001" w:name="_Toc71722138"/>
      <w:bookmarkStart w:id="2002" w:name="_Toc74859190"/>
      <w:bookmarkStart w:id="2003" w:name="_Toc161839629"/>
      <w:r w:rsidRPr="006436AF">
        <w:rPr>
          <w:rFonts w:eastAsia="Malgun Gothic"/>
          <w:lang w:eastAsia="ko-KR"/>
        </w:rPr>
        <w:t>15.3</w:t>
      </w:r>
      <w:r w:rsidRPr="006436AF">
        <w:rPr>
          <w:rFonts w:eastAsia="Malgun Gothic"/>
          <w:lang w:eastAsia="ko-KR"/>
        </w:rPr>
        <w:tab/>
        <w:t>RAN-based Metrics Reporting API</w:t>
      </w:r>
      <w:bookmarkEnd w:id="1999"/>
      <w:bookmarkEnd w:id="2000"/>
      <w:bookmarkEnd w:id="2001"/>
      <w:bookmarkEnd w:id="2002"/>
      <w:bookmarkEnd w:id="2003"/>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332F733A" w:rsidR="00273E18" w:rsidRPr="006436AF" w:rsidRDefault="00273E18" w:rsidP="00273E18">
      <w:r w:rsidRPr="006436AF">
        <w:t xml:space="preserve">The Media Session Handler shall subscribe to metrics configurations from the OAM according to TS 26.247 </w:t>
      </w:r>
      <w:r w:rsidR="005927F5">
        <w:t>clause</w:t>
      </w:r>
      <w:r w:rsidRPr="006436AF">
        <w:t xml:space="preserve">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DB27769" w:rsidR="00273E18" w:rsidRPr="006436AF" w:rsidRDefault="00273E18" w:rsidP="00273E18">
      <w:bookmarkStart w:id="2004" w:name="_MCCTEMPBM_CRPT71130650___7"/>
      <w:r w:rsidRPr="006436AF">
        <w:t xml:space="preserve">The Media Session Handler shall configure the metrics collection job with the set of metrics that shall be collected during the session. The format of the configuration shall be according to TS 26.247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46130E59"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 xml:space="preserve">and the Media Session Handler shall forward these to the OAM according to TS 26.247 </w:t>
      </w:r>
      <w:r w:rsidR="005927F5">
        <w:t>clause</w:t>
      </w:r>
      <w:r w:rsidRPr="006436AF">
        <w:t> L.1.</w:t>
      </w:r>
    </w:p>
    <w:bookmarkEnd w:id="2004"/>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2005" w:name="_Toc68899714"/>
      <w:bookmarkStart w:id="2006" w:name="_Toc71214465"/>
      <w:bookmarkStart w:id="2007" w:name="_Toc71722139"/>
      <w:bookmarkStart w:id="2008" w:name="_Toc74859191"/>
      <w:bookmarkStart w:id="2009" w:name="_Toc161839630"/>
      <w:r w:rsidRPr="006436AF">
        <w:rPr>
          <w:rFonts w:eastAsia="Malgun Gothic"/>
          <w:lang w:eastAsia="ko-KR"/>
        </w:rPr>
        <w:t>16</w:t>
      </w:r>
      <w:r w:rsidRPr="006436AF">
        <w:rPr>
          <w:rFonts w:eastAsia="Malgun Gothic"/>
          <w:lang w:eastAsia="ko-KR"/>
        </w:rPr>
        <w:tab/>
        <w:t>Usage of 5GC interfaces and APIs</w:t>
      </w:r>
      <w:bookmarkEnd w:id="2005"/>
      <w:bookmarkEnd w:id="2006"/>
      <w:bookmarkEnd w:id="2007"/>
      <w:bookmarkEnd w:id="2008"/>
      <w:bookmarkEnd w:id="2009"/>
    </w:p>
    <w:p w14:paraId="11061417" w14:textId="0833B2F5" w:rsidR="00BA0BD3" w:rsidRPr="006436AF" w:rsidRDefault="00BA0BD3" w:rsidP="00BA0BD3">
      <w:pPr>
        <w:pStyle w:val="Heading2"/>
        <w:rPr>
          <w:rFonts w:eastAsia="Malgun Gothic"/>
          <w:lang w:eastAsia="ko-KR"/>
        </w:rPr>
      </w:pPr>
      <w:bookmarkStart w:id="2010" w:name="_Toc68899715"/>
      <w:bookmarkStart w:id="2011" w:name="_Toc71214466"/>
      <w:bookmarkStart w:id="2012" w:name="_Toc71722140"/>
      <w:bookmarkStart w:id="2013" w:name="_Toc74859192"/>
      <w:bookmarkStart w:id="2014" w:name="_Toc161839631"/>
      <w:r w:rsidRPr="006436AF">
        <w:rPr>
          <w:rFonts w:eastAsia="Malgun Gothic"/>
          <w:lang w:eastAsia="ko-KR"/>
        </w:rPr>
        <w:t>16.1</w:t>
      </w:r>
      <w:r w:rsidRPr="006436AF">
        <w:rPr>
          <w:rFonts w:eastAsia="Malgun Gothic"/>
          <w:lang w:eastAsia="ko-KR"/>
        </w:rPr>
        <w:tab/>
        <w:t>General</w:t>
      </w:r>
      <w:bookmarkEnd w:id="2010"/>
      <w:bookmarkEnd w:id="2011"/>
      <w:bookmarkEnd w:id="2012"/>
      <w:bookmarkEnd w:id="2013"/>
      <w:bookmarkEnd w:id="2014"/>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2015" w:name="_Toc68899716"/>
      <w:bookmarkStart w:id="2016" w:name="_Toc71214467"/>
      <w:bookmarkStart w:id="2017" w:name="_Toc71722141"/>
      <w:bookmarkStart w:id="2018" w:name="_Toc74859193"/>
      <w:bookmarkStart w:id="2019" w:name="_Toc161839632"/>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2015"/>
      <w:bookmarkEnd w:id="2016"/>
      <w:bookmarkEnd w:id="2017"/>
      <w:bookmarkEnd w:id="2018"/>
      <w:bookmarkEnd w:id="2019"/>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20"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lastRenderedPageBreak/>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20"/>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21" w:name="_Toc161839633"/>
      <w:r w:rsidRPr="006436AF">
        <w:rPr>
          <w:rFonts w:eastAsia="Malgun Gothic"/>
          <w:lang w:eastAsia="ko-KR"/>
        </w:rPr>
        <w:t>16.3</w:t>
      </w:r>
      <w:r w:rsidRPr="006436AF">
        <w:rPr>
          <w:rFonts w:eastAsia="Malgun Gothic"/>
          <w:lang w:eastAsia="ko-KR"/>
        </w:rPr>
        <w:tab/>
        <w:t>Usage of N5/N33 for dynamic policies</w:t>
      </w:r>
      <w:bookmarkEnd w:id="2021"/>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lastRenderedPageBreak/>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22"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22"/>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23" w:name="_Toc161839634"/>
      <w:r w:rsidRPr="006436AF">
        <w:lastRenderedPageBreak/>
        <w:t>17</w:t>
      </w:r>
      <w:r w:rsidRPr="006436AF">
        <w:tab/>
        <w:t>Media Streaming data reporting at R4</w:t>
      </w:r>
      <w:bookmarkEnd w:id="2023"/>
    </w:p>
    <w:p w14:paraId="14BD8563" w14:textId="77777777" w:rsidR="008F5E2F" w:rsidRPr="006436AF" w:rsidRDefault="008F5E2F" w:rsidP="008F5E2F">
      <w:pPr>
        <w:pStyle w:val="Heading2"/>
      </w:pPr>
      <w:bookmarkStart w:id="2024" w:name="_Toc161839635"/>
      <w:r w:rsidRPr="006436AF">
        <w:t>17.1</w:t>
      </w:r>
      <w:r w:rsidRPr="006436AF">
        <w:tab/>
        <w:t>General</w:t>
      </w:r>
      <w:bookmarkEnd w:id="2024"/>
    </w:p>
    <w:p w14:paraId="45B2D306" w14:textId="7195E3CD" w:rsidR="008F5E2F" w:rsidRPr="006436AF" w:rsidRDefault="008F5E2F" w:rsidP="00490A2E">
      <w:pPr>
        <w:keepNext/>
      </w:pPr>
      <w:bookmarkStart w:id="2025"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025"/>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26" w:name="_Toc161839636"/>
      <w:r w:rsidRPr="006436AF">
        <w:t>17.2</w:t>
      </w:r>
      <w:r w:rsidRPr="006436AF">
        <w:tab/>
        <w:t>MediaStreamingAccessRecord type</w:t>
      </w:r>
      <w:bookmarkEnd w:id="2026"/>
    </w:p>
    <w:p w14:paraId="7DF3C3E1" w14:textId="5E0A1332" w:rsidR="008F5E2F" w:rsidRPr="006436AF" w:rsidRDefault="008F5E2F" w:rsidP="00D57A74">
      <w:pPr>
        <w:keepNext/>
      </w:pPr>
      <w:bookmarkStart w:id="2027"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r w:rsidR="00D57A74">
        <w:t xml:space="preserve"> This data type is defined in clause C.5.1 as the combination of:</w:t>
      </w:r>
    </w:p>
    <w:bookmarkEnd w:id="2027"/>
    <w:p w14:paraId="3BB6A338" w14:textId="77777777" w:rsidR="00D57A74" w:rsidRDefault="00D57A74" w:rsidP="00D57A74">
      <w:pPr>
        <w:pStyle w:val="B1"/>
        <w:keepNext/>
      </w:pPr>
      <w:r>
        <w:t>-</w:t>
      </w:r>
      <w:r>
        <w:tab/>
      </w:r>
      <w:r w:rsidRPr="008028F1">
        <w:rPr>
          <w:rStyle w:val="Code"/>
        </w:rPr>
        <w:t>BaseRecord</w:t>
      </w:r>
      <w:r>
        <w:t>, as defined in clause B.4 of TS 26.532 [49], which provides a record timestamp for the data report.</w:t>
      </w:r>
    </w:p>
    <w:p w14:paraId="68A062F9" w14:textId="77777777" w:rsidR="00D57A74" w:rsidRDefault="00D57A74" w:rsidP="00D57A74">
      <w:pPr>
        <w:pStyle w:val="B1"/>
        <w:keepNext/>
      </w:pPr>
      <w:r>
        <w:t>-</w:t>
      </w:r>
      <w:r>
        <w:tab/>
      </w:r>
      <w:r w:rsidRPr="008028F1">
        <w:rPr>
          <w:rStyle w:val="Code"/>
        </w:rPr>
        <w:t>MediaStreamingSessionIdentification</w:t>
      </w:r>
      <w:r>
        <w:t>, as defined in clause 6.4.3.10 of the present document.</w:t>
      </w:r>
    </w:p>
    <w:p w14:paraId="6C01DD2B" w14:textId="77777777" w:rsidR="00D57A74" w:rsidRDefault="00D57A74" w:rsidP="00D57A74">
      <w:pPr>
        <w:pStyle w:val="B1"/>
        <w:keepNext/>
        <w:keepLines/>
      </w:pPr>
      <w:r>
        <w:tab/>
        <w:t xml:space="preserve">If a media streaming session identifier is not explicitly provided by the 5GMS Client at reference point M4, the 5GMS AS may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E8EBE59" w14:textId="77777777" w:rsidR="00D57A74" w:rsidRPr="00CC5EC0" w:rsidRDefault="00D57A74" w:rsidP="00D57A74">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2028" w:name="_Toc68899717"/>
      <w:bookmarkStart w:id="2029" w:name="_Toc71214468"/>
      <w:bookmarkStart w:id="2030" w:name="_Toc71722142"/>
      <w:bookmarkStart w:id="2031" w:name="_Toc74859194"/>
      <w:bookmarkStart w:id="2032" w:name="historyclause"/>
      <w:bookmarkStart w:id="2033" w:name="_Toc161839637"/>
      <w:r>
        <w:t>17A</w:t>
      </w:r>
      <w:r>
        <w:tab/>
        <w:t>D</w:t>
      </w:r>
      <w:r w:rsidRPr="007E586D">
        <w:t>ata</w:t>
      </w:r>
      <w:r>
        <w:t xml:space="preserve"> r</w:t>
      </w:r>
      <w:r w:rsidRPr="007E586D">
        <w:t>eporting</w:t>
      </w:r>
      <w:r>
        <w:t xml:space="preserve"> at R2</w:t>
      </w:r>
      <w:bookmarkEnd w:id="2033"/>
    </w:p>
    <w:p w14:paraId="58004852" w14:textId="77777777" w:rsidR="00D7167D" w:rsidRDefault="00D7167D" w:rsidP="00D7167D">
      <w:pPr>
        <w:pStyle w:val="Heading2"/>
      </w:pPr>
      <w:bookmarkStart w:id="2034" w:name="_Toc161839638"/>
      <w:r>
        <w:t>17A.1</w:t>
      </w:r>
      <w:r>
        <w:tab/>
        <w:t>General</w:t>
      </w:r>
      <w:bookmarkEnd w:id="2034"/>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2035" w:name="_Toc161839639"/>
      <w:r>
        <w:t>17A.2</w:t>
      </w:r>
      <w:r>
        <w:tab/>
      </w:r>
      <w:r w:rsidRPr="006C0898">
        <w:t>ANBRNetworkAssistance</w:t>
      </w:r>
      <w:r>
        <w:t>Invocation</w:t>
      </w:r>
      <w:r w:rsidRPr="006C0898">
        <w:t>Re</w:t>
      </w:r>
      <w:r>
        <w:t>c</w:t>
      </w:r>
      <w:r w:rsidRPr="006C0898">
        <w:t>or</w:t>
      </w:r>
      <w:r>
        <w:t>d type</w:t>
      </w:r>
      <w:bookmarkEnd w:id="2035"/>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2DFF5ABE" w14:textId="77777777" w:rsidR="00D7167D" w:rsidRDefault="00D7167D" w:rsidP="00D7167D">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3848EBFD" w14:textId="77777777" w:rsidR="00D7167D" w:rsidRDefault="00D7167D" w:rsidP="00D7167D">
      <w:pPr>
        <w:pStyle w:val="B1"/>
        <w:keepNext/>
      </w:pPr>
      <w:r>
        <w:t>-</w:t>
      </w:r>
      <w:r>
        <w:tab/>
      </w:r>
      <w:r w:rsidRPr="008028F1">
        <w:rPr>
          <w:rStyle w:val="Code"/>
        </w:rPr>
        <w:t>BaseRecord</w:t>
      </w:r>
      <w:r>
        <w:t>, as defined in clause B.4 of [49], which provides a record timestamp for the data report.</w:t>
      </w:r>
    </w:p>
    <w:p w14:paraId="60920EE4" w14:textId="77777777" w:rsidR="00D7167D" w:rsidRDefault="00D7167D" w:rsidP="00D7167D">
      <w:pPr>
        <w:pStyle w:val="B1"/>
        <w:keepNext/>
      </w:pPr>
      <w:r>
        <w:t>-</w:t>
      </w:r>
      <w:r>
        <w:tab/>
      </w:r>
      <w:r w:rsidRPr="008028F1">
        <w:rPr>
          <w:rStyle w:val="Code"/>
        </w:rPr>
        <w:t>MediaStreamingSessionIdentification</w:t>
      </w:r>
      <w:r>
        <w:t>, as defined in clause 6.4.3.10 of the present document.</w:t>
      </w:r>
    </w:p>
    <w:p w14:paraId="5E5233B1" w14:textId="77777777" w:rsidR="00D7167D" w:rsidRDefault="00D7167D" w:rsidP="00490A2E">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2036" w:name="_Toc161839640"/>
      <w:r w:rsidRPr="006436AF">
        <w:lastRenderedPageBreak/>
        <w:t>18</w:t>
      </w:r>
      <w:r w:rsidRPr="006436AF">
        <w:tab/>
        <w:t>Event exposure at R5 and R6</w:t>
      </w:r>
      <w:bookmarkEnd w:id="2036"/>
    </w:p>
    <w:p w14:paraId="5C71F69F" w14:textId="77777777" w:rsidR="00D57A74" w:rsidRDefault="00D57A74" w:rsidP="00D57A74">
      <w:pPr>
        <w:pStyle w:val="Heading2"/>
      </w:pPr>
      <w:bookmarkStart w:id="2037" w:name="_MCCTEMPBM_CRPT71130684___7"/>
      <w:bookmarkStart w:id="2038" w:name="_Toc161839641"/>
      <w:r>
        <w:t>18.1</w:t>
      </w:r>
      <w:r>
        <w:tab/>
        <w:t>General</w:t>
      </w:r>
      <w:bookmarkEnd w:id="2038"/>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2037"/>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039"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39"/>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040"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2040"/>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041" w:name="_Toc161839642"/>
      <w:r>
        <w:lastRenderedPageBreak/>
        <w:t>18.2</w:t>
      </w:r>
      <w:r>
        <w:tab/>
        <w:t>Common data types for event exposure</w:t>
      </w:r>
      <w:bookmarkEnd w:id="2041"/>
    </w:p>
    <w:p w14:paraId="0286F88E" w14:textId="77777777" w:rsidR="00D57A74" w:rsidRDefault="00D57A74" w:rsidP="00D57A74">
      <w:pPr>
        <w:pStyle w:val="Heading3"/>
      </w:pPr>
      <w:bookmarkStart w:id="2042" w:name="_Toc161839643"/>
      <w:r>
        <w:t>18.2.1</w:t>
      </w:r>
      <w:r>
        <w:tab/>
        <w:t>BaseEventCollection data type</w:t>
      </w:r>
      <w:bookmarkEnd w:id="2042"/>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043" w:name="_Toc161839644"/>
      <w:r>
        <w:t>18.2.2</w:t>
      </w:r>
      <w:r>
        <w:tab/>
        <w:t>BaseEventRecord data type</w:t>
      </w:r>
      <w:bookmarkEnd w:id="2043"/>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4F80DE3" w14:textId="77777777" w:rsidR="00D57A74" w:rsidRPr="00633D6C" w:rsidRDefault="00D57A74" w:rsidP="00D57A74">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57A74" w14:paraId="496F9E9A"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3968DA"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4782D31"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16A7AE9"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CF9E268" w14:textId="77777777" w:rsidR="00D57A74" w:rsidRDefault="00D57A74" w:rsidP="00BD1E98">
            <w:pPr>
              <w:pStyle w:val="TAH"/>
              <w:rPr>
                <w:lang w:val="en-US"/>
              </w:rPr>
            </w:pPr>
            <w:r>
              <w:rPr>
                <w:lang w:val="en-US"/>
              </w:rPr>
              <w:t>Description</w:t>
            </w:r>
          </w:p>
        </w:tc>
      </w:tr>
      <w:tr w:rsidR="00D57A74" w14:paraId="5EFCB53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2451D6"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5B0E"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5F989"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2C142" w14:textId="77777777" w:rsidR="00D57A74" w:rsidRDefault="00D57A74" w:rsidP="00BD1E98">
            <w:pPr>
              <w:pStyle w:val="TAL"/>
              <w:rPr>
                <w:lang w:val="en-US"/>
              </w:rPr>
            </w:pPr>
            <w:r>
              <w:t>The type of this record. See table 18.2.2</w:t>
            </w:r>
            <w:r>
              <w:noBreakHyphen/>
              <w:t>2.</w:t>
            </w:r>
          </w:p>
        </w:tc>
      </w:tr>
      <w:tr w:rsidR="00D57A74" w14:paraId="50AAD17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05686" w14:textId="77777777" w:rsidR="00D57A74" w:rsidRDefault="00D57A74" w:rsidP="00BD1E98">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C402DC"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E83E4"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06B717" w14:textId="77777777" w:rsidR="00D57A74" w:rsidRDefault="00D57A74" w:rsidP="00BD1E98">
            <w:pPr>
              <w:pStyle w:val="TAL"/>
            </w:pPr>
            <w:r w:rsidRPr="00772C81">
              <w:t xml:space="preserve">Date–time </w:t>
            </w:r>
            <w:r>
              <w:t xml:space="preserve">at which </w:t>
            </w:r>
            <w:r w:rsidRPr="00EE589D">
              <w:t>the UE data carried in this record was sampled or summarised</w:t>
            </w:r>
            <w:r w:rsidRPr="00772C81">
              <w:t>.</w:t>
            </w:r>
          </w:p>
        </w:tc>
      </w:tr>
      <w:tr w:rsidR="00D57A74" w14:paraId="016DF1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2691E"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8827"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2F1B5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94E11" w14:textId="77777777" w:rsidR="00D57A74" w:rsidRDefault="00D57A74" w:rsidP="00BD1E98">
            <w:pPr>
              <w:pStyle w:val="TAL"/>
              <w:keepNext w:val="0"/>
            </w:pPr>
            <w:r w:rsidRPr="00CF626B">
              <w:t>The identifier of the Provisioning Session to which this record pertains.</w:t>
            </w:r>
          </w:p>
          <w:p w14:paraId="4A74E47A"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70E2E7C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D15CD7"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E39F11"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A110A"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C7983" w14:textId="77777777" w:rsidR="00D57A74" w:rsidRDefault="00D57A74" w:rsidP="00BD1E98">
            <w:pPr>
              <w:pStyle w:val="TAL"/>
              <w:keepNext w:val="0"/>
            </w:pPr>
            <w:r w:rsidRPr="00CF626B">
              <w:t>A value that uniquely identifies the media streaming session to which this record pertains.</w:t>
            </w:r>
          </w:p>
          <w:p w14:paraId="54DE5800"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3A8BFA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E330E2"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73BB8"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AF816"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C093B" w14:textId="77777777" w:rsidR="00D57A74" w:rsidRDefault="00D57A74" w:rsidP="00BD1E98">
            <w:pPr>
              <w:pStyle w:val="TAL"/>
              <w:keepNext w:val="0"/>
            </w:pPr>
            <w:r w:rsidRPr="00CF626B">
              <w:t>GPSI of the requesting UE or a stable globally unique string identifying the requesting Media Session Handler.</w:t>
            </w:r>
          </w:p>
          <w:p w14:paraId="08EB00D7"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57A74" w14:paraId="47D8394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3EA6C"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4E78F"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9426E1"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4359E" w14:textId="77777777" w:rsidR="00D57A74" w:rsidRDefault="00D57A74" w:rsidP="00BD1E98">
            <w:pPr>
              <w:pStyle w:val="TAL"/>
              <w:keepNext w:val="0"/>
            </w:pPr>
            <w:r w:rsidRPr="00F13DA1">
              <w:t>Identifying the Data Network of the M4 media streaming session.</w:t>
            </w:r>
          </w:p>
          <w:p w14:paraId="77A9CADB"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7EB3549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1B4804" w14:textId="77777777" w:rsidR="00D57A74" w:rsidRDefault="00D57A74" w:rsidP="00BD1E98">
            <w:pPr>
              <w:pStyle w:val="TAL"/>
              <w:keepNext w:val="0"/>
              <w:rPr>
                <w:rStyle w:val="Code"/>
              </w:rPr>
            </w:pPr>
            <w:r>
              <w:rPr>
                <w:rStyle w:val="Code"/>
              </w:rPr>
              <w:lastRenderedPageBreak/>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A6A3C3"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E52F4E"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49768" w14:textId="77777777" w:rsidR="00D57A74" w:rsidRDefault="00D57A74" w:rsidP="00BD1E98">
            <w:pPr>
              <w:pStyle w:val="TAL"/>
              <w:keepNext w:val="0"/>
            </w:pPr>
            <w:r w:rsidRPr="00F13DA1">
              <w:t>The S-NSSAI identifying the Network Slice of the M4 media streaming session.</w:t>
            </w:r>
          </w:p>
          <w:p w14:paraId="4C4142FA"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02C1227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255DE" w14:textId="77777777" w:rsidR="00D57A74" w:rsidRDefault="00D57A74" w:rsidP="00BD1E98">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4F418" w14:textId="77777777" w:rsidR="00D57A74" w:rsidRDefault="00D57A74" w:rsidP="00BD1E98">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543BE"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348FCA" w14:textId="77777777" w:rsidR="00D57A74" w:rsidRDefault="00D57A74" w:rsidP="00BD1E98">
            <w:pPr>
              <w:pStyle w:val="TAL"/>
            </w:pPr>
            <w:r w:rsidRPr="00C0275C">
              <w:t>The location</w:t>
            </w:r>
            <w:r>
              <w:t>(s)</w:t>
            </w:r>
            <w:r w:rsidRPr="00C0275C">
              <w:t xml:space="preserve"> of the UE when the data described by this record was sampled.</w:t>
            </w:r>
          </w:p>
          <w:p w14:paraId="1C7D01F7"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46532E5B" w14:textId="77777777" w:rsidR="00D57A74" w:rsidRDefault="00D57A74" w:rsidP="00D57A74"/>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044" w:name="_Toc161839645"/>
      <w:r>
        <w:lastRenderedPageBreak/>
        <w:t>18.3</w:t>
      </w:r>
      <w:r>
        <w:tab/>
        <w:t>QoE metrics event notifications</w:t>
      </w:r>
      <w:bookmarkEnd w:id="2044"/>
    </w:p>
    <w:p w14:paraId="285BC4FC" w14:textId="77777777" w:rsidR="00D57A74" w:rsidRDefault="00D57A74" w:rsidP="00D57A74">
      <w:pPr>
        <w:pStyle w:val="Heading3"/>
      </w:pPr>
      <w:bookmarkStart w:id="2045" w:name="_Toc161839646"/>
      <w:r>
        <w:t>18.3.1</w:t>
      </w:r>
      <w:r>
        <w:tab/>
        <w:t>QoEMetricsCollection data type</w:t>
      </w:r>
      <w:bookmarkEnd w:id="2045"/>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046" w:name="_Toc161839647"/>
      <w:r>
        <w:lastRenderedPageBreak/>
        <w:t>18.3.2</w:t>
      </w:r>
      <w:r>
        <w:tab/>
        <w:t>QoEMetricsEvent data type</w:t>
      </w:r>
      <w:bookmarkEnd w:id="2046"/>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8C44627" w14:textId="77777777" w:rsidR="00D57A74" w:rsidRPr="00633D6C" w:rsidRDefault="00D57A74" w:rsidP="00D57A74">
      <w:pPr>
        <w:pStyle w:val="TH"/>
      </w:pPr>
      <w:r>
        <w:t>Table 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57A74" w14:paraId="049CF706" w14:textId="77777777" w:rsidTr="00BD1E98">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C44313"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04E01E0"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BAABD46"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2C0A8A" w14:textId="77777777" w:rsidR="00D57A74" w:rsidRDefault="00D57A74" w:rsidP="00BD1E98">
            <w:pPr>
              <w:pStyle w:val="TAH"/>
              <w:rPr>
                <w:lang w:val="en-US"/>
              </w:rPr>
            </w:pPr>
            <w:r>
              <w:rPr>
                <w:lang w:val="en-US"/>
              </w:rPr>
              <w:t>Description</w:t>
            </w:r>
          </w:p>
        </w:tc>
      </w:tr>
      <w:tr w:rsidR="00D57A74" w14:paraId="3DB0C111"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BD5F13"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F510BA"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8F8B95"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EAAF12" w14:textId="77777777" w:rsidR="00D57A74" w:rsidRDefault="00D57A74" w:rsidP="00BD1E98">
            <w:pPr>
              <w:pStyle w:val="TAL"/>
            </w:pPr>
            <w:r>
              <w:t>One of the following:</w:t>
            </w:r>
          </w:p>
          <w:p w14:paraId="7E4AF424" w14:textId="77777777" w:rsidR="00D57A74" w:rsidRDefault="00D57A74" w:rsidP="00BD1E98">
            <w:pPr>
              <w:pStyle w:val="TALcontinuation"/>
              <w:spacing w:before="60"/>
            </w:pPr>
            <w:r>
              <w:t>-</w:t>
            </w:r>
            <w:r>
              <w:tab/>
            </w:r>
            <w:r>
              <w:rPr>
                <w:rStyle w:val="Code"/>
              </w:rPr>
              <w:t>INDIVIDUAL_SAMPLE</w:t>
            </w:r>
          </w:p>
          <w:p w14:paraId="1C850889" w14:textId="77777777" w:rsidR="00D57A74" w:rsidRDefault="00D57A74" w:rsidP="00BD1E98">
            <w:pPr>
              <w:pStyle w:val="TALcontinuation"/>
              <w:spacing w:before="60"/>
            </w:pPr>
            <w:r>
              <w:t>-</w:t>
            </w:r>
            <w:r>
              <w:tab/>
            </w:r>
            <w:r w:rsidRPr="00B205D3">
              <w:rPr>
                <w:rStyle w:val="Code"/>
              </w:rPr>
              <w:t>SUMMARY_MEAN</w:t>
            </w:r>
          </w:p>
          <w:p w14:paraId="36A52232" w14:textId="77777777" w:rsidR="00D57A74" w:rsidRDefault="00D57A74" w:rsidP="00BD1E98">
            <w:pPr>
              <w:pStyle w:val="TALcontinuation"/>
              <w:spacing w:before="60"/>
            </w:pPr>
            <w:r>
              <w:t>-</w:t>
            </w:r>
            <w:r>
              <w:tab/>
            </w:r>
            <w:r w:rsidRPr="00B205D3">
              <w:rPr>
                <w:rStyle w:val="Code"/>
              </w:rPr>
              <w:t>SUMMARY_MINIMMUM</w:t>
            </w:r>
          </w:p>
          <w:p w14:paraId="781DBB5E" w14:textId="77777777" w:rsidR="00D57A74" w:rsidRDefault="00D57A74" w:rsidP="00BD1E98">
            <w:pPr>
              <w:pStyle w:val="TALcontinuation"/>
              <w:spacing w:before="60"/>
            </w:pPr>
            <w:r>
              <w:t>-</w:t>
            </w:r>
            <w:r>
              <w:tab/>
            </w:r>
            <w:r w:rsidRPr="00B205D3">
              <w:rPr>
                <w:rStyle w:val="Code"/>
              </w:rPr>
              <w:t>SUMMARY_MAXIMUM</w:t>
            </w:r>
          </w:p>
          <w:p w14:paraId="27A9F1DF" w14:textId="77777777" w:rsidR="00D57A74" w:rsidRDefault="00D57A74" w:rsidP="00BD1E98">
            <w:pPr>
              <w:pStyle w:val="TALcontinuation"/>
              <w:spacing w:before="60"/>
              <w:rPr>
                <w:lang w:val="en-US"/>
              </w:rPr>
            </w:pPr>
            <w:r>
              <w:t>-</w:t>
            </w:r>
            <w:r>
              <w:tab/>
            </w:r>
            <w:r w:rsidRPr="00B205D3">
              <w:rPr>
                <w:rStyle w:val="Code"/>
              </w:rPr>
              <w:t>SUMMARY_SUM</w:t>
            </w:r>
          </w:p>
        </w:tc>
      </w:tr>
      <w:tr w:rsidR="00D57A74" w14:paraId="68B563E1"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EB86D6" w14:textId="77777777" w:rsidR="00D57A74" w:rsidRDefault="00D57A74" w:rsidP="00BD1E98">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A09B88" w14:textId="77777777" w:rsidR="00D57A74" w:rsidRDefault="00D57A74" w:rsidP="00BD1E98">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7B776F"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A1E504" w14:textId="77777777" w:rsidR="00D57A74" w:rsidRDefault="00D57A74" w:rsidP="00BD1E98">
            <w:pPr>
              <w:pStyle w:val="TAL"/>
            </w:pPr>
            <w:r>
              <w:t>For individual records, the date–time at which the parent QoE metrics report was generated by the Media Session Handler.</w:t>
            </w:r>
          </w:p>
          <w:p w14:paraId="76DBC8DB" w14:textId="77777777" w:rsidR="00D57A74" w:rsidRDefault="00D57A74" w:rsidP="00BD1E98">
            <w:pPr>
              <w:pStyle w:val="TALcontinuation"/>
              <w:spacing w:before="60"/>
            </w:pPr>
            <w:r>
              <w:t>Otherwise, the date–time at which the summary record was generated by the Data Collection AF instantiated in the 5GMS AF.</w:t>
            </w:r>
          </w:p>
        </w:tc>
      </w:tr>
      <w:tr w:rsidR="00D57A74" w14:paraId="6384722B"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C5A55A"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66535C6"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CCE317"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0D45A" w14:textId="77777777" w:rsidR="00D57A74" w:rsidRDefault="00D57A74" w:rsidP="00BD1E98">
            <w:pPr>
              <w:pStyle w:val="TAL"/>
            </w:pPr>
            <w:r w:rsidRPr="00CF626B">
              <w:t>The identifier of the Provisioning Session to which this record pertains.</w:t>
            </w:r>
          </w:p>
          <w:p w14:paraId="4A4F6938"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1B4456EF"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1CB9E1"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13D9E9"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9B8C26"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5C52BD" w14:textId="77777777" w:rsidR="00D57A74" w:rsidRDefault="00D57A74" w:rsidP="00BD1E98">
            <w:pPr>
              <w:pStyle w:val="TAL"/>
            </w:pPr>
            <w:r w:rsidRPr="00CF626B">
              <w:t>A value that uniquely identifies the media streaming session to which this record pertains.</w:t>
            </w:r>
          </w:p>
          <w:p w14:paraId="0EDEFAB3"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14:paraId="0BBF7958"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C7C141"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4D9775"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B829D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2ACC44" w14:textId="77777777" w:rsidR="00D57A74" w:rsidRDefault="00D57A74" w:rsidP="00BD1E98">
            <w:pPr>
              <w:pStyle w:val="TAL"/>
            </w:pPr>
            <w:r w:rsidRPr="00CF626B">
              <w:t>GPSI of the requesting UE or a stable globally unique string identifying the requesting Media Session Handler.</w:t>
            </w:r>
          </w:p>
          <w:p w14:paraId="44EB238C"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57A74" w14:paraId="602C36E2"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9EE362"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860C35"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8F0C6C"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C436F" w14:textId="77777777" w:rsidR="00D57A74" w:rsidRDefault="00D57A74" w:rsidP="00BD1E98">
            <w:pPr>
              <w:pStyle w:val="TAL"/>
            </w:pPr>
            <w:r w:rsidRPr="00F13DA1">
              <w:t>Identifying the Data Network of the M4 media streaming session.</w:t>
            </w:r>
          </w:p>
          <w:p w14:paraId="0513B5A5"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2B9A5226"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261EF" w14:textId="77777777" w:rsidR="00D57A74" w:rsidRDefault="00D57A74" w:rsidP="00BD1E98">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B3BB87"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2E2299"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F251BF" w14:textId="77777777" w:rsidR="00D57A74" w:rsidRDefault="00D57A74" w:rsidP="00BD1E98">
            <w:pPr>
              <w:pStyle w:val="TAL"/>
            </w:pPr>
            <w:r w:rsidRPr="00F13DA1">
              <w:t>The S-NSSAI identifying the Network Slice of the M4 media streaming session.</w:t>
            </w:r>
          </w:p>
          <w:p w14:paraId="05370A7F"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14:paraId="091FE4F3" w14:textId="77777777" w:rsidTr="00BD1E98">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A4E557E" w14:textId="77777777" w:rsidR="00D57A74" w:rsidRDefault="00D57A74" w:rsidP="00BD1E98">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A32ACE0" w14:textId="77777777" w:rsidR="00D57A74" w:rsidRDefault="00D57A74" w:rsidP="00BD1E98">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51EC8A4"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9042F6C" w14:textId="77777777" w:rsidR="00D57A74" w:rsidRDefault="00D57A74" w:rsidP="00BD1E98">
            <w:pPr>
              <w:pStyle w:val="TAL"/>
            </w:pPr>
            <w:r w:rsidRPr="00C0275C">
              <w:t>The location</w:t>
            </w:r>
            <w:r>
              <w:t>(s)</w:t>
            </w:r>
            <w:r w:rsidRPr="00C0275C">
              <w:t xml:space="preserve"> of the UE when the data described by this record was sampled.</w:t>
            </w:r>
          </w:p>
          <w:p w14:paraId="509BEEAB"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14:paraId="40A15880" w14:textId="77777777" w:rsidTr="00BD1E98">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79EF50D" w14:textId="77777777" w:rsidR="00D57A74" w:rsidRDefault="00D57A74" w:rsidP="00BD1E98">
            <w:pPr>
              <w:pStyle w:val="TAL"/>
              <w:rPr>
                <w:rStyle w:val="Code"/>
              </w:rPr>
            </w:pPr>
            <w:r>
              <w:rPr>
                <w:rStyle w:val="Code"/>
              </w:rPr>
              <w:lastRenderedPageBreak/>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2BC519" w14:textId="77777777" w:rsidR="00D57A74" w:rsidRDefault="00D57A74" w:rsidP="00BD1E98">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2350D99" w14:textId="77777777" w:rsidR="00D57A74" w:rsidRDefault="00D57A74" w:rsidP="00BD1E98">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857854B" w14:textId="77777777" w:rsidR="00D57A74" w:rsidRPr="00C0275C" w:rsidRDefault="00D57A74" w:rsidP="00BD1E98">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57A74" w14:paraId="3D171CD5" w14:textId="77777777" w:rsidTr="00BD1E98">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CD0091" w14:textId="77777777" w:rsidR="00D57A74" w:rsidRDefault="00D57A74" w:rsidP="00BD1E98">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9B7AE4" w14:textId="77777777" w:rsidR="00D57A74" w:rsidRDefault="00D57A74" w:rsidP="00BD1E98">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49DA"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C25E9" w14:textId="77777777" w:rsidR="00D57A74" w:rsidRPr="004A0C0E" w:rsidRDefault="00D57A74" w:rsidP="00BD1E98">
            <w:pPr>
              <w:pStyle w:val="TAL"/>
            </w:pPr>
            <w:r>
              <w:t xml:space="preserve">An ordered list of one or more samples of type </w:t>
            </w:r>
            <w:r w:rsidRPr="006077F0">
              <w:rPr>
                <w:rStyle w:val="Code"/>
              </w:rPr>
              <w:t>metricType</w:t>
            </w:r>
            <w:r>
              <w:t xml:space="preserve"> derived from a single QoE metrics report.</w:t>
            </w:r>
          </w:p>
        </w:tc>
      </w:tr>
      <w:tr w:rsidR="00D57A74" w14:paraId="6A4D0E89"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9F244"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900135" w14:textId="77777777" w:rsidR="00D57A74" w:rsidRDefault="00D57A74" w:rsidP="00BD1E98">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8B1450"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71488"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B8C95" w14:textId="77777777" w:rsidR="00D57A74" w:rsidRDefault="00D57A74" w:rsidP="00BD1E98">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57A74" w14:paraId="473C4AF6"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3398E1"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CB3EC" w14:textId="77777777" w:rsidR="00D57A74" w:rsidRDefault="00D57A74" w:rsidP="00BD1E98">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0F49D0"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8F8BAC"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E40E4" w14:textId="77777777" w:rsidR="00D57A74" w:rsidRPr="006E09A1" w:rsidRDefault="00D57A74" w:rsidP="00BD1E98">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57A74" w14:paraId="6F73211F"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149AED"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8874F5" w14:textId="77777777" w:rsidR="00D57A74" w:rsidRDefault="00D57A74" w:rsidP="00BD1E98">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FB7C0D"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2B62C"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A37959" w14:textId="77777777" w:rsidR="00D57A74" w:rsidRPr="006E09A1" w:rsidRDefault="00D57A74" w:rsidP="00BD1E98">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57A74" w14:paraId="05C3C114"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CAA1A4" w14:textId="77777777" w:rsidR="00D57A74" w:rsidRDefault="00D57A74" w:rsidP="00BD1E98">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7E254" w14:textId="77777777" w:rsidR="00D57A74" w:rsidRDefault="00D57A74" w:rsidP="00BD1E98">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6A82" w14:textId="77777777" w:rsidR="00D57A74" w:rsidRDefault="00D57A74" w:rsidP="00BD1E98">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CEDB1"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791DE" w14:textId="77777777" w:rsidR="00D57A74" w:rsidRPr="006E09A1" w:rsidRDefault="00D57A74" w:rsidP="00BD1E98">
            <w:pPr>
              <w:pStyle w:val="TAL"/>
            </w:pPr>
            <w:r>
              <w:t>A set of key</w:t>
            </w:r>
            <w:r w:rsidRPr="00AF0474">
              <w:t xml:space="preserve">–value pairs </w:t>
            </w:r>
            <w:r>
              <w:t xml:space="preserve">for the sampled metrics </w:t>
            </w:r>
            <w:r w:rsidRPr="00AF0474">
              <w:t>associated with this QoE metric</w:t>
            </w:r>
            <w:r>
              <w:t xml:space="preserve"> sample.</w:t>
            </w:r>
          </w:p>
        </w:tc>
      </w:tr>
      <w:tr w:rsidR="00D57A74" w14:paraId="68E37023"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2BE0F" w14:textId="77777777" w:rsidR="00D57A74" w:rsidRDefault="00D57A74" w:rsidP="00BD1E98">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D21C37" w14:textId="77777777" w:rsidR="00D57A74" w:rsidRDefault="00D57A74" w:rsidP="00BD1E98">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150DC" w14:textId="77777777" w:rsidR="00D57A74" w:rsidRDefault="00D57A74" w:rsidP="00BD1E98">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7CA75" w14:textId="77777777" w:rsidR="00D57A74" w:rsidRDefault="00D57A74"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ECFBC"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F421FB" w14:textId="77777777" w:rsidR="00D57A74" w:rsidRDefault="00D57A74" w:rsidP="00BD1E98">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40C88D59" w14:textId="77777777" w:rsidR="00D57A74" w:rsidRDefault="00D57A74" w:rsidP="00BD1E98">
            <w:pPr>
              <w:pStyle w:val="TALcontinuation"/>
              <w:spacing w:before="60"/>
            </w:pPr>
            <w:r>
              <w:t>There shall be at most one instance of this property's value in the parent array.</w:t>
            </w:r>
          </w:p>
        </w:tc>
      </w:tr>
      <w:tr w:rsidR="00D57A74" w14:paraId="07929CB3"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1E2A0" w14:textId="77777777" w:rsidR="00D57A74" w:rsidRDefault="00D57A74" w:rsidP="00BD1E98">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01440" w14:textId="77777777" w:rsidR="00D57A74" w:rsidRDefault="00D57A74" w:rsidP="00BD1E98">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5CC77" w14:textId="77777777" w:rsidR="00D57A74" w:rsidRDefault="00D57A74" w:rsidP="00BD1E98">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1DCC2" w14:textId="77777777" w:rsidR="00D57A74" w:rsidRDefault="00D57A74" w:rsidP="00BD1E98">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BEA4C4"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3C614" w14:textId="77777777" w:rsidR="00D57A74" w:rsidRPr="00AF0474" w:rsidRDefault="00D57A74" w:rsidP="00BD1E98">
            <w:pPr>
              <w:pStyle w:val="TAL"/>
            </w:pPr>
            <w:r>
              <w:t xml:space="preserve">A value (of any type) associated with the metric indicated by </w:t>
            </w:r>
            <w:r w:rsidRPr="00AF0474">
              <w:rPr>
                <w:rStyle w:val="Code"/>
              </w:rPr>
              <w:t>key</w:t>
            </w:r>
            <w:r>
              <w:t>.</w:t>
            </w:r>
          </w:p>
        </w:tc>
      </w:tr>
    </w:tbl>
    <w:p w14:paraId="1E9231AE" w14:textId="77777777" w:rsidR="00D57A74" w:rsidRDefault="00D57A74" w:rsidP="00D57A74"/>
    <w:p w14:paraId="6988B1F5" w14:textId="77777777" w:rsidR="00D57A74" w:rsidRDefault="00D57A74" w:rsidP="00D57A74">
      <w:pPr>
        <w:pStyle w:val="Heading2"/>
      </w:pPr>
      <w:bookmarkStart w:id="2047" w:name="_Toc161839648"/>
      <w:r>
        <w:lastRenderedPageBreak/>
        <w:t>18.4</w:t>
      </w:r>
      <w:r>
        <w:tab/>
        <w:t>Consumption reporting event notifications</w:t>
      </w:r>
      <w:bookmarkEnd w:id="2047"/>
    </w:p>
    <w:p w14:paraId="3C1FE45D" w14:textId="77777777" w:rsidR="00D57A74" w:rsidRDefault="00D57A74" w:rsidP="00D57A74">
      <w:pPr>
        <w:pStyle w:val="Heading3"/>
      </w:pPr>
      <w:bookmarkStart w:id="2048" w:name="_Toc161839649"/>
      <w:r>
        <w:t>18.4.1</w:t>
      </w:r>
      <w:r>
        <w:tab/>
        <w:t>ConsumptionReportingUnitsCollection data type</w:t>
      </w:r>
      <w:bookmarkEnd w:id="2048"/>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049" w:name="_Toc161839650"/>
      <w:r>
        <w:t>18.4.2</w:t>
      </w:r>
      <w:r>
        <w:tab/>
        <w:t>ConsumptionReportingEvent data type</w:t>
      </w:r>
      <w:bookmarkEnd w:id="2049"/>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452A3231" w14:textId="77777777" w:rsidR="00D57A74" w:rsidRPr="00633D6C" w:rsidRDefault="00D57A74" w:rsidP="00D57A74">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57A74" w14:paraId="7FE81B3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D45232" w14:textId="77777777" w:rsidR="00D57A74" w:rsidRDefault="00D57A74" w:rsidP="00BD1E98">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62448C"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EC766A" w14:textId="77777777" w:rsidR="00D57A74" w:rsidRDefault="00D57A74" w:rsidP="00BD1E98">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087AC41" w14:textId="77777777" w:rsidR="00D57A74" w:rsidRDefault="00D57A74" w:rsidP="00BD1E98">
            <w:pPr>
              <w:pStyle w:val="TAH"/>
              <w:rPr>
                <w:lang w:val="en-US"/>
              </w:rPr>
            </w:pPr>
            <w:r>
              <w:rPr>
                <w:lang w:val="en-US"/>
              </w:rPr>
              <w:t>Description</w:t>
            </w:r>
          </w:p>
        </w:tc>
      </w:tr>
      <w:tr w:rsidR="00D57A74" w14:paraId="5241CD3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A0D5E" w14:textId="77777777" w:rsidR="00D57A74" w:rsidRPr="00BF796F" w:rsidRDefault="00D57A74" w:rsidP="00BD1E98">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F7BBB" w14:textId="77777777" w:rsidR="00D57A74" w:rsidRPr="00BF796F" w:rsidRDefault="00D57A74" w:rsidP="00BD1E98">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A91B1" w14:textId="77777777" w:rsidR="00D57A74" w:rsidRDefault="00D57A74" w:rsidP="00BD1E98">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42E90" w14:textId="77777777" w:rsidR="00D57A74" w:rsidRDefault="00D57A74" w:rsidP="00BD1E98">
            <w:pPr>
              <w:pStyle w:val="TAL"/>
            </w:pPr>
            <w:r>
              <w:t>One of the following:</w:t>
            </w:r>
          </w:p>
          <w:p w14:paraId="527AF625" w14:textId="77777777" w:rsidR="00D57A74" w:rsidRPr="008915B4" w:rsidRDefault="00D57A74" w:rsidP="00BD1E98">
            <w:pPr>
              <w:pStyle w:val="TALcontinuation"/>
              <w:spacing w:before="60"/>
            </w:pPr>
            <w:r>
              <w:t>-</w:t>
            </w:r>
            <w:r>
              <w:tab/>
            </w:r>
            <w:r>
              <w:rPr>
                <w:rStyle w:val="Code"/>
              </w:rPr>
              <w:t>INDIVIDUAL_SAMPLE</w:t>
            </w:r>
          </w:p>
        </w:tc>
      </w:tr>
      <w:tr w:rsidR="00D57A74" w14:paraId="6299A77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6BD8A2" w14:textId="77777777" w:rsidR="00D57A74" w:rsidRDefault="00D57A74" w:rsidP="00BD1E98">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628429" w14:textId="77777777" w:rsidR="00D57A74" w:rsidRDefault="00D57A74" w:rsidP="00BD1E98">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74F369"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AAC6CD" w14:textId="77777777" w:rsidR="00D57A74" w:rsidRDefault="00D57A74" w:rsidP="00BD1E98">
            <w:pPr>
              <w:pStyle w:val="TAL"/>
            </w:pPr>
            <w:r>
              <w:t>The date–time at which this consumption reporting unit began.</w:t>
            </w:r>
          </w:p>
        </w:tc>
      </w:tr>
      <w:tr w:rsidR="00D57A74" w14:paraId="5C3EDDD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BBAB3F" w14:textId="77777777" w:rsidR="00D57A74" w:rsidRDefault="00D57A74" w:rsidP="00BD1E98">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A5703F" w14:textId="77777777" w:rsidR="00D57A74" w:rsidRDefault="00D57A74" w:rsidP="00BD1E98">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CFEAFE"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76DE67" w14:textId="77777777" w:rsidR="00D57A74" w:rsidRDefault="00D57A74" w:rsidP="00BD1E98">
            <w:pPr>
              <w:pStyle w:val="TAL"/>
            </w:pPr>
            <w:r w:rsidRPr="00CF626B">
              <w:t>The identifier of the Provisioning Session to which this record pertains.</w:t>
            </w:r>
          </w:p>
        </w:tc>
      </w:tr>
      <w:tr w:rsidR="00D57A74" w14:paraId="2DC9B4B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D2A6A6" w14:textId="77777777" w:rsidR="00D57A74" w:rsidRDefault="00D57A74" w:rsidP="00BD1E98">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502B10" w14:textId="77777777" w:rsidR="00D57A74" w:rsidRDefault="00D57A74" w:rsidP="00BD1E98">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90C8ED"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8E3D7" w14:textId="77777777" w:rsidR="00D57A74" w:rsidRPr="00CF626B" w:rsidRDefault="00D57A74" w:rsidP="00BD1E98">
            <w:pPr>
              <w:pStyle w:val="TAL"/>
            </w:pPr>
            <w:r w:rsidRPr="00CF626B">
              <w:t>A value that uniquely identifies the media streaming session to which this record pertains.</w:t>
            </w:r>
          </w:p>
        </w:tc>
      </w:tr>
      <w:tr w:rsidR="00D57A74" w14:paraId="713CA4F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263223" w14:textId="77777777" w:rsidR="00D57A74" w:rsidRDefault="00D57A74" w:rsidP="00BD1E98">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5E2CE7" w14:textId="77777777" w:rsidR="00D57A74" w:rsidRDefault="00D57A74" w:rsidP="00BD1E98">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ED58A2"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6E19F8" w14:textId="77777777" w:rsidR="00D57A74" w:rsidRDefault="00D57A74" w:rsidP="00BD1E98">
            <w:pPr>
              <w:pStyle w:val="TAL"/>
            </w:pPr>
            <w:r w:rsidRPr="00CF626B">
              <w:t>GPSI of the requesting UE or a stable globally unique string identifying the requesting Media Session Handler.</w:t>
            </w:r>
          </w:p>
          <w:p w14:paraId="77E6EDC5" w14:textId="77777777" w:rsidR="00D57A74" w:rsidRPr="00CF626B" w:rsidRDefault="00D57A74" w:rsidP="00BD1E98">
            <w:pPr>
              <w:pStyle w:val="TALcontinuation"/>
              <w:spacing w:before="60"/>
            </w:pPr>
            <w:r w:rsidRPr="00CF626B">
              <w:t>Present only when exposure is permitted by the data exposure restrictions in force.</w:t>
            </w:r>
          </w:p>
        </w:tc>
      </w:tr>
      <w:tr w:rsidR="00D57A74" w14:paraId="1F2F2DA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925E0B" w14:textId="77777777" w:rsidR="00D57A74" w:rsidRDefault="00D57A74" w:rsidP="00BD1E98">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2EA7A3" w14:textId="77777777" w:rsidR="00D57A74" w:rsidRDefault="00D57A74" w:rsidP="00BD1E98">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E1D14F"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AD46" w14:textId="77777777" w:rsidR="00D57A74" w:rsidRPr="00CF626B" w:rsidRDefault="00D57A74" w:rsidP="00BD1E98">
            <w:pPr>
              <w:pStyle w:val="TAL"/>
            </w:pPr>
            <w:r w:rsidRPr="00F13DA1">
              <w:t>Identifying the Data Network of the M4 media streaming session.</w:t>
            </w:r>
          </w:p>
        </w:tc>
      </w:tr>
      <w:tr w:rsidR="00D57A74" w14:paraId="2DF8DED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FF6FD43" w14:textId="77777777" w:rsidR="00D57A74" w:rsidRDefault="00D57A74" w:rsidP="00BD1E98">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5EE9E0" w14:textId="77777777" w:rsidR="00D57A74" w:rsidRDefault="00D57A74" w:rsidP="00BD1E98">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3F1E00" w14:textId="77777777" w:rsidR="00D57A74" w:rsidRDefault="00D57A74" w:rsidP="00BD1E98">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EC7EE" w14:textId="77777777" w:rsidR="00D57A74" w:rsidRPr="00F13DA1" w:rsidRDefault="00D57A74" w:rsidP="00BD1E98">
            <w:pPr>
              <w:pStyle w:val="TAL"/>
            </w:pPr>
            <w:r w:rsidRPr="00F13DA1">
              <w:t>The S-NSSAI identifying the Network Slice of the M4 media streaming session.</w:t>
            </w:r>
          </w:p>
        </w:tc>
      </w:tr>
      <w:tr w:rsidR="00D57A74" w14:paraId="549CA0A1"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F8893E0" w14:textId="77777777" w:rsidR="00D57A74" w:rsidRDefault="00D57A74" w:rsidP="00BD1E98">
            <w:pPr>
              <w:pStyle w:val="TAL"/>
              <w:keepNext w:val="0"/>
              <w:rPr>
                <w:rStyle w:val="Code"/>
              </w:rPr>
            </w:pPr>
            <w:r>
              <w:rPr>
                <w:rStyle w:val="Code"/>
              </w:rPr>
              <w:lastRenderedPageBreak/>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59DC8B2" w14:textId="77777777" w:rsidR="00D57A74" w:rsidRDefault="00D57A74" w:rsidP="00BD1E98">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1294A14" w14:textId="77777777" w:rsidR="00D57A74" w:rsidRDefault="00D57A74" w:rsidP="00BD1E98">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80BAD04" w14:textId="77777777" w:rsidR="00D57A74" w:rsidRDefault="00D57A74" w:rsidP="00BD1E98">
            <w:pPr>
              <w:pStyle w:val="TAL"/>
            </w:pPr>
            <w:r w:rsidRPr="00C0275C">
              <w:t>The location</w:t>
            </w:r>
            <w:r>
              <w:t>(s)</w:t>
            </w:r>
            <w:r w:rsidRPr="00C0275C">
              <w:t xml:space="preserve"> of the UE when the data described by this record was sampled.</w:t>
            </w:r>
          </w:p>
          <w:p w14:paraId="22F964CC"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14:paraId="42A0DE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CB1503" w14:textId="77777777" w:rsidR="00D57A74" w:rsidRDefault="00D57A74" w:rsidP="00BD1E98">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1C35E" w14:textId="77777777" w:rsidR="00D57A74" w:rsidRDefault="00D57A74" w:rsidP="00BD1E98">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0DE97"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820D8" w14:textId="77777777" w:rsidR="00D57A74" w:rsidRPr="004A0C0E" w:rsidRDefault="00D57A74" w:rsidP="00BD1E98">
            <w:pPr>
              <w:pStyle w:val="TAL"/>
            </w:pPr>
            <w:r>
              <w:t>The duration of this consumption reporting unit.</w:t>
            </w:r>
          </w:p>
        </w:tc>
      </w:tr>
      <w:tr w:rsidR="00D57A74" w14:paraId="25D78DB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4766A" w14:textId="77777777" w:rsidR="00D57A74" w:rsidRDefault="00D57A74" w:rsidP="00BD1E98">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F8F7B" w14:textId="77777777" w:rsidR="00D57A74" w:rsidRDefault="00D57A74" w:rsidP="00BD1E98">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04CC2"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6D77AE" w14:textId="77777777" w:rsidR="00D57A74" w:rsidRDefault="00D57A74" w:rsidP="00BD1E98">
            <w:pPr>
              <w:pStyle w:val="TAL"/>
            </w:pPr>
            <w:r w:rsidRPr="00576358">
              <w:t xml:space="preserve">The endpoint address of the </w:t>
            </w:r>
            <w:r>
              <w:t>UE</w:t>
            </w:r>
            <w:r w:rsidRPr="00576358">
              <w:t xml:space="preserve"> </w:t>
            </w:r>
            <w:r>
              <w:t>that consumed</w:t>
            </w:r>
            <w:r w:rsidRPr="00576358">
              <w:t xml:space="preserve"> media.</w:t>
            </w:r>
          </w:p>
          <w:p w14:paraId="069539D0" w14:textId="77777777" w:rsidR="00D57A74" w:rsidRDefault="00D57A74" w:rsidP="00BD1E98">
            <w:pPr>
              <w:pStyle w:val="TALcontinuation"/>
              <w:spacing w:before="60"/>
            </w:pPr>
            <w:r>
              <w:t>Present only if access reporting is enabled in the Consumption Reporting Configuration.</w:t>
            </w:r>
          </w:p>
        </w:tc>
      </w:tr>
      <w:tr w:rsidR="00D57A74" w14:paraId="048B90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5A02B" w14:textId="77777777" w:rsidR="00D57A74" w:rsidRDefault="00D57A74" w:rsidP="00BD1E98">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E6BE9" w14:textId="77777777" w:rsidR="00D57A74" w:rsidRDefault="00D57A74" w:rsidP="00BD1E98">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E9EC3" w14:textId="77777777" w:rsidR="00D57A74" w:rsidRDefault="00D57A74" w:rsidP="00BD1E98">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5D85DF" w14:textId="77777777" w:rsidR="00D57A74" w:rsidRDefault="00D57A74" w:rsidP="00BD1E98">
            <w:pPr>
              <w:pStyle w:val="TAL"/>
            </w:pPr>
            <w:r w:rsidRPr="00576358">
              <w:t>The endpoint address of the 5GMS</w:t>
            </w:r>
            <w:r>
              <w:t> </w:t>
            </w:r>
            <w:r w:rsidRPr="00576358">
              <w:t>AS from which media was consumed.</w:t>
            </w:r>
          </w:p>
          <w:p w14:paraId="1DE56620" w14:textId="77777777" w:rsidR="00D57A74" w:rsidRDefault="00D57A74" w:rsidP="00BD1E98">
            <w:pPr>
              <w:pStyle w:val="TALcontinuation"/>
              <w:spacing w:before="60"/>
            </w:pPr>
            <w:r>
              <w:t>Present only if access reporting is enabled in the Consumption Reporting Configuration.</w:t>
            </w:r>
          </w:p>
        </w:tc>
      </w:tr>
      <w:tr w:rsidR="00D57A74" w14:paraId="5EE612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9AAAF" w14:textId="77777777" w:rsidR="00D57A74" w:rsidRDefault="00D57A74" w:rsidP="00BD1E98">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5E7B2" w14:textId="77777777" w:rsidR="00D57A74" w:rsidRDefault="00D57A74" w:rsidP="00BD1E98">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675B4"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AE2C4B" w14:textId="77777777" w:rsidR="00D57A74" w:rsidRPr="00576358" w:rsidRDefault="00D57A74" w:rsidP="00BD1E98">
            <w:pPr>
              <w:pStyle w:val="TAL"/>
            </w:pPr>
            <w:r w:rsidRPr="00576358">
              <w:t>The Media Player Entry URL to which this consumption reporting unit pertains.</w:t>
            </w:r>
          </w:p>
        </w:tc>
      </w:tr>
      <w:tr w:rsidR="00D57A74" w14:paraId="3A9E65F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EDD7A" w14:textId="77777777" w:rsidR="00D57A74" w:rsidRDefault="00D57A74" w:rsidP="00BD1E98">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374F9" w14:textId="77777777" w:rsidR="00D57A74" w:rsidRDefault="00D57A74" w:rsidP="00BD1E98">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FB64A0" w14:textId="77777777" w:rsidR="00D57A74" w:rsidRDefault="00D57A74" w:rsidP="00BD1E98">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024BE" w14:textId="77777777" w:rsidR="00D57A74" w:rsidRPr="00576358" w:rsidRDefault="00D57A74" w:rsidP="00BD1E98">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69BA7F82" w14:textId="77777777" w:rsidR="00D57A74" w:rsidRDefault="00D57A74" w:rsidP="00D57A74"/>
    <w:p w14:paraId="32BA82B5" w14:textId="77777777" w:rsidR="00D57A74" w:rsidRDefault="00D57A74" w:rsidP="00D57A74">
      <w:pPr>
        <w:pStyle w:val="Heading2"/>
      </w:pPr>
      <w:bookmarkStart w:id="2050" w:name="_Toc161839651"/>
      <w:r>
        <w:lastRenderedPageBreak/>
        <w:t>18.5</w:t>
      </w:r>
      <w:r>
        <w:tab/>
        <w:t>Network Assistance invocation event notifications</w:t>
      </w:r>
      <w:bookmarkEnd w:id="2050"/>
    </w:p>
    <w:p w14:paraId="3835237C" w14:textId="77777777" w:rsidR="00D57A74" w:rsidRDefault="00D57A74" w:rsidP="00D57A74">
      <w:pPr>
        <w:pStyle w:val="Heading3"/>
      </w:pPr>
      <w:bookmarkStart w:id="2051" w:name="_Toc161839652"/>
      <w:r>
        <w:t>18.5.1</w:t>
      </w:r>
      <w:r>
        <w:tab/>
        <w:t>NetworkAssistanceInvocationsCollection data type</w:t>
      </w:r>
      <w:bookmarkEnd w:id="2051"/>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052" w:name="_Toc161839653"/>
      <w:r>
        <w:lastRenderedPageBreak/>
        <w:t>18.5.2</w:t>
      </w:r>
      <w:r>
        <w:tab/>
        <w:t>NetworkAssistanceInvocationEvent data type</w:t>
      </w:r>
      <w:bookmarkEnd w:id="2052"/>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6D3DC305" w14:textId="77777777" w:rsidR="00D57A74" w:rsidRPr="00633D6C" w:rsidRDefault="00D57A74" w:rsidP="00D57A74">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57A74" w14:paraId="2BAEBF16" w14:textId="77777777" w:rsidTr="00BD1E98">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56F7B71"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0DF9C28"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7678FC"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50C15D8" w14:textId="77777777" w:rsidR="00D57A74" w:rsidRDefault="00D57A74" w:rsidP="00BD1E98">
            <w:pPr>
              <w:pStyle w:val="TAH"/>
              <w:rPr>
                <w:lang w:val="en-US"/>
              </w:rPr>
            </w:pPr>
            <w:r>
              <w:rPr>
                <w:lang w:val="en-US"/>
              </w:rPr>
              <w:t>Description</w:t>
            </w:r>
          </w:p>
        </w:tc>
      </w:tr>
      <w:tr w:rsidR="00D57A74" w14:paraId="23EF33C0"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E56AA2"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38B92C"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248B2D"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FC0E0C" w14:textId="77777777" w:rsidR="00D57A74" w:rsidRDefault="00D57A74" w:rsidP="00BD1E98">
            <w:pPr>
              <w:pStyle w:val="TAL"/>
            </w:pPr>
            <w:r>
              <w:t>One of the following:</w:t>
            </w:r>
          </w:p>
          <w:p w14:paraId="7CB3ADE2" w14:textId="77777777" w:rsidR="00D57A74" w:rsidRDefault="00D57A74" w:rsidP="00BD1E98">
            <w:pPr>
              <w:pStyle w:val="TALcontinuation"/>
              <w:spacing w:before="60"/>
            </w:pPr>
            <w:r>
              <w:t>-</w:t>
            </w:r>
            <w:r>
              <w:tab/>
            </w:r>
            <w:r>
              <w:rPr>
                <w:rStyle w:val="Code"/>
              </w:rPr>
              <w:t>INDIVIDUAL_SAMPLE</w:t>
            </w:r>
          </w:p>
          <w:p w14:paraId="1422BAE7" w14:textId="77777777" w:rsidR="00D57A74" w:rsidRDefault="00D57A74" w:rsidP="00BD1E98">
            <w:pPr>
              <w:pStyle w:val="TALcontinuation"/>
              <w:spacing w:before="60"/>
            </w:pPr>
            <w:r>
              <w:t>-</w:t>
            </w:r>
            <w:r>
              <w:tab/>
            </w:r>
            <w:r w:rsidRPr="00B205D3">
              <w:rPr>
                <w:rStyle w:val="Code"/>
              </w:rPr>
              <w:t>SUMMARY_MEAN</w:t>
            </w:r>
          </w:p>
          <w:p w14:paraId="1368F6E1" w14:textId="77777777" w:rsidR="00D57A74" w:rsidRDefault="00D57A74" w:rsidP="00BD1E98">
            <w:pPr>
              <w:pStyle w:val="TALcontinuation"/>
              <w:spacing w:before="60"/>
            </w:pPr>
            <w:r>
              <w:t>-</w:t>
            </w:r>
            <w:r>
              <w:tab/>
            </w:r>
            <w:r w:rsidRPr="00B205D3">
              <w:rPr>
                <w:rStyle w:val="Code"/>
              </w:rPr>
              <w:t>SUMMARY_MINIMMUM</w:t>
            </w:r>
          </w:p>
          <w:p w14:paraId="3CD3C9BD" w14:textId="77777777" w:rsidR="00D57A74" w:rsidRPr="00D457F2" w:rsidRDefault="00D57A74" w:rsidP="00BD1E98">
            <w:pPr>
              <w:pStyle w:val="TALcontinuation"/>
              <w:spacing w:before="60"/>
            </w:pPr>
            <w:r>
              <w:t>-</w:t>
            </w:r>
            <w:r>
              <w:tab/>
            </w:r>
            <w:r w:rsidRPr="00B205D3">
              <w:rPr>
                <w:rStyle w:val="Code"/>
              </w:rPr>
              <w:t>SUMMARY_MAXIMUM</w:t>
            </w:r>
          </w:p>
        </w:tc>
      </w:tr>
      <w:tr w:rsidR="00D57A74" w14:paraId="06E2362A"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A1094B"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EE5317"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F69930"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5F756A" w14:textId="77777777" w:rsidR="00D57A74" w:rsidRDefault="00D57A74" w:rsidP="00BD1E98">
            <w:pPr>
              <w:pStyle w:val="TAL"/>
            </w:pPr>
            <w:r>
              <w:t>For individual records, the date–time at which Network Assistance was invoked by the Media Session Handler.</w:t>
            </w:r>
          </w:p>
          <w:p w14:paraId="6B285F70" w14:textId="77777777" w:rsidR="00D57A74" w:rsidRDefault="00D57A74" w:rsidP="00BD1E98">
            <w:pPr>
              <w:pStyle w:val="TALcontinuation"/>
              <w:spacing w:before="60"/>
            </w:pPr>
            <w:r>
              <w:t>Otherwise, the date–time at which the summary record was generated by the Data Collection AF instantiated in the 5GMS AF.</w:t>
            </w:r>
          </w:p>
        </w:tc>
      </w:tr>
      <w:tr w:rsidR="00D57A74" w14:paraId="1C34B185"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4A115"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E46277"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A26625"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5571C" w14:textId="77777777" w:rsidR="00D57A74" w:rsidRDefault="00D57A74" w:rsidP="00BD1E98">
            <w:pPr>
              <w:pStyle w:val="TAL"/>
            </w:pPr>
            <w:r w:rsidRPr="00CF626B">
              <w:t>The identifier of the Provisioning Session to which this record pertains.</w:t>
            </w:r>
          </w:p>
          <w:p w14:paraId="685B9374" w14:textId="77777777" w:rsidR="00D57A74"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rsidRPr="00CF626B" w14:paraId="278380B9"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8AEFC5"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1D11BC"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3E49D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39034" w14:textId="77777777" w:rsidR="00D57A74" w:rsidRDefault="00D57A74" w:rsidP="00BD1E98">
            <w:pPr>
              <w:pStyle w:val="TAL"/>
            </w:pPr>
            <w:r w:rsidRPr="00CF626B">
              <w:t>A value that uniquely identifies the media streaming session to which this record pertains.</w:t>
            </w:r>
          </w:p>
          <w:p w14:paraId="00DFDF3B"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w:t>
            </w:r>
          </w:p>
        </w:tc>
      </w:tr>
      <w:tr w:rsidR="00D57A74" w:rsidRPr="00CF626B" w14:paraId="7125CB43"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EE0C13"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523C90"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EA21BB"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CA5FF" w14:textId="77777777" w:rsidR="00D57A74" w:rsidRDefault="00D57A74" w:rsidP="00BD1E98">
            <w:pPr>
              <w:pStyle w:val="TAL"/>
            </w:pPr>
            <w:r w:rsidRPr="00CF626B">
              <w:t>GPSI of the requesting UE or a stable globally unique string identifying the requesting Media Session Handler.</w:t>
            </w:r>
          </w:p>
          <w:p w14:paraId="45192824" w14:textId="77777777" w:rsidR="00D57A74" w:rsidRPr="00CF626B" w:rsidRDefault="00D57A74" w:rsidP="00BD1E98">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57A74" w:rsidRPr="00CF626B" w14:paraId="68ECEE2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F3AF8B" w14:textId="77777777" w:rsidR="00D57A74" w:rsidRDefault="00D57A74" w:rsidP="00BD1E98">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A2380C"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CE1F3"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50CF5" w14:textId="77777777" w:rsidR="00D57A74" w:rsidRDefault="00D57A74" w:rsidP="00BD1E98">
            <w:pPr>
              <w:pStyle w:val="TAL"/>
            </w:pPr>
            <w:r w:rsidRPr="00F13DA1">
              <w:t>Identifying the Data Network of the M4 media streaming session.</w:t>
            </w:r>
          </w:p>
          <w:p w14:paraId="214ED924" w14:textId="77777777" w:rsidR="00D57A74" w:rsidRPr="00CF626B"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rsidRPr="00F13DA1" w14:paraId="57659C59"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793139"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62367E"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15100"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1D1C95" w14:textId="77777777" w:rsidR="00D57A74" w:rsidRDefault="00D57A74" w:rsidP="00BD1E98">
            <w:pPr>
              <w:pStyle w:val="TAL"/>
            </w:pPr>
            <w:r w:rsidRPr="00F13DA1">
              <w:t>The S-NSSAI identifying the Network Slice of the M4 media streaming session.</w:t>
            </w:r>
          </w:p>
          <w:p w14:paraId="46DE40B8" w14:textId="77777777" w:rsidR="00D57A74" w:rsidRPr="00F13DA1" w:rsidRDefault="00D57A74" w:rsidP="00BD1E98">
            <w:pPr>
              <w:pStyle w:val="TALcontinuation"/>
              <w:spacing w:before="60"/>
            </w:pPr>
            <w:r w:rsidRPr="00F13DA1">
              <w:t xml:space="preserve">Present only for individual data sample </w:t>
            </w:r>
            <w:r w:rsidRPr="00CF626B">
              <w:rPr>
                <w:rStyle w:val="Code"/>
              </w:rPr>
              <w:t>recordType</w:t>
            </w:r>
            <w:r w:rsidRPr="00F13DA1">
              <w:t>.</w:t>
            </w:r>
          </w:p>
        </w:tc>
      </w:tr>
      <w:tr w:rsidR="00D57A74" w:rsidRPr="00F13DA1" w14:paraId="2F9AC3DE" w14:textId="77777777" w:rsidTr="00BD1E98">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02BE370"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EC1291C"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35306E4"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33C2C00" w14:textId="77777777" w:rsidR="00D57A74" w:rsidRDefault="00D57A74" w:rsidP="00BD1E98">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0670C74F" w14:textId="77777777" w:rsidR="00D57A74" w:rsidRPr="00F13DA1"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rsidRPr="00C0275C" w14:paraId="2192DC26" w14:textId="77777777" w:rsidTr="00BD1E98">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F58EEE4" w14:textId="77777777" w:rsidR="00D57A74" w:rsidRDefault="00D57A74" w:rsidP="00BD1E98">
            <w:pPr>
              <w:pStyle w:val="TAL"/>
              <w:rPr>
                <w:rStyle w:val="Code"/>
              </w:rPr>
            </w:pPr>
            <w:r>
              <w:rPr>
                <w:rStyle w:val="Code"/>
              </w:rPr>
              <w:lastRenderedPageBreak/>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D19976" w14:textId="77777777" w:rsidR="00D57A74" w:rsidRDefault="00D57A74" w:rsidP="00BD1E98">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0F92EA5" w14:textId="77777777" w:rsidR="00D57A74" w:rsidRDefault="00D57A74" w:rsidP="00BD1E98">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27F1D46" w14:textId="77777777" w:rsidR="00D57A74" w:rsidRPr="00C0275C" w:rsidRDefault="00D57A74" w:rsidP="00BD1E98">
            <w:pPr>
              <w:pStyle w:val="TAL"/>
            </w:pPr>
            <w:r w:rsidRPr="00D457F2">
              <w:t>The type of Network Assistance solicited by the Media Session Handler</w:t>
            </w:r>
            <w:r>
              <w:t xml:space="preserve"> (see table 18.5.2</w:t>
            </w:r>
            <w:r>
              <w:noBreakHyphen/>
              <w:t>2).</w:t>
            </w:r>
          </w:p>
        </w:tc>
      </w:tr>
      <w:tr w:rsidR="00D57A74" w:rsidRPr="00C0275C" w14:paraId="34F5E108"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A146FDB" w14:textId="77777777" w:rsidR="00D57A74" w:rsidRDefault="00D57A74"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13D411" w14:textId="77777777" w:rsidR="00D57A74" w:rsidRDefault="00D57A74"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BB49CC"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0AE4BC" w14:textId="77777777" w:rsidR="00D57A74" w:rsidRPr="00D457F2" w:rsidRDefault="00D57A74" w:rsidP="00BD1E98">
            <w:pPr>
              <w:pStyle w:val="TAL"/>
            </w:pPr>
            <w:r>
              <w:t>Identifying the Policy Template (if any) referenced by the Media Session Handler in the parent Network Assistance Session.</w:t>
            </w:r>
          </w:p>
        </w:tc>
      </w:tr>
      <w:tr w:rsidR="00D57A74" w:rsidRPr="00C0275C" w14:paraId="0CB5D3E1"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C6B67D" w14:textId="77777777" w:rsidR="00D57A74" w:rsidRDefault="00D57A74"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53B74B" w14:textId="77777777" w:rsidR="00D57A74" w:rsidRDefault="00D57A74"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BA8F1"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CE038" w14:textId="77777777" w:rsidR="00D57A74" w:rsidRDefault="00D57A74" w:rsidP="00BD1E98">
            <w:pPr>
              <w:pStyle w:val="TAL"/>
            </w:pPr>
            <w:r>
              <w:t>If present, a set of one or more Service Data Flow Descriptions (see clause 6.4.3.1) to which the Network Assistance session has been applied.</w:t>
            </w:r>
          </w:p>
          <w:p w14:paraId="1CB2A6CD" w14:textId="77777777" w:rsidR="00D57A74" w:rsidRPr="00570346" w:rsidRDefault="00D57A74" w:rsidP="00BD1E98">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57A74" w:rsidRPr="00C0275C" w14:paraId="0688081A"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8E0434" w14:textId="77777777" w:rsidR="00D57A74" w:rsidRDefault="00D57A74"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4411D7" w14:textId="77777777" w:rsidR="00D57A74" w:rsidRDefault="00D57A74"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6D1B81"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C4F8C3" w14:textId="0DFD84DF" w:rsidR="00D57A74" w:rsidRDefault="00D57A74" w:rsidP="00BD1E98">
            <w:pPr>
              <w:pStyle w:val="TAL"/>
            </w:pPr>
            <w:r>
              <w:t>The network QoS parameters (if any) requested by the Media Session Handler from the 5GMS AF in the parent Network Assistance Session or from the RAN (see clause </w:t>
            </w:r>
            <w:r w:rsidR="00490A2E" w:rsidRPr="00490A2E">
              <w:t>6.4.3.13</w:t>
            </w:r>
            <w:r>
              <w:t>)</w:t>
            </w:r>
            <w:r w:rsidRPr="001F2122">
              <w:t>.</w:t>
            </w:r>
          </w:p>
        </w:tc>
      </w:tr>
      <w:tr w:rsidR="00D57A74" w:rsidRPr="00C0275C" w14:paraId="14B1F2A7" w14:textId="77777777" w:rsidTr="00BD1E9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AB9291" w14:textId="77777777" w:rsidR="00D57A74" w:rsidRDefault="00D57A74" w:rsidP="00BD1E98">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22A0F3" w14:textId="77777777" w:rsidR="00D57A74"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56B6B"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76E813" w14:textId="77777777" w:rsidR="00D57A74" w:rsidRDefault="00D57A74" w:rsidP="00BD1E98">
            <w:pPr>
              <w:pStyle w:val="TAL"/>
            </w:pPr>
            <w:r>
              <w:t>The network QoS parameters (if any) recommended to the Media Session Handler by the 5GMS AF in the parent Network Assistance Session or by the RAN.</w:t>
            </w:r>
          </w:p>
        </w:tc>
      </w:tr>
      <w:tr w:rsidR="00D57A74" w:rsidRPr="00C0275C" w14:paraId="0CE6B3FE"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B6AAAB" w14:textId="77777777" w:rsidR="00D57A74" w:rsidRDefault="00D57A74"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BE05DD" w14:textId="77777777" w:rsidR="00D57A74" w:rsidRDefault="00D57A74" w:rsidP="00BD1E98">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F3BB69"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6999F6"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446515" w14:textId="77777777" w:rsidR="00D57A74" w:rsidRDefault="00D57A74" w:rsidP="00BD1E98">
            <w:pPr>
              <w:pStyle w:val="TAL"/>
            </w:pPr>
            <w:r>
              <w:t>The maximum recommended bit rate.</w:t>
            </w:r>
          </w:p>
        </w:tc>
      </w:tr>
      <w:tr w:rsidR="00D57A74" w:rsidRPr="00C0275C" w14:paraId="44E8CAF7" w14:textId="77777777" w:rsidTr="00BD1E98">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3D731" w14:textId="77777777" w:rsidR="00D57A74" w:rsidRDefault="00D57A74" w:rsidP="00BD1E98">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B323F5" w14:textId="77777777" w:rsidR="00D57A74" w:rsidRDefault="00D57A74" w:rsidP="00BD1E98">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772778"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23303"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DBBCD9" w14:textId="77777777" w:rsidR="00D57A74" w:rsidRDefault="00D57A74" w:rsidP="00BD1E98">
            <w:pPr>
              <w:pStyle w:val="TAL"/>
            </w:pPr>
            <w:r>
              <w:t>The minimum recommended bit rate.</w:t>
            </w:r>
          </w:p>
        </w:tc>
      </w:tr>
    </w:tbl>
    <w:p w14:paraId="31BF4291" w14:textId="77777777" w:rsidR="00D57A74" w:rsidRDefault="00D57A74" w:rsidP="00D57A74"/>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053" w:name="_Toc161839654"/>
      <w:r>
        <w:lastRenderedPageBreak/>
        <w:t>18.6</w:t>
      </w:r>
      <w:r>
        <w:tab/>
        <w:t>Dynamic policy invocation event notifications</w:t>
      </w:r>
      <w:bookmarkEnd w:id="2053"/>
    </w:p>
    <w:p w14:paraId="6F1DA402" w14:textId="77777777" w:rsidR="00D57A74" w:rsidRDefault="00D57A74" w:rsidP="00D57A74">
      <w:pPr>
        <w:pStyle w:val="Heading3"/>
      </w:pPr>
      <w:bookmarkStart w:id="2054" w:name="_Toc161839655"/>
      <w:r>
        <w:t>18.6.1</w:t>
      </w:r>
      <w:r>
        <w:tab/>
        <w:t>DynamicPolicyInvocationsCollection data type</w:t>
      </w:r>
      <w:bookmarkEnd w:id="2054"/>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055" w:name="_Toc161839656"/>
      <w:r>
        <w:t>18.6.2</w:t>
      </w:r>
      <w:r>
        <w:tab/>
        <w:t>DynamicPolicyInvocationEvent data type</w:t>
      </w:r>
      <w:bookmarkEnd w:id="2055"/>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43CE248D" w14:textId="77777777" w:rsidR="00D57A74" w:rsidRPr="00633D6C" w:rsidRDefault="00D57A74" w:rsidP="00D57A74">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57A74" w14:paraId="02AB7FE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65D0219"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2660DC"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5EA15A"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60D3D6" w14:textId="77777777" w:rsidR="00D57A74" w:rsidRDefault="00D57A74" w:rsidP="00BD1E98">
            <w:pPr>
              <w:pStyle w:val="TAH"/>
              <w:rPr>
                <w:lang w:val="en-US"/>
              </w:rPr>
            </w:pPr>
            <w:r>
              <w:rPr>
                <w:lang w:val="en-US"/>
              </w:rPr>
              <w:t>Description</w:t>
            </w:r>
          </w:p>
        </w:tc>
      </w:tr>
      <w:tr w:rsidR="00D57A74" w14:paraId="33CAF3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77002"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70A617"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A09505"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8EC8" w14:textId="77777777" w:rsidR="00D57A74" w:rsidRDefault="00D57A74" w:rsidP="00BD1E98">
            <w:pPr>
              <w:pStyle w:val="TAL"/>
            </w:pPr>
            <w:r>
              <w:t>One of the following:</w:t>
            </w:r>
          </w:p>
          <w:p w14:paraId="114F8C6D" w14:textId="77777777" w:rsidR="00D57A74" w:rsidRPr="00D457F2" w:rsidRDefault="00D57A74" w:rsidP="00BD1E98">
            <w:pPr>
              <w:pStyle w:val="TALcontinuation"/>
              <w:spacing w:before="60"/>
            </w:pPr>
            <w:r>
              <w:t>-</w:t>
            </w:r>
            <w:r>
              <w:tab/>
            </w:r>
            <w:r>
              <w:rPr>
                <w:rStyle w:val="Code"/>
              </w:rPr>
              <w:t>INDIVIDUAL_SAMPLE</w:t>
            </w:r>
          </w:p>
        </w:tc>
      </w:tr>
      <w:tr w:rsidR="00D57A74" w14:paraId="556DBB1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FC01F9"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E45624"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C9951F"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6A8B46" w14:textId="77777777" w:rsidR="00D57A74" w:rsidRDefault="00D57A74" w:rsidP="00BD1E98">
            <w:pPr>
              <w:pStyle w:val="TAL"/>
            </w:pPr>
            <w:r>
              <w:t>The date–time at which the dynamic policy was invoked by the Media Session Handler.</w:t>
            </w:r>
          </w:p>
        </w:tc>
      </w:tr>
      <w:tr w:rsidR="00D57A74" w14:paraId="78D7F3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AE75AE"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E593BD"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61997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A5CD4" w14:textId="77777777" w:rsidR="00D57A74" w:rsidRDefault="00D57A74" w:rsidP="00BD1E98">
            <w:pPr>
              <w:pStyle w:val="TAL"/>
            </w:pPr>
            <w:r w:rsidRPr="00CF626B">
              <w:t>The identifier of the Provisioning Session to which this record pertains.</w:t>
            </w:r>
          </w:p>
        </w:tc>
      </w:tr>
      <w:tr w:rsidR="00D57A74" w:rsidRPr="00CF626B" w14:paraId="4CC6B6B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FED11"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265BA5"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996CB2B"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FCFEC5" w14:textId="77777777" w:rsidR="00D57A74" w:rsidRPr="00CF626B" w:rsidRDefault="00D57A74" w:rsidP="00BD1E98">
            <w:pPr>
              <w:pStyle w:val="TAL"/>
            </w:pPr>
            <w:r w:rsidRPr="00CF626B">
              <w:t>A value that uniquely identifies the media streaming session to which this record pertains.</w:t>
            </w:r>
          </w:p>
        </w:tc>
      </w:tr>
      <w:tr w:rsidR="00D57A74" w:rsidRPr="00CF626B" w14:paraId="705F13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5C5A93"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0BC046"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DC1579"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086D7" w14:textId="77777777" w:rsidR="00D57A74" w:rsidRDefault="00D57A74" w:rsidP="00BD1E98">
            <w:pPr>
              <w:pStyle w:val="TAL"/>
            </w:pPr>
            <w:r w:rsidRPr="00CF626B">
              <w:t>GPSI of the requesting UE or a stable globally unique string identifying the requesting Media Session Handler.</w:t>
            </w:r>
          </w:p>
          <w:p w14:paraId="7BB1D5AC" w14:textId="77777777" w:rsidR="00D57A74" w:rsidRPr="000839D2" w:rsidRDefault="00D57A74" w:rsidP="00BD1E98">
            <w:pPr>
              <w:pStyle w:val="TALcontinuation"/>
              <w:spacing w:before="60"/>
            </w:pPr>
            <w:r>
              <w:t>Present only when exposure is permitted by the data exposure restrictions in force.</w:t>
            </w:r>
          </w:p>
        </w:tc>
      </w:tr>
      <w:tr w:rsidR="00D57A74" w:rsidRPr="00CF626B" w14:paraId="2DAB63E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6BE02D" w14:textId="77777777" w:rsidR="00D57A74" w:rsidRDefault="00D57A74" w:rsidP="00BD1E98">
            <w:pPr>
              <w:pStyle w:val="TAL"/>
              <w:keepNext w:val="0"/>
              <w:rPr>
                <w:rStyle w:val="Code"/>
              </w:rPr>
            </w:pPr>
            <w:r>
              <w:rPr>
                <w:rStyle w:val="Code"/>
              </w:rPr>
              <w:lastRenderedPageBreak/>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83E634"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33A26"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7A94CD" w14:textId="77777777" w:rsidR="00D57A74" w:rsidRPr="00CF626B" w:rsidRDefault="00D57A74" w:rsidP="00BD1E98">
            <w:pPr>
              <w:pStyle w:val="TAL"/>
            </w:pPr>
            <w:r w:rsidRPr="00F13DA1">
              <w:t>Identifying the Data Network of the M4 media streaming session.</w:t>
            </w:r>
          </w:p>
        </w:tc>
      </w:tr>
      <w:tr w:rsidR="00D57A74" w:rsidRPr="00F13DA1" w14:paraId="230AEB2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235554"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8D3FE6"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ED91FD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A83BCC" w14:textId="77777777" w:rsidR="00D57A74" w:rsidRPr="00F13DA1" w:rsidRDefault="00D57A74" w:rsidP="00BD1E98">
            <w:pPr>
              <w:pStyle w:val="TAL"/>
            </w:pPr>
            <w:r w:rsidRPr="00F13DA1">
              <w:t>The S-NSSAI identifying the Network Slice of the M4 media streaming session.</w:t>
            </w:r>
          </w:p>
        </w:tc>
      </w:tr>
      <w:tr w:rsidR="00D57A74" w:rsidRPr="00F13DA1" w14:paraId="79FA56F2"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4EB5216"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2B914ED"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1647030"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55309BBC" w14:textId="77777777" w:rsidR="00D57A74" w:rsidRDefault="00D57A74" w:rsidP="00BD1E98">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4D351EA"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rsidRPr="00C0275C" w14:paraId="12EE226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730F" w14:textId="77777777" w:rsidR="00D57A74" w:rsidRDefault="00D57A74" w:rsidP="00BD1E98">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D8C4B8" w14:textId="77777777" w:rsidR="00D57A74" w:rsidRDefault="00D57A74" w:rsidP="00BD1E98">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F7826"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B11136" w14:textId="77777777" w:rsidR="00D57A74" w:rsidRPr="00D457F2" w:rsidRDefault="00D57A74" w:rsidP="00BD1E98">
            <w:pPr>
              <w:pStyle w:val="TAL"/>
            </w:pPr>
            <w:r>
              <w:t>Identifying the Policy Template instantiated by the Media Session Handler.</w:t>
            </w:r>
          </w:p>
        </w:tc>
      </w:tr>
      <w:tr w:rsidR="00D57A74" w:rsidRPr="00C0275C" w14:paraId="07E7F0D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B9952" w14:textId="77777777" w:rsidR="00D57A74" w:rsidRDefault="00D57A74" w:rsidP="00BD1E98">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25C3F1" w14:textId="77777777" w:rsidR="00D57A74" w:rsidRDefault="00D57A74" w:rsidP="00BD1E98">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DAD6A3"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8D5C6" w14:textId="77777777" w:rsidR="00D57A74" w:rsidRDefault="00D57A74" w:rsidP="00BD1E98">
            <w:pPr>
              <w:pStyle w:val="TAL"/>
            </w:pPr>
            <w:r>
              <w:t>If present, a set of one or more Service Data Flow Descriptions (see clause 6.4.3.1) to which the dynamic policy has been applied.</w:t>
            </w:r>
          </w:p>
          <w:p w14:paraId="27DDED5E" w14:textId="77777777" w:rsidR="00D57A74" w:rsidRPr="00570346" w:rsidRDefault="00D57A74" w:rsidP="00BD1E98">
            <w:pPr>
              <w:pStyle w:val="TALcontinuation"/>
              <w:spacing w:before="60"/>
            </w:pPr>
            <w:r w:rsidRPr="00C0275C">
              <w:t>Present only when exposure is permitted by the data exposure restrictions in force.</w:t>
            </w:r>
          </w:p>
        </w:tc>
      </w:tr>
      <w:tr w:rsidR="00D57A74" w:rsidRPr="00C0275C" w14:paraId="5E1BEB5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00D39" w14:textId="77777777" w:rsidR="00D57A74" w:rsidRDefault="00D57A74" w:rsidP="00BD1E98">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D833B9" w14:textId="77777777" w:rsidR="00D57A74" w:rsidRDefault="00D57A74" w:rsidP="00BD1E98">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452F40"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328B6E" w14:textId="50888909" w:rsidR="00D57A74" w:rsidRDefault="00D57A74" w:rsidP="00BD1E98">
            <w:pPr>
              <w:pStyle w:val="TAL"/>
            </w:pPr>
            <w:r>
              <w:t>The network QoS parameters (if any) requested by the Media Session Handler when instantiating the Policy Template (see clause </w:t>
            </w:r>
            <w:r w:rsidR="00490A2E" w:rsidRPr="00490A2E">
              <w:t>6.4.3.13</w:t>
            </w:r>
            <w:r>
              <w:t>)</w:t>
            </w:r>
            <w:r w:rsidRPr="001F2122">
              <w:t>.</w:t>
            </w:r>
          </w:p>
        </w:tc>
      </w:tr>
      <w:tr w:rsidR="00D57A74" w:rsidRPr="00C0275C" w14:paraId="1A86016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0C737" w14:textId="77777777" w:rsidR="00D57A74" w:rsidRDefault="00D57A74" w:rsidP="00BD1E98">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77BEC" w14:textId="77777777" w:rsidR="00D57A74"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9D8C9"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EE7EDF" w14:textId="77777777" w:rsidR="00D57A74" w:rsidRDefault="00D57A74" w:rsidP="00BD1E98">
            <w:pPr>
              <w:pStyle w:val="TAL"/>
            </w:pPr>
            <w:r>
              <w:t>The policy enforcement method indicated by the 5GMS AF.</w:t>
            </w:r>
          </w:p>
        </w:tc>
      </w:tr>
      <w:tr w:rsidR="00D57A74" w:rsidRPr="00C0275C" w14:paraId="73432A9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0EF2A" w14:textId="77777777" w:rsidR="00D57A74" w:rsidRDefault="00D57A74" w:rsidP="00BD1E98">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13E5D1" w14:textId="77777777" w:rsidR="00D57A74" w:rsidRDefault="00D57A74" w:rsidP="00BD1E98">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644850"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36E02F" w14:textId="77777777" w:rsidR="00D57A74" w:rsidRDefault="00D57A74" w:rsidP="00BD1E98">
            <w:pPr>
              <w:pStyle w:val="TAL"/>
            </w:pPr>
            <w:r>
              <w:t>The enforcement bit rate indicated by the 5GMS AF.</w:t>
            </w:r>
          </w:p>
        </w:tc>
      </w:tr>
    </w:tbl>
    <w:p w14:paraId="72C6A412" w14:textId="77777777" w:rsidR="00D57A74" w:rsidRDefault="00D57A74" w:rsidP="00D57A74"/>
    <w:p w14:paraId="49913B0D" w14:textId="77777777" w:rsidR="00D57A74" w:rsidRDefault="00D57A74" w:rsidP="00D57A74">
      <w:pPr>
        <w:pStyle w:val="Heading2"/>
      </w:pPr>
      <w:bookmarkStart w:id="2056" w:name="_Toc161839657"/>
      <w:r>
        <w:t>18.7</w:t>
      </w:r>
      <w:r>
        <w:tab/>
        <w:t>Media streaming access event notifications</w:t>
      </w:r>
      <w:bookmarkEnd w:id="2056"/>
    </w:p>
    <w:p w14:paraId="63934CF1" w14:textId="77777777" w:rsidR="00D57A74" w:rsidRDefault="00D57A74" w:rsidP="00D57A74">
      <w:pPr>
        <w:pStyle w:val="Heading3"/>
      </w:pPr>
      <w:bookmarkStart w:id="2057" w:name="_Toc161839658"/>
      <w:r>
        <w:t>18.7.1</w:t>
      </w:r>
      <w:r>
        <w:tab/>
        <w:t>MediaStreamingAccessesCollection data type</w:t>
      </w:r>
      <w:bookmarkEnd w:id="2057"/>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058" w:name="_Toc161839659"/>
      <w:r>
        <w:lastRenderedPageBreak/>
        <w:t>18.7.2</w:t>
      </w:r>
      <w:r>
        <w:tab/>
        <w:t>MediaStreamingAccessEvent data type</w:t>
      </w:r>
      <w:bookmarkEnd w:id="2058"/>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170D753B" w14:textId="77777777" w:rsidR="00D57A74" w:rsidRPr="00633D6C" w:rsidRDefault="00D57A74" w:rsidP="00D57A74">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57A74" w14:paraId="7CE992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570CCE" w14:textId="77777777" w:rsidR="00D57A74" w:rsidRDefault="00D57A74" w:rsidP="00BD1E98">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9339C3" w14:textId="77777777" w:rsidR="00D57A74" w:rsidRDefault="00D57A74" w:rsidP="00BD1E98">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1BE2A7" w14:textId="77777777" w:rsidR="00D57A74" w:rsidRDefault="00D57A74" w:rsidP="00BD1E98">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D30167" w14:textId="77777777" w:rsidR="00D57A74" w:rsidRDefault="00D57A74" w:rsidP="00BD1E98">
            <w:pPr>
              <w:pStyle w:val="TAH"/>
              <w:rPr>
                <w:lang w:val="en-US"/>
              </w:rPr>
            </w:pPr>
            <w:r>
              <w:rPr>
                <w:lang w:val="en-US"/>
              </w:rPr>
              <w:t>Description</w:t>
            </w:r>
          </w:p>
        </w:tc>
      </w:tr>
      <w:tr w:rsidR="00D57A74" w:rsidRPr="00D457F2" w14:paraId="24CFD48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B944E3" w14:textId="77777777" w:rsidR="00D57A74" w:rsidRPr="00BF796F" w:rsidRDefault="00D57A74" w:rsidP="00BD1E98">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482DF" w14:textId="77777777" w:rsidR="00D57A74" w:rsidRPr="00BF796F" w:rsidRDefault="00D57A74" w:rsidP="00BD1E98">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6D66A7" w14:textId="77777777" w:rsidR="00D57A74" w:rsidRDefault="00D57A74" w:rsidP="00BD1E98">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7CCA3" w14:textId="77777777" w:rsidR="00D57A74" w:rsidRDefault="00D57A74" w:rsidP="00BD1E98">
            <w:pPr>
              <w:pStyle w:val="TAL"/>
            </w:pPr>
            <w:r>
              <w:t>One of the following:</w:t>
            </w:r>
          </w:p>
          <w:p w14:paraId="2F427D5B" w14:textId="77777777" w:rsidR="00D57A74" w:rsidRPr="00D457F2" w:rsidRDefault="00D57A74" w:rsidP="00BD1E98">
            <w:pPr>
              <w:pStyle w:val="TALcontinuation"/>
              <w:spacing w:before="60"/>
            </w:pPr>
            <w:r>
              <w:t>-</w:t>
            </w:r>
            <w:r>
              <w:tab/>
            </w:r>
            <w:r>
              <w:rPr>
                <w:rStyle w:val="Code"/>
              </w:rPr>
              <w:t>INDIVIDUAL_SAMPLE</w:t>
            </w:r>
          </w:p>
        </w:tc>
      </w:tr>
      <w:tr w:rsidR="00D57A74" w14:paraId="2A5010A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8983B" w14:textId="77777777" w:rsidR="00D57A74" w:rsidRDefault="00D57A74" w:rsidP="00BD1E98">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E94E5D3" w14:textId="77777777" w:rsidR="00D57A74" w:rsidRDefault="00D57A74" w:rsidP="00BD1E98">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41BA0D"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8B5BDE" w14:textId="77777777" w:rsidR="00D57A74" w:rsidRDefault="00D57A74" w:rsidP="00BD1E98">
            <w:pPr>
              <w:pStyle w:val="TAL"/>
            </w:pPr>
            <w:r>
              <w:t>The date–time at which media was accessed by the Media Stream Handler (Media Player or Media Streamer).</w:t>
            </w:r>
          </w:p>
        </w:tc>
      </w:tr>
      <w:tr w:rsidR="00D57A74" w14:paraId="31293EC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9B37DF" w14:textId="77777777" w:rsidR="00D57A74" w:rsidRDefault="00D57A74" w:rsidP="00BD1E98">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B4D1D" w14:textId="77777777" w:rsidR="00D57A74" w:rsidRDefault="00D57A74" w:rsidP="00BD1E98">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8A28FA"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D7B0" w14:textId="77777777" w:rsidR="00D57A74" w:rsidRDefault="00D57A74" w:rsidP="00BD1E98">
            <w:pPr>
              <w:pStyle w:val="TAL"/>
            </w:pPr>
            <w:r w:rsidRPr="00CF626B">
              <w:t>The identifier of the Provisioning Session to which this record pertains.</w:t>
            </w:r>
          </w:p>
        </w:tc>
      </w:tr>
      <w:tr w:rsidR="00D57A74" w:rsidRPr="00CF626B" w14:paraId="3BB87E7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590DFD" w14:textId="77777777" w:rsidR="00D57A74" w:rsidRDefault="00D57A74" w:rsidP="00BD1E98">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7A6C43" w14:textId="77777777" w:rsidR="00D57A74" w:rsidRDefault="00D57A74" w:rsidP="00BD1E98">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983FE1"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73FD3" w14:textId="77777777" w:rsidR="00D57A74" w:rsidRPr="00CF626B" w:rsidRDefault="00D57A74" w:rsidP="00BD1E98">
            <w:pPr>
              <w:pStyle w:val="TAL"/>
            </w:pPr>
            <w:r w:rsidRPr="00CF626B">
              <w:t>A value that uniquely identifies the media streaming session to which this record pertains.</w:t>
            </w:r>
          </w:p>
        </w:tc>
      </w:tr>
      <w:tr w:rsidR="00D57A74" w:rsidRPr="000839D2" w14:paraId="4FFF1F4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93197" w14:textId="77777777" w:rsidR="00D57A74" w:rsidRDefault="00D57A74" w:rsidP="00BD1E98">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503FD4"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AD76EB"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B7D31D" w14:textId="77777777" w:rsidR="00D57A74" w:rsidRDefault="00D57A74" w:rsidP="00BD1E98">
            <w:pPr>
              <w:pStyle w:val="TAL"/>
            </w:pPr>
            <w:r w:rsidRPr="00CF626B">
              <w:t>GPSI of the requesting UE or a stable globally unique string identifying the requesting Media Session Handler.</w:t>
            </w:r>
          </w:p>
          <w:p w14:paraId="472ACCC9" w14:textId="77777777" w:rsidR="00D57A74" w:rsidRPr="000839D2" w:rsidRDefault="00D57A74" w:rsidP="00BD1E98">
            <w:pPr>
              <w:pStyle w:val="TALcontinuation"/>
              <w:spacing w:before="60"/>
            </w:pPr>
            <w:r>
              <w:t>Present only when exposure is permitted by the data exposure restrictions in force.</w:t>
            </w:r>
          </w:p>
        </w:tc>
      </w:tr>
      <w:tr w:rsidR="00D57A74" w:rsidRPr="00CF626B" w14:paraId="18E228D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5F9B9F" w14:textId="77777777" w:rsidR="00D57A74" w:rsidRDefault="00D57A74" w:rsidP="00BD1E98">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E1D869" w14:textId="77777777" w:rsidR="00D57A74" w:rsidRDefault="00D57A74" w:rsidP="00BD1E98">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381014"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CDCA99" w14:textId="77777777" w:rsidR="00D57A74" w:rsidRPr="00CF626B" w:rsidRDefault="00D57A74" w:rsidP="00BD1E98">
            <w:pPr>
              <w:pStyle w:val="TAL"/>
            </w:pPr>
            <w:r w:rsidRPr="00F13DA1">
              <w:t>Identifying the Data Network of the M4 media streaming session.</w:t>
            </w:r>
          </w:p>
        </w:tc>
      </w:tr>
      <w:tr w:rsidR="00D57A74" w:rsidRPr="00F13DA1" w14:paraId="4D5D86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44E6F1" w14:textId="77777777" w:rsidR="00D57A74" w:rsidRDefault="00D57A74" w:rsidP="00BD1E98">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5C7F8B" w14:textId="77777777" w:rsidR="00D57A74" w:rsidRDefault="00D57A74" w:rsidP="00BD1E98">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C95E917" w14:textId="77777777" w:rsidR="00D57A74"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BD8EB" w14:textId="77777777" w:rsidR="00D57A74" w:rsidRPr="00F13DA1" w:rsidRDefault="00D57A74" w:rsidP="00BD1E98">
            <w:pPr>
              <w:pStyle w:val="TAL"/>
            </w:pPr>
            <w:r w:rsidRPr="00F13DA1">
              <w:t>The S-NSSAI identifying the Network Slice of the M4 media streaming session.</w:t>
            </w:r>
          </w:p>
        </w:tc>
      </w:tr>
      <w:tr w:rsidR="00D57A74" w:rsidRPr="00F13DA1" w14:paraId="2CD2896C" w14:textId="77777777" w:rsidTr="00BD1E98">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806D28F" w14:textId="77777777" w:rsidR="00D57A74" w:rsidRDefault="00D57A74" w:rsidP="00BD1E98">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8C87FE1" w14:textId="77777777" w:rsidR="00D57A74" w:rsidRDefault="00D57A74" w:rsidP="00BD1E98">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1EDEC2F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2EA4A9B" w14:textId="77777777" w:rsidR="00D57A74" w:rsidRDefault="00D57A74" w:rsidP="00BD1E98">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513D0415" w14:textId="77777777" w:rsidR="00D57A74" w:rsidRPr="00F13DA1" w:rsidRDefault="00D57A74" w:rsidP="00BD1E98">
            <w:pPr>
              <w:pStyle w:val="TALcontinuation"/>
              <w:spacing w:before="60"/>
            </w:pPr>
            <w:r w:rsidRPr="00C0275C">
              <w:t>Present only when exposure is permitted by the data exposure restrictions in force.</w:t>
            </w:r>
          </w:p>
        </w:tc>
      </w:tr>
      <w:tr w:rsidR="00D57A74" w14:paraId="39978E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EECE60" w14:textId="77777777" w:rsidR="00D57A74" w:rsidRPr="00BF796F" w:rsidRDefault="00D57A74" w:rsidP="00BD1E98">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70000F" w14:textId="77777777" w:rsidR="00D57A74" w:rsidRPr="00BF796F" w:rsidRDefault="00D57A74" w:rsidP="00BD1E98">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BF085B"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B05AC8" w14:textId="77777777" w:rsidR="00D57A74" w:rsidRPr="00FF41C1" w:rsidRDefault="00D57A74" w:rsidP="00BD1E98">
            <w:pPr>
              <w:pStyle w:val="TAL"/>
            </w:pPr>
            <w:r>
              <w:t>The endpoint address of the Media Stream Handler accessing the 5GMS AS. (See clause 6.4.3.8.)</w:t>
            </w:r>
          </w:p>
        </w:tc>
      </w:tr>
      <w:tr w:rsidR="00D57A74" w14:paraId="37946DD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49BC39" w14:textId="77777777" w:rsidR="00D57A74" w:rsidRPr="00DB165B" w:rsidRDefault="00D57A74" w:rsidP="00BD1E98">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C698B8" w14:textId="77777777" w:rsidR="00D57A74" w:rsidRPr="00BF796F" w:rsidRDefault="00D57A74" w:rsidP="00BD1E98">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DDA5A8" w14:textId="77777777" w:rsidR="00D57A74" w:rsidRPr="00FF41C1"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8FD90" w14:textId="77777777" w:rsidR="00D57A74" w:rsidRPr="00FF41C1" w:rsidRDefault="00D57A74" w:rsidP="00BD1E98">
            <w:pPr>
              <w:pStyle w:val="TAL"/>
              <w:keepNext w:val="0"/>
            </w:pPr>
            <w:r>
              <w:t>The service endpoint on the 5GMS AS to which the Media Stream Handler is connected. (See clause 6.4.3.8.)</w:t>
            </w:r>
          </w:p>
        </w:tc>
      </w:tr>
      <w:tr w:rsidR="00D57A74" w14:paraId="163C78C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473DA7" w14:textId="77777777" w:rsidR="00D57A74" w:rsidRPr="00BF796F" w:rsidRDefault="00D57A74" w:rsidP="00BD1E98">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151A5E" w14:textId="77777777" w:rsidR="00D57A74" w:rsidRPr="00BF796F"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A154CC"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3F0F58" w14:textId="77777777" w:rsidR="00D57A74" w:rsidRDefault="00D57A74" w:rsidP="00BD1E98">
            <w:pPr>
              <w:pStyle w:val="TAL"/>
            </w:pPr>
            <w:r>
              <w:t>Details of the HTTP request message submitted to the 5GMS AS by the Media Stream Handler for this media access.</w:t>
            </w:r>
          </w:p>
        </w:tc>
      </w:tr>
      <w:tr w:rsidR="00D57A74" w14:paraId="7D2367B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1A9DB" w14:textId="77777777" w:rsidR="00D57A74" w:rsidRPr="00BF796F" w:rsidRDefault="00D57A74" w:rsidP="00BD1E98">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0E084E"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6178B1"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00EC5" w14:textId="77777777" w:rsidR="00D57A74" w:rsidRPr="00FF41C1" w:rsidRDefault="00D57A74" w:rsidP="00BD1E98">
            <w:pPr>
              <w:pStyle w:val="TAL"/>
            </w:pPr>
            <w:r>
              <w:t>The request method.</w:t>
            </w:r>
          </w:p>
        </w:tc>
      </w:tr>
      <w:tr w:rsidR="00D57A74" w14:paraId="384A829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4DE01E" w14:textId="77777777" w:rsidR="00D57A74" w:rsidRPr="00BF796F" w:rsidRDefault="00D57A74" w:rsidP="00BD1E98">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9BD19E" w14:textId="77777777" w:rsidR="00D57A74" w:rsidRPr="00BF796F" w:rsidRDefault="00D57A74" w:rsidP="00BD1E98">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C55165"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075F8" w14:textId="77777777" w:rsidR="00D57A74" w:rsidRPr="00FF41C1" w:rsidRDefault="00D57A74" w:rsidP="00BD1E98">
            <w:pPr>
              <w:pStyle w:val="TAL"/>
            </w:pPr>
            <w:r>
              <w:t>The request URL. (See table 6.4.2</w:t>
            </w:r>
            <w:r>
              <w:noBreakHyphen/>
              <w:t>1.)</w:t>
            </w:r>
          </w:p>
        </w:tc>
      </w:tr>
      <w:tr w:rsidR="00D57A74" w14:paraId="7908702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817A82" w14:textId="77777777" w:rsidR="00D57A74" w:rsidRPr="00BF796F" w:rsidRDefault="00D57A74" w:rsidP="00BD1E98">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458CEB"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3BD5FC"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CEA61" w14:textId="77777777" w:rsidR="00D57A74" w:rsidRPr="00FF41C1" w:rsidRDefault="00D57A74" w:rsidP="00BD1E98">
            <w:pPr>
              <w:pStyle w:val="TAL"/>
            </w:pPr>
            <w:r>
              <w:t>The HTTP protocol version, e.g., "HTTP/1.1".</w:t>
            </w:r>
          </w:p>
        </w:tc>
      </w:tr>
      <w:tr w:rsidR="00D57A74" w14:paraId="3DAB871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C3EECC" w14:textId="77777777" w:rsidR="00D57A74" w:rsidRPr="00BF796F" w:rsidRDefault="00D57A74" w:rsidP="00BD1E98">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CE58C"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EEF2BD"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3366C" w14:textId="77777777" w:rsidR="00D57A74" w:rsidRPr="00FF41C1" w:rsidRDefault="00D57A74" w:rsidP="00BD1E98">
            <w:pPr>
              <w:pStyle w:val="TAL"/>
            </w:pPr>
            <w:r>
              <w:t xml:space="preserve">The value of the </w:t>
            </w:r>
            <w:r w:rsidRPr="00FF41C1">
              <w:rPr>
                <w:rStyle w:val="HTTPHeader"/>
              </w:rPr>
              <w:t>Range</w:t>
            </w:r>
            <w:r>
              <w:t xml:space="preserve"> request header, if present.</w:t>
            </w:r>
          </w:p>
        </w:tc>
      </w:tr>
      <w:tr w:rsidR="00D57A74" w14:paraId="7FDCD05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69ECCB" w14:textId="77777777" w:rsidR="00D57A74" w:rsidRPr="00BF796F" w:rsidRDefault="00D57A74" w:rsidP="00BD1E98">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E227B"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6D908A"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4EDF64" w14:textId="77777777" w:rsidR="00D57A74" w:rsidRPr="00FF41C1" w:rsidRDefault="00D57A74" w:rsidP="00BD1E98">
            <w:pPr>
              <w:pStyle w:val="TAL"/>
            </w:pPr>
            <w:r>
              <w:t>The total number of bytes in the request message.</w:t>
            </w:r>
          </w:p>
        </w:tc>
      </w:tr>
      <w:tr w:rsidR="00D57A74" w14:paraId="749D9B37"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30E78D" w14:textId="77777777" w:rsidR="00D57A74" w:rsidRPr="00BF796F" w:rsidRDefault="00D57A74"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2FFF89"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6B1983"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BEA244" w14:textId="77777777" w:rsidR="00D57A74" w:rsidRDefault="00D57A74" w:rsidP="00BD1E98">
            <w:pPr>
              <w:pStyle w:val="TAL"/>
            </w:pPr>
            <w:r>
              <w:t>The number of bytes supplied by the Media Stream Handler in the HTTP request message body.</w:t>
            </w:r>
          </w:p>
          <w:p w14:paraId="1363BEDB" w14:textId="77777777" w:rsidR="00D57A74" w:rsidRPr="00FF41C1" w:rsidRDefault="00D57A74" w:rsidP="00BD1E98">
            <w:pPr>
              <w:pStyle w:val="TALcontinuation"/>
              <w:spacing w:before="60"/>
            </w:pPr>
            <w:r>
              <w:t>Zero if there is no request body.</w:t>
            </w:r>
          </w:p>
        </w:tc>
      </w:tr>
      <w:tr w:rsidR="00D57A74" w14:paraId="6B4F5C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88E01" w14:textId="77777777" w:rsidR="00D57A74" w:rsidRDefault="00D57A74" w:rsidP="00BD1E98">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4CB47A" w14:textId="77777777" w:rsidR="00D57A74"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B46650"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FB87" w14:textId="77777777" w:rsidR="00D57A74" w:rsidRDefault="00D57A74" w:rsidP="00BD1E98">
            <w:pPr>
              <w:pStyle w:val="TAL"/>
            </w:pPr>
            <w:r>
              <w:t>The MIME content type of the request message, if any.</w:t>
            </w:r>
          </w:p>
        </w:tc>
      </w:tr>
      <w:tr w:rsidR="00D57A74" w14:paraId="4506045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09C18" w14:textId="77777777" w:rsidR="00D57A74" w:rsidRPr="00BF796F" w:rsidRDefault="00D57A74" w:rsidP="00BD1E98">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91333D"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6781EE"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047F9" w14:textId="77777777" w:rsidR="00D57A74" w:rsidRPr="00FF41C1" w:rsidRDefault="00D57A74" w:rsidP="00BD1E98">
            <w:pPr>
              <w:pStyle w:val="TAL"/>
            </w:pPr>
            <w:r>
              <w:t xml:space="preserve">A string describing the requesting Media Stream Handler, if it supplies a </w:t>
            </w:r>
            <w:r w:rsidRPr="0053069F">
              <w:rPr>
                <w:rStyle w:val="HTTPHeader"/>
              </w:rPr>
              <w:t>User-Agent</w:t>
            </w:r>
            <w:r>
              <w:t xml:space="preserve"> request header.</w:t>
            </w:r>
          </w:p>
        </w:tc>
      </w:tr>
      <w:tr w:rsidR="00D57A74" w14:paraId="01F67B91"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E1FC4A" w14:textId="77777777" w:rsidR="00D57A74" w:rsidRPr="00BF796F" w:rsidRDefault="00D57A74" w:rsidP="00BD1E98">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986593" w14:textId="77777777" w:rsidR="00D57A74" w:rsidRPr="00BF796F" w:rsidRDefault="00D57A74" w:rsidP="00BD1E98">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7D5ED8"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C3EEB" w14:textId="77777777" w:rsidR="00D57A74" w:rsidRPr="00FF41C1" w:rsidRDefault="00D57A74" w:rsidP="00BD1E98">
            <w:pPr>
              <w:pStyle w:val="TAL"/>
            </w:pPr>
            <w:r>
              <w:t>A string identifying the user that made the access, if supplied.</w:t>
            </w:r>
          </w:p>
        </w:tc>
      </w:tr>
      <w:tr w:rsidR="00D57A74" w14:paraId="2570260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EF1402" w14:textId="77777777" w:rsidR="00D57A74" w:rsidRPr="00BF796F" w:rsidRDefault="00D57A74" w:rsidP="00BD1E98">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DF829E" w14:textId="77777777" w:rsidR="00D57A74" w:rsidRPr="00BF796F" w:rsidRDefault="00D57A74" w:rsidP="00BD1E98">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A2DBD6" w14:textId="77777777" w:rsidR="00D57A74" w:rsidRPr="00FF41C1"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D884EB" w14:textId="77777777" w:rsidR="00D57A74" w:rsidRPr="00FF41C1" w:rsidRDefault="00D57A74" w:rsidP="00BD1E98">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57A74" w14:paraId="72FA30E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6FC1B8" w14:textId="77777777" w:rsidR="00D57A74" w:rsidRPr="00BF796F" w:rsidRDefault="00D57A74" w:rsidP="00BD1E98">
            <w:pPr>
              <w:pStyle w:val="TAL"/>
              <w:rPr>
                <w:rStyle w:val="Code"/>
              </w:rPr>
            </w:pPr>
            <w:r>
              <w:rPr>
                <w:rStyle w:val="Code"/>
              </w:rPr>
              <w:lastRenderedPageBreak/>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678E42" w14:textId="77777777" w:rsidR="00D57A74" w:rsidRPr="00BF796F" w:rsidRDefault="00D57A74" w:rsidP="00BD1E98">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C9285B" w14:textId="77777777" w:rsidR="00D57A74" w:rsidRPr="00FF41C1"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1E159B" w14:textId="77777777" w:rsidR="00D57A74" w:rsidRDefault="00D57A74" w:rsidP="00BD1E98">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702FC089" w14:textId="77777777" w:rsidR="00D57A74" w:rsidRPr="00FF41C1" w:rsidRDefault="00D57A74" w:rsidP="00BD1E98">
            <w:pPr>
              <w:pStyle w:val="TALcontinuation"/>
              <w:spacing w:before="60"/>
            </w:pPr>
            <w:r>
              <w:t>For non-caching implementations of the 5GMS AS, the property shall be omitted.</w:t>
            </w:r>
          </w:p>
        </w:tc>
      </w:tr>
      <w:tr w:rsidR="00D57A74" w14:paraId="3280933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32950A" w14:textId="77777777" w:rsidR="00D57A74" w:rsidRPr="00BF796F" w:rsidRDefault="00D57A74" w:rsidP="00BD1E98">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8C5E00" w14:textId="77777777" w:rsidR="00D57A74" w:rsidRPr="00BF796F"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FEF6C7" w14:textId="77777777" w:rsidR="00D57A74"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4DF36D" w14:textId="77777777" w:rsidR="00D57A74" w:rsidRDefault="00D57A74" w:rsidP="00BD1E98">
            <w:pPr>
              <w:pStyle w:val="TAL"/>
            </w:pPr>
            <w:r>
              <w:t>Details of the HTTP response message returned by the 5GMS AS to the Media Stream Handler for this media access.</w:t>
            </w:r>
          </w:p>
        </w:tc>
      </w:tr>
      <w:tr w:rsidR="00D57A74" w14:paraId="05690E2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9C46C7" w14:textId="77777777" w:rsidR="00D57A74" w:rsidRPr="00BF796F" w:rsidRDefault="00D57A74" w:rsidP="00BD1E98">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53F0B2"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45C38A"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B6E09" w14:textId="77777777" w:rsidR="00D57A74" w:rsidRPr="00FF41C1" w:rsidRDefault="00D57A74" w:rsidP="00BD1E98">
            <w:pPr>
              <w:pStyle w:val="TAL"/>
            </w:pPr>
            <w:r>
              <w:t>The HTTP response code.</w:t>
            </w:r>
          </w:p>
        </w:tc>
      </w:tr>
      <w:tr w:rsidR="00D57A74" w14:paraId="57217D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501767" w14:textId="77777777" w:rsidR="00D57A74" w:rsidRPr="00BF796F" w:rsidRDefault="00D57A74" w:rsidP="00BD1E98">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9E9738"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1C2027"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A45B8" w14:textId="77777777" w:rsidR="00D57A74" w:rsidRPr="00FF41C1" w:rsidRDefault="00D57A74" w:rsidP="00BD1E98">
            <w:pPr>
              <w:pStyle w:val="TAL"/>
            </w:pPr>
            <w:r>
              <w:t>The total number of bytes in the response message.</w:t>
            </w:r>
          </w:p>
        </w:tc>
      </w:tr>
      <w:tr w:rsidR="00D57A74" w14:paraId="3335914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DC9460" w14:textId="77777777" w:rsidR="00D57A74" w:rsidRPr="00BF796F" w:rsidRDefault="00D57A74" w:rsidP="00BD1E98">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50463"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F617D0"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C7C34" w14:textId="77777777" w:rsidR="00D57A74" w:rsidRPr="00FF41C1" w:rsidRDefault="00D57A74" w:rsidP="00BD1E98">
            <w:pPr>
              <w:pStyle w:val="TAL"/>
            </w:pPr>
            <w:r>
              <w:t>The number of bytes in the HTTP response message body.</w:t>
            </w:r>
          </w:p>
        </w:tc>
      </w:tr>
      <w:tr w:rsidR="00D57A74" w14:paraId="062E216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127DED" w14:textId="77777777" w:rsidR="00D57A74" w:rsidRDefault="00D57A74" w:rsidP="00BD1E98">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75A49F" w14:textId="77777777" w:rsidR="00D57A74" w:rsidRDefault="00D57A74" w:rsidP="00BD1E98">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93217" w14:textId="77777777" w:rsidR="00D57A74" w:rsidRDefault="00D57A74" w:rsidP="00BD1E98">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37D64" w14:textId="77777777" w:rsidR="00D57A74" w:rsidRDefault="00D57A74" w:rsidP="00BD1E98">
            <w:pPr>
              <w:pStyle w:val="TAL"/>
              <w:keepNext w:val="0"/>
            </w:pPr>
            <w:r>
              <w:t>The MIME content type of response message, if any.</w:t>
            </w:r>
          </w:p>
        </w:tc>
      </w:tr>
      <w:tr w:rsidR="00D57A74" w14:paraId="203441F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C4F9A3" w14:textId="77777777" w:rsidR="00D57A74" w:rsidRPr="00BF796F" w:rsidRDefault="00D57A74" w:rsidP="00BD1E98">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A9AE0B" w14:textId="77777777" w:rsidR="00D57A74" w:rsidRPr="00BF796F" w:rsidRDefault="00D57A74" w:rsidP="00BD1E98">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86AEF2" w14:textId="77777777" w:rsidR="00D57A74" w:rsidRPr="00FF41C1" w:rsidRDefault="00D57A74" w:rsidP="00BD1E98">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F23051" w14:textId="77777777" w:rsidR="00D57A74" w:rsidRPr="00FF41C1" w:rsidRDefault="00D57A74" w:rsidP="00BD1E98">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57A74" w14:paraId="33FC2B4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D32622" w14:textId="77777777" w:rsidR="00D57A74" w:rsidRDefault="00D57A74" w:rsidP="00BD1E98">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6A8D77" w14:textId="77777777" w:rsidR="00D57A74" w:rsidRDefault="00D57A74" w:rsidP="00BD1E98">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C1E107" w14:textId="77777777" w:rsidR="00D57A74" w:rsidRDefault="00D57A74" w:rsidP="00BD1E98">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985D" w14:textId="77777777" w:rsidR="00D57A74" w:rsidRDefault="00D57A74" w:rsidP="00BD1E98">
            <w:pPr>
              <w:pStyle w:val="TAL"/>
            </w:pPr>
            <w:r>
              <w:t>Metrics about the performance of the transport connection underlying the HTTP session serving this media access.</w:t>
            </w:r>
          </w:p>
        </w:tc>
      </w:tr>
      <w:tr w:rsidR="00D57A74" w14:paraId="6AE1F14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1560F7" w14:textId="77777777" w:rsidR="00D57A74" w:rsidRPr="00BF796F" w:rsidRDefault="00D57A74" w:rsidP="00BD1E98">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35CE95" w14:textId="77777777" w:rsidR="00D57A74" w:rsidRPr="00BF796F" w:rsidRDefault="00D57A74" w:rsidP="00BD1E98">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42DE81"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5ED36D" w14:textId="77777777" w:rsidR="00D57A74" w:rsidRPr="00FF41C1" w:rsidRDefault="00D57A74" w:rsidP="00BD1E98">
            <w:pPr>
              <w:pStyle w:val="TAL"/>
            </w:pPr>
            <w:r>
              <w:t>A rolling mean average, expressed in milliseconds, of the network round-trip time for the HTTP session.</w:t>
            </w:r>
          </w:p>
        </w:tc>
      </w:tr>
      <w:tr w:rsidR="00D57A74" w:rsidRPr="00131334" w14:paraId="0751B53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F16A0F" w14:textId="77777777" w:rsidR="00D57A74" w:rsidRPr="00BF796F" w:rsidRDefault="00D57A74" w:rsidP="00BD1E98">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7EAFAB" w14:textId="77777777" w:rsidR="00D57A74" w:rsidRPr="00BF796F" w:rsidRDefault="00D57A74" w:rsidP="00BD1E98">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261473"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EB7E1C" w14:textId="77777777" w:rsidR="00D57A74" w:rsidRPr="00131334" w:rsidRDefault="00D57A74" w:rsidP="00BD1E98">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57A74" w14:paraId="21FB39B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A2C06C" w14:textId="77777777" w:rsidR="00D57A74" w:rsidRPr="00BF796F" w:rsidRDefault="00D57A74" w:rsidP="00BD1E98">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BCD237" w14:textId="77777777" w:rsidR="00D57A74" w:rsidRPr="00BF796F" w:rsidRDefault="00D57A74" w:rsidP="00BD1E98">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D95FCC" w14:textId="77777777" w:rsidR="00D57A74" w:rsidRPr="00FF41C1" w:rsidRDefault="00D57A74" w:rsidP="00BD1E98">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3CEA75" w14:textId="77777777" w:rsidR="00D57A74" w:rsidRPr="00FF41C1" w:rsidRDefault="00D57A74" w:rsidP="00BD1E98">
            <w:pPr>
              <w:pStyle w:val="TAL"/>
            </w:pPr>
            <w:r>
              <w:t>The current size (in bytes) of the congestion window for the transport connection underlying the HTTP session.</w:t>
            </w:r>
          </w:p>
        </w:tc>
      </w:tr>
    </w:tbl>
    <w:p w14:paraId="3DE1BF3A" w14:textId="77777777" w:rsidR="00D57A74" w:rsidRDefault="00D57A74" w:rsidP="00D57A74"/>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59" w:name="_Toc161839660"/>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28"/>
      <w:bookmarkEnd w:id="2029"/>
      <w:bookmarkEnd w:id="2030"/>
      <w:bookmarkEnd w:id="2031"/>
      <w:bookmarkEnd w:id="2059"/>
    </w:p>
    <w:p w14:paraId="37B2179F" w14:textId="77777777" w:rsidR="00143A85" w:rsidRPr="006436AF" w:rsidRDefault="00143A85" w:rsidP="002D3606">
      <w:pPr>
        <w:pStyle w:val="Heading1"/>
      </w:pPr>
      <w:bookmarkStart w:id="2060" w:name="_Toc68899718"/>
      <w:bookmarkStart w:id="2061" w:name="_Toc71214469"/>
      <w:bookmarkStart w:id="2062" w:name="_Toc71722143"/>
      <w:bookmarkStart w:id="2063" w:name="_Toc74859195"/>
      <w:bookmarkStart w:id="2064" w:name="_Toc161839661"/>
      <w:r w:rsidRPr="006436AF">
        <w:t>A.1</w:t>
      </w:r>
      <w:r w:rsidRPr="006436AF">
        <w:tab/>
        <w:t>End-to-end model</w:t>
      </w:r>
      <w:bookmarkEnd w:id="2060"/>
      <w:bookmarkEnd w:id="2061"/>
      <w:bookmarkEnd w:id="2062"/>
      <w:bookmarkEnd w:id="2063"/>
      <w:bookmarkEnd w:id="2064"/>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65"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65"/>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66"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66"/>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67"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67"/>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68" w:name="_Toc68899719"/>
      <w:bookmarkStart w:id="2069" w:name="_Toc71214470"/>
      <w:bookmarkStart w:id="2070" w:name="_Toc71722144"/>
      <w:bookmarkStart w:id="2071" w:name="_Toc74859196"/>
      <w:bookmarkStart w:id="2072" w:name="_Toc161839662"/>
      <w:r w:rsidRPr="006436AF">
        <w:t>A.2</w:t>
      </w:r>
      <w:r w:rsidRPr="006436AF">
        <w:tab/>
        <w:t>Premium QoS dynamic policy</w:t>
      </w:r>
      <w:bookmarkEnd w:id="2068"/>
      <w:bookmarkEnd w:id="2069"/>
      <w:bookmarkEnd w:id="2070"/>
      <w:bookmarkEnd w:id="2071"/>
      <w:bookmarkEnd w:id="2072"/>
    </w:p>
    <w:p w14:paraId="53C0BA74" w14:textId="77777777" w:rsidR="00143A85" w:rsidRPr="006436AF" w:rsidRDefault="00143A85" w:rsidP="002D3606">
      <w:pPr>
        <w:pStyle w:val="Heading2"/>
      </w:pPr>
      <w:bookmarkStart w:id="2073" w:name="_Toc68899720"/>
      <w:bookmarkStart w:id="2074" w:name="_Toc71214471"/>
      <w:bookmarkStart w:id="2075" w:name="_Toc71722145"/>
      <w:bookmarkStart w:id="2076" w:name="_Toc74859197"/>
      <w:bookmarkStart w:id="2077" w:name="_Toc161839663"/>
      <w:r w:rsidRPr="006436AF">
        <w:t>A.2.1</w:t>
      </w:r>
      <w:r w:rsidRPr="006436AF">
        <w:tab/>
        <w:t>General</w:t>
      </w:r>
      <w:bookmarkEnd w:id="2073"/>
      <w:bookmarkEnd w:id="2074"/>
      <w:bookmarkEnd w:id="2075"/>
      <w:bookmarkEnd w:id="2076"/>
      <w:bookmarkEnd w:id="2077"/>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78" w:name="_Toc68899721"/>
      <w:bookmarkStart w:id="2079" w:name="_Toc71214472"/>
      <w:bookmarkStart w:id="2080" w:name="_Toc71722146"/>
      <w:bookmarkStart w:id="2081" w:name="_Toc74859198"/>
      <w:bookmarkStart w:id="2082" w:name="_Toc161839664"/>
      <w:r w:rsidRPr="006436AF">
        <w:lastRenderedPageBreak/>
        <w:t>A.2.2</w:t>
      </w:r>
      <w:r w:rsidRPr="006436AF">
        <w:tab/>
        <w:t>Procedure</w:t>
      </w:r>
      <w:bookmarkEnd w:id="2078"/>
      <w:bookmarkEnd w:id="2079"/>
      <w:bookmarkEnd w:id="2080"/>
      <w:bookmarkEnd w:id="2081"/>
      <w:bookmarkEnd w:id="2082"/>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72452105"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83" w:name="_MCCTEMPBM_CRPT71130690___3"/>
      <w:r w:rsidRPr="006436AF">
        <w:t>The subscription identifiers and the device type identifiers are collectively referred to as Service Description Filters in the following.</w:t>
      </w:r>
    </w:p>
    <w:bookmarkEnd w:id="2083"/>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84"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84"/>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85" w:name="_Toc68899722"/>
      <w:bookmarkStart w:id="2086" w:name="_Toc71214473"/>
      <w:bookmarkStart w:id="2087" w:name="_Toc71722147"/>
      <w:bookmarkStart w:id="2088" w:name="_Toc74859199"/>
      <w:bookmarkStart w:id="2089" w:name="_Toc161839665"/>
      <w:r w:rsidRPr="006436AF">
        <w:t>A.2.3</w:t>
      </w:r>
      <w:r w:rsidRPr="006436AF">
        <w:tab/>
        <w:t>Example parameters</w:t>
      </w:r>
      <w:bookmarkEnd w:id="2085"/>
      <w:bookmarkEnd w:id="2086"/>
      <w:bookmarkEnd w:id="2087"/>
      <w:bookmarkEnd w:id="2088"/>
      <w:bookmarkEnd w:id="2089"/>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90" w:name="_Toc68899723"/>
      <w:bookmarkStart w:id="2091" w:name="_Toc71214474"/>
      <w:bookmarkStart w:id="2092" w:name="_Toc71722148"/>
      <w:bookmarkStart w:id="2093" w:name="_Toc74859200"/>
      <w:bookmarkStart w:id="2094" w:name="_Toc161839666"/>
      <w:r w:rsidRPr="006436AF">
        <w:lastRenderedPageBreak/>
        <w:t>A.3</w:t>
      </w:r>
      <w:r w:rsidRPr="006436AF">
        <w:tab/>
        <w:t>(Conditional) Zero Rating dynamic policy</w:t>
      </w:r>
      <w:bookmarkEnd w:id="2090"/>
      <w:bookmarkEnd w:id="2091"/>
      <w:bookmarkEnd w:id="2092"/>
      <w:bookmarkEnd w:id="2093"/>
      <w:bookmarkEnd w:id="2094"/>
    </w:p>
    <w:p w14:paraId="67B4B7F4" w14:textId="77777777" w:rsidR="00143A85" w:rsidRPr="006436AF" w:rsidRDefault="00143A85" w:rsidP="00EF72CA">
      <w:pPr>
        <w:pStyle w:val="Heading2"/>
      </w:pPr>
      <w:bookmarkStart w:id="2095" w:name="_Toc68899724"/>
      <w:bookmarkStart w:id="2096" w:name="_Toc71214475"/>
      <w:bookmarkStart w:id="2097" w:name="_Toc71722149"/>
      <w:bookmarkStart w:id="2098" w:name="_Toc74859201"/>
      <w:bookmarkStart w:id="2099" w:name="_Toc161839667"/>
      <w:r w:rsidRPr="006436AF">
        <w:t>A.3.1</w:t>
      </w:r>
      <w:r w:rsidRPr="006436AF">
        <w:tab/>
        <w:t>General</w:t>
      </w:r>
      <w:bookmarkEnd w:id="2095"/>
      <w:bookmarkEnd w:id="2096"/>
      <w:bookmarkEnd w:id="2097"/>
      <w:bookmarkEnd w:id="2098"/>
      <w:bookmarkEnd w:id="2099"/>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100" w:name="_Toc68899725"/>
      <w:bookmarkStart w:id="2101" w:name="_Toc71214476"/>
      <w:bookmarkStart w:id="2102" w:name="_Toc71722150"/>
      <w:bookmarkStart w:id="2103" w:name="_Toc74859202"/>
      <w:bookmarkStart w:id="2104" w:name="_Toc161839668"/>
      <w:r w:rsidRPr="006436AF">
        <w:lastRenderedPageBreak/>
        <w:t>A.3.2</w:t>
      </w:r>
      <w:r w:rsidRPr="006436AF">
        <w:tab/>
        <w:t>Procedure</w:t>
      </w:r>
      <w:bookmarkEnd w:id="2100"/>
      <w:bookmarkEnd w:id="2101"/>
      <w:bookmarkEnd w:id="2102"/>
      <w:bookmarkEnd w:id="2103"/>
      <w:bookmarkEnd w:id="2104"/>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pt;height:330pt" o:ole="">
            <v:imagedata r:id="rId37" o:title=""/>
          </v:shape>
          <o:OLEObject Type="Embed" ProgID="Mscgen.Chart" ShapeID="_x0000_i1030" DrawAspect="Content" ObjectID="_1772452106"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105" w:name="_MCCTEMPBM_CRPT71130692___3"/>
      <w:r w:rsidRPr="006436AF">
        <w:t>The 5GMSd-Aware Application is configured via M8 about the available (Conditional) Zero Rating policy. This includes the Network Policy Ids.</w:t>
      </w:r>
    </w:p>
    <w:bookmarkEnd w:id="2105"/>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106"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106"/>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107"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107"/>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108" w:name="_Toc68899726"/>
      <w:bookmarkStart w:id="2109" w:name="_Toc71214477"/>
      <w:bookmarkStart w:id="2110" w:name="_Toc71722151"/>
      <w:bookmarkStart w:id="2111" w:name="_Toc74859203"/>
      <w:bookmarkStart w:id="2112" w:name="_Toc161839669"/>
      <w:r w:rsidRPr="006436AF">
        <w:t>A.3.3</w:t>
      </w:r>
      <w:r w:rsidRPr="006436AF">
        <w:tab/>
        <w:t>Example parameters</w:t>
      </w:r>
      <w:bookmarkEnd w:id="2108"/>
      <w:bookmarkEnd w:id="2109"/>
      <w:bookmarkEnd w:id="2110"/>
      <w:bookmarkEnd w:id="2111"/>
      <w:bookmarkEnd w:id="2112"/>
    </w:p>
    <w:p w14:paraId="3C97CBBC" w14:textId="77777777" w:rsidR="00143A85" w:rsidRPr="006436AF" w:rsidRDefault="00143A85" w:rsidP="00C522DE">
      <w:pPr>
        <w:pStyle w:val="TF"/>
        <w:keepNext/>
      </w:pPr>
      <w:bookmarkStart w:id="2113"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113"/>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114"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114"/>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115" w:name="_Toc68899727"/>
      <w:bookmarkStart w:id="2116" w:name="_Toc71214478"/>
      <w:bookmarkStart w:id="2117" w:name="_Toc71722152"/>
      <w:bookmarkStart w:id="2118" w:name="_Toc74859204"/>
      <w:bookmarkStart w:id="2119" w:name="_Toc161839670"/>
      <w:r w:rsidRPr="006436AF">
        <w:lastRenderedPageBreak/>
        <w:t>A.4</w:t>
      </w:r>
      <w:r w:rsidRPr="006436AF">
        <w:tab/>
        <w:t>Background Download</w:t>
      </w:r>
      <w:bookmarkEnd w:id="2115"/>
      <w:bookmarkEnd w:id="2116"/>
      <w:bookmarkEnd w:id="2117"/>
      <w:bookmarkEnd w:id="2118"/>
      <w:bookmarkEnd w:id="2119"/>
    </w:p>
    <w:p w14:paraId="70397F9E" w14:textId="77777777" w:rsidR="00143A85" w:rsidRPr="006436AF" w:rsidRDefault="00143A85" w:rsidP="00EF72CA">
      <w:pPr>
        <w:pStyle w:val="Heading2"/>
      </w:pPr>
      <w:bookmarkStart w:id="2120" w:name="_Toc68899728"/>
      <w:bookmarkStart w:id="2121" w:name="_Toc71214479"/>
      <w:bookmarkStart w:id="2122" w:name="_Toc71722153"/>
      <w:bookmarkStart w:id="2123" w:name="_Toc74859205"/>
      <w:bookmarkStart w:id="2124" w:name="_Toc161839671"/>
      <w:r w:rsidRPr="006436AF">
        <w:t>A.4.1</w:t>
      </w:r>
      <w:r w:rsidRPr="006436AF">
        <w:tab/>
        <w:t>General</w:t>
      </w:r>
      <w:bookmarkEnd w:id="2120"/>
      <w:bookmarkEnd w:id="2121"/>
      <w:bookmarkEnd w:id="2122"/>
      <w:bookmarkEnd w:id="2123"/>
      <w:bookmarkEnd w:id="2124"/>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125" w:name="_Toc68899729"/>
      <w:bookmarkStart w:id="2126" w:name="_Toc71214480"/>
      <w:bookmarkStart w:id="2127" w:name="_Toc71722154"/>
      <w:bookmarkStart w:id="2128" w:name="_Toc74859206"/>
      <w:bookmarkStart w:id="2129" w:name="_Toc161839672"/>
      <w:r w:rsidRPr="006436AF">
        <w:lastRenderedPageBreak/>
        <w:t>A.4.2</w:t>
      </w:r>
      <w:r w:rsidRPr="006436AF">
        <w:tab/>
        <w:t>Procedure</w:t>
      </w:r>
      <w:bookmarkEnd w:id="2125"/>
      <w:bookmarkEnd w:id="2126"/>
      <w:bookmarkEnd w:id="2127"/>
      <w:bookmarkEnd w:id="2128"/>
      <w:bookmarkEnd w:id="2129"/>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0pt;height:366pt" o:ole="">
            <v:imagedata r:id="rId40" o:title=""/>
          </v:shape>
          <o:OLEObject Type="Embed" ProgID="Mscgen.Chart" ShapeID="_x0000_i1031" DrawAspect="Content" ObjectID="_1772452107"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130"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130"/>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131"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131"/>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132"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32"/>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133" w:name="_Toc68899730"/>
      <w:bookmarkStart w:id="2134" w:name="_Toc71214481"/>
      <w:bookmarkStart w:id="2135" w:name="_Toc71722155"/>
      <w:bookmarkStart w:id="2136" w:name="_Toc74859207"/>
      <w:bookmarkStart w:id="2137" w:name="_Toc161839673"/>
      <w:r w:rsidRPr="006436AF">
        <w:t>A.4.3</w:t>
      </w:r>
      <w:r w:rsidRPr="006436AF">
        <w:tab/>
        <w:t>Example parameters</w:t>
      </w:r>
      <w:bookmarkEnd w:id="2133"/>
      <w:bookmarkEnd w:id="2134"/>
      <w:bookmarkEnd w:id="2135"/>
      <w:bookmarkEnd w:id="2136"/>
      <w:bookmarkEnd w:id="2137"/>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138" w:name="_Toc68899731"/>
      <w:bookmarkStart w:id="2139" w:name="_Toc71214482"/>
      <w:bookmarkStart w:id="2140" w:name="_Toc71722156"/>
      <w:bookmarkStart w:id="2141" w:name="_Toc74859208"/>
      <w:bookmarkStart w:id="2142" w:name="_Toc161839674"/>
      <w:r w:rsidRPr="006436AF">
        <w:lastRenderedPageBreak/>
        <w:t>Annex B (informative)</w:t>
      </w:r>
      <w:r w:rsidR="0087731D" w:rsidRPr="006436AF">
        <w:t>:</w:t>
      </w:r>
      <w:r w:rsidR="0087731D" w:rsidRPr="006436AF">
        <w:br/>
      </w:r>
      <w:r w:rsidRPr="006436AF">
        <w:t>Content Hosting Configuration examples</w:t>
      </w:r>
      <w:bookmarkEnd w:id="2138"/>
      <w:bookmarkEnd w:id="2139"/>
      <w:bookmarkEnd w:id="2140"/>
      <w:bookmarkEnd w:id="2141"/>
      <w:bookmarkEnd w:id="2142"/>
    </w:p>
    <w:p w14:paraId="6C9ECAC0" w14:textId="25F9DAF9" w:rsidR="00D95A7E" w:rsidRPr="006436AF" w:rsidRDefault="00D95A7E" w:rsidP="002D3606">
      <w:pPr>
        <w:pStyle w:val="Heading1"/>
      </w:pPr>
      <w:bookmarkStart w:id="2143" w:name="_Toc68899732"/>
      <w:bookmarkStart w:id="2144" w:name="_Toc71214483"/>
      <w:bookmarkStart w:id="2145" w:name="_Toc71722157"/>
      <w:bookmarkStart w:id="2146" w:name="_Toc74859209"/>
      <w:bookmarkStart w:id="2147" w:name="_Toc161839675"/>
      <w:r w:rsidRPr="006436AF">
        <w:t>B.1</w:t>
      </w:r>
      <w:r w:rsidRPr="006436AF">
        <w:tab/>
        <w:t>Pull-based content ingest example</w:t>
      </w:r>
      <w:bookmarkEnd w:id="2143"/>
      <w:bookmarkEnd w:id="2144"/>
      <w:bookmarkEnd w:id="2145"/>
      <w:bookmarkEnd w:id="2146"/>
      <w:bookmarkEnd w:id="2147"/>
    </w:p>
    <w:p w14:paraId="22D51200" w14:textId="68AA91DF" w:rsidR="00D95A7E" w:rsidRPr="006436AF" w:rsidRDefault="0087731D" w:rsidP="002D3606">
      <w:pPr>
        <w:pStyle w:val="Heading2"/>
      </w:pPr>
      <w:bookmarkStart w:id="2148" w:name="_Toc68899733"/>
      <w:bookmarkStart w:id="2149" w:name="_Toc71214484"/>
      <w:bookmarkStart w:id="2150" w:name="_Toc71722158"/>
      <w:bookmarkStart w:id="2151" w:name="_Toc74859210"/>
      <w:bookmarkStart w:id="2152" w:name="_Toc161839676"/>
      <w:r w:rsidRPr="006436AF">
        <w:t>B</w:t>
      </w:r>
      <w:r w:rsidR="00D95A7E" w:rsidRPr="006436AF">
        <w:t>.1.</w:t>
      </w:r>
      <w:r w:rsidR="001951A2" w:rsidRPr="006436AF">
        <w:t>1</w:t>
      </w:r>
      <w:r w:rsidR="00D95A7E" w:rsidRPr="006436AF">
        <w:tab/>
        <w:t>Overview</w:t>
      </w:r>
      <w:bookmarkEnd w:id="2148"/>
      <w:bookmarkEnd w:id="2149"/>
      <w:bookmarkEnd w:id="2150"/>
      <w:bookmarkEnd w:id="2151"/>
      <w:bookmarkEnd w:id="2152"/>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53" w:name="_Toc68899734"/>
      <w:bookmarkStart w:id="2154" w:name="_Toc71214485"/>
      <w:bookmarkStart w:id="2155" w:name="_Toc71722159"/>
      <w:bookmarkStart w:id="2156" w:name="_Toc74859211"/>
      <w:bookmarkStart w:id="2157" w:name="_Toc161839677"/>
      <w:r w:rsidRPr="006436AF">
        <w:t>B</w:t>
      </w:r>
      <w:r w:rsidR="00D95A7E" w:rsidRPr="006436AF">
        <w:t>.1.</w:t>
      </w:r>
      <w:r w:rsidR="001951A2" w:rsidRPr="006436AF">
        <w:t>2</w:t>
      </w:r>
      <w:r w:rsidR="00D95A7E" w:rsidRPr="006436AF">
        <w:tab/>
        <w:t>Desired URL mapping</w:t>
      </w:r>
      <w:bookmarkEnd w:id="2153"/>
      <w:bookmarkEnd w:id="2154"/>
      <w:bookmarkEnd w:id="2155"/>
      <w:bookmarkEnd w:id="2156"/>
      <w:bookmarkEnd w:id="2157"/>
    </w:p>
    <w:p w14:paraId="72183D0B" w14:textId="4F68F067" w:rsidR="00D95A7E" w:rsidRPr="006436AF" w:rsidRDefault="00D95A7E" w:rsidP="00CE66F9">
      <w:pPr>
        <w:keepNext/>
      </w:pPr>
      <w:bookmarkStart w:id="2158"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59" w:name="MCCQCTEMPBM_00000069"/>
      <w:r w:rsidRPr="006436AF">
        <w:rPr>
          <w:rStyle w:val="URLchar"/>
        </w:rPr>
        <w:t>5gmsd-as.mno.net</w:t>
      </w:r>
      <w:bookmarkEnd w:id="2159"/>
      <w:r w:rsidRPr="006436AF">
        <w:t xml:space="preserve"> determined by the 5GMSd System operator, and also from a custom domain name alias </w:t>
      </w:r>
      <w:bookmarkStart w:id="2160" w:name="MCCQCTEMPBM_00000070"/>
      <w:r w:rsidRPr="006436AF">
        <w:rPr>
          <w:rStyle w:val="URLchar"/>
        </w:rPr>
        <w:t>mno</w:t>
      </w:r>
      <w:r w:rsidRPr="006436AF">
        <w:rPr>
          <w:rStyle w:val="URLchar"/>
        </w:rPr>
        <w:noBreakHyphen/>
        <w:t>cdn.5gmsd-ap.com</w:t>
      </w:r>
      <w:bookmarkEnd w:id="2160"/>
      <w:r w:rsidRPr="006436AF">
        <w:t xml:space="preserve"> that has been configured by the 5GMSd Application Provider.</w:t>
      </w:r>
    </w:p>
    <w:bookmarkEnd w:id="2158"/>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61"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61"/>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62" w:name="_Toc68899735"/>
      <w:bookmarkStart w:id="2163" w:name="_Toc71214486"/>
      <w:bookmarkStart w:id="2164" w:name="_Toc71722160"/>
      <w:bookmarkStart w:id="2165" w:name="_Toc74859212"/>
      <w:bookmarkStart w:id="2166" w:name="_Toc161839678"/>
      <w:r w:rsidRPr="006436AF">
        <w:lastRenderedPageBreak/>
        <w:t>B</w:t>
      </w:r>
      <w:r w:rsidR="00D95A7E" w:rsidRPr="006436AF">
        <w:t>.1.</w:t>
      </w:r>
      <w:r w:rsidR="001951A2" w:rsidRPr="006436AF">
        <w:t>3</w:t>
      </w:r>
      <w:r w:rsidR="00D95A7E" w:rsidRPr="006436AF">
        <w:tab/>
        <w:t>Content Hosting Configuration</w:t>
      </w:r>
      <w:bookmarkEnd w:id="2162"/>
      <w:bookmarkEnd w:id="2163"/>
      <w:bookmarkEnd w:id="2164"/>
      <w:bookmarkEnd w:id="2165"/>
      <w:bookmarkEnd w:id="2166"/>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67" w:name="_Hlk122689581"/>
            <w:bookmarkStart w:id="2168"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67"/>
      <w:bookmarkEnd w:id="2168"/>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69" w:name="_Toc68899736"/>
      <w:bookmarkStart w:id="2170" w:name="_Toc71214487"/>
      <w:bookmarkStart w:id="2171" w:name="_Toc71722161"/>
      <w:bookmarkStart w:id="2172" w:name="_Toc74859213"/>
      <w:bookmarkStart w:id="2173" w:name="_Toc161839679"/>
      <w:r w:rsidRPr="006436AF">
        <w:t>B</w:t>
      </w:r>
      <w:r w:rsidR="00D95A7E" w:rsidRPr="006436AF">
        <w:t>.2</w:t>
      </w:r>
      <w:r w:rsidR="00D95A7E" w:rsidRPr="006436AF">
        <w:tab/>
        <w:t>Push-based content ingest example</w:t>
      </w:r>
      <w:bookmarkEnd w:id="2169"/>
      <w:bookmarkEnd w:id="2170"/>
      <w:bookmarkEnd w:id="2171"/>
      <w:bookmarkEnd w:id="2172"/>
      <w:bookmarkEnd w:id="2173"/>
    </w:p>
    <w:p w14:paraId="19D6994F" w14:textId="6064E007" w:rsidR="00D95A7E" w:rsidRPr="006436AF" w:rsidRDefault="00AA171A" w:rsidP="002D3606">
      <w:pPr>
        <w:pStyle w:val="Heading2"/>
      </w:pPr>
      <w:bookmarkStart w:id="2174" w:name="_Toc68899737"/>
      <w:bookmarkStart w:id="2175" w:name="_Toc71214488"/>
      <w:bookmarkStart w:id="2176" w:name="_Toc71722162"/>
      <w:bookmarkStart w:id="2177" w:name="_Toc74859214"/>
      <w:bookmarkStart w:id="2178" w:name="_Toc161839680"/>
      <w:r w:rsidRPr="006436AF">
        <w:t>B</w:t>
      </w:r>
      <w:r w:rsidR="00D95A7E" w:rsidRPr="006436AF">
        <w:t>.2.0</w:t>
      </w:r>
      <w:r w:rsidR="00D95A7E" w:rsidRPr="006436AF">
        <w:tab/>
        <w:t>Overview</w:t>
      </w:r>
      <w:bookmarkEnd w:id="2174"/>
      <w:bookmarkEnd w:id="2175"/>
      <w:bookmarkEnd w:id="2176"/>
      <w:bookmarkEnd w:id="2177"/>
      <w:bookmarkEnd w:id="2178"/>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79" w:name="_Toc68899738"/>
      <w:bookmarkStart w:id="2180" w:name="_Toc71214489"/>
      <w:bookmarkStart w:id="2181" w:name="_Toc71722163"/>
      <w:bookmarkStart w:id="2182" w:name="_Toc74859215"/>
      <w:bookmarkStart w:id="2183" w:name="_Toc161839681"/>
      <w:r w:rsidRPr="006436AF">
        <w:t>B</w:t>
      </w:r>
      <w:r w:rsidR="00D95A7E" w:rsidRPr="006436AF">
        <w:t>.2.1</w:t>
      </w:r>
      <w:r w:rsidR="00D95A7E" w:rsidRPr="006436AF">
        <w:tab/>
        <w:t>Desired URL mapping</w:t>
      </w:r>
      <w:bookmarkEnd w:id="2179"/>
      <w:bookmarkEnd w:id="2180"/>
      <w:bookmarkEnd w:id="2181"/>
      <w:bookmarkEnd w:id="2182"/>
      <w:bookmarkEnd w:id="2183"/>
    </w:p>
    <w:p w14:paraId="70400549" w14:textId="67A38028" w:rsidR="00D95A7E" w:rsidRPr="006436AF" w:rsidRDefault="00D95A7E" w:rsidP="00EF72CA">
      <w:pPr>
        <w:keepNext/>
        <w:keepLines/>
      </w:pPr>
      <w:bookmarkStart w:id="2184"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85" w:name="MCCQCTEMPBM_00000071"/>
      <w:r w:rsidRPr="006436AF">
        <w:rPr>
          <w:rStyle w:val="URLchar"/>
        </w:rPr>
        <w:t>5gmsd-as.mno.net</w:t>
      </w:r>
      <w:bookmarkEnd w:id="2185"/>
      <w:r w:rsidRPr="006436AF">
        <w:t xml:space="preserve"> and an additional domain name alias </w:t>
      </w:r>
      <w:bookmarkStart w:id="2186" w:name="MCCQCTEMPBM_00000072"/>
      <w:r w:rsidRPr="006436AF">
        <w:rPr>
          <w:rStyle w:val="URLchar"/>
        </w:rPr>
        <w:t>mno-cdn.5gmsd-ap.com</w:t>
      </w:r>
      <w:bookmarkEnd w:id="2186"/>
      <w:r w:rsidRPr="006436AF">
        <w:t xml:space="preserve"> configured by the 5GMSd Application Provider.</w:t>
      </w:r>
    </w:p>
    <w:bookmarkEnd w:id="2184"/>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87"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87"/>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88" w:name="_Toc68899739"/>
      <w:bookmarkStart w:id="2189" w:name="_Toc71214490"/>
      <w:bookmarkStart w:id="2190" w:name="_Toc71722164"/>
      <w:bookmarkStart w:id="2191" w:name="_Toc74859216"/>
      <w:bookmarkStart w:id="2192" w:name="_Toc161839682"/>
      <w:r w:rsidRPr="006436AF">
        <w:lastRenderedPageBreak/>
        <w:t>B</w:t>
      </w:r>
      <w:r w:rsidR="00D95A7E" w:rsidRPr="006436AF">
        <w:t>.2.2</w:t>
      </w:r>
      <w:r w:rsidR="00D95A7E" w:rsidRPr="006436AF">
        <w:tab/>
        <w:t>Content Hosting Configuration</w:t>
      </w:r>
      <w:bookmarkEnd w:id="2188"/>
      <w:bookmarkEnd w:id="2189"/>
      <w:bookmarkEnd w:id="2190"/>
      <w:bookmarkEnd w:id="2191"/>
      <w:bookmarkEnd w:id="2192"/>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93"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93"/>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94" w:name="_Toc68899740"/>
      <w:bookmarkStart w:id="2195" w:name="_Toc71214491"/>
      <w:r w:rsidRPr="006436AF">
        <w:rPr>
          <w:rFonts w:eastAsia="SimSun"/>
        </w:rPr>
        <w:br w:type="page"/>
      </w:r>
      <w:bookmarkStart w:id="2196" w:name="_Toc71722165"/>
      <w:bookmarkStart w:id="2197" w:name="_Toc74859217"/>
      <w:bookmarkStart w:id="2198" w:name="_Toc161839683"/>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94"/>
      <w:bookmarkEnd w:id="2195"/>
      <w:bookmarkEnd w:id="2196"/>
      <w:bookmarkEnd w:id="2197"/>
      <w:bookmarkEnd w:id="2198"/>
    </w:p>
    <w:p w14:paraId="4DC0CF1C" w14:textId="7A7E9038" w:rsidR="00B11A41" w:rsidRPr="006436AF" w:rsidRDefault="004A2A6D" w:rsidP="00B11A41">
      <w:pPr>
        <w:pStyle w:val="Heading1"/>
      </w:pPr>
      <w:bookmarkStart w:id="2199" w:name="_Toc28013568"/>
      <w:bookmarkStart w:id="2200" w:name="_Toc36040406"/>
      <w:bookmarkStart w:id="2201" w:name="_Toc68899741"/>
      <w:bookmarkStart w:id="2202" w:name="_Toc71214492"/>
      <w:bookmarkStart w:id="2203" w:name="_Toc71722166"/>
      <w:bookmarkStart w:id="2204" w:name="_Toc74859218"/>
      <w:bookmarkStart w:id="2205" w:name="_Toc161839684"/>
      <w:r w:rsidRPr="006436AF">
        <w:t>C</w:t>
      </w:r>
      <w:r w:rsidR="00B11A41" w:rsidRPr="006436AF">
        <w:t>.1</w:t>
      </w:r>
      <w:r w:rsidR="00B11A41" w:rsidRPr="006436AF">
        <w:tab/>
        <w:t>General</w:t>
      </w:r>
      <w:bookmarkEnd w:id="2199"/>
      <w:bookmarkEnd w:id="2200"/>
      <w:bookmarkEnd w:id="2201"/>
      <w:bookmarkEnd w:id="2202"/>
      <w:bookmarkEnd w:id="2203"/>
      <w:bookmarkEnd w:id="2204"/>
      <w:bookmarkEnd w:id="2205"/>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206" w:name="_Toc68899742"/>
      <w:bookmarkStart w:id="2207" w:name="_Toc71214493"/>
      <w:bookmarkStart w:id="2208" w:name="_Toc71722167"/>
      <w:bookmarkStart w:id="2209" w:name="_Toc74859219"/>
      <w:bookmarkStart w:id="2210" w:name="_Toc161839685"/>
      <w:r w:rsidRPr="006436AF">
        <w:rPr>
          <w:noProof/>
        </w:rPr>
        <w:t>C</w:t>
      </w:r>
      <w:r w:rsidR="00B11A41" w:rsidRPr="006436AF">
        <w:rPr>
          <w:noProof/>
        </w:rPr>
        <w:t>.2</w:t>
      </w:r>
      <w:r w:rsidR="00B11A41" w:rsidRPr="006436AF">
        <w:rPr>
          <w:noProof/>
        </w:rPr>
        <w:tab/>
        <w:t>Data Types applicable to several APIs</w:t>
      </w:r>
      <w:bookmarkEnd w:id="2206"/>
      <w:bookmarkEnd w:id="2207"/>
      <w:bookmarkEnd w:id="2208"/>
      <w:bookmarkEnd w:id="2209"/>
      <w:bookmarkEnd w:id="2210"/>
    </w:p>
    <w:p w14:paraId="157C57BD" w14:textId="77777777" w:rsidR="00FC682F" w:rsidRPr="006436AF" w:rsidRDefault="00FC682F" w:rsidP="00FC682F">
      <w:pPr>
        <w:keepNext/>
      </w:pPr>
      <w:bookmarkStart w:id="2211"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212" w:name="_MCCTEMPBM_CRPT71130700___5"/>
            <w:bookmarkStart w:id="2213" w:name="MCCQCTEMPBM_00000073" w:colFirst="0" w:colLast="0"/>
            <w:bookmarkEnd w:id="2211"/>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62FC0054"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00E83A3A">
              <w:rPr>
                <w:color w:val="B5CEA8"/>
              </w:rPr>
              <w:t>3.0.0</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1907D9AD"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E83A3A">
              <w:rPr>
                <w:color w:val="CE9178"/>
              </w:rPr>
              <w:t>V18.0.0</w:t>
            </w:r>
            <w:r w:rsidRPr="006436AF">
              <w:rPr>
                <w:color w:val="CE9178"/>
              </w:rPr>
              <w:t>;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7F5418D5" w14:textId="77777777" w:rsidR="00E83A3A" w:rsidRPr="00C522DE" w:rsidRDefault="00E83A3A" w:rsidP="00E83A3A">
            <w:pPr>
              <w:pStyle w:val="PL"/>
              <w:rPr>
                <w:color w:val="D4D4D4"/>
              </w:rPr>
            </w:pPr>
            <w:r w:rsidRPr="00C522DE">
              <w:rPr>
                <w:color w:val="D4D4D4"/>
              </w:rPr>
              <w:t>    </w:t>
            </w:r>
            <w:r>
              <w:t>Duration</w:t>
            </w:r>
            <w:r w:rsidRPr="00C522DE">
              <w:rPr>
                <w:color w:val="D4D4D4"/>
              </w:rPr>
              <w:t>:</w:t>
            </w:r>
          </w:p>
          <w:p w14:paraId="58499C63" w14:textId="77777777" w:rsidR="00E83A3A" w:rsidRPr="00C522DE" w:rsidRDefault="00E83A3A" w:rsidP="00E83A3A">
            <w:pPr>
              <w:pStyle w:val="PL"/>
              <w:rPr>
                <w:color w:val="D4D4D4"/>
              </w:rPr>
            </w:pPr>
            <w:r w:rsidRPr="00C522DE">
              <w:rPr>
                <w:color w:val="D4D4D4"/>
              </w:rPr>
              <w:t>      </w:t>
            </w:r>
            <w:r w:rsidRPr="00C522DE">
              <w:t>type</w:t>
            </w:r>
            <w:r w:rsidRPr="00C522DE">
              <w:rPr>
                <w:color w:val="D4D4D4"/>
              </w:rPr>
              <w:t>: </w:t>
            </w:r>
            <w:r w:rsidRPr="00C522DE">
              <w:rPr>
                <w:color w:val="CE9178"/>
              </w:rPr>
              <w:t>string</w:t>
            </w:r>
          </w:p>
          <w:p w14:paraId="1B01694B" w14:textId="77777777" w:rsidR="00E83A3A" w:rsidRPr="00C522DE" w:rsidRDefault="00E83A3A" w:rsidP="00E83A3A">
            <w:pPr>
              <w:pStyle w:val="PL"/>
              <w:rPr>
                <w:color w:val="D4D4D4"/>
              </w:rPr>
            </w:pPr>
            <w:r w:rsidRPr="00C522DE">
              <w:rPr>
                <w:color w:val="D4D4D4"/>
              </w:rPr>
              <w:t>      </w:t>
            </w:r>
            <w:r w:rsidRPr="00C522DE">
              <w:t>format</w:t>
            </w:r>
            <w:r w:rsidRPr="00C522DE">
              <w:rPr>
                <w:color w:val="D4D4D4"/>
              </w:rPr>
              <w:t>: </w:t>
            </w:r>
            <w:r>
              <w:rPr>
                <w:color w:val="CE9178"/>
              </w:rPr>
              <w:t>duration</w:t>
            </w:r>
          </w:p>
          <w:p w14:paraId="2031283B" w14:textId="77777777" w:rsidR="00E83A3A" w:rsidRPr="00C522DE" w:rsidRDefault="00E83A3A" w:rsidP="00E83A3A">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S</w:t>
            </w:r>
            <w:r w:rsidRPr="00466278">
              <w:rPr>
                <w:color w:val="CE9178"/>
              </w:rPr>
              <w:t>tring with format "duration" as defined by JSON Schema (referencing IETF RFC 3339</w:t>
            </w:r>
            <w:r>
              <w:rPr>
                <w:color w:val="CE9178"/>
              </w:rPr>
              <w:t>,</w:t>
            </w:r>
            <w:r w:rsidRPr="00466278">
              <w:rPr>
                <w:color w:val="CE9178"/>
              </w:rPr>
              <w:t xml:space="preserve"> appendix A</w:t>
            </w:r>
            <w:r>
              <w:rPr>
                <w:color w:val="CE9178"/>
              </w:rPr>
              <w:t xml:space="preserve"> and, ultimately, ISO 8601</w:t>
            </w:r>
            <w:r w:rsidRPr="00466278">
              <w:rPr>
                <w:color w:val="CE9178"/>
              </w:rPr>
              <w:t>)</w:t>
            </w:r>
            <w:r w:rsidRPr="00C2401A">
              <w:rPr>
                <w:color w:val="CE9178"/>
              </w:rPr>
              <w:t>.</w:t>
            </w:r>
            <w:r>
              <w:rPr>
                <w:color w:val="CE9178"/>
              </w:rPr>
              <w:t>'</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135E7D0E"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w:t>
            </w:r>
            <w:r w:rsidR="00E83A3A">
              <w:rPr>
                <w:color w:val="CE9178"/>
              </w:rPr>
              <w:t>,</w:t>
            </w:r>
            <w:r w:rsidRPr="006436AF">
              <w:rPr>
                <w:color w:val="CE9178"/>
              </w:rPr>
              <w:t xml:space="preserve"> but the "fragment" suffix is not.'</w:t>
            </w:r>
          </w:p>
          <w:p w14:paraId="5EE06A41" w14:textId="77777777" w:rsidR="00E83A3A" w:rsidRPr="00293D9F" w:rsidRDefault="00E83A3A" w:rsidP="00E83A3A">
            <w:pPr>
              <w:pStyle w:val="PL"/>
              <w:rPr>
                <w:color w:val="D4D4D4"/>
              </w:rPr>
            </w:pPr>
            <w:r w:rsidRPr="00C522DE">
              <w:rPr>
                <w:color w:val="D4D4D4"/>
              </w:rPr>
              <w:t>    </w:t>
            </w:r>
            <w:r w:rsidRPr="007D675D">
              <w:t>Media</w:t>
            </w:r>
            <w:r>
              <w:t>Delivery</w:t>
            </w:r>
            <w:r w:rsidRPr="007D675D">
              <w:t>SessionId</w:t>
            </w:r>
            <w:r w:rsidRPr="00293D9F">
              <w:rPr>
                <w:color w:val="D4D4D4"/>
              </w:rPr>
              <w:t>:</w:t>
            </w:r>
          </w:p>
          <w:p w14:paraId="62593912" w14:textId="77777777" w:rsidR="00E83A3A" w:rsidRPr="00293D9F" w:rsidRDefault="00E83A3A" w:rsidP="00E83A3A">
            <w:pPr>
              <w:pStyle w:val="PL"/>
              <w:rPr>
                <w:color w:val="D4D4D4"/>
              </w:rPr>
            </w:pPr>
            <w:r w:rsidRPr="00C522DE">
              <w:rPr>
                <w:color w:val="D4D4D4"/>
              </w:rPr>
              <w:t>      </w:t>
            </w:r>
            <w:r w:rsidRPr="007D675D">
              <w:t>type</w:t>
            </w:r>
            <w:r w:rsidRPr="00293D9F">
              <w:rPr>
                <w:color w:val="D4D4D4"/>
              </w:rPr>
              <w:t xml:space="preserve">: </w:t>
            </w:r>
            <w:r w:rsidRPr="007D675D">
              <w:rPr>
                <w:color w:val="CE9178"/>
              </w:rPr>
              <w:t>string</w:t>
            </w:r>
          </w:p>
          <w:p w14:paraId="13EF523D" w14:textId="77777777" w:rsidR="00E83A3A" w:rsidRDefault="00E83A3A" w:rsidP="00E83A3A">
            <w:pPr>
              <w:pStyle w:val="PL"/>
              <w:rPr>
                <w:color w:val="D4D4D4"/>
              </w:rPr>
            </w:pPr>
            <w:r w:rsidRPr="00C522DE">
              <w:rPr>
                <w:color w:val="D4D4D4"/>
              </w:rPr>
              <w:t>      </w:t>
            </w:r>
            <w:r w:rsidRPr="007D675D">
              <w:t>description</w:t>
            </w:r>
            <w:r w:rsidRPr="00293D9F">
              <w:rPr>
                <w:color w:val="D4D4D4"/>
              </w:rPr>
              <w:t xml:space="preserve">: </w:t>
            </w:r>
            <w:r w:rsidRPr="007D675D">
              <w:rPr>
                <w:color w:val="CE9178"/>
              </w:rPr>
              <w:t xml:space="preserve">'A unique identifier for a media </w:t>
            </w:r>
            <w:r>
              <w:rPr>
                <w:color w:val="CE9178"/>
              </w:rPr>
              <w:t>delivery</w:t>
            </w:r>
            <w:r w:rsidRPr="007D675D">
              <w:rPr>
                <w:color w:val="CE9178"/>
              </w:rPr>
              <w:t xml:space="preserve"> session.'</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212"/>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07E1D265" w14:textId="77777777" w:rsidR="00E83A3A" w:rsidRPr="007C0AD7" w:rsidRDefault="00E83A3A" w:rsidP="00E83A3A">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7D512F60" w14:textId="77777777" w:rsidR="00E83A3A" w:rsidRPr="007C0AD7" w:rsidRDefault="00E83A3A" w:rsidP="00E83A3A">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E93690B" w14:textId="77777777" w:rsidR="00E83A3A" w:rsidRPr="007C0AD7" w:rsidRDefault="00E83A3A" w:rsidP="00E83A3A">
            <w:pPr>
              <w:pStyle w:val="PL"/>
              <w:rPr>
                <w:color w:val="D4D4D4"/>
              </w:rPr>
            </w:pPr>
            <w:r w:rsidRPr="00C522DE">
              <w:rPr>
                <w:color w:val="D4D4D4"/>
              </w:rPr>
              <w:t>      </w:t>
            </w:r>
            <w:r w:rsidRPr="00DE2368">
              <w:t>required</w:t>
            </w:r>
            <w:r w:rsidRPr="007C0AD7">
              <w:rPr>
                <w:color w:val="D4D4D4"/>
              </w:rPr>
              <w:t>:</w:t>
            </w:r>
          </w:p>
          <w:p w14:paraId="68318583" w14:textId="77777777" w:rsidR="00E83A3A" w:rsidRPr="007C0AD7" w:rsidRDefault="00E83A3A" w:rsidP="00E83A3A">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4EDBED79" w14:textId="77777777" w:rsidR="00E83A3A" w:rsidRPr="007C0AD7" w:rsidRDefault="00E83A3A" w:rsidP="00E83A3A">
            <w:pPr>
              <w:pStyle w:val="PL"/>
              <w:rPr>
                <w:color w:val="D4D4D4"/>
              </w:rPr>
            </w:pPr>
            <w:r w:rsidRPr="00C522DE">
              <w:rPr>
                <w:color w:val="D4D4D4"/>
              </w:rPr>
              <w:t>      </w:t>
            </w:r>
            <w:r w:rsidRPr="00DE2368">
              <w:t>properties</w:t>
            </w:r>
            <w:r w:rsidRPr="007C0AD7">
              <w:rPr>
                <w:color w:val="D4D4D4"/>
              </w:rPr>
              <w:t>:</w:t>
            </w:r>
          </w:p>
          <w:p w14:paraId="66321099" w14:textId="77777777" w:rsidR="00E83A3A" w:rsidRPr="007C0AD7" w:rsidRDefault="00E83A3A" w:rsidP="00E83A3A">
            <w:pPr>
              <w:pStyle w:val="PL"/>
              <w:rPr>
                <w:color w:val="D4D4D4"/>
              </w:rPr>
            </w:pPr>
            <w:r w:rsidRPr="00C522DE">
              <w:rPr>
                <w:color w:val="D4D4D4"/>
              </w:rPr>
              <w:t>        </w:t>
            </w:r>
            <w:r w:rsidRPr="00DE2368">
              <w:t>sessionId</w:t>
            </w:r>
            <w:r w:rsidRPr="007C0AD7">
              <w:rPr>
                <w:color w:val="D4D4D4"/>
              </w:rPr>
              <w:t>:</w:t>
            </w:r>
          </w:p>
          <w:p w14:paraId="29B3AF06" w14:textId="77777777" w:rsidR="00E83A3A" w:rsidRPr="007C0AD7" w:rsidRDefault="00E83A3A" w:rsidP="00E83A3A">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'#/components/schemas/Media</w:t>
            </w:r>
            <w:r>
              <w:rPr>
                <w:color w:val="CE9178"/>
              </w:rPr>
              <w:t>Delivery</w:t>
            </w:r>
            <w:r w:rsidRPr="00DE2368">
              <w:rPr>
                <w:color w:val="CE9178"/>
              </w:rPr>
              <w:t>SessionId'</w:t>
            </w:r>
          </w:p>
          <w:p w14:paraId="6D4E532B" w14:textId="77777777" w:rsidR="00E83A3A" w:rsidRPr="007C0AD7" w:rsidRDefault="00E83A3A" w:rsidP="00E83A3A">
            <w:pPr>
              <w:pStyle w:val="PL"/>
              <w:rPr>
                <w:color w:val="D4D4D4"/>
              </w:rPr>
            </w:pPr>
          </w:p>
          <w:p w14:paraId="70D9783A" w14:textId="77777777" w:rsidR="00E83A3A" w:rsidRDefault="00E83A3A" w:rsidP="00E83A3A">
            <w:pPr>
              <w:pStyle w:val="PL"/>
            </w:pPr>
            <w:r>
              <w:t xml:space="preserve">    MediaStreamingAccess:</w:t>
            </w:r>
          </w:p>
          <w:p w14:paraId="61E64094" w14:textId="77777777" w:rsidR="00E83A3A" w:rsidRDefault="00E83A3A" w:rsidP="00E83A3A">
            <w:pPr>
              <w:pStyle w:val="PL"/>
            </w:pPr>
            <w:r>
              <w:t xml:space="preserve">      type: object</w:t>
            </w:r>
          </w:p>
          <w:p w14:paraId="5948632D" w14:textId="77777777" w:rsidR="00E83A3A" w:rsidRDefault="00E83A3A" w:rsidP="00E83A3A">
            <w:pPr>
              <w:pStyle w:val="PL"/>
            </w:pPr>
            <w:r w:rsidRPr="00751F05">
              <w:t xml:space="preserve">      description: Common properties of a single media access by the Media Stream Handler.</w:t>
            </w:r>
          </w:p>
          <w:p w14:paraId="4911A763" w14:textId="77777777" w:rsidR="00E83A3A" w:rsidRDefault="00E83A3A" w:rsidP="00E83A3A">
            <w:pPr>
              <w:pStyle w:val="PL"/>
            </w:pPr>
            <w:r>
              <w:t xml:space="preserve">      required:</w:t>
            </w:r>
          </w:p>
          <w:p w14:paraId="454F6C56" w14:textId="77777777" w:rsidR="00E83A3A" w:rsidRDefault="00E83A3A" w:rsidP="00E83A3A">
            <w:pPr>
              <w:pStyle w:val="PL"/>
            </w:pPr>
            <w:r>
              <w:t xml:space="preserve">        - mediaStreamHandlerEndpointAddress</w:t>
            </w:r>
          </w:p>
          <w:p w14:paraId="12FC0440" w14:textId="77777777" w:rsidR="00E83A3A" w:rsidRDefault="00E83A3A" w:rsidP="00E83A3A">
            <w:pPr>
              <w:pStyle w:val="PL"/>
            </w:pPr>
            <w:r>
              <w:t xml:space="preserve">        - applicationServerEndpointAddress</w:t>
            </w:r>
          </w:p>
          <w:p w14:paraId="693BB907" w14:textId="77777777" w:rsidR="00E83A3A" w:rsidRDefault="00E83A3A" w:rsidP="00E83A3A">
            <w:pPr>
              <w:pStyle w:val="PL"/>
            </w:pPr>
            <w:r>
              <w:t xml:space="preserve">        - requestMessage</w:t>
            </w:r>
          </w:p>
          <w:p w14:paraId="33364112" w14:textId="77777777" w:rsidR="00E83A3A" w:rsidRDefault="00E83A3A" w:rsidP="00E83A3A">
            <w:pPr>
              <w:pStyle w:val="PL"/>
            </w:pPr>
            <w:r>
              <w:t xml:space="preserve">        - responseMessage</w:t>
            </w:r>
          </w:p>
          <w:p w14:paraId="436B2F39" w14:textId="77777777" w:rsidR="00E83A3A" w:rsidRDefault="00E83A3A" w:rsidP="00E83A3A">
            <w:pPr>
              <w:pStyle w:val="PL"/>
            </w:pPr>
            <w:r>
              <w:t xml:space="preserve">        - processingLatency</w:t>
            </w:r>
          </w:p>
          <w:p w14:paraId="01FF75D4" w14:textId="77777777" w:rsidR="00E83A3A" w:rsidRDefault="00E83A3A" w:rsidP="00E83A3A">
            <w:pPr>
              <w:pStyle w:val="PL"/>
            </w:pPr>
            <w:r>
              <w:t xml:space="preserve">      properties:</w:t>
            </w:r>
          </w:p>
          <w:p w14:paraId="4057EA82" w14:textId="77777777" w:rsidR="00E83A3A" w:rsidRDefault="00E83A3A" w:rsidP="00E83A3A">
            <w:pPr>
              <w:pStyle w:val="PL"/>
            </w:pPr>
            <w:r>
              <w:t xml:space="preserve">        mediaStreamHandlerEndpointAddress:</w:t>
            </w:r>
          </w:p>
          <w:p w14:paraId="07CC4251" w14:textId="77777777" w:rsidR="00E83A3A" w:rsidRDefault="00E83A3A" w:rsidP="00E83A3A">
            <w:pPr>
              <w:pStyle w:val="PL"/>
            </w:pPr>
            <w:r>
              <w:t xml:space="preserve">          $ref: '#/components/schemas/EndpointAddress'</w:t>
            </w:r>
          </w:p>
          <w:p w14:paraId="4218D3AD" w14:textId="77777777" w:rsidR="00E83A3A" w:rsidRDefault="00E83A3A" w:rsidP="00E83A3A">
            <w:pPr>
              <w:pStyle w:val="PL"/>
            </w:pPr>
            <w:r>
              <w:t xml:space="preserve">        applicationServerEndpointAddress:</w:t>
            </w:r>
          </w:p>
          <w:p w14:paraId="4D7D5ACE" w14:textId="77777777" w:rsidR="00E83A3A" w:rsidRDefault="00E83A3A" w:rsidP="00E83A3A">
            <w:pPr>
              <w:pStyle w:val="PL"/>
            </w:pPr>
            <w:r>
              <w:t xml:space="preserve">          $ref: '#/components/schemas/EndpointAddress'</w:t>
            </w:r>
          </w:p>
          <w:p w14:paraId="5D116B33" w14:textId="77777777" w:rsidR="00E83A3A" w:rsidRDefault="00E83A3A" w:rsidP="00E83A3A">
            <w:pPr>
              <w:pStyle w:val="PL"/>
            </w:pPr>
            <w:r>
              <w:t xml:space="preserve">        requestMessage:</w:t>
            </w:r>
          </w:p>
          <w:p w14:paraId="004A5F9E" w14:textId="77777777" w:rsidR="00E83A3A" w:rsidRDefault="00E83A3A" w:rsidP="00E83A3A">
            <w:pPr>
              <w:pStyle w:val="PL"/>
            </w:pPr>
            <w:r>
              <w:t xml:space="preserve">          type: object</w:t>
            </w:r>
          </w:p>
          <w:p w14:paraId="4042ECF1" w14:textId="77777777" w:rsidR="00E83A3A" w:rsidRDefault="00E83A3A" w:rsidP="00E83A3A">
            <w:pPr>
              <w:pStyle w:val="PL"/>
            </w:pPr>
            <w:r>
              <w:t xml:space="preserve">          required:</w:t>
            </w:r>
          </w:p>
          <w:p w14:paraId="6288AA66" w14:textId="77777777" w:rsidR="00E83A3A" w:rsidRDefault="00E83A3A" w:rsidP="00E83A3A">
            <w:pPr>
              <w:pStyle w:val="PL"/>
            </w:pPr>
            <w:r>
              <w:t xml:space="preserve">            - method</w:t>
            </w:r>
          </w:p>
          <w:p w14:paraId="2FFDF2E8" w14:textId="77777777" w:rsidR="00E83A3A" w:rsidRDefault="00E83A3A" w:rsidP="00E83A3A">
            <w:pPr>
              <w:pStyle w:val="PL"/>
            </w:pPr>
            <w:r>
              <w:t xml:space="preserve">            - url</w:t>
            </w:r>
          </w:p>
          <w:p w14:paraId="3C5C7EAE" w14:textId="77777777" w:rsidR="00E83A3A" w:rsidRDefault="00E83A3A" w:rsidP="00E83A3A">
            <w:pPr>
              <w:pStyle w:val="PL"/>
            </w:pPr>
            <w:r>
              <w:t xml:space="preserve">            - protocolVersion</w:t>
            </w:r>
          </w:p>
          <w:p w14:paraId="4374AF3B" w14:textId="77777777" w:rsidR="00E83A3A" w:rsidRDefault="00E83A3A" w:rsidP="00E83A3A">
            <w:pPr>
              <w:pStyle w:val="PL"/>
            </w:pPr>
            <w:r>
              <w:t xml:space="preserve">            - size</w:t>
            </w:r>
          </w:p>
          <w:p w14:paraId="6E7331FD" w14:textId="77777777" w:rsidR="00E83A3A" w:rsidRDefault="00E83A3A" w:rsidP="00E83A3A">
            <w:pPr>
              <w:pStyle w:val="PL"/>
            </w:pPr>
            <w:r>
              <w:t xml:space="preserve">            - bodySize</w:t>
            </w:r>
          </w:p>
          <w:p w14:paraId="5451A2A8" w14:textId="77777777" w:rsidR="00E83A3A" w:rsidRDefault="00E83A3A" w:rsidP="00E83A3A">
            <w:pPr>
              <w:pStyle w:val="PL"/>
            </w:pPr>
            <w:r>
              <w:t xml:space="preserve">          properties:</w:t>
            </w:r>
          </w:p>
          <w:p w14:paraId="5AD9E8A9" w14:textId="77777777" w:rsidR="00E83A3A" w:rsidRDefault="00E83A3A" w:rsidP="00E83A3A">
            <w:pPr>
              <w:pStyle w:val="PL"/>
            </w:pPr>
            <w:r>
              <w:t xml:space="preserve">            method:</w:t>
            </w:r>
          </w:p>
          <w:p w14:paraId="74BF8F3B" w14:textId="77777777" w:rsidR="00E83A3A" w:rsidRDefault="00E83A3A" w:rsidP="00E83A3A">
            <w:pPr>
              <w:pStyle w:val="PL"/>
            </w:pPr>
            <w:r>
              <w:t xml:space="preserve">              type: string</w:t>
            </w:r>
          </w:p>
          <w:p w14:paraId="73E6C397" w14:textId="77777777" w:rsidR="00E83A3A" w:rsidRDefault="00E83A3A" w:rsidP="00E83A3A">
            <w:pPr>
              <w:pStyle w:val="PL"/>
            </w:pPr>
            <w:r>
              <w:t xml:space="preserve">            url:</w:t>
            </w:r>
          </w:p>
          <w:p w14:paraId="76EA6D1D" w14:textId="77777777" w:rsidR="00E83A3A" w:rsidRDefault="00E83A3A" w:rsidP="00E83A3A">
            <w:pPr>
              <w:pStyle w:val="PL"/>
            </w:pPr>
            <w:r>
              <w:t xml:space="preserve">              $ref: '#/components/schemas/AbsoluteUrl'</w:t>
            </w:r>
          </w:p>
          <w:p w14:paraId="1A68FC15" w14:textId="77777777" w:rsidR="00E83A3A" w:rsidRDefault="00E83A3A" w:rsidP="00E83A3A">
            <w:pPr>
              <w:pStyle w:val="PL"/>
            </w:pPr>
            <w:r>
              <w:t xml:space="preserve">            protocolVersion:</w:t>
            </w:r>
          </w:p>
          <w:p w14:paraId="489B5F8F" w14:textId="77777777" w:rsidR="00E83A3A" w:rsidRDefault="00E83A3A" w:rsidP="00E83A3A">
            <w:pPr>
              <w:pStyle w:val="PL"/>
            </w:pPr>
            <w:r>
              <w:t xml:space="preserve">              type: string</w:t>
            </w:r>
          </w:p>
          <w:p w14:paraId="0BADD80E" w14:textId="77777777" w:rsidR="00E83A3A" w:rsidRDefault="00E83A3A" w:rsidP="00E83A3A">
            <w:pPr>
              <w:pStyle w:val="PL"/>
            </w:pPr>
            <w:r>
              <w:t xml:space="preserve">            range:</w:t>
            </w:r>
          </w:p>
          <w:p w14:paraId="2746422A" w14:textId="77777777" w:rsidR="00E83A3A" w:rsidRDefault="00E83A3A" w:rsidP="00E83A3A">
            <w:pPr>
              <w:pStyle w:val="PL"/>
            </w:pPr>
            <w:r>
              <w:t xml:space="preserve">              type: string</w:t>
            </w:r>
          </w:p>
          <w:p w14:paraId="4D651E1F" w14:textId="77777777" w:rsidR="00E83A3A" w:rsidRDefault="00E83A3A" w:rsidP="00E83A3A">
            <w:pPr>
              <w:pStyle w:val="PL"/>
            </w:pPr>
            <w:r>
              <w:t xml:space="preserve">            size:</w:t>
            </w:r>
          </w:p>
          <w:p w14:paraId="3B417570" w14:textId="77777777" w:rsidR="00E83A3A" w:rsidRDefault="00E83A3A" w:rsidP="00E83A3A">
            <w:pPr>
              <w:pStyle w:val="PL"/>
            </w:pPr>
            <w:r>
              <w:t xml:space="preserve">              $ref: 'TS29571_CommonData.yaml#/components/schemas/Uinteger'</w:t>
            </w:r>
          </w:p>
          <w:p w14:paraId="59430BEC" w14:textId="77777777" w:rsidR="00E83A3A" w:rsidRDefault="00E83A3A" w:rsidP="00E83A3A">
            <w:pPr>
              <w:pStyle w:val="PL"/>
            </w:pPr>
            <w:r>
              <w:t xml:space="preserve">            bodySize:</w:t>
            </w:r>
          </w:p>
          <w:p w14:paraId="7C2D4C73" w14:textId="77777777" w:rsidR="00E83A3A" w:rsidRDefault="00E83A3A" w:rsidP="00E83A3A">
            <w:pPr>
              <w:pStyle w:val="PL"/>
            </w:pPr>
            <w:r>
              <w:t xml:space="preserve">              $ref: 'TS29571_CommonData.yaml#/components/schemas/Uinteger'</w:t>
            </w:r>
          </w:p>
          <w:p w14:paraId="70DAD14F" w14:textId="77777777" w:rsidR="00E83A3A" w:rsidRDefault="00E83A3A" w:rsidP="00E83A3A">
            <w:pPr>
              <w:pStyle w:val="PL"/>
            </w:pPr>
            <w:r>
              <w:t xml:space="preserve">            contentType:</w:t>
            </w:r>
          </w:p>
          <w:p w14:paraId="159CB585" w14:textId="77777777" w:rsidR="00E83A3A" w:rsidRDefault="00E83A3A" w:rsidP="00E83A3A">
            <w:pPr>
              <w:pStyle w:val="PL"/>
            </w:pPr>
            <w:r>
              <w:t xml:space="preserve">              type: string</w:t>
            </w:r>
          </w:p>
          <w:p w14:paraId="37EC5F7F" w14:textId="77777777" w:rsidR="00E83A3A" w:rsidRDefault="00E83A3A" w:rsidP="00E83A3A">
            <w:pPr>
              <w:pStyle w:val="PL"/>
            </w:pPr>
            <w:r>
              <w:t xml:space="preserve">            userAgent:</w:t>
            </w:r>
          </w:p>
          <w:p w14:paraId="02185D1D" w14:textId="77777777" w:rsidR="00E83A3A" w:rsidRDefault="00E83A3A" w:rsidP="00E83A3A">
            <w:pPr>
              <w:pStyle w:val="PL"/>
            </w:pPr>
            <w:r>
              <w:t xml:space="preserve">              type: string</w:t>
            </w:r>
          </w:p>
          <w:p w14:paraId="7BB8CA11" w14:textId="77777777" w:rsidR="00E83A3A" w:rsidRDefault="00E83A3A" w:rsidP="00E83A3A">
            <w:pPr>
              <w:pStyle w:val="PL"/>
            </w:pPr>
            <w:r>
              <w:t xml:space="preserve">            userIdentity:</w:t>
            </w:r>
          </w:p>
          <w:p w14:paraId="7B2CF8A4" w14:textId="77777777" w:rsidR="00E83A3A" w:rsidRDefault="00E83A3A" w:rsidP="00E83A3A">
            <w:pPr>
              <w:pStyle w:val="PL"/>
            </w:pPr>
            <w:r>
              <w:t xml:space="preserve">              type: string</w:t>
            </w:r>
          </w:p>
          <w:p w14:paraId="074BB646" w14:textId="77777777" w:rsidR="00E83A3A" w:rsidRDefault="00E83A3A" w:rsidP="00E83A3A">
            <w:pPr>
              <w:pStyle w:val="PL"/>
            </w:pPr>
            <w:r>
              <w:t xml:space="preserve">            referer:</w:t>
            </w:r>
          </w:p>
          <w:p w14:paraId="7E9C574B" w14:textId="77777777" w:rsidR="00E83A3A" w:rsidRDefault="00E83A3A" w:rsidP="00E83A3A">
            <w:pPr>
              <w:pStyle w:val="PL"/>
            </w:pPr>
            <w:r>
              <w:t xml:space="preserve">              $ref: '#/components/schemas/AbsoluteUrl'</w:t>
            </w:r>
          </w:p>
          <w:p w14:paraId="4ECDDD78" w14:textId="77777777" w:rsidR="00E83A3A" w:rsidRDefault="00E83A3A" w:rsidP="00E83A3A">
            <w:pPr>
              <w:pStyle w:val="PL"/>
            </w:pPr>
            <w:r>
              <w:t xml:space="preserve">        cacheStatus:</w:t>
            </w:r>
          </w:p>
          <w:p w14:paraId="4AB61CEF" w14:textId="77777777" w:rsidR="00E83A3A" w:rsidRDefault="00E83A3A" w:rsidP="00E83A3A">
            <w:pPr>
              <w:pStyle w:val="PL"/>
            </w:pPr>
            <w:r>
              <w:t xml:space="preserve">          $ref: '#/components/schemas/CacheStatus'</w:t>
            </w:r>
          </w:p>
          <w:p w14:paraId="4780DC95" w14:textId="77777777" w:rsidR="00E83A3A" w:rsidRDefault="00E83A3A" w:rsidP="00E83A3A">
            <w:pPr>
              <w:pStyle w:val="PL"/>
            </w:pPr>
            <w:r>
              <w:t xml:space="preserve">        responseMessage:</w:t>
            </w:r>
          </w:p>
          <w:p w14:paraId="359B1F37" w14:textId="77777777" w:rsidR="00E83A3A" w:rsidRDefault="00E83A3A" w:rsidP="00E83A3A">
            <w:pPr>
              <w:pStyle w:val="PL"/>
            </w:pPr>
            <w:r>
              <w:t xml:space="preserve">          type: object</w:t>
            </w:r>
          </w:p>
          <w:p w14:paraId="1B0947B7" w14:textId="77777777" w:rsidR="00E83A3A" w:rsidRDefault="00E83A3A" w:rsidP="00E83A3A">
            <w:pPr>
              <w:pStyle w:val="PL"/>
            </w:pPr>
            <w:r>
              <w:lastRenderedPageBreak/>
              <w:t xml:space="preserve">          required:</w:t>
            </w:r>
          </w:p>
          <w:p w14:paraId="4E10FCF0" w14:textId="77777777" w:rsidR="00E83A3A" w:rsidRDefault="00E83A3A" w:rsidP="00E83A3A">
            <w:pPr>
              <w:pStyle w:val="PL"/>
            </w:pPr>
            <w:r>
              <w:t xml:space="preserve">            - responseCode</w:t>
            </w:r>
          </w:p>
          <w:p w14:paraId="7CC46BA2" w14:textId="77777777" w:rsidR="00E83A3A" w:rsidRDefault="00E83A3A" w:rsidP="00E83A3A">
            <w:pPr>
              <w:pStyle w:val="PL"/>
            </w:pPr>
            <w:r>
              <w:t xml:space="preserve">            - size</w:t>
            </w:r>
          </w:p>
          <w:p w14:paraId="16622E00" w14:textId="77777777" w:rsidR="00E83A3A" w:rsidRDefault="00E83A3A" w:rsidP="00E83A3A">
            <w:pPr>
              <w:pStyle w:val="PL"/>
            </w:pPr>
            <w:r>
              <w:t xml:space="preserve">            - bodySize</w:t>
            </w:r>
          </w:p>
          <w:p w14:paraId="4F8B6B20" w14:textId="77777777" w:rsidR="00E83A3A" w:rsidRDefault="00E83A3A" w:rsidP="00E83A3A">
            <w:pPr>
              <w:pStyle w:val="PL"/>
            </w:pPr>
            <w:r>
              <w:t xml:space="preserve">          properties:</w:t>
            </w:r>
          </w:p>
          <w:p w14:paraId="32997C26" w14:textId="77777777" w:rsidR="00E83A3A" w:rsidRDefault="00E83A3A" w:rsidP="00E83A3A">
            <w:pPr>
              <w:pStyle w:val="PL"/>
            </w:pPr>
            <w:r>
              <w:t xml:space="preserve">            responseCode:</w:t>
            </w:r>
          </w:p>
          <w:p w14:paraId="453C8942" w14:textId="77777777" w:rsidR="00E83A3A" w:rsidRDefault="00E83A3A" w:rsidP="00E83A3A">
            <w:pPr>
              <w:pStyle w:val="PL"/>
            </w:pPr>
            <w:r>
              <w:t xml:space="preserve">              $ref: 'TS29571_CommonData.yaml#/components/schemas/Uinteger'</w:t>
            </w:r>
          </w:p>
          <w:p w14:paraId="3E6A7F72" w14:textId="77777777" w:rsidR="00E83A3A" w:rsidRDefault="00E83A3A" w:rsidP="00E83A3A">
            <w:pPr>
              <w:pStyle w:val="PL"/>
            </w:pPr>
            <w:r>
              <w:t xml:space="preserve">            size:</w:t>
            </w:r>
          </w:p>
          <w:p w14:paraId="16A8036C" w14:textId="77777777" w:rsidR="00E83A3A" w:rsidRDefault="00E83A3A" w:rsidP="00E83A3A">
            <w:pPr>
              <w:pStyle w:val="PL"/>
            </w:pPr>
            <w:r>
              <w:t xml:space="preserve">              $ref: 'TS29571_CommonData.yaml#/components/schemas/Uinteger'</w:t>
            </w:r>
          </w:p>
          <w:p w14:paraId="4697F2E4" w14:textId="77777777" w:rsidR="00E83A3A" w:rsidRDefault="00E83A3A" w:rsidP="00E83A3A">
            <w:pPr>
              <w:pStyle w:val="PL"/>
            </w:pPr>
            <w:r>
              <w:t xml:space="preserve">            bodySize:</w:t>
            </w:r>
          </w:p>
          <w:p w14:paraId="4E4DF88F" w14:textId="77777777" w:rsidR="00E83A3A" w:rsidRDefault="00E83A3A" w:rsidP="00E83A3A">
            <w:pPr>
              <w:pStyle w:val="PL"/>
            </w:pPr>
            <w:r>
              <w:t xml:space="preserve">              $ref: 'TS29571_CommonData.yaml#/components/schemas/Uinteger'</w:t>
            </w:r>
          </w:p>
          <w:p w14:paraId="204556B9" w14:textId="77777777" w:rsidR="00E83A3A" w:rsidRDefault="00E83A3A" w:rsidP="00E83A3A">
            <w:pPr>
              <w:pStyle w:val="PL"/>
            </w:pPr>
            <w:r>
              <w:t xml:space="preserve">            contentType:</w:t>
            </w:r>
          </w:p>
          <w:p w14:paraId="1F1CC9B5" w14:textId="77777777" w:rsidR="00E83A3A" w:rsidRDefault="00E83A3A" w:rsidP="00E83A3A">
            <w:pPr>
              <w:pStyle w:val="PL"/>
            </w:pPr>
            <w:r>
              <w:t xml:space="preserve">              type: string</w:t>
            </w:r>
          </w:p>
          <w:p w14:paraId="2E72D7B5" w14:textId="77777777" w:rsidR="00E83A3A" w:rsidRDefault="00E83A3A" w:rsidP="00E83A3A">
            <w:pPr>
              <w:pStyle w:val="PL"/>
            </w:pPr>
            <w:r>
              <w:t xml:space="preserve">        processingLatency:</w:t>
            </w:r>
          </w:p>
          <w:p w14:paraId="06CA0204" w14:textId="77777777" w:rsidR="00E83A3A" w:rsidRDefault="00E83A3A" w:rsidP="00E83A3A">
            <w:pPr>
              <w:pStyle w:val="PL"/>
            </w:pPr>
            <w:r>
              <w:t xml:space="preserve">          $ref: 'TS29571_CommonData.yaml#/components/schemas/Float'</w:t>
            </w:r>
          </w:p>
          <w:p w14:paraId="0EBBFCF7" w14:textId="77777777" w:rsidR="00E83A3A" w:rsidRDefault="00E83A3A" w:rsidP="00E83A3A">
            <w:pPr>
              <w:pStyle w:val="PL"/>
            </w:pPr>
            <w:r>
              <w:t xml:space="preserve">        connectionMetrics:</w:t>
            </w:r>
          </w:p>
          <w:p w14:paraId="5CE45B55" w14:textId="77777777" w:rsidR="00E83A3A" w:rsidRDefault="00E83A3A" w:rsidP="00E83A3A">
            <w:pPr>
              <w:pStyle w:val="PL"/>
            </w:pPr>
            <w:r>
              <w:t xml:space="preserve">          type: object</w:t>
            </w:r>
          </w:p>
          <w:p w14:paraId="3F90B048" w14:textId="77777777" w:rsidR="00E83A3A" w:rsidRDefault="00E83A3A" w:rsidP="00E83A3A">
            <w:pPr>
              <w:pStyle w:val="PL"/>
            </w:pPr>
            <w:r>
              <w:t xml:space="preserve">          required:</w:t>
            </w:r>
          </w:p>
          <w:p w14:paraId="2CC7A348" w14:textId="77777777" w:rsidR="00E83A3A" w:rsidRDefault="00E83A3A" w:rsidP="00E83A3A">
            <w:pPr>
              <w:pStyle w:val="PL"/>
            </w:pPr>
            <w:r>
              <w:t xml:space="preserve">            - meanNetworkRoundTripTime</w:t>
            </w:r>
          </w:p>
          <w:p w14:paraId="01CFD4EE" w14:textId="77777777" w:rsidR="00E83A3A" w:rsidRDefault="00E83A3A" w:rsidP="00E83A3A">
            <w:pPr>
              <w:pStyle w:val="PL"/>
            </w:pPr>
            <w:r>
              <w:t xml:space="preserve">            - networkRoundTripTimeVariation</w:t>
            </w:r>
          </w:p>
          <w:p w14:paraId="1D2864C9" w14:textId="77777777" w:rsidR="00E83A3A" w:rsidRDefault="00E83A3A" w:rsidP="00E83A3A">
            <w:pPr>
              <w:pStyle w:val="PL"/>
            </w:pPr>
            <w:r>
              <w:t xml:space="preserve">            - congestionWindowSize</w:t>
            </w:r>
          </w:p>
          <w:p w14:paraId="31AF40F3" w14:textId="77777777" w:rsidR="00E83A3A" w:rsidRDefault="00E83A3A" w:rsidP="00E83A3A">
            <w:pPr>
              <w:pStyle w:val="PL"/>
            </w:pPr>
            <w:r>
              <w:t xml:space="preserve">          properties:</w:t>
            </w:r>
          </w:p>
          <w:p w14:paraId="2B5B7129" w14:textId="77777777" w:rsidR="00E83A3A" w:rsidRDefault="00E83A3A" w:rsidP="00E83A3A">
            <w:pPr>
              <w:pStyle w:val="PL"/>
            </w:pPr>
            <w:r>
              <w:t xml:space="preserve">            meanNetworkRoundTripTime:</w:t>
            </w:r>
          </w:p>
          <w:p w14:paraId="6E11054A" w14:textId="77777777" w:rsidR="00E83A3A" w:rsidRDefault="00E83A3A" w:rsidP="00E83A3A">
            <w:pPr>
              <w:pStyle w:val="PL"/>
            </w:pPr>
            <w:r>
              <w:t xml:space="preserve">              $ref: 'TS29571_CommonData.yaml#/components/schemas/Float'</w:t>
            </w:r>
          </w:p>
          <w:p w14:paraId="1E04C818" w14:textId="77777777" w:rsidR="00E83A3A" w:rsidRDefault="00E83A3A" w:rsidP="00E83A3A">
            <w:pPr>
              <w:pStyle w:val="PL"/>
            </w:pPr>
            <w:r>
              <w:t xml:space="preserve">            networkRoundTripTimeVariation:</w:t>
            </w:r>
          </w:p>
          <w:p w14:paraId="387CFCE3" w14:textId="77777777" w:rsidR="00E83A3A" w:rsidRDefault="00E83A3A" w:rsidP="00E83A3A">
            <w:pPr>
              <w:pStyle w:val="PL"/>
            </w:pPr>
            <w:r>
              <w:t xml:space="preserve">              $ref: 'TS29571_CommonData.yaml#/components/schemas/Float'</w:t>
            </w:r>
          </w:p>
          <w:p w14:paraId="2DFE64D6" w14:textId="77777777" w:rsidR="00E83A3A" w:rsidRDefault="00E83A3A" w:rsidP="00E83A3A">
            <w:pPr>
              <w:pStyle w:val="PL"/>
            </w:pPr>
            <w:r>
              <w:t xml:space="preserve">            congestionWindowSize:</w:t>
            </w:r>
          </w:p>
          <w:p w14:paraId="136F2D74" w14:textId="77777777" w:rsidR="00E83A3A" w:rsidRDefault="00E83A3A" w:rsidP="00E83A3A">
            <w:pPr>
              <w:pStyle w:val="PL"/>
            </w:pPr>
            <w:r>
              <w:t xml:space="preserve">              $ref: 'TS29571_CommonData.yaml#/components/schemas/Uinteger'</w:t>
            </w:r>
          </w:p>
          <w:p w14:paraId="2B2F6819" w14:textId="77777777" w:rsidR="00E83A3A" w:rsidRDefault="00E83A3A" w:rsidP="00E83A3A">
            <w:pPr>
              <w:pStyle w:val="PL"/>
              <w:rPr>
                <w:color w:val="D4D4D4"/>
              </w:rPr>
            </w:pPr>
          </w:p>
          <w:p w14:paraId="54B96052" w14:textId="77777777" w:rsidR="00E83A3A" w:rsidRDefault="00E83A3A" w:rsidP="00E83A3A">
            <w:pPr>
              <w:pStyle w:val="PL"/>
            </w:pPr>
            <w:r>
              <w:t xml:space="preserve">    NetworkAssistanceInvocation:</w:t>
            </w:r>
          </w:p>
          <w:p w14:paraId="66B11070" w14:textId="77777777" w:rsidR="00E83A3A" w:rsidRDefault="00E83A3A" w:rsidP="00E83A3A">
            <w:pPr>
              <w:pStyle w:val="PL"/>
            </w:pPr>
            <w:r>
              <w:t xml:space="preserve">      description: </w:t>
            </w:r>
            <w:r w:rsidRPr="00751F05">
              <w:t>Common properties of a single</w:t>
            </w:r>
            <w:r>
              <w:t xml:space="preserve"> Network Assistance invocation.</w:t>
            </w:r>
          </w:p>
          <w:p w14:paraId="31D0930C" w14:textId="77777777" w:rsidR="00E83A3A" w:rsidRDefault="00E83A3A" w:rsidP="00E83A3A">
            <w:pPr>
              <w:pStyle w:val="PL"/>
            </w:pPr>
            <w:r>
              <w:t xml:space="preserve">      type: object</w:t>
            </w:r>
          </w:p>
          <w:p w14:paraId="29A5FE97" w14:textId="77777777" w:rsidR="00E83A3A" w:rsidRDefault="00E83A3A" w:rsidP="00E83A3A">
            <w:pPr>
              <w:pStyle w:val="PL"/>
            </w:pPr>
            <w:r>
              <w:t xml:space="preserve">      properties:</w:t>
            </w:r>
          </w:p>
          <w:p w14:paraId="6024A86B" w14:textId="77777777" w:rsidR="00E83A3A" w:rsidRDefault="00E83A3A" w:rsidP="00E83A3A">
            <w:pPr>
              <w:pStyle w:val="PL"/>
            </w:pPr>
            <w:r>
              <w:t xml:space="preserve">        policyTemplateId:</w:t>
            </w:r>
          </w:p>
          <w:p w14:paraId="795DE83C" w14:textId="77777777" w:rsidR="00E83A3A" w:rsidRDefault="00E83A3A" w:rsidP="00E83A3A">
            <w:pPr>
              <w:pStyle w:val="PL"/>
            </w:pPr>
            <w:r>
              <w:t xml:space="preserve">          $ref: '#/components/schemas/ResourceId'</w:t>
            </w:r>
          </w:p>
          <w:p w14:paraId="22A33E0F" w14:textId="77777777" w:rsidR="00E83A3A" w:rsidRDefault="00E83A3A" w:rsidP="00E83A3A">
            <w:pPr>
              <w:pStyle w:val="PL"/>
            </w:pPr>
            <w:r>
              <w:t xml:space="preserve">        serviceDataFlowDescriptions:</w:t>
            </w:r>
          </w:p>
          <w:p w14:paraId="6B908D74" w14:textId="77777777" w:rsidR="00E83A3A" w:rsidRDefault="00E83A3A" w:rsidP="00E83A3A">
            <w:pPr>
              <w:pStyle w:val="PL"/>
            </w:pPr>
            <w:r>
              <w:t xml:space="preserve">          type: array</w:t>
            </w:r>
          </w:p>
          <w:p w14:paraId="238F8A56" w14:textId="77777777" w:rsidR="00E83A3A" w:rsidRDefault="00E83A3A" w:rsidP="00E83A3A">
            <w:pPr>
              <w:pStyle w:val="PL"/>
            </w:pPr>
            <w:r>
              <w:t xml:space="preserve">          minItems: 1</w:t>
            </w:r>
          </w:p>
          <w:p w14:paraId="54BACDFF" w14:textId="77777777" w:rsidR="00E83A3A" w:rsidRDefault="00E83A3A" w:rsidP="00E83A3A">
            <w:pPr>
              <w:pStyle w:val="PL"/>
            </w:pPr>
            <w:r>
              <w:t xml:space="preserve">          items:</w:t>
            </w:r>
          </w:p>
          <w:p w14:paraId="1D7D97CA" w14:textId="77777777" w:rsidR="00E83A3A" w:rsidRDefault="00E83A3A" w:rsidP="00E83A3A">
            <w:pPr>
              <w:pStyle w:val="PL"/>
            </w:pPr>
            <w:r>
              <w:t xml:space="preserve">            $ref: '#/components/schemas/ServiceDataFlowDescription'</w:t>
            </w:r>
          </w:p>
          <w:p w14:paraId="7634E64A" w14:textId="77777777" w:rsidR="00E83A3A" w:rsidRDefault="00E83A3A" w:rsidP="00E83A3A">
            <w:pPr>
              <w:pStyle w:val="PL"/>
            </w:pPr>
            <w:r>
              <w:t xml:space="preserve">        requestedQoS:</w:t>
            </w:r>
          </w:p>
          <w:p w14:paraId="667390C7" w14:textId="77777777" w:rsidR="00E83A3A" w:rsidRDefault="00E83A3A" w:rsidP="00E83A3A">
            <w:pPr>
              <w:pStyle w:val="PL"/>
            </w:pPr>
            <w:r>
              <w:t xml:space="preserve">          $ref: '#/components/schemas/UnidirectionalQoSSpecification'</w:t>
            </w:r>
          </w:p>
          <w:p w14:paraId="7A8611B5" w14:textId="77777777" w:rsidR="00E83A3A" w:rsidRDefault="00E83A3A" w:rsidP="00E83A3A">
            <w:pPr>
              <w:pStyle w:val="PL"/>
            </w:pPr>
            <w:r>
              <w:t xml:space="preserve">        # The network QoS parameters (if any) requested by the Media Session Handler.</w:t>
            </w:r>
          </w:p>
          <w:p w14:paraId="046250C8" w14:textId="77777777" w:rsidR="00E83A3A" w:rsidRDefault="00E83A3A" w:rsidP="00E83A3A">
            <w:pPr>
              <w:pStyle w:val="PL"/>
            </w:pPr>
            <w:r>
              <w:t xml:space="preserve">        recommendedQoS:</w:t>
            </w:r>
          </w:p>
          <w:p w14:paraId="4AC1BE3B" w14:textId="77777777" w:rsidR="00E83A3A" w:rsidRDefault="00E83A3A" w:rsidP="00E83A3A">
            <w:pPr>
              <w:pStyle w:val="PL"/>
            </w:pPr>
            <w:r>
              <w:t xml:space="preserve">          type: object</w:t>
            </w:r>
          </w:p>
          <w:p w14:paraId="05ABB268" w14:textId="77777777" w:rsidR="00E83A3A" w:rsidRDefault="00E83A3A" w:rsidP="00E83A3A">
            <w:pPr>
              <w:pStyle w:val="PL"/>
            </w:pPr>
            <w:r>
              <w:t xml:space="preserve">          description: The network QoS parameters (if any) recommended to the Media Session Handler.</w:t>
            </w:r>
          </w:p>
          <w:p w14:paraId="26E7F282" w14:textId="77777777" w:rsidR="00E83A3A" w:rsidRDefault="00E83A3A" w:rsidP="00E83A3A">
            <w:pPr>
              <w:pStyle w:val="PL"/>
            </w:pPr>
            <w:r>
              <w:t xml:space="preserve">          required:</w:t>
            </w:r>
          </w:p>
          <w:p w14:paraId="2B4F3DF1" w14:textId="77777777" w:rsidR="00E83A3A" w:rsidRDefault="00E83A3A" w:rsidP="00E83A3A">
            <w:pPr>
              <w:pStyle w:val="PL"/>
            </w:pPr>
            <w:r>
              <w:t xml:space="preserve">            - maximumBitRate</w:t>
            </w:r>
          </w:p>
          <w:p w14:paraId="1A0822CA" w14:textId="77777777" w:rsidR="00E83A3A" w:rsidRDefault="00E83A3A" w:rsidP="00E83A3A">
            <w:pPr>
              <w:pStyle w:val="PL"/>
            </w:pPr>
            <w:r>
              <w:t xml:space="preserve">            - minimumBitRate</w:t>
            </w:r>
          </w:p>
          <w:p w14:paraId="452B69DD" w14:textId="77777777" w:rsidR="00E83A3A" w:rsidRDefault="00E83A3A" w:rsidP="00E83A3A">
            <w:pPr>
              <w:pStyle w:val="PL"/>
            </w:pPr>
            <w:r>
              <w:t xml:space="preserve">          properties:</w:t>
            </w:r>
          </w:p>
          <w:p w14:paraId="2D890BE4" w14:textId="77777777" w:rsidR="00E83A3A" w:rsidRDefault="00E83A3A" w:rsidP="00E83A3A">
            <w:pPr>
              <w:pStyle w:val="PL"/>
            </w:pPr>
            <w:r>
              <w:t xml:space="preserve">            maximumBitRate:</w:t>
            </w:r>
          </w:p>
          <w:p w14:paraId="7D9A040A" w14:textId="77777777" w:rsidR="00E83A3A" w:rsidRDefault="00E83A3A" w:rsidP="00E83A3A">
            <w:pPr>
              <w:pStyle w:val="PL"/>
            </w:pPr>
            <w:r>
              <w:t xml:space="preserve">              $ref: 'TS29571_CommonData.yaml#/components/schemas/BitRate'</w:t>
            </w:r>
          </w:p>
          <w:p w14:paraId="1899E826" w14:textId="77777777" w:rsidR="00E83A3A" w:rsidRDefault="00E83A3A" w:rsidP="00E83A3A">
            <w:pPr>
              <w:pStyle w:val="PL"/>
            </w:pPr>
            <w:r>
              <w:t xml:space="preserve">            minimumBitRate:</w:t>
            </w:r>
          </w:p>
          <w:p w14:paraId="636BBEA9" w14:textId="77777777" w:rsidR="00E83A3A" w:rsidRDefault="00E83A3A" w:rsidP="00E83A3A">
            <w:pPr>
              <w:pStyle w:val="PL"/>
            </w:pPr>
            <w:r>
              <w:t xml:space="preserve">              $ref: 'TS29571_CommonData.yaml#/components/schemas/BitRate'</w:t>
            </w:r>
          </w:p>
          <w:p w14:paraId="377E56D3" w14:textId="77777777" w:rsidR="00E83A3A" w:rsidRDefault="00E83A3A" w:rsidP="00E83A3A">
            <w:pPr>
              <w:pStyle w:val="PL"/>
              <w:rPr>
                <w:rFonts w:cs="Courier New"/>
                <w:color w:val="D4D4D4"/>
                <w:szCs w:val="16"/>
                <w:lang w:val="en-US"/>
              </w:rPr>
            </w:pPr>
          </w:p>
          <w:p w14:paraId="04D5B90B" w14:textId="77777777" w:rsidR="00E83A3A" w:rsidRDefault="00E83A3A" w:rsidP="00E83A3A">
            <w:pPr>
              <w:pStyle w:val="PL"/>
            </w:pPr>
            <w:r>
              <w:t xml:space="preserve">    UnidirectionalQoSSpecification:</w:t>
            </w:r>
          </w:p>
          <w:p w14:paraId="16288D0D" w14:textId="77777777" w:rsidR="00E83A3A" w:rsidRDefault="00E83A3A" w:rsidP="00E83A3A">
            <w:pPr>
              <w:pStyle w:val="PL"/>
            </w:pPr>
            <w:r>
              <w:t xml:space="preserve">      type: object</w:t>
            </w:r>
          </w:p>
          <w:p w14:paraId="2CB7EC16" w14:textId="77777777" w:rsidR="00E83A3A" w:rsidRDefault="00E83A3A" w:rsidP="00E83A3A">
            <w:pPr>
              <w:pStyle w:val="PL"/>
            </w:pPr>
            <w:r w:rsidRPr="00637C5A">
              <w:t xml:space="preserve">      description: A specification for network Quality of Service in either the downlink or uplink direction.</w:t>
            </w:r>
          </w:p>
          <w:p w14:paraId="26E8E2F5" w14:textId="77777777" w:rsidR="00E83A3A" w:rsidRDefault="00E83A3A" w:rsidP="00E83A3A">
            <w:pPr>
              <w:pStyle w:val="PL"/>
            </w:pPr>
            <w:r>
              <w:t xml:space="preserve">      required:</w:t>
            </w:r>
          </w:p>
          <w:p w14:paraId="4F57981C" w14:textId="77777777" w:rsidR="00E83A3A" w:rsidRDefault="00E83A3A" w:rsidP="00E83A3A">
            <w:pPr>
              <w:pStyle w:val="PL"/>
            </w:pPr>
            <w:r>
              <w:t xml:space="preserve">        - maximumRequestedBitRate</w:t>
            </w:r>
          </w:p>
          <w:p w14:paraId="6E735278" w14:textId="77777777" w:rsidR="00E83A3A" w:rsidRDefault="00E83A3A" w:rsidP="00E83A3A">
            <w:pPr>
              <w:pStyle w:val="PL"/>
            </w:pPr>
            <w:r>
              <w:t xml:space="preserve">        - minimumRequestedBitRate</w:t>
            </w:r>
          </w:p>
          <w:p w14:paraId="592FBFCD" w14:textId="77777777" w:rsidR="00E83A3A" w:rsidRDefault="00E83A3A" w:rsidP="00E83A3A">
            <w:pPr>
              <w:pStyle w:val="PL"/>
            </w:pPr>
            <w:r>
              <w:t xml:space="preserve">      properties:</w:t>
            </w:r>
          </w:p>
          <w:p w14:paraId="17DDFF34" w14:textId="77777777" w:rsidR="00E83A3A" w:rsidRDefault="00E83A3A" w:rsidP="00E83A3A">
            <w:pPr>
              <w:pStyle w:val="PL"/>
            </w:pPr>
            <w:r>
              <w:t xml:space="preserve">        maximumRequestedBitRate:</w:t>
            </w:r>
          </w:p>
          <w:p w14:paraId="3A943EAA" w14:textId="77777777" w:rsidR="00E83A3A" w:rsidRDefault="00E83A3A" w:rsidP="00E83A3A">
            <w:pPr>
              <w:pStyle w:val="PL"/>
            </w:pPr>
            <w:r>
              <w:t xml:space="preserve">          $ref: 'TS29571_CommonData.yaml#/components/schemas/BitRate'</w:t>
            </w:r>
          </w:p>
          <w:p w14:paraId="6434D241" w14:textId="77777777" w:rsidR="00E83A3A" w:rsidRDefault="00E83A3A" w:rsidP="00E83A3A">
            <w:pPr>
              <w:pStyle w:val="PL"/>
            </w:pPr>
            <w:r>
              <w:t xml:space="preserve">        minimumDesiredBitRate:</w:t>
            </w:r>
          </w:p>
          <w:p w14:paraId="5972E0ED" w14:textId="77777777" w:rsidR="00E83A3A" w:rsidRDefault="00E83A3A" w:rsidP="00E83A3A">
            <w:pPr>
              <w:pStyle w:val="PL"/>
            </w:pPr>
            <w:r>
              <w:t xml:space="preserve">          $ref: 'TS29571_CommonData.yaml#/components/schemas/BitRate'</w:t>
            </w:r>
          </w:p>
          <w:p w14:paraId="272BD1B8" w14:textId="77777777" w:rsidR="00E83A3A" w:rsidRDefault="00E83A3A" w:rsidP="00E83A3A">
            <w:pPr>
              <w:pStyle w:val="PL"/>
            </w:pPr>
            <w:r>
              <w:t xml:space="preserve">        minimumRequestedBitRate:</w:t>
            </w:r>
          </w:p>
          <w:p w14:paraId="57194FB7" w14:textId="77777777" w:rsidR="00E83A3A" w:rsidRDefault="00E83A3A" w:rsidP="00E83A3A">
            <w:pPr>
              <w:pStyle w:val="PL"/>
            </w:pPr>
            <w:r>
              <w:t xml:space="preserve">          $ref: 'TS29571_CommonData.yaml#/components/schemas/BitRate'</w:t>
            </w:r>
          </w:p>
          <w:p w14:paraId="01141173" w14:textId="77777777" w:rsidR="00E83A3A" w:rsidRDefault="00E83A3A" w:rsidP="00E83A3A">
            <w:pPr>
              <w:pStyle w:val="PL"/>
            </w:pPr>
            <w:r>
              <w:t xml:space="preserve">        desiredPacketLatency:</w:t>
            </w:r>
          </w:p>
          <w:p w14:paraId="79EE26D1" w14:textId="77777777" w:rsidR="00E83A3A" w:rsidRDefault="00E83A3A" w:rsidP="00E83A3A">
            <w:pPr>
              <w:pStyle w:val="PL"/>
            </w:pPr>
            <w:r>
              <w:t xml:space="preserve">          type: integer</w:t>
            </w:r>
          </w:p>
          <w:p w14:paraId="4054090D" w14:textId="77777777" w:rsidR="00E83A3A" w:rsidRDefault="00E83A3A" w:rsidP="00E83A3A">
            <w:pPr>
              <w:pStyle w:val="PL"/>
            </w:pPr>
            <w:r>
              <w:t xml:space="preserve">          minimum: 0</w:t>
            </w:r>
          </w:p>
          <w:p w14:paraId="72EC171B" w14:textId="77777777" w:rsidR="00E83A3A" w:rsidRDefault="00E83A3A" w:rsidP="00E83A3A">
            <w:pPr>
              <w:pStyle w:val="PL"/>
            </w:pPr>
            <w:r>
              <w:t xml:space="preserve">        desiredPacketLossRate:</w:t>
            </w:r>
          </w:p>
          <w:p w14:paraId="663F496A" w14:textId="77777777" w:rsidR="00E83A3A" w:rsidRDefault="00E83A3A" w:rsidP="00E83A3A">
            <w:pPr>
              <w:pStyle w:val="PL"/>
            </w:pPr>
            <w:r>
              <w:lastRenderedPageBreak/>
              <w:t xml:space="preserve">          type: integer</w:t>
            </w:r>
          </w:p>
          <w:p w14:paraId="24F042D9" w14:textId="77777777" w:rsidR="00E83A3A" w:rsidRDefault="00E83A3A" w:rsidP="00E83A3A">
            <w:pPr>
              <w:pStyle w:val="PL"/>
            </w:pPr>
            <w:r>
              <w:t xml:space="preserve">          minimum: 0</w:t>
            </w:r>
          </w:p>
          <w:p w14:paraId="3041426B" w14:textId="77777777" w:rsidR="00E83A3A" w:rsidRDefault="00E83A3A" w:rsidP="00E83A3A">
            <w:pPr>
              <w:pStyle w:val="PL"/>
              <w:rPr>
                <w:color w:val="D4D4D4"/>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214"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214"/>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213"/>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215" w:name="_Toc68899743"/>
      <w:bookmarkStart w:id="2216" w:name="_Toc71214494"/>
      <w:bookmarkStart w:id="2217" w:name="_Toc71722168"/>
      <w:bookmarkStart w:id="2218" w:name="_Toc74859220"/>
      <w:bookmarkStart w:id="2219" w:name="_Toc161839686"/>
      <w:r w:rsidRPr="006436AF">
        <w:t>C</w:t>
      </w:r>
      <w:r w:rsidR="00B11A41" w:rsidRPr="006436AF">
        <w:t>.3</w:t>
      </w:r>
      <w:r w:rsidR="00B11A41" w:rsidRPr="006436AF">
        <w:tab/>
        <w:t>OpenAPI representation of the M1 APIs</w:t>
      </w:r>
      <w:bookmarkEnd w:id="2215"/>
      <w:bookmarkEnd w:id="2216"/>
      <w:bookmarkEnd w:id="2217"/>
      <w:bookmarkEnd w:id="2218"/>
      <w:bookmarkEnd w:id="2219"/>
    </w:p>
    <w:p w14:paraId="516C1FF4" w14:textId="467D44D9" w:rsidR="00B11A41" w:rsidRPr="006436AF" w:rsidRDefault="004A2A6D" w:rsidP="00B11A41">
      <w:pPr>
        <w:pStyle w:val="Heading2"/>
      </w:pPr>
      <w:bookmarkStart w:id="2220" w:name="_Toc68899744"/>
      <w:bookmarkStart w:id="2221" w:name="_Toc71214495"/>
      <w:bookmarkStart w:id="2222" w:name="_Toc71722169"/>
      <w:bookmarkStart w:id="2223" w:name="_Toc74859221"/>
      <w:bookmarkStart w:id="2224" w:name="MCCQCTEMPBM_00000082"/>
      <w:bookmarkStart w:id="2225" w:name="_Toc161839687"/>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220"/>
      <w:bookmarkEnd w:id="2221"/>
      <w:bookmarkEnd w:id="2222"/>
      <w:bookmarkEnd w:id="2223"/>
      <w:bookmarkEnd w:id="2225"/>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4"/>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lastRenderedPageBreak/>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5E548863" w:rsidR="00FC682F" w:rsidRPr="006436AF" w:rsidRDefault="00FC682F" w:rsidP="002C6F69">
            <w:pPr>
              <w:pStyle w:val="PL"/>
              <w:rPr>
                <w:color w:val="D4D4D4"/>
              </w:rPr>
            </w:pPr>
            <w:r w:rsidRPr="006436AF">
              <w:rPr>
                <w:color w:val="D4D4D4"/>
                <w:lang w:val="en-US"/>
              </w:rPr>
              <w:t>        - </w:t>
            </w:r>
            <w:r w:rsidR="00EC772F">
              <w:rPr>
                <w:color w:val="CE9178"/>
                <w:lang w:val="en-US"/>
              </w:rPr>
              <w:t>a</w:t>
            </w:r>
            <w:r w:rsidRPr="006436AF">
              <w:rPr>
                <w:color w:val="CE9178"/>
                <w:lang w:val="en-US"/>
              </w:rPr>
              <w:t>ppId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r w:rsidR="00EC772F">
              <w:rPr>
                <w:lang w:val="en-US"/>
              </w:rPr>
              <w:t>a</w:t>
            </w:r>
            <w:r w:rsidRPr="006436AF">
              <w:rPr>
                <w:lang w:val="en-US"/>
              </w:rPr>
              <w:t>ppId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lastRenderedPageBreak/>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226" w:name="_Toc68899745"/>
      <w:bookmarkStart w:id="2227" w:name="_Toc71214496"/>
      <w:bookmarkStart w:id="2228" w:name="_Toc71722170"/>
      <w:bookmarkStart w:id="2229" w:name="_Toc74859222"/>
      <w:bookmarkStart w:id="2230" w:name="MCCQCTEMPBM_00000083"/>
      <w:bookmarkStart w:id="2231" w:name="_Toc161839688"/>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226"/>
      <w:bookmarkEnd w:id="2227"/>
      <w:bookmarkEnd w:id="2228"/>
      <w:bookmarkEnd w:id="2229"/>
      <w:bookmarkEnd w:id="2231"/>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30"/>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lastRenderedPageBreak/>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232" w:name="_Toc68899746"/>
      <w:bookmarkStart w:id="2233" w:name="_Toc71214497"/>
      <w:bookmarkStart w:id="2234" w:name="_Toc71722171"/>
      <w:bookmarkStart w:id="2235" w:name="_Toc74859223"/>
      <w:bookmarkStart w:id="2236" w:name="MCCQCTEMPBM_00000084"/>
      <w:bookmarkStart w:id="2237" w:name="_Toc161839689"/>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232"/>
      <w:bookmarkEnd w:id="2233"/>
      <w:bookmarkEnd w:id="2234"/>
      <w:bookmarkEnd w:id="2235"/>
      <w:bookmarkEnd w:id="2237"/>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36"/>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874F36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238" w:name="_Toc68899747"/>
      <w:bookmarkStart w:id="2239" w:name="_Toc71214498"/>
      <w:bookmarkStart w:id="2240" w:name="_Toc71722172"/>
      <w:bookmarkStart w:id="2241" w:name="_Toc74859224"/>
      <w:bookmarkStart w:id="2242" w:name="MCCQCTEMPBM_00000085"/>
      <w:bookmarkStart w:id="2243" w:name="_Toc161839690"/>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238"/>
      <w:bookmarkEnd w:id="2239"/>
      <w:bookmarkEnd w:id="2240"/>
      <w:bookmarkEnd w:id="2241"/>
      <w:bookmarkEnd w:id="2243"/>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44" w:name="_MCCTEMPBM_CRPT71130706___5" w:colFirst="0" w:colLast="0"/>
            <w:bookmarkEnd w:id="2242"/>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44"/>
    </w:tbl>
    <w:p w14:paraId="66F704F4" w14:textId="77777777" w:rsidR="00D20D1B" w:rsidRPr="006436AF" w:rsidRDefault="00D20D1B" w:rsidP="00DB7C2C"/>
    <w:p w14:paraId="5546BF13" w14:textId="5070FE26" w:rsidR="00B11A41" w:rsidRPr="006436AF" w:rsidRDefault="004A2A6D" w:rsidP="00B11A41">
      <w:pPr>
        <w:pStyle w:val="Heading2"/>
      </w:pPr>
      <w:bookmarkStart w:id="2245" w:name="_Toc68899748"/>
      <w:bookmarkStart w:id="2246" w:name="_Toc71214499"/>
      <w:bookmarkStart w:id="2247" w:name="_Toc71722173"/>
      <w:bookmarkStart w:id="2248" w:name="_Toc74859225"/>
      <w:bookmarkStart w:id="2249" w:name="MCCQCTEMPBM_00000086"/>
      <w:bookmarkStart w:id="2250" w:name="_Toc161839691"/>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45"/>
      <w:bookmarkEnd w:id="2246"/>
      <w:bookmarkEnd w:id="2247"/>
      <w:bookmarkEnd w:id="2248"/>
      <w:bookmarkEnd w:id="2250"/>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49"/>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51" w:name="_Toc68899749"/>
      <w:bookmarkStart w:id="2252" w:name="_Toc71214500"/>
      <w:bookmarkStart w:id="2253" w:name="_Toc71722174"/>
      <w:bookmarkStart w:id="2254" w:name="_Toc74859226"/>
      <w:bookmarkStart w:id="2255" w:name="MCCQCTEMPBM_00000087"/>
      <w:bookmarkStart w:id="2256" w:name="_Toc161839692"/>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51"/>
      <w:bookmarkEnd w:id="2252"/>
      <w:bookmarkEnd w:id="2253"/>
      <w:bookmarkEnd w:id="2254"/>
      <w:bookmarkEnd w:id="2256"/>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55"/>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lastRenderedPageBreak/>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lastRenderedPageBreak/>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r w:rsidRPr="00B23038">
              <w:t>allOf</w:t>
            </w:r>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57" w:name="_Toc68899750"/>
      <w:bookmarkStart w:id="2258" w:name="_Toc71214501"/>
      <w:bookmarkStart w:id="2259" w:name="_Toc71722175"/>
      <w:bookmarkStart w:id="2260" w:name="_Toc74859227"/>
      <w:bookmarkStart w:id="2261" w:name="MCCQCTEMPBM_00000088"/>
      <w:bookmarkStart w:id="2262" w:name="_Toc161839693"/>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57"/>
      <w:bookmarkEnd w:id="2258"/>
      <w:bookmarkEnd w:id="2259"/>
      <w:bookmarkEnd w:id="2260"/>
      <w:bookmarkEnd w:id="2262"/>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1"/>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lastRenderedPageBreak/>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63" w:name="_Toc68899751"/>
      <w:bookmarkStart w:id="2264" w:name="_Toc71214502"/>
      <w:bookmarkStart w:id="2265" w:name="_Toc71722176"/>
      <w:bookmarkStart w:id="2266" w:name="_Toc74859228"/>
      <w:bookmarkStart w:id="2267" w:name="MCCQCTEMPBM_00000089"/>
      <w:bookmarkStart w:id="2268" w:name="_Toc161839694"/>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63"/>
      <w:bookmarkEnd w:id="2264"/>
      <w:bookmarkEnd w:id="2265"/>
      <w:bookmarkEnd w:id="2266"/>
      <w:bookmarkEnd w:id="2268"/>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67"/>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lastRenderedPageBreak/>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lastRenderedPageBreak/>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69" w:name="MCCQCTEMPBM_00000091"/>
      <w:bookmarkStart w:id="2270" w:name="_Toc161839695"/>
      <w:r w:rsidRPr="00A7422F">
        <w:rPr>
          <w:noProof/>
        </w:rPr>
        <w:t>C.3.9</w:t>
      </w:r>
      <w:r w:rsidRPr="00A7422F">
        <w:rPr>
          <w:noProof/>
        </w:rPr>
        <w:tab/>
        <w:t>M1_EdgeResourcesProvisioning API</w:t>
      </w:r>
      <w:bookmarkEnd w:id="2270"/>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lastRenderedPageBreak/>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71" w:name="_Toc161839696"/>
      <w:r w:rsidRPr="006436AF">
        <w:t>C.3.10</w:t>
      </w:r>
      <w:r w:rsidRPr="006436AF">
        <w:tab/>
        <w:t>M1_EventDataProcessingProvisioning API</w:t>
      </w:r>
      <w:bookmarkEnd w:id="2271"/>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9"/>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lastRenderedPageBreak/>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lastRenderedPageBreak/>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72" w:name="_Toc68899752"/>
      <w:bookmarkStart w:id="2273" w:name="_Toc71214503"/>
      <w:bookmarkStart w:id="2274" w:name="_Toc71722177"/>
      <w:bookmarkStart w:id="2275" w:name="_Toc74859229"/>
      <w:bookmarkStart w:id="2276" w:name="_Toc28013569"/>
      <w:bookmarkStart w:id="2277" w:name="_Toc36040407"/>
      <w:bookmarkStart w:id="2278" w:name="_Toc161839697"/>
      <w:r w:rsidRPr="006436AF">
        <w:t>C</w:t>
      </w:r>
      <w:r w:rsidR="00B11A41" w:rsidRPr="006436AF">
        <w:t>.4</w:t>
      </w:r>
      <w:r w:rsidR="00B11A41" w:rsidRPr="006436AF">
        <w:tab/>
        <w:t>OpenAPI representation of the M5 APIs</w:t>
      </w:r>
      <w:bookmarkEnd w:id="2272"/>
      <w:bookmarkEnd w:id="2273"/>
      <w:bookmarkEnd w:id="2274"/>
      <w:bookmarkEnd w:id="2275"/>
      <w:bookmarkEnd w:id="2278"/>
    </w:p>
    <w:p w14:paraId="74BD3B86" w14:textId="491C692D" w:rsidR="00B11A41" w:rsidRPr="006436AF" w:rsidRDefault="004A2A6D" w:rsidP="00B11A41">
      <w:pPr>
        <w:pStyle w:val="Heading2"/>
        <w:rPr>
          <w:noProof/>
        </w:rPr>
      </w:pPr>
      <w:bookmarkStart w:id="2279" w:name="_Toc68899753"/>
      <w:bookmarkStart w:id="2280" w:name="_Toc71214504"/>
      <w:bookmarkStart w:id="2281" w:name="_Toc71722178"/>
      <w:bookmarkStart w:id="2282" w:name="_Toc74859230"/>
      <w:bookmarkStart w:id="2283" w:name="MCCQCTEMPBM_00000092"/>
      <w:bookmarkStart w:id="2284" w:name="_Toc161839698"/>
      <w:r w:rsidRPr="006436AF">
        <w:t>C</w:t>
      </w:r>
      <w:r w:rsidR="00B11A41" w:rsidRPr="006436AF">
        <w:t>.4.1</w:t>
      </w:r>
      <w:r w:rsidR="00B11A41" w:rsidRPr="006436AF">
        <w:tab/>
      </w:r>
      <w:r w:rsidR="002361C0" w:rsidRPr="006436AF">
        <w:t>M5_</w:t>
      </w:r>
      <w:r w:rsidR="00B11A41" w:rsidRPr="006436AF">
        <w:rPr>
          <w:noProof/>
        </w:rPr>
        <w:t>ServiceAccessInformation API</w:t>
      </w:r>
      <w:bookmarkEnd w:id="2276"/>
      <w:bookmarkEnd w:id="2277"/>
      <w:bookmarkEnd w:id="2279"/>
      <w:bookmarkEnd w:id="2280"/>
      <w:bookmarkEnd w:id="2281"/>
      <w:bookmarkEnd w:id="2282"/>
      <w:bookmarkEnd w:id="2284"/>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85" w:name="_MCCTEMPBM_CRPT71130716___5"/>
            <w:bookmarkStart w:id="2286" w:name="MCCQCTEMPBM_00000075" w:colFirst="0" w:colLast="0"/>
            <w:bookmarkEnd w:id="2283"/>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3F87929E"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4</w:t>
            </w:r>
            <w:r w:rsidRPr="006436AF">
              <w:rPr>
                <w:color w:val="B5CEA8"/>
              </w:rPr>
              <w:t>.0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4F109C54"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lastRenderedPageBreak/>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333F1E42" w14:textId="77777777" w:rsidR="00883066" w:rsidRPr="006436AF" w:rsidRDefault="00883066" w:rsidP="00883066">
            <w:pPr>
              <w:pStyle w:val="PL"/>
              <w:rPr>
                <w:color w:val="D4D4D4"/>
              </w:rPr>
            </w:pPr>
            <w:r w:rsidRPr="006436AF">
              <w:rPr>
                <w:color w:val="D4D4D4"/>
              </w:rPr>
              <w:t>            - </w:t>
            </w:r>
            <w:r>
              <w:rPr>
                <w:color w:val="D4D4D4"/>
              </w:rPr>
              <w:t>access</w:t>
            </w:r>
            <w:r w:rsidRPr="006436AF">
              <w:rPr>
                <w:color w:val="CE9178"/>
              </w:rPr>
              <w:t>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lastRenderedPageBreak/>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348D695" w:rsidR="00556763" w:rsidRPr="006436AF" w:rsidRDefault="00556763" w:rsidP="00556763">
            <w:pPr>
              <w:pStyle w:val="PL"/>
              <w:rPr>
                <w:color w:val="D4D4D4"/>
              </w:rPr>
            </w:pPr>
            <w:r w:rsidRPr="006436AF">
              <w:rPr>
                <w:color w:val="D4D4D4"/>
              </w:rPr>
              <w:t>            - </w:t>
            </w:r>
            <w:r w:rsidR="00883066">
              <w:rPr>
                <w:color w:val="CE9178"/>
              </w:rPr>
              <w:t>p</w:t>
            </w:r>
            <w:r w:rsidRPr="006436AF">
              <w:rPr>
                <w:color w:val="CE9178"/>
              </w:rPr>
              <w:t>olicyTemplate</w:t>
            </w:r>
            <w:r w:rsidR="00883066">
              <w:rPr>
                <w:color w:val="CE9178"/>
              </w:rPr>
              <w:t>Bindings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23A3931E" w14:textId="77777777" w:rsidR="00D639C3" w:rsidRPr="006069CA" w:rsidRDefault="00D639C3" w:rsidP="00D639C3">
            <w:pPr>
              <w:pStyle w:val="PL"/>
              <w:rPr>
                <w:color w:val="D4D4D4"/>
              </w:rPr>
            </w:pPr>
            <w:r>
              <w:rPr>
                <w:color w:val="D4D4D4"/>
              </w:rPr>
              <w:t>            </w:t>
            </w:r>
            <w:r w:rsidRPr="00EE6D68">
              <w:t>policyTemplateBindings</w:t>
            </w:r>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r>
              <w:rPr>
                <w:color w:val="CE9178"/>
              </w:rPr>
              <w:t>externalReference</w:t>
            </w:r>
          </w:p>
          <w:p w14:paraId="56D7DC9D" w14:textId="77777777" w:rsidR="00D639C3" w:rsidRPr="006436AF" w:rsidRDefault="00D639C3" w:rsidP="00D639C3">
            <w:pPr>
              <w:pStyle w:val="PL"/>
              <w:rPr>
                <w:color w:val="D4D4D4"/>
              </w:rPr>
            </w:pPr>
            <w:r>
              <w:rPr>
                <w:color w:val="D4D4D4"/>
              </w:rPr>
              <w:t>      </w:t>
            </w:r>
            <w:r w:rsidRPr="006436AF">
              <w:rPr>
                <w:color w:val="D4D4D4"/>
              </w:rPr>
              <w:t>            - </w:t>
            </w:r>
            <w:r>
              <w:rPr>
                <w:color w:val="CE9178"/>
              </w:rPr>
              <w:t>p</w:t>
            </w:r>
            <w:r w:rsidRPr="006436AF">
              <w:rPr>
                <w:color w:val="CE9178"/>
              </w:rPr>
              <w:t>olicyTemplateId</w:t>
            </w:r>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r w:rsidRPr="006436AF">
              <w:t>externalReference</w:t>
            </w:r>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r>
              <w:t>po</w:t>
            </w:r>
            <w:r w:rsidRPr="006436AF">
              <w:t>licyTemplateId</w:t>
            </w:r>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r w:rsidRPr="006436AF">
              <w:t>clientMetricsReportingConfiguration</w:t>
            </w:r>
            <w:r w:rsidR="00D639C3">
              <w:t>s</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87" w:name="_MCCTEMPBM_CRPT71130717___7"/>
            <w:bookmarkEnd w:id="2285"/>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lastRenderedPageBreak/>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87"/>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286"/>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88" w:name="_Toc68899754"/>
      <w:bookmarkStart w:id="2289" w:name="_Toc71214505"/>
      <w:bookmarkStart w:id="2290" w:name="_Toc71722179"/>
      <w:bookmarkStart w:id="2291" w:name="_Toc74859231"/>
      <w:bookmarkStart w:id="2292" w:name="MCCQCTEMPBM_00000093"/>
      <w:bookmarkStart w:id="2293" w:name="_Toc161839699"/>
      <w:r w:rsidRPr="006436AF">
        <w:t>C</w:t>
      </w:r>
      <w:r w:rsidR="00B11A41" w:rsidRPr="006436AF">
        <w:t>.4.2</w:t>
      </w:r>
      <w:r w:rsidR="00B11A41" w:rsidRPr="006436AF">
        <w:tab/>
      </w:r>
      <w:r w:rsidR="00A33477" w:rsidRPr="006436AF">
        <w:t>M5_</w:t>
      </w:r>
      <w:r w:rsidR="00B11A41" w:rsidRPr="006436AF">
        <w:rPr>
          <w:noProof/>
        </w:rPr>
        <w:t>ConsumptionReporting API</w:t>
      </w:r>
      <w:bookmarkEnd w:id="2288"/>
      <w:bookmarkEnd w:id="2289"/>
      <w:bookmarkEnd w:id="2290"/>
      <w:bookmarkEnd w:id="2291"/>
      <w:bookmarkEnd w:id="2293"/>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94" w:name="_MCCTEMPBM_CRPT71130719___5" w:colFirst="0" w:colLast="0"/>
            <w:bookmarkEnd w:id="2292"/>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r w:rsidR="007F4A97">
              <w:t>client</w:t>
            </w:r>
            <w:r w:rsidRPr="006436AF">
              <w:t>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r w:rsidRPr="00FD4411">
              <w:t>server</w:t>
            </w:r>
            <w:r w:rsidRPr="006436AF">
              <w:t>EndpointAddress</w:t>
            </w:r>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94"/>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95" w:name="_Toc68899755"/>
      <w:bookmarkStart w:id="2296" w:name="_Toc71214506"/>
      <w:bookmarkStart w:id="2297" w:name="_Toc71722180"/>
      <w:bookmarkStart w:id="2298" w:name="_Toc74859232"/>
      <w:bookmarkStart w:id="2299" w:name="MCCQCTEMPBM_00000094"/>
      <w:bookmarkStart w:id="2300" w:name="_Toc161839700"/>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95"/>
      <w:bookmarkEnd w:id="2296"/>
      <w:bookmarkEnd w:id="2297"/>
      <w:bookmarkEnd w:id="2298"/>
      <w:bookmarkEnd w:id="2300"/>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301" w:name="_MCCTEMPBM_CRPT71130720___5" w:colFirst="0" w:colLast="0"/>
            <w:bookmarkEnd w:id="2299"/>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lastRenderedPageBreak/>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301"/>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302" w:name="_Toc68899756"/>
      <w:bookmarkStart w:id="2303" w:name="_Toc71214507"/>
      <w:bookmarkStart w:id="2304" w:name="_Toc71722181"/>
      <w:bookmarkStart w:id="2305" w:name="_Toc74859233"/>
      <w:bookmarkStart w:id="2306" w:name="MCCQCTEMPBM_00000095"/>
      <w:bookmarkStart w:id="2307" w:name="_Toc161839701"/>
      <w:r w:rsidRPr="006436AF">
        <w:t>C</w:t>
      </w:r>
      <w:r w:rsidR="00B11A41" w:rsidRPr="006436AF">
        <w:t>.4.4</w:t>
      </w:r>
      <w:r w:rsidR="00B11A41" w:rsidRPr="006436AF">
        <w:tab/>
      </w:r>
      <w:r w:rsidR="00A33477" w:rsidRPr="006436AF">
        <w:t>M5_</w:t>
      </w:r>
      <w:r w:rsidR="00B11A41" w:rsidRPr="006436AF">
        <w:rPr>
          <w:noProof/>
        </w:rPr>
        <w:t>DynamicPolicies API</w:t>
      </w:r>
      <w:bookmarkEnd w:id="2302"/>
      <w:bookmarkEnd w:id="2303"/>
      <w:bookmarkEnd w:id="2304"/>
      <w:bookmarkEnd w:id="2305"/>
      <w:bookmarkEnd w:id="2307"/>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306"/>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lastRenderedPageBreak/>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308" w:name="_Toc68899757"/>
      <w:bookmarkStart w:id="2309" w:name="_Toc71214508"/>
      <w:bookmarkStart w:id="2310" w:name="_Toc71722182"/>
      <w:bookmarkStart w:id="2311" w:name="_Toc74859234"/>
      <w:bookmarkStart w:id="2312" w:name="MCCQCTEMPBM_00000096"/>
      <w:bookmarkStart w:id="2313" w:name="_Toc161839702"/>
      <w:r w:rsidRPr="006436AF">
        <w:t>C</w:t>
      </w:r>
      <w:r w:rsidR="00B11A41" w:rsidRPr="006436AF">
        <w:t>.4.5</w:t>
      </w:r>
      <w:r w:rsidR="00B11A41" w:rsidRPr="006436AF">
        <w:tab/>
      </w:r>
      <w:r w:rsidR="00730EF7" w:rsidRPr="006436AF">
        <w:t>M5_</w:t>
      </w:r>
      <w:r w:rsidR="00B11A41" w:rsidRPr="006436AF">
        <w:rPr>
          <w:noProof/>
        </w:rPr>
        <w:t>NetworkAssistance API</w:t>
      </w:r>
      <w:bookmarkEnd w:id="2308"/>
      <w:bookmarkEnd w:id="2309"/>
      <w:bookmarkEnd w:id="2310"/>
      <w:bookmarkEnd w:id="2311"/>
      <w:bookmarkEnd w:id="2313"/>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312"/>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lastRenderedPageBreak/>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lastRenderedPageBreak/>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lastRenderedPageBreak/>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314" w:name="_Toc74917358"/>
    </w:p>
    <w:p w14:paraId="459BEE85" w14:textId="29D879AC" w:rsidR="00E209FF" w:rsidRPr="006436AF" w:rsidRDefault="00E209FF" w:rsidP="001A2F1A">
      <w:pPr>
        <w:pStyle w:val="Heading1"/>
      </w:pPr>
      <w:bookmarkStart w:id="2315" w:name="_Toc161839703"/>
      <w:r w:rsidRPr="006436AF">
        <w:lastRenderedPageBreak/>
        <w:t>C.5</w:t>
      </w:r>
      <w:r w:rsidRPr="006436AF">
        <w:tab/>
        <w:t xml:space="preserve">OpenAPI representation of </w:t>
      </w:r>
      <w:bookmarkEnd w:id="2314"/>
      <w:r w:rsidRPr="006436AF">
        <w:t>data reporting records</w:t>
      </w:r>
      <w:bookmarkEnd w:id="2315"/>
    </w:p>
    <w:p w14:paraId="0A1A35EB" w14:textId="77777777" w:rsidR="00E209FF" w:rsidRPr="006436AF" w:rsidRDefault="00E209FF" w:rsidP="001A2F1A">
      <w:pPr>
        <w:pStyle w:val="Heading2"/>
      </w:pPr>
      <w:bookmarkStart w:id="2316" w:name="_Toc161839704"/>
      <w:r w:rsidRPr="006436AF">
        <w:t>C.5.1</w:t>
      </w:r>
      <w:r w:rsidRPr="006436AF">
        <w:tab/>
        <w:t>R4 data reporting records</w:t>
      </w:r>
      <w:bookmarkEnd w:id="2316"/>
    </w:p>
    <w:p w14:paraId="2A93246E" w14:textId="7C08DBD3" w:rsidR="00E209FF" w:rsidRPr="006436AF" w:rsidRDefault="00E209FF" w:rsidP="00E209FF">
      <w:pPr>
        <w:keepNext/>
      </w:pPr>
      <w:bookmarkStart w:id="2317"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317"/>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181A4081" w:rsidR="00237E69" w:rsidRPr="006436AF" w:rsidRDefault="00237E69" w:rsidP="002C6F69">
            <w:pPr>
              <w:pStyle w:val="PL"/>
            </w:pPr>
            <w:r w:rsidRPr="006436AF">
              <w:t xml:space="preserve">  title: 5GMS </w:t>
            </w:r>
            <w:r w:rsidR="003B21FD">
              <w:t xml:space="preserve">R4 </w:t>
            </w:r>
            <w:r w:rsidRPr="006436AF">
              <w:t>Data Reporting data types</w:t>
            </w:r>
          </w:p>
          <w:p w14:paraId="5EA5A949" w14:textId="5D368D86" w:rsidR="00237E69" w:rsidRPr="006436AF" w:rsidRDefault="00237E69" w:rsidP="002C6F69">
            <w:pPr>
              <w:pStyle w:val="PL"/>
            </w:pPr>
            <w:r w:rsidRPr="006436AF">
              <w:t xml:space="preserve">  version: </w:t>
            </w:r>
            <w:r w:rsidR="003B21FD">
              <w:t>2.0.0</w:t>
            </w:r>
          </w:p>
          <w:p w14:paraId="145C32F5" w14:textId="77777777" w:rsidR="00237E69" w:rsidRPr="006436AF" w:rsidRDefault="00237E69" w:rsidP="002C6F69">
            <w:pPr>
              <w:pStyle w:val="PL"/>
            </w:pPr>
            <w:r w:rsidRPr="006436AF">
              <w:t xml:space="preserve">  description: |</w:t>
            </w:r>
          </w:p>
          <w:p w14:paraId="301BA7E3" w14:textId="6FEEFB8F" w:rsidR="00237E69" w:rsidRPr="006436AF" w:rsidRDefault="00237E69" w:rsidP="002C6F69">
            <w:pPr>
              <w:pStyle w:val="PL"/>
            </w:pPr>
            <w:r w:rsidRPr="006436AF">
              <w:t xml:space="preserve">    5GMS </w:t>
            </w:r>
            <w:r w:rsidR="003B21FD">
              <w:t xml:space="preserve">R4 </w:t>
            </w:r>
            <w:r w:rsidRPr="006436AF">
              <w:t>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36D59CDB" w:rsidR="00237E69" w:rsidRPr="006436AF" w:rsidRDefault="00237E69" w:rsidP="002C6F69">
            <w:pPr>
              <w:pStyle w:val="PL"/>
            </w:pPr>
            <w:r w:rsidRPr="006436AF">
              <w:t xml:space="preserve">  - name: 5GMS </w:t>
            </w:r>
            <w:r w:rsidR="003B21FD">
              <w:t xml:space="preserve">R4 </w:t>
            </w:r>
            <w:r w:rsidRPr="006436AF">
              <w:t>Data Reporting data types</w:t>
            </w:r>
          </w:p>
          <w:p w14:paraId="0DFE6FA6" w14:textId="7DECAB7E" w:rsidR="00237E69" w:rsidRPr="006436AF" w:rsidRDefault="00237E69" w:rsidP="002C6F69">
            <w:pPr>
              <w:pStyle w:val="PL"/>
            </w:pPr>
            <w:r w:rsidRPr="006436AF">
              <w:t xml:space="preserve">    description: '5G Media Streaming: </w:t>
            </w:r>
            <w:r w:rsidR="003B21FD">
              <w:t xml:space="preserve">R4 </w:t>
            </w:r>
            <w:r w:rsidRPr="006436AF">
              <w:t>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49C6D996" w:rsidR="00237E69" w:rsidRPr="006436AF" w:rsidRDefault="00237E69" w:rsidP="002C6F69">
            <w:pPr>
              <w:pStyle w:val="PL"/>
            </w:pPr>
            <w:r w:rsidRPr="006436AF">
              <w:t xml:space="preserve">  description: 'TS 26.512</w:t>
            </w:r>
            <w:r w:rsidR="00B77DD6">
              <w:t xml:space="preserve"> </w:t>
            </w:r>
            <w:r w:rsidR="003B21FD">
              <w:t>V18.0.0</w:t>
            </w:r>
            <w:r w:rsidRPr="006436AF">
              <w:t>;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47EC5C40" w:rsidR="00237E69" w:rsidRPr="006436AF" w:rsidRDefault="00237E69" w:rsidP="002C6F69">
            <w:pPr>
              <w:pStyle w:val="PL"/>
            </w:pPr>
            <w:r w:rsidRPr="006436AF">
              <w:t xml:space="preserve">   </w:t>
            </w:r>
            <w:r w:rsidR="003B21FD">
              <w:t xml:space="preserve"> </w:t>
            </w:r>
            <w:r w:rsidRPr="006436AF">
              <w:t>MediaStreamingAccessRecord:</w:t>
            </w:r>
          </w:p>
          <w:p w14:paraId="3D67FD85" w14:textId="77777777" w:rsidR="003B21FD" w:rsidRDefault="003B21FD" w:rsidP="003B21FD">
            <w:pPr>
              <w:pStyle w:val="PL"/>
            </w:pPr>
            <w:r w:rsidRPr="00751F05">
              <w:t xml:space="preserve">      description: "A</w:t>
            </w:r>
            <w:r>
              <w:t>n R4</w:t>
            </w:r>
            <w:r w:rsidRPr="00751F05">
              <w:t xml:space="preserve"> data reporting record describing a single media access by the Media Stream Handler."</w:t>
            </w:r>
          </w:p>
          <w:p w14:paraId="2863DB9C" w14:textId="07056D24" w:rsidR="00237E69" w:rsidRPr="006436AF" w:rsidRDefault="00237E69" w:rsidP="002C6F69">
            <w:pPr>
              <w:pStyle w:val="PL"/>
            </w:pPr>
            <w:r w:rsidRPr="006436AF">
              <w:t xml:space="preserve">      allOf:</w:t>
            </w:r>
          </w:p>
          <w:p w14:paraId="19ECCA90" w14:textId="7638BA51" w:rsidR="00237E69" w:rsidRPr="006436AF" w:rsidRDefault="00237E69" w:rsidP="002C6F69">
            <w:pPr>
              <w:pStyle w:val="PL"/>
            </w:pPr>
            <w:r w:rsidRPr="006436AF">
              <w:t xml:space="preserve">       - $ref: 'TS26532_Ndcaf_DataReporting.yaml#/components/schemas/BaseRecord'</w:t>
            </w:r>
          </w:p>
          <w:p w14:paraId="7DEA2936" w14:textId="77777777" w:rsidR="003B21FD" w:rsidRDefault="003B21FD" w:rsidP="003B21FD">
            <w:pPr>
              <w:pStyle w:val="PL"/>
            </w:pPr>
            <w:r>
              <w:t xml:space="preserve">       - $ref: '</w:t>
            </w:r>
            <w:r w:rsidRPr="007D675D">
              <w:t>TS26512_CommonData.yaml</w:t>
            </w:r>
            <w:r>
              <w:t>#/components/schemas/MediaStreamingSessionIdentification'</w:t>
            </w:r>
          </w:p>
          <w:p w14:paraId="1B3BE718" w14:textId="77777777" w:rsidR="003B21FD" w:rsidRDefault="003B21FD" w:rsidP="003B21FD">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1A2F1A">
      <w:pPr>
        <w:pStyle w:val="TAN"/>
        <w:keepNext w:val="0"/>
      </w:pPr>
    </w:p>
    <w:p w14:paraId="3047E299" w14:textId="77777777" w:rsidR="00D7167D" w:rsidRDefault="00D7167D" w:rsidP="00D7167D">
      <w:pPr>
        <w:pStyle w:val="Heading2"/>
      </w:pPr>
      <w:bookmarkStart w:id="2318" w:name="_Toc161839705"/>
      <w:r>
        <w:t>C.5.2</w:t>
      </w:r>
      <w:r>
        <w:tab/>
        <w:t>R2 data reporting records</w:t>
      </w:r>
      <w:bookmarkEnd w:id="2318"/>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5EFF1D42" w14:textId="77777777" w:rsidR="00D7167D" w:rsidRDefault="00D7167D" w:rsidP="00BD1E98">
            <w:pPr>
              <w:pStyle w:val="PL"/>
            </w:pPr>
            <w:r>
              <w:t>openapi: 3.0.0</w:t>
            </w:r>
          </w:p>
          <w:p w14:paraId="7C12581F" w14:textId="77777777" w:rsidR="00D7167D" w:rsidRDefault="00D7167D" w:rsidP="00BD1E98">
            <w:pPr>
              <w:pStyle w:val="PL"/>
            </w:pPr>
            <w:r>
              <w:t>info:</w:t>
            </w:r>
          </w:p>
          <w:p w14:paraId="66CB93B9" w14:textId="77777777" w:rsidR="00D7167D" w:rsidRDefault="00D7167D" w:rsidP="00BD1E98">
            <w:pPr>
              <w:pStyle w:val="PL"/>
            </w:pPr>
            <w:r>
              <w:t xml:space="preserve">  title: 5GMS Data Reporting data types</w:t>
            </w:r>
          </w:p>
          <w:p w14:paraId="2AEF00CB" w14:textId="77777777" w:rsidR="00D7167D" w:rsidRDefault="00D7167D" w:rsidP="00BD1E98">
            <w:pPr>
              <w:pStyle w:val="PL"/>
            </w:pPr>
            <w:r>
              <w:t xml:space="preserve">  version: 1.0.0</w:t>
            </w:r>
          </w:p>
          <w:p w14:paraId="2DFE2465" w14:textId="77777777" w:rsidR="00D7167D" w:rsidRDefault="00D7167D" w:rsidP="00BD1E98">
            <w:pPr>
              <w:pStyle w:val="PL"/>
            </w:pPr>
            <w:r>
              <w:t xml:space="preserve">  description: |</w:t>
            </w:r>
          </w:p>
          <w:p w14:paraId="09C6F676" w14:textId="77777777" w:rsidR="00D7167D" w:rsidRDefault="00D7167D" w:rsidP="00BD1E98">
            <w:pPr>
              <w:pStyle w:val="PL"/>
            </w:pPr>
            <w:r>
              <w:t xml:space="preserve">    5GMS Data Reporting data types</w:t>
            </w:r>
          </w:p>
          <w:p w14:paraId="30E9B016" w14:textId="77777777" w:rsidR="00D7167D" w:rsidRDefault="00D7167D" w:rsidP="00BD1E98">
            <w:pPr>
              <w:pStyle w:val="PL"/>
            </w:pPr>
            <w:r>
              <w:t xml:space="preserve">    © 2023, 3GPP Organizational Partners (ARIB, ATIS, CCSA, ETSI, TSDSI, TTA, TTC).</w:t>
            </w:r>
          </w:p>
          <w:p w14:paraId="1014FDB5" w14:textId="77777777" w:rsidR="00D7167D" w:rsidRDefault="00D7167D" w:rsidP="00BD1E98">
            <w:pPr>
              <w:pStyle w:val="PL"/>
            </w:pPr>
            <w:r>
              <w:t xml:space="preserve">    All rights reserved.</w:t>
            </w:r>
          </w:p>
          <w:p w14:paraId="1055C7B2" w14:textId="77777777" w:rsidR="00D7167D" w:rsidRDefault="00D7167D" w:rsidP="00BD1E98">
            <w:pPr>
              <w:pStyle w:val="PL"/>
            </w:pPr>
            <w:r>
              <w:t>tags:</w:t>
            </w:r>
          </w:p>
          <w:p w14:paraId="45DAC152" w14:textId="77777777" w:rsidR="00D7167D" w:rsidRDefault="00D7167D" w:rsidP="00BD1E98">
            <w:pPr>
              <w:pStyle w:val="PL"/>
            </w:pPr>
            <w:r>
              <w:t xml:space="preserve">  - name: 5GMS Data Reporting data types</w:t>
            </w:r>
          </w:p>
          <w:p w14:paraId="74372F77" w14:textId="77777777" w:rsidR="00D7167D" w:rsidRDefault="00D7167D" w:rsidP="00BD1E98">
            <w:pPr>
              <w:pStyle w:val="PL"/>
            </w:pPr>
            <w:r>
              <w:t xml:space="preserve">    description: '5G Media Streaming: Data Reporting data types'</w:t>
            </w:r>
          </w:p>
          <w:p w14:paraId="0424EFC8" w14:textId="77777777" w:rsidR="00D7167D" w:rsidRDefault="00D7167D" w:rsidP="00BD1E98">
            <w:pPr>
              <w:pStyle w:val="PL"/>
            </w:pPr>
          </w:p>
          <w:p w14:paraId="180F6F66" w14:textId="77777777" w:rsidR="00D7167D" w:rsidRDefault="00D7167D" w:rsidP="00BD1E98">
            <w:pPr>
              <w:pStyle w:val="PL"/>
            </w:pPr>
            <w:r>
              <w:t>externalDocs:</w:t>
            </w:r>
          </w:p>
          <w:p w14:paraId="2331682F" w14:textId="77777777" w:rsidR="00D7167D" w:rsidRDefault="00D7167D" w:rsidP="00BD1E98">
            <w:pPr>
              <w:pStyle w:val="PL"/>
            </w:pPr>
            <w:r>
              <w:t xml:space="preserve">  description: 'TS 26.512 </w:t>
            </w:r>
            <w:r w:rsidRPr="0079693B">
              <w:t>V1</w:t>
            </w:r>
            <w:r>
              <w:t>8</w:t>
            </w:r>
            <w:r w:rsidRPr="0079693B">
              <w:t>.</w:t>
            </w:r>
            <w:r>
              <w:t>0</w:t>
            </w:r>
            <w:r w:rsidRPr="0079693B">
              <w:t>.0</w:t>
            </w:r>
            <w:r>
              <w:t>; 5G Media Streaming (5GMS); Protocols'</w:t>
            </w:r>
          </w:p>
          <w:p w14:paraId="39769B88" w14:textId="77777777" w:rsidR="00D7167D" w:rsidRDefault="00D7167D" w:rsidP="00BD1E98">
            <w:pPr>
              <w:pStyle w:val="PL"/>
            </w:pPr>
            <w:r>
              <w:t xml:space="preserve">  url: 'https://www.3gpp.org/ftp/Specs/archive/26_series/26.512/'</w:t>
            </w:r>
          </w:p>
          <w:p w14:paraId="16397CB0" w14:textId="77777777" w:rsidR="00D7167D" w:rsidRDefault="00D7167D" w:rsidP="00BD1E98">
            <w:pPr>
              <w:pStyle w:val="PL"/>
            </w:pPr>
          </w:p>
          <w:p w14:paraId="36711BF8" w14:textId="77777777" w:rsidR="00D7167D" w:rsidRDefault="00D7167D" w:rsidP="00BD1E98">
            <w:pPr>
              <w:pStyle w:val="PL"/>
            </w:pPr>
            <w:r>
              <w:t>paths: {}</w:t>
            </w:r>
          </w:p>
          <w:p w14:paraId="2C4ABD21" w14:textId="77777777" w:rsidR="00D7167D" w:rsidRDefault="00D7167D" w:rsidP="00BD1E98">
            <w:pPr>
              <w:pStyle w:val="PL"/>
            </w:pPr>
          </w:p>
          <w:p w14:paraId="4A467221" w14:textId="77777777" w:rsidR="00D7167D" w:rsidRDefault="00D7167D" w:rsidP="00BD1E98">
            <w:pPr>
              <w:pStyle w:val="PL"/>
            </w:pPr>
            <w:r>
              <w:t>components:</w:t>
            </w:r>
          </w:p>
          <w:p w14:paraId="0B953F59" w14:textId="77777777" w:rsidR="00D7167D" w:rsidRDefault="00D7167D" w:rsidP="00BD1E98">
            <w:pPr>
              <w:pStyle w:val="PL"/>
            </w:pPr>
            <w:r>
              <w:t xml:space="preserve">  schemas:</w:t>
            </w:r>
          </w:p>
          <w:p w14:paraId="77ABE743" w14:textId="77777777" w:rsidR="00D7167D" w:rsidRDefault="00D7167D" w:rsidP="00BD1E98">
            <w:pPr>
              <w:pStyle w:val="PL"/>
            </w:pPr>
            <w:r>
              <w:t xml:space="preserve">    ANBRNetworkAssistanceInvocationRecord:</w:t>
            </w:r>
          </w:p>
          <w:p w14:paraId="18D3DC72" w14:textId="77777777" w:rsidR="00D7167D" w:rsidRDefault="00D7167D" w:rsidP="00BD1E98">
            <w:pPr>
              <w:pStyle w:val="PL"/>
            </w:pPr>
            <w:r>
              <w:t xml:space="preserve">      description: "An R2 data reporting record describing a single ANBR-based Network Assistance invocation by the Media Stream Handler."</w:t>
            </w:r>
          </w:p>
          <w:p w14:paraId="12BCB27F" w14:textId="77777777" w:rsidR="00D7167D" w:rsidRDefault="00D7167D" w:rsidP="00BD1E98">
            <w:pPr>
              <w:pStyle w:val="PL"/>
            </w:pPr>
            <w:r>
              <w:t xml:space="preserve">      allOf:</w:t>
            </w:r>
          </w:p>
          <w:p w14:paraId="6C1864A3" w14:textId="77777777" w:rsidR="00D7167D" w:rsidRDefault="00D7167D" w:rsidP="00BD1E98">
            <w:pPr>
              <w:pStyle w:val="PL"/>
            </w:pPr>
            <w:r>
              <w:t xml:space="preserve">        - $ref: 'TS26532_Ndcaf_DataReporting.yaml#/components/schemas/BaseRecord'</w:t>
            </w:r>
          </w:p>
          <w:p w14:paraId="7ED9AB62" w14:textId="77777777" w:rsidR="00D7167D" w:rsidRDefault="00D7167D" w:rsidP="00BD1E98">
            <w:pPr>
              <w:pStyle w:val="PL"/>
            </w:pPr>
            <w:r>
              <w:t xml:space="preserve">        - $ref: '</w:t>
            </w:r>
            <w:r w:rsidRPr="007D675D">
              <w:t>TS26512_CommonData.yaml</w:t>
            </w:r>
            <w:r>
              <w:t>#/components/schemas/MediaStreamingSessionIdentification'</w:t>
            </w:r>
          </w:p>
          <w:p w14:paraId="7F90DDA3" w14:textId="77777777" w:rsidR="00D7167D" w:rsidRPr="00545482" w:rsidRDefault="00D7167D" w:rsidP="00BD1E98">
            <w:pPr>
              <w:pStyle w:val="PL"/>
            </w:pPr>
            <w:r>
              <w:t xml:space="preserve">        - $ref: '</w:t>
            </w:r>
            <w:r w:rsidRPr="007D675D">
              <w:t>TS26512_CommonData.yaml</w:t>
            </w:r>
            <w:r>
              <w:t>#/components/schemas/NetworkAssistanceInvocation'</w:t>
            </w:r>
          </w:p>
        </w:tc>
      </w:tr>
    </w:tbl>
    <w:p w14:paraId="4B3F1C70" w14:textId="77777777" w:rsidR="003F660B" w:rsidRDefault="003F660B" w:rsidP="003F660B">
      <w:pPr>
        <w:pStyle w:val="Heading1"/>
      </w:pPr>
      <w:bookmarkStart w:id="2319" w:name="_Toc161839706"/>
      <w:r>
        <w:lastRenderedPageBreak/>
        <w:t>C.6</w:t>
      </w:r>
      <w:r>
        <w:tab/>
        <w:t>OpenAPI representation of event exposure data types</w:t>
      </w:r>
      <w:bookmarkEnd w:id="2319"/>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6CC7D017" w14:textId="77777777" w:rsidR="003F660B" w:rsidRDefault="003F660B" w:rsidP="00BD1E98">
            <w:pPr>
              <w:pStyle w:val="PL"/>
            </w:pPr>
            <w:r>
              <w:t>openapi: 3.0.0</w:t>
            </w:r>
          </w:p>
          <w:p w14:paraId="4886F020" w14:textId="77777777" w:rsidR="003F660B" w:rsidRDefault="003F660B" w:rsidP="00BD1E98">
            <w:pPr>
              <w:pStyle w:val="PL"/>
            </w:pPr>
            <w:r>
              <w:t>info:</w:t>
            </w:r>
          </w:p>
          <w:p w14:paraId="7BB6D982" w14:textId="77777777" w:rsidR="003F660B" w:rsidRDefault="003F660B" w:rsidP="00BD1E98">
            <w:pPr>
              <w:pStyle w:val="PL"/>
            </w:pPr>
            <w:r>
              <w:t xml:space="preserve">  title: 5GMS Event Exposure</w:t>
            </w:r>
          </w:p>
          <w:p w14:paraId="30C340EC" w14:textId="77777777" w:rsidR="003F660B" w:rsidRDefault="003F660B" w:rsidP="00BD1E98">
            <w:pPr>
              <w:pStyle w:val="PL"/>
            </w:pPr>
            <w:r>
              <w:t xml:space="preserve">  version: 1.0.0</w:t>
            </w:r>
          </w:p>
          <w:p w14:paraId="4D9E5867" w14:textId="77777777" w:rsidR="003F660B" w:rsidRDefault="003F660B" w:rsidP="00BD1E98">
            <w:pPr>
              <w:pStyle w:val="PL"/>
            </w:pPr>
            <w:r>
              <w:t xml:space="preserve">  description: |</w:t>
            </w:r>
          </w:p>
          <w:p w14:paraId="4EB249E0" w14:textId="77777777" w:rsidR="003F660B" w:rsidRDefault="003F660B" w:rsidP="00BD1E98">
            <w:pPr>
              <w:pStyle w:val="PL"/>
            </w:pPr>
            <w:r>
              <w:t xml:space="preserve">    5GMS Event Exposure syntax</w:t>
            </w:r>
          </w:p>
          <w:p w14:paraId="28C8E3C7" w14:textId="77777777" w:rsidR="003F660B" w:rsidRDefault="003F660B" w:rsidP="00BD1E98">
            <w:pPr>
              <w:pStyle w:val="PL"/>
            </w:pPr>
            <w:r>
              <w:t xml:space="preserve">    © 2023, 3GPP Organizational Partners (ARIB, ATIS, CCSA, ETSI, TSDSI, TTA, TTC).</w:t>
            </w:r>
          </w:p>
          <w:p w14:paraId="3DD7151F" w14:textId="77777777" w:rsidR="003F660B" w:rsidRDefault="003F660B" w:rsidP="00BD1E98">
            <w:pPr>
              <w:pStyle w:val="PL"/>
            </w:pPr>
            <w:r>
              <w:t xml:space="preserve">    All rights reserved.</w:t>
            </w:r>
          </w:p>
          <w:p w14:paraId="7F521934" w14:textId="77777777" w:rsidR="003F660B" w:rsidRDefault="003F660B" w:rsidP="00BD1E98">
            <w:pPr>
              <w:pStyle w:val="PL"/>
            </w:pPr>
            <w:r>
              <w:t>tags:</w:t>
            </w:r>
          </w:p>
          <w:p w14:paraId="0B9DE305" w14:textId="77777777" w:rsidR="003F660B" w:rsidRDefault="003F660B" w:rsidP="00BD1E98">
            <w:pPr>
              <w:pStyle w:val="PL"/>
            </w:pPr>
            <w:r>
              <w:t xml:space="preserve">  - name: 5GMS Event Exposure</w:t>
            </w:r>
          </w:p>
          <w:p w14:paraId="431AE57F" w14:textId="77777777" w:rsidR="003F660B" w:rsidRDefault="003F660B" w:rsidP="00BD1E98">
            <w:pPr>
              <w:pStyle w:val="PL"/>
            </w:pPr>
            <w:r>
              <w:t xml:space="preserve">    description: '5G Media Streaming: Event Exposure'</w:t>
            </w:r>
          </w:p>
          <w:p w14:paraId="79E31931" w14:textId="77777777" w:rsidR="003F660B" w:rsidRDefault="003F660B" w:rsidP="00BD1E98">
            <w:pPr>
              <w:pStyle w:val="PL"/>
            </w:pPr>
            <w:r>
              <w:t>externalDocs:</w:t>
            </w:r>
          </w:p>
          <w:p w14:paraId="184A67C3" w14:textId="77777777" w:rsidR="003F660B" w:rsidRDefault="003F660B" w:rsidP="00BD1E98">
            <w:pPr>
              <w:pStyle w:val="PL"/>
            </w:pPr>
            <w:r>
              <w:t xml:space="preserve">  description: 'TS 26.512 V18.0.0; </w:t>
            </w:r>
            <w:r w:rsidRPr="00E259D5">
              <w:t>5G Media Streaming (5GMS); Protocols</w:t>
            </w:r>
            <w:r>
              <w:t>'</w:t>
            </w:r>
          </w:p>
          <w:p w14:paraId="797B5A29" w14:textId="77777777" w:rsidR="003F660B" w:rsidRDefault="003F660B" w:rsidP="00BD1E98">
            <w:pPr>
              <w:pStyle w:val="PL"/>
            </w:pPr>
            <w:r>
              <w:t xml:space="preserve">  url: 'https://www.3gpp.org/ftp/Specs/archive/26_series/26.512/'</w:t>
            </w:r>
          </w:p>
          <w:p w14:paraId="0C3ECB30" w14:textId="77777777" w:rsidR="003F660B" w:rsidRDefault="003F660B" w:rsidP="00BD1E98">
            <w:pPr>
              <w:pStyle w:val="PL"/>
            </w:pPr>
            <w:r>
              <w:t>paths: {}</w:t>
            </w:r>
          </w:p>
          <w:p w14:paraId="6005A051" w14:textId="77777777" w:rsidR="003F660B" w:rsidRDefault="003F660B" w:rsidP="00BD1E98">
            <w:pPr>
              <w:pStyle w:val="PL"/>
            </w:pPr>
            <w:r>
              <w:t>components:</w:t>
            </w:r>
          </w:p>
          <w:p w14:paraId="52E41FE3" w14:textId="77777777" w:rsidR="003F660B" w:rsidRDefault="003F660B" w:rsidP="00BD1E98">
            <w:pPr>
              <w:pStyle w:val="PL"/>
            </w:pPr>
            <w:r>
              <w:t xml:space="preserve">  schemas:</w:t>
            </w:r>
          </w:p>
          <w:p w14:paraId="14A826DA" w14:textId="77777777" w:rsidR="003F660B" w:rsidRDefault="003F660B" w:rsidP="00BD1E98">
            <w:pPr>
              <w:pStyle w:val="PL"/>
            </w:pPr>
            <w:r>
              <w:t xml:space="preserve">    BaseEventCollection:</w:t>
            </w:r>
          </w:p>
          <w:p w14:paraId="11E73571" w14:textId="77777777" w:rsidR="003F660B" w:rsidRDefault="003F660B" w:rsidP="00BD1E98">
            <w:pPr>
              <w:pStyle w:val="PL"/>
            </w:pPr>
            <w:r>
              <w:t xml:space="preserve">      type: object</w:t>
            </w:r>
          </w:p>
          <w:p w14:paraId="6DF9E506" w14:textId="77777777" w:rsidR="003F660B" w:rsidRDefault="003F660B" w:rsidP="00BD1E98">
            <w:pPr>
              <w:pStyle w:val="PL"/>
            </w:pPr>
            <w:r>
              <w:t xml:space="preserve">      description: Abstract base data type describing a collection of event records</w:t>
            </w:r>
          </w:p>
          <w:p w14:paraId="26D40121" w14:textId="77777777" w:rsidR="003F660B" w:rsidRDefault="003F660B" w:rsidP="00BD1E98">
            <w:pPr>
              <w:pStyle w:val="PL"/>
            </w:pPr>
            <w:r>
              <w:t xml:space="preserve">      required:</w:t>
            </w:r>
          </w:p>
          <w:p w14:paraId="2E3C22D6" w14:textId="77777777" w:rsidR="003F660B" w:rsidRDefault="003F660B" w:rsidP="00BD1E98">
            <w:pPr>
              <w:pStyle w:val="PL"/>
            </w:pPr>
            <w:r>
              <w:t xml:space="preserve">        - collectionTimestamp</w:t>
            </w:r>
          </w:p>
          <w:p w14:paraId="54112908" w14:textId="77777777" w:rsidR="003F660B" w:rsidRDefault="003F660B" w:rsidP="00BD1E98">
            <w:pPr>
              <w:pStyle w:val="PL"/>
            </w:pPr>
            <w:r>
              <w:t xml:space="preserve">        - startTimestamp</w:t>
            </w:r>
          </w:p>
          <w:p w14:paraId="31600813" w14:textId="77777777" w:rsidR="003F660B" w:rsidRDefault="003F660B" w:rsidP="00BD1E98">
            <w:pPr>
              <w:pStyle w:val="PL"/>
            </w:pPr>
            <w:r>
              <w:t xml:space="preserve">        - endTimestamp</w:t>
            </w:r>
          </w:p>
          <w:p w14:paraId="4C229785" w14:textId="77777777" w:rsidR="003F660B" w:rsidRDefault="003F660B" w:rsidP="00BD1E98">
            <w:pPr>
              <w:pStyle w:val="PL"/>
            </w:pPr>
            <w:r>
              <w:t xml:space="preserve">        - sampleCount</w:t>
            </w:r>
          </w:p>
          <w:p w14:paraId="661BA241" w14:textId="77777777" w:rsidR="003F660B" w:rsidRDefault="003F660B" w:rsidP="00BD1E98">
            <w:pPr>
              <w:pStyle w:val="PL"/>
            </w:pPr>
            <w:r>
              <w:t xml:space="preserve">        - streamingDirection</w:t>
            </w:r>
          </w:p>
          <w:p w14:paraId="4D2C88C1" w14:textId="77777777" w:rsidR="003F660B" w:rsidRDefault="003F660B" w:rsidP="00BD1E98">
            <w:pPr>
              <w:pStyle w:val="PL"/>
            </w:pPr>
            <w:r>
              <w:t xml:space="preserve">        - summarisations</w:t>
            </w:r>
          </w:p>
          <w:p w14:paraId="40873898" w14:textId="77777777" w:rsidR="003F660B" w:rsidRDefault="003F660B" w:rsidP="00BD1E98">
            <w:pPr>
              <w:pStyle w:val="PL"/>
            </w:pPr>
            <w:r>
              <w:t xml:space="preserve">        - records</w:t>
            </w:r>
          </w:p>
          <w:p w14:paraId="1E92E8F3" w14:textId="77777777" w:rsidR="003F660B" w:rsidRDefault="003F660B" w:rsidP="00BD1E98">
            <w:pPr>
              <w:pStyle w:val="PL"/>
            </w:pPr>
            <w:r>
              <w:t xml:space="preserve">      properties:</w:t>
            </w:r>
          </w:p>
          <w:p w14:paraId="04FF81EE" w14:textId="77777777" w:rsidR="003F660B" w:rsidRDefault="003F660B" w:rsidP="00BD1E98">
            <w:pPr>
              <w:pStyle w:val="PL"/>
            </w:pPr>
            <w:r>
              <w:t xml:space="preserve">        collectionTimestamp:</w:t>
            </w:r>
          </w:p>
          <w:p w14:paraId="59283E28" w14:textId="77777777" w:rsidR="003F660B" w:rsidRDefault="003F660B" w:rsidP="00BD1E98">
            <w:pPr>
              <w:pStyle w:val="PL"/>
            </w:pPr>
            <w:r>
              <w:t xml:space="preserve">          $ref: 'TS29571_CommonData.yaml#/components/schemas/DateTime'</w:t>
            </w:r>
          </w:p>
          <w:p w14:paraId="77E5754C" w14:textId="77777777" w:rsidR="003F660B" w:rsidRDefault="003F660B" w:rsidP="00BD1E98">
            <w:pPr>
              <w:pStyle w:val="PL"/>
            </w:pPr>
            <w:r>
              <w:t xml:space="preserve">          # The date–time at which this collection was exposed by the Data Collection AF as an event to its subscribed event consumers.</w:t>
            </w:r>
          </w:p>
          <w:p w14:paraId="38D1CC9C" w14:textId="77777777" w:rsidR="003F660B" w:rsidRDefault="003F660B" w:rsidP="00BD1E98">
            <w:pPr>
              <w:pStyle w:val="PL"/>
            </w:pPr>
            <w:r>
              <w:t xml:space="preserve">        startTimestamp:</w:t>
            </w:r>
          </w:p>
          <w:p w14:paraId="63A35B01" w14:textId="77777777" w:rsidR="003F660B" w:rsidRDefault="003F660B" w:rsidP="00BD1E98">
            <w:pPr>
              <w:pStyle w:val="PL"/>
            </w:pPr>
            <w:r>
              <w:t xml:space="preserve">          $ref: 'TS29571_CommonData.yaml#/components/schemas/DateTime'</w:t>
            </w:r>
          </w:p>
          <w:p w14:paraId="0CE72981" w14:textId="77777777" w:rsidR="003F660B" w:rsidRDefault="003F660B" w:rsidP="00BD1E98">
            <w:pPr>
              <w:pStyle w:val="PL"/>
            </w:pPr>
            <w:r>
              <w:t xml:space="preserve">          # Date–time of earliest data sample included in or summarised by this collection.</w:t>
            </w:r>
          </w:p>
          <w:p w14:paraId="1B30022C" w14:textId="77777777" w:rsidR="003F660B" w:rsidRDefault="003F660B" w:rsidP="00BD1E98">
            <w:pPr>
              <w:pStyle w:val="PL"/>
            </w:pPr>
            <w:r>
              <w:t xml:space="preserve">        endTimestamp:</w:t>
            </w:r>
          </w:p>
          <w:p w14:paraId="1BD01054" w14:textId="77777777" w:rsidR="003F660B" w:rsidRDefault="003F660B" w:rsidP="00BD1E98">
            <w:pPr>
              <w:pStyle w:val="PL"/>
            </w:pPr>
            <w:r>
              <w:t xml:space="preserve">          $ref: 'TS29571_CommonData.yaml#/components/schemas/DateTime'</w:t>
            </w:r>
          </w:p>
          <w:p w14:paraId="180F1ECA" w14:textId="77777777" w:rsidR="003F660B" w:rsidRDefault="003F660B" w:rsidP="00BD1E98">
            <w:pPr>
              <w:pStyle w:val="PL"/>
            </w:pPr>
            <w:r>
              <w:t xml:space="preserve">          # Date–time of latest data sample included in or summarised by this collection.</w:t>
            </w:r>
          </w:p>
          <w:p w14:paraId="171CEEAC" w14:textId="77777777" w:rsidR="003F660B" w:rsidRDefault="003F660B" w:rsidP="00BD1E98">
            <w:pPr>
              <w:pStyle w:val="PL"/>
            </w:pPr>
            <w:r>
              <w:t xml:space="preserve">        sampleCount:</w:t>
            </w:r>
          </w:p>
          <w:p w14:paraId="4BFCF44E" w14:textId="77777777" w:rsidR="003F660B" w:rsidRDefault="003F660B" w:rsidP="00BD1E98">
            <w:pPr>
              <w:pStyle w:val="PL"/>
            </w:pPr>
            <w:r>
              <w:t xml:space="preserve">          type: integer</w:t>
            </w:r>
          </w:p>
          <w:p w14:paraId="42353A8A" w14:textId="77777777" w:rsidR="003F660B" w:rsidRDefault="003F660B" w:rsidP="00BD1E98">
            <w:pPr>
              <w:pStyle w:val="PL"/>
            </w:pPr>
            <w:r>
              <w:t xml:space="preserve">          minimum: 1</w:t>
            </w:r>
          </w:p>
          <w:p w14:paraId="0F1390AF" w14:textId="77777777" w:rsidR="003F660B" w:rsidRDefault="003F660B" w:rsidP="00BD1E98">
            <w:pPr>
              <w:pStyle w:val="PL"/>
            </w:pPr>
            <w:r>
              <w:t xml:space="preserve">          description: The number of data samples included in or summarised by this collection.</w:t>
            </w:r>
          </w:p>
          <w:p w14:paraId="7CA24729" w14:textId="77777777" w:rsidR="003F660B" w:rsidRDefault="003F660B" w:rsidP="00BD1E98">
            <w:pPr>
              <w:pStyle w:val="PL"/>
            </w:pPr>
            <w:r>
              <w:t xml:space="preserve">        streamingDirection:</w:t>
            </w:r>
          </w:p>
          <w:p w14:paraId="7890FBEF" w14:textId="77777777" w:rsidR="003F660B" w:rsidRDefault="003F660B" w:rsidP="00BD1E98">
            <w:pPr>
              <w:pStyle w:val="PL"/>
            </w:pPr>
            <w:r>
              <w:t xml:space="preserve">          $ref: 'TS26512_CommonData.yaml#/components/schemas/ProvisioningSessionType'</w:t>
            </w:r>
          </w:p>
          <w:p w14:paraId="6D1DEC65" w14:textId="77777777" w:rsidR="003F660B" w:rsidRDefault="003F660B" w:rsidP="00BD1E98">
            <w:pPr>
              <w:pStyle w:val="PL"/>
            </w:pPr>
            <w:r>
              <w:t xml:space="preserve">        summarisations:</w:t>
            </w:r>
          </w:p>
          <w:p w14:paraId="3002C02D" w14:textId="77777777" w:rsidR="003F660B" w:rsidRDefault="003F660B" w:rsidP="00BD1E98">
            <w:pPr>
              <w:pStyle w:val="PL"/>
            </w:pPr>
            <w:r>
              <w:t xml:space="preserve">          type: array</w:t>
            </w:r>
          </w:p>
          <w:p w14:paraId="74933DF5" w14:textId="77777777" w:rsidR="003F660B" w:rsidRDefault="003F660B" w:rsidP="00BD1E98">
            <w:pPr>
              <w:pStyle w:val="PL"/>
            </w:pPr>
            <w:r>
              <w:t xml:space="preserve">          minItems: 1</w:t>
            </w:r>
          </w:p>
          <w:p w14:paraId="4FBCE85F" w14:textId="77777777" w:rsidR="003F660B" w:rsidRDefault="003F660B" w:rsidP="00BD1E98">
            <w:pPr>
              <w:pStyle w:val="PL"/>
            </w:pPr>
            <w:r>
              <w:t xml:space="preserve">          items: </w:t>
            </w:r>
          </w:p>
          <w:p w14:paraId="1D2B74D5" w14:textId="77777777" w:rsidR="003F660B" w:rsidRDefault="003F660B" w:rsidP="00BD1E98">
            <w:pPr>
              <w:pStyle w:val="PL"/>
            </w:pPr>
            <w:r>
              <w:t xml:space="preserve">            $ref: 'TS26532_Ndcaf_DataReportingProvisioning.yaml#/components/schemas/DataAggregationFunctionType'</w:t>
            </w:r>
          </w:p>
          <w:p w14:paraId="272DCD92" w14:textId="77777777" w:rsidR="003F660B" w:rsidRDefault="003F660B" w:rsidP="00BD1E98">
            <w:pPr>
              <w:pStyle w:val="PL"/>
            </w:pPr>
            <w:r>
              <w:t xml:space="preserve">          description: One or more data aggregation functions that have been applied to the UE data to produce summary records present in this collection.</w:t>
            </w:r>
          </w:p>
          <w:p w14:paraId="23342ABD" w14:textId="77777777" w:rsidR="003F660B" w:rsidRDefault="003F660B" w:rsidP="00BD1E98">
            <w:pPr>
              <w:pStyle w:val="PL"/>
            </w:pPr>
            <w:r>
              <w:t xml:space="preserve">        records:</w:t>
            </w:r>
          </w:p>
          <w:p w14:paraId="23586031" w14:textId="77777777" w:rsidR="003F660B" w:rsidRDefault="003F660B" w:rsidP="00BD1E98">
            <w:pPr>
              <w:pStyle w:val="PL"/>
            </w:pPr>
            <w:r>
              <w:t xml:space="preserve">          type: array</w:t>
            </w:r>
          </w:p>
          <w:p w14:paraId="106EEEE0" w14:textId="77777777" w:rsidR="003F660B" w:rsidRDefault="003F660B" w:rsidP="00BD1E98">
            <w:pPr>
              <w:pStyle w:val="PL"/>
            </w:pPr>
            <w:r>
              <w:t xml:space="preserve">          minItems: 0</w:t>
            </w:r>
          </w:p>
          <w:p w14:paraId="0ACECE43" w14:textId="77777777" w:rsidR="003F660B" w:rsidRDefault="003F660B" w:rsidP="00BD1E98">
            <w:pPr>
              <w:pStyle w:val="PL"/>
            </w:pPr>
            <w:r>
              <w:t xml:space="preserve">          items: {}</w:t>
            </w:r>
          </w:p>
          <w:p w14:paraId="3ACB8D5F" w14:textId="77777777" w:rsidR="003F660B" w:rsidRDefault="003F660B" w:rsidP="00BD1E98">
            <w:pPr>
              <w:pStyle w:val="PL"/>
            </w:pPr>
            <w:r>
              <w:t xml:space="preserve">          description: Type of record is defined by concrete data type.</w:t>
            </w:r>
          </w:p>
          <w:p w14:paraId="2DFB55B9" w14:textId="77777777" w:rsidR="003F660B" w:rsidRDefault="003F660B" w:rsidP="00BD1E98">
            <w:pPr>
              <w:pStyle w:val="PL"/>
            </w:pPr>
          </w:p>
          <w:p w14:paraId="1E145660" w14:textId="77777777" w:rsidR="003F660B" w:rsidRDefault="003F660B" w:rsidP="00BD1E98">
            <w:pPr>
              <w:pStyle w:val="PL"/>
            </w:pPr>
            <w:r>
              <w:t xml:space="preserve">    BaseEventRecord:</w:t>
            </w:r>
          </w:p>
          <w:p w14:paraId="0D42753F" w14:textId="77777777" w:rsidR="003F660B" w:rsidRDefault="003F660B" w:rsidP="00BD1E98">
            <w:pPr>
              <w:pStyle w:val="PL"/>
            </w:pPr>
            <w:r>
              <w:t xml:space="preserve">      type: object</w:t>
            </w:r>
          </w:p>
          <w:p w14:paraId="4998B998" w14:textId="77777777" w:rsidR="003F660B" w:rsidRDefault="003F660B" w:rsidP="00BD1E98">
            <w:pPr>
              <w:pStyle w:val="PL"/>
            </w:pPr>
            <w:r>
              <w:t xml:space="preserve">      description: Abstract base data type describing a single UE data record or summarising a set of UE data records.</w:t>
            </w:r>
          </w:p>
          <w:p w14:paraId="0314CF8B" w14:textId="77777777" w:rsidR="003F660B" w:rsidRDefault="003F660B" w:rsidP="00BD1E98">
            <w:pPr>
              <w:pStyle w:val="PL"/>
            </w:pPr>
            <w:r>
              <w:t xml:space="preserve">      required:</w:t>
            </w:r>
          </w:p>
          <w:p w14:paraId="506ABA5F" w14:textId="77777777" w:rsidR="003F660B" w:rsidRDefault="003F660B" w:rsidP="00BD1E98">
            <w:pPr>
              <w:pStyle w:val="PL"/>
            </w:pPr>
            <w:r>
              <w:t xml:space="preserve">        - recordType</w:t>
            </w:r>
          </w:p>
          <w:p w14:paraId="297CB52B" w14:textId="77777777" w:rsidR="003F660B" w:rsidRDefault="003F660B" w:rsidP="00BD1E98">
            <w:pPr>
              <w:pStyle w:val="PL"/>
            </w:pPr>
            <w:r>
              <w:lastRenderedPageBreak/>
              <w:t xml:space="preserve">        - recordTimestamp</w:t>
            </w:r>
          </w:p>
          <w:p w14:paraId="303EF742" w14:textId="77777777" w:rsidR="003F660B" w:rsidRDefault="003F660B" w:rsidP="00BD1E98">
            <w:pPr>
              <w:pStyle w:val="PL"/>
            </w:pPr>
            <w:r>
              <w:t xml:space="preserve">      properties:</w:t>
            </w:r>
          </w:p>
          <w:p w14:paraId="7AA06123" w14:textId="77777777" w:rsidR="003F660B" w:rsidRDefault="003F660B" w:rsidP="00BD1E98">
            <w:pPr>
              <w:pStyle w:val="PL"/>
            </w:pPr>
            <w:r>
              <w:t xml:space="preserve">        recordType:</w:t>
            </w:r>
          </w:p>
          <w:p w14:paraId="75BB6476" w14:textId="77777777" w:rsidR="003F660B" w:rsidRDefault="003F660B" w:rsidP="00BD1E98">
            <w:pPr>
              <w:pStyle w:val="PL"/>
            </w:pPr>
            <w:r>
              <w:t xml:space="preserve">          $ref: '#/components/schemas/EventRecordType'</w:t>
            </w:r>
          </w:p>
          <w:p w14:paraId="310A00AC" w14:textId="77777777" w:rsidR="003F660B" w:rsidRDefault="003F660B" w:rsidP="00BD1E98">
            <w:pPr>
              <w:pStyle w:val="PL"/>
            </w:pPr>
            <w:r>
              <w:t xml:space="preserve">        recordTimestamp:</w:t>
            </w:r>
          </w:p>
          <w:p w14:paraId="67C89F6C" w14:textId="77777777" w:rsidR="003F660B" w:rsidRDefault="003F660B" w:rsidP="00BD1E98">
            <w:pPr>
              <w:pStyle w:val="PL"/>
            </w:pPr>
            <w:r>
              <w:t xml:space="preserve">          $ref: 'TS29571_CommonData.yaml#/components/schemas/DateTime'</w:t>
            </w:r>
          </w:p>
          <w:p w14:paraId="1698E361" w14:textId="77777777" w:rsidR="003F660B" w:rsidRDefault="003F660B" w:rsidP="00BD1E98">
            <w:pPr>
              <w:pStyle w:val="PL"/>
            </w:pPr>
            <w:r>
              <w:t xml:space="preserve">          # The date–time at which the UE data carried in this record was sampled or summarised.</w:t>
            </w:r>
          </w:p>
          <w:p w14:paraId="0257BE5C" w14:textId="77777777" w:rsidR="003F660B" w:rsidRDefault="003F660B" w:rsidP="00BD1E98">
            <w:pPr>
              <w:pStyle w:val="PL"/>
            </w:pPr>
            <w:r>
              <w:t xml:space="preserve">        provisioningSessionId:</w:t>
            </w:r>
          </w:p>
          <w:p w14:paraId="7B2E72C9" w14:textId="77777777" w:rsidR="003F660B" w:rsidRDefault="003F660B" w:rsidP="00BD1E98">
            <w:pPr>
              <w:pStyle w:val="PL"/>
            </w:pPr>
            <w:r>
              <w:t xml:space="preserve">          $ref: 'TS26512_CommonData.yaml#/components/schemas/ResourceId'</w:t>
            </w:r>
          </w:p>
          <w:p w14:paraId="3FF67F09" w14:textId="77777777" w:rsidR="003F660B" w:rsidRDefault="003F660B" w:rsidP="00BD1E98">
            <w:pPr>
              <w:pStyle w:val="PL"/>
            </w:pPr>
            <w:r>
              <w:t xml:space="preserve">          # The identifier of the Provisioning Session to which this record pertains. Present only for individual data sample record type.</w:t>
            </w:r>
          </w:p>
          <w:p w14:paraId="6E7449F8" w14:textId="77777777" w:rsidR="003F660B" w:rsidRDefault="003F660B" w:rsidP="00BD1E98">
            <w:pPr>
              <w:pStyle w:val="PL"/>
            </w:pPr>
            <w:r>
              <w:t xml:space="preserve">        sessionId:</w:t>
            </w:r>
          </w:p>
          <w:p w14:paraId="7E4696CB" w14:textId="77777777" w:rsidR="003F660B" w:rsidRDefault="003F660B" w:rsidP="00BD1E98">
            <w:pPr>
              <w:pStyle w:val="PL"/>
            </w:pPr>
            <w:r>
              <w:t xml:space="preserve">          $ref: 'TS26512_CommonData.yaml#/components/schemas/MediaDeliverySessionId'</w:t>
            </w:r>
          </w:p>
          <w:p w14:paraId="7513D291" w14:textId="77777777" w:rsidR="003F660B" w:rsidRDefault="003F660B" w:rsidP="00BD1E98">
            <w:pPr>
              <w:pStyle w:val="PL"/>
            </w:pPr>
            <w:r>
              <w:t xml:space="preserve">          # A value synthesised by the 5GMS System that uniquely identifies the media streaming session to which this record pertains. Present only for individual data sample record type.</w:t>
            </w:r>
          </w:p>
          <w:p w14:paraId="14820960" w14:textId="77777777" w:rsidR="003F660B" w:rsidRDefault="003F660B" w:rsidP="00BD1E98">
            <w:pPr>
              <w:pStyle w:val="PL"/>
            </w:pPr>
            <w:r>
              <w:t xml:space="preserve">        ueIdentification:</w:t>
            </w:r>
          </w:p>
          <w:p w14:paraId="5BAE75B9" w14:textId="77777777" w:rsidR="003F660B" w:rsidRDefault="003F660B" w:rsidP="00BD1E98">
            <w:pPr>
              <w:pStyle w:val="PL"/>
            </w:pPr>
            <w:r>
              <w:t xml:space="preserve">          type: string</w:t>
            </w:r>
          </w:p>
          <w:p w14:paraId="4EE72FD8" w14:textId="77777777" w:rsidR="003F660B" w:rsidRDefault="003F660B" w:rsidP="00BD1E98">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623520E" w14:textId="77777777" w:rsidR="003F660B" w:rsidRDefault="003F660B" w:rsidP="00BD1E98">
            <w:pPr>
              <w:pStyle w:val="PL"/>
            </w:pPr>
            <w:r>
              <w:t xml:space="preserve">        dataNetworkName:</w:t>
            </w:r>
          </w:p>
          <w:p w14:paraId="640F9BBB" w14:textId="77777777" w:rsidR="003F660B" w:rsidRDefault="003F660B" w:rsidP="00BD1E98">
            <w:pPr>
              <w:pStyle w:val="PL"/>
            </w:pPr>
            <w:r>
              <w:t xml:space="preserve">          $ref: 'TS29571_CommonData.yaml#/components/schemas/Dnn'</w:t>
            </w:r>
          </w:p>
          <w:p w14:paraId="45D63B10" w14:textId="77777777" w:rsidR="003F660B" w:rsidRDefault="003F660B" w:rsidP="00BD1E98">
            <w:pPr>
              <w:pStyle w:val="PL"/>
            </w:pPr>
            <w:r>
              <w:t xml:space="preserve">          # Identifying the Data Network of the M4 media streaming session. Present only for individual data sample record type.</w:t>
            </w:r>
          </w:p>
          <w:p w14:paraId="46A49E64" w14:textId="77777777" w:rsidR="003F660B" w:rsidRDefault="003F660B" w:rsidP="00BD1E98">
            <w:pPr>
              <w:pStyle w:val="PL"/>
            </w:pPr>
            <w:r>
              <w:t xml:space="preserve">        sliceId:</w:t>
            </w:r>
          </w:p>
          <w:p w14:paraId="345D4A68" w14:textId="77777777" w:rsidR="003F660B" w:rsidRDefault="003F660B" w:rsidP="00BD1E98">
            <w:pPr>
              <w:pStyle w:val="PL"/>
            </w:pPr>
            <w:r>
              <w:t xml:space="preserve">          $ref: 'TS29571_CommonData.yaml#/components/schemas/Snssai'</w:t>
            </w:r>
          </w:p>
          <w:p w14:paraId="79FC36B8" w14:textId="77777777" w:rsidR="003F660B" w:rsidRDefault="003F660B" w:rsidP="00BD1E98">
            <w:pPr>
              <w:pStyle w:val="PL"/>
            </w:pPr>
            <w:r>
              <w:t xml:space="preserve">          # The S-NSSAI identifying the Network Slice of the M4 media streaming session. Present only for individual data sample record type.</w:t>
            </w:r>
          </w:p>
          <w:p w14:paraId="5BCC20DC" w14:textId="77777777" w:rsidR="003F660B" w:rsidRDefault="003F660B" w:rsidP="00BD1E98">
            <w:pPr>
              <w:pStyle w:val="PL"/>
            </w:pPr>
            <w:r>
              <w:t xml:space="preserve">        ueLocations:</w:t>
            </w:r>
          </w:p>
          <w:p w14:paraId="4115870A" w14:textId="77777777" w:rsidR="003F660B" w:rsidRDefault="003F660B" w:rsidP="00BD1E98">
            <w:pPr>
              <w:pStyle w:val="PL"/>
            </w:pPr>
            <w:r>
              <w:t xml:space="preserve">          type: array</w:t>
            </w:r>
          </w:p>
          <w:p w14:paraId="71EA72C8" w14:textId="77777777" w:rsidR="003F660B" w:rsidRDefault="003F660B" w:rsidP="00BD1E98">
            <w:pPr>
              <w:pStyle w:val="PL"/>
            </w:pPr>
            <w:r>
              <w:t xml:space="preserve">          minItems: 0</w:t>
            </w:r>
          </w:p>
          <w:p w14:paraId="4A424EED" w14:textId="77777777" w:rsidR="003F660B" w:rsidRDefault="003F660B" w:rsidP="00BD1E98">
            <w:pPr>
              <w:pStyle w:val="PL"/>
            </w:pPr>
            <w:r>
              <w:t xml:space="preserve">          items:</w:t>
            </w:r>
          </w:p>
          <w:p w14:paraId="6CDAC611" w14:textId="77777777" w:rsidR="003F660B" w:rsidRDefault="003F660B" w:rsidP="00BD1E98">
            <w:pPr>
              <w:pStyle w:val="PL"/>
            </w:pPr>
            <w:r>
              <w:t xml:space="preserve">            $ref: 'TS29122_CommonData.yaml#/components/schemas/LocationArea5G'</w:t>
            </w:r>
          </w:p>
          <w:p w14:paraId="1FED7091" w14:textId="77777777" w:rsidR="003F660B" w:rsidRDefault="003F660B" w:rsidP="00BD1E98">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73041DD9" w14:textId="77777777" w:rsidR="003F660B" w:rsidRDefault="003F660B" w:rsidP="00BD1E98">
            <w:pPr>
              <w:pStyle w:val="PL"/>
            </w:pPr>
          </w:p>
          <w:p w14:paraId="7FFA105B" w14:textId="77777777" w:rsidR="003F660B" w:rsidRDefault="003F660B" w:rsidP="00BD1E98">
            <w:pPr>
              <w:pStyle w:val="PL"/>
            </w:pPr>
            <w:r>
              <w:t xml:space="preserve">    EventRecordType:</w:t>
            </w:r>
          </w:p>
          <w:p w14:paraId="37525D15" w14:textId="77777777" w:rsidR="003F660B" w:rsidRDefault="003F660B" w:rsidP="00BD1E98">
            <w:pPr>
              <w:pStyle w:val="PL"/>
            </w:pPr>
            <w:r w:rsidRPr="00DB1E06">
              <w:t xml:space="preserve">      description: Enumeration of event record types.</w:t>
            </w:r>
          </w:p>
          <w:p w14:paraId="6DC9C95D" w14:textId="77777777" w:rsidR="003F660B" w:rsidRDefault="003F660B" w:rsidP="00BD1E98">
            <w:pPr>
              <w:pStyle w:val="PL"/>
            </w:pPr>
            <w:r>
              <w:t xml:space="preserve">      anyOf:</w:t>
            </w:r>
          </w:p>
          <w:p w14:paraId="713EF3B6" w14:textId="77777777" w:rsidR="003F660B" w:rsidRDefault="003F660B" w:rsidP="00BD1E98">
            <w:pPr>
              <w:pStyle w:val="PL"/>
            </w:pPr>
            <w:r>
              <w:t xml:space="preserve">        - type: string</w:t>
            </w:r>
          </w:p>
          <w:p w14:paraId="171881EF" w14:textId="77777777" w:rsidR="003F660B" w:rsidRDefault="003F660B" w:rsidP="00BD1E98">
            <w:pPr>
              <w:pStyle w:val="PL"/>
            </w:pPr>
            <w:r>
              <w:t xml:space="preserve">          enum:</w:t>
            </w:r>
          </w:p>
          <w:p w14:paraId="223D6832" w14:textId="77777777" w:rsidR="003F660B" w:rsidRDefault="003F660B" w:rsidP="00BD1E98">
            <w:pPr>
              <w:pStyle w:val="PL"/>
            </w:pPr>
            <w:r>
              <w:t xml:space="preserve">           - INDIVIDUAL_SAMPLE</w:t>
            </w:r>
          </w:p>
          <w:p w14:paraId="28D30CC0" w14:textId="77777777" w:rsidR="003F660B" w:rsidRDefault="003F660B" w:rsidP="00BD1E98">
            <w:pPr>
              <w:pStyle w:val="PL"/>
            </w:pPr>
            <w:r>
              <w:t xml:space="preserve">           - SUMMARY_MEAN</w:t>
            </w:r>
          </w:p>
          <w:p w14:paraId="439CD946" w14:textId="77777777" w:rsidR="003F660B" w:rsidRDefault="003F660B" w:rsidP="00BD1E98">
            <w:pPr>
              <w:pStyle w:val="PL"/>
            </w:pPr>
            <w:r>
              <w:t xml:space="preserve">           - SUMMARY_MINIMUM</w:t>
            </w:r>
          </w:p>
          <w:p w14:paraId="73481CC1" w14:textId="77777777" w:rsidR="003F660B" w:rsidRDefault="003F660B" w:rsidP="00BD1E98">
            <w:pPr>
              <w:pStyle w:val="PL"/>
            </w:pPr>
            <w:r>
              <w:t xml:space="preserve">           - SUMMARY_MAXIMUM</w:t>
            </w:r>
          </w:p>
          <w:p w14:paraId="30841F83" w14:textId="77777777" w:rsidR="003F660B" w:rsidRDefault="003F660B" w:rsidP="00BD1E98">
            <w:pPr>
              <w:pStyle w:val="PL"/>
            </w:pPr>
            <w:r>
              <w:t xml:space="preserve">           - SUMMARY_SUM</w:t>
            </w:r>
          </w:p>
          <w:p w14:paraId="57B9A0C2" w14:textId="77777777" w:rsidR="003F660B" w:rsidRDefault="003F660B" w:rsidP="00BD1E98">
            <w:pPr>
              <w:pStyle w:val="PL"/>
            </w:pPr>
            <w:r>
              <w:t xml:space="preserve">        - type: string</w:t>
            </w:r>
          </w:p>
          <w:p w14:paraId="075906D9" w14:textId="77777777" w:rsidR="003F660B" w:rsidRDefault="003F660B" w:rsidP="00BD1E98">
            <w:pPr>
              <w:pStyle w:val="PL"/>
            </w:pPr>
            <w:r>
              <w:t xml:space="preserve">          description: &gt;</w:t>
            </w:r>
          </w:p>
          <w:p w14:paraId="7D687A89" w14:textId="77777777" w:rsidR="003F660B" w:rsidRDefault="003F660B" w:rsidP="00BD1E98">
            <w:pPr>
              <w:pStyle w:val="PL"/>
            </w:pPr>
            <w:r>
              <w:t xml:space="preserve">            This string provides forward-compatibility with future</w:t>
            </w:r>
          </w:p>
          <w:p w14:paraId="2C31D374" w14:textId="77777777" w:rsidR="003F660B" w:rsidRDefault="003F660B" w:rsidP="00BD1E98">
            <w:pPr>
              <w:pStyle w:val="PL"/>
            </w:pPr>
            <w:r>
              <w:t xml:space="preserve">            extensions to the enumeration but is not used to encode</w:t>
            </w:r>
          </w:p>
          <w:p w14:paraId="0E89E262" w14:textId="77777777" w:rsidR="003F660B" w:rsidRDefault="003F660B" w:rsidP="00BD1E98">
            <w:pPr>
              <w:pStyle w:val="PL"/>
            </w:pPr>
            <w:r>
              <w:t xml:space="preserve">            content defined in the present version of this API.</w:t>
            </w:r>
          </w:p>
          <w:p w14:paraId="5ABE89E4" w14:textId="77777777" w:rsidR="003F660B" w:rsidRDefault="003F660B" w:rsidP="00BD1E98">
            <w:pPr>
              <w:pStyle w:val="PL"/>
            </w:pPr>
          </w:p>
          <w:p w14:paraId="5ABCC3D2" w14:textId="77777777" w:rsidR="003F660B" w:rsidRDefault="003F660B" w:rsidP="00BD1E98">
            <w:pPr>
              <w:pStyle w:val="PL"/>
            </w:pPr>
            <w:r>
              <w:t xml:space="preserve">    QoEMetricsCollection:</w:t>
            </w:r>
          </w:p>
          <w:p w14:paraId="16B140E2" w14:textId="77777777" w:rsidR="003F660B" w:rsidRDefault="003F660B" w:rsidP="00BD1E98">
            <w:pPr>
              <w:pStyle w:val="PL"/>
            </w:pPr>
            <w:r>
              <w:t xml:space="preserve">      description: A collection of QoE Metrics Event records.</w:t>
            </w:r>
          </w:p>
          <w:p w14:paraId="2912DFAA" w14:textId="77777777" w:rsidR="003F660B" w:rsidRDefault="003F660B" w:rsidP="00BD1E98">
            <w:pPr>
              <w:pStyle w:val="PL"/>
            </w:pPr>
            <w:r>
              <w:t xml:space="preserve">      allOf:</w:t>
            </w:r>
          </w:p>
          <w:p w14:paraId="541B5420" w14:textId="77777777" w:rsidR="003F660B" w:rsidRDefault="003F660B" w:rsidP="00BD1E98">
            <w:pPr>
              <w:pStyle w:val="PL"/>
            </w:pPr>
            <w:r>
              <w:t xml:space="preserve">        - $ref: '#/components/schemas/BaseEventCollection'</w:t>
            </w:r>
          </w:p>
          <w:p w14:paraId="37772186" w14:textId="77777777" w:rsidR="003F660B" w:rsidRDefault="003F660B" w:rsidP="00BD1E98">
            <w:pPr>
              <w:pStyle w:val="PL"/>
            </w:pPr>
            <w:r>
              <w:t xml:space="preserve">        - type: object</w:t>
            </w:r>
          </w:p>
          <w:p w14:paraId="704DD99C" w14:textId="77777777" w:rsidR="003F660B" w:rsidRDefault="003F660B" w:rsidP="00BD1E98">
            <w:pPr>
              <w:pStyle w:val="PL"/>
            </w:pPr>
            <w:r>
              <w:t xml:space="preserve">          required:</w:t>
            </w:r>
          </w:p>
          <w:p w14:paraId="75A21DE5" w14:textId="77777777" w:rsidR="003F660B" w:rsidRDefault="003F660B" w:rsidP="00BD1E98">
            <w:pPr>
              <w:pStyle w:val="PL"/>
            </w:pPr>
            <w:r>
              <w:t xml:space="preserve">            - records</w:t>
            </w:r>
          </w:p>
          <w:p w14:paraId="6761CD81" w14:textId="77777777" w:rsidR="003F660B" w:rsidRDefault="003F660B" w:rsidP="00BD1E98">
            <w:pPr>
              <w:pStyle w:val="PL"/>
            </w:pPr>
            <w:r>
              <w:t xml:space="preserve">          properties:</w:t>
            </w:r>
          </w:p>
          <w:p w14:paraId="2E15BCAF" w14:textId="77777777" w:rsidR="003F660B" w:rsidRDefault="003F660B" w:rsidP="00BD1E98">
            <w:pPr>
              <w:pStyle w:val="PL"/>
            </w:pPr>
            <w:r>
              <w:t xml:space="preserve">            records:</w:t>
            </w:r>
          </w:p>
          <w:p w14:paraId="12F451DB" w14:textId="77777777" w:rsidR="003F660B" w:rsidRDefault="003F660B" w:rsidP="00BD1E98">
            <w:pPr>
              <w:pStyle w:val="PL"/>
            </w:pPr>
            <w:r>
              <w:t xml:space="preserve">              type: array</w:t>
            </w:r>
          </w:p>
          <w:p w14:paraId="41F4EE96" w14:textId="77777777" w:rsidR="003F660B" w:rsidRDefault="003F660B" w:rsidP="00BD1E98">
            <w:pPr>
              <w:pStyle w:val="PL"/>
            </w:pPr>
            <w:r>
              <w:t xml:space="preserve">              minItems: 0</w:t>
            </w:r>
          </w:p>
          <w:p w14:paraId="6C71DAE3" w14:textId="77777777" w:rsidR="003F660B" w:rsidRDefault="003F660B" w:rsidP="00BD1E98">
            <w:pPr>
              <w:pStyle w:val="PL"/>
            </w:pPr>
            <w:r>
              <w:t xml:space="preserve">              items:</w:t>
            </w:r>
          </w:p>
          <w:p w14:paraId="66E733F8" w14:textId="77777777" w:rsidR="003F660B" w:rsidRDefault="003F660B" w:rsidP="00BD1E98">
            <w:pPr>
              <w:pStyle w:val="PL"/>
            </w:pPr>
            <w:r>
              <w:t xml:space="preserve">                $ref: '#/components/schemas/QoEMetricsEvent'</w:t>
            </w:r>
          </w:p>
          <w:p w14:paraId="4EC19486" w14:textId="77777777" w:rsidR="003F660B" w:rsidRDefault="003F660B" w:rsidP="00BD1E98">
            <w:pPr>
              <w:pStyle w:val="PL"/>
            </w:pPr>
            <w:r>
              <w:t xml:space="preserve">              description: A set of QoE Metrics Event records, each one describing a QoE metrics report or summarising a set of QoE metrics reports.</w:t>
            </w:r>
          </w:p>
          <w:p w14:paraId="736BB3F1" w14:textId="77777777" w:rsidR="003F660B" w:rsidRDefault="003F660B" w:rsidP="00BD1E98">
            <w:pPr>
              <w:pStyle w:val="PL"/>
            </w:pPr>
          </w:p>
          <w:p w14:paraId="05E30789" w14:textId="77777777" w:rsidR="003F660B" w:rsidRDefault="003F660B" w:rsidP="00BD1E98">
            <w:pPr>
              <w:pStyle w:val="PL"/>
            </w:pPr>
            <w:r>
              <w:t xml:space="preserve">    QoEMetricsEvent:</w:t>
            </w:r>
          </w:p>
          <w:p w14:paraId="71A4C44B" w14:textId="77777777" w:rsidR="003F660B" w:rsidRDefault="003F660B" w:rsidP="00BD1E98">
            <w:pPr>
              <w:pStyle w:val="PL"/>
            </w:pPr>
            <w:r>
              <w:t xml:space="preserve">      description: A QoE Metrics Event record.</w:t>
            </w:r>
          </w:p>
          <w:p w14:paraId="590B73EB" w14:textId="77777777" w:rsidR="003F660B" w:rsidRDefault="003F660B" w:rsidP="00BD1E98">
            <w:pPr>
              <w:pStyle w:val="PL"/>
            </w:pPr>
            <w:r>
              <w:t xml:space="preserve">      allOf:</w:t>
            </w:r>
          </w:p>
          <w:p w14:paraId="276AF62F" w14:textId="77777777" w:rsidR="003F660B" w:rsidRDefault="003F660B" w:rsidP="00BD1E98">
            <w:pPr>
              <w:pStyle w:val="PL"/>
            </w:pPr>
            <w:r>
              <w:t xml:space="preserve">        - $ref: '#/components/schemas/BaseEventRecord'</w:t>
            </w:r>
          </w:p>
          <w:p w14:paraId="4D732D8F" w14:textId="77777777" w:rsidR="003F660B" w:rsidRDefault="003F660B" w:rsidP="00BD1E98">
            <w:pPr>
              <w:pStyle w:val="PL"/>
            </w:pPr>
            <w:r>
              <w:lastRenderedPageBreak/>
              <w:t xml:space="preserve">        - type: object</w:t>
            </w:r>
          </w:p>
          <w:p w14:paraId="56A7A189" w14:textId="77777777" w:rsidR="003F660B" w:rsidRDefault="003F660B" w:rsidP="00BD1E98">
            <w:pPr>
              <w:pStyle w:val="PL"/>
            </w:pPr>
            <w:r>
              <w:t xml:space="preserve">          required:</w:t>
            </w:r>
          </w:p>
          <w:p w14:paraId="77ECF5C2" w14:textId="77777777" w:rsidR="003F660B" w:rsidRDefault="003F660B" w:rsidP="00BD1E98">
            <w:pPr>
              <w:pStyle w:val="PL"/>
            </w:pPr>
            <w:r>
              <w:t xml:space="preserve">            - metricType</w:t>
            </w:r>
          </w:p>
          <w:p w14:paraId="589D1061" w14:textId="77777777" w:rsidR="003F660B" w:rsidRDefault="003F660B" w:rsidP="00BD1E98">
            <w:pPr>
              <w:pStyle w:val="PL"/>
            </w:pPr>
            <w:r>
              <w:t xml:space="preserve">          properties:</w:t>
            </w:r>
          </w:p>
          <w:p w14:paraId="1C8A51A7" w14:textId="77777777" w:rsidR="003F660B" w:rsidRDefault="003F660B" w:rsidP="00BD1E98">
            <w:pPr>
              <w:pStyle w:val="PL"/>
            </w:pPr>
            <w:r>
              <w:t xml:space="preserve">            metricType:</w:t>
            </w:r>
          </w:p>
          <w:p w14:paraId="016B232D" w14:textId="77777777" w:rsidR="003F660B" w:rsidRDefault="003F660B" w:rsidP="00BD1E98">
            <w:pPr>
              <w:pStyle w:val="PL"/>
            </w:pPr>
            <w:r>
              <w:t xml:space="preserve">              $ref: 'TS29122_CommonData.yaml#/components/schemas/Uri'</w:t>
            </w:r>
          </w:p>
          <w:p w14:paraId="06312EF9" w14:textId="77777777" w:rsidR="003F660B" w:rsidRDefault="003F660B" w:rsidP="00BD1E98">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27E3ADB9" w14:textId="77777777" w:rsidR="003F660B" w:rsidRDefault="003F660B" w:rsidP="00BD1E98">
            <w:pPr>
              <w:pStyle w:val="PL"/>
            </w:pPr>
            <w:r>
              <w:t xml:space="preserve">            samples:</w:t>
            </w:r>
          </w:p>
          <w:p w14:paraId="648C5812" w14:textId="77777777" w:rsidR="003F660B" w:rsidRDefault="003F660B" w:rsidP="00BD1E98">
            <w:pPr>
              <w:pStyle w:val="PL"/>
            </w:pPr>
            <w:r>
              <w:t xml:space="preserve">              type: array</w:t>
            </w:r>
          </w:p>
          <w:p w14:paraId="771B9E7D" w14:textId="77777777" w:rsidR="003F660B" w:rsidRDefault="003F660B" w:rsidP="00BD1E98">
            <w:pPr>
              <w:pStyle w:val="PL"/>
            </w:pPr>
            <w:r>
              <w:t xml:space="preserve">              minItems: 1</w:t>
            </w:r>
          </w:p>
          <w:p w14:paraId="799C11CD" w14:textId="77777777" w:rsidR="003F660B" w:rsidRDefault="003F660B" w:rsidP="00BD1E98">
            <w:pPr>
              <w:pStyle w:val="PL"/>
            </w:pPr>
            <w:r>
              <w:t xml:space="preserve">              items:</w:t>
            </w:r>
          </w:p>
          <w:p w14:paraId="7363D0FE" w14:textId="77777777" w:rsidR="003F660B" w:rsidRDefault="003F660B" w:rsidP="00BD1E98">
            <w:pPr>
              <w:pStyle w:val="PL"/>
            </w:pPr>
            <w:r>
              <w:t xml:space="preserve">                type: object</w:t>
            </w:r>
          </w:p>
          <w:p w14:paraId="5755934A" w14:textId="77777777" w:rsidR="003F660B" w:rsidRDefault="003F660B" w:rsidP="00BD1E98">
            <w:pPr>
              <w:pStyle w:val="PL"/>
            </w:pPr>
            <w:r>
              <w:t xml:space="preserve">                required:</w:t>
            </w:r>
          </w:p>
          <w:p w14:paraId="090050D5" w14:textId="77777777" w:rsidR="003F660B" w:rsidRDefault="003F660B" w:rsidP="00BD1E98">
            <w:pPr>
              <w:pStyle w:val="PL"/>
            </w:pPr>
            <w:r>
              <w:t xml:space="preserve">                  - metrics</w:t>
            </w:r>
          </w:p>
          <w:p w14:paraId="6C29B1C6" w14:textId="77777777" w:rsidR="003F660B" w:rsidRDefault="003F660B" w:rsidP="00BD1E98">
            <w:pPr>
              <w:pStyle w:val="PL"/>
            </w:pPr>
            <w:r>
              <w:t xml:space="preserve">                properties:</w:t>
            </w:r>
          </w:p>
          <w:p w14:paraId="1695F431" w14:textId="77777777" w:rsidR="003F660B" w:rsidRDefault="003F660B" w:rsidP="00BD1E98">
            <w:pPr>
              <w:pStyle w:val="PL"/>
            </w:pPr>
            <w:r>
              <w:t xml:space="preserve">                  sampleTimestamp:</w:t>
            </w:r>
          </w:p>
          <w:p w14:paraId="11C5A7A3" w14:textId="77777777" w:rsidR="003F660B" w:rsidRDefault="003F660B" w:rsidP="00BD1E98">
            <w:pPr>
              <w:pStyle w:val="PL"/>
            </w:pPr>
            <w:r>
              <w:t xml:space="preserve">                    $ref: 'TS29571_CommonData.yaml#/components/schemas/DateTime'</w:t>
            </w:r>
          </w:p>
          <w:p w14:paraId="66BCD5A7" w14:textId="77777777" w:rsidR="003F660B" w:rsidRDefault="003F660B" w:rsidP="00BD1E98">
            <w:pPr>
              <w:pStyle w:val="PL"/>
            </w:pPr>
            <w:r>
              <w:t xml:space="preserve">                    # The moment in time at which this QoE metric was sampled.</w:t>
            </w:r>
          </w:p>
          <w:p w14:paraId="755D65C5" w14:textId="77777777" w:rsidR="003F660B" w:rsidRDefault="003F660B" w:rsidP="00BD1E98">
            <w:pPr>
              <w:pStyle w:val="PL"/>
            </w:pPr>
            <w:r>
              <w:t xml:space="preserve">                  sampleDuration:</w:t>
            </w:r>
          </w:p>
          <w:p w14:paraId="1B162B4F" w14:textId="77777777" w:rsidR="003F660B" w:rsidRDefault="003F660B" w:rsidP="00BD1E98">
            <w:pPr>
              <w:pStyle w:val="PL"/>
            </w:pPr>
            <w:r>
              <w:t xml:space="preserve">                    $ref: 'TS26512_CommonData.yaml#/components/schemas/Duration'</w:t>
            </w:r>
          </w:p>
          <w:p w14:paraId="3C88292D" w14:textId="77777777" w:rsidR="003F660B" w:rsidRDefault="003F660B" w:rsidP="00BD1E98">
            <w:pPr>
              <w:pStyle w:val="PL"/>
            </w:pPr>
            <w:r>
              <w:t xml:space="preserve">                    # The time duration over which this QoE metric was sampled.</w:t>
            </w:r>
          </w:p>
          <w:p w14:paraId="4EA07505" w14:textId="77777777" w:rsidR="003F660B" w:rsidRDefault="003F660B" w:rsidP="00BD1E98">
            <w:pPr>
              <w:pStyle w:val="PL"/>
            </w:pPr>
            <w:r>
              <w:t xml:space="preserve">                  mediaTimestamp:</w:t>
            </w:r>
          </w:p>
          <w:p w14:paraId="7CB61A34" w14:textId="77777777" w:rsidR="003F660B" w:rsidRDefault="003F660B" w:rsidP="00BD1E98">
            <w:pPr>
              <w:pStyle w:val="PL"/>
            </w:pPr>
            <w:r>
              <w:t xml:space="preserve">                    $ref: 'TS26512_CommonData.yaml#/components/schemas/Duration'</w:t>
            </w:r>
          </w:p>
          <w:p w14:paraId="7118317A" w14:textId="77777777" w:rsidR="003F660B" w:rsidRDefault="003F660B" w:rsidP="00BD1E98">
            <w:pPr>
              <w:pStyle w:val="PL"/>
            </w:pPr>
            <w:r>
              <w:t xml:space="preserve">                    # The time point in the media at which this QoE metric was sampled.</w:t>
            </w:r>
          </w:p>
          <w:p w14:paraId="482F0770" w14:textId="77777777" w:rsidR="003F660B" w:rsidRDefault="003F660B" w:rsidP="00BD1E98">
            <w:pPr>
              <w:pStyle w:val="PL"/>
            </w:pPr>
            <w:r>
              <w:t xml:space="preserve">                  metrics:</w:t>
            </w:r>
          </w:p>
          <w:p w14:paraId="4F3D1FBD" w14:textId="77777777" w:rsidR="003F660B" w:rsidRDefault="003F660B" w:rsidP="00BD1E98">
            <w:pPr>
              <w:pStyle w:val="PL"/>
            </w:pPr>
            <w:r>
              <w:t xml:space="preserve">                    type: array</w:t>
            </w:r>
          </w:p>
          <w:p w14:paraId="76F77D82" w14:textId="77777777" w:rsidR="003F660B" w:rsidRDefault="003F660B" w:rsidP="00BD1E98">
            <w:pPr>
              <w:pStyle w:val="PL"/>
            </w:pPr>
            <w:r>
              <w:t xml:space="preserve">                    minItems: 1</w:t>
            </w:r>
          </w:p>
          <w:p w14:paraId="0F96DAFE" w14:textId="77777777" w:rsidR="003F660B" w:rsidRDefault="003F660B" w:rsidP="00BD1E98">
            <w:pPr>
              <w:pStyle w:val="PL"/>
            </w:pPr>
            <w:r>
              <w:t xml:space="preserve">                    description: A set of key–value pairs for the samples metrics associated with this QoE metric sample.</w:t>
            </w:r>
          </w:p>
          <w:p w14:paraId="295BF201" w14:textId="77777777" w:rsidR="003F660B" w:rsidRDefault="003F660B" w:rsidP="00BD1E98">
            <w:pPr>
              <w:pStyle w:val="PL"/>
            </w:pPr>
            <w:r>
              <w:t xml:space="preserve">                    items:</w:t>
            </w:r>
          </w:p>
          <w:p w14:paraId="475FDEE3" w14:textId="77777777" w:rsidR="003F660B" w:rsidRDefault="003F660B" w:rsidP="00BD1E98">
            <w:pPr>
              <w:pStyle w:val="PL"/>
            </w:pPr>
            <w:r>
              <w:t xml:space="preserve">                      type: object</w:t>
            </w:r>
          </w:p>
          <w:p w14:paraId="43F69217" w14:textId="77777777" w:rsidR="003F660B" w:rsidRDefault="003F660B" w:rsidP="00BD1E98">
            <w:pPr>
              <w:pStyle w:val="PL"/>
            </w:pPr>
            <w:r>
              <w:t xml:space="preserve">                      description: A name and optional value for a QoE metric within a QoE metric sample.</w:t>
            </w:r>
          </w:p>
          <w:p w14:paraId="654F5E36" w14:textId="77777777" w:rsidR="003F660B" w:rsidRDefault="003F660B" w:rsidP="00BD1E98">
            <w:pPr>
              <w:pStyle w:val="PL"/>
            </w:pPr>
            <w:r>
              <w:t xml:space="preserve">                      required:</w:t>
            </w:r>
          </w:p>
          <w:p w14:paraId="30DE2000" w14:textId="77777777" w:rsidR="003F660B" w:rsidRDefault="003F660B" w:rsidP="00BD1E98">
            <w:pPr>
              <w:pStyle w:val="PL"/>
            </w:pPr>
            <w:r>
              <w:t xml:space="preserve">                        - key</w:t>
            </w:r>
          </w:p>
          <w:p w14:paraId="547E666F" w14:textId="77777777" w:rsidR="003F660B" w:rsidRDefault="003F660B" w:rsidP="00BD1E98">
            <w:pPr>
              <w:pStyle w:val="PL"/>
            </w:pPr>
            <w:r>
              <w:t xml:space="preserve">                      properties:</w:t>
            </w:r>
          </w:p>
          <w:p w14:paraId="102C8047" w14:textId="77777777" w:rsidR="003F660B" w:rsidRDefault="003F660B" w:rsidP="00BD1E98">
            <w:pPr>
              <w:pStyle w:val="PL"/>
            </w:pPr>
            <w:r>
              <w:t xml:space="preserve">                        key:</w:t>
            </w:r>
          </w:p>
          <w:p w14:paraId="1641D001" w14:textId="77777777" w:rsidR="003F660B" w:rsidRDefault="003F660B" w:rsidP="00BD1E98">
            <w:pPr>
              <w:pStyle w:val="PL"/>
            </w:pPr>
            <w:r>
              <w:t xml:space="preserve">                          type: string</w:t>
            </w:r>
          </w:p>
          <w:p w14:paraId="75D57048" w14:textId="77777777" w:rsidR="003F660B" w:rsidRDefault="003F660B" w:rsidP="00BD1E98">
            <w:pPr>
              <w:pStyle w:val="PL"/>
            </w:pPr>
            <w:r>
              <w:t xml:space="preserve">                          description: A token that uniquely identifies the type of metric within the scope of the event type.</w:t>
            </w:r>
          </w:p>
          <w:p w14:paraId="184163A8" w14:textId="77777777" w:rsidR="003F660B" w:rsidRDefault="003F660B" w:rsidP="00BD1E98">
            <w:pPr>
              <w:pStyle w:val="PL"/>
            </w:pPr>
            <w:r>
              <w:t xml:space="preserve">                        value: {}</w:t>
            </w:r>
          </w:p>
          <w:p w14:paraId="1F98F448" w14:textId="77777777" w:rsidR="003F660B" w:rsidRDefault="003F660B" w:rsidP="00BD1E98">
            <w:pPr>
              <w:pStyle w:val="PL"/>
            </w:pPr>
          </w:p>
          <w:p w14:paraId="49E0363D" w14:textId="77777777" w:rsidR="003F660B" w:rsidRDefault="003F660B" w:rsidP="00BD1E98">
            <w:pPr>
              <w:pStyle w:val="PL"/>
            </w:pPr>
            <w:r>
              <w:t xml:space="preserve">    ConsumptionReportingUnitsCollection:</w:t>
            </w:r>
          </w:p>
          <w:p w14:paraId="398D91F6" w14:textId="77777777" w:rsidR="003F660B" w:rsidRDefault="003F660B" w:rsidP="00BD1E98">
            <w:pPr>
              <w:pStyle w:val="PL"/>
            </w:pPr>
            <w:r>
              <w:t xml:space="preserve">      description: A collection of Consumption Reporting Event records.</w:t>
            </w:r>
          </w:p>
          <w:p w14:paraId="07254F01" w14:textId="77777777" w:rsidR="003F660B" w:rsidRDefault="003F660B" w:rsidP="00BD1E98">
            <w:pPr>
              <w:pStyle w:val="PL"/>
            </w:pPr>
            <w:r>
              <w:t xml:space="preserve">      allOf:</w:t>
            </w:r>
          </w:p>
          <w:p w14:paraId="3D549B87" w14:textId="77777777" w:rsidR="003F660B" w:rsidRDefault="003F660B" w:rsidP="00BD1E98">
            <w:pPr>
              <w:pStyle w:val="PL"/>
            </w:pPr>
            <w:r>
              <w:t xml:space="preserve">        - $ref: '#/components/schemas/BaseEventCollection'</w:t>
            </w:r>
          </w:p>
          <w:p w14:paraId="71DF4C6D" w14:textId="77777777" w:rsidR="003F660B" w:rsidRDefault="003F660B" w:rsidP="00BD1E98">
            <w:pPr>
              <w:pStyle w:val="PL"/>
            </w:pPr>
            <w:r>
              <w:t xml:space="preserve">        - type: object</w:t>
            </w:r>
          </w:p>
          <w:p w14:paraId="1E83EF41" w14:textId="77777777" w:rsidR="003F660B" w:rsidRDefault="003F660B" w:rsidP="00BD1E98">
            <w:pPr>
              <w:pStyle w:val="PL"/>
            </w:pPr>
            <w:r>
              <w:t xml:space="preserve">          required:</w:t>
            </w:r>
          </w:p>
          <w:p w14:paraId="467E5B9E" w14:textId="77777777" w:rsidR="003F660B" w:rsidRDefault="003F660B" w:rsidP="00BD1E98">
            <w:pPr>
              <w:pStyle w:val="PL"/>
            </w:pPr>
            <w:r>
              <w:t xml:space="preserve">            - records</w:t>
            </w:r>
          </w:p>
          <w:p w14:paraId="788D8F6A" w14:textId="77777777" w:rsidR="003F660B" w:rsidRDefault="003F660B" w:rsidP="00BD1E98">
            <w:pPr>
              <w:pStyle w:val="PL"/>
            </w:pPr>
            <w:r>
              <w:t xml:space="preserve">          properties:</w:t>
            </w:r>
          </w:p>
          <w:p w14:paraId="69C3DF99" w14:textId="77777777" w:rsidR="003F660B" w:rsidRDefault="003F660B" w:rsidP="00BD1E98">
            <w:pPr>
              <w:pStyle w:val="PL"/>
            </w:pPr>
            <w:r>
              <w:t xml:space="preserve">            records:</w:t>
            </w:r>
          </w:p>
          <w:p w14:paraId="1A65E7CC" w14:textId="77777777" w:rsidR="003F660B" w:rsidRDefault="003F660B" w:rsidP="00BD1E98">
            <w:pPr>
              <w:pStyle w:val="PL"/>
            </w:pPr>
            <w:r>
              <w:t xml:space="preserve">              type: array</w:t>
            </w:r>
          </w:p>
          <w:p w14:paraId="527A3036" w14:textId="77777777" w:rsidR="003F660B" w:rsidRDefault="003F660B" w:rsidP="00BD1E98">
            <w:pPr>
              <w:pStyle w:val="PL"/>
            </w:pPr>
            <w:r>
              <w:t xml:space="preserve">              minItems: 0</w:t>
            </w:r>
          </w:p>
          <w:p w14:paraId="34985CD0" w14:textId="77777777" w:rsidR="003F660B" w:rsidRDefault="003F660B" w:rsidP="00BD1E98">
            <w:pPr>
              <w:pStyle w:val="PL"/>
            </w:pPr>
            <w:r>
              <w:t xml:space="preserve">              items:</w:t>
            </w:r>
          </w:p>
          <w:p w14:paraId="542D5F31" w14:textId="77777777" w:rsidR="003F660B" w:rsidRDefault="003F660B" w:rsidP="00BD1E98">
            <w:pPr>
              <w:pStyle w:val="PL"/>
            </w:pPr>
            <w:r>
              <w:t xml:space="preserve">                $ref: '#/components/schemas/ConsumptionReportingEvent'</w:t>
            </w:r>
          </w:p>
          <w:p w14:paraId="6BA9CD83" w14:textId="77777777" w:rsidR="003F660B" w:rsidRDefault="003F660B" w:rsidP="00BD1E98">
            <w:pPr>
              <w:pStyle w:val="PL"/>
            </w:pPr>
            <w:r>
              <w:t xml:space="preserve">              description: A set of records, each one describing a Consumption Reporting Unit.</w:t>
            </w:r>
          </w:p>
          <w:p w14:paraId="6C3E1E50" w14:textId="77777777" w:rsidR="003F660B" w:rsidRDefault="003F660B" w:rsidP="00BD1E98">
            <w:pPr>
              <w:pStyle w:val="PL"/>
            </w:pPr>
          </w:p>
          <w:p w14:paraId="261DC97E" w14:textId="77777777" w:rsidR="003F660B" w:rsidRDefault="003F660B" w:rsidP="00BD1E98">
            <w:pPr>
              <w:pStyle w:val="PL"/>
            </w:pPr>
            <w:r>
              <w:t xml:space="preserve">    ConsumptionReportingEvent:</w:t>
            </w:r>
          </w:p>
          <w:p w14:paraId="5FC7A5F0" w14:textId="77777777" w:rsidR="003F660B" w:rsidRDefault="003F660B" w:rsidP="00BD1E98">
            <w:pPr>
              <w:pStyle w:val="PL"/>
            </w:pPr>
            <w:r>
              <w:t xml:space="preserve">      description: A Consumption Reporting Event record, corresponding to a Consumption Reporting Unit.</w:t>
            </w:r>
          </w:p>
          <w:p w14:paraId="0935C6C0" w14:textId="77777777" w:rsidR="003F660B" w:rsidRDefault="003F660B" w:rsidP="00BD1E98">
            <w:pPr>
              <w:pStyle w:val="PL"/>
            </w:pPr>
            <w:r>
              <w:t xml:space="preserve">      allOf:</w:t>
            </w:r>
          </w:p>
          <w:p w14:paraId="6F167011" w14:textId="77777777" w:rsidR="003F660B" w:rsidRDefault="003F660B" w:rsidP="00BD1E98">
            <w:pPr>
              <w:pStyle w:val="PL"/>
            </w:pPr>
            <w:r>
              <w:t xml:space="preserve">        - $ref: '#/components/schemas/BaseEventRecord'</w:t>
            </w:r>
          </w:p>
          <w:p w14:paraId="4AD61E7B" w14:textId="77777777" w:rsidR="003F660B" w:rsidRDefault="003F660B" w:rsidP="00BD1E98">
            <w:pPr>
              <w:pStyle w:val="PL"/>
            </w:pPr>
            <w:r>
              <w:t xml:space="preserve">        - type: object</w:t>
            </w:r>
          </w:p>
          <w:p w14:paraId="135C3A84" w14:textId="77777777" w:rsidR="003F660B" w:rsidRDefault="003F660B" w:rsidP="00BD1E98">
            <w:pPr>
              <w:pStyle w:val="PL"/>
            </w:pPr>
            <w:r>
              <w:t xml:space="preserve">          required:</w:t>
            </w:r>
          </w:p>
          <w:p w14:paraId="543D87A9" w14:textId="77777777" w:rsidR="003F660B" w:rsidRDefault="003F660B" w:rsidP="00BD1E98">
            <w:pPr>
              <w:pStyle w:val="PL"/>
            </w:pPr>
            <w:r>
              <w:t xml:space="preserve">            - unitDuration</w:t>
            </w:r>
          </w:p>
          <w:p w14:paraId="578A3097" w14:textId="77777777" w:rsidR="003F660B" w:rsidRDefault="003F660B" w:rsidP="00BD1E98">
            <w:pPr>
              <w:pStyle w:val="PL"/>
            </w:pPr>
            <w:r>
              <w:t xml:space="preserve">            - mediaPlayerEntryUrl</w:t>
            </w:r>
          </w:p>
          <w:p w14:paraId="6B76F4A8" w14:textId="77777777" w:rsidR="003F660B" w:rsidRDefault="003F660B" w:rsidP="00BD1E98">
            <w:pPr>
              <w:pStyle w:val="PL"/>
            </w:pPr>
            <w:r>
              <w:t xml:space="preserve">            - mediaComponentIdentifier</w:t>
            </w:r>
          </w:p>
          <w:p w14:paraId="4D94CF23" w14:textId="77777777" w:rsidR="003F660B" w:rsidRDefault="003F660B" w:rsidP="00BD1E98">
            <w:pPr>
              <w:pStyle w:val="PL"/>
            </w:pPr>
            <w:r>
              <w:t xml:space="preserve">          properties:</w:t>
            </w:r>
          </w:p>
          <w:p w14:paraId="60DB402A" w14:textId="77777777" w:rsidR="003F660B" w:rsidRDefault="003F660B" w:rsidP="00BD1E98">
            <w:pPr>
              <w:pStyle w:val="PL"/>
            </w:pPr>
            <w:r>
              <w:t xml:space="preserve">            unitDuration:</w:t>
            </w:r>
          </w:p>
          <w:p w14:paraId="56396BEA" w14:textId="77777777" w:rsidR="003F660B" w:rsidRDefault="003F660B" w:rsidP="00BD1E98">
            <w:pPr>
              <w:pStyle w:val="PL"/>
            </w:pPr>
            <w:r>
              <w:t xml:space="preserve">              $ref: 'TS26512_CommonData.yaml#/components/schemas/Duration'</w:t>
            </w:r>
          </w:p>
          <w:p w14:paraId="73EDD5FB" w14:textId="77777777" w:rsidR="003F660B" w:rsidRDefault="003F660B" w:rsidP="00BD1E98">
            <w:pPr>
              <w:pStyle w:val="PL"/>
            </w:pPr>
            <w:r>
              <w:t xml:space="preserve">              # The duration of this consumption reporting unit.</w:t>
            </w:r>
          </w:p>
          <w:p w14:paraId="0637068F" w14:textId="77777777" w:rsidR="003F660B" w:rsidRDefault="003F660B" w:rsidP="00BD1E98">
            <w:pPr>
              <w:pStyle w:val="PL"/>
            </w:pPr>
            <w:r>
              <w:t xml:space="preserve">            clientEndpointAddress:</w:t>
            </w:r>
          </w:p>
          <w:p w14:paraId="08033F8B" w14:textId="77777777" w:rsidR="003F660B" w:rsidRDefault="003F660B" w:rsidP="00BD1E98">
            <w:pPr>
              <w:pStyle w:val="PL"/>
            </w:pPr>
            <w:r>
              <w:lastRenderedPageBreak/>
              <w:t xml:space="preserve">              $ref: 'TS26512_CommonData.yaml#/components/schemas/EndpointAddress'</w:t>
            </w:r>
          </w:p>
          <w:p w14:paraId="7FA975AF" w14:textId="77777777" w:rsidR="003F660B" w:rsidRDefault="003F660B" w:rsidP="00BD1E98">
            <w:pPr>
              <w:pStyle w:val="PL"/>
            </w:pPr>
            <w:r>
              <w:t xml:space="preserve">              # The endpoint address of the UE that consumed media.</w:t>
            </w:r>
          </w:p>
          <w:p w14:paraId="2314B1A3" w14:textId="77777777" w:rsidR="003F660B" w:rsidRDefault="003F660B" w:rsidP="00BD1E98">
            <w:pPr>
              <w:pStyle w:val="PL"/>
            </w:pPr>
            <w:r>
              <w:t xml:space="preserve">            serverEndpointAddress:</w:t>
            </w:r>
          </w:p>
          <w:p w14:paraId="6BEF85D1" w14:textId="77777777" w:rsidR="003F660B" w:rsidRDefault="003F660B" w:rsidP="00BD1E98">
            <w:pPr>
              <w:pStyle w:val="PL"/>
            </w:pPr>
            <w:r>
              <w:t xml:space="preserve">              $ref: 'TS26512_CommonData.yaml#/components/schemas/EndpointAddress'</w:t>
            </w:r>
          </w:p>
          <w:p w14:paraId="5EED8754" w14:textId="77777777" w:rsidR="003F660B" w:rsidRDefault="003F660B" w:rsidP="00BD1E98">
            <w:pPr>
              <w:pStyle w:val="PL"/>
            </w:pPr>
            <w:r>
              <w:t xml:space="preserve">              # The endpoint address of the 5GMS AS from which media was consumed.</w:t>
            </w:r>
          </w:p>
          <w:p w14:paraId="596D8AA4" w14:textId="77777777" w:rsidR="003F660B" w:rsidRDefault="003F660B" w:rsidP="00BD1E98">
            <w:pPr>
              <w:pStyle w:val="PL"/>
            </w:pPr>
            <w:r>
              <w:t xml:space="preserve">            mediaPlayerEntryUrl:</w:t>
            </w:r>
          </w:p>
          <w:p w14:paraId="5A6C8959" w14:textId="77777777" w:rsidR="003F660B" w:rsidRDefault="003F660B" w:rsidP="00BD1E98">
            <w:pPr>
              <w:pStyle w:val="PL"/>
            </w:pPr>
            <w:r>
              <w:t xml:space="preserve">              $ref: 'TS26512_CommonData.yaml#/components/schemas/AbsoluteUrl'</w:t>
            </w:r>
          </w:p>
          <w:p w14:paraId="10DDF806" w14:textId="77777777" w:rsidR="003F660B" w:rsidRDefault="003F660B" w:rsidP="00BD1E98">
            <w:pPr>
              <w:pStyle w:val="PL"/>
            </w:pPr>
            <w:r>
              <w:t xml:space="preserve">              # The Media Player Entry URL to which this consumption reporting unit pertains.</w:t>
            </w:r>
          </w:p>
          <w:p w14:paraId="2E80A5BE" w14:textId="77777777" w:rsidR="003F660B" w:rsidRDefault="003F660B" w:rsidP="00BD1E98">
            <w:pPr>
              <w:pStyle w:val="PL"/>
            </w:pPr>
            <w:r>
              <w:t xml:space="preserve">            mediaComponentIdentifier:</w:t>
            </w:r>
          </w:p>
          <w:p w14:paraId="18634045" w14:textId="77777777" w:rsidR="003F660B" w:rsidRDefault="003F660B" w:rsidP="00BD1E98">
            <w:pPr>
              <w:pStyle w:val="PL"/>
            </w:pPr>
            <w:r>
              <w:t xml:space="preserve">              type: string</w:t>
            </w:r>
          </w:p>
          <w:p w14:paraId="32A54D2A" w14:textId="77777777" w:rsidR="003F660B" w:rsidRDefault="003F660B" w:rsidP="00BD1E98">
            <w:pPr>
              <w:pStyle w:val="PL"/>
            </w:pPr>
            <w:r>
              <w:t xml:space="preserve">              description: A token (e.g., an MPEG DASH representation identifier) identifying the media component of the Media Player Entry that was consumed during this consumption reporting unit.</w:t>
            </w:r>
          </w:p>
          <w:p w14:paraId="0A8E23A5" w14:textId="77777777" w:rsidR="003F660B" w:rsidRDefault="003F660B" w:rsidP="00BD1E98">
            <w:pPr>
              <w:pStyle w:val="PL"/>
            </w:pPr>
          </w:p>
          <w:p w14:paraId="09FA2D30" w14:textId="77777777" w:rsidR="003F660B" w:rsidRDefault="003F660B" w:rsidP="00BD1E98">
            <w:pPr>
              <w:pStyle w:val="PL"/>
            </w:pPr>
            <w:r>
              <w:t xml:space="preserve">    NetworkAssistanceInvocationsCollection:</w:t>
            </w:r>
          </w:p>
          <w:p w14:paraId="5DA43F69" w14:textId="77777777" w:rsidR="003F660B" w:rsidRDefault="003F660B" w:rsidP="00BD1E98">
            <w:pPr>
              <w:pStyle w:val="PL"/>
            </w:pPr>
            <w:r>
              <w:t xml:space="preserve">      description: A collection of Network Assistance Invocation Event records.</w:t>
            </w:r>
          </w:p>
          <w:p w14:paraId="01218919" w14:textId="77777777" w:rsidR="003F660B" w:rsidRDefault="003F660B" w:rsidP="00BD1E98">
            <w:pPr>
              <w:pStyle w:val="PL"/>
            </w:pPr>
            <w:r>
              <w:t xml:space="preserve">      allOf:</w:t>
            </w:r>
          </w:p>
          <w:p w14:paraId="7E953169" w14:textId="77777777" w:rsidR="003F660B" w:rsidRDefault="003F660B" w:rsidP="00BD1E98">
            <w:pPr>
              <w:pStyle w:val="PL"/>
            </w:pPr>
            <w:r>
              <w:t xml:space="preserve">        - $ref: '#/components/schemas/BaseEventCollection'</w:t>
            </w:r>
          </w:p>
          <w:p w14:paraId="3C95853A" w14:textId="77777777" w:rsidR="003F660B" w:rsidRDefault="003F660B" w:rsidP="00BD1E98">
            <w:pPr>
              <w:pStyle w:val="PL"/>
            </w:pPr>
            <w:r>
              <w:t xml:space="preserve">        - type: object</w:t>
            </w:r>
          </w:p>
          <w:p w14:paraId="4F24DFA8" w14:textId="77777777" w:rsidR="003F660B" w:rsidRDefault="003F660B" w:rsidP="00BD1E98">
            <w:pPr>
              <w:pStyle w:val="PL"/>
            </w:pPr>
            <w:r>
              <w:t xml:space="preserve">          required:</w:t>
            </w:r>
          </w:p>
          <w:p w14:paraId="54A504D9" w14:textId="77777777" w:rsidR="003F660B" w:rsidRDefault="003F660B" w:rsidP="00BD1E98">
            <w:pPr>
              <w:pStyle w:val="PL"/>
            </w:pPr>
            <w:r>
              <w:t xml:space="preserve">            - records</w:t>
            </w:r>
          </w:p>
          <w:p w14:paraId="59B7EA59" w14:textId="77777777" w:rsidR="003F660B" w:rsidRDefault="003F660B" w:rsidP="00BD1E98">
            <w:pPr>
              <w:pStyle w:val="PL"/>
            </w:pPr>
            <w:r>
              <w:t xml:space="preserve">          properties:</w:t>
            </w:r>
          </w:p>
          <w:p w14:paraId="7FA63949" w14:textId="77777777" w:rsidR="003F660B" w:rsidRDefault="003F660B" w:rsidP="00BD1E98">
            <w:pPr>
              <w:pStyle w:val="PL"/>
            </w:pPr>
            <w:r>
              <w:t xml:space="preserve">            records:</w:t>
            </w:r>
          </w:p>
          <w:p w14:paraId="26F0A75F" w14:textId="77777777" w:rsidR="003F660B" w:rsidRDefault="003F660B" w:rsidP="00BD1E98">
            <w:pPr>
              <w:pStyle w:val="PL"/>
            </w:pPr>
            <w:r>
              <w:t xml:space="preserve">              type: array</w:t>
            </w:r>
          </w:p>
          <w:p w14:paraId="7951B91B" w14:textId="77777777" w:rsidR="003F660B" w:rsidRDefault="003F660B" w:rsidP="00BD1E98">
            <w:pPr>
              <w:pStyle w:val="PL"/>
            </w:pPr>
            <w:r>
              <w:t xml:space="preserve">              minItems: 0</w:t>
            </w:r>
          </w:p>
          <w:p w14:paraId="4F373998" w14:textId="77777777" w:rsidR="003F660B" w:rsidRDefault="003F660B" w:rsidP="00BD1E98">
            <w:pPr>
              <w:pStyle w:val="PL"/>
            </w:pPr>
            <w:r>
              <w:t xml:space="preserve">              items:</w:t>
            </w:r>
          </w:p>
          <w:p w14:paraId="14A94E91" w14:textId="77777777" w:rsidR="003F660B" w:rsidRDefault="003F660B" w:rsidP="00BD1E98">
            <w:pPr>
              <w:pStyle w:val="PL"/>
            </w:pPr>
            <w:r>
              <w:t xml:space="preserve">                $ref: '#/components/schemas/NetworkAssistanceInvocationEvent'</w:t>
            </w:r>
          </w:p>
          <w:p w14:paraId="3E37DC0E" w14:textId="77777777" w:rsidR="003F660B" w:rsidRDefault="003F660B" w:rsidP="00BD1E98">
            <w:pPr>
              <w:pStyle w:val="PL"/>
            </w:pPr>
            <w:r>
              <w:t xml:space="preserve">              description: A set of records, each one describing a Network Assistance invocation or summarising a set of Network Assistance invocations.</w:t>
            </w:r>
          </w:p>
          <w:p w14:paraId="0001D497" w14:textId="77777777" w:rsidR="003F660B" w:rsidRDefault="003F660B" w:rsidP="00BD1E98">
            <w:pPr>
              <w:pStyle w:val="PL"/>
            </w:pPr>
          </w:p>
          <w:p w14:paraId="61454D9D" w14:textId="77777777" w:rsidR="003F660B" w:rsidRDefault="003F660B" w:rsidP="00BD1E98">
            <w:pPr>
              <w:pStyle w:val="PL"/>
            </w:pPr>
            <w:r>
              <w:t xml:space="preserve">    NetworkAssistanceInvocationEvent:</w:t>
            </w:r>
          </w:p>
          <w:p w14:paraId="3ABF790C" w14:textId="77777777" w:rsidR="003F660B" w:rsidRDefault="003F660B" w:rsidP="00BD1E98">
            <w:pPr>
              <w:pStyle w:val="PL"/>
            </w:pPr>
            <w:r>
              <w:t xml:space="preserve">      description: A Network Assistance Invocation Event record.</w:t>
            </w:r>
          </w:p>
          <w:p w14:paraId="5E93901C" w14:textId="77777777" w:rsidR="003F660B" w:rsidRDefault="003F660B" w:rsidP="00BD1E98">
            <w:pPr>
              <w:pStyle w:val="PL"/>
            </w:pPr>
            <w:r>
              <w:t xml:space="preserve">      allOf:</w:t>
            </w:r>
          </w:p>
          <w:p w14:paraId="5E0C5857" w14:textId="77777777" w:rsidR="003F660B" w:rsidRDefault="003F660B" w:rsidP="00BD1E98">
            <w:pPr>
              <w:pStyle w:val="PL"/>
            </w:pPr>
            <w:r>
              <w:t xml:space="preserve">        - $ref: '#/components/schemas/BaseEventRecord'</w:t>
            </w:r>
          </w:p>
          <w:p w14:paraId="1AA5D71A" w14:textId="77777777" w:rsidR="003F660B" w:rsidRDefault="003F660B" w:rsidP="00BD1E98">
            <w:pPr>
              <w:pStyle w:val="PL"/>
            </w:pPr>
            <w:r>
              <w:t xml:space="preserve">        - type: object</w:t>
            </w:r>
          </w:p>
          <w:p w14:paraId="6739BD96" w14:textId="77777777" w:rsidR="003F660B" w:rsidRDefault="003F660B" w:rsidP="00BD1E98">
            <w:pPr>
              <w:pStyle w:val="PL"/>
            </w:pPr>
            <w:r>
              <w:t xml:space="preserve">          required:</w:t>
            </w:r>
          </w:p>
          <w:p w14:paraId="2D2B05BA" w14:textId="77777777" w:rsidR="003F660B" w:rsidRDefault="003F660B" w:rsidP="00BD1E98">
            <w:pPr>
              <w:pStyle w:val="PL"/>
            </w:pPr>
            <w:r>
              <w:t xml:space="preserve">            - networkAssistanceType</w:t>
            </w:r>
          </w:p>
          <w:p w14:paraId="66876910" w14:textId="77777777" w:rsidR="003F660B" w:rsidRDefault="003F660B" w:rsidP="00BD1E98">
            <w:pPr>
              <w:pStyle w:val="PL"/>
            </w:pPr>
            <w:r>
              <w:t xml:space="preserve">          properties:</w:t>
            </w:r>
          </w:p>
          <w:p w14:paraId="73D6895D" w14:textId="77777777" w:rsidR="003F660B" w:rsidRDefault="003F660B" w:rsidP="00BD1E98">
            <w:pPr>
              <w:pStyle w:val="PL"/>
            </w:pPr>
            <w:r>
              <w:t xml:space="preserve">            networkAssistanceType:</w:t>
            </w:r>
          </w:p>
          <w:p w14:paraId="0860ACF9" w14:textId="77777777" w:rsidR="003F660B" w:rsidRDefault="003F660B" w:rsidP="00BD1E98">
            <w:pPr>
              <w:pStyle w:val="PL"/>
            </w:pPr>
            <w:r>
              <w:t xml:space="preserve">              $ref: '#/components/schemas/NetworkAssistanceType'</w:t>
            </w:r>
          </w:p>
          <w:p w14:paraId="7FD88D6B" w14:textId="77777777" w:rsidR="003F660B" w:rsidRDefault="003F660B" w:rsidP="00BD1E98">
            <w:pPr>
              <w:pStyle w:val="PL"/>
            </w:pPr>
            <w:r>
              <w:t xml:space="preserve">              # The type of Network Assistance solicited by the Media Session Handler.</w:t>
            </w:r>
          </w:p>
          <w:p w14:paraId="31B62E38" w14:textId="77777777" w:rsidR="003F660B" w:rsidRDefault="003F660B" w:rsidP="00BD1E98">
            <w:pPr>
              <w:pStyle w:val="PL"/>
            </w:pPr>
            <w:r>
              <w:t xml:space="preserve">        - $ref: 'TS26512_CommonData.yaml#/components/schemas/NetworkAssistanceInvocation'</w:t>
            </w:r>
          </w:p>
          <w:p w14:paraId="3517E6FF" w14:textId="77777777" w:rsidR="003F660B" w:rsidRDefault="003F660B" w:rsidP="00BD1E98">
            <w:pPr>
              <w:pStyle w:val="PL"/>
            </w:pPr>
          </w:p>
          <w:p w14:paraId="71059781" w14:textId="77777777" w:rsidR="003F660B" w:rsidRDefault="003F660B" w:rsidP="00BD1E98">
            <w:pPr>
              <w:pStyle w:val="PL"/>
            </w:pPr>
            <w:r>
              <w:t xml:space="preserve">    NetworkAssistanceType:</w:t>
            </w:r>
          </w:p>
          <w:p w14:paraId="7E922C04" w14:textId="77777777" w:rsidR="003F660B" w:rsidRDefault="003F660B" w:rsidP="00BD1E98">
            <w:pPr>
              <w:pStyle w:val="PL"/>
            </w:pPr>
            <w:r w:rsidRPr="00C64009">
              <w:t xml:space="preserve">      description: The type of network assistance sought by the Media Session Handler.</w:t>
            </w:r>
          </w:p>
          <w:p w14:paraId="48AF94E8" w14:textId="77777777" w:rsidR="003F660B" w:rsidRDefault="003F660B" w:rsidP="00BD1E98">
            <w:pPr>
              <w:pStyle w:val="PL"/>
            </w:pPr>
            <w:r>
              <w:t xml:space="preserve">      anyOf:</w:t>
            </w:r>
          </w:p>
          <w:p w14:paraId="12F06113" w14:textId="77777777" w:rsidR="003F660B" w:rsidRDefault="003F660B" w:rsidP="00BD1E98">
            <w:pPr>
              <w:pStyle w:val="PL"/>
            </w:pPr>
            <w:r>
              <w:t xml:space="preserve">        - type: string</w:t>
            </w:r>
          </w:p>
          <w:p w14:paraId="2AC8D2BF" w14:textId="77777777" w:rsidR="003F660B" w:rsidRDefault="003F660B" w:rsidP="00BD1E98">
            <w:pPr>
              <w:pStyle w:val="PL"/>
            </w:pPr>
            <w:r>
              <w:t xml:space="preserve">          enum:</w:t>
            </w:r>
          </w:p>
          <w:p w14:paraId="7549AFBE" w14:textId="77777777" w:rsidR="003F660B" w:rsidRDefault="003F660B" w:rsidP="00BD1E98">
            <w:pPr>
              <w:pStyle w:val="PL"/>
            </w:pPr>
            <w:r>
              <w:t xml:space="preserve">            - AF_THROUGHPUT_ESTIMATION</w:t>
            </w:r>
          </w:p>
          <w:p w14:paraId="26E7FB5E" w14:textId="77777777" w:rsidR="003F660B" w:rsidRDefault="003F660B" w:rsidP="00BD1E98">
            <w:pPr>
              <w:pStyle w:val="PL"/>
            </w:pPr>
            <w:r>
              <w:t xml:space="preserve">            - AF_DELIVERY_BOOST</w:t>
            </w:r>
          </w:p>
          <w:p w14:paraId="2CA31BFE" w14:textId="77777777" w:rsidR="003F660B" w:rsidRDefault="003F660B" w:rsidP="00BD1E98">
            <w:pPr>
              <w:pStyle w:val="PL"/>
            </w:pPr>
            <w:r>
              <w:t xml:space="preserve">            - ANBR_THROUGHPUT_ESTIMATION</w:t>
            </w:r>
          </w:p>
          <w:p w14:paraId="0875A6C2" w14:textId="77777777" w:rsidR="003F660B" w:rsidRDefault="003F660B" w:rsidP="00BD1E98">
            <w:pPr>
              <w:pStyle w:val="PL"/>
            </w:pPr>
            <w:r>
              <w:t xml:space="preserve">            - ANBR_DELIVERY_BOOST</w:t>
            </w:r>
          </w:p>
          <w:p w14:paraId="248B1EE5" w14:textId="77777777" w:rsidR="003F660B" w:rsidRDefault="003F660B" w:rsidP="00BD1E98">
            <w:pPr>
              <w:pStyle w:val="PL"/>
            </w:pPr>
            <w:r>
              <w:t xml:space="preserve">        - type: string</w:t>
            </w:r>
          </w:p>
          <w:p w14:paraId="082CF66F" w14:textId="77777777" w:rsidR="003F660B" w:rsidRDefault="003F660B" w:rsidP="00BD1E98">
            <w:pPr>
              <w:pStyle w:val="PL"/>
            </w:pPr>
            <w:r>
              <w:t xml:space="preserve">          description: &gt;</w:t>
            </w:r>
          </w:p>
          <w:p w14:paraId="3FF6BF7D" w14:textId="77777777" w:rsidR="003F660B" w:rsidRDefault="003F660B" w:rsidP="00BD1E98">
            <w:pPr>
              <w:pStyle w:val="PL"/>
            </w:pPr>
            <w:r>
              <w:t xml:space="preserve">            This string provides forward-compatibility with future</w:t>
            </w:r>
          </w:p>
          <w:p w14:paraId="781CFCF7" w14:textId="77777777" w:rsidR="003F660B" w:rsidRDefault="003F660B" w:rsidP="00BD1E98">
            <w:pPr>
              <w:pStyle w:val="PL"/>
            </w:pPr>
            <w:r>
              <w:t xml:space="preserve">            extensions to the enumeration but is not used to encode</w:t>
            </w:r>
          </w:p>
          <w:p w14:paraId="0B2198C7" w14:textId="77777777" w:rsidR="003F660B" w:rsidRDefault="003F660B" w:rsidP="00BD1E98">
            <w:pPr>
              <w:pStyle w:val="PL"/>
            </w:pPr>
            <w:r>
              <w:t xml:space="preserve">            content defined in the present version of this API.</w:t>
            </w:r>
          </w:p>
          <w:p w14:paraId="22EEC650" w14:textId="77777777" w:rsidR="003F660B" w:rsidRDefault="003F660B" w:rsidP="00BD1E98">
            <w:pPr>
              <w:pStyle w:val="PL"/>
            </w:pPr>
          </w:p>
          <w:p w14:paraId="3D3AB17F" w14:textId="77777777" w:rsidR="003F660B" w:rsidRDefault="003F660B" w:rsidP="00BD1E98">
            <w:pPr>
              <w:pStyle w:val="PL"/>
            </w:pPr>
            <w:r>
              <w:t xml:space="preserve">    DynamicPolicyInvocationsCollection:</w:t>
            </w:r>
          </w:p>
          <w:p w14:paraId="0FB82517" w14:textId="77777777" w:rsidR="003F660B" w:rsidRDefault="003F660B" w:rsidP="00BD1E98">
            <w:pPr>
              <w:pStyle w:val="PL"/>
            </w:pPr>
            <w:r>
              <w:t xml:space="preserve">      description: A collection of Dynamic Policy Invocation Event records.</w:t>
            </w:r>
          </w:p>
          <w:p w14:paraId="26738F91" w14:textId="77777777" w:rsidR="003F660B" w:rsidRDefault="003F660B" w:rsidP="00BD1E98">
            <w:pPr>
              <w:pStyle w:val="PL"/>
            </w:pPr>
            <w:r>
              <w:t xml:space="preserve">      allOf:</w:t>
            </w:r>
          </w:p>
          <w:p w14:paraId="3A576799" w14:textId="77777777" w:rsidR="003F660B" w:rsidRDefault="003F660B" w:rsidP="00BD1E98">
            <w:pPr>
              <w:pStyle w:val="PL"/>
            </w:pPr>
            <w:r>
              <w:t xml:space="preserve">        - $ref: '#/components/schemas/BaseEventCollection'</w:t>
            </w:r>
          </w:p>
          <w:p w14:paraId="462E1BB8" w14:textId="77777777" w:rsidR="003F660B" w:rsidRDefault="003F660B" w:rsidP="00BD1E98">
            <w:pPr>
              <w:pStyle w:val="PL"/>
            </w:pPr>
            <w:r>
              <w:t xml:space="preserve">        - type: object</w:t>
            </w:r>
          </w:p>
          <w:p w14:paraId="71EA3217" w14:textId="77777777" w:rsidR="003F660B" w:rsidRDefault="003F660B" w:rsidP="00BD1E98">
            <w:pPr>
              <w:pStyle w:val="PL"/>
            </w:pPr>
            <w:r>
              <w:t xml:space="preserve">          required:</w:t>
            </w:r>
          </w:p>
          <w:p w14:paraId="40908ACD" w14:textId="77777777" w:rsidR="003F660B" w:rsidRDefault="003F660B" w:rsidP="00BD1E98">
            <w:pPr>
              <w:pStyle w:val="PL"/>
            </w:pPr>
            <w:r>
              <w:t xml:space="preserve">            - records</w:t>
            </w:r>
          </w:p>
          <w:p w14:paraId="0429AA6D" w14:textId="77777777" w:rsidR="003F660B" w:rsidRDefault="003F660B" w:rsidP="00BD1E98">
            <w:pPr>
              <w:pStyle w:val="PL"/>
            </w:pPr>
            <w:r>
              <w:t xml:space="preserve">          properties:</w:t>
            </w:r>
          </w:p>
          <w:p w14:paraId="4D7BC3CE" w14:textId="77777777" w:rsidR="003F660B" w:rsidRDefault="003F660B" w:rsidP="00BD1E98">
            <w:pPr>
              <w:pStyle w:val="PL"/>
            </w:pPr>
            <w:r>
              <w:t xml:space="preserve">            records:</w:t>
            </w:r>
          </w:p>
          <w:p w14:paraId="2013961F" w14:textId="77777777" w:rsidR="003F660B" w:rsidRDefault="003F660B" w:rsidP="00BD1E98">
            <w:pPr>
              <w:pStyle w:val="PL"/>
            </w:pPr>
            <w:r>
              <w:t xml:space="preserve">              type: array</w:t>
            </w:r>
          </w:p>
          <w:p w14:paraId="2A72E666" w14:textId="77777777" w:rsidR="003F660B" w:rsidRDefault="003F660B" w:rsidP="00BD1E98">
            <w:pPr>
              <w:pStyle w:val="PL"/>
            </w:pPr>
            <w:r>
              <w:t xml:space="preserve">              minItems: 0</w:t>
            </w:r>
          </w:p>
          <w:p w14:paraId="14FDA74E" w14:textId="77777777" w:rsidR="003F660B" w:rsidRDefault="003F660B" w:rsidP="00BD1E98">
            <w:pPr>
              <w:pStyle w:val="PL"/>
            </w:pPr>
            <w:r>
              <w:t xml:space="preserve">              items:</w:t>
            </w:r>
          </w:p>
          <w:p w14:paraId="6208236A" w14:textId="77777777" w:rsidR="003F660B" w:rsidRDefault="003F660B" w:rsidP="00BD1E98">
            <w:pPr>
              <w:pStyle w:val="PL"/>
            </w:pPr>
            <w:r>
              <w:t xml:space="preserve">                $ref: '#/components/schemas/DynamicPolicyInvocationEvent'</w:t>
            </w:r>
          </w:p>
          <w:p w14:paraId="6D438FAB" w14:textId="77777777" w:rsidR="003F660B" w:rsidRDefault="003F660B" w:rsidP="00BD1E98">
            <w:pPr>
              <w:pStyle w:val="PL"/>
            </w:pPr>
            <w:r>
              <w:t xml:space="preserve">              description: A set of records, each one describing a dynamic policy invocation.</w:t>
            </w:r>
          </w:p>
          <w:p w14:paraId="53EB7E1E" w14:textId="77777777" w:rsidR="003F660B" w:rsidRDefault="003F660B" w:rsidP="00BD1E98">
            <w:pPr>
              <w:pStyle w:val="PL"/>
            </w:pPr>
          </w:p>
          <w:p w14:paraId="0C522D6D" w14:textId="77777777" w:rsidR="003F660B" w:rsidRDefault="003F660B" w:rsidP="00BD1E98">
            <w:pPr>
              <w:pStyle w:val="PL"/>
            </w:pPr>
            <w:r>
              <w:t xml:space="preserve">    DynamicPolicyInvocationEvent:</w:t>
            </w:r>
          </w:p>
          <w:p w14:paraId="47A570FC" w14:textId="77777777" w:rsidR="003F660B" w:rsidRDefault="003F660B" w:rsidP="00BD1E98">
            <w:pPr>
              <w:pStyle w:val="PL"/>
            </w:pPr>
            <w:r>
              <w:lastRenderedPageBreak/>
              <w:t xml:space="preserve">      description: A Dynamic Policy Invocation Event record.</w:t>
            </w:r>
          </w:p>
          <w:p w14:paraId="30EC4AD7" w14:textId="77777777" w:rsidR="003F660B" w:rsidRDefault="003F660B" w:rsidP="00BD1E98">
            <w:pPr>
              <w:pStyle w:val="PL"/>
            </w:pPr>
            <w:r>
              <w:t xml:space="preserve">      allOf:</w:t>
            </w:r>
          </w:p>
          <w:p w14:paraId="73FFE508" w14:textId="77777777" w:rsidR="003F660B" w:rsidRDefault="003F660B" w:rsidP="00BD1E98">
            <w:pPr>
              <w:pStyle w:val="PL"/>
            </w:pPr>
            <w:r>
              <w:t xml:space="preserve">        - $ref: '#/components/schemas/BaseEventRecord'</w:t>
            </w:r>
          </w:p>
          <w:p w14:paraId="3B025653" w14:textId="77777777" w:rsidR="003F660B" w:rsidRDefault="003F660B" w:rsidP="00BD1E98">
            <w:pPr>
              <w:pStyle w:val="PL"/>
            </w:pPr>
            <w:r>
              <w:t xml:space="preserve">        - type: object</w:t>
            </w:r>
          </w:p>
          <w:p w14:paraId="63B66FB6" w14:textId="77777777" w:rsidR="003F660B" w:rsidRDefault="003F660B" w:rsidP="00BD1E98">
            <w:pPr>
              <w:pStyle w:val="PL"/>
            </w:pPr>
            <w:r>
              <w:t xml:space="preserve">          required:</w:t>
            </w:r>
          </w:p>
          <w:p w14:paraId="68E896D8" w14:textId="77777777" w:rsidR="003F660B" w:rsidRDefault="003F660B" w:rsidP="00BD1E98">
            <w:pPr>
              <w:pStyle w:val="PL"/>
            </w:pPr>
            <w:r>
              <w:t xml:space="preserve">            - policyTemplateId</w:t>
            </w:r>
          </w:p>
          <w:p w14:paraId="3DEFD4BB" w14:textId="77777777" w:rsidR="003F660B" w:rsidRDefault="003F660B" w:rsidP="00BD1E98">
            <w:pPr>
              <w:pStyle w:val="PL"/>
            </w:pPr>
            <w:r>
              <w:t xml:space="preserve">          properties:</w:t>
            </w:r>
          </w:p>
          <w:p w14:paraId="34C0D1DE" w14:textId="77777777" w:rsidR="003F660B" w:rsidRDefault="003F660B" w:rsidP="00BD1E98">
            <w:pPr>
              <w:pStyle w:val="PL"/>
            </w:pPr>
            <w:r>
              <w:t xml:space="preserve">            policyTemplateId:</w:t>
            </w:r>
          </w:p>
          <w:p w14:paraId="643FF382" w14:textId="77777777" w:rsidR="003F660B" w:rsidRDefault="003F660B" w:rsidP="00BD1E98">
            <w:pPr>
              <w:pStyle w:val="PL"/>
            </w:pPr>
            <w:r>
              <w:t xml:space="preserve">              $ref: 'TS26512_CommonData.yaml#/components/schemas/ResourceId'</w:t>
            </w:r>
          </w:p>
          <w:p w14:paraId="046DB578" w14:textId="77777777" w:rsidR="003F660B" w:rsidRDefault="003F660B" w:rsidP="00BD1E98">
            <w:pPr>
              <w:pStyle w:val="PL"/>
            </w:pPr>
            <w:r>
              <w:t xml:space="preserve">            serviceDataFlowDescriptions:</w:t>
            </w:r>
          </w:p>
          <w:p w14:paraId="7FD77E01" w14:textId="77777777" w:rsidR="003F660B" w:rsidRDefault="003F660B" w:rsidP="00BD1E98">
            <w:pPr>
              <w:pStyle w:val="PL"/>
            </w:pPr>
            <w:r>
              <w:t xml:space="preserve">              type: array</w:t>
            </w:r>
          </w:p>
          <w:p w14:paraId="0909DC29" w14:textId="77777777" w:rsidR="003F660B" w:rsidRDefault="003F660B" w:rsidP="00BD1E98">
            <w:pPr>
              <w:pStyle w:val="PL"/>
            </w:pPr>
            <w:r>
              <w:t xml:space="preserve">              minItems: 1</w:t>
            </w:r>
          </w:p>
          <w:p w14:paraId="5A4FC4AB" w14:textId="77777777" w:rsidR="003F660B" w:rsidRDefault="003F660B" w:rsidP="00BD1E98">
            <w:pPr>
              <w:pStyle w:val="PL"/>
            </w:pPr>
            <w:r>
              <w:t xml:space="preserve">              items:</w:t>
            </w:r>
          </w:p>
          <w:p w14:paraId="4138C1AB" w14:textId="77777777" w:rsidR="003F660B" w:rsidRDefault="003F660B" w:rsidP="00BD1E98">
            <w:pPr>
              <w:pStyle w:val="PL"/>
            </w:pPr>
            <w:r>
              <w:t xml:space="preserve">                $ref: 'TS26512_CommonData.yaml#/components/schemas/ServiceDataFlowDescription'</w:t>
            </w:r>
          </w:p>
          <w:p w14:paraId="396A8607" w14:textId="77777777" w:rsidR="003F660B" w:rsidRDefault="003F660B" w:rsidP="00BD1E98">
            <w:pPr>
              <w:pStyle w:val="PL"/>
            </w:pPr>
            <w:r>
              <w:t xml:space="preserve">              description: The set of Service Data Flows to which the Media Session Handler requested that the Policy Template be applied. At least a domain name or one packet filter shall be present.</w:t>
            </w:r>
          </w:p>
          <w:p w14:paraId="46A48A44" w14:textId="77777777" w:rsidR="003F660B" w:rsidRDefault="003F660B" w:rsidP="00BD1E98">
            <w:pPr>
              <w:pStyle w:val="PL"/>
            </w:pPr>
            <w:r>
              <w:t xml:space="preserve">            requestedQoS:</w:t>
            </w:r>
          </w:p>
          <w:p w14:paraId="315936BC" w14:textId="77777777" w:rsidR="003F660B" w:rsidRDefault="003F660B" w:rsidP="00BD1E98">
            <w:pPr>
              <w:pStyle w:val="PL"/>
            </w:pPr>
            <w:r>
              <w:t xml:space="preserve">              $ref: 'TS26512_CommonData.yaml#/components/schemas/UnidirectionalQoSSpecification'</w:t>
            </w:r>
          </w:p>
          <w:p w14:paraId="46959094" w14:textId="77777777" w:rsidR="003F660B" w:rsidRDefault="003F660B" w:rsidP="00BD1E98">
            <w:pPr>
              <w:pStyle w:val="PL"/>
            </w:pPr>
            <w:r>
              <w:t xml:space="preserve">              # The network QoS parameters (if any) requested by the Media Session Handler.</w:t>
            </w:r>
          </w:p>
          <w:p w14:paraId="72D86623" w14:textId="77777777" w:rsidR="003F660B" w:rsidRDefault="003F660B" w:rsidP="00BD1E98">
            <w:pPr>
              <w:pStyle w:val="PL"/>
            </w:pPr>
            <w:r>
              <w:t xml:space="preserve">            enforcementMethod:</w:t>
            </w:r>
          </w:p>
          <w:p w14:paraId="72D34DE3" w14:textId="77777777" w:rsidR="003F660B" w:rsidRDefault="003F660B" w:rsidP="00BD1E98">
            <w:pPr>
              <w:pStyle w:val="PL"/>
            </w:pPr>
            <w:r>
              <w:t xml:space="preserve">              type: string</w:t>
            </w:r>
          </w:p>
          <w:p w14:paraId="2F60035D" w14:textId="77777777" w:rsidR="003F660B" w:rsidRDefault="003F660B" w:rsidP="00BD1E98">
            <w:pPr>
              <w:pStyle w:val="PL"/>
            </w:pPr>
            <w:r>
              <w:t xml:space="preserve">              description: The policy enforcement method chosen by the 5GMS AF.</w:t>
            </w:r>
          </w:p>
          <w:p w14:paraId="116DD10B" w14:textId="77777777" w:rsidR="003F660B" w:rsidRDefault="003F660B" w:rsidP="00BD1E98">
            <w:pPr>
              <w:pStyle w:val="PL"/>
            </w:pPr>
            <w:r>
              <w:t xml:space="preserve">            enforcementBitRate:</w:t>
            </w:r>
          </w:p>
          <w:p w14:paraId="3CF946B2" w14:textId="77777777" w:rsidR="003F660B" w:rsidRDefault="003F660B" w:rsidP="00BD1E98">
            <w:pPr>
              <w:pStyle w:val="PL"/>
            </w:pPr>
            <w:r>
              <w:t xml:space="preserve">              $ref: 'TS29571_CommonData.yaml#/components/schemas/BitRate'</w:t>
            </w:r>
          </w:p>
          <w:p w14:paraId="421A013E" w14:textId="77777777" w:rsidR="003F660B" w:rsidRDefault="003F660B" w:rsidP="00BD1E98">
            <w:pPr>
              <w:pStyle w:val="PL"/>
            </w:pPr>
            <w:r>
              <w:t xml:space="preserve">              # The enforcement bit rate (if any) selected by the 5GMS AF.</w:t>
            </w:r>
          </w:p>
          <w:p w14:paraId="7AAE748C" w14:textId="77777777" w:rsidR="003F660B" w:rsidRDefault="003F660B" w:rsidP="00BD1E98">
            <w:pPr>
              <w:pStyle w:val="PL"/>
            </w:pPr>
          </w:p>
          <w:p w14:paraId="11BA1493" w14:textId="77777777" w:rsidR="003F660B" w:rsidRDefault="003F660B" w:rsidP="00BD1E98">
            <w:pPr>
              <w:pStyle w:val="PL"/>
            </w:pPr>
            <w:r>
              <w:t xml:space="preserve">    MediaStreamingAccessesCollection:</w:t>
            </w:r>
          </w:p>
          <w:p w14:paraId="2AB40CAB" w14:textId="77777777" w:rsidR="003F660B" w:rsidRDefault="003F660B" w:rsidP="00BD1E98">
            <w:pPr>
              <w:pStyle w:val="PL"/>
            </w:pPr>
            <w:r>
              <w:t xml:space="preserve">      description: A collection of Media Streaming Access Event records.</w:t>
            </w:r>
          </w:p>
          <w:p w14:paraId="5856B79D" w14:textId="77777777" w:rsidR="003F660B" w:rsidRDefault="003F660B" w:rsidP="00BD1E98">
            <w:pPr>
              <w:pStyle w:val="PL"/>
            </w:pPr>
            <w:r>
              <w:t xml:space="preserve">      allOf:</w:t>
            </w:r>
          </w:p>
          <w:p w14:paraId="11CEE46B" w14:textId="77777777" w:rsidR="003F660B" w:rsidRDefault="003F660B" w:rsidP="00BD1E98">
            <w:pPr>
              <w:pStyle w:val="PL"/>
            </w:pPr>
            <w:r>
              <w:t xml:space="preserve">        - $ref: '#/components/schemas/BaseEventCollection'</w:t>
            </w:r>
          </w:p>
          <w:p w14:paraId="491DA34E" w14:textId="77777777" w:rsidR="003F660B" w:rsidRDefault="003F660B" w:rsidP="00BD1E98">
            <w:pPr>
              <w:pStyle w:val="PL"/>
            </w:pPr>
            <w:r>
              <w:t xml:space="preserve">        - type: object</w:t>
            </w:r>
          </w:p>
          <w:p w14:paraId="110EB74A" w14:textId="77777777" w:rsidR="003F660B" w:rsidRDefault="003F660B" w:rsidP="00BD1E98">
            <w:pPr>
              <w:pStyle w:val="PL"/>
            </w:pPr>
            <w:r>
              <w:t xml:space="preserve">          required:</w:t>
            </w:r>
          </w:p>
          <w:p w14:paraId="7C9A3E16" w14:textId="77777777" w:rsidR="003F660B" w:rsidRDefault="003F660B" w:rsidP="00BD1E98">
            <w:pPr>
              <w:pStyle w:val="PL"/>
            </w:pPr>
            <w:r>
              <w:t xml:space="preserve">            - records</w:t>
            </w:r>
          </w:p>
          <w:p w14:paraId="444CD8A3" w14:textId="77777777" w:rsidR="003F660B" w:rsidRDefault="003F660B" w:rsidP="00BD1E98">
            <w:pPr>
              <w:pStyle w:val="PL"/>
            </w:pPr>
            <w:r>
              <w:t xml:space="preserve">          properties:</w:t>
            </w:r>
          </w:p>
          <w:p w14:paraId="531FCECA" w14:textId="77777777" w:rsidR="003F660B" w:rsidRDefault="003F660B" w:rsidP="00BD1E98">
            <w:pPr>
              <w:pStyle w:val="PL"/>
            </w:pPr>
            <w:r>
              <w:t xml:space="preserve">            records:</w:t>
            </w:r>
          </w:p>
          <w:p w14:paraId="064CF29A" w14:textId="77777777" w:rsidR="003F660B" w:rsidRDefault="003F660B" w:rsidP="00BD1E98">
            <w:pPr>
              <w:pStyle w:val="PL"/>
            </w:pPr>
            <w:r>
              <w:t xml:space="preserve">              type: array</w:t>
            </w:r>
          </w:p>
          <w:p w14:paraId="5103C1E8" w14:textId="77777777" w:rsidR="003F660B" w:rsidRDefault="003F660B" w:rsidP="00BD1E98">
            <w:pPr>
              <w:pStyle w:val="PL"/>
            </w:pPr>
            <w:r>
              <w:t xml:space="preserve">              minItems: 0</w:t>
            </w:r>
          </w:p>
          <w:p w14:paraId="1832B175" w14:textId="77777777" w:rsidR="003F660B" w:rsidRDefault="003F660B" w:rsidP="00BD1E98">
            <w:pPr>
              <w:pStyle w:val="PL"/>
            </w:pPr>
            <w:r>
              <w:t xml:space="preserve">              items:</w:t>
            </w:r>
          </w:p>
          <w:p w14:paraId="6BCE969D" w14:textId="77777777" w:rsidR="003F660B" w:rsidRDefault="003F660B" w:rsidP="00BD1E98">
            <w:pPr>
              <w:pStyle w:val="PL"/>
            </w:pPr>
            <w:r>
              <w:t xml:space="preserve">                $ref: '#/components/schemas/MediaStreamingAccessEvent'</w:t>
            </w:r>
          </w:p>
          <w:p w14:paraId="6F74FF51" w14:textId="77777777" w:rsidR="003F660B" w:rsidRDefault="003F660B" w:rsidP="00BD1E98">
            <w:pPr>
              <w:pStyle w:val="PL"/>
            </w:pPr>
            <w:r>
              <w:t xml:space="preserve">              description: A set of records, each one describing one media streaming access.</w:t>
            </w:r>
          </w:p>
          <w:p w14:paraId="7673B10C" w14:textId="77777777" w:rsidR="003F660B" w:rsidRDefault="003F660B" w:rsidP="00BD1E98">
            <w:pPr>
              <w:pStyle w:val="PL"/>
            </w:pPr>
          </w:p>
          <w:p w14:paraId="4F5C057B" w14:textId="77777777" w:rsidR="003F660B" w:rsidRDefault="003F660B" w:rsidP="00BD1E98">
            <w:pPr>
              <w:pStyle w:val="PL"/>
            </w:pPr>
            <w:r>
              <w:t xml:space="preserve">    MediaStreamingAccessEvent:</w:t>
            </w:r>
          </w:p>
          <w:p w14:paraId="184B1DB9" w14:textId="77777777" w:rsidR="003F660B" w:rsidRDefault="003F660B" w:rsidP="00BD1E98">
            <w:pPr>
              <w:pStyle w:val="PL"/>
            </w:pPr>
            <w:r>
              <w:t xml:space="preserve">      description: A Media Streaming Access Event record.</w:t>
            </w:r>
          </w:p>
          <w:p w14:paraId="14BFF41D" w14:textId="77777777" w:rsidR="003F660B" w:rsidRDefault="003F660B" w:rsidP="00BD1E98">
            <w:pPr>
              <w:pStyle w:val="PL"/>
            </w:pPr>
            <w:r>
              <w:t xml:space="preserve">      allOf:</w:t>
            </w:r>
          </w:p>
          <w:p w14:paraId="2304AEF7" w14:textId="77777777" w:rsidR="003F660B" w:rsidRDefault="003F660B" w:rsidP="00BD1E98">
            <w:pPr>
              <w:pStyle w:val="PL"/>
            </w:pPr>
            <w:r>
              <w:t xml:space="preserve">        - $ref: '#/components/schemas/BaseEventRecord'</w:t>
            </w:r>
          </w:p>
          <w:p w14:paraId="05B8F693" w14:textId="77777777" w:rsidR="003F660B" w:rsidRDefault="003F660B" w:rsidP="00BD1E98">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320" w:name="_Toc70093258"/>
      <w:bookmarkStart w:id="2321" w:name="_Toc71214509"/>
      <w:bookmarkStart w:id="2322" w:name="_Toc71722183"/>
      <w:bookmarkStart w:id="2323" w:name="_Toc74859235"/>
      <w:bookmarkStart w:id="2324" w:name="_Toc161839707"/>
      <w:r w:rsidRPr="006436AF">
        <w:rPr>
          <w:rFonts w:eastAsia="SimSun"/>
        </w:rPr>
        <w:lastRenderedPageBreak/>
        <w:t>Annex</w:t>
      </w:r>
      <w:r w:rsidRPr="006436AF">
        <w:t xml:space="preserve"> D (informative):</w:t>
      </w:r>
      <w:r w:rsidRPr="006436AF">
        <w:br/>
        <w:t>5GMS AF API index</w:t>
      </w:r>
      <w:bookmarkEnd w:id="2320"/>
      <w:bookmarkEnd w:id="2321"/>
      <w:bookmarkEnd w:id="2322"/>
      <w:bookmarkEnd w:id="2323"/>
      <w:bookmarkEnd w:id="2324"/>
    </w:p>
    <w:p w14:paraId="4A87F606" w14:textId="13397EBB" w:rsidR="00E209FF" w:rsidRPr="006436AF" w:rsidRDefault="00E209FF" w:rsidP="00D018E2">
      <w:pPr>
        <w:pStyle w:val="TH"/>
      </w:pPr>
      <w:bookmarkStart w:id="2325"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326" w:name="MCCQCTEMPBM_00000119"/>
            <w:bookmarkEnd w:id="2325"/>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327" w:name="_MCCTEMPBM_CRPT71130724___7"/>
            <w:bookmarkStart w:id="2328" w:name="MCCQCTEMPBM_00000076"/>
            <w:r w:rsidRPr="006436AF">
              <w:rPr>
                <w:rStyle w:val="URLchar"/>
              </w:rPr>
              <w:t>provisioning-sessions</w:t>
            </w:r>
            <w:bookmarkEnd w:id="2327"/>
            <w:bookmarkEnd w:id="2328"/>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329" w:name="_MCCTEMPBM_CRPT71130725___7"/>
            <w:r w:rsidRPr="006436AF">
              <w:rPr>
                <w:rStyle w:val="HTTPMethod"/>
              </w:rPr>
              <w:t>POST</w:t>
            </w:r>
            <w:bookmarkEnd w:id="2329"/>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330" w:name="_MCCTEMPBM_CRPT71130726___7"/>
            <w:r w:rsidRPr="006436AF">
              <w:rPr>
                <w:rStyle w:val="HTTPMethod"/>
              </w:rPr>
              <w:t>GET</w:t>
            </w:r>
            <w:bookmarkEnd w:id="2330"/>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331" w:name="_MCCTEMPBM_CRPT71130727___7"/>
            <w:r w:rsidRPr="006436AF">
              <w:rPr>
                <w:rStyle w:val="HTTPMethod"/>
              </w:rPr>
              <w:t>DELETE</w:t>
            </w:r>
            <w:bookmarkEnd w:id="2331"/>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332" w:name="_MCCTEMPBM_CRPT71130728___7"/>
            <w:r w:rsidRPr="006436AF">
              <w:rPr>
                <w:rStyle w:val="URLchar"/>
              </w:rPr>
              <w:tab/>
            </w:r>
            <w:r w:rsidRPr="006436AF">
              <w:rPr>
                <w:rStyle w:val="URLchar"/>
              </w:rPr>
              <w:tab/>
              <w:t>certificates</w:t>
            </w:r>
            <w:bookmarkEnd w:id="2332"/>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333" w:name="_MCCTEMPBM_CRPT71130729___7"/>
            <w:r w:rsidRPr="006436AF">
              <w:rPr>
                <w:rStyle w:val="HTTPMethod"/>
              </w:rPr>
              <w:t>POST</w:t>
            </w:r>
            <w:bookmarkEnd w:id="2333"/>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334"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335" w:name="_MCCTEMPBM_CRPT71130731___7"/>
            <w:bookmarkEnd w:id="2334"/>
            <w:r w:rsidRPr="006436AF">
              <w:rPr>
                <w:rStyle w:val="URLchar"/>
              </w:rPr>
              <w:tab/>
            </w:r>
            <w:r w:rsidRPr="006436AF">
              <w:rPr>
                <w:rStyle w:val="URLchar"/>
              </w:rPr>
              <w:tab/>
              <w:t>content-preparation-templates</w:t>
            </w:r>
            <w:bookmarkEnd w:id="2335"/>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336" w:name="_MCCTEMPBM_CRPT71130732___7"/>
            <w:r w:rsidRPr="006436AF">
              <w:rPr>
                <w:rStyle w:val="HTTPMethod"/>
              </w:rPr>
              <w:t>POST</w:t>
            </w:r>
            <w:bookmarkEnd w:id="2336"/>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337" w:name="_MCCTEMPBM_CRPT71130733___7"/>
            <w:r w:rsidRPr="006436AF">
              <w:rPr>
                <w:rStyle w:val="HTTPMethod"/>
              </w:rPr>
              <w:t>GET</w:t>
            </w:r>
            <w:bookmarkEnd w:id="2337"/>
          </w:p>
        </w:tc>
        <w:tc>
          <w:tcPr>
            <w:tcW w:w="1246" w:type="dxa"/>
          </w:tcPr>
          <w:p w14:paraId="477C152A" w14:textId="77777777" w:rsidR="00E209FF" w:rsidRPr="006436AF" w:rsidRDefault="00E209FF" w:rsidP="00E209FF">
            <w:pPr>
              <w:pStyle w:val="TAC"/>
              <w:rPr>
                <w:rStyle w:val="HTTPMethod"/>
              </w:rPr>
            </w:pPr>
            <w:bookmarkStart w:id="2338" w:name="_MCCTEMPBM_CRPT71130734___7"/>
            <w:r w:rsidRPr="006436AF">
              <w:rPr>
                <w:rStyle w:val="HTTPMethod"/>
              </w:rPr>
              <w:t>PUT</w:t>
            </w:r>
            <w:r w:rsidRPr="006436AF">
              <w:t xml:space="preserve">, </w:t>
            </w:r>
            <w:r w:rsidRPr="006436AF">
              <w:rPr>
                <w:rStyle w:val="HTTPMethod"/>
              </w:rPr>
              <w:t>PATCH</w:t>
            </w:r>
            <w:bookmarkEnd w:id="2338"/>
          </w:p>
        </w:tc>
        <w:tc>
          <w:tcPr>
            <w:tcW w:w="984" w:type="dxa"/>
          </w:tcPr>
          <w:p w14:paraId="7E44BFE0" w14:textId="77777777" w:rsidR="00E209FF" w:rsidRPr="006436AF" w:rsidRDefault="00E209FF" w:rsidP="00E209FF">
            <w:pPr>
              <w:pStyle w:val="TAC"/>
              <w:rPr>
                <w:rStyle w:val="HTTPMethod"/>
              </w:rPr>
            </w:pPr>
            <w:bookmarkStart w:id="2339" w:name="_MCCTEMPBM_CRPT71130735___7"/>
            <w:r w:rsidRPr="006436AF">
              <w:rPr>
                <w:rStyle w:val="HTTPMethod"/>
              </w:rPr>
              <w:t>DELETE</w:t>
            </w:r>
            <w:bookmarkEnd w:id="2339"/>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340" w:name="_MCCTEMPBM_CRPT71130736___7"/>
            <w:r w:rsidRPr="006436AF">
              <w:rPr>
                <w:rStyle w:val="URLchar"/>
              </w:rPr>
              <w:tab/>
            </w:r>
            <w:r w:rsidRPr="006436AF">
              <w:rPr>
                <w:rStyle w:val="URLchar"/>
              </w:rPr>
              <w:tab/>
              <w:t>content-protocols-discovery</w:t>
            </w:r>
            <w:bookmarkEnd w:id="2340"/>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341" w:name="_MCCTEMPBM_CRPT71130737___7"/>
            <w:r w:rsidRPr="006436AF">
              <w:rPr>
                <w:rStyle w:val="HTTPMethod"/>
              </w:rPr>
              <w:t>GET</w:t>
            </w:r>
            <w:bookmarkEnd w:id="2341"/>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342" w:name="_MCCTEMPBM_CRPT71130738___7"/>
            <w:bookmarkStart w:id="2343" w:name="_MCCTEMPBM_CRPT71130739___7" w:colFirst="2" w:colLast="2"/>
            <w:r w:rsidRPr="006436AF">
              <w:rPr>
                <w:rStyle w:val="URLchar"/>
              </w:rPr>
              <w:tab/>
            </w:r>
            <w:r w:rsidRPr="006436AF">
              <w:rPr>
                <w:rStyle w:val="URLchar"/>
              </w:rPr>
              <w:tab/>
              <w:t>content-hosting-configuration</w:t>
            </w:r>
            <w:bookmarkEnd w:id="2342"/>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44" w:name="_MCCTEMPBM_CRPT71130740___7"/>
            <w:r w:rsidRPr="006436AF">
              <w:rPr>
                <w:rStyle w:val="HTTPMethod"/>
              </w:rPr>
              <w:t>PUT</w:t>
            </w:r>
            <w:r w:rsidRPr="006436AF">
              <w:t xml:space="preserve">, </w:t>
            </w:r>
            <w:r w:rsidRPr="006436AF">
              <w:rPr>
                <w:rStyle w:val="HTTPMethod"/>
              </w:rPr>
              <w:t>PATCH</w:t>
            </w:r>
            <w:bookmarkEnd w:id="2344"/>
          </w:p>
        </w:tc>
        <w:tc>
          <w:tcPr>
            <w:tcW w:w="984" w:type="dxa"/>
          </w:tcPr>
          <w:p w14:paraId="46F3A190" w14:textId="77777777" w:rsidR="00E209FF" w:rsidRPr="006436AF" w:rsidRDefault="00E209FF" w:rsidP="00E209FF">
            <w:pPr>
              <w:pStyle w:val="TAC"/>
              <w:rPr>
                <w:rStyle w:val="HTTPMethod"/>
              </w:rPr>
            </w:pPr>
            <w:bookmarkStart w:id="2345" w:name="_MCCTEMPBM_CRPT71130741___7"/>
            <w:r w:rsidRPr="006436AF">
              <w:rPr>
                <w:rStyle w:val="HTTPMethod"/>
              </w:rPr>
              <w:t>DELETE</w:t>
            </w:r>
            <w:bookmarkEnd w:id="2345"/>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46" w:name="_MCCTEMPBM_CRPT71130742___7"/>
            <w:bookmarkEnd w:id="2343"/>
            <w:r w:rsidRPr="006436AF">
              <w:rPr>
                <w:rStyle w:val="URLchar"/>
              </w:rPr>
              <w:tab/>
            </w:r>
            <w:r w:rsidRPr="006436AF">
              <w:rPr>
                <w:rStyle w:val="URLchar"/>
              </w:rPr>
              <w:tab/>
            </w:r>
            <w:r w:rsidRPr="006436AF">
              <w:rPr>
                <w:rStyle w:val="URLchar"/>
              </w:rPr>
              <w:tab/>
              <w:t>purge</w:t>
            </w:r>
            <w:bookmarkEnd w:id="2346"/>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47" w:name="_MCCTEMPBM_CRPT71130743___7"/>
            <w:r w:rsidRPr="006436AF">
              <w:rPr>
                <w:rStyle w:val="HTTPMethod"/>
              </w:rPr>
              <w:t>POST</w:t>
            </w:r>
            <w:bookmarkEnd w:id="2347"/>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48" w:name="_MCCTEMPBM_CRPT71130744___7"/>
            <w:bookmarkStart w:id="2349" w:name="_MCCTEMPBM_CRPT71130745___7" w:colFirst="2" w:colLast="2"/>
            <w:r w:rsidRPr="006436AF">
              <w:rPr>
                <w:rStyle w:val="URLchar"/>
              </w:rPr>
              <w:tab/>
            </w:r>
            <w:r w:rsidRPr="006436AF">
              <w:rPr>
                <w:rStyle w:val="URLchar"/>
              </w:rPr>
              <w:tab/>
              <w:t>consumption-reporting-configuration</w:t>
            </w:r>
            <w:bookmarkEnd w:id="2348"/>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50" w:name="_MCCTEMPBM_CRPT71130746___7"/>
            <w:r w:rsidRPr="006436AF">
              <w:rPr>
                <w:rStyle w:val="HTTPMethod"/>
              </w:rPr>
              <w:t>PUT</w:t>
            </w:r>
            <w:r w:rsidRPr="006436AF">
              <w:t xml:space="preserve">, </w:t>
            </w:r>
            <w:r w:rsidRPr="006436AF">
              <w:rPr>
                <w:rStyle w:val="HTTPMethod"/>
              </w:rPr>
              <w:t>PATCH</w:t>
            </w:r>
            <w:bookmarkEnd w:id="2350"/>
          </w:p>
        </w:tc>
        <w:tc>
          <w:tcPr>
            <w:tcW w:w="984" w:type="dxa"/>
          </w:tcPr>
          <w:p w14:paraId="08060C8F" w14:textId="77777777" w:rsidR="00E209FF" w:rsidRPr="006436AF" w:rsidRDefault="00E209FF" w:rsidP="00E209FF">
            <w:pPr>
              <w:pStyle w:val="TAC"/>
              <w:rPr>
                <w:rStyle w:val="HTTPMethod"/>
              </w:rPr>
            </w:pPr>
            <w:bookmarkStart w:id="2351" w:name="_MCCTEMPBM_CRPT71130747___7"/>
            <w:r w:rsidRPr="006436AF">
              <w:rPr>
                <w:rStyle w:val="HTTPMethod"/>
              </w:rPr>
              <w:t>DELETE</w:t>
            </w:r>
            <w:bookmarkEnd w:id="2351"/>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52" w:name="_MCCTEMPBM_CRPT71130748___7"/>
            <w:bookmarkEnd w:id="2349"/>
            <w:r w:rsidRPr="006436AF">
              <w:rPr>
                <w:rStyle w:val="URLchar"/>
              </w:rPr>
              <w:tab/>
            </w:r>
            <w:r w:rsidRPr="006436AF">
              <w:rPr>
                <w:rStyle w:val="URLchar"/>
              </w:rPr>
              <w:tab/>
              <w:t>metrics-reporting-configuration</w:t>
            </w:r>
            <w:bookmarkEnd w:id="2352"/>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53" w:name="_MCCTEMPBM_CRPT71130749___7"/>
            <w:r w:rsidRPr="006436AF">
              <w:rPr>
                <w:rStyle w:val="HTTPMethod"/>
              </w:rPr>
              <w:t>POST</w:t>
            </w:r>
            <w:bookmarkEnd w:id="2353"/>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54" w:name="_MCCTEMPBM_CRPT71130750___7"/>
            <w:r w:rsidRPr="006436AF">
              <w:rPr>
                <w:rStyle w:val="HTTPMethod"/>
              </w:rPr>
              <w:t>GET</w:t>
            </w:r>
            <w:bookmarkEnd w:id="2354"/>
          </w:p>
        </w:tc>
        <w:tc>
          <w:tcPr>
            <w:tcW w:w="1246" w:type="dxa"/>
          </w:tcPr>
          <w:p w14:paraId="469B85FA" w14:textId="77777777" w:rsidR="00E209FF" w:rsidRPr="006436AF" w:rsidRDefault="00E209FF" w:rsidP="00E209FF">
            <w:pPr>
              <w:pStyle w:val="TAC"/>
              <w:rPr>
                <w:rStyle w:val="HTTPMethod"/>
              </w:rPr>
            </w:pPr>
            <w:bookmarkStart w:id="2355" w:name="_MCCTEMPBM_CRPT71130751___7"/>
            <w:r w:rsidRPr="006436AF">
              <w:rPr>
                <w:rStyle w:val="HTTPMethod"/>
              </w:rPr>
              <w:t>PUT</w:t>
            </w:r>
            <w:r w:rsidRPr="006436AF">
              <w:t xml:space="preserve">, </w:t>
            </w:r>
            <w:r w:rsidRPr="006436AF">
              <w:rPr>
                <w:rStyle w:val="HTTPMethod"/>
              </w:rPr>
              <w:t>PATCH</w:t>
            </w:r>
            <w:bookmarkEnd w:id="2355"/>
          </w:p>
        </w:tc>
        <w:tc>
          <w:tcPr>
            <w:tcW w:w="984" w:type="dxa"/>
          </w:tcPr>
          <w:p w14:paraId="576FA76D" w14:textId="77777777" w:rsidR="00E209FF" w:rsidRPr="006436AF" w:rsidRDefault="00E209FF" w:rsidP="00E209FF">
            <w:pPr>
              <w:pStyle w:val="TAC"/>
              <w:rPr>
                <w:rStyle w:val="HTTPMethod"/>
              </w:rPr>
            </w:pPr>
            <w:bookmarkStart w:id="2356" w:name="_MCCTEMPBM_CRPT71130752___7"/>
            <w:r w:rsidRPr="006436AF">
              <w:rPr>
                <w:rStyle w:val="HTTPMethod"/>
              </w:rPr>
              <w:t>DELETE</w:t>
            </w:r>
            <w:bookmarkEnd w:id="2356"/>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57" w:name="_MCCTEMPBM_CRPT71130753___7"/>
            <w:r w:rsidRPr="006436AF">
              <w:rPr>
                <w:rStyle w:val="URLchar"/>
              </w:rPr>
              <w:tab/>
            </w:r>
            <w:r w:rsidRPr="006436AF">
              <w:rPr>
                <w:rStyle w:val="URLchar"/>
              </w:rPr>
              <w:tab/>
              <w:t>policy-templates</w:t>
            </w:r>
            <w:bookmarkEnd w:id="2357"/>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58" w:name="_MCCTEMPBM_CRPT71130754___7"/>
            <w:r w:rsidRPr="006436AF">
              <w:rPr>
                <w:rStyle w:val="HTTPMethod"/>
              </w:rPr>
              <w:t>POST</w:t>
            </w:r>
            <w:bookmarkEnd w:id="2358"/>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59" w:name="_MCCTEMPBM_CRPT71130755___7"/>
            <w:r w:rsidRPr="006436AF">
              <w:rPr>
                <w:rStyle w:val="HTTPMethod"/>
              </w:rPr>
              <w:t>GET</w:t>
            </w:r>
            <w:bookmarkEnd w:id="2359"/>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60" w:name="_MCCTEMPBM_CRPT71130756___7"/>
            <w:r w:rsidRPr="006436AF">
              <w:rPr>
                <w:rStyle w:val="HTTPMethod"/>
              </w:rPr>
              <w:t>PUT</w:t>
            </w:r>
            <w:r w:rsidRPr="006436AF">
              <w:t xml:space="preserve">, </w:t>
            </w:r>
            <w:r w:rsidRPr="006436AF">
              <w:rPr>
                <w:rStyle w:val="HTTPMethod"/>
              </w:rPr>
              <w:t>PATCH</w:t>
            </w:r>
            <w:bookmarkEnd w:id="2360"/>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61" w:name="_MCCTEMPBM_CRPT71130757___7"/>
            <w:r w:rsidRPr="006436AF">
              <w:rPr>
                <w:rStyle w:val="HTTPMethod"/>
              </w:rPr>
              <w:t>DELETE</w:t>
            </w:r>
            <w:bookmarkEnd w:id="2361"/>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62" w:name="_MCCTEMPBM_CRPT71130758___7"/>
            <w:r w:rsidRPr="006436AF">
              <w:rPr>
                <w:rStyle w:val="URLchar"/>
              </w:rPr>
              <w:lastRenderedPageBreak/>
              <w:tab/>
            </w:r>
            <w:r w:rsidRPr="006436AF">
              <w:rPr>
                <w:rStyle w:val="URLchar"/>
              </w:rPr>
              <w:tab/>
              <w:t>edge-resources-configurations</w:t>
            </w:r>
            <w:bookmarkEnd w:id="2362"/>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63" w:name="_MCCTEMPBM_CRPT71130759___7"/>
            <w:r w:rsidRPr="006436AF">
              <w:rPr>
                <w:rStyle w:val="HTTPMethod"/>
              </w:rPr>
              <w:t>POST</w:t>
            </w:r>
            <w:bookmarkEnd w:id="2363"/>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64" w:name="_MCCTEMPBM_CRPT71130760___7"/>
            <w:r w:rsidRPr="006436AF">
              <w:rPr>
                <w:rStyle w:val="HTTPMethod"/>
              </w:rPr>
              <w:t>GET</w:t>
            </w:r>
            <w:bookmarkEnd w:id="2364"/>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65" w:name="_MCCTEMPBM_CRPT71130761___7"/>
            <w:r w:rsidRPr="006436AF">
              <w:rPr>
                <w:rStyle w:val="HTTPMethod"/>
              </w:rPr>
              <w:t>PUT</w:t>
            </w:r>
            <w:r w:rsidRPr="006436AF">
              <w:t xml:space="preserve">, </w:t>
            </w:r>
            <w:r w:rsidRPr="006436AF">
              <w:rPr>
                <w:rStyle w:val="HTTPMethod"/>
              </w:rPr>
              <w:t>PATCH</w:t>
            </w:r>
            <w:bookmarkEnd w:id="2365"/>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66" w:name="_MCCTEMPBM_CRPT71130762___7"/>
            <w:r w:rsidRPr="006436AF">
              <w:rPr>
                <w:rStyle w:val="HTTPMethod"/>
              </w:rPr>
              <w:t>DELETE</w:t>
            </w:r>
            <w:bookmarkEnd w:id="2366"/>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67" w:name="_MCCTEMPBM_CRPT71130763___7"/>
            <w:r w:rsidRPr="006436AF">
              <w:rPr>
                <w:rStyle w:val="URLchar"/>
              </w:rPr>
              <w:tab/>
            </w:r>
            <w:r w:rsidRPr="006436AF">
              <w:rPr>
                <w:rStyle w:val="URLchar"/>
              </w:rPr>
              <w:tab/>
              <w:t>event-data-processing-configurations</w:t>
            </w:r>
            <w:bookmarkEnd w:id="2367"/>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68" w:name="_MCCTEMPBM_CRPT71130764___7"/>
            <w:r w:rsidRPr="006436AF">
              <w:rPr>
                <w:rStyle w:val="HTTPMethod"/>
              </w:rPr>
              <w:t>POST</w:t>
            </w:r>
            <w:bookmarkEnd w:id="2368"/>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69" w:name="_MCCTEMPBM_CRPT71130765___7"/>
            <w:r w:rsidRPr="006436AF">
              <w:rPr>
                <w:rStyle w:val="HTTPMethod"/>
              </w:rPr>
              <w:t>GET</w:t>
            </w:r>
            <w:bookmarkEnd w:id="2369"/>
          </w:p>
        </w:tc>
        <w:tc>
          <w:tcPr>
            <w:tcW w:w="1246" w:type="dxa"/>
          </w:tcPr>
          <w:p w14:paraId="2C24B6E1" w14:textId="77777777" w:rsidR="00E209FF" w:rsidRPr="006436AF" w:rsidRDefault="00E209FF" w:rsidP="00E209FF">
            <w:pPr>
              <w:pStyle w:val="TAC"/>
              <w:rPr>
                <w:rStyle w:val="HTTPMethod"/>
              </w:rPr>
            </w:pPr>
            <w:bookmarkStart w:id="2370" w:name="_MCCTEMPBM_CRPT71130766___7"/>
            <w:r w:rsidRPr="006436AF">
              <w:rPr>
                <w:rStyle w:val="HTTPMethod"/>
              </w:rPr>
              <w:t>PUT</w:t>
            </w:r>
            <w:r w:rsidRPr="006436AF">
              <w:t xml:space="preserve">, </w:t>
            </w:r>
            <w:r w:rsidRPr="006436AF">
              <w:rPr>
                <w:rStyle w:val="HTTPMethod"/>
              </w:rPr>
              <w:t>PATCH</w:t>
            </w:r>
            <w:bookmarkEnd w:id="2370"/>
          </w:p>
        </w:tc>
        <w:tc>
          <w:tcPr>
            <w:tcW w:w="984" w:type="dxa"/>
          </w:tcPr>
          <w:p w14:paraId="1788AFE1" w14:textId="77777777" w:rsidR="00E209FF" w:rsidRPr="006436AF" w:rsidRDefault="00E209FF" w:rsidP="00E209FF">
            <w:pPr>
              <w:pStyle w:val="TAC"/>
              <w:rPr>
                <w:rStyle w:val="HTTPMethod"/>
              </w:rPr>
            </w:pPr>
            <w:bookmarkStart w:id="2371" w:name="_MCCTEMPBM_CRPT71130767___7"/>
            <w:r w:rsidRPr="006436AF">
              <w:rPr>
                <w:rStyle w:val="HTTPMethod"/>
              </w:rPr>
              <w:t>DELETE</w:t>
            </w:r>
            <w:bookmarkEnd w:id="2371"/>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326"/>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72"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73" w:name="MCCQCTEMPBM_00000120"/>
            <w:bookmarkEnd w:id="2372"/>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74" w:name="_MCCTEMPBM_CRPT71130769___7"/>
            <w:bookmarkStart w:id="2375" w:name="MCCQCTEMPBM_00000077"/>
            <w:r w:rsidRPr="006436AF">
              <w:rPr>
                <w:rStyle w:val="URLchar"/>
              </w:rPr>
              <w:t>service-access-information</w:t>
            </w:r>
            <w:bookmarkEnd w:id="2374"/>
            <w:bookmarkEnd w:id="2375"/>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76" w:name="_MCCTEMPBM_CRPT71130770___7"/>
            <w:r w:rsidRPr="006436AF">
              <w:rPr>
                <w:rStyle w:val="HTTPMethod"/>
              </w:rPr>
              <w:t>GET</w:t>
            </w:r>
            <w:bookmarkEnd w:id="2376"/>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77" w:name="_MCCTEMPBM_CRPT71130771___7"/>
            <w:r w:rsidRPr="006436AF">
              <w:rPr>
                <w:rStyle w:val="URLchar"/>
              </w:rPr>
              <w:t>consumption-reporting</w:t>
            </w:r>
            <w:bookmarkEnd w:id="2377"/>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78" w:name="_MCCTEMPBM_CRPT71130772___7"/>
            <w:r w:rsidRPr="006436AF">
              <w:rPr>
                <w:rStyle w:val="HTTPMethod"/>
              </w:rPr>
              <w:t>POST</w:t>
            </w:r>
            <w:bookmarkEnd w:id="2378"/>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79" w:name="_MCCTEMPBM_CRPT71130773___7"/>
            <w:r w:rsidRPr="006436AF">
              <w:rPr>
                <w:rStyle w:val="URLchar"/>
              </w:rPr>
              <w:t>metrics-reporting</w:t>
            </w:r>
            <w:bookmarkEnd w:id="2379"/>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80" w:name="_MCCTEMPBM_CRPT71130774___7"/>
            <w:r w:rsidRPr="006436AF">
              <w:rPr>
                <w:rStyle w:val="HTTPMethod"/>
              </w:rPr>
              <w:t>POST</w:t>
            </w:r>
            <w:bookmarkEnd w:id="2380"/>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81" w:name="_MCCTEMPBM_CRPT71130775___7"/>
            <w:r w:rsidRPr="006436AF">
              <w:rPr>
                <w:rStyle w:val="URLchar"/>
              </w:rPr>
              <w:t>dynamic-policies</w:t>
            </w:r>
            <w:bookmarkEnd w:id="2381"/>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82" w:name="_MCCTEMPBM_CRPT71130776___7"/>
            <w:r w:rsidRPr="006436AF">
              <w:rPr>
                <w:rStyle w:val="HTTPMethod"/>
              </w:rPr>
              <w:t>POST</w:t>
            </w:r>
            <w:bookmarkEnd w:id="2382"/>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83" w:name="_MCCTEMPBM_CRPT71130777___7"/>
            <w:r w:rsidRPr="006436AF">
              <w:rPr>
                <w:rStyle w:val="HTTPMethod"/>
              </w:rPr>
              <w:t>GET</w:t>
            </w:r>
            <w:bookmarkEnd w:id="2383"/>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84" w:name="_MCCTEMPBM_CRPT71130778___7"/>
            <w:r w:rsidRPr="006436AF">
              <w:rPr>
                <w:rStyle w:val="HTTPMethod"/>
              </w:rPr>
              <w:t>PUT</w:t>
            </w:r>
            <w:r w:rsidRPr="006436AF">
              <w:t xml:space="preserve">, </w:t>
            </w:r>
            <w:r w:rsidRPr="006436AF">
              <w:rPr>
                <w:rStyle w:val="HTTPMethod"/>
              </w:rPr>
              <w:t>PATCH</w:t>
            </w:r>
            <w:bookmarkEnd w:id="2384"/>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85" w:name="_MCCTEMPBM_CRPT71130779___7"/>
            <w:r w:rsidRPr="006436AF">
              <w:rPr>
                <w:rStyle w:val="HTTPMethod"/>
              </w:rPr>
              <w:t>DELETE</w:t>
            </w:r>
            <w:bookmarkEnd w:id="2385"/>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86" w:name="_MCCTEMPBM_CRPT71130780___7"/>
            <w:r w:rsidRPr="006436AF">
              <w:rPr>
                <w:rStyle w:val="URLchar"/>
              </w:rPr>
              <w:t>network-assistance</w:t>
            </w:r>
            <w:bookmarkEnd w:id="2386"/>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87" w:name="_MCCTEMPBM_CRPT71130781___7"/>
            <w:r w:rsidRPr="006436AF">
              <w:rPr>
                <w:rStyle w:val="HTTPMethod"/>
              </w:rPr>
              <w:t>POST</w:t>
            </w:r>
            <w:bookmarkEnd w:id="2387"/>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88" w:name="_MCCTEMPBM_CRPT71130782___7"/>
            <w:r w:rsidRPr="006436AF">
              <w:rPr>
                <w:rStyle w:val="HTTPMethod"/>
              </w:rPr>
              <w:t>GET</w:t>
            </w:r>
            <w:bookmarkEnd w:id="2388"/>
          </w:p>
        </w:tc>
        <w:tc>
          <w:tcPr>
            <w:tcW w:w="1368" w:type="dxa"/>
          </w:tcPr>
          <w:p w14:paraId="4ADE58E0" w14:textId="77777777" w:rsidR="005D696A" w:rsidRPr="006436AF" w:rsidRDefault="005D696A" w:rsidP="00350954">
            <w:pPr>
              <w:pStyle w:val="TAC"/>
              <w:rPr>
                <w:rStyle w:val="HTTPMethod"/>
              </w:rPr>
            </w:pPr>
            <w:bookmarkStart w:id="2389" w:name="_MCCTEMPBM_CRPT71130783___7"/>
            <w:r w:rsidRPr="006436AF">
              <w:rPr>
                <w:rStyle w:val="HTTPMethod"/>
              </w:rPr>
              <w:t>PUT</w:t>
            </w:r>
            <w:r w:rsidRPr="006436AF">
              <w:t xml:space="preserve">, </w:t>
            </w:r>
            <w:r w:rsidRPr="006436AF">
              <w:rPr>
                <w:rStyle w:val="HTTPMethod"/>
              </w:rPr>
              <w:t>PATCH</w:t>
            </w:r>
            <w:bookmarkEnd w:id="2389"/>
          </w:p>
        </w:tc>
        <w:tc>
          <w:tcPr>
            <w:tcW w:w="842" w:type="dxa"/>
          </w:tcPr>
          <w:p w14:paraId="4F047353" w14:textId="77777777" w:rsidR="005D696A" w:rsidRPr="006436AF" w:rsidRDefault="005D696A" w:rsidP="00350954">
            <w:pPr>
              <w:pStyle w:val="TAC"/>
              <w:rPr>
                <w:rStyle w:val="HTTPMethod"/>
              </w:rPr>
            </w:pPr>
            <w:bookmarkStart w:id="2390" w:name="_MCCTEMPBM_CRPT71130784___7"/>
            <w:r w:rsidRPr="006436AF">
              <w:rPr>
                <w:rStyle w:val="HTTPMethod"/>
              </w:rPr>
              <w:t>DELETE</w:t>
            </w:r>
            <w:bookmarkEnd w:id="2390"/>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91" w:name="_MCCTEMPBM_CRPT71130785___7"/>
            <w:r w:rsidRPr="006436AF">
              <w:rPr>
                <w:rStyle w:val="URLchar"/>
              </w:rPr>
              <w:tab/>
            </w:r>
            <w:r w:rsidRPr="006436AF">
              <w:rPr>
                <w:rStyle w:val="URLchar"/>
              </w:rPr>
              <w:tab/>
              <w:t>recommendation</w:t>
            </w:r>
            <w:bookmarkEnd w:id="2391"/>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92" w:name="_MCCTEMPBM_CRPT71130786___7"/>
            <w:r w:rsidRPr="006436AF">
              <w:rPr>
                <w:rStyle w:val="HTTPMethod"/>
              </w:rPr>
              <w:t>GET</w:t>
            </w:r>
            <w:bookmarkEnd w:id="2392"/>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93" w:name="_MCCTEMPBM_CRPT71130787___7"/>
            <w:r w:rsidRPr="006436AF">
              <w:rPr>
                <w:rStyle w:val="URLchar"/>
              </w:rPr>
              <w:tab/>
            </w:r>
            <w:r w:rsidRPr="006436AF">
              <w:rPr>
                <w:rStyle w:val="URLchar"/>
              </w:rPr>
              <w:tab/>
              <w:t>boostRequest</w:t>
            </w:r>
            <w:bookmarkEnd w:id="2393"/>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94" w:name="_MCCTEMPBM_CRPT71130788___7"/>
            <w:r w:rsidRPr="006436AF">
              <w:rPr>
                <w:rStyle w:val="HTTPMethod"/>
              </w:rPr>
              <w:t>POST</w:t>
            </w:r>
            <w:bookmarkEnd w:id="2394"/>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73"/>
    </w:tbl>
    <w:p w14:paraId="6F649763" w14:textId="0987F629" w:rsidR="005D696A" w:rsidRPr="006436AF" w:rsidRDefault="005D696A" w:rsidP="005D696A">
      <w:pPr>
        <w:rPr>
          <w:rFonts w:eastAsia="SimSun"/>
        </w:rPr>
        <w:sectPr w:rsidR="005D696A" w:rsidRPr="006436AF" w:rsidSect="008C7462">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95" w:name="_Toc68899759"/>
      <w:bookmarkStart w:id="2396" w:name="_Toc71214510"/>
      <w:bookmarkStart w:id="2397" w:name="_Toc71722184"/>
      <w:bookmarkStart w:id="2398" w:name="_Toc74859236"/>
      <w:bookmarkStart w:id="2399" w:name="_Toc161839708"/>
      <w:r w:rsidRPr="006436AF">
        <w:lastRenderedPageBreak/>
        <w:t>Annex E</w:t>
      </w:r>
      <w:r w:rsidR="00EF4C2D" w:rsidRPr="006436AF">
        <w:t xml:space="preserve"> </w:t>
      </w:r>
      <w:r w:rsidRPr="006436AF">
        <w:t>(normative):</w:t>
      </w:r>
      <w:r w:rsidRPr="006436AF">
        <w:br/>
        <w:t>Controlled vocabularies of 5G Media Streaming UE data parameters</w:t>
      </w:r>
      <w:bookmarkEnd w:id="2399"/>
    </w:p>
    <w:p w14:paraId="13DAFC15" w14:textId="77777777" w:rsidR="00073D03" w:rsidRPr="006436AF" w:rsidRDefault="00073D03" w:rsidP="006641D5">
      <w:pPr>
        <w:pStyle w:val="Heading1"/>
      </w:pPr>
      <w:bookmarkStart w:id="2400" w:name="_Toc161839709"/>
      <w:r w:rsidRPr="006436AF">
        <w:t>E.1</w:t>
      </w:r>
      <w:r w:rsidRPr="006436AF">
        <w:tab/>
        <w:t>General</w:t>
      </w:r>
      <w:bookmarkEnd w:id="2400"/>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401"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402" w:name="_Toc161839710"/>
      <w:bookmarkEnd w:id="2401"/>
      <w:r w:rsidRPr="006436AF">
        <w:t>E.2</w:t>
      </w:r>
      <w:r w:rsidRPr="006436AF">
        <w:tab/>
        <w:t>Controlled vocabularies of DASH QoE metrics reporting parameters</w:t>
      </w:r>
      <w:bookmarkEnd w:id="2402"/>
    </w:p>
    <w:p w14:paraId="1F7F3327" w14:textId="77777777" w:rsidR="00073D03" w:rsidRPr="006436AF" w:rsidRDefault="00073D03" w:rsidP="006641D5">
      <w:pPr>
        <w:pStyle w:val="Heading2"/>
      </w:pPr>
      <w:bookmarkStart w:id="2403" w:name="_Toc161839711"/>
      <w:r w:rsidRPr="006436AF">
        <w:t>E.2.1</w:t>
      </w:r>
      <w:r w:rsidRPr="006436AF">
        <w:tab/>
        <w:t>Reporting parameters for 3GP-DASH metrics</w:t>
      </w:r>
      <w:bookmarkEnd w:id="2403"/>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404" w:name="_MCCTEMPBM_CRPT71130790___7"/>
      <w:r w:rsidRPr="006436AF">
        <w:rPr>
          <w:rStyle w:val="Code"/>
        </w:rPr>
        <w:t>urn:‌3GPP:‌ns:‌PSS:‌DASH:‌QM10</w:t>
      </w:r>
    </w:p>
    <w:p w14:paraId="33A1C505" w14:textId="77777777" w:rsidR="00073D03" w:rsidRPr="006436AF" w:rsidRDefault="00073D03" w:rsidP="00073D03">
      <w:pPr>
        <w:keepNext/>
      </w:pPr>
      <w:bookmarkStart w:id="2405" w:name="_MCCTEMPBM_CRPT71130791___7"/>
      <w:bookmarkEnd w:id="2404"/>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406" w:name="_MCCTEMPBM_CRPT71130792___7"/>
      <w:bookmarkEnd w:id="2405"/>
      <w:r w:rsidRPr="006436AF">
        <w:t>EXAMPLE 1:</w:t>
      </w:r>
      <w:r w:rsidRPr="006436AF">
        <w:tab/>
      </w:r>
      <w:r w:rsidRPr="006436AF">
        <w:rPr>
          <w:rStyle w:val="Code"/>
        </w:rPr>
        <w:t>urn:‌3GPP:‌ns:‌PSS:‌DASH:‌QM10#AvgThroughput/numbytes</w:t>
      </w:r>
    </w:p>
    <w:bookmarkEnd w:id="2406"/>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407"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408" w:name="_Toc161839712"/>
      <w:bookmarkEnd w:id="2407"/>
      <w:r w:rsidRPr="006436AF">
        <w:t>E.2.2</w:t>
      </w:r>
      <w:r w:rsidRPr="006436AF">
        <w:tab/>
        <w:t>Reporting parameters for VR metrics</w:t>
      </w:r>
      <w:bookmarkEnd w:id="2408"/>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409" w:name="_MCCTEMPBM_CRPT71130794___7"/>
      <w:r w:rsidRPr="006436AF">
        <w:rPr>
          <w:rStyle w:val="Code"/>
        </w:rPr>
        <w:t>urn:‌3gpp:‌metadata:‌2020:‌VR:‌metrics</w:t>
      </w:r>
    </w:p>
    <w:p w14:paraId="2C52545C" w14:textId="77777777" w:rsidR="00073D03" w:rsidRPr="006436AF" w:rsidRDefault="00073D03" w:rsidP="00073D03">
      <w:pPr>
        <w:keepNext/>
      </w:pPr>
      <w:bookmarkStart w:id="2410" w:name="_MCCTEMPBM_CRPT71130795___7"/>
      <w:bookmarkEnd w:id="2409"/>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411" w:name="_MCCTEMPBM_CRPT71130796___7"/>
      <w:bookmarkEnd w:id="2410"/>
      <w:r w:rsidRPr="006436AF">
        <w:t>EXAMPLE 1:</w:t>
      </w:r>
      <w:r w:rsidRPr="006436AF">
        <w:tab/>
      </w:r>
      <w:r w:rsidRPr="006436AF">
        <w:rPr>
          <w:rStyle w:val="Code"/>
        </w:rPr>
        <w:t>urn:‌3gpp:‌metadata:‌2020:‌VR:‌metrics#CompQualLatency/Latency</w:t>
      </w:r>
    </w:p>
    <w:bookmarkEnd w:id="2411"/>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412"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413" w:name="_Toc161839713"/>
      <w:bookmarkEnd w:id="2412"/>
      <w:r w:rsidRPr="006436AF">
        <w:lastRenderedPageBreak/>
        <w:t>E.3</w:t>
      </w:r>
      <w:r w:rsidRPr="006436AF">
        <w:tab/>
        <w:t>Controlled vocabulary of 5GMS consumption reporting parameters</w:t>
      </w:r>
      <w:bookmarkEnd w:id="2413"/>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414" w:name="_MCCTEMPBM_CRPT71130798___7"/>
      <w:r w:rsidRPr="006436AF">
        <w:rPr>
          <w:rStyle w:val="Code"/>
        </w:rPr>
        <w:t>urn:3gpp:5gms:event-exposure:consumption-reporting</w:t>
      </w:r>
    </w:p>
    <w:bookmarkEnd w:id="2414"/>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415" w:name="_MCCTEMPBM_CRPT71130799___7"/>
      <w:r w:rsidRPr="006436AF">
        <w:t>EXAMPLE:</w:t>
      </w:r>
      <w:r w:rsidRPr="006436AF">
        <w:tab/>
      </w:r>
      <w:r w:rsidRPr="006436AF">
        <w:rPr>
          <w:rStyle w:val="Code"/>
        </w:rPr>
        <w:t>urn:3gpp:5gms:event-exposure:consumption-reporting#locations</w:t>
      </w:r>
    </w:p>
    <w:bookmarkEnd w:id="2415"/>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416" w:name="_Toc161839714"/>
      <w:r w:rsidRPr="006436AF">
        <w:t>E.4</w:t>
      </w:r>
      <w:r w:rsidRPr="006436AF">
        <w:tab/>
        <w:t>Controlled vocabulary of 5GMS Network Assistance reporting parameters</w:t>
      </w:r>
      <w:bookmarkEnd w:id="2416"/>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417" w:name="_MCCTEMPBM_CRPT71130800___7"/>
      <w:r w:rsidRPr="006436AF">
        <w:rPr>
          <w:rStyle w:val="Code"/>
        </w:rPr>
        <w:t>urn:3gpp:5gms:event-exposure:network-assistance</w:t>
      </w:r>
    </w:p>
    <w:bookmarkEnd w:id="2417"/>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418" w:name="_MCCTEMPBM_CRPT71130801___7"/>
      <w:r w:rsidRPr="006436AF">
        <w:t>EXAMPLE:</w:t>
      </w:r>
      <w:r w:rsidRPr="006436AF">
        <w:tab/>
      </w:r>
      <w:r w:rsidRPr="006436AF">
        <w:rPr>
          <w:rStyle w:val="Code"/>
        </w:rPr>
        <w:t>urn:3gpp:5gms:event-exposure:network-assistance#requested-qos</w:t>
      </w:r>
    </w:p>
    <w:bookmarkEnd w:id="2418"/>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419" w:name="_Toc161839715"/>
      <w:r w:rsidRPr="006436AF">
        <w:t>E.5</w:t>
      </w:r>
      <w:r w:rsidRPr="006436AF">
        <w:tab/>
        <w:t>Controlled vocabulary of 5GMS Dynamic Policy reporting parameters</w:t>
      </w:r>
      <w:bookmarkEnd w:id="2419"/>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420" w:name="_MCCTEMPBM_CRPT71130802___7"/>
      <w:r w:rsidRPr="006436AF">
        <w:rPr>
          <w:rStyle w:val="Code"/>
        </w:rPr>
        <w:t>urn:3gpp:5gms:event-exposure:dynamic-policy</w:t>
      </w:r>
    </w:p>
    <w:bookmarkEnd w:id="2420"/>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421" w:name="_MCCTEMPBM_CRPT71130803___7"/>
      <w:r w:rsidRPr="006436AF">
        <w:t>EXAMPLE:</w:t>
      </w:r>
      <w:r w:rsidRPr="006436AF">
        <w:tab/>
      </w:r>
      <w:r w:rsidRPr="006436AF">
        <w:rPr>
          <w:rStyle w:val="Code"/>
        </w:rPr>
        <w:t>urn:3gpp:5gms:event-exposure:dynamic-policy#enforcement-bit-rate</w:t>
      </w:r>
    </w:p>
    <w:bookmarkEnd w:id="2421"/>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422" w:name="_Toc161839716"/>
      <w:r w:rsidRPr="006436AF">
        <w:t>E.6</w:t>
      </w:r>
      <w:r w:rsidRPr="006436AF">
        <w:tab/>
        <w:t>Controlled vocabulary of 5GMS media access activity parameters</w:t>
      </w:r>
      <w:bookmarkEnd w:id="2422"/>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423" w:name="_MCCTEMPBM_CRPT71130804___7"/>
      <w:r w:rsidRPr="006436AF">
        <w:rPr>
          <w:rStyle w:val="Code"/>
        </w:rPr>
        <w:t>urn:3gpp:5gms:event-exposure:access-activity</w:t>
      </w:r>
    </w:p>
    <w:bookmarkEnd w:id="2423"/>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424" w:name="_MCCTEMPBM_CRPT71130805___7"/>
      <w:r w:rsidRPr="006436AF">
        <w:t>EXAMPLE:</w:t>
      </w:r>
      <w:r w:rsidRPr="006436AF">
        <w:tab/>
      </w:r>
      <w:r w:rsidRPr="006436AF">
        <w:rPr>
          <w:rStyle w:val="Code"/>
        </w:rPr>
        <w:t>urn:3gpp:5gms:event-exposure:access-activity#request-message/url</w:t>
      </w:r>
    </w:p>
    <w:bookmarkEnd w:id="2424"/>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425" w:name="_MCCTEMPBM_CRPT71130806___7"/>
            <w:r w:rsidRPr="006436AF">
              <w:t xml:space="preserve">The value of the </w:t>
            </w:r>
            <w:r w:rsidRPr="006436AF">
              <w:rPr>
                <w:rStyle w:val="HTTPHeader"/>
              </w:rPr>
              <w:t>Range</w:t>
            </w:r>
            <w:r w:rsidRPr="006436AF">
              <w:t xml:space="preserve"> request header.</w:t>
            </w:r>
            <w:bookmarkEnd w:id="2425"/>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426"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426"/>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427"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427"/>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428" w:name="_Toc161839717"/>
      <w:r>
        <w:rPr>
          <w:noProof/>
        </w:rPr>
        <w:t>Annex F (</w:t>
      </w:r>
      <w:r>
        <w:t>Informative</w:t>
      </w:r>
      <w:r>
        <w:rPr>
          <w:noProof/>
        </w:rPr>
        <w:t>):</w:t>
      </w:r>
      <w:r>
        <w:rPr>
          <w:noProof/>
        </w:rPr>
        <w:br/>
        <w:t>5GMS AS Certificate provisioning and discovery</w:t>
      </w:r>
      <w:bookmarkEnd w:id="2428"/>
    </w:p>
    <w:p w14:paraId="005CA305" w14:textId="2167510A" w:rsidR="00346CAE" w:rsidRDefault="00346CAE" w:rsidP="00346CAE">
      <w:pPr>
        <w:pStyle w:val="Heading1"/>
        <w:rPr>
          <w:noProof/>
        </w:rPr>
      </w:pPr>
      <w:bookmarkStart w:id="2429" w:name="_Toc161839718"/>
      <w:r>
        <w:t>F.1</w:t>
      </w:r>
      <w:r>
        <w:tab/>
        <w:t>General</w:t>
      </w:r>
      <w:bookmarkEnd w:id="2429"/>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430" w:name="_Toc161839719"/>
      <w:r>
        <w:rPr>
          <w:noProof/>
        </w:rPr>
        <w:t>F.2</w:t>
      </w:r>
      <w:r>
        <w:rPr>
          <w:noProof/>
        </w:rPr>
        <w:tab/>
        <w:t>5GMS AS discovery and media streaming access with a Server Certificate created by the 5GMS System</w:t>
      </w:r>
      <w:bookmarkEnd w:id="2430"/>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pt;height:594.6pt" o:ole="">
            <v:imagedata r:id="rId44" o:title=""/>
          </v:shape>
          <o:OLEObject Type="Embed" ProgID="Mscgen.Chart" ShapeID="_x0000_i1032" DrawAspect="Content" ObjectID="_1772452108"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431" w:name="_Toc161839720"/>
      <w:r>
        <w:rPr>
          <w:noProof/>
        </w:rPr>
        <w:lastRenderedPageBreak/>
        <w:t>F.3</w:t>
      </w:r>
      <w:r>
        <w:rPr>
          <w:noProof/>
        </w:rPr>
        <w:tab/>
        <w:t>5GMS AS discovery and service access with a Server Certificate owned by the 5GMS Application Provider</w:t>
      </w:r>
      <w:bookmarkEnd w:id="2431"/>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432"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432"/>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pt;height:636.6pt" o:ole="">
            <v:imagedata r:id="rId46" o:title=""/>
          </v:shape>
          <o:OLEObject Type="Embed" ProgID="Mscgen.Chart" ShapeID="_x0000_i1033" DrawAspect="Content" ObjectID="_1772452109"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433" w:name="_Toc161839721"/>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95"/>
      <w:bookmarkEnd w:id="2396"/>
      <w:bookmarkEnd w:id="2397"/>
      <w:bookmarkEnd w:id="2398"/>
      <w:bookmarkEnd w:id="243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32"/>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lastRenderedPageBreak/>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64389C">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64389C">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lastRenderedPageBreak/>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3ED0C" w14:textId="77777777" w:rsidR="008C7462" w:rsidRDefault="008C7462">
      <w:r>
        <w:separator/>
      </w:r>
    </w:p>
  </w:endnote>
  <w:endnote w:type="continuationSeparator" w:id="0">
    <w:p w14:paraId="21959C3C" w14:textId="77777777" w:rsidR="008C7462" w:rsidRDefault="008C7462">
      <w:r>
        <w:continuationSeparator/>
      </w:r>
    </w:p>
  </w:endnote>
  <w:endnote w:type="continuationNotice" w:id="1">
    <w:p w14:paraId="63911931" w14:textId="77777777" w:rsidR="008C7462" w:rsidRDefault="008C74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540F0" w14:textId="77777777" w:rsidR="008C7462" w:rsidRDefault="008C7462">
      <w:r>
        <w:separator/>
      </w:r>
    </w:p>
  </w:footnote>
  <w:footnote w:type="continuationSeparator" w:id="0">
    <w:p w14:paraId="7BB1BB52" w14:textId="77777777" w:rsidR="008C7462" w:rsidRDefault="008C7462">
      <w:r>
        <w:continuationSeparator/>
      </w:r>
    </w:p>
  </w:footnote>
  <w:footnote w:type="continuationNotice" w:id="1">
    <w:p w14:paraId="0E887D63" w14:textId="77777777" w:rsidR="008C7462" w:rsidRDefault="008C74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4FC3354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389C">
      <w:rPr>
        <w:rFonts w:ascii="Arial" w:hAnsi="Arial" w:cs="Arial"/>
        <w:b/>
        <w:noProof/>
        <w:sz w:val="18"/>
        <w:szCs w:val="18"/>
      </w:rPr>
      <w:t>Release 18</w:t>
    </w:r>
    <w:r>
      <w:rPr>
        <w:rFonts w:ascii="Arial" w:hAnsi="Arial" w:cs="Arial"/>
        <w:b/>
        <w:sz w:val="18"/>
        <w:szCs w:val="18"/>
      </w:rPr>
      <w:fldChar w:fldCharType="end"/>
    </w:r>
  </w:p>
  <w:p w14:paraId="2E770A4F" w14:textId="37DDA752"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389C">
      <w:rPr>
        <w:rFonts w:ascii="Arial" w:hAnsi="Arial" w:cs="Arial"/>
        <w:b/>
        <w:noProof/>
        <w:sz w:val="18"/>
        <w:szCs w:val="18"/>
      </w:rPr>
      <w:t>3GPP TS 26.512 V18.1.0 (2024-03)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5C2BEC"/>
    <w:multiLevelType w:val="hybridMultilevel"/>
    <w:tmpl w:val="6E24BFD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4"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1"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9"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2"/>
  </w:num>
  <w:num w:numId="2" w16cid:durableId="390428300">
    <w:abstractNumId w:val="28"/>
  </w:num>
  <w:num w:numId="3" w16cid:durableId="526525125">
    <w:abstractNumId w:val="32"/>
  </w:num>
  <w:num w:numId="4" w16cid:durableId="1517382817">
    <w:abstractNumId w:val="21"/>
  </w:num>
  <w:num w:numId="5" w16cid:durableId="59838290">
    <w:abstractNumId w:val="43"/>
  </w:num>
  <w:num w:numId="6" w16cid:durableId="76024985">
    <w:abstractNumId w:val="42"/>
  </w:num>
  <w:num w:numId="7" w16cid:durableId="696080509">
    <w:abstractNumId w:val="35"/>
  </w:num>
  <w:num w:numId="8" w16cid:durableId="976648597">
    <w:abstractNumId w:val="40"/>
  </w:num>
  <w:num w:numId="9" w16cid:durableId="1578516608">
    <w:abstractNumId w:val="10"/>
  </w:num>
  <w:num w:numId="10" w16cid:durableId="384910523">
    <w:abstractNumId w:val="27"/>
  </w:num>
  <w:num w:numId="11" w16cid:durableId="1288701163">
    <w:abstractNumId w:val="15"/>
  </w:num>
  <w:num w:numId="12" w16cid:durableId="2121024036">
    <w:abstractNumId w:val="33"/>
  </w:num>
  <w:num w:numId="13" w16cid:durableId="1871599432">
    <w:abstractNumId w:val="26"/>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2"/>
  </w:num>
  <w:num w:numId="22" w16cid:durableId="471362790">
    <w:abstractNumId w:val="2"/>
  </w:num>
  <w:num w:numId="23" w16cid:durableId="238637070">
    <w:abstractNumId w:val="1"/>
  </w:num>
  <w:num w:numId="24" w16cid:durableId="1126705436">
    <w:abstractNumId w:val="0"/>
  </w:num>
  <w:num w:numId="25" w16cid:durableId="631591988">
    <w:abstractNumId w:val="18"/>
  </w:num>
  <w:num w:numId="26" w16cid:durableId="2019572289">
    <w:abstractNumId w:val="41"/>
  </w:num>
  <w:num w:numId="27" w16cid:durableId="248538482">
    <w:abstractNumId w:val="30"/>
  </w:num>
  <w:num w:numId="28" w16cid:durableId="359553912">
    <w:abstractNumId w:val="13"/>
  </w:num>
  <w:num w:numId="29" w16cid:durableId="1501506017">
    <w:abstractNumId w:val="38"/>
  </w:num>
  <w:num w:numId="30" w16cid:durableId="1267615370">
    <w:abstractNumId w:val="20"/>
  </w:num>
  <w:num w:numId="31" w16cid:durableId="1676303488">
    <w:abstractNumId w:val="17"/>
  </w:num>
  <w:num w:numId="32" w16cid:durableId="1642417893">
    <w:abstractNumId w:val="31"/>
  </w:num>
  <w:num w:numId="33" w16cid:durableId="1542478169">
    <w:abstractNumId w:val="29"/>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9"/>
  </w:num>
  <w:num w:numId="39" w16cid:durableId="987439252">
    <w:abstractNumId w:val="39"/>
  </w:num>
  <w:num w:numId="40" w16cid:durableId="2118478010">
    <w:abstractNumId w:val="37"/>
  </w:num>
  <w:num w:numId="41" w16cid:durableId="1928229825">
    <w:abstractNumId w:val="12"/>
  </w:num>
  <w:num w:numId="42" w16cid:durableId="231162536">
    <w:abstractNumId w:val="25"/>
  </w:num>
  <w:num w:numId="43" w16cid:durableId="1950886931">
    <w:abstractNumId w:val="36"/>
  </w:num>
  <w:num w:numId="44" w16cid:durableId="440221013">
    <w:abstractNumId w:val="11"/>
  </w:num>
  <w:num w:numId="45" w16cid:durableId="767383626">
    <w:abstractNumId w:val="34"/>
  </w:num>
  <w:num w:numId="46" w16cid:durableId="1784418576">
    <w:abstractNumId w:val="24"/>
  </w:num>
  <w:num w:numId="47" w16cid:durableId="1825732018">
    <w:abstractNumId w:val="23"/>
  </w:num>
  <w:num w:numId="48" w16cid:durableId="1996564200">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389C"/>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77DD6"/>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821"/>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3A3A"/>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3.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4.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8.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9.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1</Pages>
  <Words>76252</Words>
  <Characters>434642</Characters>
  <Application>Microsoft Office Word</Application>
  <DocSecurity>0</DocSecurity>
  <Lines>3622</Lines>
  <Paragraphs>1019</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509875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CR0110</cp:lastModifiedBy>
  <cp:revision>43</cp:revision>
  <cp:lastPrinted>2019-02-27T11:05:00Z</cp:lastPrinted>
  <dcterms:created xsi:type="dcterms:W3CDTF">2023-09-27T12:09:00Z</dcterms:created>
  <dcterms:modified xsi:type="dcterms:W3CDTF">2024-03-20T14:01:00Z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