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1ED47B87"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w:t>
            </w:r>
            <w:r w:rsidR="00FD083C">
              <w:rPr>
                <w:noProof w:val="0"/>
              </w:rPr>
              <w:t>7</w:t>
            </w:r>
            <w:r w:rsidR="009466C2" w:rsidRPr="00586B6B">
              <w:rPr>
                <w:noProof w:val="0"/>
              </w:rPr>
              <w:t>.</w:t>
            </w:r>
            <w:r w:rsidR="002029B9">
              <w:rPr>
                <w:noProof w:val="0"/>
              </w:rPr>
              <w:t>5</w:t>
            </w:r>
            <w:r w:rsidR="009466C2" w:rsidRPr="00586B6B">
              <w:rPr>
                <w:noProof w:val="0"/>
              </w:rPr>
              <w:t>.</w:t>
            </w:r>
            <w:r w:rsidR="000E4D94">
              <w:rPr>
                <w:noProof w:val="0"/>
              </w:rPr>
              <w:t>0</w:t>
            </w:r>
            <w:r w:rsidR="000E4D94" w:rsidRPr="00586B6B">
              <w:rPr>
                <w:noProof w:val="0"/>
              </w:rPr>
              <w:t xml:space="preserve"> </w:t>
            </w:r>
            <w:r w:rsidRPr="00586B6B">
              <w:rPr>
                <w:noProof w:val="0"/>
                <w:sz w:val="32"/>
              </w:rPr>
              <w:t>(</w:t>
            </w:r>
            <w:r w:rsidR="009D5856" w:rsidRPr="00586B6B">
              <w:rPr>
                <w:noProof w:val="0"/>
                <w:sz w:val="32"/>
              </w:rPr>
              <w:t>202</w:t>
            </w:r>
            <w:r w:rsidR="007E1D97">
              <w:rPr>
                <w:noProof w:val="0"/>
                <w:sz w:val="32"/>
              </w:rPr>
              <w:t>3</w:t>
            </w:r>
            <w:r w:rsidRPr="00586B6B">
              <w:rPr>
                <w:noProof w:val="0"/>
                <w:sz w:val="32"/>
              </w:rPr>
              <w:t>-</w:t>
            </w:r>
            <w:r w:rsidR="007E1D97">
              <w:rPr>
                <w:noProof w:val="0"/>
                <w:sz w:val="32"/>
              </w:rPr>
              <w:t>0</w:t>
            </w:r>
            <w:r w:rsidR="002029B9">
              <w:rPr>
                <w:noProof w:val="0"/>
                <w:sz w:val="32"/>
              </w:rPr>
              <w:t>6</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50254560" w:rsidR="004F0988" w:rsidRPr="00586B6B" w:rsidRDefault="00A25C89" w:rsidP="00A25C89">
            <w:pPr>
              <w:pStyle w:val="ZT"/>
              <w:framePr w:wrap="auto" w:hAnchor="text" w:yAlign="inline"/>
            </w:pPr>
            <w:r w:rsidRPr="00586B6B">
              <w:t>5G Media Streaming (5GMS);</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650 Route des Lucioles - Sophia Antipolis</w:t>
            </w:r>
          </w:p>
          <w:p w14:paraId="1F4CCA83"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6E0D440" w:rsidR="00E16509" w:rsidRPr="00586B6B" w:rsidRDefault="00E16509" w:rsidP="00133525">
            <w:pPr>
              <w:pStyle w:val="FP"/>
              <w:jc w:val="center"/>
              <w:rPr>
                <w:sz w:val="18"/>
              </w:rPr>
            </w:pPr>
            <w:r w:rsidRPr="00586B6B">
              <w:rPr>
                <w:sz w:val="18"/>
              </w:rPr>
              <w:t xml:space="preserve">© </w:t>
            </w:r>
            <w:r w:rsidR="009D5856" w:rsidRPr="00586B6B">
              <w:rPr>
                <w:sz w:val="18"/>
              </w:rPr>
              <w:t>202</w:t>
            </w:r>
            <w:r w:rsidR="007E1D97">
              <w:rPr>
                <w:sz w:val="18"/>
              </w:rPr>
              <w:t>3</w:t>
            </w:r>
            <w:r w:rsidRPr="00586B6B">
              <w:rPr>
                <w:sz w:val="18"/>
              </w:rPr>
              <w:t>, 3GPP Organizational Partners (ARIB, ATIS, CCSA, ETSI, TSDSI, TTA, TTC).</w:t>
            </w:r>
            <w:bookmarkStart w:id="2" w:name="copyrightaddon"/>
            <w:bookmarkEnd w:id="2"/>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t>Contents</w:t>
      </w:r>
    </w:p>
    <w:p w14:paraId="5F82ACDF" w14:textId="6B8D7662" w:rsidR="00A76F08" w:rsidRDefault="0068166B">
      <w:pPr>
        <w:pStyle w:val="TOC1"/>
        <w:rPr>
          <w:rFonts w:asciiTheme="minorHAnsi" w:eastAsiaTheme="minorEastAsia" w:hAnsiTheme="minorHAnsi" w:cstheme="minorBidi"/>
          <w:noProof/>
          <w:szCs w:val="22"/>
          <w:lang w:eastAsia="en-GB"/>
        </w:rPr>
      </w:pPr>
      <w:r w:rsidRPr="008D7B5D">
        <w:fldChar w:fldCharType="begin" w:fldLock="1"/>
      </w:r>
      <w:r w:rsidRPr="008D7B5D">
        <w:instrText xml:space="preserve"> TOC \o "1-9"</w:instrText>
      </w:r>
      <w:r w:rsidRPr="008D7B5D">
        <w:fldChar w:fldCharType="separate"/>
      </w:r>
      <w:r w:rsidR="00A76F08">
        <w:rPr>
          <w:noProof/>
        </w:rPr>
        <w:t>Foreword</w:t>
      </w:r>
      <w:r w:rsidR="00A76F08">
        <w:rPr>
          <w:noProof/>
        </w:rPr>
        <w:tab/>
      </w:r>
      <w:r w:rsidR="00A76F08">
        <w:rPr>
          <w:noProof/>
        </w:rPr>
        <w:fldChar w:fldCharType="begin" w:fldLock="1"/>
      </w:r>
      <w:r w:rsidR="00A76F08">
        <w:rPr>
          <w:noProof/>
        </w:rPr>
        <w:instrText xml:space="preserve"> PAGEREF _Toc123800648 \h </w:instrText>
      </w:r>
      <w:r w:rsidR="00A76F08">
        <w:rPr>
          <w:noProof/>
        </w:rPr>
      </w:r>
      <w:r w:rsidR="00A76F08">
        <w:rPr>
          <w:noProof/>
        </w:rPr>
        <w:fldChar w:fldCharType="separate"/>
      </w:r>
      <w:r w:rsidR="00A76F08">
        <w:rPr>
          <w:noProof/>
        </w:rPr>
        <w:t>10</w:t>
      </w:r>
      <w:r w:rsidR="00A76F08">
        <w:rPr>
          <w:noProof/>
        </w:rPr>
        <w:fldChar w:fldCharType="end"/>
      </w:r>
    </w:p>
    <w:p w14:paraId="332EC4AC" w14:textId="68D215FC" w:rsidR="00A76F08" w:rsidRDefault="00A76F0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_Toc123800649 \h </w:instrText>
      </w:r>
      <w:r>
        <w:rPr>
          <w:noProof/>
        </w:rPr>
      </w:r>
      <w:r>
        <w:rPr>
          <w:noProof/>
        </w:rPr>
        <w:fldChar w:fldCharType="separate"/>
      </w:r>
      <w:r>
        <w:rPr>
          <w:noProof/>
        </w:rPr>
        <w:t>12</w:t>
      </w:r>
      <w:r>
        <w:rPr>
          <w:noProof/>
        </w:rPr>
        <w:fldChar w:fldCharType="end"/>
      </w:r>
    </w:p>
    <w:p w14:paraId="243BD646" w14:textId="45C38CDF" w:rsidR="00A76F08" w:rsidRDefault="00A76F0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_Toc123800650 \h </w:instrText>
      </w:r>
      <w:r>
        <w:rPr>
          <w:noProof/>
        </w:rPr>
      </w:r>
      <w:r>
        <w:rPr>
          <w:noProof/>
        </w:rPr>
        <w:fldChar w:fldCharType="separate"/>
      </w:r>
      <w:r>
        <w:rPr>
          <w:noProof/>
        </w:rPr>
        <w:t>12</w:t>
      </w:r>
      <w:r>
        <w:rPr>
          <w:noProof/>
        </w:rPr>
        <w:fldChar w:fldCharType="end"/>
      </w:r>
    </w:p>
    <w:p w14:paraId="26980277" w14:textId="6303AF52" w:rsidR="00A76F08" w:rsidRDefault="00A76F0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_Toc123800651 \h </w:instrText>
      </w:r>
      <w:r>
        <w:rPr>
          <w:noProof/>
        </w:rPr>
      </w:r>
      <w:r>
        <w:rPr>
          <w:noProof/>
        </w:rPr>
        <w:fldChar w:fldCharType="separate"/>
      </w:r>
      <w:r>
        <w:rPr>
          <w:noProof/>
        </w:rPr>
        <w:t>14</w:t>
      </w:r>
      <w:r>
        <w:rPr>
          <w:noProof/>
        </w:rPr>
        <w:fldChar w:fldCharType="end"/>
      </w:r>
    </w:p>
    <w:p w14:paraId="30A34A33" w14:textId="1E15C4F9" w:rsidR="00A76F08" w:rsidRDefault="00A76F0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_Toc123800652 \h </w:instrText>
      </w:r>
      <w:r>
        <w:rPr>
          <w:noProof/>
        </w:rPr>
      </w:r>
      <w:r>
        <w:rPr>
          <w:noProof/>
        </w:rPr>
        <w:fldChar w:fldCharType="separate"/>
      </w:r>
      <w:r>
        <w:rPr>
          <w:noProof/>
        </w:rPr>
        <w:t>14</w:t>
      </w:r>
      <w:r>
        <w:rPr>
          <w:noProof/>
        </w:rPr>
        <w:fldChar w:fldCharType="end"/>
      </w:r>
    </w:p>
    <w:p w14:paraId="03625E7F" w14:textId="7B9166EE" w:rsidR="00A76F08" w:rsidRDefault="00A76F0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_Toc123800653 \h </w:instrText>
      </w:r>
      <w:r>
        <w:rPr>
          <w:noProof/>
        </w:rPr>
      </w:r>
      <w:r>
        <w:rPr>
          <w:noProof/>
        </w:rPr>
        <w:fldChar w:fldCharType="separate"/>
      </w:r>
      <w:r>
        <w:rPr>
          <w:noProof/>
        </w:rPr>
        <w:t>14</w:t>
      </w:r>
      <w:r>
        <w:rPr>
          <w:noProof/>
        </w:rPr>
        <w:fldChar w:fldCharType="end"/>
      </w:r>
    </w:p>
    <w:p w14:paraId="6FCFEB0D" w14:textId="02F51D20" w:rsidR="00A76F08" w:rsidRDefault="00A76F08">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_Toc123800654 \h </w:instrText>
      </w:r>
      <w:r>
        <w:rPr>
          <w:noProof/>
        </w:rPr>
      </w:r>
      <w:r>
        <w:rPr>
          <w:noProof/>
        </w:rPr>
        <w:fldChar w:fldCharType="separate"/>
      </w:r>
      <w:r>
        <w:rPr>
          <w:noProof/>
        </w:rPr>
        <w:t>14</w:t>
      </w:r>
      <w:r>
        <w:rPr>
          <w:noProof/>
        </w:rPr>
        <w:fldChar w:fldCharType="end"/>
      </w:r>
    </w:p>
    <w:p w14:paraId="1679456A" w14:textId="49DBD9CD" w:rsidR="00A76F08" w:rsidRDefault="00A76F0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_Toc123800655 \h </w:instrText>
      </w:r>
      <w:r>
        <w:rPr>
          <w:noProof/>
        </w:rPr>
      </w:r>
      <w:r>
        <w:rPr>
          <w:noProof/>
        </w:rPr>
        <w:fldChar w:fldCharType="separate"/>
      </w:r>
      <w:r>
        <w:rPr>
          <w:noProof/>
        </w:rPr>
        <w:t>15</w:t>
      </w:r>
      <w:r>
        <w:rPr>
          <w:noProof/>
        </w:rPr>
        <w:fldChar w:fldCharType="end"/>
      </w:r>
    </w:p>
    <w:p w14:paraId="4568B85E" w14:textId="1410465F" w:rsidR="00A76F08" w:rsidRDefault="00A76F0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_Toc123800656 \h </w:instrText>
      </w:r>
      <w:r>
        <w:rPr>
          <w:noProof/>
        </w:rPr>
      </w:r>
      <w:r>
        <w:rPr>
          <w:noProof/>
        </w:rPr>
        <w:fldChar w:fldCharType="separate"/>
      </w:r>
      <w:r>
        <w:rPr>
          <w:noProof/>
        </w:rPr>
        <w:t>15</w:t>
      </w:r>
      <w:r>
        <w:rPr>
          <w:noProof/>
        </w:rPr>
        <w:fldChar w:fldCharType="end"/>
      </w:r>
    </w:p>
    <w:p w14:paraId="5D75C537" w14:textId="72664EE8" w:rsidR="00A76F08" w:rsidRDefault="00A76F0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APIs relevant to Downlink Media Streaming</w:t>
      </w:r>
      <w:r>
        <w:rPr>
          <w:noProof/>
        </w:rPr>
        <w:tab/>
      </w:r>
      <w:r>
        <w:rPr>
          <w:noProof/>
        </w:rPr>
        <w:fldChar w:fldCharType="begin" w:fldLock="1"/>
      </w:r>
      <w:r>
        <w:rPr>
          <w:noProof/>
        </w:rPr>
        <w:instrText xml:space="preserve"> PAGEREF _Toc123800657 \h </w:instrText>
      </w:r>
      <w:r>
        <w:rPr>
          <w:noProof/>
        </w:rPr>
      </w:r>
      <w:r>
        <w:rPr>
          <w:noProof/>
        </w:rPr>
        <w:fldChar w:fldCharType="separate"/>
      </w:r>
      <w:r>
        <w:rPr>
          <w:noProof/>
        </w:rPr>
        <w:t>16</w:t>
      </w:r>
      <w:r>
        <w:rPr>
          <w:noProof/>
        </w:rPr>
        <w:fldChar w:fldCharType="end"/>
      </w:r>
    </w:p>
    <w:p w14:paraId="0A1BAB5F" w14:textId="3D245DC8" w:rsidR="00A76F08" w:rsidRDefault="00A76F0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Procedures of the M1 (5GMS Provisioning) interface</w:t>
      </w:r>
      <w:r>
        <w:rPr>
          <w:noProof/>
        </w:rPr>
        <w:tab/>
      </w:r>
      <w:r>
        <w:rPr>
          <w:noProof/>
        </w:rPr>
        <w:fldChar w:fldCharType="begin" w:fldLock="1"/>
      </w:r>
      <w:r>
        <w:rPr>
          <w:noProof/>
        </w:rPr>
        <w:instrText xml:space="preserve"> PAGEREF _Toc123800658 \h </w:instrText>
      </w:r>
      <w:r>
        <w:rPr>
          <w:noProof/>
        </w:rPr>
      </w:r>
      <w:r>
        <w:rPr>
          <w:noProof/>
        </w:rPr>
        <w:fldChar w:fldCharType="separate"/>
      </w:r>
      <w:r>
        <w:rPr>
          <w:noProof/>
        </w:rPr>
        <w:t>17</w:t>
      </w:r>
      <w:r>
        <w:rPr>
          <w:noProof/>
        </w:rPr>
        <w:fldChar w:fldCharType="end"/>
      </w:r>
    </w:p>
    <w:p w14:paraId="628A0D90" w14:textId="621DE1FC" w:rsidR="00A76F08" w:rsidRDefault="00A76F0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_Toc123800659 \h </w:instrText>
      </w:r>
      <w:r>
        <w:rPr>
          <w:noProof/>
        </w:rPr>
      </w:r>
      <w:r>
        <w:rPr>
          <w:noProof/>
        </w:rPr>
        <w:fldChar w:fldCharType="separate"/>
      </w:r>
      <w:r>
        <w:rPr>
          <w:noProof/>
        </w:rPr>
        <w:t>17</w:t>
      </w:r>
      <w:r>
        <w:rPr>
          <w:noProof/>
        </w:rPr>
        <w:fldChar w:fldCharType="end"/>
      </w:r>
    </w:p>
    <w:p w14:paraId="6537340A" w14:textId="17893F9A" w:rsidR="00A76F08" w:rsidRDefault="00A76F0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Provisioning Session procedures</w:t>
      </w:r>
      <w:r>
        <w:rPr>
          <w:noProof/>
        </w:rPr>
        <w:tab/>
      </w:r>
      <w:r>
        <w:rPr>
          <w:noProof/>
        </w:rPr>
        <w:fldChar w:fldCharType="begin" w:fldLock="1"/>
      </w:r>
      <w:r>
        <w:rPr>
          <w:noProof/>
        </w:rPr>
        <w:instrText xml:space="preserve"> PAGEREF _Toc123800660 \h </w:instrText>
      </w:r>
      <w:r>
        <w:rPr>
          <w:noProof/>
        </w:rPr>
      </w:r>
      <w:r>
        <w:rPr>
          <w:noProof/>
        </w:rPr>
        <w:fldChar w:fldCharType="separate"/>
      </w:r>
      <w:r>
        <w:rPr>
          <w:noProof/>
        </w:rPr>
        <w:t>17</w:t>
      </w:r>
      <w:r>
        <w:rPr>
          <w:noProof/>
        </w:rPr>
        <w:fldChar w:fldCharType="end"/>
      </w:r>
    </w:p>
    <w:p w14:paraId="11D43E99" w14:textId="080C9E90" w:rsidR="00A76F08" w:rsidRDefault="00A76F08">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_Toc123800661 \h </w:instrText>
      </w:r>
      <w:r>
        <w:rPr>
          <w:noProof/>
        </w:rPr>
      </w:r>
      <w:r>
        <w:rPr>
          <w:noProof/>
        </w:rPr>
        <w:fldChar w:fldCharType="separate"/>
      </w:r>
      <w:r>
        <w:rPr>
          <w:noProof/>
        </w:rPr>
        <w:t>17</w:t>
      </w:r>
      <w:r>
        <w:rPr>
          <w:noProof/>
        </w:rPr>
        <w:fldChar w:fldCharType="end"/>
      </w:r>
    </w:p>
    <w:p w14:paraId="16723AB1" w14:textId="1C204FD0" w:rsidR="00A76F08" w:rsidRDefault="00A76F08">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Create Provisioning Session</w:t>
      </w:r>
      <w:r>
        <w:rPr>
          <w:noProof/>
        </w:rPr>
        <w:tab/>
      </w:r>
      <w:r>
        <w:rPr>
          <w:noProof/>
        </w:rPr>
        <w:fldChar w:fldCharType="begin" w:fldLock="1"/>
      </w:r>
      <w:r>
        <w:rPr>
          <w:noProof/>
        </w:rPr>
        <w:instrText xml:space="preserve"> PAGEREF _Toc123800662 \h </w:instrText>
      </w:r>
      <w:r>
        <w:rPr>
          <w:noProof/>
        </w:rPr>
      </w:r>
      <w:r>
        <w:rPr>
          <w:noProof/>
        </w:rPr>
        <w:fldChar w:fldCharType="separate"/>
      </w:r>
      <w:r>
        <w:rPr>
          <w:noProof/>
        </w:rPr>
        <w:t>17</w:t>
      </w:r>
      <w:r>
        <w:rPr>
          <w:noProof/>
        </w:rPr>
        <w:fldChar w:fldCharType="end"/>
      </w:r>
    </w:p>
    <w:p w14:paraId="37425A3D" w14:textId="51379654" w:rsidR="00A76F08" w:rsidRDefault="00A76F08">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Read Provisioning Session properties</w:t>
      </w:r>
      <w:r>
        <w:rPr>
          <w:noProof/>
        </w:rPr>
        <w:tab/>
      </w:r>
      <w:r>
        <w:rPr>
          <w:noProof/>
        </w:rPr>
        <w:fldChar w:fldCharType="begin" w:fldLock="1"/>
      </w:r>
      <w:r>
        <w:rPr>
          <w:noProof/>
        </w:rPr>
        <w:instrText xml:space="preserve"> PAGEREF _Toc123800663 \h </w:instrText>
      </w:r>
      <w:r>
        <w:rPr>
          <w:noProof/>
        </w:rPr>
      </w:r>
      <w:r>
        <w:rPr>
          <w:noProof/>
        </w:rPr>
        <w:fldChar w:fldCharType="separate"/>
      </w:r>
      <w:r>
        <w:rPr>
          <w:noProof/>
        </w:rPr>
        <w:t>17</w:t>
      </w:r>
      <w:r>
        <w:rPr>
          <w:noProof/>
        </w:rPr>
        <w:fldChar w:fldCharType="end"/>
      </w:r>
    </w:p>
    <w:p w14:paraId="078CAA02" w14:textId="08F52842" w:rsidR="00A76F08" w:rsidRDefault="00A76F08">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Update Provisioning Session properties</w:t>
      </w:r>
      <w:r>
        <w:rPr>
          <w:noProof/>
        </w:rPr>
        <w:tab/>
      </w:r>
      <w:r>
        <w:rPr>
          <w:noProof/>
        </w:rPr>
        <w:fldChar w:fldCharType="begin" w:fldLock="1"/>
      </w:r>
      <w:r>
        <w:rPr>
          <w:noProof/>
        </w:rPr>
        <w:instrText xml:space="preserve"> PAGEREF _Toc123800664 \h </w:instrText>
      </w:r>
      <w:r>
        <w:rPr>
          <w:noProof/>
        </w:rPr>
      </w:r>
      <w:r>
        <w:rPr>
          <w:noProof/>
        </w:rPr>
        <w:fldChar w:fldCharType="separate"/>
      </w:r>
      <w:r>
        <w:rPr>
          <w:noProof/>
        </w:rPr>
        <w:t>17</w:t>
      </w:r>
      <w:r>
        <w:rPr>
          <w:noProof/>
        </w:rPr>
        <w:fldChar w:fldCharType="end"/>
      </w:r>
    </w:p>
    <w:p w14:paraId="3A62CC05" w14:textId="4DDC9882" w:rsidR="00A76F08" w:rsidRDefault="00A76F08">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Destroy Provisioning Session</w:t>
      </w:r>
      <w:r>
        <w:rPr>
          <w:noProof/>
        </w:rPr>
        <w:tab/>
      </w:r>
      <w:r>
        <w:rPr>
          <w:noProof/>
        </w:rPr>
        <w:fldChar w:fldCharType="begin" w:fldLock="1"/>
      </w:r>
      <w:r>
        <w:rPr>
          <w:noProof/>
        </w:rPr>
        <w:instrText xml:space="preserve"> PAGEREF _Toc123800665 \h </w:instrText>
      </w:r>
      <w:r>
        <w:rPr>
          <w:noProof/>
        </w:rPr>
      </w:r>
      <w:r>
        <w:rPr>
          <w:noProof/>
        </w:rPr>
        <w:fldChar w:fldCharType="separate"/>
      </w:r>
      <w:r>
        <w:rPr>
          <w:noProof/>
        </w:rPr>
        <w:t>18</w:t>
      </w:r>
      <w:r>
        <w:rPr>
          <w:noProof/>
        </w:rPr>
        <w:fldChar w:fldCharType="end"/>
      </w:r>
    </w:p>
    <w:p w14:paraId="7B39A59E" w14:textId="343FDAFF" w:rsidR="00A76F08" w:rsidRDefault="00A76F0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Content Hosting Provisioning procedures</w:t>
      </w:r>
      <w:r>
        <w:rPr>
          <w:noProof/>
        </w:rPr>
        <w:tab/>
      </w:r>
      <w:r>
        <w:rPr>
          <w:noProof/>
        </w:rPr>
        <w:fldChar w:fldCharType="begin" w:fldLock="1"/>
      </w:r>
      <w:r>
        <w:rPr>
          <w:noProof/>
        </w:rPr>
        <w:instrText xml:space="preserve"> PAGEREF _Toc123800666 \h </w:instrText>
      </w:r>
      <w:r>
        <w:rPr>
          <w:noProof/>
        </w:rPr>
      </w:r>
      <w:r>
        <w:rPr>
          <w:noProof/>
        </w:rPr>
        <w:fldChar w:fldCharType="separate"/>
      </w:r>
      <w:r>
        <w:rPr>
          <w:noProof/>
        </w:rPr>
        <w:t>18</w:t>
      </w:r>
      <w:r>
        <w:rPr>
          <w:noProof/>
        </w:rPr>
        <w:fldChar w:fldCharType="end"/>
      </w:r>
    </w:p>
    <w:p w14:paraId="6D939B60" w14:textId="14D31D73" w:rsidR="00A76F08" w:rsidRDefault="00A76F0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_Toc123800667 \h </w:instrText>
      </w:r>
      <w:r>
        <w:rPr>
          <w:noProof/>
        </w:rPr>
      </w:r>
      <w:r>
        <w:rPr>
          <w:noProof/>
        </w:rPr>
        <w:fldChar w:fldCharType="separate"/>
      </w:r>
      <w:r>
        <w:rPr>
          <w:noProof/>
        </w:rPr>
        <w:t>18</w:t>
      </w:r>
      <w:r>
        <w:rPr>
          <w:noProof/>
        </w:rPr>
        <w:fldChar w:fldCharType="end"/>
      </w:r>
    </w:p>
    <w:p w14:paraId="52BCB12D" w14:textId="206157C8" w:rsidR="00A76F08" w:rsidRDefault="00A76F08">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Create Content Hosting Configuration</w:t>
      </w:r>
      <w:r>
        <w:rPr>
          <w:noProof/>
        </w:rPr>
        <w:tab/>
      </w:r>
      <w:r>
        <w:rPr>
          <w:noProof/>
        </w:rPr>
        <w:fldChar w:fldCharType="begin" w:fldLock="1"/>
      </w:r>
      <w:r>
        <w:rPr>
          <w:noProof/>
        </w:rPr>
        <w:instrText xml:space="preserve"> PAGEREF _Toc123800668 \h </w:instrText>
      </w:r>
      <w:r>
        <w:rPr>
          <w:noProof/>
        </w:rPr>
      </w:r>
      <w:r>
        <w:rPr>
          <w:noProof/>
        </w:rPr>
        <w:fldChar w:fldCharType="separate"/>
      </w:r>
      <w:r>
        <w:rPr>
          <w:noProof/>
        </w:rPr>
        <w:t>18</w:t>
      </w:r>
      <w:r>
        <w:rPr>
          <w:noProof/>
        </w:rPr>
        <w:fldChar w:fldCharType="end"/>
      </w:r>
    </w:p>
    <w:p w14:paraId="2BE5FC91" w14:textId="707ABE3D" w:rsidR="00A76F08" w:rsidRDefault="00A76F08">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Read Content Hosting Configuration properties</w:t>
      </w:r>
      <w:r>
        <w:rPr>
          <w:noProof/>
        </w:rPr>
        <w:tab/>
      </w:r>
      <w:r>
        <w:rPr>
          <w:noProof/>
        </w:rPr>
        <w:fldChar w:fldCharType="begin" w:fldLock="1"/>
      </w:r>
      <w:r>
        <w:rPr>
          <w:noProof/>
        </w:rPr>
        <w:instrText xml:space="preserve"> PAGEREF _Toc123800669 \h </w:instrText>
      </w:r>
      <w:r>
        <w:rPr>
          <w:noProof/>
        </w:rPr>
      </w:r>
      <w:r>
        <w:rPr>
          <w:noProof/>
        </w:rPr>
        <w:fldChar w:fldCharType="separate"/>
      </w:r>
      <w:r>
        <w:rPr>
          <w:noProof/>
        </w:rPr>
        <w:t>18</w:t>
      </w:r>
      <w:r>
        <w:rPr>
          <w:noProof/>
        </w:rPr>
        <w:fldChar w:fldCharType="end"/>
      </w:r>
    </w:p>
    <w:p w14:paraId="31170BC3" w14:textId="4B39087F" w:rsidR="00A76F08" w:rsidRDefault="00A76F08">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Update Content Hosting Configuration properties</w:t>
      </w:r>
      <w:r>
        <w:rPr>
          <w:noProof/>
        </w:rPr>
        <w:tab/>
      </w:r>
      <w:r>
        <w:rPr>
          <w:noProof/>
        </w:rPr>
        <w:fldChar w:fldCharType="begin" w:fldLock="1"/>
      </w:r>
      <w:r>
        <w:rPr>
          <w:noProof/>
        </w:rPr>
        <w:instrText xml:space="preserve"> PAGEREF _Toc123800670 \h </w:instrText>
      </w:r>
      <w:r>
        <w:rPr>
          <w:noProof/>
        </w:rPr>
      </w:r>
      <w:r>
        <w:rPr>
          <w:noProof/>
        </w:rPr>
        <w:fldChar w:fldCharType="separate"/>
      </w:r>
      <w:r>
        <w:rPr>
          <w:noProof/>
        </w:rPr>
        <w:t>18</w:t>
      </w:r>
      <w:r>
        <w:rPr>
          <w:noProof/>
        </w:rPr>
        <w:fldChar w:fldCharType="end"/>
      </w:r>
    </w:p>
    <w:p w14:paraId="5C2AFD72" w14:textId="4F18287B" w:rsidR="00A76F08" w:rsidRDefault="00A76F08">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Destroy Content Hosting Configuration</w:t>
      </w:r>
      <w:r>
        <w:rPr>
          <w:noProof/>
        </w:rPr>
        <w:tab/>
      </w:r>
      <w:r>
        <w:rPr>
          <w:noProof/>
        </w:rPr>
        <w:fldChar w:fldCharType="begin" w:fldLock="1"/>
      </w:r>
      <w:r>
        <w:rPr>
          <w:noProof/>
        </w:rPr>
        <w:instrText xml:space="preserve"> PAGEREF _Toc123800671 \h </w:instrText>
      </w:r>
      <w:r>
        <w:rPr>
          <w:noProof/>
        </w:rPr>
      </w:r>
      <w:r>
        <w:rPr>
          <w:noProof/>
        </w:rPr>
        <w:fldChar w:fldCharType="separate"/>
      </w:r>
      <w:r>
        <w:rPr>
          <w:noProof/>
        </w:rPr>
        <w:t>19</w:t>
      </w:r>
      <w:r>
        <w:rPr>
          <w:noProof/>
        </w:rPr>
        <w:fldChar w:fldCharType="end"/>
      </w:r>
    </w:p>
    <w:p w14:paraId="7849F4CC" w14:textId="34B894AF" w:rsidR="00A76F08" w:rsidRDefault="00A76F08">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Content Protocols Discovery procedures</w:t>
      </w:r>
      <w:r>
        <w:rPr>
          <w:noProof/>
        </w:rPr>
        <w:tab/>
      </w:r>
      <w:r>
        <w:rPr>
          <w:noProof/>
        </w:rPr>
        <w:fldChar w:fldCharType="begin" w:fldLock="1"/>
      </w:r>
      <w:r>
        <w:rPr>
          <w:noProof/>
        </w:rPr>
        <w:instrText xml:space="preserve"> PAGEREF _Toc123800672 \h </w:instrText>
      </w:r>
      <w:r>
        <w:rPr>
          <w:noProof/>
        </w:rPr>
      </w:r>
      <w:r>
        <w:rPr>
          <w:noProof/>
        </w:rPr>
        <w:fldChar w:fldCharType="separate"/>
      </w:r>
      <w:r>
        <w:rPr>
          <w:noProof/>
        </w:rPr>
        <w:t>19</w:t>
      </w:r>
      <w:r>
        <w:rPr>
          <w:noProof/>
        </w:rPr>
        <w:fldChar w:fldCharType="end"/>
      </w:r>
    </w:p>
    <w:p w14:paraId="48413603" w14:textId="4DE39E76" w:rsidR="00A76F08" w:rsidRDefault="00A76F08">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_Toc123800673 \h </w:instrText>
      </w:r>
      <w:r>
        <w:rPr>
          <w:noProof/>
        </w:rPr>
      </w:r>
      <w:r>
        <w:rPr>
          <w:noProof/>
        </w:rPr>
        <w:fldChar w:fldCharType="separate"/>
      </w:r>
      <w:r>
        <w:rPr>
          <w:noProof/>
        </w:rPr>
        <w:t>19</w:t>
      </w:r>
      <w:r>
        <w:rPr>
          <w:noProof/>
        </w:rPr>
        <w:fldChar w:fldCharType="end"/>
      </w:r>
    </w:p>
    <w:p w14:paraId="08C1ED55" w14:textId="28ABDFBF" w:rsidR="00A76F08" w:rsidRDefault="00A76F08">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Create Content Protocols</w:t>
      </w:r>
      <w:r>
        <w:rPr>
          <w:noProof/>
        </w:rPr>
        <w:tab/>
      </w:r>
      <w:r>
        <w:rPr>
          <w:noProof/>
        </w:rPr>
        <w:fldChar w:fldCharType="begin" w:fldLock="1"/>
      </w:r>
      <w:r>
        <w:rPr>
          <w:noProof/>
        </w:rPr>
        <w:instrText xml:space="preserve"> PAGEREF _Toc123800674 \h </w:instrText>
      </w:r>
      <w:r>
        <w:rPr>
          <w:noProof/>
        </w:rPr>
      </w:r>
      <w:r>
        <w:rPr>
          <w:noProof/>
        </w:rPr>
        <w:fldChar w:fldCharType="separate"/>
      </w:r>
      <w:r>
        <w:rPr>
          <w:noProof/>
        </w:rPr>
        <w:t>19</w:t>
      </w:r>
      <w:r>
        <w:rPr>
          <w:noProof/>
        </w:rPr>
        <w:fldChar w:fldCharType="end"/>
      </w:r>
    </w:p>
    <w:p w14:paraId="12BA79FF" w14:textId="4684981E" w:rsidR="00A76F08" w:rsidRDefault="00A76F08">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Read Content Protocols</w:t>
      </w:r>
      <w:r>
        <w:rPr>
          <w:noProof/>
        </w:rPr>
        <w:tab/>
      </w:r>
      <w:r>
        <w:rPr>
          <w:noProof/>
        </w:rPr>
        <w:fldChar w:fldCharType="begin" w:fldLock="1"/>
      </w:r>
      <w:r>
        <w:rPr>
          <w:noProof/>
        </w:rPr>
        <w:instrText xml:space="preserve"> PAGEREF _Toc123800675 \h </w:instrText>
      </w:r>
      <w:r>
        <w:rPr>
          <w:noProof/>
        </w:rPr>
      </w:r>
      <w:r>
        <w:rPr>
          <w:noProof/>
        </w:rPr>
        <w:fldChar w:fldCharType="separate"/>
      </w:r>
      <w:r>
        <w:rPr>
          <w:noProof/>
        </w:rPr>
        <w:t>19</w:t>
      </w:r>
      <w:r>
        <w:rPr>
          <w:noProof/>
        </w:rPr>
        <w:fldChar w:fldCharType="end"/>
      </w:r>
    </w:p>
    <w:p w14:paraId="16E6F43F" w14:textId="00900BBD" w:rsidR="00A76F08" w:rsidRDefault="00A76F08">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Update Ingest Protocols</w:t>
      </w:r>
      <w:r>
        <w:rPr>
          <w:noProof/>
        </w:rPr>
        <w:tab/>
      </w:r>
      <w:r>
        <w:rPr>
          <w:noProof/>
        </w:rPr>
        <w:fldChar w:fldCharType="begin" w:fldLock="1"/>
      </w:r>
      <w:r>
        <w:rPr>
          <w:noProof/>
        </w:rPr>
        <w:instrText xml:space="preserve"> PAGEREF _Toc123800676 \h </w:instrText>
      </w:r>
      <w:r>
        <w:rPr>
          <w:noProof/>
        </w:rPr>
      </w:r>
      <w:r>
        <w:rPr>
          <w:noProof/>
        </w:rPr>
        <w:fldChar w:fldCharType="separate"/>
      </w:r>
      <w:r>
        <w:rPr>
          <w:noProof/>
        </w:rPr>
        <w:t>19</w:t>
      </w:r>
      <w:r>
        <w:rPr>
          <w:noProof/>
        </w:rPr>
        <w:fldChar w:fldCharType="end"/>
      </w:r>
    </w:p>
    <w:p w14:paraId="3534C8BD" w14:textId="6985BA28" w:rsidR="00A76F08" w:rsidRDefault="00A76F08">
      <w:pPr>
        <w:pStyle w:val="TOC4"/>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Destroy Ingest Protocols</w:t>
      </w:r>
      <w:r>
        <w:rPr>
          <w:noProof/>
        </w:rPr>
        <w:tab/>
      </w:r>
      <w:r>
        <w:rPr>
          <w:noProof/>
        </w:rPr>
        <w:fldChar w:fldCharType="begin" w:fldLock="1"/>
      </w:r>
      <w:r>
        <w:rPr>
          <w:noProof/>
        </w:rPr>
        <w:instrText xml:space="preserve"> PAGEREF _Toc123800677 \h </w:instrText>
      </w:r>
      <w:r>
        <w:rPr>
          <w:noProof/>
        </w:rPr>
      </w:r>
      <w:r>
        <w:rPr>
          <w:noProof/>
        </w:rPr>
        <w:fldChar w:fldCharType="separate"/>
      </w:r>
      <w:r>
        <w:rPr>
          <w:noProof/>
        </w:rPr>
        <w:t>19</w:t>
      </w:r>
      <w:r>
        <w:rPr>
          <w:noProof/>
        </w:rPr>
        <w:fldChar w:fldCharType="end"/>
      </w:r>
    </w:p>
    <w:p w14:paraId="4505C8CF" w14:textId="7CA4E874" w:rsidR="00A76F08" w:rsidRDefault="00A76F08">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Content Preparation Template Provisioning procedures</w:t>
      </w:r>
      <w:r>
        <w:rPr>
          <w:noProof/>
        </w:rPr>
        <w:tab/>
      </w:r>
      <w:r>
        <w:rPr>
          <w:noProof/>
        </w:rPr>
        <w:fldChar w:fldCharType="begin" w:fldLock="1"/>
      </w:r>
      <w:r>
        <w:rPr>
          <w:noProof/>
        </w:rPr>
        <w:instrText xml:space="preserve"> PAGEREF _Toc123800678 \h </w:instrText>
      </w:r>
      <w:r>
        <w:rPr>
          <w:noProof/>
        </w:rPr>
      </w:r>
      <w:r>
        <w:rPr>
          <w:noProof/>
        </w:rPr>
        <w:fldChar w:fldCharType="separate"/>
      </w:r>
      <w:r>
        <w:rPr>
          <w:noProof/>
        </w:rPr>
        <w:t>19</w:t>
      </w:r>
      <w:r>
        <w:rPr>
          <w:noProof/>
        </w:rPr>
        <w:fldChar w:fldCharType="end"/>
      </w:r>
    </w:p>
    <w:p w14:paraId="09F5985A" w14:textId="0428F6F1" w:rsidR="00A76F08" w:rsidRDefault="00A76F08">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_Toc123800679 \h </w:instrText>
      </w:r>
      <w:r>
        <w:rPr>
          <w:noProof/>
        </w:rPr>
      </w:r>
      <w:r>
        <w:rPr>
          <w:noProof/>
        </w:rPr>
        <w:fldChar w:fldCharType="separate"/>
      </w:r>
      <w:r>
        <w:rPr>
          <w:noProof/>
        </w:rPr>
        <w:t>19</w:t>
      </w:r>
      <w:r>
        <w:rPr>
          <w:noProof/>
        </w:rPr>
        <w:fldChar w:fldCharType="end"/>
      </w:r>
    </w:p>
    <w:p w14:paraId="2DE25E6F" w14:textId="7E0C5787" w:rsidR="00A76F08" w:rsidRDefault="00A76F08">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Create Content Preparation Template</w:t>
      </w:r>
      <w:r>
        <w:rPr>
          <w:noProof/>
        </w:rPr>
        <w:tab/>
      </w:r>
      <w:r>
        <w:rPr>
          <w:noProof/>
        </w:rPr>
        <w:fldChar w:fldCharType="begin" w:fldLock="1"/>
      </w:r>
      <w:r>
        <w:rPr>
          <w:noProof/>
        </w:rPr>
        <w:instrText xml:space="preserve"> PAGEREF _Toc123800680 \h </w:instrText>
      </w:r>
      <w:r>
        <w:rPr>
          <w:noProof/>
        </w:rPr>
      </w:r>
      <w:r>
        <w:rPr>
          <w:noProof/>
        </w:rPr>
        <w:fldChar w:fldCharType="separate"/>
      </w:r>
      <w:r>
        <w:rPr>
          <w:noProof/>
        </w:rPr>
        <w:t>19</w:t>
      </w:r>
      <w:r>
        <w:rPr>
          <w:noProof/>
        </w:rPr>
        <w:fldChar w:fldCharType="end"/>
      </w:r>
    </w:p>
    <w:p w14:paraId="604D8278" w14:textId="483AA1D1" w:rsidR="00A76F08" w:rsidRDefault="00A76F08">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Read Content Preparation Template</w:t>
      </w:r>
      <w:r>
        <w:rPr>
          <w:noProof/>
        </w:rPr>
        <w:tab/>
      </w:r>
      <w:r>
        <w:rPr>
          <w:noProof/>
        </w:rPr>
        <w:fldChar w:fldCharType="begin" w:fldLock="1"/>
      </w:r>
      <w:r>
        <w:rPr>
          <w:noProof/>
        </w:rPr>
        <w:instrText xml:space="preserve"> PAGEREF _Toc123800681 \h </w:instrText>
      </w:r>
      <w:r>
        <w:rPr>
          <w:noProof/>
        </w:rPr>
      </w:r>
      <w:r>
        <w:rPr>
          <w:noProof/>
        </w:rPr>
        <w:fldChar w:fldCharType="separate"/>
      </w:r>
      <w:r>
        <w:rPr>
          <w:noProof/>
        </w:rPr>
        <w:t>20</w:t>
      </w:r>
      <w:r>
        <w:rPr>
          <w:noProof/>
        </w:rPr>
        <w:fldChar w:fldCharType="end"/>
      </w:r>
    </w:p>
    <w:p w14:paraId="18930DA3" w14:textId="5DBF2B6E" w:rsidR="00A76F08" w:rsidRDefault="00A76F08">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Update Content Preparation Template</w:t>
      </w:r>
      <w:r>
        <w:rPr>
          <w:noProof/>
        </w:rPr>
        <w:tab/>
      </w:r>
      <w:r>
        <w:rPr>
          <w:noProof/>
        </w:rPr>
        <w:fldChar w:fldCharType="begin" w:fldLock="1"/>
      </w:r>
      <w:r>
        <w:rPr>
          <w:noProof/>
        </w:rPr>
        <w:instrText xml:space="preserve"> PAGEREF _Toc123800682 \h </w:instrText>
      </w:r>
      <w:r>
        <w:rPr>
          <w:noProof/>
        </w:rPr>
      </w:r>
      <w:r>
        <w:rPr>
          <w:noProof/>
        </w:rPr>
        <w:fldChar w:fldCharType="separate"/>
      </w:r>
      <w:r>
        <w:rPr>
          <w:noProof/>
        </w:rPr>
        <w:t>20</w:t>
      </w:r>
      <w:r>
        <w:rPr>
          <w:noProof/>
        </w:rPr>
        <w:fldChar w:fldCharType="end"/>
      </w:r>
    </w:p>
    <w:p w14:paraId="5C7EEA19" w14:textId="02037912" w:rsidR="00A76F08" w:rsidRDefault="00A76F08">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Destroy Content Preparation Template</w:t>
      </w:r>
      <w:r>
        <w:rPr>
          <w:noProof/>
        </w:rPr>
        <w:tab/>
      </w:r>
      <w:r>
        <w:rPr>
          <w:noProof/>
        </w:rPr>
        <w:fldChar w:fldCharType="begin" w:fldLock="1"/>
      </w:r>
      <w:r>
        <w:rPr>
          <w:noProof/>
        </w:rPr>
        <w:instrText xml:space="preserve"> PAGEREF _Toc123800683 \h </w:instrText>
      </w:r>
      <w:r>
        <w:rPr>
          <w:noProof/>
        </w:rPr>
      </w:r>
      <w:r>
        <w:rPr>
          <w:noProof/>
        </w:rPr>
        <w:fldChar w:fldCharType="separate"/>
      </w:r>
      <w:r>
        <w:rPr>
          <w:noProof/>
        </w:rPr>
        <w:t>20</w:t>
      </w:r>
      <w:r>
        <w:rPr>
          <w:noProof/>
        </w:rPr>
        <w:fldChar w:fldCharType="end"/>
      </w:r>
    </w:p>
    <w:p w14:paraId="0BE7B0A7" w14:textId="46D4C826" w:rsidR="00A76F08" w:rsidRDefault="00A76F08">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Server Certificate Provisioning procedures</w:t>
      </w:r>
      <w:r>
        <w:rPr>
          <w:noProof/>
        </w:rPr>
        <w:tab/>
      </w:r>
      <w:r>
        <w:rPr>
          <w:noProof/>
        </w:rPr>
        <w:fldChar w:fldCharType="begin" w:fldLock="1"/>
      </w:r>
      <w:r>
        <w:rPr>
          <w:noProof/>
        </w:rPr>
        <w:instrText xml:space="preserve"> PAGEREF _Toc123800684 \h </w:instrText>
      </w:r>
      <w:r>
        <w:rPr>
          <w:noProof/>
        </w:rPr>
      </w:r>
      <w:r>
        <w:rPr>
          <w:noProof/>
        </w:rPr>
        <w:fldChar w:fldCharType="separate"/>
      </w:r>
      <w:r>
        <w:rPr>
          <w:noProof/>
        </w:rPr>
        <w:t>20</w:t>
      </w:r>
      <w:r>
        <w:rPr>
          <w:noProof/>
        </w:rPr>
        <w:fldChar w:fldCharType="end"/>
      </w:r>
    </w:p>
    <w:p w14:paraId="5270BBE7" w14:textId="7A4F9B64" w:rsidR="00A76F08" w:rsidRDefault="00A76F08">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_Toc123800685 \h </w:instrText>
      </w:r>
      <w:r>
        <w:rPr>
          <w:noProof/>
        </w:rPr>
      </w:r>
      <w:r>
        <w:rPr>
          <w:noProof/>
        </w:rPr>
        <w:fldChar w:fldCharType="separate"/>
      </w:r>
      <w:r>
        <w:rPr>
          <w:noProof/>
        </w:rPr>
        <w:t>20</w:t>
      </w:r>
      <w:r>
        <w:rPr>
          <w:noProof/>
        </w:rPr>
        <w:fldChar w:fldCharType="end"/>
      </w:r>
    </w:p>
    <w:p w14:paraId="49E56076" w14:textId="0BCFB913" w:rsidR="00A76F08" w:rsidRDefault="00A76F08">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Create Server Certificate</w:t>
      </w:r>
      <w:r>
        <w:rPr>
          <w:noProof/>
        </w:rPr>
        <w:tab/>
      </w:r>
      <w:r>
        <w:rPr>
          <w:noProof/>
        </w:rPr>
        <w:fldChar w:fldCharType="begin" w:fldLock="1"/>
      </w:r>
      <w:r>
        <w:rPr>
          <w:noProof/>
        </w:rPr>
        <w:instrText xml:space="preserve"> PAGEREF _Toc123800686 \h </w:instrText>
      </w:r>
      <w:r>
        <w:rPr>
          <w:noProof/>
        </w:rPr>
      </w:r>
      <w:r>
        <w:rPr>
          <w:noProof/>
        </w:rPr>
        <w:fldChar w:fldCharType="separate"/>
      </w:r>
      <w:r>
        <w:rPr>
          <w:noProof/>
        </w:rPr>
        <w:t>21</w:t>
      </w:r>
      <w:r>
        <w:rPr>
          <w:noProof/>
        </w:rPr>
        <w:fldChar w:fldCharType="end"/>
      </w:r>
    </w:p>
    <w:p w14:paraId="7FB27D02" w14:textId="56E3F361" w:rsidR="00A76F08" w:rsidRDefault="00A76F08">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Reserve Server Certificate</w:t>
      </w:r>
      <w:r>
        <w:rPr>
          <w:noProof/>
        </w:rPr>
        <w:tab/>
      </w:r>
      <w:r>
        <w:rPr>
          <w:noProof/>
        </w:rPr>
        <w:fldChar w:fldCharType="begin" w:fldLock="1"/>
      </w:r>
      <w:r>
        <w:rPr>
          <w:noProof/>
        </w:rPr>
        <w:instrText xml:space="preserve"> PAGEREF _Toc123800687 \h </w:instrText>
      </w:r>
      <w:r>
        <w:rPr>
          <w:noProof/>
        </w:rPr>
      </w:r>
      <w:r>
        <w:rPr>
          <w:noProof/>
        </w:rPr>
        <w:fldChar w:fldCharType="separate"/>
      </w:r>
      <w:r>
        <w:rPr>
          <w:noProof/>
        </w:rPr>
        <w:t>21</w:t>
      </w:r>
      <w:r>
        <w:rPr>
          <w:noProof/>
        </w:rPr>
        <w:fldChar w:fldCharType="end"/>
      </w:r>
    </w:p>
    <w:p w14:paraId="7D72B660" w14:textId="37558342" w:rsidR="00A76F08" w:rsidRDefault="00A76F08">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Retrieve Server Certificate</w:t>
      </w:r>
      <w:r>
        <w:rPr>
          <w:noProof/>
        </w:rPr>
        <w:tab/>
      </w:r>
      <w:r>
        <w:rPr>
          <w:noProof/>
        </w:rPr>
        <w:fldChar w:fldCharType="begin" w:fldLock="1"/>
      </w:r>
      <w:r>
        <w:rPr>
          <w:noProof/>
        </w:rPr>
        <w:instrText xml:space="preserve"> PAGEREF _Toc123800688 \h </w:instrText>
      </w:r>
      <w:r>
        <w:rPr>
          <w:noProof/>
        </w:rPr>
      </w:r>
      <w:r>
        <w:rPr>
          <w:noProof/>
        </w:rPr>
        <w:fldChar w:fldCharType="separate"/>
      </w:r>
      <w:r>
        <w:rPr>
          <w:noProof/>
        </w:rPr>
        <w:t>21</w:t>
      </w:r>
      <w:r>
        <w:rPr>
          <w:noProof/>
        </w:rPr>
        <w:fldChar w:fldCharType="end"/>
      </w:r>
    </w:p>
    <w:p w14:paraId="34CB7C6F" w14:textId="531A0CB5" w:rsidR="00A76F08" w:rsidRDefault="00A76F08">
      <w:pPr>
        <w:pStyle w:val="TOC4"/>
        <w:rPr>
          <w:rFonts w:asciiTheme="minorHAnsi" w:eastAsiaTheme="minorEastAsia" w:hAnsiTheme="minorHAnsi" w:cstheme="minorBidi"/>
          <w:noProof/>
          <w:sz w:val="22"/>
          <w:szCs w:val="22"/>
          <w:lang w:eastAsia="en-GB"/>
        </w:rPr>
      </w:pPr>
      <w:r>
        <w:rPr>
          <w:noProof/>
        </w:rPr>
        <w:t>4.3.6.5</w:t>
      </w:r>
      <w:r>
        <w:rPr>
          <w:rFonts w:asciiTheme="minorHAnsi" w:eastAsiaTheme="minorEastAsia" w:hAnsiTheme="minorHAnsi" w:cstheme="minorBidi"/>
          <w:noProof/>
          <w:sz w:val="22"/>
          <w:szCs w:val="22"/>
          <w:lang w:eastAsia="en-GB"/>
        </w:rPr>
        <w:tab/>
      </w:r>
      <w:r>
        <w:rPr>
          <w:noProof/>
        </w:rPr>
        <w:t>Upload Server Certificate</w:t>
      </w:r>
      <w:r>
        <w:rPr>
          <w:noProof/>
        </w:rPr>
        <w:tab/>
      </w:r>
      <w:r>
        <w:rPr>
          <w:noProof/>
        </w:rPr>
        <w:fldChar w:fldCharType="begin" w:fldLock="1"/>
      </w:r>
      <w:r>
        <w:rPr>
          <w:noProof/>
        </w:rPr>
        <w:instrText xml:space="preserve"> PAGEREF _Toc123800689 \h </w:instrText>
      </w:r>
      <w:r>
        <w:rPr>
          <w:noProof/>
        </w:rPr>
      </w:r>
      <w:r>
        <w:rPr>
          <w:noProof/>
        </w:rPr>
        <w:fldChar w:fldCharType="separate"/>
      </w:r>
      <w:r>
        <w:rPr>
          <w:noProof/>
        </w:rPr>
        <w:t>21</w:t>
      </w:r>
      <w:r>
        <w:rPr>
          <w:noProof/>
        </w:rPr>
        <w:fldChar w:fldCharType="end"/>
      </w:r>
    </w:p>
    <w:p w14:paraId="7D717607" w14:textId="4BCBE1DB" w:rsidR="00A76F08" w:rsidRDefault="00A76F08">
      <w:pPr>
        <w:pStyle w:val="TOC4"/>
        <w:rPr>
          <w:rFonts w:asciiTheme="minorHAnsi" w:eastAsiaTheme="minorEastAsia" w:hAnsiTheme="minorHAnsi" w:cstheme="minorBidi"/>
          <w:noProof/>
          <w:sz w:val="22"/>
          <w:szCs w:val="22"/>
          <w:lang w:eastAsia="en-GB"/>
        </w:rPr>
      </w:pPr>
      <w:r>
        <w:rPr>
          <w:noProof/>
        </w:rPr>
        <w:t>4.3.6.6</w:t>
      </w:r>
      <w:r>
        <w:rPr>
          <w:rFonts w:asciiTheme="minorHAnsi" w:eastAsiaTheme="minorEastAsia" w:hAnsiTheme="minorHAnsi" w:cstheme="minorBidi"/>
          <w:noProof/>
          <w:sz w:val="22"/>
          <w:szCs w:val="22"/>
          <w:lang w:eastAsia="en-GB"/>
        </w:rPr>
        <w:tab/>
      </w:r>
      <w:r>
        <w:rPr>
          <w:noProof/>
        </w:rPr>
        <w:t>Update Server Certificate</w:t>
      </w:r>
      <w:r>
        <w:rPr>
          <w:noProof/>
        </w:rPr>
        <w:tab/>
      </w:r>
      <w:r>
        <w:rPr>
          <w:noProof/>
        </w:rPr>
        <w:fldChar w:fldCharType="begin" w:fldLock="1"/>
      </w:r>
      <w:r>
        <w:rPr>
          <w:noProof/>
        </w:rPr>
        <w:instrText xml:space="preserve"> PAGEREF _Toc123800690 \h </w:instrText>
      </w:r>
      <w:r>
        <w:rPr>
          <w:noProof/>
        </w:rPr>
      </w:r>
      <w:r>
        <w:rPr>
          <w:noProof/>
        </w:rPr>
        <w:fldChar w:fldCharType="separate"/>
      </w:r>
      <w:r>
        <w:rPr>
          <w:noProof/>
        </w:rPr>
        <w:t>22</w:t>
      </w:r>
      <w:r>
        <w:rPr>
          <w:noProof/>
        </w:rPr>
        <w:fldChar w:fldCharType="end"/>
      </w:r>
    </w:p>
    <w:p w14:paraId="04C9E43B" w14:textId="6D12E90A" w:rsidR="00A76F08" w:rsidRDefault="00A76F08">
      <w:pPr>
        <w:pStyle w:val="TOC4"/>
        <w:rPr>
          <w:rFonts w:asciiTheme="minorHAnsi" w:eastAsiaTheme="minorEastAsia" w:hAnsiTheme="minorHAnsi" w:cstheme="minorBidi"/>
          <w:noProof/>
          <w:sz w:val="22"/>
          <w:szCs w:val="22"/>
          <w:lang w:eastAsia="en-GB"/>
        </w:rPr>
      </w:pPr>
      <w:r>
        <w:rPr>
          <w:noProof/>
        </w:rPr>
        <w:t>4.3.6.7</w:t>
      </w:r>
      <w:r>
        <w:rPr>
          <w:rFonts w:asciiTheme="minorHAnsi" w:eastAsiaTheme="minorEastAsia" w:hAnsiTheme="minorHAnsi" w:cstheme="minorBidi"/>
          <w:noProof/>
          <w:sz w:val="22"/>
          <w:szCs w:val="22"/>
          <w:lang w:eastAsia="en-GB"/>
        </w:rPr>
        <w:tab/>
      </w:r>
      <w:r>
        <w:rPr>
          <w:noProof/>
        </w:rPr>
        <w:t>Destroy Server Certificate</w:t>
      </w:r>
      <w:r>
        <w:rPr>
          <w:noProof/>
        </w:rPr>
        <w:tab/>
      </w:r>
      <w:r>
        <w:rPr>
          <w:noProof/>
        </w:rPr>
        <w:fldChar w:fldCharType="begin" w:fldLock="1"/>
      </w:r>
      <w:r>
        <w:rPr>
          <w:noProof/>
        </w:rPr>
        <w:instrText xml:space="preserve"> PAGEREF _Toc123800691 \h </w:instrText>
      </w:r>
      <w:r>
        <w:rPr>
          <w:noProof/>
        </w:rPr>
      </w:r>
      <w:r>
        <w:rPr>
          <w:noProof/>
        </w:rPr>
        <w:fldChar w:fldCharType="separate"/>
      </w:r>
      <w:r>
        <w:rPr>
          <w:noProof/>
        </w:rPr>
        <w:t>22</w:t>
      </w:r>
      <w:r>
        <w:rPr>
          <w:noProof/>
        </w:rPr>
        <w:fldChar w:fldCharType="end"/>
      </w:r>
    </w:p>
    <w:p w14:paraId="50455E4F" w14:textId="3C1CE01C" w:rsidR="00A76F08" w:rsidRDefault="00A76F0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Dynamic Policy Provisioning procedures</w:t>
      </w:r>
      <w:r>
        <w:rPr>
          <w:noProof/>
        </w:rPr>
        <w:tab/>
      </w:r>
      <w:r>
        <w:rPr>
          <w:noProof/>
        </w:rPr>
        <w:fldChar w:fldCharType="begin" w:fldLock="1"/>
      </w:r>
      <w:r>
        <w:rPr>
          <w:noProof/>
        </w:rPr>
        <w:instrText xml:space="preserve"> PAGEREF _Toc123800692 \h </w:instrText>
      </w:r>
      <w:r>
        <w:rPr>
          <w:noProof/>
        </w:rPr>
      </w:r>
      <w:r>
        <w:rPr>
          <w:noProof/>
        </w:rPr>
        <w:fldChar w:fldCharType="separate"/>
      </w:r>
      <w:r>
        <w:rPr>
          <w:noProof/>
        </w:rPr>
        <w:t>23</w:t>
      </w:r>
      <w:r>
        <w:rPr>
          <w:noProof/>
        </w:rPr>
        <w:fldChar w:fldCharType="end"/>
      </w:r>
    </w:p>
    <w:p w14:paraId="103FE35B" w14:textId="602B2BE7" w:rsidR="00A76F08" w:rsidRDefault="00A76F0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_Toc123800693 \h </w:instrText>
      </w:r>
      <w:r>
        <w:rPr>
          <w:noProof/>
        </w:rPr>
      </w:r>
      <w:r>
        <w:rPr>
          <w:noProof/>
        </w:rPr>
        <w:fldChar w:fldCharType="separate"/>
      </w:r>
      <w:r>
        <w:rPr>
          <w:noProof/>
        </w:rPr>
        <w:t>23</w:t>
      </w:r>
      <w:r>
        <w:rPr>
          <w:noProof/>
        </w:rPr>
        <w:fldChar w:fldCharType="end"/>
      </w:r>
    </w:p>
    <w:p w14:paraId="7E01C7B0" w14:textId="77C9A8AC" w:rsidR="00A76F08" w:rsidRDefault="00A76F0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Create Policy Template</w:t>
      </w:r>
      <w:r>
        <w:rPr>
          <w:noProof/>
        </w:rPr>
        <w:tab/>
      </w:r>
      <w:r>
        <w:rPr>
          <w:noProof/>
        </w:rPr>
        <w:fldChar w:fldCharType="begin" w:fldLock="1"/>
      </w:r>
      <w:r>
        <w:rPr>
          <w:noProof/>
        </w:rPr>
        <w:instrText xml:space="preserve"> PAGEREF _Toc123800694 \h </w:instrText>
      </w:r>
      <w:r>
        <w:rPr>
          <w:noProof/>
        </w:rPr>
      </w:r>
      <w:r>
        <w:rPr>
          <w:noProof/>
        </w:rPr>
        <w:fldChar w:fldCharType="separate"/>
      </w:r>
      <w:r>
        <w:rPr>
          <w:noProof/>
        </w:rPr>
        <w:t>23</w:t>
      </w:r>
      <w:r>
        <w:rPr>
          <w:noProof/>
        </w:rPr>
        <w:fldChar w:fldCharType="end"/>
      </w:r>
    </w:p>
    <w:p w14:paraId="25569C88" w14:textId="344CBCDE" w:rsidR="00A76F08" w:rsidRDefault="00A76F08">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Read Policy Template</w:t>
      </w:r>
      <w:r>
        <w:rPr>
          <w:noProof/>
        </w:rPr>
        <w:tab/>
      </w:r>
      <w:r>
        <w:rPr>
          <w:noProof/>
        </w:rPr>
        <w:fldChar w:fldCharType="begin" w:fldLock="1"/>
      </w:r>
      <w:r>
        <w:rPr>
          <w:noProof/>
        </w:rPr>
        <w:instrText xml:space="preserve"> PAGEREF _Toc123800695 \h </w:instrText>
      </w:r>
      <w:r>
        <w:rPr>
          <w:noProof/>
        </w:rPr>
      </w:r>
      <w:r>
        <w:rPr>
          <w:noProof/>
        </w:rPr>
        <w:fldChar w:fldCharType="separate"/>
      </w:r>
      <w:r>
        <w:rPr>
          <w:noProof/>
        </w:rPr>
        <w:t>24</w:t>
      </w:r>
      <w:r>
        <w:rPr>
          <w:noProof/>
        </w:rPr>
        <w:fldChar w:fldCharType="end"/>
      </w:r>
    </w:p>
    <w:p w14:paraId="06BFCEF9" w14:textId="507AC5FA" w:rsidR="00A76F08" w:rsidRDefault="00A76F08">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Update Policy Template</w:t>
      </w:r>
      <w:r>
        <w:rPr>
          <w:noProof/>
        </w:rPr>
        <w:tab/>
      </w:r>
      <w:r>
        <w:rPr>
          <w:noProof/>
        </w:rPr>
        <w:fldChar w:fldCharType="begin" w:fldLock="1"/>
      </w:r>
      <w:r>
        <w:rPr>
          <w:noProof/>
        </w:rPr>
        <w:instrText xml:space="preserve"> PAGEREF _Toc123800696 \h </w:instrText>
      </w:r>
      <w:r>
        <w:rPr>
          <w:noProof/>
        </w:rPr>
      </w:r>
      <w:r>
        <w:rPr>
          <w:noProof/>
        </w:rPr>
        <w:fldChar w:fldCharType="separate"/>
      </w:r>
      <w:r>
        <w:rPr>
          <w:noProof/>
        </w:rPr>
        <w:t>24</w:t>
      </w:r>
      <w:r>
        <w:rPr>
          <w:noProof/>
        </w:rPr>
        <w:fldChar w:fldCharType="end"/>
      </w:r>
    </w:p>
    <w:p w14:paraId="0773D777" w14:textId="771ABD3C" w:rsidR="00A76F08" w:rsidRDefault="00A76F08">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Destroy Policy Template</w:t>
      </w:r>
      <w:r>
        <w:rPr>
          <w:noProof/>
        </w:rPr>
        <w:tab/>
      </w:r>
      <w:r>
        <w:rPr>
          <w:noProof/>
        </w:rPr>
        <w:fldChar w:fldCharType="begin" w:fldLock="1"/>
      </w:r>
      <w:r>
        <w:rPr>
          <w:noProof/>
        </w:rPr>
        <w:instrText xml:space="preserve"> PAGEREF _Toc123800697 \h </w:instrText>
      </w:r>
      <w:r>
        <w:rPr>
          <w:noProof/>
        </w:rPr>
      </w:r>
      <w:r>
        <w:rPr>
          <w:noProof/>
        </w:rPr>
        <w:fldChar w:fldCharType="separate"/>
      </w:r>
      <w:r>
        <w:rPr>
          <w:noProof/>
        </w:rPr>
        <w:t>24</w:t>
      </w:r>
      <w:r>
        <w:rPr>
          <w:noProof/>
        </w:rPr>
        <w:fldChar w:fldCharType="end"/>
      </w:r>
    </w:p>
    <w:p w14:paraId="021D9BC5" w14:textId="084DA30E" w:rsidR="00A76F08" w:rsidRDefault="00A76F08">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Consumption Reporting Configuration procedures</w:t>
      </w:r>
      <w:r>
        <w:rPr>
          <w:noProof/>
        </w:rPr>
        <w:tab/>
      </w:r>
      <w:r>
        <w:rPr>
          <w:noProof/>
        </w:rPr>
        <w:fldChar w:fldCharType="begin" w:fldLock="1"/>
      </w:r>
      <w:r>
        <w:rPr>
          <w:noProof/>
        </w:rPr>
        <w:instrText xml:space="preserve"> PAGEREF _Toc123800698 \h </w:instrText>
      </w:r>
      <w:r>
        <w:rPr>
          <w:noProof/>
        </w:rPr>
      </w:r>
      <w:r>
        <w:rPr>
          <w:noProof/>
        </w:rPr>
        <w:fldChar w:fldCharType="separate"/>
      </w:r>
      <w:r>
        <w:rPr>
          <w:noProof/>
        </w:rPr>
        <w:t>24</w:t>
      </w:r>
      <w:r>
        <w:rPr>
          <w:noProof/>
        </w:rPr>
        <w:fldChar w:fldCharType="end"/>
      </w:r>
    </w:p>
    <w:p w14:paraId="44ED7622" w14:textId="12ADA442" w:rsidR="00A76F08" w:rsidRDefault="00A76F08">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_Toc123800699 \h </w:instrText>
      </w:r>
      <w:r>
        <w:rPr>
          <w:noProof/>
        </w:rPr>
      </w:r>
      <w:r>
        <w:rPr>
          <w:noProof/>
        </w:rPr>
        <w:fldChar w:fldCharType="separate"/>
      </w:r>
      <w:r>
        <w:rPr>
          <w:noProof/>
        </w:rPr>
        <w:t>24</w:t>
      </w:r>
      <w:r>
        <w:rPr>
          <w:noProof/>
        </w:rPr>
        <w:fldChar w:fldCharType="end"/>
      </w:r>
    </w:p>
    <w:p w14:paraId="64D9DE94" w14:textId="43845277" w:rsidR="00A76F08" w:rsidRDefault="00A76F08">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Create Consumption Reporting Configuration</w:t>
      </w:r>
      <w:r>
        <w:rPr>
          <w:noProof/>
        </w:rPr>
        <w:tab/>
      </w:r>
      <w:r>
        <w:rPr>
          <w:noProof/>
        </w:rPr>
        <w:fldChar w:fldCharType="begin" w:fldLock="1"/>
      </w:r>
      <w:r>
        <w:rPr>
          <w:noProof/>
        </w:rPr>
        <w:instrText xml:space="preserve"> PAGEREF _Toc123800700 \h </w:instrText>
      </w:r>
      <w:r>
        <w:rPr>
          <w:noProof/>
        </w:rPr>
      </w:r>
      <w:r>
        <w:rPr>
          <w:noProof/>
        </w:rPr>
        <w:fldChar w:fldCharType="separate"/>
      </w:r>
      <w:r>
        <w:rPr>
          <w:noProof/>
        </w:rPr>
        <w:t>24</w:t>
      </w:r>
      <w:r>
        <w:rPr>
          <w:noProof/>
        </w:rPr>
        <w:fldChar w:fldCharType="end"/>
      </w:r>
    </w:p>
    <w:p w14:paraId="153CB7A6" w14:textId="6ECBA288" w:rsidR="00A76F08" w:rsidRDefault="00A76F0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Read Consumption Reporting Configuration</w:t>
      </w:r>
      <w:r>
        <w:rPr>
          <w:noProof/>
        </w:rPr>
        <w:tab/>
      </w:r>
      <w:r>
        <w:rPr>
          <w:noProof/>
        </w:rPr>
        <w:fldChar w:fldCharType="begin" w:fldLock="1"/>
      </w:r>
      <w:r>
        <w:rPr>
          <w:noProof/>
        </w:rPr>
        <w:instrText xml:space="preserve"> PAGEREF _Toc123800701 \h </w:instrText>
      </w:r>
      <w:r>
        <w:rPr>
          <w:noProof/>
        </w:rPr>
      </w:r>
      <w:r>
        <w:rPr>
          <w:noProof/>
        </w:rPr>
        <w:fldChar w:fldCharType="separate"/>
      </w:r>
      <w:r>
        <w:rPr>
          <w:noProof/>
        </w:rPr>
        <w:t>25</w:t>
      </w:r>
      <w:r>
        <w:rPr>
          <w:noProof/>
        </w:rPr>
        <w:fldChar w:fldCharType="end"/>
      </w:r>
    </w:p>
    <w:p w14:paraId="555E13A6" w14:textId="36FA9FB5" w:rsidR="00A76F08" w:rsidRDefault="00A76F0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Update Consumption Reporting Configuration</w:t>
      </w:r>
      <w:r>
        <w:rPr>
          <w:noProof/>
        </w:rPr>
        <w:tab/>
      </w:r>
      <w:r>
        <w:rPr>
          <w:noProof/>
        </w:rPr>
        <w:fldChar w:fldCharType="begin" w:fldLock="1"/>
      </w:r>
      <w:r>
        <w:rPr>
          <w:noProof/>
        </w:rPr>
        <w:instrText xml:space="preserve"> PAGEREF _Toc123800702 \h </w:instrText>
      </w:r>
      <w:r>
        <w:rPr>
          <w:noProof/>
        </w:rPr>
      </w:r>
      <w:r>
        <w:rPr>
          <w:noProof/>
        </w:rPr>
        <w:fldChar w:fldCharType="separate"/>
      </w:r>
      <w:r>
        <w:rPr>
          <w:noProof/>
        </w:rPr>
        <w:t>25</w:t>
      </w:r>
      <w:r>
        <w:rPr>
          <w:noProof/>
        </w:rPr>
        <w:fldChar w:fldCharType="end"/>
      </w:r>
    </w:p>
    <w:p w14:paraId="1524B7ED" w14:textId="1A8FC341" w:rsidR="00A76F08" w:rsidRDefault="00A76F08">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Destroy Consumption Reporting Configuration</w:t>
      </w:r>
      <w:r>
        <w:rPr>
          <w:noProof/>
        </w:rPr>
        <w:tab/>
      </w:r>
      <w:r>
        <w:rPr>
          <w:noProof/>
        </w:rPr>
        <w:fldChar w:fldCharType="begin" w:fldLock="1"/>
      </w:r>
      <w:r>
        <w:rPr>
          <w:noProof/>
        </w:rPr>
        <w:instrText xml:space="preserve"> PAGEREF _Toc123800703 \h </w:instrText>
      </w:r>
      <w:r>
        <w:rPr>
          <w:noProof/>
        </w:rPr>
      </w:r>
      <w:r>
        <w:rPr>
          <w:noProof/>
        </w:rPr>
        <w:fldChar w:fldCharType="separate"/>
      </w:r>
      <w:r>
        <w:rPr>
          <w:noProof/>
        </w:rPr>
        <w:t>25</w:t>
      </w:r>
      <w:r>
        <w:rPr>
          <w:noProof/>
        </w:rPr>
        <w:fldChar w:fldCharType="end"/>
      </w:r>
    </w:p>
    <w:p w14:paraId="3CB0B2CC" w14:textId="65649C0D" w:rsidR="00A76F08" w:rsidRDefault="00A76F0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Metrics Reporting Provisioning procedures</w:t>
      </w:r>
      <w:r>
        <w:rPr>
          <w:noProof/>
        </w:rPr>
        <w:tab/>
      </w:r>
      <w:r>
        <w:rPr>
          <w:noProof/>
        </w:rPr>
        <w:fldChar w:fldCharType="begin" w:fldLock="1"/>
      </w:r>
      <w:r>
        <w:rPr>
          <w:noProof/>
        </w:rPr>
        <w:instrText xml:space="preserve"> PAGEREF _Toc123800704 \h </w:instrText>
      </w:r>
      <w:r>
        <w:rPr>
          <w:noProof/>
        </w:rPr>
      </w:r>
      <w:r>
        <w:rPr>
          <w:noProof/>
        </w:rPr>
        <w:fldChar w:fldCharType="separate"/>
      </w:r>
      <w:r>
        <w:rPr>
          <w:noProof/>
        </w:rPr>
        <w:t>25</w:t>
      </w:r>
      <w:r>
        <w:rPr>
          <w:noProof/>
        </w:rPr>
        <w:fldChar w:fldCharType="end"/>
      </w:r>
    </w:p>
    <w:p w14:paraId="61C822AF" w14:textId="74283B70" w:rsidR="00A76F08" w:rsidRDefault="00A76F0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_Toc123800705 \h </w:instrText>
      </w:r>
      <w:r>
        <w:rPr>
          <w:noProof/>
        </w:rPr>
      </w:r>
      <w:r>
        <w:rPr>
          <w:noProof/>
        </w:rPr>
        <w:fldChar w:fldCharType="separate"/>
      </w:r>
      <w:r>
        <w:rPr>
          <w:noProof/>
        </w:rPr>
        <w:t>25</w:t>
      </w:r>
      <w:r>
        <w:rPr>
          <w:noProof/>
        </w:rPr>
        <w:fldChar w:fldCharType="end"/>
      </w:r>
    </w:p>
    <w:p w14:paraId="55E786F6" w14:textId="3A156956" w:rsidR="00A76F08" w:rsidRDefault="00A76F0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Create Metrics Reporting Configuration</w:t>
      </w:r>
      <w:r>
        <w:rPr>
          <w:noProof/>
        </w:rPr>
        <w:tab/>
      </w:r>
      <w:r>
        <w:rPr>
          <w:noProof/>
        </w:rPr>
        <w:fldChar w:fldCharType="begin" w:fldLock="1"/>
      </w:r>
      <w:r>
        <w:rPr>
          <w:noProof/>
        </w:rPr>
        <w:instrText xml:space="preserve"> PAGEREF _Toc123800706 \h </w:instrText>
      </w:r>
      <w:r>
        <w:rPr>
          <w:noProof/>
        </w:rPr>
      </w:r>
      <w:r>
        <w:rPr>
          <w:noProof/>
        </w:rPr>
        <w:fldChar w:fldCharType="separate"/>
      </w:r>
      <w:r>
        <w:rPr>
          <w:noProof/>
        </w:rPr>
        <w:t>25</w:t>
      </w:r>
      <w:r>
        <w:rPr>
          <w:noProof/>
        </w:rPr>
        <w:fldChar w:fldCharType="end"/>
      </w:r>
    </w:p>
    <w:p w14:paraId="2E318115" w14:textId="12994395" w:rsidR="00A76F08" w:rsidRDefault="00A76F0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Read Metrics Reporting Configuration</w:t>
      </w:r>
      <w:r>
        <w:rPr>
          <w:noProof/>
        </w:rPr>
        <w:tab/>
      </w:r>
      <w:r>
        <w:rPr>
          <w:noProof/>
        </w:rPr>
        <w:fldChar w:fldCharType="begin" w:fldLock="1"/>
      </w:r>
      <w:r>
        <w:rPr>
          <w:noProof/>
        </w:rPr>
        <w:instrText xml:space="preserve"> PAGEREF _Toc123800707 \h </w:instrText>
      </w:r>
      <w:r>
        <w:rPr>
          <w:noProof/>
        </w:rPr>
      </w:r>
      <w:r>
        <w:rPr>
          <w:noProof/>
        </w:rPr>
        <w:fldChar w:fldCharType="separate"/>
      </w:r>
      <w:r>
        <w:rPr>
          <w:noProof/>
        </w:rPr>
        <w:t>25</w:t>
      </w:r>
      <w:r>
        <w:rPr>
          <w:noProof/>
        </w:rPr>
        <w:fldChar w:fldCharType="end"/>
      </w:r>
    </w:p>
    <w:p w14:paraId="3C31C3D1" w14:textId="285B6E9F" w:rsidR="00A76F08" w:rsidRDefault="00A76F08">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Update Metrics Reporting Configuration</w:t>
      </w:r>
      <w:r>
        <w:rPr>
          <w:noProof/>
        </w:rPr>
        <w:tab/>
      </w:r>
      <w:r>
        <w:rPr>
          <w:noProof/>
        </w:rPr>
        <w:fldChar w:fldCharType="begin" w:fldLock="1"/>
      </w:r>
      <w:r>
        <w:rPr>
          <w:noProof/>
        </w:rPr>
        <w:instrText xml:space="preserve"> PAGEREF _Toc123800708 \h </w:instrText>
      </w:r>
      <w:r>
        <w:rPr>
          <w:noProof/>
        </w:rPr>
      </w:r>
      <w:r>
        <w:rPr>
          <w:noProof/>
        </w:rPr>
        <w:fldChar w:fldCharType="separate"/>
      </w:r>
      <w:r>
        <w:rPr>
          <w:noProof/>
        </w:rPr>
        <w:t>26</w:t>
      </w:r>
      <w:r>
        <w:rPr>
          <w:noProof/>
        </w:rPr>
        <w:fldChar w:fldCharType="end"/>
      </w:r>
    </w:p>
    <w:p w14:paraId="5C3203D0" w14:textId="05EA6CFA" w:rsidR="00A76F08" w:rsidRDefault="00A76F08">
      <w:pPr>
        <w:pStyle w:val="TOC4"/>
        <w:rPr>
          <w:rFonts w:asciiTheme="minorHAnsi" w:eastAsiaTheme="minorEastAsia" w:hAnsiTheme="minorHAnsi" w:cstheme="minorBidi"/>
          <w:noProof/>
          <w:sz w:val="22"/>
          <w:szCs w:val="22"/>
          <w:lang w:eastAsia="en-GB"/>
        </w:rPr>
      </w:pPr>
      <w:r>
        <w:rPr>
          <w:noProof/>
        </w:rPr>
        <w:t>4.3.9.5</w:t>
      </w:r>
      <w:r>
        <w:rPr>
          <w:rFonts w:asciiTheme="minorHAnsi" w:eastAsiaTheme="minorEastAsia" w:hAnsiTheme="minorHAnsi" w:cstheme="minorBidi"/>
          <w:noProof/>
          <w:sz w:val="22"/>
          <w:szCs w:val="22"/>
          <w:lang w:eastAsia="en-GB"/>
        </w:rPr>
        <w:tab/>
      </w:r>
      <w:r>
        <w:rPr>
          <w:noProof/>
        </w:rPr>
        <w:t>Destroy Metrics Reporting Configuration</w:t>
      </w:r>
      <w:r>
        <w:rPr>
          <w:noProof/>
        </w:rPr>
        <w:tab/>
      </w:r>
      <w:r>
        <w:rPr>
          <w:noProof/>
        </w:rPr>
        <w:fldChar w:fldCharType="begin" w:fldLock="1"/>
      </w:r>
      <w:r>
        <w:rPr>
          <w:noProof/>
        </w:rPr>
        <w:instrText xml:space="preserve"> PAGEREF _Toc123800709 \h </w:instrText>
      </w:r>
      <w:r>
        <w:rPr>
          <w:noProof/>
        </w:rPr>
      </w:r>
      <w:r>
        <w:rPr>
          <w:noProof/>
        </w:rPr>
        <w:fldChar w:fldCharType="separate"/>
      </w:r>
      <w:r>
        <w:rPr>
          <w:noProof/>
        </w:rPr>
        <w:t>26</w:t>
      </w:r>
      <w:r>
        <w:rPr>
          <w:noProof/>
        </w:rPr>
        <w:fldChar w:fldCharType="end"/>
      </w:r>
    </w:p>
    <w:p w14:paraId="05C92911" w14:textId="3ECA4872" w:rsidR="00A76F08" w:rsidRDefault="00A76F0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Edge Resources Provisioning Procedures</w:t>
      </w:r>
      <w:r>
        <w:rPr>
          <w:noProof/>
        </w:rPr>
        <w:tab/>
      </w:r>
      <w:r>
        <w:rPr>
          <w:noProof/>
        </w:rPr>
        <w:fldChar w:fldCharType="begin" w:fldLock="1"/>
      </w:r>
      <w:r>
        <w:rPr>
          <w:noProof/>
        </w:rPr>
        <w:instrText xml:space="preserve"> PAGEREF _Toc123800710 \h </w:instrText>
      </w:r>
      <w:r>
        <w:rPr>
          <w:noProof/>
        </w:rPr>
      </w:r>
      <w:r>
        <w:rPr>
          <w:noProof/>
        </w:rPr>
        <w:fldChar w:fldCharType="separate"/>
      </w:r>
      <w:r>
        <w:rPr>
          <w:noProof/>
        </w:rPr>
        <w:t>26</w:t>
      </w:r>
      <w:r>
        <w:rPr>
          <w:noProof/>
        </w:rPr>
        <w:fldChar w:fldCharType="end"/>
      </w:r>
    </w:p>
    <w:p w14:paraId="1139373D" w14:textId="43D2A452" w:rsidR="00A76F08" w:rsidRDefault="00A76F08">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_Toc123800711 \h </w:instrText>
      </w:r>
      <w:r>
        <w:rPr>
          <w:noProof/>
        </w:rPr>
      </w:r>
      <w:r>
        <w:rPr>
          <w:noProof/>
        </w:rPr>
        <w:fldChar w:fldCharType="separate"/>
      </w:r>
      <w:r>
        <w:rPr>
          <w:noProof/>
        </w:rPr>
        <w:t>26</w:t>
      </w:r>
      <w:r>
        <w:rPr>
          <w:noProof/>
        </w:rPr>
        <w:fldChar w:fldCharType="end"/>
      </w:r>
    </w:p>
    <w:p w14:paraId="5B08CC44" w14:textId="718CEC43" w:rsidR="00A76F08" w:rsidRDefault="00A76F08">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Create Edge Resources Provisioning Configuration</w:t>
      </w:r>
      <w:r>
        <w:rPr>
          <w:noProof/>
        </w:rPr>
        <w:tab/>
      </w:r>
      <w:r>
        <w:rPr>
          <w:noProof/>
        </w:rPr>
        <w:fldChar w:fldCharType="begin" w:fldLock="1"/>
      </w:r>
      <w:r>
        <w:rPr>
          <w:noProof/>
        </w:rPr>
        <w:instrText xml:space="preserve"> PAGEREF _Toc123800712 \h </w:instrText>
      </w:r>
      <w:r>
        <w:rPr>
          <w:noProof/>
        </w:rPr>
      </w:r>
      <w:r>
        <w:rPr>
          <w:noProof/>
        </w:rPr>
        <w:fldChar w:fldCharType="separate"/>
      </w:r>
      <w:r>
        <w:rPr>
          <w:noProof/>
        </w:rPr>
        <w:t>26</w:t>
      </w:r>
      <w:r>
        <w:rPr>
          <w:noProof/>
        </w:rPr>
        <w:fldChar w:fldCharType="end"/>
      </w:r>
    </w:p>
    <w:p w14:paraId="7B9133E0" w14:textId="7AC91F0B" w:rsidR="00A76F08" w:rsidRDefault="00A76F08">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Read Edge Resources Provisioning Configuration</w:t>
      </w:r>
      <w:r>
        <w:rPr>
          <w:noProof/>
        </w:rPr>
        <w:tab/>
      </w:r>
      <w:r>
        <w:rPr>
          <w:noProof/>
        </w:rPr>
        <w:fldChar w:fldCharType="begin" w:fldLock="1"/>
      </w:r>
      <w:r>
        <w:rPr>
          <w:noProof/>
        </w:rPr>
        <w:instrText xml:space="preserve"> PAGEREF _Toc123800713 \h </w:instrText>
      </w:r>
      <w:r>
        <w:rPr>
          <w:noProof/>
        </w:rPr>
      </w:r>
      <w:r>
        <w:rPr>
          <w:noProof/>
        </w:rPr>
        <w:fldChar w:fldCharType="separate"/>
      </w:r>
      <w:r>
        <w:rPr>
          <w:noProof/>
        </w:rPr>
        <w:t>26</w:t>
      </w:r>
      <w:r>
        <w:rPr>
          <w:noProof/>
        </w:rPr>
        <w:fldChar w:fldCharType="end"/>
      </w:r>
    </w:p>
    <w:p w14:paraId="0C801D27" w14:textId="224CE944" w:rsidR="00A76F08" w:rsidRDefault="00A76F08">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Update Edge Resources Provisioning Configuration</w:t>
      </w:r>
      <w:r>
        <w:rPr>
          <w:noProof/>
        </w:rPr>
        <w:tab/>
      </w:r>
      <w:r>
        <w:rPr>
          <w:noProof/>
        </w:rPr>
        <w:fldChar w:fldCharType="begin" w:fldLock="1"/>
      </w:r>
      <w:r>
        <w:rPr>
          <w:noProof/>
        </w:rPr>
        <w:instrText xml:space="preserve"> PAGEREF _Toc123800714 \h </w:instrText>
      </w:r>
      <w:r>
        <w:rPr>
          <w:noProof/>
        </w:rPr>
      </w:r>
      <w:r>
        <w:rPr>
          <w:noProof/>
        </w:rPr>
        <w:fldChar w:fldCharType="separate"/>
      </w:r>
      <w:r>
        <w:rPr>
          <w:noProof/>
        </w:rPr>
        <w:t>27</w:t>
      </w:r>
      <w:r>
        <w:rPr>
          <w:noProof/>
        </w:rPr>
        <w:fldChar w:fldCharType="end"/>
      </w:r>
    </w:p>
    <w:p w14:paraId="29EB0F8D" w14:textId="46D14174" w:rsidR="00A76F08" w:rsidRDefault="00A76F08">
      <w:pPr>
        <w:pStyle w:val="TOC4"/>
        <w:rPr>
          <w:rFonts w:asciiTheme="minorHAnsi" w:eastAsiaTheme="minorEastAsia" w:hAnsiTheme="minorHAnsi" w:cstheme="minorBidi"/>
          <w:noProof/>
          <w:sz w:val="22"/>
          <w:szCs w:val="22"/>
          <w:lang w:eastAsia="en-GB"/>
        </w:rPr>
      </w:pPr>
      <w:r>
        <w:rPr>
          <w:noProof/>
        </w:rPr>
        <w:t>4.3.10.5</w:t>
      </w:r>
      <w:r>
        <w:rPr>
          <w:rFonts w:asciiTheme="minorHAnsi" w:eastAsiaTheme="minorEastAsia" w:hAnsiTheme="minorHAnsi" w:cstheme="minorBidi"/>
          <w:noProof/>
          <w:sz w:val="22"/>
          <w:szCs w:val="22"/>
          <w:lang w:eastAsia="en-GB"/>
        </w:rPr>
        <w:tab/>
      </w:r>
      <w:r>
        <w:rPr>
          <w:noProof/>
        </w:rPr>
        <w:t>Destroy Edge Resources Provisioning Configuration</w:t>
      </w:r>
      <w:r>
        <w:rPr>
          <w:noProof/>
        </w:rPr>
        <w:tab/>
      </w:r>
      <w:r>
        <w:rPr>
          <w:noProof/>
        </w:rPr>
        <w:fldChar w:fldCharType="begin" w:fldLock="1"/>
      </w:r>
      <w:r>
        <w:rPr>
          <w:noProof/>
        </w:rPr>
        <w:instrText xml:space="preserve"> PAGEREF _Toc123800715 \h </w:instrText>
      </w:r>
      <w:r>
        <w:rPr>
          <w:noProof/>
        </w:rPr>
      </w:r>
      <w:r>
        <w:rPr>
          <w:noProof/>
        </w:rPr>
        <w:fldChar w:fldCharType="separate"/>
      </w:r>
      <w:r>
        <w:rPr>
          <w:noProof/>
        </w:rPr>
        <w:t>27</w:t>
      </w:r>
      <w:r>
        <w:rPr>
          <w:noProof/>
        </w:rPr>
        <w:fldChar w:fldCharType="end"/>
      </w:r>
    </w:p>
    <w:p w14:paraId="39C05868" w14:textId="0C033A1F" w:rsidR="00A76F08" w:rsidRDefault="00A76F0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Event Data Processing Provisioning procedures</w:t>
      </w:r>
      <w:r>
        <w:rPr>
          <w:noProof/>
        </w:rPr>
        <w:tab/>
      </w:r>
      <w:r>
        <w:rPr>
          <w:noProof/>
        </w:rPr>
        <w:fldChar w:fldCharType="begin" w:fldLock="1"/>
      </w:r>
      <w:r>
        <w:rPr>
          <w:noProof/>
        </w:rPr>
        <w:instrText xml:space="preserve"> PAGEREF _Toc123800716 \h </w:instrText>
      </w:r>
      <w:r>
        <w:rPr>
          <w:noProof/>
        </w:rPr>
      </w:r>
      <w:r>
        <w:rPr>
          <w:noProof/>
        </w:rPr>
        <w:fldChar w:fldCharType="separate"/>
      </w:r>
      <w:r>
        <w:rPr>
          <w:noProof/>
        </w:rPr>
        <w:t>27</w:t>
      </w:r>
      <w:r>
        <w:rPr>
          <w:noProof/>
        </w:rPr>
        <w:fldChar w:fldCharType="end"/>
      </w:r>
    </w:p>
    <w:p w14:paraId="230C72DD" w14:textId="2CA9953E" w:rsidR="00A76F08" w:rsidRDefault="00A76F08">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_Toc123800717 \h </w:instrText>
      </w:r>
      <w:r>
        <w:rPr>
          <w:noProof/>
        </w:rPr>
      </w:r>
      <w:r>
        <w:rPr>
          <w:noProof/>
        </w:rPr>
        <w:fldChar w:fldCharType="separate"/>
      </w:r>
      <w:r>
        <w:rPr>
          <w:noProof/>
        </w:rPr>
        <w:t>27</w:t>
      </w:r>
      <w:r>
        <w:rPr>
          <w:noProof/>
        </w:rPr>
        <w:fldChar w:fldCharType="end"/>
      </w:r>
    </w:p>
    <w:p w14:paraId="2F9F3D09" w14:textId="5FC49A8C" w:rsidR="00A76F08" w:rsidRDefault="00A76F08">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Create Event Data Processing Configuration</w:t>
      </w:r>
      <w:r>
        <w:rPr>
          <w:noProof/>
        </w:rPr>
        <w:tab/>
      </w:r>
      <w:r>
        <w:rPr>
          <w:noProof/>
        </w:rPr>
        <w:fldChar w:fldCharType="begin" w:fldLock="1"/>
      </w:r>
      <w:r>
        <w:rPr>
          <w:noProof/>
        </w:rPr>
        <w:instrText xml:space="preserve"> PAGEREF _Toc123800718 \h </w:instrText>
      </w:r>
      <w:r>
        <w:rPr>
          <w:noProof/>
        </w:rPr>
      </w:r>
      <w:r>
        <w:rPr>
          <w:noProof/>
        </w:rPr>
        <w:fldChar w:fldCharType="separate"/>
      </w:r>
      <w:r>
        <w:rPr>
          <w:noProof/>
        </w:rPr>
        <w:t>27</w:t>
      </w:r>
      <w:r>
        <w:rPr>
          <w:noProof/>
        </w:rPr>
        <w:fldChar w:fldCharType="end"/>
      </w:r>
    </w:p>
    <w:p w14:paraId="0AF55751" w14:textId="5BDD18E3" w:rsidR="00A76F08" w:rsidRDefault="00A76F08">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Read Event Data Processing Configuration</w:t>
      </w:r>
      <w:r>
        <w:rPr>
          <w:noProof/>
        </w:rPr>
        <w:tab/>
      </w:r>
      <w:r>
        <w:rPr>
          <w:noProof/>
        </w:rPr>
        <w:fldChar w:fldCharType="begin" w:fldLock="1"/>
      </w:r>
      <w:r>
        <w:rPr>
          <w:noProof/>
        </w:rPr>
        <w:instrText xml:space="preserve"> PAGEREF _Toc123800719 \h </w:instrText>
      </w:r>
      <w:r>
        <w:rPr>
          <w:noProof/>
        </w:rPr>
      </w:r>
      <w:r>
        <w:rPr>
          <w:noProof/>
        </w:rPr>
        <w:fldChar w:fldCharType="separate"/>
      </w:r>
      <w:r>
        <w:rPr>
          <w:noProof/>
        </w:rPr>
        <w:t>28</w:t>
      </w:r>
      <w:r>
        <w:rPr>
          <w:noProof/>
        </w:rPr>
        <w:fldChar w:fldCharType="end"/>
      </w:r>
    </w:p>
    <w:p w14:paraId="01237820" w14:textId="4666F1B4" w:rsidR="00A76F08" w:rsidRDefault="00A76F08">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Destroy Event Data Processing Configuration</w:t>
      </w:r>
      <w:r>
        <w:rPr>
          <w:noProof/>
        </w:rPr>
        <w:tab/>
      </w:r>
      <w:r>
        <w:rPr>
          <w:noProof/>
        </w:rPr>
        <w:fldChar w:fldCharType="begin" w:fldLock="1"/>
      </w:r>
      <w:r>
        <w:rPr>
          <w:noProof/>
        </w:rPr>
        <w:instrText xml:space="preserve"> PAGEREF _Toc123800720 \h </w:instrText>
      </w:r>
      <w:r>
        <w:rPr>
          <w:noProof/>
        </w:rPr>
      </w:r>
      <w:r>
        <w:rPr>
          <w:noProof/>
        </w:rPr>
        <w:fldChar w:fldCharType="separate"/>
      </w:r>
      <w:r>
        <w:rPr>
          <w:noProof/>
        </w:rPr>
        <w:t>28</w:t>
      </w:r>
      <w:r>
        <w:rPr>
          <w:noProof/>
        </w:rPr>
        <w:fldChar w:fldCharType="end"/>
      </w:r>
    </w:p>
    <w:p w14:paraId="48C411DB" w14:textId="67FFF709" w:rsidR="00A76F08" w:rsidRDefault="00A76F0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Procedures of the M2d (5GMS Ingest) interface</w:t>
      </w:r>
      <w:r>
        <w:rPr>
          <w:noProof/>
        </w:rPr>
        <w:tab/>
      </w:r>
      <w:r>
        <w:rPr>
          <w:noProof/>
        </w:rPr>
        <w:fldChar w:fldCharType="begin" w:fldLock="1"/>
      </w:r>
      <w:r>
        <w:rPr>
          <w:noProof/>
        </w:rPr>
        <w:instrText xml:space="preserve"> PAGEREF _Toc123800721 \h </w:instrText>
      </w:r>
      <w:r>
        <w:rPr>
          <w:noProof/>
        </w:rPr>
      </w:r>
      <w:r>
        <w:rPr>
          <w:noProof/>
        </w:rPr>
        <w:fldChar w:fldCharType="separate"/>
      </w:r>
      <w:r>
        <w:rPr>
          <w:noProof/>
        </w:rPr>
        <w:t>28</w:t>
      </w:r>
      <w:r>
        <w:rPr>
          <w:noProof/>
        </w:rPr>
        <w:fldChar w:fldCharType="end"/>
      </w:r>
    </w:p>
    <w:p w14:paraId="24EDDB2C" w14:textId="671389EC" w:rsidR="00A76F08" w:rsidRDefault="00A76F0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Procedures of the M3d interface</w:t>
      </w:r>
      <w:r>
        <w:rPr>
          <w:noProof/>
        </w:rPr>
        <w:tab/>
      </w:r>
      <w:r>
        <w:rPr>
          <w:noProof/>
        </w:rPr>
        <w:fldChar w:fldCharType="begin" w:fldLock="1"/>
      </w:r>
      <w:r>
        <w:rPr>
          <w:noProof/>
        </w:rPr>
        <w:instrText xml:space="preserve"> PAGEREF _Toc123800722 \h </w:instrText>
      </w:r>
      <w:r>
        <w:rPr>
          <w:noProof/>
        </w:rPr>
      </w:r>
      <w:r>
        <w:rPr>
          <w:noProof/>
        </w:rPr>
        <w:fldChar w:fldCharType="separate"/>
      </w:r>
      <w:r>
        <w:rPr>
          <w:noProof/>
        </w:rPr>
        <w:t>28</w:t>
      </w:r>
      <w:r>
        <w:rPr>
          <w:noProof/>
        </w:rPr>
        <w:fldChar w:fldCharType="end"/>
      </w:r>
    </w:p>
    <w:p w14:paraId="53FDF968" w14:textId="59F98176" w:rsidR="00A76F08" w:rsidRDefault="00A76F08">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Procedures of the M4d (Media Streaming) interface</w:t>
      </w:r>
      <w:r>
        <w:rPr>
          <w:noProof/>
        </w:rPr>
        <w:tab/>
      </w:r>
      <w:r>
        <w:rPr>
          <w:noProof/>
        </w:rPr>
        <w:fldChar w:fldCharType="begin" w:fldLock="1"/>
      </w:r>
      <w:r>
        <w:rPr>
          <w:noProof/>
        </w:rPr>
        <w:instrText xml:space="preserve"> PAGEREF _Toc123800723 \h </w:instrText>
      </w:r>
      <w:r>
        <w:rPr>
          <w:noProof/>
        </w:rPr>
      </w:r>
      <w:r>
        <w:rPr>
          <w:noProof/>
        </w:rPr>
        <w:fldChar w:fldCharType="separate"/>
      </w:r>
      <w:r>
        <w:rPr>
          <w:noProof/>
        </w:rPr>
        <w:t>28</w:t>
      </w:r>
      <w:r>
        <w:rPr>
          <w:noProof/>
        </w:rPr>
        <w:fldChar w:fldCharType="end"/>
      </w:r>
    </w:p>
    <w:p w14:paraId="5155DD20" w14:textId="02282ABA" w:rsidR="00A76F08" w:rsidRDefault="00A76F08">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Procedures for DASH Session</w:t>
      </w:r>
      <w:r>
        <w:rPr>
          <w:noProof/>
        </w:rPr>
        <w:tab/>
      </w:r>
      <w:r>
        <w:rPr>
          <w:noProof/>
        </w:rPr>
        <w:fldChar w:fldCharType="begin" w:fldLock="1"/>
      </w:r>
      <w:r>
        <w:rPr>
          <w:noProof/>
        </w:rPr>
        <w:instrText xml:space="preserve"> PAGEREF _Toc123800724 \h </w:instrText>
      </w:r>
      <w:r>
        <w:rPr>
          <w:noProof/>
        </w:rPr>
      </w:r>
      <w:r>
        <w:rPr>
          <w:noProof/>
        </w:rPr>
        <w:fldChar w:fldCharType="separate"/>
      </w:r>
      <w:r>
        <w:rPr>
          <w:noProof/>
        </w:rPr>
        <w:t>28</w:t>
      </w:r>
      <w:r>
        <w:rPr>
          <w:noProof/>
        </w:rPr>
        <w:fldChar w:fldCharType="end"/>
      </w:r>
    </w:p>
    <w:p w14:paraId="6611065D" w14:textId="53CD51ED" w:rsidR="00A76F08" w:rsidRDefault="00A76F08">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Procedures for Progressive Download Session</w:t>
      </w:r>
      <w:r>
        <w:rPr>
          <w:noProof/>
        </w:rPr>
        <w:tab/>
      </w:r>
      <w:r>
        <w:rPr>
          <w:noProof/>
        </w:rPr>
        <w:fldChar w:fldCharType="begin" w:fldLock="1"/>
      </w:r>
      <w:r>
        <w:rPr>
          <w:noProof/>
        </w:rPr>
        <w:instrText xml:space="preserve"> PAGEREF _Toc123800725 \h </w:instrText>
      </w:r>
      <w:r>
        <w:rPr>
          <w:noProof/>
        </w:rPr>
      </w:r>
      <w:r>
        <w:rPr>
          <w:noProof/>
        </w:rPr>
        <w:fldChar w:fldCharType="separate"/>
      </w:r>
      <w:r>
        <w:rPr>
          <w:noProof/>
        </w:rPr>
        <w:t>28</w:t>
      </w:r>
      <w:r>
        <w:rPr>
          <w:noProof/>
        </w:rPr>
        <w:fldChar w:fldCharType="end"/>
      </w:r>
    </w:p>
    <w:p w14:paraId="362E13A6" w14:textId="3A9BA39F" w:rsidR="00A76F08" w:rsidRDefault="00A76F0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Procedures of the M5 (Media Session Handling) interface</w:t>
      </w:r>
      <w:r>
        <w:rPr>
          <w:noProof/>
        </w:rPr>
        <w:tab/>
      </w:r>
      <w:r>
        <w:rPr>
          <w:noProof/>
        </w:rPr>
        <w:fldChar w:fldCharType="begin" w:fldLock="1"/>
      </w:r>
      <w:r>
        <w:rPr>
          <w:noProof/>
        </w:rPr>
        <w:instrText xml:space="preserve"> PAGEREF _Toc123800726 \h </w:instrText>
      </w:r>
      <w:r>
        <w:rPr>
          <w:noProof/>
        </w:rPr>
      </w:r>
      <w:r>
        <w:rPr>
          <w:noProof/>
        </w:rPr>
        <w:fldChar w:fldCharType="separate"/>
      </w:r>
      <w:r>
        <w:rPr>
          <w:noProof/>
        </w:rPr>
        <w:t>29</w:t>
      </w:r>
      <w:r>
        <w:rPr>
          <w:noProof/>
        </w:rPr>
        <w:fldChar w:fldCharType="end"/>
      </w:r>
    </w:p>
    <w:p w14:paraId="20B4966E" w14:textId="5D06A231" w:rsidR="00A76F08" w:rsidRDefault="00A76F0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_Toc123800727 \h </w:instrText>
      </w:r>
      <w:r>
        <w:rPr>
          <w:noProof/>
        </w:rPr>
      </w:r>
      <w:r>
        <w:rPr>
          <w:noProof/>
        </w:rPr>
        <w:fldChar w:fldCharType="separate"/>
      </w:r>
      <w:r>
        <w:rPr>
          <w:noProof/>
        </w:rPr>
        <w:t>29</w:t>
      </w:r>
      <w:r>
        <w:rPr>
          <w:noProof/>
        </w:rPr>
        <w:fldChar w:fldCharType="end"/>
      </w:r>
    </w:p>
    <w:p w14:paraId="4AFBCC9B" w14:textId="18995987" w:rsidR="00A76F08" w:rsidRDefault="00A76F0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Procedures for Service Access Information</w:t>
      </w:r>
      <w:r>
        <w:rPr>
          <w:noProof/>
        </w:rPr>
        <w:tab/>
      </w:r>
      <w:r>
        <w:rPr>
          <w:noProof/>
        </w:rPr>
        <w:fldChar w:fldCharType="begin" w:fldLock="1"/>
      </w:r>
      <w:r>
        <w:rPr>
          <w:noProof/>
        </w:rPr>
        <w:instrText xml:space="preserve"> PAGEREF _Toc123800728 \h </w:instrText>
      </w:r>
      <w:r>
        <w:rPr>
          <w:noProof/>
        </w:rPr>
      </w:r>
      <w:r>
        <w:rPr>
          <w:noProof/>
        </w:rPr>
        <w:fldChar w:fldCharType="separate"/>
      </w:r>
      <w:r>
        <w:rPr>
          <w:noProof/>
        </w:rPr>
        <w:t>29</w:t>
      </w:r>
      <w:r>
        <w:rPr>
          <w:noProof/>
        </w:rPr>
        <w:fldChar w:fldCharType="end"/>
      </w:r>
    </w:p>
    <w:p w14:paraId="38E53D8F" w14:textId="6B50FCA1" w:rsidR="00A76F08" w:rsidRDefault="00A76F08">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_Toc123800729 \h </w:instrText>
      </w:r>
      <w:r>
        <w:rPr>
          <w:noProof/>
        </w:rPr>
      </w:r>
      <w:r>
        <w:rPr>
          <w:noProof/>
        </w:rPr>
        <w:fldChar w:fldCharType="separate"/>
      </w:r>
      <w:r>
        <w:rPr>
          <w:noProof/>
        </w:rPr>
        <w:t>29</w:t>
      </w:r>
      <w:r>
        <w:rPr>
          <w:noProof/>
        </w:rPr>
        <w:fldChar w:fldCharType="end"/>
      </w:r>
    </w:p>
    <w:p w14:paraId="4D777C54" w14:textId="0A12F44D" w:rsidR="00A76F08" w:rsidRDefault="00A76F08">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Create Service Access Information</w:t>
      </w:r>
      <w:r>
        <w:rPr>
          <w:noProof/>
        </w:rPr>
        <w:tab/>
      </w:r>
      <w:r>
        <w:rPr>
          <w:noProof/>
        </w:rPr>
        <w:fldChar w:fldCharType="begin" w:fldLock="1"/>
      </w:r>
      <w:r>
        <w:rPr>
          <w:noProof/>
        </w:rPr>
        <w:instrText xml:space="preserve"> PAGEREF _Toc123800730 \h </w:instrText>
      </w:r>
      <w:r>
        <w:rPr>
          <w:noProof/>
        </w:rPr>
      </w:r>
      <w:r>
        <w:rPr>
          <w:noProof/>
        </w:rPr>
        <w:fldChar w:fldCharType="separate"/>
      </w:r>
      <w:r>
        <w:rPr>
          <w:noProof/>
        </w:rPr>
        <w:t>30</w:t>
      </w:r>
      <w:r>
        <w:rPr>
          <w:noProof/>
        </w:rPr>
        <w:fldChar w:fldCharType="end"/>
      </w:r>
    </w:p>
    <w:p w14:paraId="7BE97323" w14:textId="45BA0C1B" w:rsidR="00A76F08" w:rsidRDefault="00A76F08">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Read Service Access Information properties</w:t>
      </w:r>
      <w:r>
        <w:rPr>
          <w:noProof/>
        </w:rPr>
        <w:tab/>
      </w:r>
      <w:r>
        <w:rPr>
          <w:noProof/>
        </w:rPr>
        <w:fldChar w:fldCharType="begin" w:fldLock="1"/>
      </w:r>
      <w:r>
        <w:rPr>
          <w:noProof/>
        </w:rPr>
        <w:instrText xml:space="preserve"> PAGEREF _Toc123800731 \h </w:instrText>
      </w:r>
      <w:r>
        <w:rPr>
          <w:noProof/>
        </w:rPr>
      </w:r>
      <w:r>
        <w:rPr>
          <w:noProof/>
        </w:rPr>
        <w:fldChar w:fldCharType="separate"/>
      </w:r>
      <w:r>
        <w:rPr>
          <w:noProof/>
        </w:rPr>
        <w:t>30</w:t>
      </w:r>
      <w:r>
        <w:rPr>
          <w:noProof/>
        </w:rPr>
        <w:fldChar w:fldCharType="end"/>
      </w:r>
    </w:p>
    <w:p w14:paraId="45F2F0A3" w14:textId="36A6DBBE" w:rsidR="00A76F08" w:rsidRDefault="00A76F08">
      <w:pPr>
        <w:pStyle w:val="TOC4"/>
        <w:rPr>
          <w:rFonts w:asciiTheme="minorHAnsi" w:eastAsiaTheme="minorEastAsia" w:hAnsiTheme="minorHAnsi" w:cstheme="minorBidi"/>
          <w:noProof/>
          <w:sz w:val="22"/>
          <w:szCs w:val="22"/>
          <w:lang w:eastAsia="en-GB"/>
        </w:rPr>
      </w:pPr>
      <w:r>
        <w:rPr>
          <w:noProof/>
        </w:rPr>
        <w:t>4.7.2.4</w:t>
      </w:r>
      <w:r>
        <w:rPr>
          <w:rFonts w:asciiTheme="minorHAnsi" w:eastAsiaTheme="minorEastAsia" w:hAnsiTheme="minorHAnsi" w:cstheme="minorBidi"/>
          <w:noProof/>
          <w:sz w:val="22"/>
          <w:szCs w:val="22"/>
          <w:lang w:eastAsia="en-GB"/>
        </w:rPr>
        <w:tab/>
      </w:r>
      <w:r>
        <w:rPr>
          <w:noProof/>
        </w:rPr>
        <w:t>Update Service Access Information properties</w:t>
      </w:r>
      <w:r>
        <w:rPr>
          <w:noProof/>
        </w:rPr>
        <w:tab/>
      </w:r>
      <w:r>
        <w:rPr>
          <w:noProof/>
        </w:rPr>
        <w:fldChar w:fldCharType="begin" w:fldLock="1"/>
      </w:r>
      <w:r>
        <w:rPr>
          <w:noProof/>
        </w:rPr>
        <w:instrText xml:space="preserve"> PAGEREF _Toc123800732 \h </w:instrText>
      </w:r>
      <w:r>
        <w:rPr>
          <w:noProof/>
        </w:rPr>
      </w:r>
      <w:r>
        <w:rPr>
          <w:noProof/>
        </w:rPr>
        <w:fldChar w:fldCharType="separate"/>
      </w:r>
      <w:r>
        <w:rPr>
          <w:noProof/>
        </w:rPr>
        <w:t>30</w:t>
      </w:r>
      <w:r>
        <w:rPr>
          <w:noProof/>
        </w:rPr>
        <w:fldChar w:fldCharType="end"/>
      </w:r>
    </w:p>
    <w:p w14:paraId="14067ED9" w14:textId="52D92375" w:rsidR="00A76F08" w:rsidRDefault="00A76F08">
      <w:pPr>
        <w:pStyle w:val="TOC4"/>
        <w:rPr>
          <w:rFonts w:asciiTheme="minorHAnsi" w:eastAsiaTheme="minorEastAsia" w:hAnsiTheme="minorHAnsi" w:cstheme="minorBidi"/>
          <w:noProof/>
          <w:sz w:val="22"/>
          <w:szCs w:val="22"/>
          <w:lang w:eastAsia="en-GB"/>
        </w:rPr>
      </w:pPr>
      <w:r>
        <w:rPr>
          <w:noProof/>
        </w:rPr>
        <w:t>4.7.2.5</w:t>
      </w:r>
      <w:r>
        <w:rPr>
          <w:rFonts w:asciiTheme="minorHAnsi" w:eastAsiaTheme="minorEastAsia" w:hAnsiTheme="minorHAnsi" w:cstheme="minorBidi"/>
          <w:noProof/>
          <w:sz w:val="22"/>
          <w:szCs w:val="22"/>
          <w:lang w:eastAsia="en-GB"/>
        </w:rPr>
        <w:tab/>
      </w:r>
      <w:r>
        <w:rPr>
          <w:noProof/>
        </w:rPr>
        <w:t>Destroy Service Access Information properties</w:t>
      </w:r>
      <w:r>
        <w:rPr>
          <w:noProof/>
        </w:rPr>
        <w:tab/>
      </w:r>
      <w:r>
        <w:rPr>
          <w:noProof/>
        </w:rPr>
        <w:fldChar w:fldCharType="begin" w:fldLock="1"/>
      </w:r>
      <w:r>
        <w:rPr>
          <w:noProof/>
        </w:rPr>
        <w:instrText xml:space="preserve"> PAGEREF _Toc123800733 \h </w:instrText>
      </w:r>
      <w:r>
        <w:rPr>
          <w:noProof/>
        </w:rPr>
      </w:r>
      <w:r>
        <w:rPr>
          <w:noProof/>
        </w:rPr>
        <w:fldChar w:fldCharType="separate"/>
      </w:r>
      <w:r>
        <w:rPr>
          <w:noProof/>
        </w:rPr>
        <w:t>30</w:t>
      </w:r>
      <w:r>
        <w:rPr>
          <w:noProof/>
        </w:rPr>
        <w:fldChar w:fldCharType="end"/>
      </w:r>
    </w:p>
    <w:p w14:paraId="583D184F" w14:textId="0E61A9D0" w:rsidR="00A76F08" w:rsidRDefault="00A76F08">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Procedures for dynamic policy invocation</w:t>
      </w:r>
      <w:r>
        <w:rPr>
          <w:noProof/>
        </w:rPr>
        <w:tab/>
      </w:r>
      <w:r>
        <w:rPr>
          <w:noProof/>
        </w:rPr>
        <w:fldChar w:fldCharType="begin" w:fldLock="1"/>
      </w:r>
      <w:r>
        <w:rPr>
          <w:noProof/>
        </w:rPr>
        <w:instrText xml:space="preserve"> PAGEREF _Toc123800734 \h </w:instrText>
      </w:r>
      <w:r>
        <w:rPr>
          <w:noProof/>
        </w:rPr>
      </w:r>
      <w:r>
        <w:rPr>
          <w:noProof/>
        </w:rPr>
        <w:fldChar w:fldCharType="separate"/>
      </w:r>
      <w:r>
        <w:rPr>
          <w:noProof/>
        </w:rPr>
        <w:t>30</w:t>
      </w:r>
      <w:r>
        <w:rPr>
          <w:noProof/>
        </w:rPr>
        <w:fldChar w:fldCharType="end"/>
      </w:r>
    </w:p>
    <w:p w14:paraId="3ADA617F" w14:textId="3F0DA9CC" w:rsidR="00A76F08" w:rsidRDefault="00A76F08">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Procedures for consumption reporting</w:t>
      </w:r>
      <w:r>
        <w:rPr>
          <w:noProof/>
        </w:rPr>
        <w:tab/>
      </w:r>
      <w:r>
        <w:rPr>
          <w:noProof/>
        </w:rPr>
        <w:fldChar w:fldCharType="begin" w:fldLock="1"/>
      </w:r>
      <w:r>
        <w:rPr>
          <w:noProof/>
        </w:rPr>
        <w:instrText xml:space="preserve"> PAGEREF _Toc123800735 \h </w:instrText>
      </w:r>
      <w:r>
        <w:rPr>
          <w:noProof/>
        </w:rPr>
      </w:r>
      <w:r>
        <w:rPr>
          <w:noProof/>
        </w:rPr>
        <w:fldChar w:fldCharType="separate"/>
      </w:r>
      <w:r>
        <w:rPr>
          <w:noProof/>
        </w:rPr>
        <w:t>31</w:t>
      </w:r>
      <w:r>
        <w:rPr>
          <w:noProof/>
        </w:rPr>
        <w:fldChar w:fldCharType="end"/>
      </w:r>
    </w:p>
    <w:p w14:paraId="66DB13F6" w14:textId="56C44AD2" w:rsidR="00A76F08" w:rsidRDefault="00A76F08">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Procedures for metrics reporting</w:t>
      </w:r>
      <w:r>
        <w:rPr>
          <w:noProof/>
        </w:rPr>
        <w:tab/>
      </w:r>
      <w:r>
        <w:rPr>
          <w:noProof/>
        </w:rPr>
        <w:fldChar w:fldCharType="begin" w:fldLock="1"/>
      </w:r>
      <w:r>
        <w:rPr>
          <w:noProof/>
        </w:rPr>
        <w:instrText xml:space="preserve"> PAGEREF _Toc123800736 \h </w:instrText>
      </w:r>
      <w:r>
        <w:rPr>
          <w:noProof/>
        </w:rPr>
      </w:r>
      <w:r>
        <w:rPr>
          <w:noProof/>
        </w:rPr>
        <w:fldChar w:fldCharType="separate"/>
      </w:r>
      <w:r>
        <w:rPr>
          <w:noProof/>
        </w:rPr>
        <w:t>32</w:t>
      </w:r>
      <w:r>
        <w:rPr>
          <w:noProof/>
        </w:rPr>
        <w:fldChar w:fldCharType="end"/>
      </w:r>
    </w:p>
    <w:p w14:paraId="7D99A180" w14:textId="4976EB86" w:rsidR="00A76F08" w:rsidRDefault="00A76F08">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Procedures for network assistance</w:t>
      </w:r>
      <w:r>
        <w:rPr>
          <w:noProof/>
        </w:rPr>
        <w:tab/>
      </w:r>
      <w:r>
        <w:rPr>
          <w:noProof/>
        </w:rPr>
        <w:fldChar w:fldCharType="begin" w:fldLock="1"/>
      </w:r>
      <w:r>
        <w:rPr>
          <w:noProof/>
        </w:rPr>
        <w:instrText xml:space="preserve"> PAGEREF _Toc123800737 \h </w:instrText>
      </w:r>
      <w:r>
        <w:rPr>
          <w:noProof/>
        </w:rPr>
      </w:r>
      <w:r>
        <w:rPr>
          <w:noProof/>
        </w:rPr>
        <w:fldChar w:fldCharType="separate"/>
      </w:r>
      <w:r>
        <w:rPr>
          <w:noProof/>
        </w:rPr>
        <w:t>32</w:t>
      </w:r>
      <w:r>
        <w:rPr>
          <w:noProof/>
        </w:rPr>
        <w:fldChar w:fldCharType="end"/>
      </w:r>
    </w:p>
    <w:p w14:paraId="09D5A33D" w14:textId="67231914" w:rsidR="00A76F08" w:rsidRDefault="00A76F0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Procedures of the M6d (UE Media Session Handling) interface</w:t>
      </w:r>
      <w:r>
        <w:rPr>
          <w:noProof/>
        </w:rPr>
        <w:tab/>
      </w:r>
      <w:r>
        <w:rPr>
          <w:noProof/>
        </w:rPr>
        <w:fldChar w:fldCharType="begin" w:fldLock="1"/>
      </w:r>
      <w:r>
        <w:rPr>
          <w:noProof/>
        </w:rPr>
        <w:instrText xml:space="preserve"> PAGEREF _Toc123800738 \h </w:instrText>
      </w:r>
      <w:r>
        <w:rPr>
          <w:noProof/>
        </w:rPr>
      </w:r>
      <w:r>
        <w:rPr>
          <w:noProof/>
        </w:rPr>
        <w:fldChar w:fldCharType="separate"/>
      </w:r>
      <w:r>
        <w:rPr>
          <w:noProof/>
        </w:rPr>
        <w:t>33</w:t>
      </w:r>
      <w:r>
        <w:rPr>
          <w:noProof/>
        </w:rPr>
        <w:fldChar w:fldCharType="end"/>
      </w:r>
    </w:p>
    <w:p w14:paraId="63E418D3" w14:textId="79A9EDD1" w:rsidR="00A76F08" w:rsidRDefault="00A76F08">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_Toc123800739 \h </w:instrText>
      </w:r>
      <w:r>
        <w:rPr>
          <w:noProof/>
        </w:rPr>
      </w:r>
      <w:r>
        <w:rPr>
          <w:noProof/>
        </w:rPr>
        <w:fldChar w:fldCharType="separate"/>
      </w:r>
      <w:r>
        <w:rPr>
          <w:noProof/>
        </w:rPr>
        <w:t>33</w:t>
      </w:r>
      <w:r>
        <w:rPr>
          <w:noProof/>
        </w:rPr>
        <w:fldChar w:fldCharType="end"/>
      </w:r>
    </w:p>
    <w:p w14:paraId="4099434C" w14:textId="14F9EB49" w:rsidR="00A76F08" w:rsidRDefault="00A76F08">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Consumption reporting procedures</w:t>
      </w:r>
      <w:r>
        <w:rPr>
          <w:noProof/>
        </w:rPr>
        <w:tab/>
      </w:r>
      <w:r>
        <w:rPr>
          <w:noProof/>
        </w:rPr>
        <w:fldChar w:fldCharType="begin" w:fldLock="1"/>
      </w:r>
      <w:r>
        <w:rPr>
          <w:noProof/>
        </w:rPr>
        <w:instrText xml:space="preserve"> PAGEREF _Toc123800740 \h </w:instrText>
      </w:r>
      <w:r>
        <w:rPr>
          <w:noProof/>
        </w:rPr>
      </w:r>
      <w:r>
        <w:rPr>
          <w:noProof/>
        </w:rPr>
        <w:fldChar w:fldCharType="separate"/>
      </w:r>
      <w:r>
        <w:rPr>
          <w:noProof/>
        </w:rPr>
        <w:t>33</w:t>
      </w:r>
      <w:r>
        <w:rPr>
          <w:noProof/>
        </w:rPr>
        <w:fldChar w:fldCharType="end"/>
      </w:r>
    </w:p>
    <w:p w14:paraId="52B7A2FC" w14:textId="48766432" w:rsidR="00A76F08" w:rsidRDefault="00A76F0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Procedures of the M7d (UE Media Player) interface</w:t>
      </w:r>
      <w:r>
        <w:rPr>
          <w:noProof/>
        </w:rPr>
        <w:tab/>
      </w:r>
      <w:r>
        <w:rPr>
          <w:noProof/>
        </w:rPr>
        <w:fldChar w:fldCharType="begin" w:fldLock="1"/>
      </w:r>
      <w:r>
        <w:rPr>
          <w:noProof/>
        </w:rPr>
        <w:instrText xml:space="preserve"> PAGEREF _Toc123800741 \h </w:instrText>
      </w:r>
      <w:r>
        <w:rPr>
          <w:noProof/>
        </w:rPr>
      </w:r>
      <w:r>
        <w:rPr>
          <w:noProof/>
        </w:rPr>
        <w:fldChar w:fldCharType="separate"/>
      </w:r>
      <w:r>
        <w:rPr>
          <w:noProof/>
        </w:rPr>
        <w:t>33</w:t>
      </w:r>
      <w:r>
        <w:rPr>
          <w:noProof/>
        </w:rPr>
        <w:fldChar w:fldCharType="end"/>
      </w:r>
    </w:p>
    <w:p w14:paraId="69F4785C" w14:textId="632D0413" w:rsidR="00A76F08" w:rsidRDefault="00A76F08">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_Toc123800742 \h </w:instrText>
      </w:r>
      <w:r>
        <w:rPr>
          <w:noProof/>
        </w:rPr>
      </w:r>
      <w:r>
        <w:rPr>
          <w:noProof/>
        </w:rPr>
        <w:fldChar w:fldCharType="separate"/>
      </w:r>
      <w:r>
        <w:rPr>
          <w:noProof/>
        </w:rPr>
        <w:t>33</w:t>
      </w:r>
      <w:r>
        <w:rPr>
          <w:noProof/>
        </w:rPr>
        <w:fldChar w:fldCharType="end"/>
      </w:r>
    </w:p>
    <w:p w14:paraId="62BA40F4" w14:textId="32125D65" w:rsidR="00A76F08" w:rsidRDefault="00A76F08">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Metrics reporting procedures</w:t>
      </w:r>
      <w:r>
        <w:rPr>
          <w:noProof/>
        </w:rPr>
        <w:tab/>
      </w:r>
      <w:r>
        <w:rPr>
          <w:noProof/>
        </w:rPr>
        <w:fldChar w:fldCharType="begin" w:fldLock="1"/>
      </w:r>
      <w:r>
        <w:rPr>
          <w:noProof/>
        </w:rPr>
        <w:instrText xml:space="preserve"> PAGEREF _Toc123800743 \h </w:instrText>
      </w:r>
      <w:r>
        <w:rPr>
          <w:noProof/>
        </w:rPr>
      </w:r>
      <w:r>
        <w:rPr>
          <w:noProof/>
        </w:rPr>
        <w:fldChar w:fldCharType="separate"/>
      </w:r>
      <w:r>
        <w:rPr>
          <w:noProof/>
        </w:rPr>
        <w:t>33</w:t>
      </w:r>
      <w:r>
        <w:rPr>
          <w:noProof/>
        </w:rPr>
        <w:fldChar w:fldCharType="end"/>
      </w:r>
    </w:p>
    <w:p w14:paraId="1E5AC12F" w14:textId="2A92343F" w:rsidR="00A76F08" w:rsidRDefault="00A76F0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Procedures of the M8d interface</w:t>
      </w:r>
      <w:r>
        <w:rPr>
          <w:noProof/>
        </w:rPr>
        <w:tab/>
      </w:r>
      <w:r>
        <w:rPr>
          <w:noProof/>
        </w:rPr>
        <w:fldChar w:fldCharType="begin" w:fldLock="1"/>
      </w:r>
      <w:r>
        <w:rPr>
          <w:noProof/>
        </w:rPr>
        <w:instrText xml:space="preserve"> PAGEREF _Toc123800744 \h </w:instrText>
      </w:r>
      <w:r>
        <w:rPr>
          <w:noProof/>
        </w:rPr>
      </w:r>
      <w:r>
        <w:rPr>
          <w:noProof/>
        </w:rPr>
        <w:fldChar w:fldCharType="separate"/>
      </w:r>
      <w:r>
        <w:rPr>
          <w:noProof/>
        </w:rPr>
        <w:t>34</w:t>
      </w:r>
      <w:r>
        <w:rPr>
          <w:noProof/>
        </w:rPr>
        <w:fldChar w:fldCharType="end"/>
      </w:r>
    </w:p>
    <w:p w14:paraId="1AB1FB2C" w14:textId="562BFFD4" w:rsidR="00A76F08" w:rsidRDefault="00A76F0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Data collection and reporting procedures at reference point R4</w:t>
      </w:r>
      <w:r>
        <w:rPr>
          <w:noProof/>
        </w:rPr>
        <w:tab/>
      </w:r>
      <w:r>
        <w:rPr>
          <w:noProof/>
        </w:rPr>
        <w:fldChar w:fldCharType="begin" w:fldLock="1"/>
      </w:r>
      <w:r>
        <w:rPr>
          <w:noProof/>
        </w:rPr>
        <w:instrText xml:space="preserve"> PAGEREF _Toc123800745 \h </w:instrText>
      </w:r>
      <w:r>
        <w:rPr>
          <w:noProof/>
        </w:rPr>
      </w:r>
      <w:r>
        <w:rPr>
          <w:noProof/>
        </w:rPr>
        <w:fldChar w:fldCharType="separate"/>
      </w:r>
      <w:r>
        <w:rPr>
          <w:noProof/>
        </w:rPr>
        <w:t>34</w:t>
      </w:r>
      <w:r>
        <w:rPr>
          <w:noProof/>
        </w:rPr>
        <w:fldChar w:fldCharType="end"/>
      </w:r>
    </w:p>
    <w:p w14:paraId="38FD8B52" w14:textId="5DB79889" w:rsidR="00A76F08" w:rsidRDefault="00A76F08">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_Toc123800746 \h </w:instrText>
      </w:r>
      <w:r>
        <w:rPr>
          <w:noProof/>
        </w:rPr>
      </w:r>
      <w:r>
        <w:rPr>
          <w:noProof/>
        </w:rPr>
        <w:fldChar w:fldCharType="separate"/>
      </w:r>
      <w:r>
        <w:rPr>
          <w:noProof/>
        </w:rPr>
        <w:t>34</w:t>
      </w:r>
      <w:r>
        <w:rPr>
          <w:noProof/>
        </w:rPr>
        <w:fldChar w:fldCharType="end"/>
      </w:r>
    </w:p>
    <w:p w14:paraId="71D69570" w14:textId="1921D6AD" w:rsidR="00A76F08" w:rsidRDefault="00A76F08">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5GMS AS data collection and reporting client configuration</w:t>
      </w:r>
      <w:r>
        <w:rPr>
          <w:noProof/>
        </w:rPr>
        <w:tab/>
      </w:r>
      <w:r>
        <w:rPr>
          <w:noProof/>
        </w:rPr>
        <w:fldChar w:fldCharType="begin" w:fldLock="1"/>
      </w:r>
      <w:r>
        <w:rPr>
          <w:noProof/>
        </w:rPr>
        <w:instrText xml:space="preserve"> PAGEREF _Toc123800747 \h </w:instrText>
      </w:r>
      <w:r>
        <w:rPr>
          <w:noProof/>
        </w:rPr>
      </w:r>
      <w:r>
        <w:rPr>
          <w:noProof/>
        </w:rPr>
        <w:fldChar w:fldCharType="separate"/>
      </w:r>
      <w:r>
        <w:rPr>
          <w:noProof/>
        </w:rPr>
        <w:t>34</w:t>
      </w:r>
      <w:r>
        <w:rPr>
          <w:noProof/>
        </w:rPr>
        <w:fldChar w:fldCharType="end"/>
      </w:r>
    </w:p>
    <w:p w14:paraId="502FE2EC" w14:textId="6073BB73" w:rsidR="00A76F08" w:rsidRDefault="00A76F08">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5GMS AS data reporting</w:t>
      </w:r>
      <w:r>
        <w:rPr>
          <w:noProof/>
        </w:rPr>
        <w:tab/>
      </w:r>
      <w:r>
        <w:rPr>
          <w:noProof/>
        </w:rPr>
        <w:fldChar w:fldCharType="begin" w:fldLock="1"/>
      </w:r>
      <w:r>
        <w:rPr>
          <w:noProof/>
        </w:rPr>
        <w:instrText xml:space="preserve"> PAGEREF _Toc123800748 \h </w:instrText>
      </w:r>
      <w:r>
        <w:rPr>
          <w:noProof/>
        </w:rPr>
      </w:r>
      <w:r>
        <w:rPr>
          <w:noProof/>
        </w:rPr>
        <w:fldChar w:fldCharType="separate"/>
      </w:r>
      <w:r>
        <w:rPr>
          <w:noProof/>
        </w:rPr>
        <w:t>35</w:t>
      </w:r>
      <w:r>
        <w:rPr>
          <w:noProof/>
        </w:rPr>
        <w:fldChar w:fldCharType="end"/>
      </w:r>
    </w:p>
    <w:p w14:paraId="58214DAD" w14:textId="03CAEFEE" w:rsidR="00A76F08" w:rsidRDefault="00A76F0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Event Exposure procedures at reference points R5 and R6</w:t>
      </w:r>
      <w:r>
        <w:rPr>
          <w:noProof/>
        </w:rPr>
        <w:tab/>
      </w:r>
      <w:r>
        <w:rPr>
          <w:noProof/>
        </w:rPr>
        <w:fldChar w:fldCharType="begin" w:fldLock="1"/>
      </w:r>
      <w:r>
        <w:rPr>
          <w:noProof/>
        </w:rPr>
        <w:instrText xml:space="preserve"> PAGEREF _Toc123800749 \h </w:instrText>
      </w:r>
      <w:r>
        <w:rPr>
          <w:noProof/>
        </w:rPr>
      </w:r>
      <w:r>
        <w:rPr>
          <w:noProof/>
        </w:rPr>
        <w:fldChar w:fldCharType="separate"/>
      </w:r>
      <w:r>
        <w:rPr>
          <w:noProof/>
        </w:rPr>
        <w:t>35</w:t>
      </w:r>
      <w:r>
        <w:rPr>
          <w:noProof/>
        </w:rPr>
        <w:fldChar w:fldCharType="end"/>
      </w:r>
    </w:p>
    <w:p w14:paraId="10ADCCCD" w14:textId="07834532" w:rsidR="00A76F08" w:rsidRDefault="00A76F08">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_Toc123800750 \h </w:instrText>
      </w:r>
      <w:r>
        <w:rPr>
          <w:noProof/>
        </w:rPr>
      </w:r>
      <w:r>
        <w:rPr>
          <w:noProof/>
        </w:rPr>
        <w:fldChar w:fldCharType="separate"/>
      </w:r>
      <w:r>
        <w:rPr>
          <w:noProof/>
        </w:rPr>
        <w:t>35</w:t>
      </w:r>
      <w:r>
        <w:rPr>
          <w:noProof/>
        </w:rPr>
        <w:fldChar w:fldCharType="end"/>
      </w:r>
    </w:p>
    <w:p w14:paraId="76969DF9" w14:textId="4CC099FA" w:rsidR="00A76F08" w:rsidRDefault="00A76F08">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Event Exposure subscription procedure</w:t>
      </w:r>
      <w:r>
        <w:rPr>
          <w:noProof/>
        </w:rPr>
        <w:tab/>
      </w:r>
      <w:r>
        <w:rPr>
          <w:noProof/>
        </w:rPr>
        <w:fldChar w:fldCharType="begin" w:fldLock="1"/>
      </w:r>
      <w:r>
        <w:rPr>
          <w:noProof/>
        </w:rPr>
        <w:instrText xml:space="preserve"> PAGEREF _Toc123800751 \h </w:instrText>
      </w:r>
      <w:r>
        <w:rPr>
          <w:noProof/>
        </w:rPr>
      </w:r>
      <w:r>
        <w:rPr>
          <w:noProof/>
        </w:rPr>
        <w:fldChar w:fldCharType="separate"/>
      </w:r>
      <w:r>
        <w:rPr>
          <w:noProof/>
        </w:rPr>
        <w:t>35</w:t>
      </w:r>
      <w:r>
        <w:rPr>
          <w:noProof/>
        </w:rPr>
        <w:fldChar w:fldCharType="end"/>
      </w:r>
    </w:p>
    <w:p w14:paraId="0B3760EE" w14:textId="6EEC3629" w:rsidR="00A76F08" w:rsidRDefault="00A76F08">
      <w:pPr>
        <w:pStyle w:val="TOC3"/>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Event Exposure unsubscription procedure</w:t>
      </w:r>
      <w:r>
        <w:rPr>
          <w:noProof/>
        </w:rPr>
        <w:tab/>
      </w:r>
      <w:r>
        <w:rPr>
          <w:noProof/>
        </w:rPr>
        <w:fldChar w:fldCharType="begin" w:fldLock="1"/>
      </w:r>
      <w:r>
        <w:rPr>
          <w:noProof/>
        </w:rPr>
        <w:instrText xml:space="preserve"> PAGEREF _Toc123800752 \h </w:instrText>
      </w:r>
      <w:r>
        <w:rPr>
          <w:noProof/>
        </w:rPr>
      </w:r>
      <w:r>
        <w:rPr>
          <w:noProof/>
        </w:rPr>
        <w:fldChar w:fldCharType="separate"/>
      </w:r>
      <w:r>
        <w:rPr>
          <w:noProof/>
        </w:rPr>
        <w:t>35</w:t>
      </w:r>
      <w:r>
        <w:rPr>
          <w:noProof/>
        </w:rPr>
        <w:fldChar w:fldCharType="end"/>
      </w:r>
    </w:p>
    <w:p w14:paraId="668E4D85" w14:textId="0489E83C" w:rsidR="00A76F08" w:rsidRDefault="00A76F08">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Event Exposure notification procedure</w:t>
      </w:r>
      <w:r>
        <w:rPr>
          <w:noProof/>
        </w:rPr>
        <w:tab/>
      </w:r>
      <w:r>
        <w:rPr>
          <w:noProof/>
        </w:rPr>
        <w:fldChar w:fldCharType="begin" w:fldLock="1"/>
      </w:r>
      <w:r>
        <w:rPr>
          <w:noProof/>
        </w:rPr>
        <w:instrText xml:space="preserve"> PAGEREF _Toc123800753 \h </w:instrText>
      </w:r>
      <w:r>
        <w:rPr>
          <w:noProof/>
        </w:rPr>
      </w:r>
      <w:r>
        <w:rPr>
          <w:noProof/>
        </w:rPr>
        <w:fldChar w:fldCharType="separate"/>
      </w:r>
      <w:r>
        <w:rPr>
          <w:noProof/>
        </w:rPr>
        <w:t>36</w:t>
      </w:r>
      <w:r>
        <w:rPr>
          <w:noProof/>
        </w:rPr>
        <w:fldChar w:fldCharType="end"/>
      </w:r>
    </w:p>
    <w:p w14:paraId="7C40D6F5" w14:textId="6624FD43" w:rsidR="00A76F08" w:rsidRDefault="00A76F08">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Procedures for downlink media streaming via eMBMS</w:t>
      </w:r>
      <w:r>
        <w:rPr>
          <w:noProof/>
        </w:rPr>
        <w:tab/>
      </w:r>
      <w:r>
        <w:rPr>
          <w:noProof/>
        </w:rPr>
        <w:fldChar w:fldCharType="begin" w:fldLock="1"/>
      </w:r>
      <w:r>
        <w:rPr>
          <w:noProof/>
        </w:rPr>
        <w:instrText xml:space="preserve"> PAGEREF _Toc123800754 \h </w:instrText>
      </w:r>
      <w:r>
        <w:rPr>
          <w:noProof/>
        </w:rPr>
      </w:r>
      <w:r>
        <w:rPr>
          <w:noProof/>
        </w:rPr>
        <w:fldChar w:fldCharType="separate"/>
      </w:r>
      <w:r>
        <w:rPr>
          <w:noProof/>
        </w:rPr>
        <w:t>36</w:t>
      </w:r>
      <w:r>
        <w:rPr>
          <w:noProof/>
        </w:rPr>
        <w:fldChar w:fldCharType="end"/>
      </w:r>
    </w:p>
    <w:p w14:paraId="5E836791" w14:textId="47ACEB10" w:rsidR="00A76F08" w:rsidRDefault="00A76F0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_Toc123800755 \h </w:instrText>
      </w:r>
      <w:r>
        <w:rPr>
          <w:noProof/>
        </w:rPr>
      </w:r>
      <w:r>
        <w:rPr>
          <w:noProof/>
        </w:rPr>
        <w:fldChar w:fldCharType="separate"/>
      </w:r>
      <w:r>
        <w:rPr>
          <w:noProof/>
        </w:rPr>
        <w:t>37</w:t>
      </w:r>
      <w:r>
        <w:rPr>
          <w:noProof/>
        </w:rPr>
        <w:fldChar w:fldCharType="end"/>
      </w:r>
    </w:p>
    <w:p w14:paraId="72291B89" w14:textId="79A34742" w:rsidR="00A76F08" w:rsidRDefault="00A76F0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_Toc123800756 \h </w:instrText>
      </w:r>
      <w:r>
        <w:rPr>
          <w:noProof/>
        </w:rPr>
      </w:r>
      <w:r>
        <w:rPr>
          <w:noProof/>
        </w:rPr>
        <w:fldChar w:fldCharType="separate"/>
      </w:r>
      <w:r>
        <w:rPr>
          <w:noProof/>
        </w:rPr>
        <w:t>37</w:t>
      </w:r>
      <w:r>
        <w:rPr>
          <w:noProof/>
        </w:rPr>
        <w:fldChar w:fldCharType="end"/>
      </w:r>
    </w:p>
    <w:p w14:paraId="2E124C42" w14:textId="3288FBE9" w:rsidR="00A76F08" w:rsidRDefault="00A76F0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APIs relevant to Uplink Media Streaming</w:t>
      </w:r>
      <w:r>
        <w:rPr>
          <w:noProof/>
        </w:rPr>
        <w:tab/>
      </w:r>
      <w:r>
        <w:rPr>
          <w:noProof/>
        </w:rPr>
        <w:fldChar w:fldCharType="begin" w:fldLock="1"/>
      </w:r>
      <w:r>
        <w:rPr>
          <w:noProof/>
        </w:rPr>
        <w:instrText xml:space="preserve"> PAGEREF _Toc123800757 \h </w:instrText>
      </w:r>
      <w:r>
        <w:rPr>
          <w:noProof/>
        </w:rPr>
      </w:r>
      <w:r>
        <w:rPr>
          <w:noProof/>
        </w:rPr>
        <w:fldChar w:fldCharType="separate"/>
      </w:r>
      <w:r>
        <w:rPr>
          <w:noProof/>
        </w:rPr>
        <w:t>38</w:t>
      </w:r>
      <w:r>
        <w:rPr>
          <w:noProof/>
        </w:rPr>
        <w:fldChar w:fldCharType="end"/>
      </w:r>
    </w:p>
    <w:p w14:paraId="0F0452A0" w14:textId="0FA2CE85" w:rsidR="00A76F08" w:rsidRDefault="00A76F0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General aspects of APIs for 5G Media Streaming</w:t>
      </w:r>
      <w:r>
        <w:rPr>
          <w:noProof/>
        </w:rPr>
        <w:tab/>
      </w:r>
      <w:r>
        <w:rPr>
          <w:noProof/>
        </w:rPr>
        <w:fldChar w:fldCharType="begin" w:fldLock="1"/>
      </w:r>
      <w:r>
        <w:rPr>
          <w:noProof/>
        </w:rPr>
        <w:instrText xml:space="preserve"> PAGEREF _Toc123800758 \h </w:instrText>
      </w:r>
      <w:r>
        <w:rPr>
          <w:noProof/>
        </w:rPr>
      </w:r>
      <w:r>
        <w:rPr>
          <w:noProof/>
        </w:rPr>
        <w:fldChar w:fldCharType="separate"/>
      </w:r>
      <w:r>
        <w:rPr>
          <w:noProof/>
        </w:rPr>
        <w:t>39</w:t>
      </w:r>
      <w:r>
        <w:rPr>
          <w:noProof/>
        </w:rPr>
        <w:fldChar w:fldCharType="end"/>
      </w:r>
    </w:p>
    <w:p w14:paraId="33E28504" w14:textId="7E9E0BB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6.1</w:t>
      </w:r>
      <w:r>
        <w:rPr>
          <w:rFonts w:asciiTheme="minorHAnsi" w:eastAsiaTheme="minorEastAsia" w:hAnsiTheme="minorHAnsi" w:cstheme="minorBidi"/>
          <w:noProof/>
          <w:sz w:val="22"/>
          <w:szCs w:val="22"/>
          <w:lang w:eastAsia="en-GB"/>
        </w:rPr>
        <w:tab/>
      </w:r>
      <w:r w:rsidRPr="007F7218">
        <w:rPr>
          <w:rFonts w:eastAsia="Calibri"/>
          <w:noProof/>
        </w:rPr>
        <w:t>HTTP resource URIs and paths</w:t>
      </w:r>
      <w:r>
        <w:rPr>
          <w:noProof/>
        </w:rPr>
        <w:tab/>
      </w:r>
      <w:r>
        <w:rPr>
          <w:noProof/>
        </w:rPr>
        <w:fldChar w:fldCharType="begin" w:fldLock="1"/>
      </w:r>
      <w:r>
        <w:rPr>
          <w:noProof/>
        </w:rPr>
        <w:instrText xml:space="preserve"> PAGEREF _Toc123800759 \h </w:instrText>
      </w:r>
      <w:r>
        <w:rPr>
          <w:noProof/>
        </w:rPr>
      </w:r>
      <w:r>
        <w:rPr>
          <w:noProof/>
        </w:rPr>
        <w:fldChar w:fldCharType="separate"/>
      </w:r>
      <w:r>
        <w:rPr>
          <w:noProof/>
        </w:rPr>
        <w:t>39</w:t>
      </w:r>
      <w:r>
        <w:rPr>
          <w:noProof/>
        </w:rPr>
        <w:fldChar w:fldCharType="end"/>
      </w:r>
    </w:p>
    <w:p w14:paraId="1415A979" w14:textId="780A178F"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6.2</w:t>
      </w:r>
      <w:r>
        <w:rPr>
          <w:rFonts w:asciiTheme="minorHAnsi" w:eastAsiaTheme="minorEastAsia" w:hAnsiTheme="minorHAnsi" w:cstheme="minorBidi"/>
          <w:noProof/>
          <w:sz w:val="22"/>
          <w:szCs w:val="22"/>
          <w:lang w:eastAsia="en-GB"/>
        </w:rPr>
        <w:tab/>
      </w:r>
      <w:r w:rsidRPr="007F7218">
        <w:rPr>
          <w:rFonts w:eastAsia="Calibri"/>
          <w:noProof/>
        </w:rPr>
        <w:t>Usage of HTTP</w:t>
      </w:r>
      <w:r>
        <w:rPr>
          <w:noProof/>
        </w:rPr>
        <w:tab/>
      </w:r>
      <w:r>
        <w:rPr>
          <w:noProof/>
        </w:rPr>
        <w:fldChar w:fldCharType="begin" w:fldLock="1"/>
      </w:r>
      <w:r>
        <w:rPr>
          <w:noProof/>
        </w:rPr>
        <w:instrText xml:space="preserve"> PAGEREF _Toc123800760 \h </w:instrText>
      </w:r>
      <w:r>
        <w:rPr>
          <w:noProof/>
        </w:rPr>
      </w:r>
      <w:r>
        <w:rPr>
          <w:noProof/>
        </w:rPr>
        <w:fldChar w:fldCharType="separate"/>
      </w:r>
      <w:r>
        <w:rPr>
          <w:noProof/>
        </w:rPr>
        <w:t>39</w:t>
      </w:r>
      <w:r>
        <w:rPr>
          <w:noProof/>
        </w:rPr>
        <w:fldChar w:fldCharType="end"/>
      </w:r>
    </w:p>
    <w:p w14:paraId="1E133138" w14:textId="2D24D3AB" w:rsidR="00A76F08" w:rsidRDefault="00A76F0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HTTP protocol version</w:t>
      </w:r>
      <w:r>
        <w:rPr>
          <w:noProof/>
        </w:rPr>
        <w:tab/>
      </w:r>
      <w:r>
        <w:rPr>
          <w:noProof/>
        </w:rPr>
        <w:fldChar w:fldCharType="begin" w:fldLock="1"/>
      </w:r>
      <w:r>
        <w:rPr>
          <w:noProof/>
        </w:rPr>
        <w:instrText xml:space="preserve"> PAGEREF _Toc123800761 \h </w:instrText>
      </w:r>
      <w:r>
        <w:rPr>
          <w:noProof/>
        </w:rPr>
      </w:r>
      <w:r>
        <w:rPr>
          <w:noProof/>
        </w:rPr>
        <w:fldChar w:fldCharType="separate"/>
      </w:r>
      <w:r>
        <w:rPr>
          <w:noProof/>
        </w:rPr>
        <w:t>39</w:t>
      </w:r>
      <w:r>
        <w:rPr>
          <w:noProof/>
        </w:rPr>
        <w:fldChar w:fldCharType="end"/>
      </w:r>
    </w:p>
    <w:p w14:paraId="6153F5E7" w14:textId="67DDB878" w:rsidR="00A76F08" w:rsidRDefault="00A76F08">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5GMS AF</w:t>
      </w:r>
      <w:r>
        <w:rPr>
          <w:noProof/>
        </w:rPr>
        <w:tab/>
      </w:r>
      <w:r>
        <w:rPr>
          <w:noProof/>
        </w:rPr>
        <w:fldChar w:fldCharType="begin" w:fldLock="1"/>
      </w:r>
      <w:r>
        <w:rPr>
          <w:noProof/>
        </w:rPr>
        <w:instrText xml:space="preserve"> PAGEREF _Toc123800762 \h </w:instrText>
      </w:r>
      <w:r>
        <w:rPr>
          <w:noProof/>
        </w:rPr>
      </w:r>
      <w:r>
        <w:rPr>
          <w:noProof/>
        </w:rPr>
        <w:fldChar w:fldCharType="separate"/>
      </w:r>
      <w:r>
        <w:rPr>
          <w:noProof/>
        </w:rPr>
        <w:t>39</w:t>
      </w:r>
      <w:r>
        <w:rPr>
          <w:noProof/>
        </w:rPr>
        <w:fldChar w:fldCharType="end"/>
      </w:r>
    </w:p>
    <w:p w14:paraId="6D0D8079" w14:textId="31C1FC37" w:rsidR="00A76F08" w:rsidRDefault="00A76F08">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5GMS AS</w:t>
      </w:r>
      <w:r>
        <w:rPr>
          <w:noProof/>
        </w:rPr>
        <w:tab/>
      </w:r>
      <w:r>
        <w:rPr>
          <w:noProof/>
        </w:rPr>
        <w:fldChar w:fldCharType="begin" w:fldLock="1"/>
      </w:r>
      <w:r>
        <w:rPr>
          <w:noProof/>
        </w:rPr>
        <w:instrText xml:space="preserve"> PAGEREF _Toc123800763 \h </w:instrText>
      </w:r>
      <w:r>
        <w:rPr>
          <w:noProof/>
        </w:rPr>
      </w:r>
      <w:r>
        <w:rPr>
          <w:noProof/>
        </w:rPr>
        <w:fldChar w:fldCharType="separate"/>
      </w:r>
      <w:r>
        <w:rPr>
          <w:noProof/>
        </w:rPr>
        <w:t>39</w:t>
      </w:r>
      <w:r>
        <w:rPr>
          <w:noProof/>
        </w:rPr>
        <w:fldChar w:fldCharType="end"/>
      </w:r>
    </w:p>
    <w:p w14:paraId="3A068ED4" w14:textId="3F9D8AB7" w:rsidR="00A76F08" w:rsidRDefault="00A76F08">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HTTP message bodies for API resources</w:t>
      </w:r>
      <w:r>
        <w:rPr>
          <w:noProof/>
        </w:rPr>
        <w:tab/>
      </w:r>
      <w:r>
        <w:rPr>
          <w:noProof/>
        </w:rPr>
        <w:fldChar w:fldCharType="begin" w:fldLock="1"/>
      </w:r>
      <w:r>
        <w:rPr>
          <w:noProof/>
        </w:rPr>
        <w:instrText xml:space="preserve"> PAGEREF _Toc123800764 \h </w:instrText>
      </w:r>
      <w:r>
        <w:rPr>
          <w:noProof/>
        </w:rPr>
      </w:r>
      <w:r>
        <w:rPr>
          <w:noProof/>
        </w:rPr>
        <w:fldChar w:fldCharType="separate"/>
      </w:r>
      <w:r>
        <w:rPr>
          <w:noProof/>
        </w:rPr>
        <w:t>39</w:t>
      </w:r>
      <w:r>
        <w:rPr>
          <w:noProof/>
        </w:rPr>
        <w:fldChar w:fldCharType="end"/>
      </w:r>
    </w:p>
    <w:p w14:paraId="28A23202" w14:textId="50433CEE" w:rsidR="00A76F08" w:rsidRDefault="00A76F08">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Usage of HTTP headers</w:t>
      </w:r>
      <w:r>
        <w:rPr>
          <w:noProof/>
        </w:rPr>
        <w:tab/>
      </w:r>
      <w:r>
        <w:rPr>
          <w:noProof/>
        </w:rPr>
        <w:fldChar w:fldCharType="begin" w:fldLock="1"/>
      </w:r>
      <w:r>
        <w:rPr>
          <w:noProof/>
        </w:rPr>
        <w:instrText xml:space="preserve"> PAGEREF _Toc123800765 \h </w:instrText>
      </w:r>
      <w:r>
        <w:rPr>
          <w:noProof/>
        </w:rPr>
      </w:r>
      <w:r>
        <w:rPr>
          <w:noProof/>
        </w:rPr>
        <w:fldChar w:fldCharType="separate"/>
      </w:r>
      <w:r>
        <w:rPr>
          <w:noProof/>
        </w:rPr>
        <w:t>40</w:t>
      </w:r>
      <w:r>
        <w:rPr>
          <w:noProof/>
        </w:rPr>
        <w:fldChar w:fldCharType="end"/>
      </w:r>
    </w:p>
    <w:p w14:paraId="71654C24" w14:textId="74BA89A3" w:rsidR="00A76F08" w:rsidRDefault="00A76F08">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_Toc123800766 \h </w:instrText>
      </w:r>
      <w:r>
        <w:rPr>
          <w:noProof/>
        </w:rPr>
      </w:r>
      <w:r>
        <w:rPr>
          <w:noProof/>
        </w:rPr>
        <w:fldChar w:fldCharType="separate"/>
      </w:r>
      <w:r>
        <w:rPr>
          <w:noProof/>
        </w:rPr>
        <w:t>40</w:t>
      </w:r>
      <w:r>
        <w:rPr>
          <w:noProof/>
        </w:rPr>
        <w:fldChar w:fldCharType="end"/>
      </w:r>
    </w:p>
    <w:p w14:paraId="562703FA" w14:textId="2F294164" w:rsidR="00A76F08" w:rsidRDefault="00A76F0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User Agent identification</w:t>
      </w:r>
      <w:r>
        <w:rPr>
          <w:noProof/>
        </w:rPr>
        <w:tab/>
      </w:r>
      <w:r>
        <w:rPr>
          <w:noProof/>
        </w:rPr>
        <w:fldChar w:fldCharType="begin" w:fldLock="1"/>
      </w:r>
      <w:r>
        <w:rPr>
          <w:noProof/>
        </w:rPr>
        <w:instrText xml:space="preserve"> PAGEREF _Toc123800767 \h </w:instrText>
      </w:r>
      <w:r>
        <w:rPr>
          <w:noProof/>
        </w:rPr>
      </w:r>
      <w:r>
        <w:rPr>
          <w:noProof/>
        </w:rPr>
        <w:fldChar w:fldCharType="separate"/>
      </w:r>
      <w:r>
        <w:rPr>
          <w:noProof/>
        </w:rPr>
        <w:t>40</w:t>
      </w:r>
      <w:r>
        <w:rPr>
          <w:noProof/>
        </w:rPr>
        <w:fldChar w:fldCharType="end"/>
      </w:r>
    </w:p>
    <w:p w14:paraId="31D07440" w14:textId="269A9128" w:rsidR="00A76F08" w:rsidRDefault="00A76F08">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Media Stream Handler identification</w:t>
      </w:r>
      <w:r>
        <w:rPr>
          <w:noProof/>
        </w:rPr>
        <w:tab/>
      </w:r>
      <w:r>
        <w:rPr>
          <w:noProof/>
        </w:rPr>
        <w:fldChar w:fldCharType="begin" w:fldLock="1"/>
      </w:r>
      <w:r>
        <w:rPr>
          <w:noProof/>
        </w:rPr>
        <w:instrText xml:space="preserve"> PAGEREF _Toc123800768 \h </w:instrText>
      </w:r>
      <w:r>
        <w:rPr>
          <w:noProof/>
        </w:rPr>
      </w:r>
      <w:r>
        <w:rPr>
          <w:noProof/>
        </w:rPr>
        <w:fldChar w:fldCharType="separate"/>
      </w:r>
      <w:r>
        <w:rPr>
          <w:noProof/>
        </w:rPr>
        <w:t>40</w:t>
      </w:r>
      <w:r>
        <w:rPr>
          <w:noProof/>
        </w:rPr>
        <w:fldChar w:fldCharType="end"/>
      </w:r>
    </w:p>
    <w:p w14:paraId="25087A57" w14:textId="530EDD10" w:rsidR="00A76F08" w:rsidRDefault="00A76F08">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Media Session Handler identification</w:t>
      </w:r>
      <w:r>
        <w:rPr>
          <w:noProof/>
        </w:rPr>
        <w:tab/>
      </w:r>
      <w:r>
        <w:rPr>
          <w:noProof/>
        </w:rPr>
        <w:fldChar w:fldCharType="begin" w:fldLock="1"/>
      </w:r>
      <w:r>
        <w:rPr>
          <w:noProof/>
        </w:rPr>
        <w:instrText xml:space="preserve"> PAGEREF _Toc123800769 \h </w:instrText>
      </w:r>
      <w:r>
        <w:rPr>
          <w:noProof/>
        </w:rPr>
      </w:r>
      <w:r>
        <w:rPr>
          <w:noProof/>
        </w:rPr>
        <w:fldChar w:fldCharType="separate"/>
      </w:r>
      <w:r>
        <w:rPr>
          <w:noProof/>
        </w:rPr>
        <w:t>40</w:t>
      </w:r>
      <w:r>
        <w:rPr>
          <w:noProof/>
        </w:rPr>
        <w:fldChar w:fldCharType="end"/>
      </w:r>
    </w:p>
    <w:p w14:paraId="514A3332" w14:textId="68BCAA24" w:rsidR="00A76F08" w:rsidRDefault="00A76F08">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Server identification</w:t>
      </w:r>
      <w:r>
        <w:rPr>
          <w:noProof/>
        </w:rPr>
        <w:tab/>
      </w:r>
      <w:r>
        <w:rPr>
          <w:noProof/>
        </w:rPr>
        <w:fldChar w:fldCharType="begin" w:fldLock="1"/>
      </w:r>
      <w:r>
        <w:rPr>
          <w:noProof/>
        </w:rPr>
        <w:instrText xml:space="preserve"> PAGEREF _Toc123800770 \h </w:instrText>
      </w:r>
      <w:r>
        <w:rPr>
          <w:noProof/>
        </w:rPr>
      </w:r>
      <w:r>
        <w:rPr>
          <w:noProof/>
        </w:rPr>
        <w:fldChar w:fldCharType="separate"/>
      </w:r>
      <w:r>
        <w:rPr>
          <w:noProof/>
        </w:rPr>
        <w:t>40</w:t>
      </w:r>
      <w:r>
        <w:rPr>
          <w:noProof/>
        </w:rPr>
        <w:fldChar w:fldCharType="end"/>
      </w:r>
    </w:p>
    <w:p w14:paraId="269AEBF8" w14:textId="35C60201" w:rsidR="00A76F08" w:rsidRDefault="00A76F08">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5GMSd AF identification</w:t>
      </w:r>
      <w:r>
        <w:rPr>
          <w:noProof/>
        </w:rPr>
        <w:tab/>
      </w:r>
      <w:r>
        <w:rPr>
          <w:noProof/>
        </w:rPr>
        <w:fldChar w:fldCharType="begin" w:fldLock="1"/>
      </w:r>
      <w:r>
        <w:rPr>
          <w:noProof/>
        </w:rPr>
        <w:instrText xml:space="preserve"> PAGEREF _Toc123800771 \h </w:instrText>
      </w:r>
      <w:r>
        <w:rPr>
          <w:noProof/>
        </w:rPr>
      </w:r>
      <w:r>
        <w:rPr>
          <w:noProof/>
        </w:rPr>
        <w:fldChar w:fldCharType="separate"/>
      </w:r>
      <w:r>
        <w:rPr>
          <w:noProof/>
        </w:rPr>
        <w:t>40</w:t>
      </w:r>
      <w:r>
        <w:rPr>
          <w:noProof/>
        </w:rPr>
        <w:fldChar w:fldCharType="end"/>
      </w:r>
    </w:p>
    <w:p w14:paraId="205B44AA" w14:textId="29CFAAB4" w:rsidR="00A76F08" w:rsidRDefault="00A76F08">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Support for conditional HTTP GET requests</w:t>
      </w:r>
      <w:r>
        <w:rPr>
          <w:noProof/>
        </w:rPr>
        <w:tab/>
      </w:r>
      <w:r>
        <w:rPr>
          <w:noProof/>
        </w:rPr>
        <w:fldChar w:fldCharType="begin" w:fldLock="1"/>
      </w:r>
      <w:r>
        <w:rPr>
          <w:noProof/>
        </w:rPr>
        <w:instrText xml:space="preserve"> PAGEREF _Toc123800772 \h </w:instrText>
      </w:r>
      <w:r>
        <w:rPr>
          <w:noProof/>
        </w:rPr>
      </w:r>
      <w:r>
        <w:rPr>
          <w:noProof/>
        </w:rPr>
        <w:fldChar w:fldCharType="separate"/>
      </w:r>
      <w:r>
        <w:rPr>
          <w:noProof/>
        </w:rPr>
        <w:t>40</w:t>
      </w:r>
      <w:r>
        <w:rPr>
          <w:noProof/>
        </w:rPr>
        <w:fldChar w:fldCharType="end"/>
      </w:r>
    </w:p>
    <w:p w14:paraId="6865F0BE" w14:textId="5E48CD22" w:rsidR="00A76F08" w:rsidRDefault="00A76F08">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Support for conditional HTTP POST, PUT, PATCH and DELETE requests</w:t>
      </w:r>
      <w:r>
        <w:rPr>
          <w:noProof/>
        </w:rPr>
        <w:tab/>
      </w:r>
      <w:r>
        <w:rPr>
          <w:noProof/>
        </w:rPr>
        <w:fldChar w:fldCharType="begin" w:fldLock="1"/>
      </w:r>
      <w:r>
        <w:rPr>
          <w:noProof/>
        </w:rPr>
        <w:instrText xml:space="preserve"> PAGEREF _Toc123800773 \h </w:instrText>
      </w:r>
      <w:r>
        <w:rPr>
          <w:noProof/>
        </w:rPr>
      </w:r>
      <w:r>
        <w:rPr>
          <w:noProof/>
        </w:rPr>
        <w:fldChar w:fldCharType="separate"/>
      </w:r>
      <w:r>
        <w:rPr>
          <w:noProof/>
        </w:rPr>
        <w:t>41</w:t>
      </w:r>
      <w:r>
        <w:rPr>
          <w:noProof/>
        </w:rPr>
        <w:fldChar w:fldCharType="end"/>
      </w:r>
    </w:p>
    <w:p w14:paraId="29D191B3" w14:textId="191D4C12"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6.3</w:t>
      </w:r>
      <w:r>
        <w:rPr>
          <w:rFonts w:asciiTheme="minorHAnsi" w:eastAsiaTheme="minorEastAsia" w:hAnsiTheme="minorHAnsi" w:cstheme="minorBidi"/>
          <w:noProof/>
          <w:sz w:val="22"/>
          <w:szCs w:val="22"/>
          <w:lang w:eastAsia="en-GB"/>
        </w:rPr>
        <w:tab/>
      </w:r>
      <w:r w:rsidRPr="007F7218">
        <w:rPr>
          <w:rFonts w:eastAsia="Calibri"/>
          <w:noProof/>
        </w:rPr>
        <w:t>HTTP response codes</w:t>
      </w:r>
      <w:r>
        <w:rPr>
          <w:noProof/>
        </w:rPr>
        <w:tab/>
      </w:r>
      <w:r>
        <w:rPr>
          <w:noProof/>
        </w:rPr>
        <w:fldChar w:fldCharType="begin" w:fldLock="1"/>
      </w:r>
      <w:r>
        <w:rPr>
          <w:noProof/>
        </w:rPr>
        <w:instrText xml:space="preserve"> PAGEREF _Toc123800774 \h </w:instrText>
      </w:r>
      <w:r>
        <w:rPr>
          <w:noProof/>
        </w:rPr>
      </w:r>
      <w:r>
        <w:rPr>
          <w:noProof/>
        </w:rPr>
        <w:fldChar w:fldCharType="separate"/>
      </w:r>
      <w:r>
        <w:rPr>
          <w:noProof/>
        </w:rPr>
        <w:t>41</w:t>
      </w:r>
      <w:r>
        <w:rPr>
          <w:noProof/>
        </w:rPr>
        <w:fldChar w:fldCharType="end"/>
      </w:r>
    </w:p>
    <w:p w14:paraId="67CF5059" w14:textId="01CB0491"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6.4</w:t>
      </w:r>
      <w:r>
        <w:rPr>
          <w:rFonts w:asciiTheme="minorHAnsi" w:eastAsiaTheme="minorEastAsia" w:hAnsiTheme="minorHAnsi" w:cstheme="minorBidi"/>
          <w:noProof/>
          <w:sz w:val="22"/>
          <w:szCs w:val="22"/>
          <w:lang w:eastAsia="en-GB"/>
        </w:rPr>
        <w:tab/>
      </w:r>
      <w:r w:rsidRPr="007F7218">
        <w:rPr>
          <w:rFonts w:eastAsia="Calibri"/>
          <w:noProof/>
        </w:rPr>
        <w:t xml:space="preserve">Common API </w:t>
      </w:r>
      <w:r>
        <w:rPr>
          <w:noProof/>
        </w:rPr>
        <w:t>data types</w:t>
      </w:r>
      <w:r>
        <w:rPr>
          <w:noProof/>
        </w:rPr>
        <w:tab/>
      </w:r>
      <w:r>
        <w:rPr>
          <w:noProof/>
        </w:rPr>
        <w:fldChar w:fldCharType="begin" w:fldLock="1"/>
      </w:r>
      <w:r>
        <w:rPr>
          <w:noProof/>
        </w:rPr>
        <w:instrText xml:space="preserve"> PAGEREF _Toc123800775 \h </w:instrText>
      </w:r>
      <w:r>
        <w:rPr>
          <w:noProof/>
        </w:rPr>
      </w:r>
      <w:r>
        <w:rPr>
          <w:noProof/>
        </w:rPr>
        <w:fldChar w:fldCharType="separate"/>
      </w:r>
      <w:r>
        <w:rPr>
          <w:noProof/>
        </w:rPr>
        <w:t>41</w:t>
      </w:r>
      <w:r>
        <w:rPr>
          <w:noProof/>
        </w:rPr>
        <w:fldChar w:fldCharType="end"/>
      </w:r>
    </w:p>
    <w:p w14:paraId="174A5BBF" w14:textId="67DD8B2D" w:rsidR="00A76F08" w:rsidRDefault="00A76F08">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_Toc123800776 \h </w:instrText>
      </w:r>
      <w:r>
        <w:rPr>
          <w:noProof/>
        </w:rPr>
      </w:r>
      <w:r>
        <w:rPr>
          <w:noProof/>
        </w:rPr>
        <w:fldChar w:fldCharType="separate"/>
      </w:r>
      <w:r>
        <w:rPr>
          <w:noProof/>
        </w:rPr>
        <w:t>41</w:t>
      </w:r>
      <w:r>
        <w:rPr>
          <w:noProof/>
        </w:rPr>
        <w:fldChar w:fldCharType="end"/>
      </w:r>
    </w:p>
    <w:p w14:paraId="1AAE7A11" w14:textId="4B531A33" w:rsidR="00A76F08" w:rsidRDefault="00A76F08">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_Toc123800777 \h </w:instrText>
      </w:r>
      <w:r>
        <w:rPr>
          <w:noProof/>
        </w:rPr>
      </w:r>
      <w:r>
        <w:rPr>
          <w:noProof/>
        </w:rPr>
        <w:fldChar w:fldCharType="separate"/>
      </w:r>
      <w:r>
        <w:rPr>
          <w:noProof/>
        </w:rPr>
        <w:t>41</w:t>
      </w:r>
      <w:r>
        <w:rPr>
          <w:noProof/>
        </w:rPr>
        <w:fldChar w:fldCharType="end"/>
      </w:r>
    </w:p>
    <w:p w14:paraId="328DA330" w14:textId="1F43C2C3" w:rsidR="00A76F08" w:rsidRDefault="00A76F08">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_Toc123800778 \h </w:instrText>
      </w:r>
      <w:r>
        <w:rPr>
          <w:noProof/>
        </w:rPr>
      </w:r>
      <w:r>
        <w:rPr>
          <w:noProof/>
        </w:rPr>
        <w:fldChar w:fldCharType="separate"/>
      </w:r>
      <w:r>
        <w:rPr>
          <w:noProof/>
        </w:rPr>
        <w:t>42</w:t>
      </w:r>
      <w:r>
        <w:rPr>
          <w:noProof/>
        </w:rPr>
        <w:fldChar w:fldCharType="end"/>
      </w:r>
    </w:p>
    <w:p w14:paraId="7EBA2713" w14:textId="73CE00D4" w:rsidR="00A76F08" w:rsidRDefault="00A76F08">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IpPacketFilterSet type</w:t>
      </w:r>
      <w:r>
        <w:rPr>
          <w:noProof/>
        </w:rPr>
        <w:tab/>
      </w:r>
      <w:r>
        <w:rPr>
          <w:noProof/>
        </w:rPr>
        <w:fldChar w:fldCharType="begin" w:fldLock="1"/>
      </w:r>
      <w:r>
        <w:rPr>
          <w:noProof/>
        </w:rPr>
        <w:instrText xml:space="preserve"> PAGEREF _Toc123800779 \h </w:instrText>
      </w:r>
      <w:r>
        <w:rPr>
          <w:noProof/>
        </w:rPr>
      </w:r>
      <w:r>
        <w:rPr>
          <w:noProof/>
        </w:rPr>
        <w:fldChar w:fldCharType="separate"/>
      </w:r>
      <w:r>
        <w:rPr>
          <w:noProof/>
        </w:rPr>
        <w:t>42</w:t>
      </w:r>
      <w:r>
        <w:rPr>
          <w:noProof/>
        </w:rPr>
        <w:fldChar w:fldCharType="end"/>
      </w:r>
    </w:p>
    <w:p w14:paraId="4679FE69" w14:textId="2DD2D73F" w:rsidR="00A76F08" w:rsidRDefault="00A76F08">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ServiceDataFlowDescription type</w:t>
      </w:r>
      <w:r>
        <w:rPr>
          <w:noProof/>
        </w:rPr>
        <w:tab/>
      </w:r>
      <w:r>
        <w:rPr>
          <w:noProof/>
        </w:rPr>
        <w:fldChar w:fldCharType="begin" w:fldLock="1"/>
      </w:r>
      <w:r>
        <w:rPr>
          <w:noProof/>
        </w:rPr>
        <w:instrText xml:space="preserve"> PAGEREF _Toc123800780 \h </w:instrText>
      </w:r>
      <w:r>
        <w:rPr>
          <w:noProof/>
        </w:rPr>
      </w:r>
      <w:r>
        <w:rPr>
          <w:noProof/>
        </w:rPr>
        <w:fldChar w:fldCharType="separate"/>
      </w:r>
      <w:r>
        <w:rPr>
          <w:noProof/>
        </w:rPr>
        <w:t>42</w:t>
      </w:r>
      <w:r>
        <w:rPr>
          <w:noProof/>
        </w:rPr>
        <w:fldChar w:fldCharType="end"/>
      </w:r>
    </w:p>
    <w:p w14:paraId="5121DB62" w14:textId="5A033941" w:rsidR="00A76F08" w:rsidRDefault="00A76F08">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M5QoSSpecification type</w:t>
      </w:r>
      <w:r>
        <w:rPr>
          <w:noProof/>
        </w:rPr>
        <w:tab/>
      </w:r>
      <w:r>
        <w:rPr>
          <w:noProof/>
        </w:rPr>
        <w:fldChar w:fldCharType="begin" w:fldLock="1"/>
      </w:r>
      <w:r>
        <w:rPr>
          <w:noProof/>
        </w:rPr>
        <w:instrText xml:space="preserve"> PAGEREF _Toc123800781 \h </w:instrText>
      </w:r>
      <w:r>
        <w:rPr>
          <w:noProof/>
        </w:rPr>
      </w:r>
      <w:r>
        <w:rPr>
          <w:noProof/>
        </w:rPr>
        <w:fldChar w:fldCharType="separate"/>
      </w:r>
      <w:r>
        <w:rPr>
          <w:noProof/>
        </w:rPr>
        <w:t>42</w:t>
      </w:r>
      <w:r>
        <w:rPr>
          <w:noProof/>
        </w:rPr>
        <w:fldChar w:fldCharType="end"/>
      </w:r>
    </w:p>
    <w:p w14:paraId="1AEA2542" w14:textId="01F84BA5" w:rsidR="00A76F08" w:rsidRDefault="00A76F08">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M1QoSSpecification type</w:t>
      </w:r>
      <w:r>
        <w:rPr>
          <w:noProof/>
        </w:rPr>
        <w:tab/>
      </w:r>
      <w:r>
        <w:rPr>
          <w:noProof/>
        </w:rPr>
        <w:fldChar w:fldCharType="begin" w:fldLock="1"/>
      </w:r>
      <w:r>
        <w:rPr>
          <w:noProof/>
        </w:rPr>
        <w:instrText xml:space="preserve"> PAGEREF _Toc123800782 \h </w:instrText>
      </w:r>
      <w:r>
        <w:rPr>
          <w:noProof/>
        </w:rPr>
      </w:r>
      <w:r>
        <w:rPr>
          <w:noProof/>
        </w:rPr>
        <w:fldChar w:fldCharType="separate"/>
      </w:r>
      <w:r>
        <w:rPr>
          <w:noProof/>
        </w:rPr>
        <w:t>42</w:t>
      </w:r>
      <w:r>
        <w:rPr>
          <w:noProof/>
        </w:rPr>
        <w:fldChar w:fldCharType="end"/>
      </w:r>
    </w:p>
    <w:p w14:paraId="23A4029C" w14:textId="658F2830" w:rsidR="00A76F08" w:rsidRDefault="00A76F08">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ChargingSpecification type</w:t>
      </w:r>
      <w:r>
        <w:rPr>
          <w:noProof/>
        </w:rPr>
        <w:tab/>
      </w:r>
      <w:r>
        <w:rPr>
          <w:noProof/>
        </w:rPr>
        <w:fldChar w:fldCharType="begin" w:fldLock="1"/>
      </w:r>
      <w:r>
        <w:rPr>
          <w:noProof/>
        </w:rPr>
        <w:instrText xml:space="preserve"> PAGEREF _Toc123800783 \h </w:instrText>
      </w:r>
      <w:r>
        <w:rPr>
          <w:noProof/>
        </w:rPr>
      </w:r>
      <w:r>
        <w:rPr>
          <w:noProof/>
        </w:rPr>
        <w:fldChar w:fldCharType="separate"/>
      </w:r>
      <w:r>
        <w:rPr>
          <w:noProof/>
        </w:rPr>
        <w:t>43</w:t>
      </w:r>
      <w:r>
        <w:rPr>
          <w:noProof/>
        </w:rPr>
        <w:fldChar w:fldCharType="end"/>
      </w:r>
    </w:p>
    <w:p w14:paraId="6604E5E6" w14:textId="13BC4B64" w:rsidR="00A76F08" w:rsidRDefault="00A76F08">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TypedLocation type</w:t>
      </w:r>
      <w:r>
        <w:rPr>
          <w:noProof/>
        </w:rPr>
        <w:tab/>
      </w:r>
      <w:r>
        <w:rPr>
          <w:noProof/>
        </w:rPr>
        <w:fldChar w:fldCharType="begin" w:fldLock="1"/>
      </w:r>
      <w:r>
        <w:rPr>
          <w:noProof/>
        </w:rPr>
        <w:instrText xml:space="preserve"> PAGEREF _Toc123800784 \h </w:instrText>
      </w:r>
      <w:r>
        <w:rPr>
          <w:noProof/>
        </w:rPr>
      </w:r>
      <w:r>
        <w:rPr>
          <w:noProof/>
        </w:rPr>
        <w:fldChar w:fldCharType="separate"/>
      </w:r>
      <w:r>
        <w:rPr>
          <w:noProof/>
        </w:rPr>
        <w:t>43</w:t>
      </w:r>
      <w:r>
        <w:rPr>
          <w:noProof/>
        </w:rPr>
        <w:fldChar w:fldCharType="end"/>
      </w:r>
    </w:p>
    <w:p w14:paraId="64F4907A" w14:textId="08805952" w:rsidR="00A76F08" w:rsidRDefault="00A76F08">
      <w:pPr>
        <w:pStyle w:val="TOC4"/>
        <w:rPr>
          <w:rFonts w:asciiTheme="minorHAnsi" w:eastAsiaTheme="minorEastAsia" w:hAnsiTheme="minorHAnsi" w:cstheme="minorBidi"/>
          <w:noProof/>
          <w:sz w:val="22"/>
          <w:szCs w:val="22"/>
          <w:lang w:eastAsia="en-GB"/>
        </w:rPr>
      </w:pPr>
      <w:r>
        <w:rPr>
          <w:noProof/>
        </w:rPr>
        <w:t>6.4.3.7</w:t>
      </w:r>
      <w:r>
        <w:rPr>
          <w:rFonts w:asciiTheme="minorHAnsi" w:eastAsiaTheme="minorEastAsia" w:hAnsiTheme="minorHAnsi" w:cstheme="minorBidi"/>
          <w:noProof/>
          <w:sz w:val="22"/>
          <w:szCs w:val="22"/>
          <w:lang w:eastAsia="en-GB"/>
        </w:rPr>
        <w:tab/>
      </w:r>
      <w:r>
        <w:rPr>
          <w:noProof/>
        </w:rPr>
        <w:t>OperationSuccessResponse type</w:t>
      </w:r>
      <w:r>
        <w:rPr>
          <w:noProof/>
        </w:rPr>
        <w:tab/>
      </w:r>
      <w:r>
        <w:rPr>
          <w:noProof/>
        </w:rPr>
        <w:fldChar w:fldCharType="begin" w:fldLock="1"/>
      </w:r>
      <w:r>
        <w:rPr>
          <w:noProof/>
        </w:rPr>
        <w:instrText xml:space="preserve"> PAGEREF _Toc123800785 \h </w:instrText>
      </w:r>
      <w:r>
        <w:rPr>
          <w:noProof/>
        </w:rPr>
      </w:r>
      <w:r>
        <w:rPr>
          <w:noProof/>
        </w:rPr>
        <w:fldChar w:fldCharType="separate"/>
      </w:r>
      <w:r>
        <w:rPr>
          <w:noProof/>
        </w:rPr>
        <w:t>43</w:t>
      </w:r>
      <w:r>
        <w:rPr>
          <w:noProof/>
        </w:rPr>
        <w:fldChar w:fldCharType="end"/>
      </w:r>
    </w:p>
    <w:p w14:paraId="1557960E" w14:textId="4F4314BD" w:rsidR="00A76F08" w:rsidRDefault="00A76F08">
      <w:pPr>
        <w:pStyle w:val="TOC4"/>
        <w:rPr>
          <w:rFonts w:asciiTheme="minorHAnsi" w:eastAsiaTheme="minorEastAsia" w:hAnsiTheme="minorHAnsi" w:cstheme="minorBidi"/>
          <w:noProof/>
          <w:sz w:val="22"/>
          <w:szCs w:val="22"/>
          <w:lang w:eastAsia="en-GB"/>
        </w:rPr>
      </w:pPr>
      <w:r>
        <w:rPr>
          <w:noProof/>
        </w:rPr>
        <w:t>6.4.3.8</w:t>
      </w:r>
      <w:r>
        <w:rPr>
          <w:rFonts w:asciiTheme="minorHAnsi" w:eastAsiaTheme="minorEastAsia" w:hAnsiTheme="minorHAnsi" w:cstheme="minorBidi"/>
          <w:noProof/>
          <w:sz w:val="22"/>
          <w:szCs w:val="22"/>
          <w:lang w:eastAsia="en-GB"/>
        </w:rPr>
        <w:tab/>
      </w:r>
      <w:r>
        <w:rPr>
          <w:noProof/>
        </w:rPr>
        <w:t>EdgeProcessingEligibilityCriteria type</w:t>
      </w:r>
      <w:r>
        <w:rPr>
          <w:noProof/>
        </w:rPr>
        <w:tab/>
      </w:r>
      <w:r>
        <w:rPr>
          <w:noProof/>
        </w:rPr>
        <w:fldChar w:fldCharType="begin" w:fldLock="1"/>
      </w:r>
      <w:r>
        <w:rPr>
          <w:noProof/>
        </w:rPr>
        <w:instrText xml:space="preserve"> PAGEREF _Toc123800786 \h </w:instrText>
      </w:r>
      <w:r>
        <w:rPr>
          <w:noProof/>
        </w:rPr>
      </w:r>
      <w:r>
        <w:rPr>
          <w:noProof/>
        </w:rPr>
        <w:fldChar w:fldCharType="separate"/>
      </w:r>
      <w:r>
        <w:rPr>
          <w:noProof/>
        </w:rPr>
        <w:t>44</w:t>
      </w:r>
      <w:r>
        <w:rPr>
          <w:noProof/>
        </w:rPr>
        <w:fldChar w:fldCharType="end"/>
      </w:r>
    </w:p>
    <w:p w14:paraId="5C24429E" w14:textId="268C9491" w:rsidR="00A76F08" w:rsidRDefault="00A76F08">
      <w:pPr>
        <w:pStyle w:val="TOC4"/>
        <w:rPr>
          <w:rFonts w:asciiTheme="minorHAnsi" w:eastAsiaTheme="minorEastAsia" w:hAnsiTheme="minorHAnsi" w:cstheme="minorBidi"/>
          <w:noProof/>
          <w:sz w:val="22"/>
          <w:szCs w:val="22"/>
          <w:lang w:eastAsia="en-GB"/>
        </w:rPr>
      </w:pPr>
      <w:r>
        <w:rPr>
          <w:noProof/>
        </w:rPr>
        <w:t>6.4.3.9</w:t>
      </w:r>
      <w:r>
        <w:rPr>
          <w:rFonts w:asciiTheme="minorHAnsi" w:eastAsiaTheme="minorEastAsia" w:hAnsiTheme="minorHAnsi" w:cstheme="minorBidi"/>
          <w:noProof/>
          <w:sz w:val="22"/>
          <w:szCs w:val="22"/>
          <w:lang w:eastAsia="en-GB"/>
        </w:rPr>
        <w:tab/>
      </w:r>
      <w:r>
        <w:rPr>
          <w:noProof/>
        </w:rPr>
        <w:t>EndpointAddress type</w:t>
      </w:r>
      <w:r>
        <w:rPr>
          <w:noProof/>
        </w:rPr>
        <w:tab/>
      </w:r>
      <w:r>
        <w:rPr>
          <w:noProof/>
        </w:rPr>
        <w:fldChar w:fldCharType="begin" w:fldLock="1"/>
      </w:r>
      <w:r>
        <w:rPr>
          <w:noProof/>
        </w:rPr>
        <w:instrText xml:space="preserve"> PAGEREF _Toc123800787 \h </w:instrText>
      </w:r>
      <w:r>
        <w:rPr>
          <w:noProof/>
        </w:rPr>
      </w:r>
      <w:r>
        <w:rPr>
          <w:noProof/>
        </w:rPr>
        <w:fldChar w:fldCharType="separate"/>
      </w:r>
      <w:r>
        <w:rPr>
          <w:noProof/>
        </w:rPr>
        <w:t>44</w:t>
      </w:r>
      <w:r>
        <w:rPr>
          <w:noProof/>
        </w:rPr>
        <w:fldChar w:fldCharType="end"/>
      </w:r>
    </w:p>
    <w:p w14:paraId="761C95B1" w14:textId="11889B77" w:rsidR="00A76F08" w:rsidRDefault="00A76F08">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Enumerated data types</w:t>
      </w:r>
      <w:r>
        <w:rPr>
          <w:noProof/>
        </w:rPr>
        <w:tab/>
      </w:r>
      <w:r>
        <w:rPr>
          <w:noProof/>
        </w:rPr>
        <w:fldChar w:fldCharType="begin" w:fldLock="1"/>
      </w:r>
      <w:r>
        <w:rPr>
          <w:noProof/>
        </w:rPr>
        <w:instrText xml:space="preserve"> PAGEREF _Toc123800788 \h </w:instrText>
      </w:r>
      <w:r>
        <w:rPr>
          <w:noProof/>
        </w:rPr>
      </w:r>
      <w:r>
        <w:rPr>
          <w:noProof/>
        </w:rPr>
        <w:fldChar w:fldCharType="separate"/>
      </w:r>
      <w:r>
        <w:rPr>
          <w:noProof/>
        </w:rPr>
        <w:t>45</w:t>
      </w:r>
      <w:r>
        <w:rPr>
          <w:noProof/>
        </w:rPr>
        <w:fldChar w:fldCharType="end"/>
      </w:r>
    </w:p>
    <w:p w14:paraId="41A78F87" w14:textId="4FE0543B" w:rsidR="00A76F08" w:rsidRDefault="00A76F08">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CellIdentifierType enumeration</w:t>
      </w:r>
      <w:r>
        <w:rPr>
          <w:noProof/>
        </w:rPr>
        <w:tab/>
      </w:r>
      <w:r>
        <w:rPr>
          <w:noProof/>
        </w:rPr>
        <w:fldChar w:fldCharType="begin" w:fldLock="1"/>
      </w:r>
      <w:r>
        <w:rPr>
          <w:noProof/>
        </w:rPr>
        <w:instrText xml:space="preserve"> PAGEREF _Toc123800789 \h </w:instrText>
      </w:r>
      <w:r>
        <w:rPr>
          <w:noProof/>
        </w:rPr>
      </w:r>
      <w:r>
        <w:rPr>
          <w:noProof/>
        </w:rPr>
        <w:fldChar w:fldCharType="separate"/>
      </w:r>
      <w:r>
        <w:rPr>
          <w:noProof/>
        </w:rPr>
        <w:t>45</w:t>
      </w:r>
      <w:r>
        <w:rPr>
          <w:noProof/>
        </w:rPr>
        <w:fldChar w:fldCharType="end"/>
      </w:r>
    </w:p>
    <w:p w14:paraId="5439FAFE" w14:textId="6161501D" w:rsidR="00A76F08" w:rsidRDefault="00A76F08">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SdfMethod enumeration</w:t>
      </w:r>
      <w:r>
        <w:rPr>
          <w:noProof/>
        </w:rPr>
        <w:tab/>
      </w:r>
      <w:r>
        <w:rPr>
          <w:noProof/>
        </w:rPr>
        <w:fldChar w:fldCharType="begin" w:fldLock="1"/>
      </w:r>
      <w:r>
        <w:rPr>
          <w:noProof/>
        </w:rPr>
        <w:instrText xml:space="preserve"> PAGEREF _Toc123800790 \h </w:instrText>
      </w:r>
      <w:r>
        <w:rPr>
          <w:noProof/>
        </w:rPr>
      </w:r>
      <w:r>
        <w:rPr>
          <w:noProof/>
        </w:rPr>
        <w:fldChar w:fldCharType="separate"/>
      </w:r>
      <w:r>
        <w:rPr>
          <w:noProof/>
        </w:rPr>
        <w:t>45</w:t>
      </w:r>
      <w:r>
        <w:rPr>
          <w:noProof/>
        </w:rPr>
        <w:fldChar w:fldCharType="end"/>
      </w:r>
    </w:p>
    <w:p w14:paraId="4F5ED104" w14:textId="5448DA91" w:rsidR="00A76F08" w:rsidRDefault="00A76F08">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ProvisioningSessionType enumeration</w:t>
      </w:r>
      <w:r>
        <w:rPr>
          <w:noProof/>
        </w:rPr>
        <w:tab/>
      </w:r>
      <w:r>
        <w:rPr>
          <w:noProof/>
        </w:rPr>
        <w:fldChar w:fldCharType="begin" w:fldLock="1"/>
      </w:r>
      <w:r>
        <w:rPr>
          <w:noProof/>
        </w:rPr>
        <w:instrText xml:space="preserve"> PAGEREF _Toc123800791 \h </w:instrText>
      </w:r>
      <w:r>
        <w:rPr>
          <w:noProof/>
        </w:rPr>
      </w:r>
      <w:r>
        <w:rPr>
          <w:noProof/>
        </w:rPr>
        <w:fldChar w:fldCharType="separate"/>
      </w:r>
      <w:r>
        <w:rPr>
          <w:noProof/>
        </w:rPr>
        <w:t>45</w:t>
      </w:r>
      <w:r>
        <w:rPr>
          <w:noProof/>
        </w:rPr>
        <w:fldChar w:fldCharType="end"/>
      </w:r>
    </w:p>
    <w:p w14:paraId="03857221" w14:textId="0717A45C"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EASRelocationTolerance enumeration</w:t>
      </w:r>
      <w:r>
        <w:rPr>
          <w:noProof/>
        </w:rPr>
        <w:tab/>
      </w:r>
      <w:r>
        <w:rPr>
          <w:noProof/>
        </w:rPr>
        <w:fldChar w:fldCharType="begin" w:fldLock="1"/>
      </w:r>
      <w:r>
        <w:rPr>
          <w:noProof/>
        </w:rPr>
        <w:instrText xml:space="preserve"> PAGEREF _Toc123800792 \h </w:instrText>
      </w:r>
      <w:r>
        <w:rPr>
          <w:noProof/>
        </w:rPr>
      </w:r>
      <w:r>
        <w:rPr>
          <w:noProof/>
        </w:rPr>
        <w:fldChar w:fldCharType="separate"/>
      </w:r>
      <w:r>
        <w:rPr>
          <w:noProof/>
        </w:rPr>
        <w:t>45</w:t>
      </w:r>
      <w:r>
        <w:rPr>
          <w:noProof/>
        </w:rPr>
        <w:fldChar w:fldCharType="end"/>
      </w:r>
    </w:p>
    <w:p w14:paraId="31781024" w14:textId="117227A2"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CacheStatus enumeration</w:t>
      </w:r>
      <w:r>
        <w:rPr>
          <w:noProof/>
        </w:rPr>
        <w:tab/>
      </w:r>
      <w:r>
        <w:rPr>
          <w:noProof/>
        </w:rPr>
        <w:fldChar w:fldCharType="begin" w:fldLock="1"/>
      </w:r>
      <w:r>
        <w:rPr>
          <w:noProof/>
        </w:rPr>
        <w:instrText xml:space="preserve"> PAGEREF _Toc123800793 \h </w:instrText>
      </w:r>
      <w:r>
        <w:rPr>
          <w:noProof/>
        </w:rPr>
      </w:r>
      <w:r>
        <w:rPr>
          <w:noProof/>
        </w:rPr>
        <w:fldChar w:fldCharType="separate"/>
      </w:r>
      <w:r>
        <w:rPr>
          <w:noProof/>
        </w:rPr>
        <w:t>46</w:t>
      </w:r>
      <w:r>
        <w:rPr>
          <w:noProof/>
        </w:rPr>
        <w:fldChar w:fldCharType="end"/>
      </w:r>
    </w:p>
    <w:p w14:paraId="660FF8BD" w14:textId="005733A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6.5</w:t>
      </w:r>
      <w:r>
        <w:rPr>
          <w:rFonts w:asciiTheme="minorHAnsi" w:eastAsiaTheme="minorEastAsia" w:hAnsiTheme="minorHAnsi" w:cstheme="minorBidi"/>
          <w:noProof/>
          <w:sz w:val="22"/>
          <w:szCs w:val="22"/>
          <w:lang w:eastAsia="en-GB"/>
        </w:rPr>
        <w:tab/>
      </w:r>
      <w:r>
        <w:rPr>
          <w:noProof/>
        </w:rPr>
        <w:t>Explanation of API data model notation</w:t>
      </w:r>
      <w:r>
        <w:rPr>
          <w:noProof/>
        </w:rPr>
        <w:tab/>
      </w:r>
      <w:r>
        <w:rPr>
          <w:noProof/>
        </w:rPr>
        <w:fldChar w:fldCharType="begin" w:fldLock="1"/>
      </w:r>
      <w:r>
        <w:rPr>
          <w:noProof/>
        </w:rPr>
        <w:instrText xml:space="preserve"> PAGEREF _Toc123800794 \h </w:instrText>
      </w:r>
      <w:r>
        <w:rPr>
          <w:noProof/>
        </w:rPr>
      </w:r>
      <w:r>
        <w:rPr>
          <w:noProof/>
        </w:rPr>
        <w:fldChar w:fldCharType="separate"/>
      </w:r>
      <w:r>
        <w:rPr>
          <w:noProof/>
        </w:rPr>
        <w:t>46</w:t>
      </w:r>
      <w:r>
        <w:rPr>
          <w:noProof/>
        </w:rPr>
        <w:fldChar w:fldCharType="end"/>
      </w:r>
    </w:p>
    <w:p w14:paraId="0DC64554" w14:textId="4B370843" w:rsidR="00A76F08" w:rsidRDefault="00A76F0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Provisioning (M1) APIs</w:t>
      </w:r>
      <w:r>
        <w:rPr>
          <w:noProof/>
        </w:rPr>
        <w:tab/>
      </w:r>
      <w:r>
        <w:rPr>
          <w:noProof/>
        </w:rPr>
        <w:fldChar w:fldCharType="begin" w:fldLock="1"/>
      </w:r>
      <w:r>
        <w:rPr>
          <w:noProof/>
        </w:rPr>
        <w:instrText xml:space="preserve"> PAGEREF _Toc123800795 \h </w:instrText>
      </w:r>
      <w:r>
        <w:rPr>
          <w:noProof/>
        </w:rPr>
      </w:r>
      <w:r>
        <w:rPr>
          <w:noProof/>
        </w:rPr>
        <w:fldChar w:fldCharType="separate"/>
      </w:r>
      <w:r>
        <w:rPr>
          <w:noProof/>
        </w:rPr>
        <w:t>47</w:t>
      </w:r>
      <w:r>
        <w:rPr>
          <w:noProof/>
        </w:rPr>
        <w:fldChar w:fldCharType="end"/>
      </w:r>
    </w:p>
    <w:p w14:paraId="0A5E52C1" w14:textId="51A75304" w:rsidR="00A76F08" w:rsidRDefault="00A76F0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_Toc123800796 \h </w:instrText>
      </w:r>
      <w:r>
        <w:rPr>
          <w:noProof/>
        </w:rPr>
      </w:r>
      <w:r>
        <w:rPr>
          <w:noProof/>
        </w:rPr>
        <w:fldChar w:fldCharType="separate"/>
      </w:r>
      <w:r>
        <w:rPr>
          <w:noProof/>
        </w:rPr>
        <w:t>47</w:t>
      </w:r>
      <w:r>
        <w:rPr>
          <w:noProof/>
        </w:rPr>
        <w:fldChar w:fldCharType="end"/>
      </w:r>
    </w:p>
    <w:p w14:paraId="5F99622B" w14:textId="0F986DC7" w:rsidR="00A76F08" w:rsidRDefault="00A76F0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Provisioning Sessions API</w:t>
      </w:r>
      <w:r>
        <w:rPr>
          <w:noProof/>
        </w:rPr>
        <w:tab/>
      </w:r>
      <w:r>
        <w:rPr>
          <w:noProof/>
        </w:rPr>
        <w:fldChar w:fldCharType="begin" w:fldLock="1"/>
      </w:r>
      <w:r>
        <w:rPr>
          <w:noProof/>
        </w:rPr>
        <w:instrText xml:space="preserve"> PAGEREF _Toc123800797 \h </w:instrText>
      </w:r>
      <w:r>
        <w:rPr>
          <w:noProof/>
        </w:rPr>
      </w:r>
      <w:r>
        <w:rPr>
          <w:noProof/>
        </w:rPr>
        <w:fldChar w:fldCharType="separate"/>
      </w:r>
      <w:r>
        <w:rPr>
          <w:noProof/>
        </w:rPr>
        <w:t>47</w:t>
      </w:r>
      <w:r>
        <w:rPr>
          <w:noProof/>
        </w:rPr>
        <w:fldChar w:fldCharType="end"/>
      </w:r>
    </w:p>
    <w:p w14:paraId="1A580455" w14:textId="4081FACC" w:rsidR="00A76F08" w:rsidRDefault="00A76F0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_Toc123800798 \h </w:instrText>
      </w:r>
      <w:r>
        <w:rPr>
          <w:noProof/>
        </w:rPr>
      </w:r>
      <w:r>
        <w:rPr>
          <w:noProof/>
        </w:rPr>
        <w:fldChar w:fldCharType="separate"/>
      </w:r>
      <w:r>
        <w:rPr>
          <w:noProof/>
        </w:rPr>
        <w:t>47</w:t>
      </w:r>
      <w:r>
        <w:rPr>
          <w:noProof/>
        </w:rPr>
        <w:fldChar w:fldCharType="end"/>
      </w:r>
    </w:p>
    <w:p w14:paraId="3DAAFC42" w14:textId="64D79B2D" w:rsidR="00A76F08" w:rsidRDefault="00A76F0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_Toc123800799 \h </w:instrText>
      </w:r>
      <w:r>
        <w:rPr>
          <w:noProof/>
        </w:rPr>
      </w:r>
      <w:r>
        <w:rPr>
          <w:noProof/>
        </w:rPr>
        <w:fldChar w:fldCharType="separate"/>
      </w:r>
      <w:r>
        <w:rPr>
          <w:noProof/>
        </w:rPr>
        <w:t>47</w:t>
      </w:r>
      <w:r>
        <w:rPr>
          <w:noProof/>
        </w:rPr>
        <w:fldChar w:fldCharType="end"/>
      </w:r>
    </w:p>
    <w:p w14:paraId="639C3F79" w14:textId="2910061C" w:rsidR="00A76F08" w:rsidRDefault="00A76F0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_Toc123800800 \h </w:instrText>
      </w:r>
      <w:r>
        <w:rPr>
          <w:noProof/>
        </w:rPr>
      </w:r>
      <w:r>
        <w:rPr>
          <w:noProof/>
        </w:rPr>
        <w:fldChar w:fldCharType="separate"/>
      </w:r>
      <w:r>
        <w:rPr>
          <w:noProof/>
        </w:rPr>
        <w:t>48</w:t>
      </w:r>
      <w:r>
        <w:rPr>
          <w:noProof/>
        </w:rPr>
        <w:fldChar w:fldCharType="end"/>
      </w:r>
    </w:p>
    <w:p w14:paraId="7C3BFA71" w14:textId="3E3EA9D6" w:rsidR="00A76F08" w:rsidRDefault="00A76F08">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ProvisioningSession resource</w:t>
      </w:r>
      <w:r>
        <w:rPr>
          <w:noProof/>
        </w:rPr>
        <w:tab/>
      </w:r>
      <w:r>
        <w:rPr>
          <w:noProof/>
        </w:rPr>
        <w:fldChar w:fldCharType="begin" w:fldLock="1"/>
      </w:r>
      <w:r>
        <w:rPr>
          <w:noProof/>
        </w:rPr>
        <w:instrText xml:space="preserve"> PAGEREF _Toc123800801 \h </w:instrText>
      </w:r>
      <w:r>
        <w:rPr>
          <w:noProof/>
        </w:rPr>
      </w:r>
      <w:r>
        <w:rPr>
          <w:noProof/>
        </w:rPr>
        <w:fldChar w:fldCharType="separate"/>
      </w:r>
      <w:r>
        <w:rPr>
          <w:noProof/>
        </w:rPr>
        <w:t>48</w:t>
      </w:r>
      <w:r>
        <w:rPr>
          <w:noProof/>
        </w:rPr>
        <w:fldChar w:fldCharType="end"/>
      </w:r>
    </w:p>
    <w:p w14:paraId="2403BA10" w14:textId="2E423DDF" w:rsidR="00A76F08" w:rsidRDefault="00A76F0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Server Certificates Provisioning API</w:t>
      </w:r>
      <w:r>
        <w:rPr>
          <w:noProof/>
        </w:rPr>
        <w:tab/>
      </w:r>
      <w:r>
        <w:rPr>
          <w:noProof/>
        </w:rPr>
        <w:fldChar w:fldCharType="begin" w:fldLock="1"/>
      </w:r>
      <w:r>
        <w:rPr>
          <w:noProof/>
        </w:rPr>
        <w:instrText xml:space="preserve"> PAGEREF _Toc123800802 \h </w:instrText>
      </w:r>
      <w:r>
        <w:rPr>
          <w:noProof/>
        </w:rPr>
      </w:r>
      <w:r>
        <w:rPr>
          <w:noProof/>
        </w:rPr>
        <w:fldChar w:fldCharType="separate"/>
      </w:r>
      <w:r>
        <w:rPr>
          <w:noProof/>
        </w:rPr>
        <w:t>49</w:t>
      </w:r>
      <w:r>
        <w:rPr>
          <w:noProof/>
        </w:rPr>
        <w:fldChar w:fldCharType="end"/>
      </w:r>
    </w:p>
    <w:p w14:paraId="3E05B8C7" w14:textId="0E5A28FC" w:rsidR="00A76F08" w:rsidRDefault="00A76F0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_Toc123800803 \h </w:instrText>
      </w:r>
      <w:r>
        <w:rPr>
          <w:noProof/>
        </w:rPr>
      </w:r>
      <w:r>
        <w:rPr>
          <w:noProof/>
        </w:rPr>
        <w:fldChar w:fldCharType="separate"/>
      </w:r>
      <w:r>
        <w:rPr>
          <w:noProof/>
        </w:rPr>
        <w:t>49</w:t>
      </w:r>
      <w:r>
        <w:rPr>
          <w:noProof/>
        </w:rPr>
        <w:fldChar w:fldCharType="end"/>
      </w:r>
    </w:p>
    <w:p w14:paraId="7C8E7046" w14:textId="3F7A8351" w:rsidR="00A76F08" w:rsidRDefault="00A76F0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_Toc123800804 \h </w:instrText>
      </w:r>
      <w:r>
        <w:rPr>
          <w:noProof/>
        </w:rPr>
      </w:r>
      <w:r>
        <w:rPr>
          <w:noProof/>
        </w:rPr>
        <w:fldChar w:fldCharType="separate"/>
      </w:r>
      <w:r>
        <w:rPr>
          <w:noProof/>
        </w:rPr>
        <w:t>49</w:t>
      </w:r>
      <w:r>
        <w:rPr>
          <w:noProof/>
        </w:rPr>
        <w:fldChar w:fldCharType="end"/>
      </w:r>
    </w:p>
    <w:p w14:paraId="7F76204B" w14:textId="581D34CD" w:rsidR="00A76F08" w:rsidRDefault="00A76F0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_Toc123800805 \h </w:instrText>
      </w:r>
      <w:r>
        <w:rPr>
          <w:noProof/>
        </w:rPr>
      </w:r>
      <w:r>
        <w:rPr>
          <w:noProof/>
        </w:rPr>
        <w:fldChar w:fldCharType="separate"/>
      </w:r>
      <w:r>
        <w:rPr>
          <w:noProof/>
        </w:rPr>
        <w:t>50</w:t>
      </w:r>
      <w:r>
        <w:rPr>
          <w:noProof/>
        </w:rPr>
        <w:fldChar w:fldCharType="end"/>
      </w:r>
    </w:p>
    <w:p w14:paraId="71C1C89E" w14:textId="31D8F187" w:rsidR="00A76F08" w:rsidRDefault="00A76F08">
      <w:pPr>
        <w:pStyle w:val="TOC4"/>
        <w:rPr>
          <w:rFonts w:asciiTheme="minorHAnsi" w:eastAsiaTheme="minorEastAsia" w:hAnsiTheme="minorHAnsi" w:cstheme="minorBidi"/>
          <w:noProof/>
          <w:sz w:val="22"/>
          <w:szCs w:val="22"/>
          <w:lang w:eastAsia="en-GB"/>
        </w:rPr>
      </w:pPr>
      <w:r>
        <w:rPr>
          <w:noProof/>
        </w:rPr>
        <w:t>7.3.3.1</w:t>
      </w:r>
      <w:r>
        <w:rPr>
          <w:rFonts w:asciiTheme="minorHAnsi" w:eastAsiaTheme="minorEastAsia" w:hAnsiTheme="minorHAnsi" w:cstheme="minorBidi"/>
          <w:noProof/>
          <w:sz w:val="22"/>
          <w:szCs w:val="22"/>
          <w:lang w:eastAsia="en-GB"/>
        </w:rPr>
        <w:tab/>
      </w:r>
      <w:r>
        <w:rPr>
          <w:noProof/>
        </w:rPr>
        <w:t>Certificate Signing Request</w:t>
      </w:r>
      <w:r>
        <w:rPr>
          <w:noProof/>
        </w:rPr>
        <w:tab/>
      </w:r>
      <w:r>
        <w:rPr>
          <w:noProof/>
        </w:rPr>
        <w:fldChar w:fldCharType="begin" w:fldLock="1"/>
      </w:r>
      <w:r>
        <w:rPr>
          <w:noProof/>
        </w:rPr>
        <w:instrText xml:space="preserve"> PAGEREF _Toc123800806 \h </w:instrText>
      </w:r>
      <w:r>
        <w:rPr>
          <w:noProof/>
        </w:rPr>
      </w:r>
      <w:r>
        <w:rPr>
          <w:noProof/>
        </w:rPr>
        <w:fldChar w:fldCharType="separate"/>
      </w:r>
      <w:r>
        <w:rPr>
          <w:noProof/>
        </w:rPr>
        <w:t>50</w:t>
      </w:r>
      <w:r>
        <w:rPr>
          <w:noProof/>
        </w:rPr>
        <w:fldChar w:fldCharType="end"/>
      </w:r>
    </w:p>
    <w:p w14:paraId="323A3A7A" w14:textId="12DA2442" w:rsidR="00A76F08" w:rsidRDefault="00A76F08">
      <w:pPr>
        <w:pStyle w:val="TOC4"/>
        <w:rPr>
          <w:rFonts w:asciiTheme="minorHAnsi" w:eastAsiaTheme="minorEastAsia" w:hAnsiTheme="minorHAnsi" w:cstheme="minorBidi"/>
          <w:noProof/>
          <w:sz w:val="22"/>
          <w:szCs w:val="22"/>
          <w:lang w:eastAsia="en-GB"/>
        </w:rPr>
      </w:pPr>
      <w:r>
        <w:rPr>
          <w:noProof/>
        </w:rPr>
        <w:t>7.3.3.2</w:t>
      </w:r>
      <w:r>
        <w:rPr>
          <w:rFonts w:asciiTheme="minorHAnsi" w:eastAsiaTheme="minorEastAsia" w:hAnsiTheme="minorHAnsi" w:cstheme="minorBidi"/>
          <w:noProof/>
          <w:sz w:val="22"/>
          <w:szCs w:val="22"/>
          <w:lang w:eastAsia="en-GB"/>
        </w:rPr>
        <w:tab/>
      </w:r>
      <w:r>
        <w:rPr>
          <w:noProof/>
        </w:rPr>
        <w:t>Server Certificate resource</w:t>
      </w:r>
      <w:r>
        <w:rPr>
          <w:noProof/>
        </w:rPr>
        <w:tab/>
      </w:r>
      <w:r>
        <w:rPr>
          <w:noProof/>
        </w:rPr>
        <w:fldChar w:fldCharType="begin" w:fldLock="1"/>
      </w:r>
      <w:r>
        <w:rPr>
          <w:noProof/>
        </w:rPr>
        <w:instrText xml:space="preserve"> PAGEREF _Toc123800807 \h </w:instrText>
      </w:r>
      <w:r>
        <w:rPr>
          <w:noProof/>
        </w:rPr>
      </w:r>
      <w:r>
        <w:rPr>
          <w:noProof/>
        </w:rPr>
        <w:fldChar w:fldCharType="separate"/>
      </w:r>
      <w:r>
        <w:rPr>
          <w:noProof/>
        </w:rPr>
        <w:t>50</w:t>
      </w:r>
      <w:r>
        <w:rPr>
          <w:noProof/>
        </w:rPr>
        <w:fldChar w:fldCharType="end"/>
      </w:r>
    </w:p>
    <w:p w14:paraId="7EE23581" w14:textId="5742127A" w:rsidR="00A76F08" w:rsidRDefault="00A76F08">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_Toc123800808 \h </w:instrText>
      </w:r>
      <w:r>
        <w:rPr>
          <w:noProof/>
        </w:rPr>
      </w:r>
      <w:r>
        <w:rPr>
          <w:noProof/>
        </w:rPr>
        <w:fldChar w:fldCharType="separate"/>
      </w:r>
      <w:r>
        <w:rPr>
          <w:noProof/>
        </w:rPr>
        <w:t>50</w:t>
      </w:r>
      <w:r>
        <w:rPr>
          <w:noProof/>
        </w:rPr>
        <w:fldChar w:fldCharType="end"/>
      </w:r>
    </w:p>
    <w:p w14:paraId="472B983D" w14:textId="0EE38EE6" w:rsidR="00A76F08" w:rsidRDefault="00A76F08">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Content Preparation Templates Provisioning API</w:t>
      </w:r>
      <w:r>
        <w:rPr>
          <w:noProof/>
        </w:rPr>
        <w:tab/>
      </w:r>
      <w:r>
        <w:rPr>
          <w:noProof/>
        </w:rPr>
        <w:fldChar w:fldCharType="begin" w:fldLock="1"/>
      </w:r>
      <w:r>
        <w:rPr>
          <w:noProof/>
        </w:rPr>
        <w:instrText xml:space="preserve"> PAGEREF _Toc123800809 \h </w:instrText>
      </w:r>
      <w:r>
        <w:rPr>
          <w:noProof/>
        </w:rPr>
      </w:r>
      <w:r>
        <w:rPr>
          <w:noProof/>
        </w:rPr>
        <w:fldChar w:fldCharType="separate"/>
      </w:r>
      <w:r>
        <w:rPr>
          <w:noProof/>
        </w:rPr>
        <w:t>51</w:t>
      </w:r>
      <w:r>
        <w:rPr>
          <w:noProof/>
        </w:rPr>
        <w:fldChar w:fldCharType="end"/>
      </w:r>
    </w:p>
    <w:p w14:paraId="6E7C3818" w14:textId="72DAB88A" w:rsidR="00A76F08" w:rsidRDefault="00A76F0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_Toc123800810 \h </w:instrText>
      </w:r>
      <w:r>
        <w:rPr>
          <w:noProof/>
        </w:rPr>
      </w:r>
      <w:r>
        <w:rPr>
          <w:noProof/>
        </w:rPr>
        <w:fldChar w:fldCharType="separate"/>
      </w:r>
      <w:r>
        <w:rPr>
          <w:noProof/>
        </w:rPr>
        <w:t>51</w:t>
      </w:r>
      <w:r>
        <w:rPr>
          <w:noProof/>
        </w:rPr>
        <w:fldChar w:fldCharType="end"/>
      </w:r>
    </w:p>
    <w:p w14:paraId="2E80EC0D" w14:textId="32B9952C" w:rsidR="00A76F08" w:rsidRDefault="00A76F08">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_Toc123800811 \h </w:instrText>
      </w:r>
      <w:r>
        <w:rPr>
          <w:noProof/>
        </w:rPr>
      </w:r>
      <w:r>
        <w:rPr>
          <w:noProof/>
        </w:rPr>
        <w:fldChar w:fldCharType="separate"/>
      </w:r>
      <w:r>
        <w:rPr>
          <w:noProof/>
        </w:rPr>
        <w:t>51</w:t>
      </w:r>
      <w:r>
        <w:rPr>
          <w:noProof/>
        </w:rPr>
        <w:fldChar w:fldCharType="end"/>
      </w:r>
    </w:p>
    <w:p w14:paraId="22EC87F7" w14:textId="385F7B08" w:rsidR="00A76F08" w:rsidRDefault="00A76F08">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_Toc123800812 \h </w:instrText>
      </w:r>
      <w:r>
        <w:rPr>
          <w:noProof/>
        </w:rPr>
      </w:r>
      <w:r>
        <w:rPr>
          <w:noProof/>
        </w:rPr>
        <w:fldChar w:fldCharType="separate"/>
      </w:r>
      <w:r>
        <w:rPr>
          <w:noProof/>
        </w:rPr>
        <w:t>51</w:t>
      </w:r>
      <w:r>
        <w:rPr>
          <w:noProof/>
        </w:rPr>
        <w:fldChar w:fldCharType="end"/>
      </w:r>
    </w:p>
    <w:p w14:paraId="6728CF04" w14:textId="5981914A" w:rsidR="00A76F08" w:rsidRDefault="00A76F08">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_Toc123800813 \h </w:instrText>
      </w:r>
      <w:r>
        <w:rPr>
          <w:noProof/>
        </w:rPr>
      </w:r>
      <w:r>
        <w:rPr>
          <w:noProof/>
        </w:rPr>
        <w:fldChar w:fldCharType="separate"/>
      </w:r>
      <w:r>
        <w:rPr>
          <w:noProof/>
        </w:rPr>
        <w:t>51</w:t>
      </w:r>
      <w:r>
        <w:rPr>
          <w:noProof/>
        </w:rPr>
        <w:fldChar w:fldCharType="end"/>
      </w:r>
    </w:p>
    <w:p w14:paraId="239AC6D0" w14:textId="303D9D5A" w:rsidR="00A76F08" w:rsidRDefault="00A76F08">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Content Protocols Discovery API</w:t>
      </w:r>
      <w:r>
        <w:rPr>
          <w:noProof/>
        </w:rPr>
        <w:tab/>
      </w:r>
      <w:r>
        <w:rPr>
          <w:noProof/>
        </w:rPr>
        <w:fldChar w:fldCharType="begin" w:fldLock="1"/>
      </w:r>
      <w:r>
        <w:rPr>
          <w:noProof/>
        </w:rPr>
        <w:instrText xml:space="preserve"> PAGEREF _Toc123800814 \h </w:instrText>
      </w:r>
      <w:r>
        <w:rPr>
          <w:noProof/>
        </w:rPr>
      </w:r>
      <w:r>
        <w:rPr>
          <w:noProof/>
        </w:rPr>
        <w:fldChar w:fldCharType="separate"/>
      </w:r>
      <w:r>
        <w:rPr>
          <w:noProof/>
        </w:rPr>
        <w:t>52</w:t>
      </w:r>
      <w:r>
        <w:rPr>
          <w:noProof/>
        </w:rPr>
        <w:fldChar w:fldCharType="end"/>
      </w:r>
    </w:p>
    <w:p w14:paraId="03C9E4CB" w14:textId="7F470978" w:rsidR="00A76F08" w:rsidRDefault="00A76F08">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_Toc123800815 \h </w:instrText>
      </w:r>
      <w:r>
        <w:rPr>
          <w:noProof/>
        </w:rPr>
      </w:r>
      <w:r>
        <w:rPr>
          <w:noProof/>
        </w:rPr>
        <w:fldChar w:fldCharType="separate"/>
      </w:r>
      <w:r>
        <w:rPr>
          <w:noProof/>
        </w:rPr>
        <w:t>52</w:t>
      </w:r>
      <w:r>
        <w:rPr>
          <w:noProof/>
        </w:rPr>
        <w:fldChar w:fldCharType="end"/>
      </w:r>
    </w:p>
    <w:p w14:paraId="735B014E" w14:textId="4664951C" w:rsidR="00A76F08" w:rsidRDefault="00A76F08">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_Toc123800816 \h </w:instrText>
      </w:r>
      <w:r>
        <w:rPr>
          <w:noProof/>
        </w:rPr>
      </w:r>
      <w:r>
        <w:rPr>
          <w:noProof/>
        </w:rPr>
        <w:fldChar w:fldCharType="separate"/>
      </w:r>
      <w:r>
        <w:rPr>
          <w:noProof/>
        </w:rPr>
        <w:t>52</w:t>
      </w:r>
      <w:r>
        <w:rPr>
          <w:noProof/>
        </w:rPr>
        <w:fldChar w:fldCharType="end"/>
      </w:r>
    </w:p>
    <w:p w14:paraId="054E0B12" w14:textId="0EA1D322" w:rsidR="00A76F08" w:rsidRDefault="00A76F08">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_Toc123800817 \h </w:instrText>
      </w:r>
      <w:r>
        <w:rPr>
          <w:noProof/>
        </w:rPr>
      </w:r>
      <w:r>
        <w:rPr>
          <w:noProof/>
        </w:rPr>
        <w:fldChar w:fldCharType="separate"/>
      </w:r>
      <w:r>
        <w:rPr>
          <w:noProof/>
        </w:rPr>
        <w:t>52</w:t>
      </w:r>
      <w:r>
        <w:rPr>
          <w:noProof/>
        </w:rPr>
        <w:fldChar w:fldCharType="end"/>
      </w:r>
    </w:p>
    <w:p w14:paraId="1E0B5D3A" w14:textId="672F43E2" w:rsidR="00A76F08" w:rsidRDefault="00A76F08">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ContentProtocols resource</w:t>
      </w:r>
      <w:r>
        <w:rPr>
          <w:noProof/>
        </w:rPr>
        <w:tab/>
      </w:r>
      <w:r>
        <w:rPr>
          <w:noProof/>
        </w:rPr>
        <w:fldChar w:fldCharType="begin" w:fldLock="1"/>
      </w:r>
      <w:r>
        <w:rPr>
          <w:noProof/>
        </w:rPr>
        <w:instrText xml:space="preserve"> PAGEREF _Toc123800818 \h </w:instrText>
      </w:r>
      <w:r>
        <w:rPr>
          <w:noProof/>
        </w:rPr>
      </w:r>
      <w:r>
        <w:rPr>
          <w:noProof/>
        </w:rPr>
        <w:fldChar w:fldCharType="separate"/>
      </w:r>
      <w:r>
        <w:rPr>
          <w:noProof/>
        </w:rPr>
        <w:t>52</w:t>
      </w:r>
      <w:r>
        <w:rPr>
          <w:noProof/>
        </w:rPr>
        <w:fldChar w:fldCharType="end"/>
      </w:r>
    </w:p>
    <w:p w14:paraId="35042993" w14:textId="3E0CF633" w:rsidR="00A76F08" w:rsidRDefault="00A76F08">
      <w:pPr>
        <w:pStyle w:val="TOC4"/>
        <w:rPr>
          <w:rFonts w:asciiTheme="minorHAnsi" w:eastAsiaTheme="minorEastAsia" w:hAnsiTheme="minorHAnsi" w:cstheme="minorBidi"/>
          <w:noProof/>
          <w:sz w:val="22"/>
          <w:szCs w:val="22"/>
          <w:lang w:eastAsia="en-GB"/>
        </w:rPr>
      </w:pPr>
      <w:r w:rsidRPr="007F7218">
        <w:rPr>
          <w:rFonts w:eastAsia="Arial"/>
          <w:noProof/>
        </w:rPr>
        <w:t>7.5.3.2</w:t>
      </w:r>
      <w:r>
        <w:rPr>
          <w:rFonts w:asciiTheme="minorHAnsi" w:eastAsiaTheme="minorEastAsia" w:hAnsiTheme="minorHAnsi" w:cstheme="minorBidi"/>
          <w:noProof/>
          <w:sz w:val="22"/>
          <w:szCs w:val="22"/>
          <w:lang w:eastAsia="en-GB"/>
        </w:rPr>
        <w:tab/>
      </w:r>
      <w:r w:rsidRPr="007F7218">
        <w:rPr>
          <w:rFonts w:eastAsia="Arial"/>
          <w:noProof/>
        </w:rPr>
        <w:t>ContentProtocolDescriptor type</w:t>
      </w:r>
      <w:r>
        <w:rPr>
          <w:noProof/>
        </w:rPr>
        <w:tab/>
      </w:r>
      <w:r>
        <w:rPr>
          <w:noProof/>
        </w:rPr>
        <w:fldChar w:fldCharType="begin" w:fldLock="1"/>
      </w:r>
      <w:r>
        <w:rPr>
          <w:noProof/>
        </w:rPr>
        <w:instrText xml:space="preserve"> PAGEREF _Toc123800819 \h </w:instrText>
      </w:r>
      <w:r>
        <w:rPr>
          <w:noProof/>
        </w:rPr>
      </w:r>
      <w:r>
        <w:rPr>
          <w:noProof/>
        </w:rPr>
        <w:fldChar w:fldCharType="separate"/>
      </w:r>
      <w:r>
        <w:rPr>
          <w:noProof/>
        </w:rPr>
        <w:t>53</w:t>
      </w:r>
      <w:r>
        <w:rPr>
          <w:noProof/>
        </w:rPr>
        <w:fldChar w:fldCharType="end"/>
      </w:r>
    </w:p>
    <w:p w14:paraId="7BBBCC62" w14:textId="68D1111A" w:rsidR="00A76F08" w:rsidRDefault="00A76F08">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Content Hosting Provisioning API</w:t>
      </w:r>
      <w:r>
        <w:rPr>
          <w:noProof/>
        </w:rPr>
        <w:tab/>
      </w:r>
      <w:r>
        <w:rPr>
          <w:noProof/>
        </w:rPr>
        <w:fldChar w:fldCharType="begin" w:fldLock="1"/>
      </w:r>
      <w:r>
        <w:rPr>
          <w:noProof/>
        </w:rPr>
        <w:instrText xml:space="preserve"> PAGEREF _Toc123800820 \h </w:instrText>
      </w:r>
      <w:r>
        <w:rPr>
          <w:noProof/>
        </w:rPr>
      </w:r>
      <w:r>
        <w:rPr>
          <w:noProof/>
        </w:rPr>
        <w:fldChar w:fldCharType="separate"/>
      </w:r>
      <w:r>
        <w:rPr>
          <w:noProof/>
        </w:rPr>
        <w:t>53</w:t>
      </w:r>
      <w:r>
        <w:rPr>
          <w:noProof/>
        </w:rPr>
        <w:fldChar w:fldCharType="end"/>
      </w:r>
    </w:p>
    <w:p w14:paraId="6E9CBF97" w14:textId="0F895443" w:rsidR="00A76F08" w:rsidRDefault="00A76F08">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_Toc123800821 \h </w:instrText>
      </w:r>
      <w:r>
        <w:rPr>
          <w:noProof/>
        </w:rPr>
      </w:r>
      <w:r>
        <w:rPr>
          <w:noProof/>
        </w:rPr>
        <w:fldChar w:fldCharType="separate"/>
      </w:r>
      <w:r>
        <w:rPr>
          <w:noProof/>
        </w:rPr>
        <w:t>53</w:t>
      </w:r>
      <w:r>
        <w:rPr>
          <w:noProof/>
        </w:rPr>
        <w:fldChar w:fldCharType="end"/>
      </w:r>
    </w:p>
    <w:p w14:paraId="0E6EE497" w14:textId="7C21733A" w:rsidR="00A76F08" w:rsidRDefault="00A76F08">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_Toc123800822 \h </w:instrText>
      </w:r>
      <w:r>
        <w:rPr>
          <w:noProof/>
        </w:rPr>
      </w:r>
      <w:r>
        <w:rPr>
          <w:noProof/>
        </w:rPr>
        <w:fldChar w:fldCharType="separate"/>
      </w:r>
      <w:r>
        <w:rPr>
          <w:noProof/>
        </w:rPr>
        <w:t>53</w:t>
      </w:r>
      <w:r>
        <w:rPr>
          <w:noProof/>
        </w:rPr>
        <w:fldChar w:fldCharType="end"/>
      </w:r>
    </w:p>
    <w:p w14:paraId="4F443B83" w14:textId="3BD399FD" w:rsidR="00A76F08" w:rsidRDefault="00A76F08">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_Toc123800823 \h </w:instrText>
      </w:r>
      <w:r>
        <w:rPr>
          <w:noProof/>
        </w:rPr>
      </w:r>
      <w:r>
        <w:rPr>
          <w:noProof/>
        </w:rPr>
        <w:fldChar w:fldCharType="separate"/>
      </w:r>
      <w:r>
        <w:rPr>
          <w:noProof/>
        </w:rPr>
        <w:t>53</w:t>
      </w:r>
      <w:r>
        <w:rPr>
          <w:noProof/>
        </w:rPr>
        <w:fldChar w:fldCharType="end"/>
      </w:r>
    </w:p>
    <w:p w14:paraId="07ABF572" w14:textId="521E6FFF" w:rsidR="00A76F08" w:rsidRDefault="00A76F08">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ContentHostingConfiguration resource</w:t>
      </w:r>
      <w:r>
        <w:rPr>
          <w:noProof/>
        </w:rPr>
        <w:tab/>
      </w:r>
      <w:r>
        <w:rPr>
          <w:noProof/>
        </w:rPr>
        <w:fldChar w:fldCharType="begin" w:fldLock="1"/>
      </w:r>
      <w:r>
        <w:rPr>
          <w:noProof/>
        </w:rPr>
        <w:instrText xml:space="preserve"> PAGEREF _Toc123800824 \h </w:instrText>
      </w:r>
      <w:r>
        <w:rPr>
          <w:noProof/>
        </w:rPr>
      </w:r>
      <w:r>
        <w:rPr>
          <w:noProof/>
        </w:rPr>
        <w:fldChar w:fldCharType="separate"/>
      </w:r>
      <w:r>
        <w:rPr>
          <w:noProof/>
        </w:rPr>
        <w:t>53</w:t>
      </w:r>
      <w:r>
        <w:rPr>
          <w:noProof/>
        </w:rPr>
        <w:fldChar w:fldCharType="end"/>
      </w:r>
    </w:p>
    <w:p w14:paraId="6AF3DC9F" w14:textId="109BAA93" w:rsidR="00A76F08" w:rsidRDefault="00A76F08">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DistributionNetworkType enumeration</w:t>
      </w:r>
      <w:r>
        <w:rPr>
          <w:noProof/>
        </w:rPr>
        <w:tab/>
      </w:r>
      <w:r>
        <w:rPr>
          <w:noProof/>
        </w:rPr>
        <w:fldChar w:fldCharType="begin" w:fldLock="1"/>
      </w:r>
      <w:r>
        <w:rPr>
          <w:noProof/>
        </w:rPr>
        <w:instrText xml:space="preserve"> PAGEREF _Toc123800825 \h </w:instrText>
      </w:r>
      <w:r>
        <w:rPr>
          <w:noProof/>
        </w:rPr>
      </w:r>
      <w:r>
        <w:rPr>
          <w:noProof/>
        </w:rPr>
        <w:fldChar w:fldCharType="separate"/>
      </w:r>
      <w:r>
        <w:rPr>
          <w:noProof/>
        </w:rPr>
        <w:t>58</w:t>
      </w:r>
      <w:r>
        <w:rPr>
          <w:noProof/>
        </w:rPr>
        <w:fldChar w:fldCharType="end"/>
      </w:r>
    </w:p>
    <w:p w14:paraId="2863A12C" w14:textId="0CD3FD78" w:rsidR="00A76F08" w:rsidRDefault="00A76F08">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DistributionMode enumeration</w:t>
      </w:r>
      <w:r>
        <w:rPr>
          <w:noProof/>
        </w:rPr>
        <w:tab/>
      </w:r>
      <w:r>
        <w:rPr>
          <w:noProof/>
        </w:rPr>
        <w:fldChar w:fldCharType="begin" w:fldLock="1"/>
      </w:r>
      <w:r>
        <w:rPr>
          <w:noProof/>
        </w:rPr>
        <w:instrText xml:space="preserve"> PAGEREF _Toc123800826 \h </w:instrText>
      </w:r>
      <w:r>
        <w:rPr>
          <w:noProof/>
        </w:rPr>
      </w:r>
      <w:r>
        <w:rPr>
          <w:noProof/>
        </w:rPr>
        <w:fldChar w:fldCharType="separate"/>
      </w:r>
      <w:r>
        <w:rPr>
          <w:noProof/>
        </w:rPr>
        <w:t>58</w:t>
      </w:r>
      <w:r>
        <w:rPr>
          <w:noProof/>
        </w:rPr>
        <w:fldChar w:fldCharType="end"/>
      </w:r>
    </w:p>
    <w:p w14:paraId="112ACD8F" w14:textId="3B4AF291" w:rsidR="00A76F08" w:rsidRDefault="00A76F08">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_Toc123800827 \h </w:instrText>
      </w:r>
      <w:r>
        <w:rPr>
          <w:noProof/>
        </w:rPr>
      </w:r>
      <w:r>
        <w:rPr>
          <w:noProof/>
        </w:rPr>
        <w:fldChar w:fldCharType="separate"/>
      </w:r>
      <w:r>
        <w:rPr>
          <w:noProof/>
        </w:rPr>
        <w:t>58</w:t>
      </w:r>
      <w:r>
        <w:rPr>
          <w:noProof/>
        </w:rPr>
        <w:fldChar w:fldCharType="end"/>
      </w:r>
    </w:p>
    <w:p w14:paraId="321C9FBF" w14:textId="6F4C8D44" w:rsidR="00A76F08" w:rsidRDefault="00A76F08">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_Toc123800828 \h </w:instrText>
      </w:r>
      <w:r>
        <w:rPr>
          <w:noProof/>
        </w:rPr>
      </w:r>
      <w:r>
        <w:rPr>
          <w:noProof/>
        </w:rPr>
        <w:fldChar w:fldCharType="separate"/>
      </w:r>
      <w:r>
        <w:rPr>
          <w:noProof/>
        </w:rPr>
        <w:t>58</w:t>
      </w:r>
      <w:r>
        <w:rPr>
          <w:noProof/>
        </w:rPr>
        <w:fldChar w:fldCharType="end"/>
      </w:r>
    </w:p>
    <w:p w14:paraId="0F293017" w14:textId="5F0E28AF" w:rsidR="00A76F08" w:rsidRDefault="00A76F08">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Content caching</w:t>
      </w:r>
      <w:r>
        <w:rPr>
          <w:noProof/>
        </w:rPr>
        <w:tab/>
      </w:r>
      <w:r>
        <w:rPr>
          <w:noProof/>
        </w:rPr>
        <w:fldChar w:fldCharType="begin" w:fldLock="1"/>
      </w:r>
      <w:r>
        <w:rPr>
          <w:noProof/>
        </w:rPr>
        <w:instrText xml:space="preserve"> PAGEREF _Toc123800829 \h </w:instrText>
      </w:r>
      <w:r>
        <w:rPr>
          <w:noProof/>
        </w:rPr>
      </w:r>
      <w:r>
        <w:rPr>
          <w:noProof/>
        </w:rPr>
        <w:fldChar w:fldCharType="separate"/>
      </w:r>
      <w:r>
        <w:rPr>
          <w:noProof/>
        </w:rPr>
        <w:t>58</w:t>
      </w:r>
      <w:r>
        <w:rPr>
          <w:noProof/>
        </w:rPr>
        <w:fldChar w:fldCharType="end"/>
      </w:r>
    </w:p>
    <w:p w14:paraId="3A26A3B2" w14:textId="227677FB" w:rsidR="00A76F08" w:rsidRDefault="00A76F08">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Cache purging</w:t>
      </w:r>
      <w:r>
        <w:rPr>
          <w:noProof/>
        </w:rPr>
        <w:tab/>
      </w:r>
      <w:r>
        <w:rPr>
          <w:noProof/>
        </w:rPr>
        <w:fldChar w:fldCharType="begin" w:fldLock="1"/>
      </w:r>
      <w:r>
        <w:rPr>
          <w:noProof/>
        </w:rPr>
        <w:instrText xml:space="preserve"> PAGEREF _Toc123800830 \h </w:instrText>
      </w:r>
      <w:r>
        <w:rPr>
          <w:noProof/>
        </w:rPr>
      </w:r>
      <w:r>
        <w:rPr>
          <w:noProof/>
        </w:rPr>
        <w:fldChar w:fldCharType="separate"/>
      </w:r>
      <w:r>
        <w:rPr>
          <w:noProof/>
        </w:rPr>
        <w:t>59</w:t>
      </w:r>
      <w:r>
        <w:rPr>
          <w:noProof/>
        </w:rPr>
        <w:fldChar w:fldCharType="end"/>
      </w:r>
    </w:p>
    <w:p w14:paraId="7762A61F" w14:textId="4FA80AE9" w:rsidR="00A76F08" w:rsidRDefault="00A76F08">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Content processing</w:t>
      </w:r>
      <w:r>
        <w:rPr>
          <w:noProof/>
        </w:rPr>
        <w:tab/>
      </w:r>
      <w:r>
        <w:rPr>
          <w:noProof/>
        </w:rPr>
        <w:fldChar w:fldCharType="begin" w:fldLock="1"/>
      </w:r>
      <w:r>
        <w:rPr>
          <w:noProof/>
        </w:rPr>
        <w:instrText xml:space="preserve"> PAGEREF _Toc123800831 \h </w:instrText>
      </w:r>
      <w:r>
        <w:rPr>
          <w:noProof/>
        </w:rPr>
      </w:r>
      <w:r>
        <w:rPr>
          <w:noProof/>
        </w:rPr>
        <w:fldChar w:fldCharType="separate"/>
      </w:r>
      <w:r>
        <w:rPr>
          <w:noProof/>
        </w:rPr>
        <w:t>59</w:t>
      </w:r>
      <w:r>
        <w:rPr>
          <w:noProof/>
        </w:rPr>
        <w:fldChar w:fldCharType="end"/>
      </w:r>
    </w:p>
    <w:p w14:paraId="1E8BF7E3" w14:textId="050EA9D5" w:rsidR="00A76F08" w:rsidRDefault="00A76F08">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URL signing</w:t>
      </w:r>
      <w:r>
        <w:rPr>
          <w:noProof/>
        </w:rPr>
        <w:tab/>
      </w:r>
      <w:r>
        <w:rPr>
          <w:noProof/>
        </w:rPr>
        <w:fldChar w:fldCharType="begin" w:fldLock="1"/>
      </w:r>
      <w:r>
        <w:rPr>
          <w:noProof/>
        </w:rPr>
        <w:instrText xml:space="preserve"> PAGEREF _Toc123800832 \h </w:instrText>
      </w:r>
      <w:r>
        <w:rPr>
          <w:noProof/>
        </w:rPr>
      </w:r>
      <w:r>
        <w:rPr>
          <w:noProof/>
        </w:rPr>
        <w:fldChar w:fldCharType="separate"/>
      </w:r>
      <w:r>
        <w:rPr>
          <w:noProof/>
        </w:rPr>
        <w:t>59</w:t>
      </w:r>
      <w:r>
        <w:rPr>
          <w:noProof/>
        </w:rPr>
        <w:fldChar w:fldCharType="end"/>
      </w:r>
    </w:p>
    <w:p w14:paraId="7AB1866B" w14:textId="5F7AA5BE" w:rsidR="00A76F08" w:rsidRDefault="00A76F08">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Geofencing</w:t>
      </w:r>
      <w:r>
        <w:rPr>
          <w:noProof/>
        </w:rPr>
        <w:tab/>
      </w:r>
      <w:r>
        <w:rPr>
          <w:noProof/>
        </w:rPr>
        <w:fldChar w:fldCharType="begin" w:fldLock="1"/>
      </w:r>
      <w:r>
        <w:rPr>
          <w:noProof/>
        </w:rPr>
        <w:instrText xml:space="preserve"> PAGEREF _Toc123800833 \h </w:instrText>
      </w:r>
      <w:r>
        <w:rPr>
          <w:noProof/>
        </w:rPr>
      </w:r>
      <w:r>
        <w:rPr>
          <w:noProof/>
        </w:rPr>
        <w:fldChar w:fldCharType="separate"/>
      </w:r>
      <w:r>
        <w:rPr>
          <w:noProof/>
        </w:rPr>
        <w:t>60</w:t>
      </w:r>
      <w:r>
        <w:rPr>
          <w:noProof/>
        </w:rPr>
        <w:fldChar w:fldCharType="end"/>
      </w:r>
    </w:p>
    <w:p w14:paraId="077EB79A" w14:textId="58F2981C" w:rsidR="00A76F08" w:rsidRDefault="00A76F08">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Consumption Reporting Provisioning API</w:t>
      </w:r>
      <w:r>
        <w:rPr>
          <w:noProof/>
        </w:rPr>
        <w:tab/>
      </w:r>
      <w:r>
        <w:rPr>
          <w:noProof/>
        </w:rPr>
        <w:fldChar w:fldCharType="begin" w:fldLock="1"/>
      </w:r>
      <w:r>
        <w:rPr>
          <w:noProof/>
        </w:rPr>
        <w:instrText xml:space="preserve"> PAGEREF _Toc123800834 \h </w:instrText>
      </w:r>
      <w:r>
        <w:rPr>
          <w:noProof/>
        </w:rPr>
      </w:r>
      <w:r>
        <w:rPr>
          <w:noProof/>
        </w:rPr>
        <w:fldChar w:fldCharType="separate"/>
      </w:r>
      <w:r>
        <w:rPr>
          <w:noProof/>
        </w:rPr>
        <w:t>61</w:t>
      </w:r>
      <w:r>
        <w:rPr>
          <w:noProof/>
        </w:rPr>
        <w:fldChar w:fldCharType="end"/>
      </w:r>
    </w:p>
    <w:p w14:paraId="235644D2" w14:textId="580B34BB" w:rsidR="00A76F08" w:rsidRDefault="00A76F08">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_Toc123800835 \h </w:instrText>
      </w:r>
      <w:r>
        <w:rPr>
          <w:noProof/>
        </w:rPr>
      </w:r>
      <w:r>
        <w:rPr>
          <w:noProof/>
        </w:rPr>
        <w:fldChar w:fldCharType="separate"/>
      </w:r>
      <w:r>
        <w:rPr>
          <w:noProof/>
        </w:rPr>
        <w:t>61</w:t>
      </w:r>
      <w:r>
        <w:rPr>
          <w:noProof/>
        </w:rPr>
        <w:fldChar w:fldCharType="end"/>
      </w:r>
    </w:p>
    <w:p w14:paraId="3F9AF6C5" w14:textId="43FE383D" w:rsidR="00A76F08" w:rsidRDefault="00A76F08">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_Toc123800836 \h </w:instrText>
      </w:r>
      <w:r>
        <w:rPr>
          <w:noProof/>
        </w:rPr>
      </w:r>
      <w:r>
        <w:rPr>
          <w:noProof/>
        </w:rPr>
        <w:fldChar w:fldCharType="separate"/>
      </w:r>
      <w:r>
        <w:rPr>
          <w:noProof/>
        </w:rPr>
        <w:t>61</w:t>
      </w:r>
      <w:r>
        <w:rPr>
          <w:noProof/>
        </w:rPr>
        <w:fldChar w:fldCharType="end"/>
      </w:r>
    </w:p>
    <w:p w14:paraId="36F9AC2C" w14:textId="64AE8046" w:rsidR="00A76F08" w:rsidRDefault="00A76F08">
      <w:pPr>
        <w:pStyle w:val="TOC3"/>
        <w:rPr>
          <w:rFonts w:asciiTheme="minorHAnsi" w:eastAsiaTheme="minorEastAsia" w:hAnsiTheme="minorHAnsi" w:cstheme="minorBidi"/>
          <w:noProof/>
          <w:sz w:val="22"/>
          <w:szCs w:val="22"/>
          <w:lang w:eastAsia="en-GB"/>
        </w:rPr>
      </w:pPr>
      <w:r>
        <w:rPr>
          <w:noProof/>
        </w:rPr>
        <w:t>7.7.3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_Toc123800837 \h </w:instrText>
      </w:r>
      <w:r>
        <w:rPr>
          <w:noProof/>
        </w:rPr>
      </w:r>
      <w:r>
        <w:rPr>
          <w:noProof/>
        </w:rPr>
        <w:fldChar w:fldCharType="separate"/>
      </w:r>
      <w:r>
        <w:rPr>
          <w:noProof/>
        </w:rPr>
        <w:t>62</w:t>
      </w:r>
      <w:r>
        <w:rPr>
          <w:noProof/>
        </w:rPr>
        <w:fldChar w:fldCharType="end"/>
      </w:r>
    </w:p>
    <w:p w14:paraId="234EEE33" w14:textId="3239190D" w:rsidR="00A76F08" w:rsidRDefault="00A76F08">
      <w:pPr>
        <w:pStyle w:val="TOC4"/>
        <w:rPr>
          <w:rFonts w:asciiTheme="minorHAnsi" w:eastAsiaTheme="minorEastAsia" w:hAnsiTheme="minorHAnsi" w:cstheme="minorBidi"/>
          <w:noProof/>
          <w:sz w:val="22"/>
          <w:szCs w:val="22"/>
          <w:lang w:eastAsia="en-GB"/>
        </w:rPr>
      </w:pPr>
      <w:r>
        <w:rPr>
          <w:noProof/>
        </w:rPr>
        <w:t>7.7.3.1</w:t>
      </w:r>
      <w:r>
        <w:rPr>
          <w:rFonts w:asciiTheme="minorHAnsi" w:eastAsiaTheme="minorEastAsia" w:hAnsiTheme="minorHAnsi" w:cstheme="minorBidi"/>
          <w:noProof/>
          <w:sz w:val="22"/>
          <w:szCs w:val="22"/>
          <w:lang w:eastAsia="en-GB"/>
        </w:rPr>
        <w:tab/>
      </w:r>
      <w:r>
        <w:rPr>
          <w:noProof/>
        </w:rPr>
        <w:t>ConsumptionReportingConfiguration resource</w:t>
      </w:r>
      <w:r>
        <w:rPr>
          <w:noProof/>
        </w:rPr>
        <w:tab/>
      </w:r>
      <w:r>
        <w:rPr>
          <w:noProof/>
        </w:rPr>
        <w:fldChar w:fldCharType="begin" w:fldLock="1"/>
      </w:r>
      <w:r>
        <w:rPr>
          <w:noProof/>
        </w:rPr>
        <w:instrText xml:space="preserve"> PAGEREF _Toc123800838 \h </w:instrText>
      </w:r>
      <w:r>
        <w:rPr>
          <w:noProof/>
        </w:rPr>
      </w:r>
      <w:r>
        <w:rPr>
          <w:noProof/>
        </w:rPr>
        <w:fldChar w:fldCharType="separate"/>
      </w:r>
      <w:r>
        <w:rPr>
          <w:noProof/>
        </w:rPr>
        <w:t>62</w:t>
      </w:r>
      <w:r>
        <w:rPr>
          <w:noProof/>
        </w:rPr>
        <w:fldChar w:fldCharType="end"/>
      </w:r>
    </w:p>
    <w:p w14:paraId="2614E8AE" w14:textId="305BA7D0" w:rsidR="00A76F08" w:rsidRDefault="00A76F08">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Metrics Reporting Provisioning API</w:t>
      </w:r>
      <w:r>
        <w:rPr>
          <w:noProof/>
        </w:rPr>
        <w:tab/>
      </w:r>
      <w:r>
        <w:rPr>
          <w:noProof/>
        </w:rPr>
        <w:fldChar w:fldCharType="begin" w:fldLock="1"/>
      </w:r>
      <w:r>
        <w:rPr>
          <w:noProof/>
        </w:rPr>
        <w:instrText xml:space="preserve"> PAGEREF _Toc123800839 \h </w:instrText>
      </w:r>
      <w:r>
        <w:rPr>
          <w:noProof/>
        </w:rPr>
      </w:r>
      <w:r>
        <w:rPr>
          <w:noProof/>
        </w:rPr>
        <w:fldChar w:fldCharType="separate"/>
      </w:r>
      <w:r>
        <w:rPr>
          <w:noProof/>
        </w:rPr>
        <w:t>62</w:t>
      </w:r>
      <w:r>
        <w:rPr>
          <w:noProof/>
        </w:rPr>
        <w:fldChar w:fldCharType="end"/>
      </w:r>
    </w:p>
    <w:p w14:paraId="0B2F2000" w14:textId="67DA7010" w:rsidR="00A76F08" w:rsidRDefault="00A76F08">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_Toc123800840 \h </w:instrText>
      </w:r>
      <w:r>
        <w:rPr>
          <w:noProof/>
        </w:rPr>
      </w:r>
      <w:r>
        <w:rPr>
          <w:noProof/>
        </w:rPr>
        <w:fldChar w:fldCharType="separate"/>
      </w:r>
      <w:r>
        <w:rPr>
          <w:noProof/>
        </w:rPr>
        <w:t>62</w:t>
      </w:r>
      <w:r>
        <w:rPr>
          <w:noProof/>
        </w:rPr>
        <w:fldChar w:fldCharType="end"/>
      </w:r>
    </w:p>
    <w:p w14:paraId="29EB49BD" w14:textId="79D4F19A" w:rsidR="00A76F08" w:rsidRDefault="00A76F08">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_Toc123800841 \h </w:instrText>
      </w:r>
      <w:r>
        <w:rPr>
          <w:noProof/>
        </w:rPr>
      </w:r>
      <w:r>
        <w:rPr>
          <w:noProof/>
        </w:rPr>
        <w:fldChar w:fldCharType="separate"/>
      </w:r>
      <w:r>
        <w:rPr>
          <w:noProof/>
        </w:rPr>
        <w:t>62</w:t>
      </w:r>
      <w:r>
        <w:rPr>
          <w:noProof/>
        </w:rPr>
        <w:fldChar w:fldCharType="end"/>
      </w:r>
    </w:p>
    <w:p w14:paraId="427891CE" w14:textId="69435270" w:rsidR="00A76F08" w:rsidRDefault="00A76F08">
      <w:pPr>
        <w:pStyle w:val="TOC3"/>
        <w:rPr>
          <w:rFonts w:asciiTheme="minorHAnsi" w:eastAsiaTheme="minorEastAsia" w:hAnsiTheme="minorHAnsi" w:cstheme="minorBidi"/>
          <w:noProof/>
          <w:sz w:val="22"/>
          <w:szCs w:val="22"/>
          <w:lang w:eastAsia="en-GB"/>
        </w:rPr>
      </w:pPr>
      <w:r>
        <w:rPr>
          <w:noProof/>
        </w:rPr>
        <w:t>7.8.3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_Toc123800842 \h </w:instrText>
      </w:r>
      <w:r>
        <w:rPr>
          <w:noProof/>
        </w:rPr>
      </w:r>
      <w:r>
        <w:rPr>
          <w:noProof/>
        </w:rPr>
        <w:fldChar w:fldCharType="separate"/>
      </w:r>
      <w:r>
        <w:rPr>
          <w:noProof/>
        </w:rPr>
        <w:t>63</w:t>
      </w:r>
      <w:r>
        <w:rPr>
          <w:noProof/>
        </w:rPr>
        <w:fldChar w:fldCharType="end"/>
      </w:r>
    </w:p>
    <w:p w14:paraId="267E63E1" w14:textId="04B73F35" w:rsidR="00A76F08" w:rsidRDefault="00A76F08">
      <w:pPr>
        <w:pStyle w:val="TOC4"/>
        <w:rPr>
          <w:rFonts w:asciiTheme="minorHAnsi" w:eastAsiaTheme="minorEastAsia" w:hAnsiTheme="minorHAnsi" w:cstheme="minorBidi"/>
          <w:noProof/>
          <w:sz w:val="22"/>
          <w:szCs w:val="22"/>
          <w:lang w:eastAsia="en-GB"/>
        </w:rPr>
      </w:pPr>
      <w:r>
        <w:rPr>
          <w:noProof/>
        </w:rPr>
        <w:t>7.8.3.1</w:t>
      </w:r>
      <w:r>
        <w:rPr>
          <w:rFonts w:asciiTheme="minorHAnsi" w:eastAsiaTheme="minorEastAsia" w:hAnsiTheme="minorHAnsi" w:cstheme="minorBidi"/>
          <w:noProof/>
          <w:sz w:val="22"/>
          <w:szCs w:val="22"/>
          <w:lang w:eastAsia="en-GB"/>
        </w:rPr>
        <w:tab/>
      </w:r>
      <w:r>
        <w:rPr>
          <w:noProof/>
        </w:rPr>
        <w:t>MetricsReportingConfiguration resource</w:t>
      </w:r>
      <w:r>
        <w:rPr>
          <w:noProof/>
        </w:rPr>
        <w:tab/>
      </w:r>
      <w:r>
        <w:rPr>
          <w:noProof/>
        </w:rPr>
        <w:fldChar w:fldCharType="begin" w:fldLock="1"/>
      </w:r>
      <w:r>
        <w:rPr>
          <w:noProof/>
        </w:rPr>
        <w:instrText xml:space="preserve"> PAGEREF _Toc123800843 \h </w:instrText>
      </w:r>
      <w:r>
        <w:rPr>
          <w:noProof/>
        </w:rPr>
      </w:r>
      <w:r>
        <w:rPr>
          <w:noProof/>
        </w:rPr>
        <w:fldChar w:fldCharType="separate"/>
      </w:r>
      <w:r>
        <w:rPr>
          <w:noProof/>
        </w:rPr>
        <w:t>63</w:t>
      </w:r>
      <w:r>
        <w:rPr>
          <w:noProof/>
        </w:rPr>
        <w:fldChar w:fldCharType="end"/>
      </w:r>
    </w:p>
    <w:p w14:paraId="59CA729F" w14:textId="75D63F34" w:rsidR="00A76F08" w:rsidRDefault="00A76F08">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Policy Templates Provisioning API</w:t>
      </w:r>
      <w:r>
        <w:rPr>
          <w:noProof/>
        </w:rPr>
        <w:tab/>
      </w:r>
      <w:r>
        <w:rPr>
          <w:noProof/>
        </w:rPr>
        <w:fldChar w:fldCharType="begin" w:fldLock="1"/>
      </w:r>
      <w:r>
        <w:rPr>
          <w:noProof/>
        </w:rPr>
        <w:instrText xml:space="preserve"> PAGEREF _Toc123800844 \h </w:instrText>
      </w:r>
      <w:r>
        <w:rPr>
          <w:noProof/>
        </w:rPr>
      </w:r>
      <w:r>
        <w:rPr>
          <w:noProof/>
        </w:rPr>
        <w:fldChar w:fldCharType="separate"/>
      </w:r>
      <w:r>
        <w:rPr>
          <w:noProof/>
        </w:rPr>
        <w:t>64</w:t>
      </w:r>
      <w:r>
        <w:rPr>
          <w:noProof/>
        </w:rPr>
        <w:fldChar w:fldCharType="end"/>
      </w:r>
    </w:p>
    <w:p w14:paraId="469C2D54" w14:textId="2D4E73E5" w:rsidR="00A76F08" w:rsidRDefault="00A76F08">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_Toc123800845 \h </w:instrText>
      </w:r>
      <w:r>
        <w:rPr>
          <w:noProof/>
        </w:rPr>
      </w:r>
      <w:r>
        <w:rPr>
          <w:noProof/>
        </w:rPr>
        <w:fldChar w:fldCharType="separate"/>
      </w:r>
      <w:r>
        <w:rPr>
          <w:noProof/>
        </w:rPr>
        <w:t>64</w:t>
      </w:r>
      <w:r>
        <w:rPr>
          <w:noProof/>
        </w:rPr>
        <w:fldChar w:fldCharType="end"/>
      </w:r>
    </w:p>
    <w:p w14:paraId="7083DB1C" w14:textId="7C5147AD" w:rsidR="00A76F08" w:rsidRDefault="00A76F08">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_Toc123800846 \h </w:instrText>
      </w:r>
      <w:r>
        <w:rPr>
          <w:noProof/>
        </w:rPr>
      </w:r>
      <w:r>
        <w:rPr>
          <w:noProof/>
        </w:rPr>
        <w:fldChar w:fldCharType="separate"/>
      </w:r>
      <w:r>
        <w:rPr>
          <w:noProof/>
        </w:rPr>
        <w:t>65</w:t>
      </w:r>
      <w:r>
        <w:rPr>
          <w:noProof/>
        </w:rPr>
        <w:fldChar w:fldCharType="end"/>
      </w:r>
    </w:p>
    <w:p w14:paraId="0D79BB15" w14:textId="19E5CF6E" w:rsidR="00A76F08" w:rsidRDefault="00A76F08">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_Toc123800847 \h </w:instrText>
      </w:r>
      <w:r>
        <w:rPr>
          <w:noProof/>
        </w:rPr>
      </w:r>
      <w:r>
        <w:rPr>
          <w:noProof/>
        </w:rPr>
        <w:fldChar w:fldCharType="separate"/>
      </w:r>
      <w:r>
        <w:rPr>
          <w:noProof/>
        </w:rPr>
        <w:t>66</w:t>
      </w:r>
      <w:r>
        <w:rPr>
          <w:noProof/>
        </w:rPr>
        <w:fldChar w:fldCharType="end"/>
      </w:r>
    </w:p>
    <w:p w14:paraId="120ADC7D" w14:textId="17E27FD8" w:rsidR="00A76F08" w:rsidRDefault="00A76F08">
      <w:pPr>
        <w:pStyle w:val="TOC4"/>
        <w:rPr>
          <w:rFonts w:asciiTheme="minorHAnsi" w:eastAsiaTheme="minorEastAsia" w:hAnsiTheme="minorHAnsi" w:cstheme="minorBidi"/>
          <w:noProof/>
          <w:sz w:val="22"/>
          <w:szCs w:val="22"/>
          <w:lang w:eastAsia="en-GB"/>
        </w:rPr>
      </w:pPr>
      <w:r>
        <w:rPr>
          <w:noProof/>
        </w:rPr>
        <w:t>7.9.3.1</w:t>
      </w:r>
      <w:r>
        <w:rPr>
          <w:rFonts w:asciiTheme="minorHAnsi" w:eastAsiaTheme="minorEastAsia" w:hAnsiTheme="minorHAnsi" w:cstheme="minorBidi"/>
          <w:noProof/>
          <w:sz w:val="22"/>
          <w:szCs w:val="22"/>
          <w:lang w:eastAsia="en-GB"/>
        </w:rPr>
        <w:tab/>
      </w:r>
      <w:r>
        <w:rPr>
          <w:noProof/>
        </w:rPr>
        <w:t>PolicyTemplate resource</w:t>
      </w:r>
      <w:r>
        <w:rPr>
          <w:noProof/>
        </w:rPr>
        <w:tab/>
      </w:r>
      <w:r>
        <w:rPr>
          <w:noProof/>
        </w:rPr>
        <w:fldChar w:fldCharType="begin" w:fldLock="1"/>
      </w:r>
      <w:r>
        <w:rPr>
          <w:noProof/>
        </w:rPr>
        <w:instrText xml:space="preserve"> PAGEREF _Toc123800848 \h </w:instrText>
      </w:r>
      <w:r>
        <w:rPr>
          <w:noProof/>
        </w:rPr>
      </w:r>
      <w:r>
        <w:rPr>
          <w:noProof/>
        </w:rPr>
        <w:fldChar w:fldCharType="separate"/>
      </w:r>
      <w:r>
        <w:rPr>
          <w:noProof/>
        </w:rPr>
        <w:t>66</w:t>
      </w:r>
      <w:r>
        <w:rPr>
          <w:noProof/>
        </w:rPr>
        <w:fldChar w:fldCharType="end"/>
      </w:r>
    </w:p>
    <w:p w14:paraId="45B9624E" w14:textId="5C9850FF" w:rsidR="00A76F08" w:rsidRDefault="00A76F08">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Edge Resources Provisioning API</w:t>
      </w:r>
      <w:r>
        <w:rPr>
          <w:noProof/>
        </w:rPr>
        <w:tab/>
      </w:r>
      <w:r>
        <w:rPr>
          <w:noProof/>
        </w:rPr>
        <w:fldChar w:fldCharType="begin" w:fldLock="1"/>
      </w:r>
      <w:r>
        <w:rPr>
          <w:noProof/>
        </w:rPr>
        <w:instrText xml:space="preserve"> PAGEREF _Toc123800849 \h </w:instrText>
      </w:r>
      <w:r>
        <w:rPr>
          <w:noProof/>
        </w:rPr>
      </w:r>
      <w:r>
        <w:rPr>
          <w:noProof/>
        </w:rPr>
        <w:fldChar w:fldCharType="separate"/>
      </w:r>
      <w:r>
        <w:rPr>
          <w:noProof/>
        </w:rPr>
        <w:t>67</w:t>
      </w:r>
      <w:r>
        <w:rPr>
          <w:noProof/>
        </w:rPr>
        <w:fldChar w:fldCharType="end"/>
      </w:r>
    </w:p>
    <w:p w14:paraId="73FD1B55" w14:textId="05C8E22A" w:rsidR="00A76F08" w:rsidRDefault="00A76F08">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_Toc123800850 \h </w:instrText>
      </w:r>
      <w:r>
        <w:rPr>
          <w:noProof/>
        </w:rPr>
      </w:r>
      <w:r>
        <w:rPr>
          <w:noProof/>
        </w:rPr>
        <w:fldChar w:fldCharType="separate"/>
      </w:r>
      <w:r>
        <w:rPr>
          <w:noProof/>
        </w:rPr>
        <w:t>67</w:t>
      </w:r>
      <w:r>
        <w:rPr>
          <w:noProof/>
        </w:rPr>
        <w:fldChar w:fldCharType="end"/>
      </w:r>
    </w:p>
    <w:p w14:paraId="500E7347" w14:textId="07BF40F3" w:rsidR="00A76F08" w:rsidRDefault="00A76F08">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_Toc123800851 \h </w:instrText>
      </w:r>
      <w:r>
        <w:rPr>
          <w:noProof/>
        </w:rPr>
      </w:r>
      <w:r>
        <w:rPr>
          <w:noProof/>
        </w:rPr>
        <w:fldChar w:fldCharType="separate"/>
      </w:r>
      <w:r>
        <w:rPr>
          <w:noProof/>
        </w:rPr>
        <w:t>67</w:t>
      </w:r>
      <w:r>
        <w:rPr>
          <w:noProof/>
        </w:rPr>
        <w:fldChar w:fldCharType="end"/>
      </w:r>
    </w:p>
    <w:p w14:paraId="55695E1B" w14:textId="29BB679F" w:rsidR="00A76F08" w:rsidRDefault="00A76F08">
      <w:pPr>
        <w:pStyle w:val="TOC3"/>
        <w:rPr>
          <w:rFonts w:asciiTheme="minorHAnsi" w:eastAsiaTheme="minorEastAsia" w:hAnsiTheme="minorHAnsi" w:cstheme="minorBidi"/>
          <w:noProof/>
          <w:sz w:val="22"/>
          <w:szCs w:val="22"/>
          <w:lang w:eastAsia="en-GB"/>
        </w:rPr>
      </w:pPr>
      <w:r>
        <w:rPr>
          <w:noProof/>
        </w:rPr>
        <w:t>7.10.3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_Toc123800852 \h </w:instrText>
      </w:r>
      <w:r>
        <w:rPr>
          <w:noProof/>
        </w:rPr>
      </w:r>
      <w:r>
        <w:rPr>
          <w:noProof/>
        </w:rPr>
        <w:fldChar w:fldCharType="separate"/>
      </w:r>
      <w:r>
        <w:rPr>
          <w:noProof/>
        </w:rPr>
        <w:t>68</w:t>
      </w:r>
      <w:r>
        <w:rPr>
          <w:noProof/>
        </w:rPr>
        <w:fldChar w:fldCharType="end"/>
      </w:r>
    </w:p>
    <w:p w14:paraId="464C208D" w14:textId="5E0AC8D4" w:rsidR="00A76F08" w:rsidRDefault="00A76F08">
      <w:pPr>
        <w:pStyle w:val="TOC4"/>
        <w:rPr>
          <w:rFonts w:asciiTheme="minorHAnsi" w:eastAsiaTheme="minorEastAsia" w:hAnsiTheme="minorHAnsi" w:cstheme="minorBidi"/>
          <w:noProof/>
          <w:sz w:val="22"/>
          <w:szCs w:val="22"/>
          <w:lang w:eastAsia="en-GB"/>
        </w:rPr>
      </w:pPr>
      <w:r>
        <w:rPr>
          <w:noProof/>
        </w:rPr>
        <w:t>7.10.3.1</w:t>
      </w:r>
      <w:r>
        <w:rPr>
          <w:rFonts w:asciiTheme="minorHAnsi" w:eastAsiaTheme="minorEastAsia" w:hAnsiTheme="minorHAnsi" w:cstheme="minorBidi"/>
          <w:noProof/>
          <w:sz w:val="22"/>
          <w:szCs w:val="22"/>
          <w:lang w:eastAsia="en-GB"/>
        </w:rPr>
        <w:tab/>
      </w:r>
      <w:r>
        <w:rPr>
          <w:noProof/>
        </w:rPr>
        <w:t>EdgeResourcesConfiguration resource type</w:t>
      </w:r>
      <w:r>
        <w:rPr>
          <w:noProof/>
        </w:rPr>
        <w:tab/>
      </w:r>
      <w:r>
        <w:rPr>
          <w:noProof/>
        </w:rPr>
        <w:fldChar w:fldCharType="begin" w:fldLock="1"/>
      </w:r>
      <w:r>
        <w:rPr>
          <w:noProof/>
        </w:rPr>
        <w:instrText xml:space="preserve"> PAGEREF _Toc123800853 \h </w:instrText>
      </w:r>
      <w:r>
        <w:rPr>
          <w:noProof/>
        </w:rPr>
      </w:r>
      <w:r>
        <w:rPr>
          <w:noProof/>
        </w:rPr>
        <w:fldChar w:fldCharType="separate"/>
      </w:r>
      <w:r>
        <w:rPr>
          <w:noProof/>
        </w:rPr>
        <w:t>68</w:t>
      </w:r>
      <w:r>
        <w:rPr>
          <w:noProof/>
        </w:rPr>
        <w:fldChar w:fldCharType="end"/>
      </w:r>
    </w:p>
    <w:p w14:paraId="7189ACE4" w14:textId="501E6E06" w:rsidR="00A76F08" w:rsidRDefault="00A76F08">
      <w:pPr>
        <w:pStyle w:val="TOC4"/>
        <w:rPr>
          <w:rFonts w:asciiTheme="minorHAnsi" w:eastAsiaTheme="minorEastAsia" w:hAnsiTheme="minorHAnsi" w:cstheme="minorBidi"/>
          <w:noProof/>
          <w:sz w:val="22"/>
          <w:szCs w:val="22"/>
          <w:lang w:eastAsia="en-GB"/>
        </w:rPr>
      </w:pPr>
      <w:r>
        <w:rPr>
          <w:noProof/>
        </w:rPr>
        <w:t>7.10.3.2</w:t>
      </w:r>
      <w:r>
        <w:rPr>
          <w:rFonts w:asciiTheme="minorHAnsi" w:eastAsiaTheme="minorEastAsia" w:hAnsiTheme="minorHAnsi" w:cstheme="minorBidi"/>
          <w:noProof/>
          <w:sz w:val="22"/>
          <w:szCs w:val="22"/>
          <w:lang w:eastAsia="en-GB"/>
        </w:rPr>
        <w:tab/>
      </w:r>
      <w:r>
        <w:rPr>
          <w:noProof/>
        </w:rPr>
        <w:t>EdgeManagementMode enumeration</w:t>
      </w:r>
      <w:r>
        <w:rPr>
          <w:noProof/>
        </w:rPr>
        <w:tab/>
      </w:r>
      <w:r>
        <w:rPr>
          <w:noProof/>
        </w:rPr>
        <w:fldChar w:fldCharType="begin" w:fldLock="1"/>
      </w:r>
      <w:r>
        <w:rPr>
          <w:noProof/>
        </w:rPr>
        <w:instrText xml:space="preserve"> PAGEREF _Toc123800854 \h </w:instrText>
      </w:r>
      <w:r>
        <w:rPr>
          <w:noProof/>
        </w:rPr>
      </w:r>
      <w:r>
        <w:rPr>
          <w:noProof/>
        </w:rPr>
        <w:fldChar w:fldCharType="separate"/>
      </w:r>
      <w:r>
        <w:rPr>
          <w:noProof/>
        </w:rPr>
        <w:t>68</w:t>
      </w:r>
      <w:r>
        <w:rPr>
          <w:noProof/>
        </w:rPr>
        <w:fldChar w:fldCharType="end"/>
      </w:r>
    </w:p>
    <w:p w14:paraId="49BAA7B4" w14:textId="292283B2" w:rsidR="00A76F08" w:rsidRDefault="00A76F08">
      <w:pPr>
        <w:pStyle w:val="TOC4"/>
        <w:rPr>
          <w:rFonts w:asciiTheme="minorHAnsi" w:eastAsiaTheme="minorEastAsia" w:hAnsiTheme="minorHAnsi" w:cstheme="minorBidi"/>
          <w:noProof/>
          <w:sz w:val="22"/>
          <w:szCs w:val="22"/>
          <w:lang w:eastAsia="en-GB"/>
        </w:rPr>
      </w:pPr>
      <w:r>
        <w:rPr>
          <w:noProof/>
        </w:rPr>
        <w:t>7.10.3.3</w:t>
      </w:r>
      <w:r>
        <w:rPr>
          <w:rFonts w:asciiTheme="minorHAnsi" w:eastAsiaTheme="minorEastAsia" w:hAnsiTheme="minorHAnsi" w:cstheme="minorBidi"/>
          <w:noProof/>
          <w:sz w:val="22"/>
          <w:szCs w:val="22"/>
          <w:lang w:eastAsia="en-GB"/>
        </w:rPr>
        <w:tab/>
      </w:r>
      <w:r>
        <w:rPr>
          <w:noProof/>
        </w:rPr>
        <w:t>EASRequirements type</w:t>
      </w:r>
      <w:r>
        <w:rPr>
          <w:noProof/>
        </w:rPr>
        <w:tab/>
      </w:r>
      <w:r>
        <w:rPr>
          <w:noProof/>
        </w:rPr>
        <w:fldChar w:fldCharType="begin" w:fldLock="1"/>
      </w:r>
      <w:r>
        <w:rPr>
          <w:noProof/>
        </w:rPr>
        <w:instrText xml:space="preserve"> PAGEREF _Toc123800855 \h </w:instrText>
      </w:r>
      <w:r>
        <w:rPr>
          <w:noProof/>
        </w:rPr>
      </w:r>
      <w:r>
        <w:rPr>
          <w:noProof/>
        </w:rPr>
        <w:fldChar w:fldCharType="separate"/>
      </w:r>
      <w:r>
        <w:rPr>
          <w:noProof/>
        </w:rPr>
        <w:t>69</w:t>
      </w:r>
      <w:r>
        <w:rPr>
          <w:noProof/>
        </w:rPr>
        <w:fldChar w:fldCharType="end"/>
      </w:r>
    </w:p>
    <w:p w14:paraId="18C08E6B" w14:textId="54EDAE58" w:rsidR="00A76F08" w:rsidRDefault="00A76F08">
      <w:pPr>
        <w:pStyle w:val="TOC4"/>
        <w:rPr>
          <w:rFonts w:asciiTheme="minorHAnsi" w:eastAsiaTheme="minorEastAsia" w:hAnsiTheme="minorHAnsi" w:cstheme="minorBidi"/>
          <w:noProof/>
          <w:sz w:val="22"/>
          <w:szCs w:val="22"/>
          <w:lang w:eastAsia="en-GB"/>
        </w:rPr>
      </w:pPr>
      <w:r>
        <w:rPr>
          <w:noProof/>
        </w:rPr>
        <w:t>7.10.3.4</w:t>
      </w:r>
      <w:r>
        <w:rPr>
          <w:rFonts w:asciiTheme="minorHAnsi" w:eastAsiaTheme="minorEastAsia" w:hAnsiTheme="minorHAnsi" w:cstheme="minorBidi"/>
          <w:noProof/>
          <w:sz w:val="22"/>
          <w:szCs w:val="22"/>
          <w:lang w:eastAsia="en-GB"/>
        </w:rPr>
        <w:tab/>
      </w:r>
      <w:r>
        <w:rPr>
          <w:noProof/>
        </w:rPr>
        <w:t>M1EASRelocationRequirements type</w:t>
      </w:r>
      <w:r>
        <w:rPr>
          <w:noProof/>
        </w:rPr>
        <w:tab/>
      </w:r>
      <w:r>
        <w:rPr>
          <w:noProof/>
        </w:rPr>
        <w:fldChar w:fldCharType="begin" w:fldLock="1"/>
      </w:r>
      <w:r>
        <w:rPr>
          <w:noProof/>
        </w:rPr>
        <w:instrText xml:space="preserve"> PAGEREF _Toc123800856 \h </w:instrText>
      </w:r>
      <w:r>
        <w:rPr>
          <w:noProof/>
        </w:rPr>
      </w:r>
      <w:r>
        <w:rPr>
          <w:noProof/>
        </w:rPr>
        <w:fldChar w:fldCharType="separate"/>
      </w:r>
      <w:r>
        <w:rPr>
          <w:noProof/>
        </w:rPr>
        <w:t>69</w:t>
      </w:r>
      <w:r>
        <w:rPr>
          <w:noProof/>
        </w:rPr>
        <w:fldChar w:fldCharType="end"/>
      </w:r>
    </w:p>
    <w:p w14:paraId="2E24532C" w14:textId="2A39C74E" w:rsidR="00A76F08" w:rsidRDefault="00A76F08">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Event Data Processing Provisioning API</w:t>
      </w:r>
      <w:r>
        <w:rPr>
          <w:noProof/>
        </w:rPr>
        <w:tab/>
      </w:r>
      <w:r>
        <w:rPr>
          <w:noProof/>
        </w:rPr>
        <w:fldChar w:fldCharType="begin" w:fldLock="1"/>
      </w:r>
      <w:r>
        <w:rPr>
          <w:noProof/>
        </w:rPr>
        <w:instrText xml:space="preserve"> PAGEREF _Toc123800857 \h </w:instrText>
      </w:r>
      <w:r>
        <w:rPr>
          <w:noProof/>
        </w:rPr>
      </w:r>
      <w:r>
        <w:rPr>
          <w:noProof/>
        </w:rPr>
        <w:fldChar w:fldCharType="separate"/>
      </w:r>
      <w:r>
        <w:rPr>
          <w:noProof/>
        </w:rPr>
        <w:t>70</w:t>
      </w:r>
      <w:r>
        <w:rPr>
          <w:noProof/>
        </w:rPr>
        <w:fldChar w:fldCharType="end"/>
      </w:r>
    </w:p>
    <w:p w14:paraId="42979095" w14:textId="4A9C3699" w:rsidR="00A76F08" w:rsidRDefault="00A76F08">
      <w:pPr>
        <w:pStyle w:val="TOC3"/>
        <w:rPr>
          <w:rFonts w:asciiTheme="minorHAnsi" w:eastAsiaTheme="minorEastAsia" w:hAnsiTheme="minorHAnsi" w:cstheme="minorBidi"/>
          <w:noProof/>
          <w:sz w:val="22"/>
          <w:szCs w:val="22"/>
          <w:lang w:eastAsia="en-GB"/>
        </w:rPr>
      </w:pPr>
      <w:r>
        <w:rPr>
          <w:noProof/>
        </w:rPr>
        <w:t>7.11.1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_Toc123800858 \h </w:instrText>
      </w:r>
      <w:r>
        <w:rPr>
          <w:noProof/>
        </w:rPr>
      </w:r>
      <w:r>
        <w:rPr>
          <w:noProof/>
        </w:rPr>
        <w:fldChar w:fldCharType="separate"/>
      </w:r>
      <w:r>
        <w:rPr>
          <w:noProof/>
        </w:rPr>
        <w:t>70</w:t>
      </w:r>
      <w:r>
        <w:rPr>
          <w:noProof/>
        </w:rPr>
        <w:fldChar w:fldCharType="end"/>
      </w:r>
    </w:p>
    <w:p w14:paraId="4B92768D" w14:textId="72493FA6" w:rsidR="00A76F08" w:rsidRDefault="00A76F08">
      <w:pPr>
        <w:pStyle w:val="TOC3"/>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_Toc123800859 \h </w:instrText>
      </w:r>
      <w:r>
        <w:rPr>
          <w:noProof/>
        </w:rPr>
      </w:r>
      <w:r>
        <w:rPr>
          <w:noProof/>
        </w:rPr>
        <w:fldChar w:fldCharType="separate"/>
      </w:r>
      <w:r>
        <w:rPr>
          <w:noProof/>
        </w:rPr>
        <w:t>70</w:t>
      </w:r>
      <w:r>
        <w:rPr>
          <w:noProof/>
        </w:rPr>
        <w:fldChar w:fldCharType="end"/>
      </w:r>
    </w:p>
    <w:p w14:paraId="4CDAD192" w14:textId="3FC13BC1" w:rsidR="00A76F08" w:rsidRDefault="00A76F08">
      <w:pPr>
        <w:pStyle w:val="TOC3"/>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_Toc123800860 \h </w:instrText>
      </w:r>
      <w:r>
        <w:rPr>
          <w:noProof/>
        </w:rPr>
      </w:r>
      <w:r>
        <w:rPr>
          <w:noProof/>
        </w:rPr>
        <w:fldChar w:fldCharType="separate"/>
      </w:r>
      <w:r>
        <w:rPr>
          <w:noProof/>
        </w:rPr>
        <w:t>71</w:t>
      </w:r>
      <w:r>
        <w:rPr>
          <w:noProof/>
        </w:rPr>
        <w:fldChar w:fldCharType="end"/>
      </w:r>
    </w:p>
    <w:p w14:paraId="01A6996C" w14:textId="18E6DAB1" w:rsidR="00A76F08" w:rsidRDefault="00A76F08">
      <w:pPr>
        <w:pStyle w:val="TOC4"/>
        <w:rPr>
          <w:rFonts w:asciiTheme="minorHAnsi" w:eastAsiaTheme="minorEastAsia" w:hAnsiTheme="minorHAnsi" w:cstheme="minorBidi"/>
          <w:noProof/>
          <w:sz w:val="22"/>
          <w:szCs w:val="22"/>
          <w:lang w:eastAsia="en-GB"/>
        </w:rPr>
      </w:pPr>
      <w:r>
        <w:rPr>
          <w:noProof/>
        </w:rPr>
        <w:t>7.11.3.1</w:t>
      </w:r>
      <w:r>
        <w:rPr>
          <w:rFonts w:asciiTheme="minorHAnsi" w:eastAsiaTheme="minorEastAsia" w:hAnsiTheme="minorHAnsi" w:cstheme="minorBidi"/>
          <w:noProof/>
          <w:sz w:val="22"/>
          <w:szCs w:val="22"/>
          <w:lang w:eastAsia="en-GB"/>
        </w:rPr>
        <w:tab/>
      </w:r>
      <w:r>
        <w:rPr>
          <w:noProof/>
        </w:rPr>
        <w:t>EventDataProcessingConfiguration resource type</w:t>
      </w:r>
      <w:r>
        <w:rPr>
          <w:noProof/>
        </w:rPr>
        <w:tab/>
      </w:r>
      <w:r>
        <w:rPr>
          <w:noProof/>
        </w:rPr>
        <w:fldChar w:fldCharType="begin" w:fldLock="1"/>
      </w:r>
      <w:r>
        <w:rPr>
          <w:noProof/>
        </w:rPr>
        <w:instrText xml:space="preserve"> PAGEREF _Toc123800861 \h </w:instrText>
      </w:r>
      <w:r>
        <w:rPr>
          <w:noProof/>
        </w:rPr>
      </w:r>
      <w:r>
        <w:rPr>
          <w:noProof/>
        </w:rPr>
        <w:fldChar w:fldCharType="separate"/>
      </w:r>
      <w:r>
        <w:rPr>
          <w:noProof/>
        </w:rPr>
        <w:t>71</w:t>
      </w:r>
      <w:r>
        <w:rPr>
          <w:noProof/>
        </w:rPr>
        <w:fldChar w:fldCharType="end"/>
      </w:r>
    </w:p>
    <w:p w14:paraId="6F586D5E" w14:textId="1412B8DA" w:rsidR="00A76F08" w:rsidRDefault="00A76F0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Media Ingest and Publish (M2) protocols</w:t>
      </w:r>
      <w:r>
        <w:rPr>
          <w:noProof/>
        </w:rPr>
        <w:tab/>
      </w:r>
      <w:r>
        <w:rPr>
          <w:noProof/>
        </w:rPr>
        <w:fldChar w:fldCharType="begin" w:fldLock="1"/>
      </w:r>
      <w:r>
        <w:rPr>
          <w:noProof/>
        </w:rPr>
        <w:instrText xml:space="preserve"> PAGEREF _Toc123800862 \h </w:instrText>
      </w:r>
      <w:r>
        <w:rPr>
          <w:noProof/>
        </w:rPr>
      </w:r>
      <w:r>
        <w:rPr>
          <w:noProof/>
        </w:rPr>
        <w:fldChar w:fldCharType="separate"/>
      </w:r>
      <w:r>
        <w:rPr>
          <w:noProof/>
        </w:rPr>
        <w:t>71</w:t>
      </w:r>
      <w:r>
        <w:rPr>
          <w:noProof/>
        </w:rPr>
        <w:fldChar w:fldCharType="end"/>
      </w:r>
    </w:p>
    <w:p w14:paraId="2E68A4A3" w14:textId="2A010ACF" w:rsidR="00A76F08" w:rsidRDefault="00A76F0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_Toc123800863 \h </w:instrText>
      </w:r>
      <w:r>
        <w:rPr>
          <w:noProof/>
        </w:rPr>
      </w:r>
      <w:r>
        <w:rPr>
          <w:noProof/>
        </w:rPr>
        <w:fldChar w:fldCharType="separate"/>
      </w:r>
      <w:r>
        <w:rPr>
          <w:noProof/>
        </w:rPr>
        <w:t>71</w:t>
      </w:r>
      <w:r>
        <w:rPr>
          <w:noProof/>
        </w:rPr>
        <w:fldChar w:fldCharType="end"/>
      </w:r>
    </w:p>
    <w:p w14:paraId="7F80DF65" w14:textId="432FB309" w:rsidR="00A76F08" w:rsidRDefault="00A76F0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HTTP pull-based content ingest protocol</w:t>
      </w:r>
      <w:r>
        <w:rPr>
          <w:noProof/>
        </w:rPr>
        <w:tab/>
      </w:r>
      <w:r>
        <w:rPr>
          <w:noProof/>
        </w:rPr>
        <w:fldChar w:fldCharType="begin" w:fldLock="1"/>
      </w:r>
      <w:r>
        <w:rPr>
          <w:noProof/>
        </w:rPr>
        <w:instrText xml:space="preserve"> PAGEREF _Toc123800864 \h </w:instrText>
      </w:r>
      <w:r>
        <w:rPr>
          <w:noProof/>
        </w:rPr>
      </w:r>
      <w:r>
        <w:rPr>
          <w:noProof/>
        </w:rPr>
        <w:fldChar w:fldCharType="separate"/>
      </w:r>
      <w:r>
        <w:rPr>
          <w:noProof/>
        </w:rPr>
        <w:t>72</w:t>
      </w:r>
      <w:r>
        <w:rPr>
          <w:noProof/>
        </w:rPr>
        <w:fldChar w:fldCharType="end"/>
      </w:r>
    </w:p>
    <w:p w14:paraId="0E073243" w14:textId="77A2E474" w:rsidR="00A76F08" w:rsidRDefault="00A76F0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DASH-IF push-based content ingest protocol</w:t>
      </w:r>
      <w:r>
        <w:rPr>
          <w:noProof/>
        </w:rPr>
        <w:tab/>
      </w:r>
      <w:r>
        <w:rPr>
          <w:noProof/>
        </w:rPr>
        <w:fldChar w:fldCharType="begin" w:fldLock="1"/>
      </w:r>
      <w:r>
        <w:rPr>
          <w:noProof/>
        </w:rPr>
        <w:instrText xml:space="preserve"> PAGEREF _Toc123800865 \h </w:instrText>
      </w:r>
      <w:r>
        <w:rPr>
          <w:noProof/>
        </w:rPr>
      </w:r>
      <w:r>
        <w:rPr>
          <w:noProof/>
        </w:rPr>
        <w:fldChar w:fldCharType="separate"/>
      </w:r>
      <w:r>
        <w:rPr>
          <w:noProof/>
        </w:rPr>
        <w:t>72</w:t>
      </w:r>
      <w:r>
        <w:rPr>
          <w:noProof/>
        </w:rPr>
        <w:fldChar w:fldCharType="end"/>
      </w:r>
    </w:p>
    <w:p w14:paraId="451FDE86" w14:textId="6C1B44A2" w:rsidR="00A76F08" w:rsidRDefault="00A76F0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Internal (M3) APIs</w:t>
      </w:r>
      <w:r>
        <w:rPr>
          <w:noProof/>
        </w:rPr>
        <w:tab/>
      </w:r>
      <w:r>
        <w:rPr>
          <w:noProof/>
        </w:rPr>
        <w:fldChar w:fldCharType="begin" w:fldLock="1"/>
      </w:r>
      <w:r>
        <w:rPr>
          <w:noProof/>
        </w:rPr>
        <w:instrText xml:space="preserve"> PAGEREF _Toc123800866 \h </w:instrText>
      </w:r>
      <w:r>
        <w:rPr>
          <w:noProof/>
        </w:rPr>
      </w:r>
      <w:r>
        <w:rPr>
          <w:noProof/>
        </w:rPr>
        <w:fldChar w:fldCharType="separate"/>
      </w:r>
      <w:r>
        <w:rPr>
          <w:noProof/>
        </w:rPr>
        <w:t>72</w:t>
      </w:r>
      <w:r>
        <w:rPr>
          <w:noProof/>
        </w:rPr>
        <w:fldChar w:fldCharType="end"/>
      </w:r>
    </w:p>
    <w:p w14:paraId="72A89EA2" w14:textId="7B1A2463" w:rsidR="00A76F08" w:rsidRDefault="00A76F08">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Streaming (M4) APIs</w:t>
      </w:r>
      <w:r>
        <w:rPr>
          <w:noProof/>
        </w:rPr>
        <w:tab/>
      </w:r>
      <w:r>
        <w:rPr>
          <w:noProof/>
        </w:rPr>
        <w:fldChar w:fldCharType="begin" w:fldLock="1"/>
      </w:r>
      <w:r>
        <w:rPr>
          <w:noProof/>
        </w:rPr>
        <w:instrText xml:space="preserve"> PAGEREF _Toc123800867 \h </w:instrText>
      </w:r>
      <w:r>
        <w:rPr>
          <w:noProof/>
        </w:rPr>
      </w:r>
      <w:r>
        <w:rPr>
          <w:noProof/>
        </w:rPr>
        <w:fldChar w:fldCharType="separate"/>
      </w:r>
      <w:r>
        <w:rPr>
          <w:noProof/>
        </w:rPr>
        <w:t>73</w:t>
      </w:r>
      <w:r>
        <w:rPr>
          <w:noProof/>
        </w:rPr>
        <w:fldChar w:fldCharType="end"/>
      </w:r>
    </w:p>
    <w:p w14:paraId="49DA9287" w14:textId="6BCD3467" w:rsidR="00A76F08" w:rsidRDefault="00A76F08">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_Toc123800868 \h </w:instrText>
      </w:r>
      <w:r>
        <w:rPr>
          <w:noProof/>
        </w:rPr>
      </w:r>
      <w:r>
        <w:rPr>
          <w:noProof/>
        </w:rPr>
        <w:fldChar w:fldCharType="separate"/>
      </w:r>
      <w:r>
        <w:rPr>
          <w:noProof/>
        </w:rPr>
        <w:t>73</w:t>
      </w:r>
      <w:r>
        <w:rPr>
          <w:noProof/>
        </w:rPr>
        <w:fldChar w:fldCharType="end"/>
      </w:r>
    </w:p>
    <w:p w14:paraId="6134319D" w14:textId="12C8D25E" w:rsidR="00A76F08" w:rsidRDefault="00A76F08">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DASH Distribution</w:t>
      </w:r>
      <w:r>
        <w:rPr>
          <w:noProof/>
        </w:rPr>
        <w:tab/>
      </w:r>
      <w:r>
        <w:rPr>
          <w:noProof/>
        </w:rPr>
        <w:fldChar w:fldCharType="begin" w:fldLock="1"/>
      </w:r>
      <w:r>
        <w:rPr>
          <w:noProof/>
        </w:rPr>
        <w:instrText xml:space="preserve"> PAGEREF _Toc123800869 \h </w:instrText>
      </w:r>
      <w:r>
        <w:rPr>
          <w:noProof/>
        </w:rPr>
      </w:r>
      <w:r>
        <w:rPr>
          <w:noProof/>
        </w:rPr>
        <w:fldChar w:fldCharType="separate"/>
      </w:r>
      <w:r>
        <w:rPr>
          <w:noProof/>
        </w:rPr>
        <w:t>73</w:t>
      </w:r>
      <w:r>
        <w:rPr>
          <w:noProof/>
        </w:rPr>
        <w:fldChar w:fldCharType="end"/>
      </w:r>
    </w:p>
    <w:p w14:paraId="2A603572" w14:textId="58E0C65F" w:rsidR="00A76F08" w:rsidRDefault="00A76F08">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Media Session Handling (M5) APIs</w:t>
      </w:r>
      <w:r>
        <w:rPr>
          <w:noProof/>
        </w:rPr>
        <w:tab/>
      </w:r>
      <w:r>
        <w:rPr>
          <w:noProof/>
        </w:rPr>
        <w:fldChar w:fldCharType="begin" w:fldLock="1"/>
      </w:r>
      <w:r>
        <w:rPr>
          <w:noProof/>
        </w:rPr>
        <w:instrText xml:space="preserve"> PAGEREF _Toc123800870 \h </w:instrText>
      </w:r>
      <w:r>
        <w:rPr>
          <w:noProof/>
        </w:rPr>
      </w:r>
      <w:r>
        <w:rPr>
          <w:noProof/>
        </w:rPr>
        <w:fldChar w:fldCharType="separate"/>
      </w:r>
      <w:r>
        <w:rPr>
          <w:noProof/>
        </w:rPr>
        <w:t>74</w:t>
      </w:r>
      <w:r>
        <w:rPr>
          <w:noProof/>
        </w:rPr>
        <w:fldChar w:fldCharType="end"/>
      </w:r>
    </w:p>
    <w:p w14:paraId="47EF0EFC" w14:textId="230488E1" w:rsidR="00A76F08" w:rsidRDefault="00A76F08">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_Toc123800871 \h </w:instrText>
      </w:r>
      <w:r>
        <w:rPr>
          <w:noProof/>
        </w:rPr>
      </w:r>
      <w:r>
        <w:rPr>
          <w:noProof/>
        </w:rPr>
        <w:fldChar w:fldCharType="separate"/>
      </w:r>
      <w:r>
        <w:rPr>
          <w:noProof/>
        </w:rPr>
        <w:t>74</w:t>
      </w:r>
      <w:r>
        <w:rPr>
          <w:noProof/>
        </w:rPr>
        <w:fldChar w:fldCharType="end"/>
      </w:r>
    </w:p>
    <w:p w14:paraId="391EB8B5" w14:textId="1506C174" w:rsidR="00A76F08" w:rsidRDefault="00A76F08">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Service Access Information API</w:t>
      </w:r>
      <w:r>
        <w:rPr>
          <w:noProof/>
        </w:rPr>
        <w:tab/>
      </w:r>
      <w:r>
        <w:rPr>
          <w:noProof/>
        </w:rPr>
        <w:fldChar w:fldCharType="begin" w:fldLock="1"/>
      </w:r>
      <w:r>
        <w:rPr>
          <w:noProof/>
        </w:rPr>
        <w:instrText xml:space="preserve"> PAGEREF _Toc123800872 \h </w:instrText>
      </w:r>
      <w:r>
        <w:rPr>
          <w:noProof/>
        </w:rPr>
      </w:r>
      <w:r>
        <w:rPr>
          <w:noProof/>
        </w:rPr>
        <w:fldChar w:fldCharType="separate"/>
      </w:r>
      <w:r>
        <w:rPr>
          <w:noProof/>
        </w:rPr>
        <w:t>75</w:t>
      </w:r>
      <w:r>
        <w:rPr>
          <w:noProof/>
        </w:rPr>
        <w:fldChar w:fldCharType="end"/>
      </w:r>
    </w:p>
    <w:p w14:paraId="6AA0C574" w14:textId="131ED58B" w:rsidR="00A76F08" w:rsidRDefault="00A76F08">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_Toc123800873 \h </w:instrText>
      </w:r>
      <w:r>
        <w:rPr>
          <w:noProof/>
        </w:rPr>
      </w:r>
      <w:r>
        <w:rPr>
          <w:noProof/>
        </w:rPr>
        <w:fldChar w:fldCharType="separate"/>
      </w:r>
      <w:r>
        <w:rPr>
          <w:noProof/>
        </w:rPr>
        <w:t>75</w:t>
      </w:r>
      <w:r>
        <w:rPr>
          <w:noProof/>
        </w:rPr>
        <w:fldChar w:fldCharType="end"/>
      </w:r>
    </w:p>
    <w:p w14:paraId="34C3DAD8" w14:textId="01E34FAB" w:rsidR="00A76F08" w:rsidRDefault="00A76F0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_Toc123800874 \h </w:instrText>
      </w:r>
      <w:r>
        <w:rPr>
          <w:noProof/>
        </w:rPr>
      </w:r>
      <w:r>
        <w:rPr>
          <w:noProof/>
        </w:rPr>
        <w:fldChar w:fldCharType="separate"/>
      </w:r>
      <w:r>
        <w:rPr>
          <w:noProof/>
        </w:rPr>
        <w:t>75</w:t>
      </w:r>
      <w:r>
        <w:rPr>
          <w:noProof/>
        </w:rPr>
        <w:fldChar w:fldCharType="end"/>
      </w:r>
    </w:p>
    <w:p w14:paraId="58AF52EE" w14:textId="2448ED5D" w:rsidR="00A76F08" w:rsidRDefault="00A76F0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_Toc123800875 \h </w:instrText>
      </w:r>
      <w:r>
        <w:rPr>
          <w:noProof/>
        </w:rPr>
      </w:r>
      <w:r>
        <w:rPr>
          <w:noProof/>
        </w:rPr>
        <w:fldChar w:fldCharType="separate"/>
      </w:r>
      <w:r>
        <w:rPr>
          <w:noProof/>
        </w:rPr>
        <w:t>75</w:t>
      </w:r>
      <w:r>
        <w:rPr>
          <w:noProof/>
        </w:rPr>
        <w:fldChar w:fldCharType="end"/>
      </w:r>
    </w:p>
    <w:p w14:paraId="590D52B8" w14:textId="267C08C9" w:rsidR="00A76F08" w:rsidRDefault="00A76F08">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ServiceAccessInformation resource type</w:t>
      </w:r>
      <w:r>
        <w:rPr>
          <w:noProof/>
        </w:rPr>
        <w:tab/>
      </w:r>
      <w:r>
        <w:rPr>
          <w:noProof/>
        </w:rPr>
        <w:fldChar w:fldCharType="begin" w:fldLock="1"/>
      </w:r>
      <w:r>
        <w:rPr>
          <w:noProof/>
        </w:rPr>
        <w:instrText xml:space="preserve"> PAGEREF _Toc123800876 \h </w:instrText>
      </w:r>
      <w:r>
        <w:rPr>
          <w:noProof/>
        </w:rPr>
      </w:r>
      <w:r>
        <w:rPr>
          <w:noProof/>
        </w:rPr>
        <w:fldChar w:fldCharType="separate"/>
      </w:r>
      <w:r>
        <w:rPr>
          <w:noProof/>
        </w:rPr>
        <w:t>75</w:t>
      </w:r>
      <w:r>
        <w:rPr>
          <w:noProof/>
        </w:rPr>
        <w:fldChar w:fldCharType="end"/>
      </w:r>
    </w:p>
    <w:p w14:paraId="6F2B4A03" w14:textId="6202DE32" w:rsidR="00A76F08" w:rsidRDefault="00A76F08">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EASDiscoveryTemplate type</w:t>
      </w:r>
      <w:r>
        <w:rPr>
          <w:noProof/>
        </w:rPr>
        <w:tab/>
      </w:r>
      <w:r>
        <w:rPr>
          <w:noProof/>
        </w:rPr>
        <w:fldChar w:fldCharType="begin" w:fldLock="1"/>
      </w:r>
      <w:r>
        <w:rPr>
          <w:noProof/>
        </w:rPr>
        <w:instrText xml:space="preserve"> PAGEREF _Toc123800877 \h </w:instrText>
      </w:r>
      <w:r>
        <w:rPr>
          <w:noProof/>
        </w:rPr>
      </w:r>
      <w:r>
        <w:rPr>
          <w:noProof/>
        </w:rPr>
        <w:fldChar w:fldCharType="separate"/>
      </w:r>
      <w:r>
        <w:rPr>
          <w:noProof/>
        </w:rPr>
        <w:t>84</w:t>
      </w:r>
      <w:r>
        <w:rPr>
          <w:noProof/>
        </w:rPr>
        <w:fldChar w:fldCharType="end"/>
      </w:r>
    </w:p>
    <w:p w14:paraId="6AC347E1" w14:textId="2A0A4575" w:rsidR="00A76F08" w:rsidRDefault="00A76F08">
      <w:pPr>
        <w:pStyle w:val="TOC4"/>
        <w:rPr>
          <w:rFonts w:asciiTheme="minorHAnsi" w:eastAsiaTheme="minorEastAsia" w:hAnsiTheme="minorHAnsi" w:cstheme="minorBidi"/>
          <w:noProof/>
          <w:sz w:val="22"/>
          <w:szCs w:val="22"/>
          <w:lang w:eastAsia="en-GB"/>
        </w:rPr>
      </w:pPr>
      <w:r>
        <w:rPr>
          <w:noProof/>
        </w:rPr>
        <w:t>11.2.3.3</w:t>
      </w:r>
      <w:r>
        <w:rPr>
          <w:rFonts w:asciiTheme="minorHAnsi" w:eastAsiaTheme="minorEastAsia" w:hAnsiTheme="minorHAnsi" w:cstheme="minorBidi"/>
          <w:noProof/>
          <w:sz w:val="22"/>
          <w:szCs w:val="22"/>
          <w:lang w:eastAsia="en-GB"/>
        </w:rPr>
        <w:tab/>
      </w:r>
      <w:r>
        <w:rPr>
          <w:noProof/>
        </w:rPr>
        <w:t>M5EASRelocationRequirements type</w:t>
      </w:r>
      <w:r>
        <w:rPr>
          <w:noProof/>
        </w:rPr>
        <w:tab/>
      </w:r>
      <w:r>
        <w:rPr>
          <w:noProof/>
        </w:rPr>
        <w:fldChar w:fldCharType="begin" w:fldLock="1"/>
      </w:r>
      <w:r>
        <w:rPr>
          <w:noProof/>
        </w:rPr>
        <w:instrText xml:space="preserve"> PAGEREF _Toc123800878 \h </w:instrText>
      </w:r>
      <w:r>
        <w:rPr>
          <w:noProof/>
        </w:rPr>
      </w:r>
      <w:r>
        <w:rPr>
          <w:noProof/>
        </w:rPr>
        <w:fldChar w:fldCharType="separate"/>
      </w:r>
      <w:r>
        <w:rPr>
          <w:noProof/>
        </w:rPr>
        <w:t>84</w:t>
      </w:r>
      <w:r>
        <w:rPr>
          <w:noProof/>
        </w:rPr>
        <w:fldChar w:fldCharType="end"/>
      </w:r>
    </w:p>
    <w:p w14:paraId="60A96711" w14:textId="4A8CB7E7" w:rsidR="00A76F08" w:rsidRDefault="00A76F08">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_Toc123800879 \h </w:instrText>
      </w:r>
      <w:r>
        <w:rPr>
          <w:noProof/>
        </w:rPr>
      </w:r>
      <w:r>
        <w:rPr>
          <w:noProof/>
        </w:rPr>
        <w:fldChar w:fldCharType="separate"/>
      </w:r>
      <w:r>
        <w:rPr>
          <w:noProof/>
        </w:rPr>
        <w:t>85</w:t>
      </w:r>
      <w:r>
        <w:rPr>
          <w:noProof/>
        </w:rPr>
        <w:fldChar w:fldCharType="end"/>
      </w:r>
    </w:p>
    <w:p w14:paraId="5DE3D955" w14:textId="7CA43AD3" w:rsidR="00A76F08" w:rsidRDefault="00A76F08">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Consumption Reporting API</w:t>
      </w:r>
      <w:r>
        <w:rPr>
          <w:noProof/>
        </w:rPr>
        <w:tab/>
      </w:r>
      <w:r>
        <w:rPr>
          <w:noProof/>
        </w:rPr>
        <w:fldChar w:fldCharType="begin" w:fldLock="1"/>
      </w:r>
      <w:r>
        <w:rPr>
          <w:noProof/>
        </w:rPr>
        <w:instrText xml:space="preserve"> PAGEREF _Toc123800880 \h </w:instrText>
      </w:r>
      <w:r>
        <w:rPr>
          <w:noProof/>
        </w:rPr>
      </w:r>
      <w:r>
        <w:rPr>
          <w:noProof/>
        </w:rPr>
        <w:fldChar w:fldCharType="separate"/>
      </w:r>
      <w:r>
        <w:rPr>
          <w:noProof/>
        </w:rPr>
        <w:t>85</w:t>
      </w:r>
      <w:r>
        <w:rPr>
          <w:noProof/>
        </w:rPr>
        <w:fldChar w:fldCharType="end"/>
      </w:r>
    </w:p>
    <w:p w14:paraId="091569C6" w14:textId="26FA7EA4" w:rsidR="00A76F08" w:rsidRDefault="00A76F08">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_Toc123800881 \h </w:instrText>
      </w:r>
      <w:r>
        <w:rPr>
          <w:noProof/>
        </w:rPr>
      </w:r>
      <w:r>
        <w:rPr>
          <w:noProof/>
        </w:rPr>
        <w:fldChar w:fldCharType="separate"/>
      </w:r>
      <w:r>
        <w:rPr>
          <w:noProof/>
        </w:rPr>
        <w:t>85</w:t>
      </w:r>
      <w:r>
        <w:rPr>
          <w:noProof/>
        </w:rPr>
        <w:fldChar w:fldCharType="end"/>
      </w:r>
    </w:p>
    <w:p w14:paraId="158786E2" w14:textId="1CD5F475" w:rsidR="00A76F08" w:rsidRDefault="00A76F08">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_Toc123800882 \h </w:instrText>
      </w:r>
      <w:r>
        <w:rPr>
          <w:noProof/>
        </w:rPr>
      </w:r>
      <w:r>
        <w:rPr>
          <w:noProof/>
        </w:rPr>
        <w:fldChar w:fldCharType="separate"/>
      </w:r>
      <w:r>
        <w:rPr>
          <w:noProof/>
        </w:rPr>
        <w:t>85</w:t>
      </w:r>
      <w:r>
        <w:rPr>
          <w:noProof/>
        </w:rPr>
        <w:fldChar w:fldCharType="end"/>
      </w:r>
    </w:p>
    <w:p w14:paraId="0B4E3730" w14:textId="01F7A1C3" w:rsidR="00A76F08" w:rsidRDefault="00A76F08">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_Toc123800883 \h </w:instrText>
      </w:r>
      <w:r>
        <w:rPr>
          <w:noProof/>
        </w:rPr>
      </w:r>
      <w:r>
        <w:rPr>
          <w:noProof/>
        </w:rPr>
        <w:fldChar w:fldCharType="separate"/>
      </w:r>
      <w:r>
        <w:rPr>
          <w:noProof/>
        </w:rPr>
        <w:t>85</w:t>
      </w:r>
      <w:r>
        <w:rPr>
          <w:noProof/>
        </w:rPr>
        <w:fldChar w:fldCharType="end"/>
      </w:r>
    </w:p>
    <w:p w14:paraId="52A7F0EC" w14:textId="335D3D69" w:rsidR="00A76F08" w:rsidRDefault="00A76F08">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ConsumptionReport format</w:t>
      </w:r>
      <w:r>
        <w:rPr>
          <w:noProof/>
        </w:rPr>
        <w:tab/>
      </w:r>
      <w:r>
        <w:rPr>
          <w:noProof/>
        </w:rPr>
        <w:fldChar w:fldCharType="begin" w:fldLock="1"/>
      </w:r>
      <w:r>
        <w:rPr>
          <w:noProof/>
        </w:rPr>
        <w:instrText xml:space="preserve"> PAGEREF _Toc123800884 \h </w:instrText>
      </w:r>
      <w:r>
        <w:rPr>
          <w:noProof/>
        </w:rPr>
      </w:r>
      <w:r>
        <w:rPr>
          <w:noProof/>
        </w:rPr>
        <w:fldChar w:fldCharType="separate"/>
      </w:r>
      <w:r>
        <w:rPr>
          <w:noProof/>
        </w:rPr>
        <w:t>85</w:t>
      </w:r>
      <w:r>
        <w:rPr>
          <w:noProof/>
        </w:rPr>
        <w:fldChar w:fldCharType="end"/>
      </w:r>
    </w:p>
    <w:p w14:paraId="0FD26853" w14:textId="4BE6B69C" w:rsidR="00A76F08" w:rsidRDefault="00A76F08">
      <w:pPr>
        <w:pStyle w:val="TOC4"/>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ConsumptionReportingUnit type</w:t>
      </w:r>
      <w:r>
        <w:rPr>
          <w:noProof/>
        </w:rPr>
        <w:tab/>
      </w:r>
      <w:r>
        <w:rPr>
          <w:noProof/>
        </w:rPr>
        <w:fldChar w:fldCharType="begin" w:fldLock="1"/>
      </w:r>
      <w:r>
        <w:rPr>
          <w:noProof/>
        </w:rPr>
        <w:instrText xml:space="preserve"> PAGEREF _Toc123800885 \h </w:instrText>
      </w:r>
      <w:r>
        <w:rPr>
          <w:noProof/>
        </w:rPr>
      </w:r>
      <w:r>
        <w:rPr>
          <w:noProof/>
        </w:rPr>
        <w:fldChar w:fldCharType="separate"/>
      </w:r>
      <w:r>
        <w:rPr>
          <w:noProof/>
        </w:rPr>
        <w:t>86</w:t>
      </w:r>
      <w:r>
        <w:rPr>
          <w:noProof/>
        </w:rPr>
        <w:fldChar w:fldCharType="end"/>
      </w:r>
    </w:p>
    <w:p w14:paraId="15F902C9" w14:textId="2F497723" w:rsidR="00A76F08" w:rsidRDefault="00A76F08">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Metrics Reporting API</w:t>
      </w:r>
      <w:r>
        <w:rPr>
          <w:noProof/>
        </w:rPr>
        <w:tab/>
      </w:r>
      <w:r>
        <w:rPr>
          <w:noProof/>
        </w:rPr>
        <w:fldChar w:fldCharType="begin" w:fldLock="1"/>
      </w:r>
      <w:r>
        <w:rPr>
          <w:noProof/>
        </w:rPr>
        <w:instrText xml:space="preserve"> PAGEREF _Toc123800886 \h </w:instrText>
      </w:r>
      <w:r>
        <w:rPr>
          <w:noProof/>
        </w:rPr>
      </w:r>
      <w:r>
        <w:rPr>
          <w:noProof/>
        </w:rPr>
        <w:fldChar w:fldCharType="separate"/>
      </w:r>
      <w:r>
        <w:rPr>
          <w:noProof/>
        </w:rPr>
        <w:t>86</w:t>
      </w:r>
      <w:r>
        <w:rPr>
          <w:noProof/>
        </w:rPr>
        <w:fldChar w:fldCharType="end"/>
      </w:r>
    </w:p>
    <w:p w14:paraId="0CEC8934" w14:textId="698B15CA" w:rsidR="00A76F08" w:rsidRDefault="00A76F08">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_Toc123800887 \h </w:instrText>
      </w:r>
      <w:r>
        <w:rPr>
          <w:noProof/>
        </w:rPr>
      </w:r>
      <w:r>
        <w:rPr>
          <w:noProof/>
        </w:rPr>
        <w:fldChar w:fldCharType="separate"/>
      </w:r>
      <w:r>
        <w:rPr>
          <w:noProof/>
        </w:rPr>
        <w:t>86</w:t>
      </w:r>
      <w:r>
        <w:rPr>
          <w:noProof/>
        </w:rPr>
        <w:fldChar w:fldCharType="end"/>
      </w:r>
    </w:p>
    <w:p w14:paraId="69583B7F" w14:textId="03E4EBB3" w:rsidR="00A76F08" w:rsidRDefault="00A76F08">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_Toc123800888 \h </w:instrText>
      </w:r>
      <w:r>
        <w:rPr>
          <w:noProof/>
        </w:rPr>
      </w:r>
      <w:r>
        <w:rPr>
          <w:noProof/>
        </w:rPr>
        <w:fldChar w:fldCharType="separate"/>
      </w:r>
      <w:r>
        <w:rPr>
          <w:noProof/>
        </w:rPr>
        <w:t>86</w:t>
      </w:r>
      <w:r>
        <w:rPr>
          <w:noProof/>
        </w:rPr>
        <w:fldChar w:fldCharType="end"/>
      </w:r>
    </w:p>
    <w:p w14:paraId="78EF6C65" w14:textId="618AE86B" w:rsidR="00A76F08" w:rsidRDefault="00A76F08">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_Toc123800889 \h </w:instrText>
      </w:r>
      <w:r>
        <w:rPr>
          <w:noProof/>
        </w:rPr>
      </w:r>
      <w:r>
        <w:rPr>
          <w:noProof/>
        </w:rPr>
        <w:fldChar w:fldCharType="separate"/>
      </w:r>
      <w:r>
        <w:rPr>
          <w:noProof/>
        </w:rPr>
        <w:t>86</w:t>
      </w:r>
      <w:r>
        <w:rPr>
          <w:noProof/>
        </w:rPr>
        <w:fldChar w:fldCharType="end"/>
      </w:r>
    </w:p>
    <w:p w14:paraId="141E6929" w14:textId="25CCEF10" w:rsidR="00A76F08" w:rsidRDefault="00A76F08">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Dynamic Policies API</w:t>
      </w:r>
      <w:r>
        <w:rPr>
          <w:noProof/>
        </w:rPr>
        <w:tab/>
      </w:r>
      <w:r>
        <w:rPr>
          <w:noProof/>
        </w:rPr>
        <w:fldChar w:fldCharType="begin" w:fldLock="1"/>
      </w:r>
      <w:r>
        <w:rPr>
          <w:noProof/>
        </w:rPr>
        <w:instrText xml:space="preserve"> PAGEREF _Toc123800890 \h </w:instrText>
      </w:r>
      <w:r>
        <w:rPr>
          <w:noProof/>
        </w:rPr>
      </w:r>
      <w:r>
        <w:rPr>
          <w:noProof/>
        </w:rPr>
        <w:fldChar w:fldCharType="separate"/>
      </w:r>
      <w:r>
        <w:rPr>
          <w:noProof/>
        </w:rPr>
        <w:t>87</w:t>
      </w:r>
      <w:r>
        <w:rPr>
          <w:noProof/>
        </w:rPr>
        <w:fldChar w:fldCharType="end"/>
      </w:r>
    </w:p>
    <w:p w14:paraId="6DB51725" w14:textId="3EE9A23E" w:rsidR="00A76F08" w:rsidRDefault="00A76F08">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_Toc123800891 \h </w:instrText>
      </w:r>
      <w:r>
        <w:rPr>
          <w:noProof/>
        </w:rPr>
      </w:r>
      <w:r>
        <w:rPr>
          <w:noProof/>
        </w:rPr>
        <w:fldChar w:fldCharType="separate"/>
      </w:r>
      <w:r>
        <w:rPr>
          <w:noProof/>
        </w:rPr>
        <w:t>87</w:t>
      </w:r>
      <w:r>
        <w:rPr>
          <w:noProof/>
        </w:rPr>
        <w:fldChar w:fldCharType="end"/>
      </w:r>
    </w:p>
    <w:p w14:paraId="5745CAB2" w14:textId="0107BBFF" w:rsidR="00A76F08" w:rsidRDefault="00A76F08">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_Toc123800892 \h </w:instrText>
      </w:r>
      <w:r>
        <w:rPr>
          <w:noProof/>
        </w:rPr>
      </w:r>
      <w:r>
        <w:rPr>
          <w:noProof/>
        </w:rPr>
        <w:fldChar w:fldCharType="separate"/>
      </w:r>
      <w:r>
        <w:rPr>
          <w:noProof/>
        </w:rPr>
        <w:t>87</w:t>
      </w:r>
      <w:r>
        <w:rPr>
          <w:noProof/>
        </w:rPr>
        <w:fldChar w:fldCharType="end"/>
      </w:r>
    </w:p>
    <w:p w14:paraId="2B7DEA01" w14:textId="77A00974" w:rsidR="00A76F08" w:rsidRDefault="00A76F08">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_Toc123800893 \h </w:instrText>
      </w:r>
      <w:r>
        <w:rPr>
          <w:noProof/>
        </w:rPr>
      </w:r>
      <w:r>
        <w:rPr>
          <w:noProof/>
        </w:rPr>
        <w:fldChar w:fldCharType="separate"/>
      </w:r>
      <w:r>
        <w:rPr>
          <w:noProof/>
        </w:rPr>
        <w:t>88</w:t>
      </w:r>
      <w:r>
        <w:rPr>
          <w:noProof/>
        </w:rPr>
        <w:fldChar w:fldCharType="end"/>
      </w:r>
    </w:p>
    <w:p w14:paraId="1886EBF4" w14:textId="30BAEB06" w:rsidR="00A76F08" w:rsidRDefault="00A76F08">
      <w:pPr>
        <w:pStyle w:val="TOC4"/>
        <w:rPr>
          <w:rFonts w:asciiTheme="minorHAnsi" w:eastAsiaTheme="minorEastAsia" w:hAnsiTheme="minorHAnsi" w:cstheme="minorBidi"/>
          <w:noProof/>
          <w:sz w:val="22"/>
          <w:szCs w:val="22"/>
          <w:lang w:eastAsia="en-GB"/>
        </w:rPr>
      </w:pPr>
      <w:r>
        <w:rPr>
          <w:noProof/>
        </w:rPr>
        <w:t>11.5.3.1</w:t>
      </w:r>
      <w:r>
        <w:rPr>
          <w:rFonts w:asciiTheme="minorHAnsi" w:eastAsiaTheme="minorEastAsia" w:hAnsiTheme="minorHAnsi" w:cstheme="minorBidi"/>
          <w:noProof/>
          <w:sz w:val="22"/>
          <w:szCs w:val="22"/>
          <w:lang w:eastAsia="en-GB"/>
        </w:rPr>
        <w:tab/>
      </w:r>
      <w:r>
        <w:rPr>
          <w:noProof/>
        </w:rPr>
        <w:t>DynamicPolicy resource</w:t>
      </w:r>
      <w:r>
        <w:rPr>
          <w:noProof/>
        </w:rPr>
        <w:tab/>
      </w:r>
      <w:r>
        <w:rPr>
          <w:noProof/>
        </w:rPr>
        <w:fldChar w:fldCharType="begin" w:fldLock="1"/>
      </w:r>
      <w:r>
        <w:rPr>
          <w:noProof/>
        </w:rPr>
        <w:instrText xml:space="preserve"> PAGEREF _Toc123800894 \h </w:instrText>
      </w:r>
      <w:r>
        <w:rPr>
          <w:noProof/>
        </w:rPr>
      </w:r>
      <w:r>
        <w:rPr>
          <w:noProof/>
        </w:rPr>
        <w:fldChar w:fldCharType="separate"/>
      </w:r>
      <w:r>
        <w:rPr>
          <w:noProof/>
        </w:rPr>
        <w:t>88</w:t>
      </w:r>
      <w:r>
        <w:rPr>
          <w:noProof/>
        </w:rPr>
        <w:fldChar w:fldCharType="end"/>
      </w:r>
    </w:p>
    <w:p w14:paraId="0B169CFA" w14:textId="5B29326B" w:rsidR="00A76F08" w:rsidRDefault="00A76F08">
      <w:pPr>
        <w:pStyle w:val="TOC3"/>
        <w:rPr>
          <w:rFonts w:asciiTheme="minorHAnsi" w:eastAsiaTheme="minorEastAsia" w:hAnsiTheme="minorHAnsi" w:cstheme="minorBidi"/>
          <w:noProof/>
          <w:sz w:val="22"/>
          <w:szCs w:val="22"/>
          <w:lang w:eastAsia="en-GB"/>
        </w:rPr>
      </w:pPr>
      <w:r>
        <w:rPr>
          <w:noProof/>
        </w:rPr>
        <w:t>11.5.4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_Toc123800895 \h </w:instrText>
      </w:r>
      <w:r>
        <w:rPr>
          <w:noProof/>
        </w:rPr>
      </w:r>
      <w:r>
        <w:rPr>
          <w:noProof/>
        </w:rPr>
        <w:fldChar w:fldCharType="separate"/>
      </w:r>
      <w:r>
        <w:rPr>
          <w:noProof/>
        </w:rPr>
        <w:t>88</w:t>
      </w:r>
      <w:r>
        <w:rPr>
          <w:noProof/>
        </w:rPr>
        <w:fldChar w:fldCharType="end"/>
      </w:r>
    </w:p>
    <w:p w14:paraId="7D90D22C" w14:textId="1F8A58DE" w:rsidR="00A76F08" w:rsidRDefault="00A76F08">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Network Assistance API</w:t>
      </w:r>
      <w:r>
        <w:rPr>
          <w:noProof/>
        </w:rPr>
        <w:tab/>
      </w:r>
      <w:r>
        <w:rPr>
          <w:noProof/>
        </w:rPr>
        <w:fldChar w:fldCharType="begin" w:fldLock="1"/>
      </w:r>
      <w:r>
        <w:rPr>
          <w:noProof/>
        </w:rPr>
        <w:instrText xml:space="preserve"> PAGEREF _Toc123800896 \h </w:instrText>
      </w:r>
      <w:r>
        <w:rPr>
          <w:noProof/>
        </w:rPr>
      </w:r>
      <w:r>
        <w:rPr>
          <w:noProof/>
        </w:rPr>
        <w:fldChar w:fldCharType="separate"/>
      </w:r>
      <w:r>
        <w:rPr>
          <w:noProof/>
        </w:rPr>
        <w:t>89</w:t>
      </w:r>
      <w:r>
        <w:rPr>
          <w:noProof/>
        </w:rPr>
        <w:fldChar w:fldCharType="end"/>
      </w:r>
    </w:p>
    <w:p w14:paraId="37DBDA65" w14:textId="284F805D" w:rsidR="00A76F08" w:rsidRDefault="00A76F08">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_Toc123800897 \h </w:instrText>
      </w:r>
      <w:r>
        <w:rPr>
          <w:noProof/>
        </w:rPr>
      </w:r>
      <w:r>
        <w:rPr>
          <w:noProof/>
        </w:rPr>
        <w:fldChar w:fldCharType="separate"/>
      </w:r>
      <w:r>
        <w:rPr>
          <w:noProof/>
        </w:rPr>
        <w:t>89</w:t>
      </w:r>
      <w:r>
        <w:rPr>
          <w:noProof/>
        </w:rPr>
        <w:fldChar w:fldCharType="end"/>
      </w:r>
    </w:p>
    <w:p w14:paraId="08562AA3" w14:textId="283F6A28" w:rsidR="00A76F08" w:rsidRDefault="00A76F08">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_Toc123800898 \h </w:instrText>
      </w:r>
      <w:r>
        <w:rPr>
          <w:noProof/>
        </w:rPr>
      </w:r>
      <w:r>
        <w:rPr>
          <w:noProof/>
        </w:rPr>
        <w:fldChar w:fldCharType="separate"/>
      </w:r>
      <w:r>
        <w:rPr>
          <w:noProof/>
        </w:rPr>
        <w:t>89</w:t>
      </w:r>
      <w:r>
        <w:rPr>
          <w:noProof/>
        </w:rPr>
        <w:fldChar w:fldCharType="end"/>
      </w:r>
    </w:p>
    <w:p w14:paraId="6CAE6FCD" w14:textId="79FB50C3" w:rsidR="00A76F08" w:rsidRDefault="00A76F08">
      <w:pPr>
        <w:pStyle w:val="TOC3"/>
        <w:rPr>
          <w:rFonts w:asciiTheme="minorHAnsi" w:eastAsiaTheme="minorEastAsia" w:hAnsiTheme="minorHAnsi" w:cstheme="minorBidi"/>
          <w:noProof/>
          <w:sz w:val="22"/>
          <w:szCs w:val="22"/>
          <w:lang w:eastAsia="en-GB"/>
        </w:rPr>
      </w:pPr>
      <w:r>
        <w:rPr>
          <w:noProof/>
        </w:rPr>
        <w:t>11.6.3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_Toc123800899 \h </w:instrText>
      </w:r>
      <w:r>
        <w:rPr>
          <w:noProof/>
        </w:rPr>
      </w:r>
      <w:r>
        <w:rPr>
          <w:noProof/>
        </w:rPr>
        <w:fldChar w:fldCharType="separate"/>
      </w:r>
      <w:r>
        <w:rPr>
          <w:noProof/>
        </w:rPr>
        <w:t>90</w:t>
      </w:r>
      <w:r>
        <w:rPr>
          <w:noProof/>
        </w:rPr>
        <w:fldChar w:fldCharType="end"/>
      </w:r>
    </w:p>
    <w:p w14:paraId="7B03FB56" w14:textId="15F89E05" w:rsidR="00A76F08" w:rsidRDefault="00A76F08">
      <w:pPr>
        <w:pStyle w:val="TOC4"/>
        <w:rPr>
          <w:rFonts w:asciiTheme="minorHAnsi" w:eastAsiaTheme="minorEastAsia" w:hAnsiTheme="minorHAnsi" w:cstheme="minorBidi"/>
          <w:noProof/>
          <w:sz w:val="22"/>
          <w:szCs w:val="22"/>
          <w:lang w:eastAsia="en-GB"/>
        </w:rPr>
      </w:pPr>
      <w:r>
        <w:rPr>
          <w:noProof/>
        </w:rPr>
        <w:t>11.6.3.1</w:t>
      </w:r>
      <w:r>
        <w:rPr>
          <w:rFonts w:asciiTheme="minorHAnsi" w:eastAsiaTheme="minorEastAsia" w:hAnsiTheme="minorHAnsi" w:cstheme="minorBidi"/>
          <w:noProof/>
          <w:sz w:val="22"/>
          <w:szCs w:val="22"/>
          <w:lang w:eastAsia="en-GB"/>
        </w:rPr>
        <w:tab/>
      </w:r>
      <w:r>
        <w:rPr>
          <w:noProof/>
        </w:rPr>
        <w:t>NetworkAssistanceSession resource</w:t>
      </w:r>
      <w:r>
        <w:rPr>
          <w:noProof/>
        </w:rPr>
        <w:tab/>
      </w:r>
      <w:r>
        <w:rPr>
          <w:noProof/>
        </w:rPr>
        <w:fldChar w:fldCharType="begin" w:fldLock="1"/>
      </w:r>
      <w:r>
        <w:rPr>
          <w:noProof/>
        </w:rPr>
        <w:instrText xml:space="preserve"> PAGEREF _Toc123800900 \h </w:instrText>
      </w:r>
      <w:r>
        <w:rPr>
          <w:noProof/>
        </w:rPr>
      </w:r>
      <w:r>
        <w:rPr>
          <w:noProof/>
        </w:rPr>
        <w:fldChar w:fldCharType="separate"/>
      </w:r>
      <w:r>
        <w:rPr>
          <w:noProof/>
        </w:rPr>
        <w:t>90</w:t>
      </w:r>
      <w:r>
        <w:rPr>
          <w:noProof/>
        </w:rPr>
        <w:fldChar w:fldCharType="end"/>
      </w:r>
    </w:p>
    <w:p w14:paraId="62CE19C9" w14:textId="58E8BD4A" w:rsidR="00A76F08" w:rsidRDefault="00A76F08">
      <w:pPr>
        <w:pStyle w:val="TOC3"/>
        <w:rPr>
          <w:rFonts w:asciiTheme="minorHAnsi" w:eastAsiaTheme="minorEastAsia" w:hAnsiTheme="minorHAnsi" w:cstheme="minorBidi"/>
          <w:noProof/>
          <w:sz w:val="22"/>
          <w:szCs w:val="22"/>
          <w:lang w:eastAsia="en-GB"/>
        </w:rPr>
      </w:pPr>
      <w:r>
        <w:rPr>
          <w:noProof/>
        </w:rPr>
        <w:t>11.6.4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_Toc123800901 \h </w:instrText>
      </w:r>
      <w:r>
        <w:rPr>
          <w:noProof/>
        </w:rPr>
      </w:r>
      <w:r>
        <w:rPr>
          <w:noProof/>
        </w:rPr>
        <w:fldChar w:fldCharType="separate"/>
      </w:r>
      <w:r>
        <w:rPr>
          <w:noProof/>
        </w:rPr>
        <w:t>90</w:t>
      </w:r>
      <w:r>
        <w:rPr>
          <w:noProof/>
        </w:rPr>
        <w:fldChar w:fldCharType="end"/>
      </w:r>
    </w:p>
    <w:p w14:paraId="17C0247D" w14:textId="77848AD2" w:rsidR="00A76F08" w:rsidRDefault="00A76F08">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UE Media Session Handling (M6) APIs for uplink and downlink</w:t>
      </w:r>
      <w:r>
        <w:rPr>
          <w:noProof/>
        </w:rPr>
        <w:tab/>
      </w:r>
      <w:r>
        <w:rPr>
          <w:noProof/>
        </w:rPr>
        <w:fldChar w:fldCharType="begin" w:fldLock="1"/>
      </w:r>
      <w:r>
        <w:rPr>
          <w:noProof/>
        </w:rPr>
        <w:instrText xml:space="preserve"> PAGEREF _Toc123800902 \h </w:instrText>
      </w:r>
      <w:r>
        <w:rPr>
          <w:noProof/>
        </w:rPr>
      </w:r>
      <w:r>
        <w:rPr>
          <w:noProof/>
        </w:rPr>
        <w:fldChar w:fldCharType="separate"/>
      </w:r>
      <w:r>
        <w:rPr>
          <w:noProof/>
        </w:rPr>
        <w:t>91</w:t>
      </w:r>
      <w:r>
        <w:rPr>
          <w:noProof/>
        </w:rPr>
        <w:fldChar w:fldCharType="end"/>
      </w:r>
    </w:p>
    <w:p w14:paraId="41449B8A" w14:textId="454773A0" w:rsidR="00A76F08" w:rsidRDefault="00A76F08">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_Toc123800903 \h </w:instrText>
      </w:r>
      <w:r>
        <w:rPr>
          <w:noProof/>
        </w:rPr>
      </w:r>
      <w:r>
        <w:rPr>
          <w:noProof/>
        </w:rPr>
        <w:fldChar w:fldCharType="separate"/>
      </w:r>
      <w:r>
        <w:rPr>
          <w:noProof/>
        </w:rPr>
        <w:t>91</w:t>
      </w:r>
      <w:r>
        <w:rPr>
          <w:noProof/>
        </w:rPr>
        <w:fldChar w:fldCharType="end"/>
      </w:r>
    </w:p>
    <w:p w14:paraId="000FC598" w14:textId="069CE9E8" w:rsidR="00A76F08" w:rsidRDefault="00A76F0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Media Session Handling for Downlink media streaming – APIs and Functions</w:t>
      </w:r>
      <w:r>
        <w:rPr>
          <w:noProof/>
        </w:rPr>
        <w:tab/>
      </w:r>
      <w:r>
        <w:rPr>
          <w:noProof/>
        </w:rPr>
        <w:fldChar w:fldCharType="begin" w:fldLock="1"/>
      </w:r>
      <w:r>
        <w:rPr>
          <w:noProof/>
        </w:rPr>
        <w:instrText xml:space="preserve"> PAGEREF _Toc123800904 \h </w:instrText>
      </w:r>
      <w:r>
        <w:rPr>
          <w:noProof/>
        </w:rPr>
      </w:r>
      <w:r>
        <w:rPr>
          <w:noProof/>
        </w:rPr>
        <w:fldChar w:fldCharType="separate"/>
      </w:r>
      <w:r>
        <w:rPr>
          <w:noProof/>
        </w:rPr>
        <w:t>92</w:t>
      </w:r>
      <w:r>
        <w:rPr>
          <w:noProof/>
        </w:rPr>
        <w:fldChar w:fldCharType="end"/>
      </w:r>
    </w:p>
    <w:p w14:paraId="781BFE21" w14:textId="28FBEC9F" w:rsidR="00A76F08" w:rsidRDefault="00A76F08">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_Toc123800905 \h </w:instrText>
      </w:r>
      <w:r>
        <w:rPr>
          <w:noProof/>
        </w:rPr>
      </w:r>
      <w:r>
        <w:rPr>
          <w:noProof/>
        </w:rPr>
        <w:fldChar w:fldCharType="separate"/>
      </w:r>
      <w:r>
        <w:rPr>
          <w:noProof/>
        </w:rPr>
        <w:t>92</w:t>
      </w:r>
      <w:r>
        <w:rPr>
          <w:noProof/>
        </w:rPr>
        <w:fldChar w:fldCharType="end"/>
      </w:r>
    </w:p>
    <w:p w14:paraId="64F134BE" w14:textId="41AF1AD9" w:rsidR="00A76F08" w:rsidRDefault="00A76F08">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Media Session Handler model</w:t>
      </w:r>
      <w:r>
        <w:rPr>
          <w:noProof/>
        </w:rPr>
        <w:tab/>
      </w:r>
      <w:r>
        <w:rPr>
          <w:noProof/>
        </w:rPr>
        <w:fldChar w:fldCharType="begin" w:fldLock="1"/>
      </w:r>
      <w:r>
        <w:rPr>
          <w:noProof/>
        </w:rPr>
        <w:instrText xml:space="preserve"> PAGEREF _Toc123800906 \h </w:instrText>
      </w:r>
      <w:r>
        <w:rPr>
          <w:noProof/>
        </w:rPr>
      </w:r>
      <w:r>
        <w:rPr>
          <w:noProof/>
        </w:rPr>
        <w:fldChar w:fldCharType="separate"/>
      </w:r>
      <w:r>
        <w:rPr>
          <w:noProof/>
        </w:rPr>
        <w:t>93</w:t>
      </w:r>
      <w:r>
        <w:rPr>
          <w:noProof/>
        </w:rPr>
        <w:fldChar w:fldCharType="end"/>
      </w:r>
    </w:p>
    <w:p w14:paraId="14815523" w14:textId="4E13C542" w:rsidR="00A76F08" w:rsidRDefault="00A76F08">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State model</w:t>
      </w:r>
      <w:r>
        <w:rPr>
          <w:noProof/>
        </w:rPr>
        <w:tab/>
      </w:r>
      <w:r>
        <w:rPr>
          <w:noProof/>
        </w:rPr>
        <w:fldChar w:fldCharType="begin" w:fldLock="1"/>
      </w:r>
      <w:r>
        <w:rPr>
          <w:noProof/>
        </w:rPr>
        <w:instrText xml:space="preserve"> PAGEREF _Toc123800907 \h </w:instrText>
      </w:r>
      <w:r>
        <w:rPr>
          <w:noProof/>
        </w:rPr>
      </w:r>
      <w:r>
        <w:rPr>
          <w:noProof/>
        </w:rPr>
        <w:fldChar w:fldCharType="separate"/>
      </w:r>
      <w:r>
        <w:rPr>
          <w:noProof/>
        </w:rPr>
        <w:t>93</w:t>
      </w:r>
      <w:r>
        <w:rPr>
          <w:noProof/>
        </w:rPr>
        <w:fldChar w:fldCharType="end"/>
      </w:r>
    </w:p>
    <w:p w14:paraId="40ABD9B6" w14:textId="5E7242F8" w:rsidR="00A76F08" w:rsidRDefault="00A76F08">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Media Session Handler internal properties</w:t>
      </w:r>
      <w:r>
        <w:rPr>
          <w:noProof/>
        </w:rPr>
        <w:tab/>
      </w:r>
      <w:r>
        <w:rPr>
          <w:noProof/>
        </w:rPr>
        <w:fldChar w:fldCharType="begin" w:fldLock="1"/>
      </w:r>
      <w:r>
        <w:rPr>
          <w:noProof/>
        </w:rPr>
        <w:instrText xml:space="preserve"> PAGEREF _Toc123800908 \h </w:instrText>
      </w:r>
      <w:r>
        <w:rPr>
          <w:noProof/>
        </w:rPr>
      </w:r>
      <w:r>
        <w:rPr>
          <w:noProof/>
        </w:rPr>
        <w:fldChar w:fldCharType="separate"/>
      </w:r>
      <w:r>
        <w:rPr>
          <w:noProof/>
        </w:rPr>
        <w:t>93</w:t>
      </w:r>
      <w:r>
        <w:rPr>
          <w:noProof/>
        </w:rPr>
        <w:fldChar w:fldCharType="end"/>
      </w:r>
    </w:p>
    <w:p w14:paraId="1BCBE539" w14:textId="294AAE7B" w:rsidR="00A76F08" w:rsidRDefault="00A76F08">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Media Session Handler internal operations</w:t>
      </w:r>
      <w:r>
        <w:rPr>
          <w:noProof/>
        </w:rPr>
        <w:tab/>
      </w:r>
      <w:r>
        <w:rPr>
          <w:noProof/>
        </w:rPr>
        <w:fldChar w:fldCharType="begin" w:fldLock="1"/>
      </w:r>
      <w:r>
        <w:rPr>
          <w:noProof/>
        </w:rPr>
        <w:instrText xml:space="preserve"> PAGEREF _Toc123800909 \h </w:instrText>
      </w:r>
      <w:r>
        <w:rPr>
          <w:noProof/>
        </w:rPr>
      </w:r>
      <w:r>
        <w:rPr>
          <w:noProof/>
        </w:rPr>
        <w:fldChar w:fldCharType="separate"/>
      </w:r>
      <w:r>
        <w:rPr>
          <w:noProof/>
        </w:rPr>
        <w:t>93</w:t>
      </w:r>
      <w:r>
        <w:rPr>
          <w:noProof/>
        </w:rPr>
        <w:fldChar w:fldCharType="end"/>
      </w:r>
    </w:p>
    <w:p w14:paraId="782587D5" w14:textId="708F3ACD" w:rsidR="00A76F08" w:rsidRDefault="00A76F08">
      <w:pPr>
        <w:pStyle w:val="TOC4"/>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Starting and Stopping a Media Session Handler</w:t>
      </w:r>
      <w:r>
        <w:rPr>
          <w:noProof/>
        </w:rPr>
        <w:tab/>
      </w:r>
      <w:r>
        <w:rPr>
          <w:noProof/>
        </w:rPr>
        <w:fldChar w:fldCharType="begin" w:fldLock="1"/>
      </w:r>
      <w:r>
        <w:rPr>
          <w:noProof/>
        </w:rPr>
        <w:instrText xml:space="preserve"> PAGEREF _Toc123800910 \h </w:instrText>
      </w:r>
      <w:r>
        <w:rPr>
          <w:noProof/>
        </w:rPr>
      </w:r>
      <w:r>
        <w:rPr>
          <w:noProof/>
        </w:rPr>
        <w:fldChar w:fldCharType="separate"/>
      </w:r>
      <w:r>
        <w:rPr>
          <w:noProof/>
        </w:rPr>
        <w:t>93</w:t>
      </w:r>
      <w:r>
        <w:rPr>
          <w:noProof/>
        </w:rPr>
        <w:fldChar w:fldCharType="end"/>
      </w:r>
    </w:p>
    <w:p w14:paraId="52D8E532" w14:textId="4998A003" w:rsidR="00A76F08" w:rsidRDefault="00A76F0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_Toc123800911 \h </w:instrText>
      </w:r>
      <w:r>
        <w:rPr>
          <w:noProof/>
        </w:rPr>
      </w:r>
      <w:r>
        <w:rPr>
          <w:noProof/>
        </w:rPr>
        <w:fldChar w:fldCharType="separate"/>
      </w:r>
      <w:r>
        <w:rPr>
          <w:noProof/>
        </w:rPr>
        <w:t>93</w:t>
      </w:r>
      <w:r>
        <w:rPr>
          <w:noProof/>
        </w:rPr>
        <w:fldChar w:fldCharType="end"/>
      </w:r>
    </w:p>
    <w:p w14:paraId="65DDA1E1" w14:textId="772F6EE8" w:rsidR="00A76F08" w:rsidRDefault="00A76F08">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Dynamic Policy Information</w:t>
      </w:r>
      <w:r>
        <w:rPr>
          <w:noProof/>
        </w:rPr>
        <w:tab/>
      </w:r>
      <w:r>
        <w:rPr>
          <w:noProof/>
        </w:rPr>
        <w:fldChar w:fldCharType="begin" w:fldLock="1"/>
      </w:r>
      <w:r>
        <w:rPr>
          <w:noProof/>
        </w:rPr>
        <w:instrText xml:space="preserve"> PAGEREF _Toc123800912 \h </w:instrText>
      </w:r>
      <w:r>
        <w:rPr>
          <w:noProof/>
        </w:rPr>
      </w:r>
      <w:r>
        <w:rPr>
          <w:noProof/>
        </w:rPr>
        <w:fldChar w:fldCharType="separate"/>
      </w:r>
      <w:r>
        <w:rPr>
          <w:noProof/>
        </w:rPr>
        <w:t>94</w:t>
      </w:r>
      <w:r>
        <w:rPr>
          <w:noProof/>
        </w:rPr>
        <w:fldChar w:fldCharType="end"/>
      </w:r>
    </w:p>
    <w:p w14:paraId="0298121A" w14:textId="778208C5" w:rsidR="00A76F08" w:rsidRDefault="00A76F08">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Network Assistance Information</w:t>
      </w:r>
      <w:r>
        <w:rPr>
          <w:noProof/>
        </w:rPr>
        <w:tab/>
      </w:r>
      <w:r>
        <w:rPr>
          <w:noProof/>
        </w:rPr>
        <w:fldChar w:fldCharType="begin" w:fldLock="1"/>
      </w:r>
      <w:r>
        <w:rPr>
          <w:noProof/>
        </w:rPr>
        <w:instrText xml:space="preserve"> PAGEREF _Toc123800913 \h </w:instrText>
      </w:r>
      <w:r>
        <w:rPr>
          <w:noProof/>
        </w:rPr>
      </w:r>
      <w:r>
        <w:rPr>
          <w:noProof/>
        </w:rPr>
        <w:fldChar w:fldCharType="separate"/>
      </w:r>
      <w:r>
        <w:rPr>
          <w:noProof/>
        </w:rPr>
        <w:t>94</w:t>
      </w:r>
      <w:r>
        <w:rPr>
          <w:noProof/>
        </w:rPr>
        <w:fldChar w:fldCharType="end"/>
      </w:r>
    </w:p>
    <w:p w14:paraId="1EFB2F5D" w14:textId="107DF7C7" w:rsidR="00A76F08" w:rsidRDefault="00A76F08">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Consumption Reporting Information</w:t>
      </w:r>
      <w:r>
        <w:rPr>
          <w:noProof/>
        </w:rPr>
        <w:tab/>
      </w:r>
      <w:r>
        <w:rPr>
          <w:noProof/>
        </w:rPr>
        <w:fldChar w:fldCharType="begin" w:fldLock="1"/>
      </w:r>
      <w:r>
        <w:rPr>
          <w:noProof/>
        </w:rPr>
        <w:instrText xml:space="preserve"> PAGEREF _Toc123800914 \h </w:instrText>
      </w:r>
      <w:r>
        <w:rPr>
          <w:noProof/>
        </w:rPr>
      </w:r>
      <w:r>
        <w:rPr>
          <w:noProof/>
        </w:rPr>
        <w:fldChar w:fldCharType="separate"/>
      </w:r>
      <w:r>
        <w:rPr>
          <w:noProof/>
        </w:rPr>
        <w:t>94</w:t>
      </w:r>
      <w:r>
        <w:rPr>
          <w:noProof/>
        </w:rPr>
        <w:fldChar w:fldCharType="end"/>
      </w:r>
    </w:p>
    <w:p w14:paraId="2554B3F1" w14:textId="1DF037F6" w:rsidR="00A76F08" w:rsidRDefault="00A76F08">
      <w:pPr>
        <w:pStyle w:val="TOC3"/>
        <w:rPr>
          <w:rFonts w:asciiTheme="minorHAnsi" w:eastAsiaTheme="minorEastAsia" w:hAnsiTheme="minorHAnsi" w:cstheme="minorBidi"/>
          <w:noProof/>
          <w:sz w:val="22"/>
          <w:szCs w:val="22"/>
          <w:lang w:eastAsia="en-GB"/>
        </w:rPr>
      </w:pPr>
      <w:r>
        <w:rPr>
          <w:noProof/>
        </w:rPr>
        <w:t>12.2.7</w:t>
      </w:r>
      <w:r>
        <w:rPr>
          <w:rFonts w:asciiTheme="minorHAnsi" w:eastAsiaTheme="minorEastAsia" w:hAnsiTheme="minorHAnsi" w:cstheme="minorBidi"/>
          <w:noProof/>
          <w:sz w:val="22"/>
          <w:szCs w:val="22"/>
          <w:lang w:eastAsia="en-GB"/>
        </w:rPr>
        <w:tab/>
      </w:r>
      <w:r>
        <w:rPr>
          <w:noProof/>
        </w:rPr>
        <w:t>Metrics Reporting Information</w:t>
      </w:r>
      <w:r>
        <w:rPr>
          <w:noProof/>
        </w:rPr>
        <w:tab/>
      </w:r>
      <w:r>
        <w:rPr>
          <w:noProof/>
        </w:rPr>
        <w:fldChar w:fldCharType="begin" w:fldLock="1"/>
      </w:r>
      <w:r>
        <w:rPr>
          <w:noProof/>
        </w:rPr>
        <w:instrText xml:space="preserve"> PAGEREF _Toc123800915 \h </w:instrText>
      </w:r>
      <w:r>
        <w:rPr>
          <w:noProof/>
        </w:rPr>
      </w:r>
      <w:r>
        <w:rPr>
          <w:noProof/>
        </w:rPr>
        <w:fldChar w:fldCharType="separate"/>
      </w:r>
      <w:r>
        <w:rPr>
          <w:noProof/>
        </w:rPr>
        <w:t>94</w:t>
      </w:r>
      <w:r>
        <w:rPr>
          <w:noProof/>
        </w:rPr>
        <w:fldChar w:fldCharType="end"/>
      </w:r>
    </w:p>
    <w:p w14:paraId="3D87F506" w14:textId="57A09174" w:rsidR="00A76F08" w:rsidRDefault="00A76F08">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Media Session Handling for Uplink Streaming – APIs and Functions</w:t>
      </w:r>
      <w:r>
        <w:rPr>
          <w:noProof/>
        </w:rPr>
        <w:tab/>
      </w:r>
      <w:r>
        <w:rPr>
          <w:noProof/>
        </w:rPr>
        <w:fldChar w:fldCharType="begin" w:fldLock="1"/>
      </w:r>
      <w:r>
        <w:rPr>
          <w:noProof/>
        </w:rPr>
        <w:instrText xml:space="preserve"> PAGEREF _Toc123800916 \h </w:instrText>
      </w:r>
      <w:r>
        <w:rPr>
          <w:noProof/>
        </w:rPr>
      </w:r>
      <w:r>
        <w:rPr>
          <w:noProof/>
        </w:rPr>
        <w:fldChar w:fldCharType="separate"/>
      </w:r>
      <w:r>
        <w:rPr>
          <w:noProof/>
        </w:rPr>
        <w:t>94</w:t>
      </w:r>
      <w:r>
        <w:rPr>
          <w:noProof/>
        </w:rPr>
        <w:fldChar w:fldCharType="end"/>
      </w:r>
    </w:p>
    <w:p w14:paraId="23CFC42B" w14:textId="758B6BD3" w:rsidR="00A76F08" w:rsidRDefault="00A76F0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UE Media Stream Handler (M7) APIs for uplink and downlink</w:t>
      </w:r>
      <w:r>
        <w:rPr>
          <w:noProof/>
        </w:rPr>
        <w:tab/>
      </w:r>
      <w:r>
        <w:rPr>
          <w:noProof/>
        </w:rPr>
        <w:fldChar w:fldCharType="begin" w:fldLock="1"/>
      </w:r>
      <w:r>
        <w:rPr>
          <w:noProof/>
        </w:rPr>
        <w:instrText xml:space="preserve"> PAGEREF _Toc123800917 \h </w:instrText>
      </w:r>
      <w:r>
        <w:rPr>
          <w:noProof/>
        </w:rPr>
      </w:r>
      <w:r>
        <w:rPr>
          <w:noProof/>
        </w:rPr>
        <w:fldChar w:fldCharType="separate"/>
      </w:r>
      <w:r>
        <w:rPr>
          <w:noProof/>
        </w:rPr>
        <w:t>95</w:t>
      </w:r>
      <w:r>
        <w:rPr>
          <w:noProof/>
        </w:rPr>
        <w:fldChar w:fldCharType="end"/>
      </w:r>
    </w:p>
    <w:p w14:paraId="74A5690E" w14:textId="63B69FE9" w:rsidR="00A76F08" w:rsidRDefault="00A76F0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_Toc123800918 \h </w:instrText>
      </w:r>
      <w:r>
        <w:rPr>
          <w:noProof/>
        </w:rPr>
      </w:r>
      <w:r>
        <w:rPr>
          <w:noProof/>
        </w:rPr>
        <w:fldChar w:fldCharType="separate"/>
      </w:r>
      <w:r>
        <w:rPr>
          <w:noProof/>
        </w:rPr>
        <w:t>95</w:t>
      </w:r>
      <w:r>
        <w:rPr>
          <w:noProof/>
        </w:rPr>
        <w:fldChar w:fldCharType="end"/>
      </w:r>
    </w:p>
    <w:p w14:paraId="08BC2A36" w14:textId="3238D299" w:rsidR="00A76F08" w:rsidRDefault="00A76F0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DASH Media Player – APIs and Functions</w:t>
      </w:r>
      <w:r>
        <w:rPr>
          <w:noProof/>
        </w:rPr>
        <w:tab/>
      </w:r>
      <w:r>
        <w:rPr>
          <w:noProof/>
        </w:rPr>
        <w:fldChar w:fldCharType="begin" w:fldLock="1"/>
      </w:r>
      <w:r>
        <w:rPr>
          <w:noProof/>
        </w:rPr>
        <w:instrText xml:space="preserve"> PAGEREF _Toc123800919 \h </w:instrText>
      </w:r>
      <w:r>
        <w:rPr>
          <w:noProof/>
        </w:rPr>
      </w:r>
      <w:r>
        <w:rPr>
          <w:noProof/>
        </w:rPr>
        <w:fldChar w:fldCharType="separate"/>
      </w:r>
      <w:r>
        <w:rPr>
          <w:noProof/>
        </w:rPr>
        <w:t>95</w:t>
      </w:r>
      <w:r>
        <w:rPr>
          <w:noProof/>
        </w:rPr>
        <w:fldChar w:fldCharType="end"/>
      </w:r>
    </w:p>
    <w:p w14:paraId="35AC114A" w14:textId="66384BA6" w:rsidR="00A76F08" w:rsidRDefault="00A76F08">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_Toc123800920 \h </w:instrText>
      </w:r>
      <w:r>
        <w:rPr>
          <w:noProof/>
        </w:rPr>
      </w:r>
      <w:r>
        <w:rPr>
          <w:noProof/>
        </w:rPr>
        <w:fldChar w:fldCharType="separate"/>
      </w:r>
      <w:r>
        <w:rPr>
          <w:noProof/>
        </w:rPr>
        <w:t>95</w:t>
      </w:r>
      <w:r>
        <w:rPr>
          <w:noProof/>
        </w:rPr>
        <w:fldChar w:fldCharType="end"/>
      </w:r>
    </w:p>
    <w:p w14:paraId="25201C26" w14:textId="28C997CF" w:rsidR="00A76F08" w:rsidRDefault="00A76F08">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Media Player model</w:t>
      </w:r>
      <w:r>
        <w:rPr>
          <w:noProof/>
        </w:rPr>
        <w:tab/>
      </w:r>
      <w:r>
        <w:rPr>
          <w:noProof/>
        </w:rPr>
        <w:fldChar w:fldCharType="begin" w:fldLock="1"/>
      </w:r>
      <w:r>
        <w:rPr>
          <w:noProof/>
        </w:rPr>
        <w:instrText xml:space="preserve"> PAGEREF _Toc123800921 \h </w:instrText>
      </w:r>
      <w:r>
        <w:rPr>
          <w:noProof/>
        </w:rPr>
      </w:r>
      <w:r>
        <w:rPr>
          <w:noProof/>
        </w:rPr>
        <w:fldChar w:fldCharType="separate"/>
      </w:r>
      <w:r>
        <w:rPr>
          <w:noProof/>
        </w:rPr>
        <w:t>97</w:t>
      </w:r>
      <w:r>
        <w:rPr>
          <w:noProof/>
        </w:rPr>
        <w:fldChar w:fldCharType="end"/>
      </w:r>
    </w:p>
    <w:p w14:paraId="5BE4B698" w14:textId="5711DF0B" w:rsidR="00A76F08" w:rsidRDefault="00A76F0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Methods</w:t>
      </w:r>
      <w:r>
        <w:rPr>
          <w:noProof/>
        </w:rPr>
        <w:tab/>
      </w:r>
      <w:r>
        <w:rPr>
          <w:noProof/>
        </w:rPr>
        <w:fldChar w:fldCharType="begin" w:fldLock="1"/>
      </w:r>
      <w:r>
        <w:rPr>
          <w:noProof/>
        </w:rPr>
        <w:instrText xml:space="preserve"> PAGEREF _Toc123800922 \h </w:instrText>
      </w:r>
      <w:r>
        <w:rPr>
          <w:noProof/>
        </w:rPr>
      </w:r>
      <w:r>
        <w:rPr>
          <w:noProof/>
        </w:rPr>
        <w:fldChar w:fldCharType="separate"/>
      </w:r>
      <w:r>
        <w:rPr>
          <w:noProof/>
        </w:rPr>
        <w:t>98</w:t>
      </w:r>
      <w:r>
        <w:rPr>
          <w:noProof/>
        </w:rPr>
        <w:fldChar w:fldCharType="end"/>
      </w:r>
    </w:p>
    <w:p w14:paraId="703DC86C" w14:textId="3607AB47" w:rsidR="00A76F08" w:rsidRDefault="00A76F08">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_Toc123800923 \h </w:instrText>
      </w:r>
      <w:r>
        <w:rPr>
          <w:noProof/>
        </w:rPr>
      </w:r>
      <w:r>
        <w:rPr>
          <w:noProof/>
        </w:rPr>
        <w:fldChar w:fldCharType="separate"/>
      </w:r>
      <w:r>
        <w:rPr>
          <w:noProof/>
        </w:rPr>
        <w:t>98</w:t>
      </w:r>
      <w:r>
        <w:rPr>
          <w:noProof/>
        </w:rPr>
        <w:fldChar w:fldCharType="end"/>
      </w:r>
    </w:p>
    <w:p w14:paraId="0D3EC3F5" w14:textId="0D333CE4" w:rsidR="00A76F08" w:rsidRDefault="00A76F08">
      <w:pPr>
        <w:pStyle w:val="TOC4"/>
        <w:rPr>
          <w:rFonts w:asciiTheme="minorHAnsi" w:eastAsiaTheme="minorEastAsia" w:hAnsiTheme="minorHAnsi" w:cstheme="minorBidi"/>
          <w:noProof/>
          <w:sz w:val="22"/>
          <w:szCs w:val="22"/>
          <w:lang w:eastAsia="en-GB"/>
        </w:rPr>
      </w:pPr>
      <w:r>
        <w:rPr>
          <w:noProof/>
        </w:rPr>
        <w:t>13.2.3.2</w:t>
      </w:r>
      <w:r>
        <w:rPr>
          <w:rFonts w:asciiTheme="minorHAnsi" w:eastAsiaTheme="minorEastAsia" w:hAnsiTheme="minorHAnsi" w:cstheme="minorBidi"/>
          <w:noProof/>
          <w:sz w:val="22"/>
          <w:szCs w:val="22"/>
          <w:lang w:eastAsia="en-GB"/>
        </w:rPr>
        <w:tab/>
      </w:r>
      <w:r>
        <w:rPr>
          <w:noProof/>
        </w:rPr>
        <w:t>Initialize</w:t>
      </w:r>
      <w:r>
        <w:rPr>
          <w:noProof/>
        </w:rPr>
        <w:tab/>
      </w:r>
      <w:r>
        <w:rPr>
          <w:noProof/>
        </w:rPr>
        <w:fldChar w:fldCharType="begin" w:fldLock="1"/>
      </w:r>
      <w:r>
        <w:rPr>
          <w:noProof/>
        </w:rPr>
        <w:instrText xml:space="preserve"> PAGEREF _Toc123800924 \h </w:instrText>
      </w:r>
      <w:r>
        <w:rPr>
          <w:noProof/>
        </w:rPr>
      </w:r>
      <w:r>
        <w:rPr>
          <w:noProof/>
        </w:rPr>
        <w:fldChar w:fldCharType="separate"/>
      </w:r>
      <w:r>
        <w:rPr>
          <w:noProof/>
        </w:rPr>
        <w:t>98</w:t>
      </w:r>
      <w:r>
        <w:rPr>
          <w:noProof/>
        </w:rPr>
        <w:fldChar w:fldCharType="end"/>
      </w:r>
    </w:p>
    <w:p w14:paraId="3BF0570F" w14:textId="5E7C9B38" w:rsidR="00A76F08" w:rsidRDefault="00A76F08">
      <w:pPr>
        <w:pStyle w:val="TOC4"/>
        <w:rPr>
          <w:rFonts w:asciiTheme="minorHAnsi" w:eastAsiaTheme="minorEastAsia" w:hAnsiTheme="minorHAnsi" w:cstheme="minorBidi"/>
          <w:noProof/>
          <w:sz w:val="22"/>
          <w:szCs w:val="22"/>
          <w:lang w:eastAsia="en-GB"/>
        </w:rPr>
      </w:pPr>
      <w:r>
        <w:rPr>
          <w:noProof/>
        </w:rPr>
        <w:t>13.2.3.3</w:t>
      </w:r>
      <w:r>
        <w:rPr>
          <w:rFonts w:asciiTheme="minorHAnsi" w:eastAsiaTheme="minorEastAsia" w:hAnsiTheme="minorHAnsi" w:cstheme="minorBidi"/>
          <w:noProof/>
          <w:sz w:val="22"/>
          <w:szCs w:val="22"/>
          <w:lang w:eastAsia="en-GB"/>
        </w:rPr>
        <w:tab/>
      </w:r>
      <w:r>
        <w:rPr>
          <w:noProof/>
        </w:rPr>
        <w:t>Attach</w:t>
      </w:r>
      <w:r>
        <w:rPr>
          <w:noProof/>
        </w:rPr>
        <w:tab/>
      </w:r>
      <w:r>
        <w:rPr>
          <w:noProof/>
        </w:rPr>
        <w:fldChar w:fldCharType="begin" w:fldLock="1"/>
      </w:r>
      <w:r>
        <w:rPr>
          <w:noProof/>
        </w:rPr>
        <w:instrText xml:space="preserve"> PAGEREF _Toc123800925 \h </w:instrText>
      </w:r>
      <w:r>
        <w:rPr>
          <w:noProof/>
        </w:rPr>
      </w:r>
      <w:r>
        <w:rPr>
          <w:noProof/>
        </w:rPr>
        <w:fldChar w:fldCharType="separate"/>
      </w:r>
      <w:r>
        <w:rPr>
          <w:noProof/>
        </w:rPr>
        <w:t>98</w:t>
      </w:r>
      <w:r>
        <w:rPr>
          <w:noProof/>
        </w:rPr>
        <w:fldChar w:fldCharType="end"/>
      </w:r>
    </w:p>
    <w:p w14:paraId="0E48B81D" w14:textId="417B2EA2" w:rsidR="00A76F08" w:rsidRDefault="00A76F08">
      <w:pPr>
        <w:pStyle w:val="TOC4"/>
        <w:rPr>
          <w:rFonts w:asciiTheme="minorHAnsi" w:eastAsiaTheme="minorEastAsia" w:hAnsiTheme="minorHAnsi" w:cstheme="minorBidi"/>
          <w:noProof/>
          <w:sz w:val="22"/>
          <w:szCs w:val="22"/>
          <w:lang w:eastAsia="en-GB"/>
        </w:rPr>
      </w:pPr>
      <w:r>
        <w:rPr>
          <w:noProof/>
        </w:rPr>
        <w:t>13.2.3.4</w:t>
      </w:r>
      <w:r>
        <w:rPr>
          <w:rFonts w:asciiTheme="minorHAnsi" w:eastAsiaTheme="minorEastAsia" w:hAnsiTheme="minorHAnsi" w:cstheme="minorBidi"/>
          <w:noProof/>
          <w:sz w:val="22"/>
          <w:szCs w:val="22"/>
          <w:lang w:eastAsia="en-GB"/>
        </w:rPr>
        <w:tab/>
      </w:r>
      <w:r>
        <w:rPr>
          <w:noProof/>
        </w:rPr>
        <w:t>Pre-load</w:t>
      </w:r>
      <w:r>
        <w:rPr>
          <w:noProof/>
        </w:rPr>
        <w:tab/>
      </w:r>
      <w:r>
        <w:rPr>
          <w:noProof/>
        </w:rPr>
        <w:fldChar w:fldCharType="begin" w:fldLock="1"/>
      </w:r>
      <w:r>
        <w:rPr>
          <w:noProof/>
        </w:rPr>
        <w:instrText xml:space="preserve"> PAGEREF _Toc123800926 \h </w:instrText>
      </w:r>
      <w:r>
        <w:rPr>
          <w:noProof/>
        </w:rPr>
      </w:r>
      <w:r>
        <w:rPr>
          <w:noProof/>
        </w:rPr>
        <w:fldChar w:fldCharType="separate"/>
      </w:r>
      <w:r>
        <w:rPr>
          <w:noProof/>
        </w:rPr>
        <w:t>99</w:t>
      </w:r>
      <w:r>
        <w:rPr>
          <w:noProof/>
        </w:rPr>
        <w:fldChar w:fldCharType="end"/>
      </w:r>
    </w:p>
    <w:p w14:paraId="16CBE5F6" w14:textId="690627E9" w:rsidR="00A76F08" w:rsidRDefault="00A76F08">
      <w:pPr>
        <w:pStyle w:val="TOC4"/>
        <w:rPr>
          <w:rFonts w:asciiTheme="minorHAnsi" w:eastAsiaTheme="minorEastAsia" w:hAnsiTheme="minorHAnsi" w:cstheme="minorBidi"/>
          <w:noProof/>
          <w:sz w:val="22"/>
          <w:szCs w:val="22"/>
          <w:lang w:eastAsia="en-GB"/>
        </w:rPr>
      </w:pPr>
      <w:r>
        <w:rPr>
          <w:noProof/>
        </w:rPr>
        <w:t>13.2.3.5</w:t>
      </w:r>
      <w:r>
        <w:rPr>
          <w:rFonts w:asciiTheme="minorHAnsi" w:eastAsiaTheme="minorEastAsia" w:hAnsiTheme="minorHAnsi" w:cstheme="minorBidi"/>
          <w:noProof/>
          <w:sz w:val="22"/>
          <w:szCs w:val="22"/>
          <w:lang w:eastAsia="en-GB"/>
        </w:rPr>
        <w:tab/>
      </w:r>
      <w:r>
        <w:rPr>
          <w:noProof/>
        </w:rPr>
        <w:t>Play</w:t>
      </w:r>
      <w:r>
        <w:rPr>
          <w:noProof/>
        </w:rPr>
        <w:tab/>
      </w:r>
      <w:r>
        <w:rPr>
          <w:noProof/>
        </w:rPr>
        <w:fldChar w:fldCharType="begin" w:fldLock="1"/>
      </w:r>
      <w:r>
        <w:rPr>
          <w:noProof/>
        </w:rPr>
        <w:instrText xml:space="preserve"> PAGEREF _Toc123800927 \h </w:instrText>
      </w:r>
      <w:r>
        <w:rPr>
          <w:noProof/>
        </w:rPr>
      </w:r>
      <w:r>
        <w:rPr>
          <w:noProof/>
        </w:rPr>
        <w:fldChar w:fldCharType="separate"/>
      </w:r>
      <w:r>
        <w:rPr>
          <w:noProof/>
        </w:rPr>
        <w:t>100</w:t>
      </w:r>
      <w:r>
        <w:rPr>
          <w:noProof/>
        </w:rPr>
        <w:fldChar w:fldCharType="end"/>
      </w:r>
    </w:p>
    <w:p w14:paraId="2741D567" w14:textId="1464D584" w:rsidR="00A76F08" w:rsidRDefault="00A76F08">
      <w:pPr>
        <w:pStyle w:val="TOC4"/>
        <w:rPr>
          <w:rFonts w:asciiTheme="minorHAnsi" w:eastAsiaTheme="minorEastAsia" w:hAnsiTheme="minorHAnsi" w:cstheme="minorBidi"/>
          <w:noProof/>
          <w:sz w:val="22"/>
          <w:szCs w:val="22"/>
          <w:lang w:eastAsia="en-GB"/>
        </w:rPr>
      </w:pPr>
      <w:r>
        <w:rPr>
          <w:noProof/>
        </w:rPr>
        <w:t>13.2.3.6</w:t>
      </w:r>
      <w:r>
        <w:rPr>
          <w:rFonts w:asciiTheme="minorHAnsi" w:eastAsiaTheme="minorEastAsia" w:hAnsiTheme="minorHAnsi" w:cstheme="minorBidi"/>
          <w:noProof/>
          <w:sz w:val="22"/>
          <w:szCs w:val="22"/>
          <w:lang w:eastAsia="en-GB"/>
        </w:rPr>
        <w:tab/>
      </w:r>
      <w:r>
        <w:rPr>
          <w:noProof/>
        </w:rPr>
        <w:t>Pause</w:t>
      </w:r>
      <w:r>
        <w:rPr>
          <w:noProof/>
        </w:rPr>
        <w:tab/>
      </w:r>
      <w:r>
        <w:rPr>
          <w:noProof/>
        </w:rPr>
        <w:fldChar w:fldCharType="begin" w:fldLock="1"/>
      </w:r>
      <w:r>
        <w:rPr>
          <w:noProof/>
        </w:rPr>
        <w:instrText xml:space="preserve"> PAGEREF _Toc123800928 \h </w:instrText>
      </w:r>
      <w:r>
        <w:rPr>
          <w:noProof/>
        </w:rPr>
      </w:r>
      <w:r>
        <w:rPr>
          <w:noProof/>
        </w:rPr>
        <w:fldChar w:fldCharType="separate"/>
      </w:r>
      <w:r>
        <w:rPr>
          <w:noProof/>
        </w:rPr>
        <w:t>101</w:t>
      </w:r>
      <w:r>
        <w:rPr>
          <w:noProof/>
        </w:rPr>
        <w:fldChar w:fldCharType="end"/>
      </w:r>
    </w:p>
    <w:p w14:paraId="23A48B63" w14:textId="3B41E586" w:rsidR="00A76F08" w:rsidRDefault="00A76F08">
      <w:pPr>
        <w:pStyle w:val="TOC4"/>
        <w:rPr>
          <w:rFonts w:asciiTheme="minorHAnsi" w:eastAsiaTheme="minorEastAsia" w:hAnsiTheme="minorHAnsi" w:cstheme="minorBidi"/>
          <w:noProof/>
          <w:sz w:val="22"/>
          <w:szCs w:val="22"/>
          <w:lang w:eastAsia="en-GB"/>
        </w:rPr>
      </w:pPr>
      <w:r>
        <w:rPr>
          <w:noProof/>
        </w:rPr>
        <w:t>13.2.3.7</w:t>
      </w:r>
      <w:r>
        <w:rPr>
          <w:rFonts w:asciiTheme="minorHAnsi" w:eastAsiaTheme="minorEastAsia" w:hAnsiTheme="minorHAnsi" w:cstheme="minorBidi"/>
          <w:noProof/>
          <w:sz w:val="22"/>
          <w:szCs w:val="22"/>
          <w:lang w:eastAsia="en-GB"/>
        </w:rPr>
        <w:tab/>
      </w:r>
      <w:r>
        <w:rPr>
          <w:noProof/>
        </w:rPr>
        <w:t>Seek</w:t>
      </w:r>
      <w:r>
        <w:rPr>
          <w:noProof/>
        </w:rPr>
        <w:tab/>
      </w:r>
      <w:r>
        <w:rPr>
          <w:noProof/>
        </w:rPr>
        <w:fldChar w:fldCharType="begin" w:fldLock="1"/>
      </w:r>
      <w:r>
        <w:rPr>
          <w:noProof/>
        </w:rPr>
        <w:instrText xml:space="preserve"> PAGEREF _Toc123800929 \h </w:instrText>
      </w:r>
      <w:r>
        <w:rPr>
          <w:noProof/>
        </w:rPr>
      </w:r>
      <w:r>
        <w:rPr>
          <w:noProof/>
        </w:rPr>
        <w:fldChar w:fldCharType="separate"/>
      </w:r>
      <w:r>
        <w:rPr>
          <w:noProof/>
        </w:rPr>
        <w:t>102</w:t>
      </w:r>
      <w:r>
        <w:rPr>
          <w:noProof/>
        </w:rPr>
        <w:fldChar w:fldCharType="end"/>
      </w:r>
    </w:p>
    <w:p w14:paraId="7A842CED" w14:textId="5954B1A9" w:rsidR="00A76F08" w:rsidRDefault="00A76F08">
      <w:pPr>
        <w:pStyle w:val="TOC4"/>
        <w:rPr>
          <w:rFonts w:asciiTheme="minorHAnsi" w:eastAsiaTheme="minorEastAsia" w:hAnsiTheme="minorHAnsi" w:cstheme="minorBidi"/>
          <w:noProof/>
          <w:sz w:val="22"/>
          <w:szCs w:val="22"/>
          <w:lang w:eastAsia="en-GB"/>
        </w:rPr>
      </w:pPr>
      <w:r>
        <w:rPr>
          <w:noProof/>
        </w:rPr>
        <w:t>13.2.3.8</w:t>
      </w:r>
      <w:r>
        <w:rPr>
          <w:rFonts w:asciiTheme="minorHAnsi" w:eastAsiaTheme="minorEastAsia" w:hAnsiTheme="minorHAnsi" w:cstheme="minorBidi"/>
          <w:noProof/>
          <w:sz w:val="22"/>
          <w:szCs w:val="22"/>
          <w:lang w:eastAsia="en-GB"/>
        </w:rPr>
        <w:tab/>
      </w:r>
      <w:r>
        <w:rPr>
          <w:noProof/>
        </w:rPr>
        <w:t>Reset</w:t>
      </w:r>
      <w:r>
        <w:rPr>
          <w:noProof/>
        </w:rPr>
        <w:tab/>
      </w:r>
      <w:r>
        <w:rPr>
          <w:noProof/>
        </w:rPr>
        <w:fldChar w:fldCharType="begin" w:fldLock="1"/>
      </w:r>
      <w:r>
        <w:rPr>
          <w:noProof/>
        </w:rPr>
        <w:instrText xml:space="preserve"> PAGEREF _Toc123800930 \h </w:instrText>
      </w:r>
      <w:r>
        <w:rPr>
          <w:noProof/>
        </w:rPr>
      </w:r>
      <w:r>
        <w:rPr>
          <w:noProof/>
        </w:rPr>
        <w:fldChar w:fldCharType="separate"/>
      </w:r>
      <w:r>
        <w:rPr>
          <w:noProof/>
        </w:rPr>
        <w:t>102</w:t>
      </w:r>
      <w:r>
        <w:rPr>
          <w:noProof/>
        </w:rPr>
        <w:fldChar w:fldCharType="end"/>
      </w:r>
    </w:p>
    <w:p w14:paraId="3BBC89BE" w14:textId="17E5BABC" w:rsidR="00A76F08" w:rsidRDefault="00A76F08">
      <w:pPr>
        <w:pStyle w:val="TOC4"/>
        <w:rPr>
          <w:rFonts w:asciiTheme="minorHAnsi" w:eastAsiaTheme="minorEastAsia" w:hAnsiTheme="minorHAnsi" w:cstheme="minorBidi"/>
          <w:noProof/>
          <w:sz w:val="22"/>
          <w:szCs w:val="22"/>
          <w:lang w:eastAsia="en-GB"/>
        </w:rPr>
      </w:pPr>
      <w:r>
        <w:rPr>
          <w:noProof/>
        </w:rPr>
        <w:t>13.2.3.9</w:t>
      </w:r>
      <w:r>
        <w:rPr>
          <w:rFonts w:asciiTheme="minorHAnsi" w:eastAsiaTheme="minorEastAsia" w:hAnsiTheme="minorHAnsi" w:cstheme="minorBidi"/>
          <w:noProof/>
          <w:sz w:val="22"/>
          <w:szCs w:val="22"/>
          <w:lang w:eastAsia="en-GB"/>
        </w:rPr>
        <w:tab/>
      </w:r>
      <w:r>
        <w:rPr>
          <w:noProof/>
        </w:rPr>
        <w:t>Destroy</w:t>
      </w:r>
      <w:r>
        <w:rPr>
          <w:noProof/>
        </w:rPr>
        <w:tab/>
      </w:r>
      <w:r>
        <w:rPr>
          <w:noProof/>
        </w:rPr>
        <w:fldChar w:fldCharType="begin" w:fldLock="1"/>
      </w:r>
      <w:r>
        <w:rPr>
          <w:noProof/>
        </w:rPr>
        <w:instrText xml:space="preserve"> PAGEREF _Toc123800931 \h </w:instrText>
      </w:r>
      <w:r>
        <w:rPr>
          <w:noProof/>
        </w:rPr>
      </w:r>
      <w:r>
        <w:rPr>
          <w:noProof/>
        </w:rPr>
        <w:fldChar w:fldCharType="separate"/>
      </w:r>
      <w:r>
        <w:rPr>
          <w:noProof/>
        </w:rPr>
        <w:t>103</w:t>
      </w:r>
      <w:r>
        <w:rPr>
          <w:noProof/>
        </w:rPr>
        <w:fldChar w:fldCharType="end"/>
      </w:r>
    </w:p>
    <w:p w14:paraId="4AFD0B6D" w14:textId="61D44609" w:rsidR="00A76F08" w:rsidRDefault="00A76F08">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Configurations and settings API</w:t>
      </w:r>
      <w:r>
        <w:rPr>
          <w:noProof/>
        </w:rPr>
        <w:tab/>
      </w:r>
      <w:r>
        <w:rPr>
          <w:noProof/>
        </w:rPr>
        <w:fldChar w:fldCharType="begin" w:fldLock="1"/>
      </w:r>
      <w:r>
        <w:rPr>
          <w:noProof/>
        </w:rPr>
        <w:instrText xml:space="preserve"> PAGEREF _Toc123800932 \h </w:instrText>
      </w:r>
      <w:r>
        <w:rPr>
          <w:noProof/>
        </w:rPr>
      </w:r>
      <w:r>
        <w:rPr>
          <w:noProof/>
        </w:rPr>
        <w:fldChar w:fldCharType="separate"/>
      </w:r>
      <w:r>
        <w:rPr>
          <w:noProof/>
        </w:rPr>
        <w:t>104</w:t>
      </w:r>
      <w:r>
        <w:rPr>
          <w:noProof/>
        </w:rPr>
        <w:fldChar w:fldCharType="end"/>
      </w:r>
    </w:p>
    <w:p w14:paraId="68AC206C" w14:textId="5A7E7455" w:rsidR="00A76F08" w:rsidRDefault="00A76F08">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Notifications and error events</w:t>
      </w:r>
      <w:r>
        <w:rPr>
          <w:noProof/>
        </w:rPr>
        <w:tab/>
      </w:r>
      <w:r>
        <w:rPr>
          <w:noProof/>
        </w:rPr>
        <w:fldChar w:fldCharType="begin" w:fldLock="1"/>
      </w:r>
      <w:r>
        <w:rPr>
          <w:noProof/>
        </w:rPr>
        <w:instrText xml:space="preserve"> PAGEREF _Toc123800933 \h </w:instrText>
      </w:r>
      <w:r>
        <w:rPr>
          <w:noProof/>
        </w:rPr>
      </w:r>
      <w:r>
        <w:rPr>
          <w:noProof/>
        </w:rPr>
        <w:fldChar w:fldCharType="separate"/>
      </w:r>
      <w:r>
        <w:rPr>
          <w:noProof/>
        </w:rPr>
        <w:t>105</w:t>
      </w:r>
      <w:r>
        <w:rPr>
          <w:noProof/>
        </w:rPr>
        <w:fldChar w:fldCharType="end"/>
      </w:r>
    </w:p>
    <w:p w14:paraId="2E64C88B" w14:textId="3D65C8A4" w:rsidR="00A76F08" w:rsidRDefault="00A76F08">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Status Information</w:t>
      </w:r>
      <w:r>
        <w:rPr>
          <w:noProof/>
        </w:rPr>
        <w:tab/>
      </w:r>
      <w:r>
        <w:rPr>
          <w:noProof/>
        </w:rPr>
        <w:fldChar w:fldCharType="begin" w:fldLock="1"/>
      </w:r>
      <w:r>
        <w:rPr>
          <w:noProof/>
        </w:rPr>
        <w:instrText xml:space="preserve"> PAGEREF _Toc123800934 \h </w:instrText>
      </w:r>
      <w:r>
        <w:rPr>
          <w:noProof/>
        </w:rPr>
      </w:r>
      <w:r>
        <w:rPr>
          <w:noProof/>
        </w:rPr>
        <w:fldChar w:fldCharType="separate"/>
      </w:r>
      <w:r>
        <w:rPr>
          <w:noProof/>
        </w:rPr>
        <w:t>106</w:t>
      </w:r>
      <w:r>
        <w:rPr>
          <w:noProof/>
        </w:rPr>
        <w:fldChar w:fldCharType="end"/>
      </w:r>
    </w:p>
    <w:p w14:paraId="6B6E5941" w14:textId="69922E53" w:rsidR="00A76F08" w:rsidRDefault="00A76F08">
      <w:pPr>
        <w:pStyle w:val="TOC3"/>
        <w:rPr>
          <w:rFonts w:asciiTheme="minorHAnsi" w:eastAsiaTheme="minorEastAsia" w:hAnsiTheme="minorHAnsi" w:cstheme="minorBidi"/>
          <w:noProof/>
          <w:sz w:val="22"/>
          <w:szCs w:val="22"/>
          <w:lang w:eastAsia="en-GB"/>
        </w:rPr>
      </w:pPr>
      <w:r>
        <w:rPr>
          <w:noProof/>
        </w:rPr>
        <w:t>13.2.7</w:t>
      </w:r>
      <w:r>
        <w:rPr>
          <w:rFonts w:asciiTheme="minorHAnsi" w:eastAsiaTheme="minorEastAsia" w:hAnsiTheme="minorHAnsi" w:cstheme="minorBidi"/>
          <w:noProof/>
          <w:sz w:val="22"/>
          <w:szCs w:val="22"/>
          <w:lang w:eastAsia="en-GB"/>
        </w:rPr>
        <w:tab/>
      </w:r>
      <w:r>
        <w:rPr>
          <w:noProof/>
        </w:rPr>
        <w:t>Usage of M7d Information by Media Session Handler</w:t>
      </w:r>
      <w:r>
        <w:rPr>
          <w:noProof/>
        </w:rPr>
        <w:tab/>
      </w:r>
      <w:r>
        <w:rPr>
          <w:noProof/>
        </w:rPr>
        <w:fldChar w:fldCharType="begin" w:fldLock="1"/>
      </w:r>
      <w:r>
        <w:rPr>
          <w:noProof/>
        </w:rPr>
        <w:instrText xml:space="preserve"> PAGEREF _Toc123800935 \h </w:instrText>
      </w:r>
      <w:r>
        <w:rPr>
          <w:noProof/>
        </w:rPr>
      </w:r>
      <w:r>
        <w:rPr>
          <w:noProof/>
        </w:rPr>
        <w:fldChar w:fldCharType="separate"/>
      </w:r>
      <w:r>
        <w:rPr>
          <w:noProof/>
        </w:rPr>
        <w:t>107</w:t>
      </w:r>
      <w:r>
        <w:rPr>
          <w:noProof/>
        </w:rPr>
        <w:fldChar w:fldCharType="end"/>
      </w:r>
    </w:p>
    <w:p w14:paraId="03630DE0" w14:textId="167F0B74" w:rsidR="00A76F08" w:rsidRDefault="00A76F0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Application (M8) APIs for uplink and downlink</w:t>
      </w:r>
      <w:r>
        <w:rPr>
          <w:noProof/>
        </w:rPr>
        <w:tab/>
      </w:r>
      <w:r>
        <w:rPr>
          <w:noProof/>
        </w:rPr>
        <w:fldChar w:fldCharType="begin" w:fldLock="1"/>
      </w:r>
      <w:r>
        <w:rPr>
          <w:noProof/>
        </w:rPr>
        <w:instrText xml:space="preserve"> PAGEREF _Toc123800936 \h </w:instrText>
      </w:r>
      <w:r>
        <w:rPr>
          <w:noProof/>
        </w:rPr>
      </w:r>
      <w:r>
        <w:rPr>
          <w:noProof/>
        </w:rPr>
        <w:fldChar w:fldCharType="separate"/>
      </w:r>
      <w:r>
        <w:rPr>
          <w:noProof/>
        </w:rPr>
        <w:t>107</w:t>
      </w:r>
      <w:r>
        <w:rPr>
          <w:noProof/>
        </w:rPr>
        <w:fldChar w:fldCharType="end"/>
      </w:r>
    </w:p>
    <w:p w14:paraId="0A17F636" w14:textId="4B526096"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15</w:t>
      </w:r>
      <w:r>
        <w:rPr>
          <w:rFonts w:asciiTheme="minorHAnsi" w:eastAsiaTheme="minorEastAsia" w:hAnsiTheme="minorHAnsi" w:cstheme="minorBidi"/>
          <w:noProof/>
          <w:szCs w:val="22"/>
          <w:lang w:eastAsia="en-GB"/>
        </w:rPr>
        <w:tab/>
      </w:r>
      <w:r w:rsidRPr="007F7218">
        <w:rPr>
          <w:rFonts w:eastAsia="Malgun Gothic"/>
          <w:noProof/>
          <w:lang w:eastAsia="ko-KR"/>
        </w:rPr>
        <w:t>Miscellaneous UE-internal APIs</w:t>
      </w:r>
      <w:r>
        <w:rPr>
          <w:noProof/>
        </w:rPr>
        <w:tab/>
      </w:r>
      <w:r>
        <w:rPr>
          <w:noProof/>
        </w:rPr>
        <w:fldChar w:fldCharType="begin" w:fldLock="1"/>
      </w:r>
      <w:r>
        <w:rPr>
          <w:noProof/>
        </w:rPr>
        <w:instrText xml:space="preserve"> PAGEREF _Toc123800937 \h </w:instrText>
      </w:r>
      <w:r>
        <w:rPr>
          <w:noProof/>
        </w:rPr>
      </w:r>
      <w:r>
        <w:rPr>
          <w:noProof/>
        </w:rPr>
        <w:fldChar w:fldCharType="separate"/>
      </w:r>
      <w:r>
        <w:rPr>
          <w:noProof/>
        </w:rPr>
        <w:t>108</w:t>
      </w:r>
      <w:r>
        <w:rPr>
          <w:noProof/>
        </w:rPr>
        <w:fldChar w:fldCharType="end"/>
      </w:r>
    </w:p>
    <w:p w14:paraId="544D330F" w14:textId="68FD3BD9"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_Toc123800938 \h </w:instrText>
      </w:r>
      <w:r>
        <w:rPr>
          <w:noProof/>
        </w:rPr>
      </w:r>
      <w:r>
        <w:rPr>
          <w:noProof/>
        </w:rPr>
        <w:fldChar w:fldCharType="separate"/>
      </w:r>
      <w:r>
        <w:rPr>
          <w:noProof/>
        </w:rPr>
        <w:t>108</w:t>
      </w:r>
      <w:r>
        <w:rPr>
          <w:noProof/>
        </w:rPr>
        <w:fldChar w:fldCharType="end"/>
      </w:r>
    </w:p>
    <w:p w14:paraId="30AC9E31" w14:textId="2CBE1C11"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15.2</w:t>
      </w:r>
      <w:r>
        <w:rPr>
          <w:rFonts w:asciiTheme="minorHAnsi" w:eastAsiaTheme="minorEastAsia" w:hAnsiTheme="minorHAnsi" w:cstheme="minorBidi"/>
          <w:noProof/>
          <w:sz w:val="22"/>
          <w:szCs w:val="22"/>
          <w:lang w:eastAsia="en-GB"/>
        </w:rPr>
        <w:tab/>
      </w:r>
      <w:r w:rsidRPr="007F7218">
        <w:rPr>
          <w:rFonts w:eastAsia="Malgun Gothic"/>
          <w:noProof/>
          <w:lang w:eastAsia="ko-KR"/>
        </w:rPr>
        <w:t>RAN Signaling-based Network Assistance API</w:t>
      </w:r>
      <w:r>
        <w:rPr>
          <w:noProof/>
        </w:rPr>
        <w:tab/>
      </w:r>
      <w:r>
        <w:rPr>
          <w:noProof/>
        </w:rPr>
        <w:fldChar w:fldCharType="begin" w:fldLock="1"/>
      </w:r>
      <w:r>
        <w:rPr>
          <w:noProof/>
        </w:rPr>
        <w:instrText xml:space="preserve"> PAGEREF _Toc123800939 \h </w:instrText>
      </w:r>
      <w:r>
        <w:rPr>
          <w:noProof/>
        </w:rPr>
      </w:r>
      <w:r>
        <w:rPr>
          <w:noProof/>
        </w:rPr>
        <w:fldChar w:fldCharType="separate"/>
      </w:r>
      <w:r>
        <w:rPr>
          <w:noProof/>
        </w:rPr>
        <w:t>108</w:t>
      </w:r>
      <w:r>
        <w:rPr>
          <w:noProof/>
        </w:rPr>
        <w:fldChar w:fldCharType="end"/>
      </w:r>
    </w:p>
    <w:p w14:paraId="693D8C2C" w14:textId="142D9497"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15.3</w:t>
      </w:r>
      <w:r>
        <w:rPr>
          <w:rFonts w:asciiTheme="minorHAnsi" w:eastAsiaTheme="minorEastAsia" w:hAnsiTheme="minorHAnsi" w:cstheme="minorBidi"/>
          <w:noProof/>
          <w:sz w:val="22"/>
          <w:szCs w:val="22"/>
          <w:lang w:eastAsia="en-GB"/>
        </w:rPr>
        <w:tab/>
      </w:r>
      <w:r w:rsidRPr="007F7218">
        <w:rPr>
          <w:rFonts w:eastAsia="Malgun Gothic"/>
          <w:noProof/>
          <w:lang w:eastAsia="ko-KR"/>
        </w:rPr>
        <w:t>RAN-based Metrics Reporting API</w:t>
      </w:r>
      <w:r>
        <w:rPr>
          <w:noProof/>
        </w:rPr>
        <w:tab/>
      </w:r>
      <w:r>
        <w:rPr>
          <w:noProof/>
        </w:rPr>
        <w:fldChar w:fldCharType="begin" w:fldLock="1"/>
      </w:r>
      <w:r>
        <w:rPr>
          <w:noProof/>
        </w:rPr>
        <w:instrText xml:space="preserve"> PAGEREF _Toc123800940 \h </w:instrText>
      </w:r>
      <w:r>
        <w:rPr>
          <w:noProof/>
        </w:rPr>
      </w:r>
      <w:r>
        <w:rPr>
          <w:noProof/>
        </w:rPr>
        <w:fldChar w:fldCharType="separate"/>
      </w:r>
      <w:r>
        <w:rPr>
          <w:noProof/>
        </w:rPr>
        <w:t>108</w:t>
      </w:r>
      <w:r>
        <w:rPr>
          <w:noProof/>
        </w:rPr>
        <w:fldChar w:fldCharType="end"/>
      </w:r>
    </w:p>
    <w:p w14:paraId="79377409" w14:textId="6FA10477"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16</w:t>
      </w:r>
      <w:r>
        <w:rPr>
          <w:rFonts w:asciiTheme="minorHAnsi" w:eastAsiaTheme="minorEastAsia" w:hAnsiTheme="minorHAnsi" w:cstheme="minorBidi"/>
          <w:noProof/>
          <w:szCs w:val="22"/>
          <w:lang w:eastAsia="en-GB"/>
        </w:rPr>
        <w:tab/>
      </w:r>
      <w:r w:rsidRPr="007F7218">
        <w:rPr>
          <w:rFonts w:eastAsia="Malgun Gothic"/>
          <w:noProof/>
          <w:lang w:eastAsia="ko-KR"/>
        </w:rPr>
        <w:t>Usage of 5GC interfaces and APIs</w:t>
      </w:r>
      <w:r>
        <w:rPr>
          <w:noProof/>
        </w:rPr>
        <w:tab/>
      </w:r>
      <w:r>
        <w:rPr>
          <w:noProof/>
        </w:rPr>
        <w:fldChar w:fldCharType="begin" w:fldLock="1"/>
      </w:r>
      <w:r>
        <w:rPr>
          <w:noProof/>
        </w:rPr>
        <w:instrText xml:space="preserve"> PAGEREF _Toc123800941 \h </w:instrText>
      </w:r>
      <w:r>
        <w:rPr>
          <w:noProof/>
        </w:rPr>
      </w:r>
      <w:r>
        <w:rPr>
          <w:noProof/>
        </w:rPr>
        <w:fldChar w:fldCharType="separate"/>
      </w:r>
      <w:r>
        <w:rPr>
          <w:noProof/>
        </w:rPr>
        <w:t>109</w:t>
      </w:r>
      <w:r>
        <w:rPr>
          <w:noProof/>
        </w:rPr>
        <w:fldChar w:fldCharType="end"/>
      </w:r>
    </w:p>
    <w:p w14:paraId="5F6B675E" w14:textId="5FEF7DEE"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_Toc123800942 \h </w:instrText>
      </w:r>
      <w:r>
        <w:rPr>
          <w:noProof/>
        </w:rPr>
      </w:r>
      <w:r>
        <w:rPr>
          <w:noProof/>
        </w:rPr>
        <w:fldChar w:fldCharType="separate"/>
      </w:r>
      <w:r>
        <w:rPr>
          <w:noProof/>
        </w:rPr>
        <w:t>109</w:t>
      </w:r>
      <w:r>
        <w:rPr>
          <w:noProof/>
        </w:rPr>
        <w:fldChar w:fldCharType="end"/>
      </w:r>
    </w:p>
    <w:p w14:paraId="366962C8" w14:textId="390A612F"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16.2</w:t>
      </w:r>
      <w:r>
        <w:rPr>
          <w:rFonts w:asciiTheme="minorHAnsi" w:eastAsiaTheme="minorEastAsia" w:hAnsiTheme="minorHAnsi" w:cstheme="minorBidi"/>
          <w:noProof/>
          <w:sz w:val="22"/>
          <w:szCs w:val="22"/>
          <w:lang w:eastAsia="en-GB"/>
        </w:rPr>
        <w:tab/>
      </w:r>
      <w:r w:rsidRPr="007F7218">
        <w:rPr>
          <w:rFonts w:eastAsia="Malgun Gothic"/>
          <w:noProof/>
          <w:lang w:eastAsia="ko-KR"/>
        </w:rPr>
        <w:t>Usage of N5/N33 for AF-based Network Assistance</w:t>
      </w:r>
      <w:r>
        <w:rPr>
          <w:noProof/>
        </w:rPr>
        <w:tab/>
      </w:r>
      <w:r>
        <w:rPr>
          <w:noProof/>
        </w:rPr>
        <w:fldChar w:fldCharType="begin" w:fldLock="1"/>
      </w:r>
      <w:r>
        <w:rPr>
          <w:noProof/>
        </w:rPr>
        <w:instrText xml:space="preserve"> PAGEREF _Toc123800943 \h </w:instrText>
      </w:r>
      <w:r>
        <w:rPr>
          <w:noProof/>
        </w:rPr>
      </w:r>
      <w:r>
        <w:rPr>
          <w:noProof/>
        </w:rPr>
        <w:fldChar w:fldCharType="separate"/>
      </w:r>
      <w:r>
        <w:rPr>
          <w:noProof/>
        </w:rPr>
        <w:t>109</w:t>
      </w:r>
      <w:r>
        <w:rPr>
          <w:noProof/>
        </w:rPr>
        <w:fldChar w:fldCharType="end"/>
      </w:r>
    </w:p>
    <w:p w14:paraId="03FF6023" w14:textId="39789031" w:rsidR="00A76F08" w:rsidRDefault="00A76F08">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Media Streaming data reporting at R4</w:t>
      </w:r>
      <w:r>
        <w:rPr>
          <w:noProof/>
        </w:rPr>
        <w:tab/>
      </w:r>
      <w:r>
        <w:rPr>
          <w:noProof/>
        </w:rPr>
        <w:fldChar w:fldCharType="begin" w:fldLock="1"/>
      </w:r>
      <w:r>
        <w:rPr>
          <w:noProof/>
        </w:rPr>
        <w:instrText xml:space="preserve"> PAGEREF _Toc123800944 \h </w:instrText>
      </w:r>
      <w:r>
        <w:rPr>
          <w:noProof/>
        </w:rPr>
      </w:r>
      <w:r>
        <w:rPr>
          <w:noProof/>
        </w:rPr>
        <w:fldChar w:fldCharType="separate"/>
      </w:r>
      <w:r>
        <w:rPr>
          <w:noProof/>
        </w:rPr>
        <w:t>110</w:t>
      </w:r>
      <w:r>
        <w:rPr>
          <w:noProof/>
        </w:rPr>
        <w:fldChar w:fldCharType="end"/>
      </w:r>
    </w:p>
    <w:p w14:paraId="7717CB25" w14:textId="10FB3892" w:rsidR="00A76F08" w:rsidRDefault="00A76F08">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_Toc123800945 \h </w:instrText>
      </w:r>
      <w:r>
        <w:rPr>
          <w:noProof/>
        </w:rPr>
      </w:r>
      <w:r>
        <w:rPr>
          <w:noProof/>
        </w:rPr>
        <w:fldChar w:fldCharType="separate"/>
      </w:r>
      <w:r>
        <w:rPr>
          <w:noProof/>
        </w:rPr>
        <w:t>110</w:t>
      </w:r>
      <w:r>
        <w:rPr>
          <w:noProof/>
        </w:rPr>
        <w:fldChar w:fldCharType="end"/>
      </w:r>
    </w:p>
    <w:p w14:paraId="66D93FA1" w14:textId="1978D515" w:rsidR="00A76F08" w:rsidRDefault="00A76F08">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MediaStreamingAccessRecord type</w:t>
      </w:r>
      <w:r>
        <w:rPr>
          <w:noProof/>
        </w:rPr>
        <w:tab/>
      </w:r>
      <w:r>
        <w:rPr>
          <w:noProof/>
        </w:rPr>
        <w:fldChar w:fldCharType="begin" w:fldLock="1"/>
      </w:r>
      <w:r>
        <w:rPr>
          <w:noProof/>
        </w:rPr>
        <w:instrText xml:space="preserve"> PAGEREF _Toc123800946 \h </w:instrText>
      </w:r>
      <w:r>
        <w:rPr>
          <w:noProof/>
        </w:rPr>
      </w:r>
      <w:r>
        <w:rPr>
          <w:noProof/>
        </w:rPr>
        <w:fldChar w:fldCharType="separate"/>
      </w:r>
      <w:r>
        <w:rPr>
          <w:noProof/>
        </w:rPr>
        <w:t>110</w:t>
      </w:r>
      <w:r>
        <w:rPr>
          <w:noProof/>
        </w:rPr>
        <w:fldChar w:fldCharType="end"/>
      </w:r>
    </w:p>
    <w:p w14:paraId="376AE0A0" w14:textId="705AA0D8" w:rsidR="00A76F08" w:rsidRDefault="00A76F08">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Event exposure at R5 and R6</w:t>
      </w:r>
      <w:r>
        <w:rPr>
          <w:noProof/>
        </w:rPr>
        <w:tab/>
      </w:r>
      <w:r>
        <w:rPr>
          <w:noProof/>
        </w:rPr>
        <w:fldChar w:fldCharType="begin" w:fldLock="1"/>
      </w:r>
      <w:r>
        <w:rPr>
          <w:noProof/>
        </w:rPr>
        <w:instrText xml:space="preserve"> PAGEREF _Toc123800947 \h </w:instrText>
      </w:r>
      <w:r>
        <w:rPr>
          <w:noProof/>
        </w:rPr>
      </w:r>
      <w:r>
        <w:rPr>
          <w:noProof/>
        </w:rPr>
        <w:fldChar w:fldCharType="separate"/>
      </w:r>
      <w:r>
        <w:rPr>
          <w:noProof/>
        </w:rPr>
        <w:t>112</w:t>
      </w:r>
      <w:r>
        <w:rPr>
          <w:noProof/>
        </w:rPr>
        <w:fldChar w:fldCharType="end"/>
      </w:r>
    </w:p>
    <w:p w14:paraId="1A382B80" w14:textId="7B24A157" w:rsidR="00A76F08" w:rsidRDefault="00A76F08">
      <w:pPr>
        <w:pStyle w:val="TOC8"/>
        <w:rPr>
          <w:rFonts w:asciiTheme="minorHAnsi" w:eastAsiaTheme="minorEastAsia" w:hAnsiTheme="minorHAnsi" w:cstheme="minorBidi"/>
          <w:b w:val="0"/>
          <w:noProof/>
          <w:szCs w:val="22"/>
          <w:lang w:eastAsia="en-GB"/>
        </w:rPr>
      </w:pPr>
      <w:r w:rsidRPr="007F7218">
        <w:rPr>
          <w:rFonts w:eastAsia="MS Mincho"/>
          <w:noProof/>
        </w:rPr>
        <w:t xml:space="preserve">Annex A (informative): </w:t>
      </w:r>
      <w:r>
        <w:rPr>
          <w:noProof/>
        </w:rPr>
        <w:t xml:space="preserve">5GMS </w:t>
      </w:r>
      <w:r w:rsidRPr="007F7218">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_Toc123800948 \h </w:instrText>
      </w:r>
      <w:r>
        <w:rPr>
          <w:noProof/>
        </w:rPr>
      </w:r>
      <w:r>
        <w:rPr>
          <w:noProof/>
        </w:rPr>
        <w:fldChar w:fldCharType="separate"/>
      </w:r>
      <w:r>
        <w:rPr>
          <w:noProof/>
        </w:rPr>
        <w:t>113</w:t>
      </w:r>
      <w:r>
        <w:rPr>
          <w:noProof/>
        </w:rPr>
        <w:fldChar w:fldCharType="end"/>
      </w:r>
    </w:p>
    <w:p w14:paraId="77E98B03" w14:textId="599E650E" w:rsidR="00A76F08" w:rsidRDefault="00A76F0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End-to-end model</w:t>
      </w:r>
      <w:r>
        <w:rPr>
          <w:noProof/>
        </w:rPr>
        <w:tab/>
      </w:r>
      <w:r>
        <w:rPr>
          <w:noProof/>
        </w:rPr>
        <w:fldChar w:fldCharType="begin" w:fldLock="1"/>
      </w:r>
      <w:r>
        <w:rPr>
          <w:noProof/>
        </w:rPr>
        <w:instrText xml:space="preserve"> PAGEREF _Toc123800949 \h </w:instrText>
      </w:r>
      <w:r>
        <w:rPr>
          <w:noProof/>
        </w:rPr>
      </w:r>
      <w:r>
        <w:rPr>
          <w:noProof/>
        </w:rPr>
        <w:fldChar w:fldCharType="separate"/>
      </w:r>
      <w:r>
        <w:rPr>
          <w:noProof/>
        </w:rPr>
        <w:t>113</w:t>
      </w:r>
      <w:r>
        <w:rPr>
          <w:noProof/>
        </w:rPr>
        <w:fldChar w:fldCharType="end"/>
      </w:r>
    </w:p>
    <w:p w14:paraId="5586F729" w14:textId="6CBEDDD5" w:rsidR="00A76F08" w:rsidRDefault="00A76F0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Premium QoS dynamic policy</w:t>
      </w:r>
      <w:r>
        <w:rPr>
          <w:noProof/>
        </w:rPr>
        <w:tab/>
      </w:r>
      <w:r>
        <w:rPr>
          <w:noProof/>
        </w:rPr>
        <w:fldChar w:fldCharType="begin" w:fldLock="1"/>
      </w:r>
      <w:r>
        <w:rPr>
          <w:noProof/>
        </w:rPr>
        <w:instrText xml:space="preserve"> PAGEREF _Toc123800950 \h </w:instrText>
      </w:r>
      <w:r>
        <w:rPr>
          <w:noProof/>
        </w:rPr>
      </w:r>
      <w:r>
        <w:rPr>
          <w:noProof/>
        </w:rPr>
        <w:fldChar w:fldCharType="separate"/>
      </w:r>
      <w:r>
        <w:rPr>
          <w:noProof/>
        </w:rPr>
        <w:t>114</w:t>
      </w:r>
      <w:r>
        <w:rPr>
          <w:noProof/>
        </w:rPr>
        <w:fldChar w:fldCharType="end"/>
      </w:r>
    </w:p>
    <w:p w14:paraId="35C4D083" w14:textId="0A262044" w:rsidR="00A76F08" w:rsidRDefault="00A76F08">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_Toc123800951 \h </w:instrText>
      </w:r>
      <w:r>
        <w:rPr>
          <w:noProof/>
        </w:rPr>
      </w:r>
      <w:r>
        <w:rPr>
          <w:noProof/>
        </w:rPr>
        <w:fldChar w:fldCharType="separate"/>
      </w:r>
      <w:r>
        <w:rPr>
          <w:noProof/>
        </w:rPr>
        <w:t>114</w:t>
      </w:r>
      <w:r>
        <w:rPr>
          <w:noProof/>
        </w:rPr>
        <w:fldChar w:fldCharType="end"/>
      </w:r>
    </w:p>
    <w:p w14:paraId="5A800BA7" w14:textId="0AF5DC7F" w:rsidR="00A76F08" w:rsidRDefault="00A76F08">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_Toc123800952 \h </w:instrText>
      </w:r>
      <w:r>
        <w:rPr>
          <w:noProof/>
        </w:rPr>
      </w:r>
      <w:r>
        <w:rPr>
          <w:noProof/>
        </w:rPr>
        <w:fldChar w:fldCharType="separate"/>
      </w:r>
      <w:r>
        <w:rPr>
          <w:noProof/>
        </w:rPr>
        <w:t>116</w:t>
      </w:r>
      <w:r>
        <w:rPr>
          <w:noProof/>
        </w:rPr>
        <w:fldChar w:fldCharType="end"/>
      </w:r>
    </w:p>
    <w:p w14:paraId="7D4BEC3E" w14:textId="27587A09" w:rsidR="00A76F08" w:rsidRDefault="00A76F08">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_Toc123800953 \h </w:instrText>
      </w:r>
      <w:r>
        <w:rPr>
          <w:noProof/>
        </w:rPr>
      </w:r>
      <w:r>
        <w:rPr>
          <w:noProof/>
        </w:rPr>
        <w:fldChar w:fldCharType="separate"/>
      </w:r>
      <w:r>
        <w:rPr>
          <w:noProof/>
        </w:rPr>
        <w:t>117</w:t>
      </w:r>
      <w:r>
        <w:rPr>
          <w:noProof/>
        </w:rPr>
        <w:fldChar w:fldCharType="end"/>
      </w:r>
    </w:p>
    <w:p w14:paraId="64B2F9E9" w14:textId="6EEF840A" w:rsidR="00A76F08" w:rsidRDefault="00A76F08">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(Conditional) Zero Rating dynamic policy</w:t>
      </w:r>
      <w:r>
        <w:rPr>
          <w:noProof/>
        </w:rPr>
        <w:tab/>
      </w:r>
      <w:r>
        <w:rPr>
          <w:noProof/>
        </w:rPr>
        <w:fldChar w:fldCharType="begin" w:fldLock="1"/>
      </w:r>
      <w:r>
        <w:rPr>
          <w:noProof/>
        </w:rPr>
        <w:instrText xml:space="preserve"> PAGEREF _Toc123800954 \h </w:instrText>
      </w:r>
      <w:r>
        <w:rPr>
          <w:noProof/>
        </w:rPr>
      </w:r>
      <w:r>
        <w:rPr>
          <w:noProof/>
        </w:rPr>
        <w:fldChar w:fldCharType="separate"/>
      </w:r>
      <w:r>
        <w:rPr>
          <w:noProof/>
        </w:rPr>
        <w:t>119</w:t>
      </w:r>
      <w:r>
        <w:rPr>
          <w:noProof/>
        </w:rPr>
        <w:fldChar w:fldCharType="end"/>
      </w:r>
    </w:p>
    <w:p w14:paraId="412A555B" w14:textId="71B711D8" w:rsidR="00A76F08" w:rsidRDefault="00A76F08">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_Toc123800955 \h </w:instrText>
      </w:r>
      <w:r>
        <w:rPr>
          <w:noProof/>
        </w:rPr>
      </w:r>
      <w:r>
        <w:rPr>
          <w:noProof/>
        </w:rPr>
        <w:fldChar w:fldCharType="separate"/>
      </w:r>
      <w:r>
        <w:rPr>
          <w:noProof/>
        </w:rPr>
        <w:t>119</w:t>
      </w:r>
      <w:r>
        <w:rPr>
          <w:noProof/>
        </w:rPr>
        <w:fldChar w:fldCharType="end"/>
      </w:r>
    </w:p>
    <w:p w14:paraId="10196B9D" w14:textId="6E58DAEB" w:rsidR="00A76F08" w:rsidRDefault="00A76F08">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_Toc123800956 \h </w:instrText>
      </w:r>
      <w:r>
        <w:rPr>
          <w:noProof/>
        </w:rPr>
      </w:r>
      <w:r>
        <w:rPr>
          <w:noProof/>
        </w:rPr>
        <w:fldChar w:fldCharType="separate"/>
      </w:r>
      <w:r>
        <w:rPr>
          <w:noProof/>
        </w:rPr>
        <w:t>120</w:t>
      </w:r>
      <w:r>
        <w:rPr>
          <w:noProof/>
        </w:rPr>
        <w:fldChar w:fldCharType="end"/>
      </w:r>
    </w:p>
    <w:p w14:paraId="3A421A90" w14:textId="6DE21BBD" w:rsidR="00A76F08" w:rsidRDefault="00A76F08">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_Toc123800957 \h </w:instrText>
      </w:r>
      <w:r>
        <w:rPr>
          <w:noProof/>
        </w:rPr>
      </w:r>
      <w:r>
        <w:rPr>
          <w:noProof/>
        </w:rPr>
        <w:fldChar w:fldCharType="separate"/>
      </w:r>
      <w:r>
        <w:rPr>
          <w:noProof/>
        </w:rPr>
        <w:t>121</w:t>
      </w:r>
      <w:r>
        <w:rPr>
          <w:noProof/>
        </w:rPr>
        <w:fldChar w:fldCharType="end"/>
      </w:r>
    </w:p>
    <w:p w14:paraId="1501C674" w14:textId="6DFF59A0" w:rsidR="00A76F08" w:rsidRDefault="00A76F08">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Background Download</w:t>
      </w:r>
      <w:r>
        <w:rPr>
          <w:noProof/>
        </w:rPr>
        <w:tab/>
      </w:r>
      <w:r>
        <w:rPr>
          <w:noProof/>
        </w:rPr>
        <w:fldChar w:fldCharType="begin" w:fldLock="1"/>
      </w:r>
      <w:r>
        <w:rPr>
          <w:noProof/>
        </w:rPr>
        <w:instrText xml:space="preserve"> PAGEREF _Toc123800958 \h </w:instrText>
      </w:r>
      <w:r>
        <w:rPr>
          <w:noProof/>
        </w:rPr>
      </w:r>
      <w:r>
        <w:rPr>
          <w:noProof/>
        </w:rPr>
        <w:fldChar w:fldCharType="separate"/>
      </w:r>
      <w:r>
        <w:rPr>
          <w:noProof/>
        </w:rPr>
        <w:t>123</w:t>
      </w:r>
      <w:r>
        <w:rPr>
          <w:noProof/>
        </w:rPr>
        <w:fldChar w:fldCharType="end"/>
      </w:r>
    </w:p>
    <w:p w14:paraId="00271634" w14:textId="20C71236" w:rsidR="00A76F08" w:rsidRDefault="00A76F08">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_Toc123800959 \h </w:instrText>
      </w:r>
      <w:r>
        <w:rPr>
          <w:noProof/>
        </w:rPr>
      </w:r>
      <w:r>
        <w:rPr>
          <w:noProof/>
        </w:rPr>
        <w:fldChar w:fldCharType="separate"/>
      </w:r>
      <w:r>
        <w:rPr>
          <w:noProof/>
        </w:rPr>
        <w:t>123</w:t>
      </w:r>
      <w:r>
        <w:rPr>
          <w:noProof/>
        </w:rPr>
        <w:fldChar w:fldCharType="end"/>
      </w:r>
    </w:p>
    <w:p w14:paraId="768B75FF" w14:textId="7B1931B7" w:rsidR="00A76F08" w:rsidRDefault="00A76F08">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_Toc123800960 \h </w:instrText>
      </w:r>
      <w:r>
        <w:rPr>
          <w:noProof/>
        </w:rPr>
      </w:r>
      <w:r>
        <w:rPr>
          <w:noProof/>
        </w:rPr>
        <w:fldChar w:fldCharType="separate"/>
      </w:r>
      <w:r>
        <w:rPr>
          <w:noProof/>
        </w:rPr>
        <w:t>124</w:t>
      </w:r>
      <w:r>
        <w:rPr>
          <w:noProof/>
        </w:rPr>
        <w:fldChar w:fldCharType="end"/>
      </w:r>
    </w:p>
    <w:p w14:paraId="5F3A9ED0" w14:textId="30F13E03" w:rsidR="00A76F08" w:rsidRDefault="00A76F08">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_Toc123800961 \h </w:instrText>
      </w:r>
      <w:r>
        <w:rPr>
          <w:noProof/>
        </w:rPr>
      </w:r>
      <w:r>
        <w:rPr>
          <w:noProof/>
        </w:rPr>
        <w:fldChar w:fldCharType="separate"/>
      </w:r>
      <w:r>
        <w:rPr>
          <w:noProof/>
        </w:rPr>
        <w:t>125</w:t>
      </w:r>
      <w:r>
        <w:rPr>
          <w:noProof/>
        </w:rPr>
        <w:fldChar w:fldCharType="end"/>
      </w:r>
    </w:p>
    <w:p w14:paraId="66EB7E6E" w14:textId="356BFE13" w:rsidR="00A76F08" w:rsidRDefault="00A76F08">
      <w:pPr>
        <w:pStyle w:val="TOC8"/>
        <w:rPr>
          <w:rFonts w:asciiTheme="minorHAnsi" w:eastAsiaTheme="minorEastAsia" w:hAnsiTheme="minorHAnsi" w:cstheme="minorBidi"/>
          <w:b w:val="0"/>
          <w:noProof/>
          <w:szCs w:val="22"/>
          <w:lang w:eastAsia="en-GB"/>
        </w:rPr>
      </w:pPr>
      <w:r>
        <w:rPr>
          <w:noProof/>
        </w:rPr>
        <w:t>Annex B (informative): Content Hosting Configuration examples</w:t>
      </w:r>
      <w:r>
        <w:rPr>
          <w:noProof/>
        </w:rPr>
        <w:tab/>
      </w:r>
      <w:r>
        <w:rPr>
          <w:noProof/>
        </w:rPr>
        <w:fldChar w:fldCharType="begin" w:fldLock="1"/>
      </w:r>
      <w:r>
        <w:rPr>
          <w:noProof/>
        </w:rPr>
        <w:instrText xml:space="preserve"> PAGEREF _Toc123800962 \h </w:instrText>
      </w:r>
      <w:r>
        <w:rPr>
          <w:noProof/>
        </w:rPr>
      </w:r>
      <w:r>
        <w:rPr>
          <w:noProof/>
        </w:rPr>
        <w:fldChar w:fldCharType="separate"/>
      </w:r>
      <w:r>
        <w:rPr>
          <w:noProof/>
        </w:rPr>
        <w:t>126</w:t>
      </w:r>
      <w:r>
        <w:rPr>
          <w:noProof/>
        </w:rPr>
        <w:fldChar w:fldCharType="end"/>
      </w:r>
    </w:p>
    <w:p w14:paraId="735E3F3D" w14:textId="176FF2B9" w:rsidR="00A76F08" w:rsidRDefault="00A76F0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Pull-based content ingest example</w:t>
      </w:r>
      <w:r>
        <w:rPr>
          <w:noProof/>
        </w:rPr>
        <w:tab/>
      </w:r>
      <w:r>
        <w:rPr>
          <w:noProof/>
        </w:rPr>
        <w:fldChar w:fldCharType="begin" w:fldLock="1"/>
      </w:r>
      <w:r>
        <w:rPr>
          <w:noProof/>
        </w:rPr>
        <w:instrText xml:space="preserve"> PAGEREF _Toc123800963 \h </w:instrText>
      </w:r>
      <w:r>
        <w:rPr>
          <w:noProof/>
        </w:rPr>
      </w:r>
      <w:r>
        <w:rPr>
          <w:noProof/>
        </w:rPr>
        <w:fldChar w:fldCharType="separate"/>
      </w:r>
      <w:r>
        <w:rPr>
          <w:noProof/>
        </w:rPr>
        <w:t>126</w:t>
      </w:r>
      <w:r>
        <w:rPr>
          <w:noProof/>
        </w:rPr>
        <w:fldChar w:fldCharType="end"/>
      </w:r>
    </w:p>
    <w:p w14:paraId="01ACFBFA" w14:textId="25B85F96" w:rsidR="00A76F08" w:rsidRDefault="00A76F08">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_Toc123800964 \h </w:instrText>
      </w:r>
      <w:r>
        <w:rPr>
          <w:noProof/>
        </w:rPr>
      </w:r>
      <w:r>
        <w:rPr>
          <w:noProof/>
        </w:rPr>
        <w:fldChar w:fldCharType="separate"/>
      </w:r>
      <w:r>
        <w:rPr>
          <w:noProof/>
        </w:rPr>
        <w:t>126</w:t>
      </w:r>
      <w:r>
        <w:rPr>
          <w:noProof/>
        </w:rPr>
        <w:fldChar w:fldCharType="end"/>
      </w:r>
    </w:p>
    <w:p w14:paraId="644B6030" w14:textId="79BDDC20" w:rsidR="00A76F08" w:rsidRDefault="00A76F08">
      <w:pPr>
        <w:pStyle w:val="TOC2"/>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_Toc123800965 \h </w:instrText>
      </w:r>
      <w:r>
        <w:rPr>
          <w:noProof/>
        </w:rPr>
      </w:r>
      <w:r>
        <w:rPr>
          <w:noProof/>
        </w:rPr>
        <w:fldChar w:fldCharType="separate"/>
      </w:r>
      <w:r>
        <w:rPr>
          <w:noProof/>
        </w:rPr>
        <w:t>126</w:t>
      </w:r>
      <w:r>
        <w:rPr>
          <w:noProof/>
        </w:rPr>
        <w:fldChar w:fldCharType="end"/>
      </w:r>
    </w:p>
    <w:p w14:paraId="3AB5FE63" w14:textId="2BC997B8" w:rsidR="00A76F08" w:rsidRDefault="00A76F08">
      <w:pPr>
        <w:pStyle w:val="TOC2"/>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_Toc123800966 \h </w:instrText>
      </w:r>
      <w:r>
        <w:rPr>
          <w:noProof/>
        </w:rPr>
      </w:r>
      <w:r>
        <w:rPr>
          <w:noProof/>
        </w:rPr>
        <w:fldChar w:fldCharType="separate"/>
      </w:r>
      <w:r>
        <w:rPr>
          <w:noProof/>
        </w:rPr>
        <w:t>127</w:t>
      </w:r>
      <w:r>
        <w:rPr>
          <w:noProof/>
        </w:rPr>
        <w:fldChar w:fldCharType="end"/>
      </w:r>
    </w:p>
    <w:p w14:paraId="72ECEA7D" w14:textId="79AE1B0C" w:rsidR="00A76F08" w:rsidRDefault="00A76F08">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Push-based content ingest example</w:t>
      </w:r>
      <w:r>
        <w:rPr>
          <w:noProof/>
        </w:rPr>
        <w:tab/>
      </w:r>
      <w:r>
        <w:rPr>
          <w:noProof/>
        </w:rPr>
        <w:fldChar w:fldCharType="begin" w:fldLock="1"/>
      </w:r>
      <w:r>
        <w:rPr>
          <w:noProof/>
        </w:rPr>
        <w:instrText xml:space="preserve"> PAGEREF _Toc123800967 \h </w:instrText>
      </w:r>
      <w:r>
        <w:rPr>
          <w:noProof/>
        </w:rPr>
      </w:r>
      <w:r>
        <w:rPr>
          <w:noProof/>
        </w:rPr>
        <w:fldChar w:fldCharType="separate"/>
      </w:r>
      <w:r>
        <w:rPr>
          <w:noProof/>
        </w:rPr>
        <w:t>127</w:t>
      </w:r>
      <w:r>
        <w:rPr>
          <w:noProof/>
        </w:rPr>
        <w:fldChar w:fldCharType="end"/>
      </w:r>
    </w:p>
    <w:p w14:paraId="05ECA50A" w14:textId="40F2F069" w:rsidR="00A76F08" w:rsidRDefault="00A76F08">
      <w:pPr>
        <w:pStyle w:val="TOC2"/>
        <w:rPr>
          <w:rFonts w:asciiTheme="minorHAnsi" w:eastAsiaTheme="minorEastAsia" w:hAnsiTheme="minorHAnsi" w:cstheme="minorBidi"/>
          <w:noProof/>
          <w:sz w:val="22"/>
          <w:szCs w:val="22"/>
          <w:lang w:eastAsia="en-GB"/>
        </w:rPr>
      </w:pPr>
      <w:r>
        <w:rPr>
          <w:noProof/>
        </w:rPr>
        <w:t>B.2.0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_Toc123800968 \h </w:instrText>
      </w:r>
      <w:r>
        <w:rPr>
          <w:noProof/>
        </w:rPr>
      </w:r>
      <w:r>
        <w:rPr>
          <w:noProof/>
        </w:rPr>
        <w:fldChar w:fldCharType="separate"/>
      </w:r>
      <w:r>
        <w:rPr>
          <w:noProof/>
        </w:rPr>
        <w:t>127</w:t>
      </w:r>
      <w:r>
        <w:rPr>
          <w:noProof/>
        </w:rPr>
        <w:fldChar w:fldCharType="end"/>
      </w:r>
    </w:p>
    <w:p w14:paraId="62842C33" w14:textId="22CE2562" w:rsidR="00A76F08" w:rsidRDefault="00A76F08">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_Toc123800969 \h </w:instrText>
      </w:r>
      <w:r>
        <w:rPr>
          <w:noProof/>
        </w:rPr>
      </w:r>
      <w:r>
        <w:rPr>
          <w:noProof/>
        </w:rPr>
        <w:fldChar w:fldCharType="separate"/>
      </w:r>
      <w:r>
        <w:rPr>
          <w:noProof/>
        </w:rPr>
        <w:t>127</w:t>
      </w:r>
      <w:r>
        <w:rPr>
          <w:noProof/>
        </w:rPr>
        <w:fldChar w:fldCharType="end"/>
      </w:r>
    </w:p>
    <w:p w14:paraId="03A089E1" w14:textId="4DE18FD3" w:rsidR="00A76F08" w:rsidRDefault="00A76F08">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_Toc123800970 \h </w:instrText>
      </w:r>
      <w:r>
        <w:rPr>
          <w:noProof/>
        </w:rPr>
      </w:r>
      <w:r>
        <w:rPr>
          <w:noProof/>
        </w:rPr>
        <w:fldChar w:fldCharType="separate"/>
      </w:r>
      <w:r>
        <w:rPr>
          <w:noProof/>
        </w:rPr>
        <w:t>128</w:t>
      </w:r>
      <w:r>
        <w:rPr>
          <w:noProof/>
        </w:rPr>
        <w:fldChar w:fldCharType="end"/>
      </w:r>
    </w:p>
    <w:p w14:paraId="40D63F0D" w14:textId="2F732BF1"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_Toc123800971 \h </w:instrText>
      </w:r>
      <w:r>
        <w:rPr>
          <w:noProof/>
        </w:rPr>
      </w:r>
      <w:r>
        <w:rPr>
          <w:noProof/>
        </w:rPr>
        <w:fldChar w:fldCharType="separate"/>
      </w:r>
      <w:r>
        <w:rPr>
          <w:noProof/>
        </w:rPr>
        <w:t>129</w:t>
      </w:r>
      <w:r>
        <w:rPr>
          <w:noProof/>
        </w:rPr>
        <w:fldChar w:fldCharType="end"/>
      </w:r>
    </w:p>
    <w:p w14:paraId="763DA60B" w14:textId="539A69D8" w:rsidR="00A76F08" w:rsidRDefault="00A76F0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_Toc123800972 \h </w:instrText>
      </w:r>
      <w:r>
        <w:rPr>
          <w:noProof/>
        </w:rPr>
      </w:r>
      <w:r>
        <w:rPr>
          <w:noProof/>
        </w:rPr>
        <w:fldChar w:fldCharType="separate"/>
      </w:r>
      <w:r>
        <w:rPr>
          <w:noProof/>
        </w:rPr>
        <w:t>129</w:t>
      </w:r>
      <w:r>
        <w:rPr>
          <w:noProof/>
        </w:rPr>
        <w:fldChar w:fldCharType="end"/>
      </w:r>
    </w:p>
    <w:p w14:paraId="3617E969" w14:textId="71B8EC32" w:rsidR="00A76F08" w:rsidRDefault="00A76F0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Data Types applicable to several APIs</w:t>
      </w:r>
      <w:r>
        <w:rPr>
          <w:noProof/>
        </w:rPr>
        <w:tab/>
      </w:r>
      <w:r>
        <w:rPr>
          <w:noProof/>
        </w:rPr>
        <w:fldChar w:fldCharType="begin" w:fldLock="1"/>
      </w:r>
      <w:r>
        <w:rPr>
          <w:noProof/>
        </w:rPr>
        <w:instrText xml:space="preserve"> PAGEREF _Toc123800973 \h </w:instrText>
      </w:r>
      <w:r>
        <w:rPr>
          <w:noProof/>
        </w:rPr>
      </w:r>
      <w:r>
        <w:rPr>
          <w:noProof/>
        </w:rPr>
        <w:fldChar w:fldCharType="separate"/>
      </w:r>
      <w:r>
        <w:rPr>
          <w:noProof/>
        </w:rPr>
        <w:t>129</w:t>
      </w:r>
      <w:r>
        <w:rPr>
          <w:noProof/>
        </w:rPr>
        <w:fldChar w:fldCharType="end"/>
      </w:r>
    </w:p>
    <w:p w14:paraId="4E622CE5" w14:textId="65D977FD" w:rsidR="00A76F08" w:rsidRDefault="00A76F08">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OpenAPI representation of the M1 APIs</w:t>
      </w:r>
      <w:r>
        <w:rPr>
          <w:noProof/>
        </w:rPr>
        <w:tab/>
      </w:r>
      <w:r>
        <w:rPr>
          <w:noProof/>
        </w:rPr>
        <w:fldChar w:fldCharType="begin" w:fldLock="1"/>
      </w:r>
      <w:r>
        <w:rPr>
          <w:noProof/>
        </w:rPr>
        <w:instrText xml:space="preserve"> PAGEREF _Toc123800974 \h </w:instrText>
      </w:r>
      <w:r>
        <w:rPr>
          <w:noProof/>
        </w:rPr>
      </w:r>
      <w:r>
        <w:rPr>
          <w:noProof/>
        </w:rPr>
        <w:fldChar w:fldCharType="separate"/>
      </w:r>
      <w:r>
        <w:rPr>
          <w:noProof/>
        </w:rPr>
        <w:t>132</w:t>
      </w:r>
      <w:r>
        <w:rPr>
          <w:noProof/>
        </w:rPr>
        <w:fldChar w:fldCharType="end"/>
      </w:r>
    </w:p>
    <w:p w14:paraId="27613F89" w14:textId="336D8BC9" w:rsidR="00A76F08" w:rsidRDefault="00A76F08">
      <w:pPr>
        <w:pStyle w:val="TOC2"/>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M1_ProvisioningSessions API</w:t>
      </w:r>
      <w:r>
        <w:rPr>
          <w:noProof/>
        </w:rPr>
        <w:tab/>
      </w:r>
      <w:r>
        <w:rPr>
          <w:noProof/>
        </w:rPr>
        <w:fldChar w:fldCharType="begin" w:fldLock="1"/>
      </w:r>
      <w:r>
        <w:rPr>
          <w:noProof/>
        </w:rPr>
        <w:instrText xml:space="preserve"> PAGEREF _Toc123800975 \h </w:instrText>
      </w:r>
      <w:r>
        <w:rPr>
          <w:noProof/>
        </w:rPr>
      </w:r>
      <w:r>
        <w:rPr>
          <w:noProof/>
        </w:rPr>
        <w:fldChar w:fldCharType="separate"/>
      </w:r>
      <w:r>
        <w:rPr>
          <w:noProof/>
        </w:rPr>
        <w:t>132</w:t>
      </w:r>
      <w:r>
        <w:rPr>
          <w:noProof/>
        </w:rPr>
        <w:fldChar w:fldCharType="end"/>
      </w:r>
    </w:p>
    <w:p w14:paraId="58CF254A" w14:textId="097C5257" w:rsidR="00A76F08" w:rsidRDefault="00A76F08">
      <w:pPr>
        <w:pStyle w:val="TOC2"/>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M1_ServerCertificatesProvisioning API</w:t>
      </w:r>
      <w:r>
        <w:rPr>
          <w:noProof/>
        </w:rPr>
        <w:tab/>
      </w:r>
      <w:r>
        <w:rPr>
          <w:noProof/>
        </w:rPr>
        <w:fldChar w:fldCharType="begin" w:fldLock="1"/>
      </w:r>
      <w:r>
        <w:rPr>
          <w:noProof/>
        </w:rPr>
        <w:instrText xml:space="preserve"> PAGEREF _Toc123800976 \h </w:instrText>
      </w:r>
      <w:r>
        <w:rPr>
          <w:noProof/>
        </w:rPr>
      </w:r>
      <w:r>
        <w:rPr>
          <w:noProof/>
        </w:rPr>
        <w:fldChar w:fldCharType="separate"/>
      </w:r>
      <w:r>
        <w:rPr>
          <w:noProof/>
        </w:rPr>
        <w:t>134</w:t>
      </w:r>
      <w:r>
        <w:rPr>
          <w:noProof/>
        </w:rPr>
        <w:fldChar w:fldCharType="end"/>
      </w:r>
    </w:p>
    <w:p w14:paraId="1DD65C68" w14:textId="7361C4FA" w:rsidR="00A76F08" w:rsidRDefault="00A76F08">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M1_ContentPreparationTemplatesProvisioning API</w:t>
      </w:r>
      <w:r>
        <w:rPr>
          <w:noProof/>
        </w:rPr>
        <w:tab/>
      </w:r>
      <w:r>
        <w:rPr>
          <w:noProof/>
        </w:rPr>
        <w:fldChar w:fldCharType="begin" w:fldLock="1"/>
      </w:r>
      <w:r>
        <w:rPr>
          <w:noProof/>
        </w:rPr>
        <w:instrText xml:space="preserve"> PAGEREF _Toc123800977 \h </w:instrText>
      </w:r>
      <w:r>
        <w:rPr>
          <w:noProof/>
        </w:rPr>
      </w:r>
      <w:r>
        <w:rPr>
          <w:noProof/>
        </w:rPr>
        <w:fldChar w:fldCharType="separate"/>
      </w:r>
      <w:r>
        <w:rPr>
          <w:noProof/>
        </w:rPr>
        <w:t>135</w:t>
      </w:r>
      <w:r>
        <w:rPr>
          <w:noProof/>
        </w:rPr>
        <w:fldChar w:fldCharType="end"/>
      </w:r>
    </w:p>
    <w:p w14:paraId="43A3B110" w14:textId="4706E9CF" w:rsidR="00A76F08" w:rsidRDefault="00A76F08">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M1_ContentProtocolsDiscovery API</w:t>
      </w:r>
      <w:r>
        <w:rPr>
          <w:noProof/>
        </w:rPr>
        <w:tab/>
      </w:r>
      <w:r>
        <w:rPr>
          <w:noProof/>
        </w:rPr>
        <w:fldChar w:fldCharType="begin" w:fldLock="1"/>
      </w:r>
      <w:r>
        <w:rPr>
          <w:noProof/>
        </w:rPr>
        <w:instrText xml:space="preserve"> PAGEREF _Toc123800978 \h </w:instrText>
      </w:r>
      <w:r>
        <w:rPr>
          <w:noProof/>
        </w:rPr>
      </w:r>
      <w:r>
        <w:rPr>
          <w:noProof/>
        </w:rPr>
        <w:fldChar w:fldCharType="separate"/>
      </w:r>
      <w:r>
        <w:rPr>
          <w:noProof/>
        </w:rPr>
        <w:t>137</w:t>
      </w:r>
      <w:r>
        <w:rPr>
          <w:noProof/>
        </w:rPr>
        <w:fldChar w:fldCharType="end"/>
      </w:r>
    </w:p>
    <w:p w14:paraId="79CC7DE3" w14:textId="2B41EA0E" w:rsidR="00A76F08" w:rsidRDefault="00A76F08">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M1_ContentHostingProvisioning API</w:t>
      </w:r>
      <w:r>
        <w:rPr>
          <w:noProof/>
        </w:rPr>
        <w:tab/>
      </w:r>
      <w:r>
        <w:rPr>
          <w:noProof/>
        </w:rPr>
        <w:fldChar w:fldCharType="begin" w:fldLock="1"/>
      </w:r>
      <w:r>
        <w:rPr>
          <w:noProof/>
        </w:rPr>
        <w:instrText xml:space="preserve"> PAGEREF _Toc123800979 \h </w:instrText>
      </w:r>
      <w:r>
        <w:rPr>
          <w:noProof/>
        </w:rPr>
      </w:r>
      <w:r>
        <w:rPr>
          <w:noProof/>
        </w:rPr>
        <w:fldChar w:fldCharType="separate"/>
      </w:r>
      <w:r>
        <w:rPr>
          <w:noProof/>
        </w:rPr>
        <w:t>138</w:t>
      </w:r>
      <w:r>
        <w:rPr>
          <w:noProof/>
        </w:rPr>
        <w:fldChar w:fldCharType="end"/>
      </w:r>
    </w:p>
    <w:p w14:paraId="35066DD1" w14:textId="0B76C282" w:rsidR="00A76F08" w:rsidRDefault="00A76F08">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M1_ConsumptionReportingProvisioning API</w:t>
      </w:r>
      <w:r>
        <w:rPr>
          <w:noProof/>
        </w:rPr>
        <w:tab/>
      </w:r>
      <w:r>
        <w:rPr>
          <w:noProof/>
        </w:rPr>
        <w:fldChar w:fldCharType="begin" w:fldLock="1"/>
      </w:r>
      <w:r>
        <w:rPr>
          <w:noProof/>
        </w:rPr>
        <w:instrText xml:space="preserve"> PAGEREF _Toc123800980 \h </w:instrText>
      </w:r>
      <w:r>
        <w:rPr>
          <w:noProof/>
        </w:rPr>
      </w:r>
      <w:r>
        <w:rPr>
          <w:noProof/>
        </w:rPr>
        <w:fldChar w:fldCharType="separate"/>
      </w:r>
      <w:r>
        <w:rPr>
          <w:noProof/>
        </w:rPr>
        <w:t>142</w:t>
      </w:r>
      <w:r>
        <w:rPr>
          <w:noProof/>
        </w:rPr>
        <w:fldChar w:fldCharType="end"/>
      </w:r>
    </w:p>
    <w:p w14:paraId="52AFCA9C" w14:textId="1E3F71E3" w:rsidR="00A76F08" w:rsidRDefault="00A76F08">
      <w:pPr>
        <w:pStyle w:val="TOC2"/>
        <w:rPr>
          <w:rFonts w:asciiTheme="minorHAnsi" w:eastAsiaTheme="minorEastAsia" w:hAnsiTheme="minorHAnsi" w:cstheme="minorBidi"/>
          <w:noProof/>
          <w:sz w:val="22"/>
          <w:szCs w:val="22"/>
          <w:lang w:eastAsia="en-GB"/>
        </w:rPr>
      </w:pPr>
      <w:r>
        <w:rPr>
          <w:noProof/>
        </w:rPr>
        <w:t>C.3.7</w:t>
      </w:r>
      <w:r>
        <w:rPr>
          <w:rFonts w:asciiTheme="minorHAnsi" w:eastAsiaTheme="minorEastAsia" w:hAnsiTheme="minorHAnsi" w:cstheme="minorBidi"/>
          <w:noProof/>
          <w:sz w:val="22"/>
          <w:szCs w:val="22"/>
          <w:lang w:eastAsia="en-GB"/>
        </w:rPr>
        <w:tab/>
      </w:r>
      <w:r>
        <w:rPr>
          <w:noProof/>
        </w:rPr>
        <w:t>M1_MetricsReportingProvisioning API</w:t>
      </w:r>
      <w:r>
        <w:rPr>
          <w:noProof/>
        </w:rPr>
        <w:tab/>
      </w:r>
      <w:r>
        <w:rPr>
          <w:noProof/>
        </w:rPr>
        <w:fldChar w:fldCharType="begin" w:fldLock="1"/>
      </w:r>
      <w:r>
        <w:rPr>
          <w:noProof/>
        </w:rPr>
        <w:instrText xml:space="preserve"> PAGEREF _Toc123800981 \h </w:instrText>
      </w:r>
      <w:r>
        <w:rPr>
          <w:noProof/>
        </w:rPr>
      </w:r>
      <w:r>
        <w:rPr>
          <w:noProof/>
        </w:rPr>
        <w:fldChar w:fldCharType="separate"/>
      </w:r>
      <w:r>
        <w:rPr>
          <w:noProof/>
        </w:rPr>
        <w:t>144</w:t>
      </w:r>
      <w:r>
        <w:rPr>
          <w:noProof/>
        </w:rPr>
        <w:fldChar w:fldCharType="end"/>
      </w:r>
    </w:p>
    <w:p w14:paraId="3CFC9ACA" w14:textId="0D1D487E" w:rsidR="00A76F08" w:rsidRDefault="00A76F08">
      <w:pPr>
        <w:pStyle w:val="TOC2"/>
        <w:rPr>
          <w:rFonts w:asciiTheme="minorHAnsi" w:eastAsiaTheme="minorEastAsia" w:hAnsiTheme="minorHAnsi" w:cstheme="minorBidi"/>
          <w:noProof/>
          <w:sz w:val="22"/>
          <w:szCs w:val="22"/>
          <w:lang w:eastAsia="en-GB"/>
        </w:rPr>
      </w:pPr>
      <w:r>
        <w:rPr>
          <w:noProof/>
        </w:rPr>
        <w:t>C.3.8</w:t>
      </w:r>
      <w:r>
        <w:rPr>
          <w:rFonts w:asciiTheme="minorHAnsi" w:eastAsiaTheme="minorEastAsia" w:hAnsiTheme="minorHAnsi" w:cstheme="minorBidi"/>
          <w:noProof/>
          <w:sz w:val="22"/>
          <w:szCs w:val="22"/>
          <w:lang w:eastAsia="en-GB"/>
        </w:rPr>
        <w:tab/>
      </w:r>
      <w:r>
        <w:rPr>
          <w:noProof/>
        </w:rPr>
        <w:t>M1_PolicyTemplatesProvisioning API</w:t>
      </w:r>
      <w:r>
        <w:rPr>
          <w:noProof/>
        </w:rPr>
        <w:tab/>
      </w:r>
      <w:r>
        <w:rPr>
          <w:noProof/>
        </w:rPr>
        <w:fldChar w:fldCharType="begin" w:fldLock="1"/>
      </w:r>
      <w:r>
        <w:rPr>
          <w:noProof/>
        </w:rPr>
        <w:instrText xml:space="preserve"> PAGEREF _Toc123800982 \h </w:instrText>
      </w:r>
      <w:r>
        <w:rPr>
          <w:noProof/>
        </w:rPr>
      </w:r>
      <w:r>
        <w:rPr>
          <w:noProof/>
        </w:rPr>
        <w:fldChar w:fldCharType="separate"/>
      </w:r>
      <w:r>
        <w:rPr>
          <w:noProof/>
        </w:rPr>
        <w:t>146</w:t>
      </w:r>
      <w:r>
        <w:rPr>
          <w:noProof/>
        </w:rPr>
        <w:fldChar w:fldCharType="end"/>
      </w:r>
    </w:p>
    <w:p w14:paraId="41CB023D" w14:textId="3C902674" w:rsidR="00A76F08" w:rsidRDefault="00A76F08">
      <w:pPr>
        <w:pStyle w:val="TOC2"/>
        <w:rPr>
          <w:rFonts w:asciiTheme="minorHAnsi" w:eastAsiaTheme="minorEastAsia" w:hAnsiTheme="minorHAnsi" w:cstheme="minorBidi"/>
          <w:noProof/>
          <w:sz w:val="22"/>
          <w:szCs w:val="22"/>
          <w:lang w:eastAsia="en-GB"/>
        </w:rPr>
      </w:pPr>
      <w:r>
        <w:rPr>
          <w:noProof/>
        </w:rPr>
        <w:t>C.3.9</w:t>
      </w:r>
      <w:r>
        <w:rPr>
          <w:rFonts w:asciiTheme="minorHAnsi" w:eastAsiaTheme="minorEastAsia" w:hAnsiTheme="minorHAnsi" w:cstheme="minorBidi"/>
          <w:noProof/>
          <w:sz w:val="22"/>
          <w:szCs w:val="22"/>
          <w:lang w:eastAsia="en-GB"/>
        </w:rPr>
        <w:tab/>
      </w:r>
      <w:r>
        <w:rPr>
          <w:noProof/>
        </w:rPr>
        <w:t>M1_EdgeResourcesProvisioning API</w:t>
      </w:r>
      <w:r>
        <w:rPr>
          <w:noProof/>
        </w:rPr>
        <w:tab/>
      </w:r>
      <w:r>
        <w:rPr>
          <w:noProof/>
        </w:rPr>
        <w:fldChar w:fldCharType="begin" w:fldLock="1"/>
      </w:r>
      <w:r>
        <w:rPr>
          <w:noProof/>
        </w:rPr>
        <w:instrText xml:space="preserve"> PAGEREF _Toc123800983 \h </w:instrText>
      </w:r>
      <w:r>
        <w:rPr>
          <w:noProof/>
        </w:rPr>
      </w:r>
      <w:r>
        <w:rPr>
          <w:noProof/>
        </w:rPr>
        <w:fldChar w:fldCharType="separate"/>
      </w:r>
      <w:r>
        <w:rPr>
          <w:noProof/>
        </w:rPr>
        <w:t>149</w:t>
      </w:r>
      <w:r>
        <w:rPr>
          <w:noProof/>
        </w:rPr>
        <w:fldChar w:fldCharType="end"/>
      </w:r>
    </w:p>
    <w:p w14:paraId="2421A33F" w14:textId="7DDD6088" w:rsidR="00A76F08" w:rsidRDefault="00A76F08">
      <w:pPr>
        <w:pStyle w:val="TOC2"/>
        <w:rPr>
          <w:rFonts w:asciiTheme="minorHAnsi" w:eastAsiaTheme="minorEastAsia" w:hAnsiTheme="minorHAnsi" w:cstheme="minorBidi"/>
          <w:noProof/>
          <w:sz w:val="22"/>
          <w:szCs w:val="22"/>
          <w:lang w:eastAsia="en-GB"/>
        </w:rPr>
      </w:pPr>
      <w:r>
        <w:rPr>
          <w:noProof/>
        </w:rPr>
        <w:t>C.3.10</w:t>
      </w:r>
      <w:r>
        <w:rPr>
          <w:rFonts w:asciiTheme="minorHAnsi" w:eastAsiaTheme="minorEastAsia" w:hAnsiTheme="minorHAnsi" w:cstheme="minorBidi"/>
          <w:noProof/>
          <w:sz w:val="22"/>
          <w:szCs w:val="22"/>
          <w:lang w:eastAsia="en-GB"/>
        </w:rPr>
        <w:tab/>
      </w:r>
      <w:r>
        <w:rPr>
          <w:noProof/>
        </w:rPr>
        <w:t>M1_EventDataProcessingProvisioning API</w:t>
      </w:r>
      <w:r>
        <w:rPr>
          <w:noProof/>
        </w:rPr>
        <w:tab/>
      </w:r>
      <w:r>
        <w:rPr>
          <w:noProof/>
        </w:rPr>
        <w:fldChar w:fldCharType="begin" w:fldLock="1"/>
      </w:r>
      <w:r>
        <w:rPr>
          <w:noProof/>
        </w:rPr>
        <w:instrText xml:space="preserve"> PAGEREF _Toc123800984 \h </w:instrText>
      </w:r>
      <w:r>
        <w:rPr>
          <w:noProof/>
        </w:rPr>
      </w:r>
      <w:r>
        <w:rPr>
          <w:noProof/>
        </w:rPr>
        <w:fldChar w:fldCharType="separate"/>
      </w:r>
      <w:r>
        <w:rPr>
          <w:noProof/>
        </w:rPr>
        <w:t>151</w:t>
      </w:r>
      <w:r>
        <w:rPr>
          <w:noProof/>
        </w:rPr>
        <w:fldChar w:fldCharType="end"/>
      </w:r>
    </w:p>
    <w:p w14:paraId="39806D7F" w14:textId="4723416C" w:rsidR="00A76F08" w:rsidRDefault="00A76F08">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OpenAPI representation of the M5 APIs</w:t>
      </w:r>
      <w:r>
        <w:rPr>
          <w:noProof/>
        </w:rPr>
        <w:tab/>
      </w:r>
      <w:r>
        <w:rPr>
          <w:noProof/>
        </w:rPr>
        <w:fldChar w:fldCharType="begin" w:fldLock="1"/>
      </w:r>
      <w:r>
        <w:rPr>
          <w:noProof/>
        </w:rPr>
        <w:instrText xml:space="preserve"> PAGEREF _Toc123800985 \h </w:instrText>
      </w:r>
      <w:r>
        <w:rPr>
          <w:noProof/>
        </w:rPr>
      </w:r>
      <w:r>
        <w:rPr>
          <w:noProof/>
        </w:rPr>
        <w:fldChar w:fldCharType="separate"/>
      </w:r>
      <w:r>
        <w:rPr>
          <w:noProof/>
        </w:rPr>
        <w:t>154</w:t>
      </w:r>
      <w:r>
        <w:rPr>
          <w:noProof/>
        </w:rPr>
        <w:fldChar w:fldCharType="end"/>
      </w:r>
    </w:p>
    <w:p w14:paraId="0EF5712A" w14:textId="26EE0DB5" w:rsidR="00A76F08" w:rsidRDefault="00A76F08">
      <w:pPr>
        <w:pStyle w:val="TOC2"/>
        <w:rPr>
          <w:rFonts w:asciiTheme="minorHAnsi" w:eastAsiaTheme="minorEastAsia" w:hAnsiTheme="minorHAnsi" w:cstheme="minorBidi"/>
          <w:noProof/>
          <w:sz w:val="22"/>
          <w:szCs w:val="22"/>
          <w:lang w:eastAsia="en-GB"/>
        </w:rPr>
      </w:pPr>
      <w:r>
        <w:rPr>
          <w:noProof/>
        </w:rPr>
        <w:t>C.4.1</w:t>
      </w:r>
      <w:r>
        <w:rPr>
          <w:rFonts w:asciiTheme="minorHAnsi" w:eastAsiaTheme="minorEastAsia" w:hAnsiTheme="minorHAnsi" w:cstheme="minorBidi"/>
          <w:noProof/>
          <w:sz w:val="22"/>
          <w:szCs w:val="22"/>
          <w:lang w:eastAsia="en-GB"/>
        </w:rPr>
        <w:tab/>
      </w:r>
      <w:r>
        <w:rPr>
          <w:noProof/>
        </w:rPr>
        <w:t>M5_ServiceAccessInformation API</w:t>
      </w:r>
      <w:r>
        <w:rPr>
          <w:noProof/>
        </w:rPr>
        <w:tab/>
      </w:r>
      <w:r>
        <w:rPr>
          <w:noProof/>
        </w:rPr>
        <w:fldChar w:fldCharType="begin" w:fldLock="1"/>
      </w:r>
      <w:r>
        <w:rPr>
          <w:noProof/>
        </w:rPr>
        <w:instrText xml:space="preserve"> PAGEREF _Toc123800986 \h </w:instrText>
      </w:r>
      <w:r>
        <w:rPr>
          <w:noProof/>
        </w:rPr>
      </w:r>
      <w:r>
        <w:rPr>
          <w:noProof/>
        </w:rPr>
        <w:fldChar w:fldCharType="separate"/>
      </w:r>
      <w:r>
        <w:rPr>
          <w:noProof/>
        </w:rPr>
        <w:t>154</w:t>
      </w:r>
      <w:r>
        <w:rPr>
          <w:noProof/>
        </w:rPr>
        <w:fldChar w:fldCharType="end"/>
      </w:r>
    </w:p>
    <w:p w14:paraId="79030B6E" w14:textId="2B32B9AF" w:rsidR="00A76F08" w:rsidRDefault="00A76F08">
      <w:pPr>
        <w:pStyle w:val="TOC2"/>
        <w:rPr>
          <w:rFonts w:asciiTheme="minorHAnsi" w:eastAsiaTheme="minorEastAsia" w:hAnsiTheme="minorHAnsi" w:cstheme="minorBidi"/>
          <w:noProof/>
          <w:sz w:val="22"/>
          <w:szCs w:val="22"/>
          <w:lang w:eastAsia="en-GB"/>
        </w:rPr>
      </w:pPr>
      <w:r>
        <w:rPr>
          <w:noProof/>
        </w:rPr>
        <w:t>C.4.2</w:t>
      </w:r>
      <w:r>
        <w:rPr>
          <w:rFonts w:asciiTheme="minorHAnsi" w:eastAsiaTheme="minorEastAsia" w:hAnsiTheme="minorHAnsi" w:cstheme="minorBidi"/>
          <w:noProof/>
          <w:sz w:val="22"/>
          <w:szCs w:val="22"/>
          <w:lang w:eastAsia="en-GB"/>
        </w:rPr>
        <w:tab/>
      </w:r>
      <w:r>
        <w:rPr>
          <w:noProof/>
        </w:rPr>
        <w:t>M5_ConsumptionReporting API</w:t>
      </w:r>
      <w:r>
        <w:rPr>
          <w:noProof/>
        </w:rPr>
        <w:tab/>
      </w:r>
      <w:r>
        <w:rPr>
          <w:noProof/>
        </w:rPr>
        <w:fldChar w:fldCharType="begin" w:fldLock="1"/>
      </w:r>
      <w:r>
        <w:rPr>
          <w:noProof/>
        </w:rPr>
        <w:instrText xml:space="preserve"> PAGEREF _Toc123800987 \h </w:instrText>
      </w:r>
      <w:r>
        <w:rPr>
          <w:noProof/>
        </w:rPr>
      </w:r>
      <w:r>
        <w:rPr>
          <w:noProof/>
        </w:rPr>
        <w:fldChar w:fldCharType="separate"/>
      </w:r>
      <w:r>
        <w:rPr>
          <w:noProof/>
        </w:rPr>
        <w:t>156</w:t>
      </w:r>
      <w:r>
        <w:rPr>
          <w:noProof/>
        </w:rPr>
        <w:fldChar w:fldCharType="end"/>
      </w:r>
    </w:p>
    <w:p w14:paraId="04DA7D7D" w14:textId="47731E79" w:rsidR="00A76F08" w:rsidRDefault="00A76F08">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M5_MetricsReporting API</w:t>
      </w:r>
      <w:r>
        <w:rPr>
          <w:noProof/>
        </w:rPr>
        <w:tab/>
      </w:r>
      <w:r>
        <w:rPr>
          <w:noProof/>
        </w:rPr>
        <w:fldChar w:fldCharType="begin" w:fldLock="1"/>
      </w:r>
      <w:r>
        <w:rPr>
          <w:noProof/>
        </w:rPr>
        <w:instrText xml:space="preserve"> PAGEREF _Toc123800988 \h </w:instrText>
      </w:r>
      <w:r>
        <w:rPr>
          <w:noProof/>
        </w:rPr>
      </w:r>
      <w:r>
        <w:rPr>
          <w:noProof/>
        </w:rPr>
        <w:fldChar w:fldCharType="separate"/>
      </w:r>
      <w:r>
        <w:rPr>
          <w:noProof/>
        </w:rPr>
        <w:t>157</w:t>
      </w:r>
      <w:r>
        <w:rPr>
          <w:noProof/>
        </w:rPr>
        <w:fldChar w:fldCharType="end"/>
      </w:r>
    </w:p>
    <w:p w14:paraId="4D0CE812" w14:textId="0A2062E2" w:rsidR="00A76F08" w:rsidRDefault="00A76F08">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M5_DynamicPolicies API</w:t>
      </w:r>
      <w:r>
        <w:rPr>
          <w:noProof/>
        </w:rPr>
        <w:tab/>
      </w:r>
      <w:r>
        <w:rPr>
          <w:noProof/>
        </w:rPr>
        <w:fldChar w:fldCharType="begin" w:fldLock="1"/>
      </w:r>
      <w:r>
        <w:rPr>
          <w:noProof/>
        </w:rPr>
        <w:instrText xml:space="preserve"> PAGEREF _Toc123800989 \h </w:instrText>
      </w:r>
      <w:r>
        <w:rPr>
          <w:noProof/>
        </w:rPr>
      </w:r>
      <w:r>
        <w:rPr>
          <w:noProof/>
        </w:rPr>
        <w:fldChar w:fldCharType="separate"/>
      </w:r>
      <w:r>
        <w:rPr>
          <w:noProof/>
        </w:rPr>
        <w:t>158</w:t>
      </w:r>
      <w:r>
        <w:rPr>
          <w:noProof/>
        </w:rPr>
        <w:fldChar w:fldCharType="end"/>
      </w:r>
    </w:p>
    <w:p w14:paraId="032FD535" w14:textId="29F1D72D" w:rsidR="00A76F08" w:rsidRDefault="00A76F08">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M5_NetworkAssistance API</w:t>
      </w:r>
      <w:r>
        <w:rPr>
          <w:noProof/>
        </w:rPr>
        <w:tab/>
      </w:r>
      <w:r>
        <w:rPr>
          <w:noProof/>
        </w:rPr>
        <w:fldChar w:fldCharType="begin" w:fldLock="1"/>
      </w:r>
      <w:r>
        <w:rPr>
          <w:noProof/>
        </w:rPr>
        <w:instrText xml:space="preserve"> PAGEREF _Toc123800990 \h </w:instrText>
      </w:r>
      <w:r>
        <w:rPr>
          <w:noProof/>
        </w:rPr>
      </w:r>
      <w:r>
        <w:rPr>
          <w:noProof/>
        </w:rPr>
        <w:fldChar w:fldCharType="separate"/>
      </w:r>
      <w:r>
        <w:rPr>
          <w:noProof/>
        </w:rPr>
        <w:t>161</w:t>
      </w:r>
      <w:r>
        <w:rPr>
          <w:noProof/>
        </w:rPr>
        <w:fldChar w:fldCharType="end"/>
      </w:r>
    </w:p>
    <w:p w14:paraId="5D12FD7C" w14:textId="56E5D3FB" w:rsidR="00A76F08" w:rsidRDefault="00A76F08">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OpenAPI representation of data reporting records</w:t>
      </w:r>
      <w:r>
        <w:rPr>
          <w:noProof/>
        </w:rPr>
        <w:tab/>
      </w:r>
      <w:r>
        <w:rPr>
          <w:noProof/>
        </w:rPr>
        <w:fldChar w:fldCharType="begin" w:fldLock="1"/>
      </w:r>
      <w:r>
        <w:rPr>
          <w:noProof/>
        </w:rPr>
        <w:instrText xml:space="preserve"> PAGEREF _Toc123800991 \h </w:instrText>
      </w:r>
      <w:r>
        <w:rPr>
          <w:noProof/>
        </w:rPr>
      </w:r>
      <w:r>
        <w:rPr>
          <w:noProof/>
        </w:rPr>
        <w:fldChar w:fldCharType="separate"/>
      </w:r>
      <w:r>
        <w:rPr>
          <w:noProof/>
        </w:rPr>
        <w:t>164</w:t>
      </w:r>
      <w:r>
        <w:rPr>
          <w:noProof/>
        </w:rPr>
        <w:fldChar w:fldCharType="end"/>
      </w:r>
    </w:p>
    <w:p w14:paraId="3C9376D6" w14:textId="766EF8A5" w:rsidR="00A76F08" w:rsidRDefault="00A76F08">
      <w:pPr>
        <w:pStyle w:val="TOC2"/>
        <w:rPr>
          <w:rFonts w:asciiTheme="minorHAnsi" w:eastAsiaTheme="minorEastAsia" w:hAnsiTheme="minorHAnsi" w:cstheme="minorBidi"/>
          <w:noProof/>
          <w:sz w:val="22"/>
          <w:szCs w:val="22"/>
          <w:lang w:eastAsia="en-GB"/>
        </w:rPr>
      </w:pPr>
      <w:r>
        <w:rPr>
          <w:noProof/>
        </w:rPr>
        <w:t>C.5.1</w:t>
      </w:r>
      <w:r>
        <w:rPr>
          <w:rFonts w:asciiTheme="minorHAnsi" w:eastAsiaTheme="minorEastAsia" w:hAnsiTheme="minorHAnsi" w:cstheme="minorBidi"/>
          <w:noProof/>
          <w:sz w:val="22"/>
          <w:szCs w:val="22"/>
          <w:lang w:eastAsia="en-GB"/>
        </w:rPr>
        <w:tab/>
      </w:r>
      <w:r>
        <w:rPr>
          <w:noProof/>
        </w:rPr>
        <w:t>R4 data reporting records</w:t>
      </w:r>
      <w:r>
        <w:rPr>
          <w:noProof/>
        </w:rPr>
        <w:tab/>
      </w:r>
      <w:r>
        <w:rPr>
          <w:noProof/>
        </w:rPr>
        <w:fldChar w:fldCharType="begin" w:fldLock="1"/>
      </w:r>
      <w:r>
        <w:rPr>
          <w:noProof/>
        </w:rPr>
        <w:instrText xml:space="preserve"> PAGEREF _Toc123800992 \h </w:instrText>
      </w:r>
      <w:r>
        <w:rPr>
          <w:noProof/>
        </w:rPr>
      </w:r>
      <w:r>
        <w:rPr>
          <w:noProof/>
        </w:rPr>
        <w:fldChar w:fldCharType="separate"/>
      </w:r>
      <w:r>
        <w:rPr>
          <w:noProof/>
        </w:rPr>
        <w:t>164</w:t>
      </w:r>
      <w:r>
        <w:rPr>
          <w:noProof/>
        </w:rPr>
        <w:fldChar w:fldCharType="end"/>
      </w:r>
    </w:p>
    <w:p w14:paraId="0042B2BB" w14:textId="7242D72D"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_Toc123800993 \h </w:instrText>
      </w:r>
      <w:r>
        <w:rPr>
          <w:noProof/>
        </w:rPr>
      </w:r>
      <w:r>
        <w:rPr>
          <w:noProof/>
        </w:rPr>
        <w:fldChar w:fldCharType="separate"/>
      </w:r>
      <w:r>
        <w:rPr>
          <w:noProof/>
        </w:rPr>
        <w:t>166</w:t>
      </w:r>
      <w:r>
        <w:rPr>
          <w:noProof/>
        </w:rPr>
        <w:fldChar w:fldCharType="end"/>
      </w:r>
    </w:p>
    <w:p w14:paraId="19CF723F" w14:textId="44CC5AE6" w:rsidR="00A76F08" w:rsidRDefault="00A76F08">
      <w:pPr>
        <w:pStyle w:val="TOC8"/>
        <w:rPr>
          <w:rFonts w:asciiTheme="minorHAnsi" w:eastAsiaTheme="minorEastAsia" w:hAnsiTheme="minorHAnsi" w:cstheme="minorBidi"/>
          <w:b w:val="0"/>
          <w:noProof/>
          <w:szCs w:val="22"/>
          <w:lang w:eastAsia="en-GB"/>
        </w:rPr>
      </w:pPr>
      <w:r>
        <w:rPr>
          <w:noProof/>
        </w:rPr>
        <w:t>Annex E (normative): Controlled vocabularies of 5G Media Streaming UE data parameters</w:t>
      </w:r>
      <w:r>
        <w:rPr>
          <w:noProof/>
        </w:rPr>
        <w:tab/>
      </w:r>
      <w:r>
        <w:rPr>
          <w:noProof/>
        </w:rPr>
        <w:fldChar w:fldCharType="begin" w:fldLock="1"/>
      </w:r>
      <w:r>
        <w:rPr>
          <w:noProof/>
        </w:rPr>
        <w:instrText xml:space="preserve"> PAGEREF _Toc123800994 \h </w:instrText>
      </w:r>
      <w:r>
        <w:rPr>
          <w:noProof/>
        </w:rPr>
      </w:r>
      <w:r>
        <w:rPr>
          <w:noProof/>
        </w:rPr>
        <w:fldChar w:fldCharType="separate"/>
      </w:r>
      <w:r>
        <w:rPr>
          <w:noProof/>
        </w:rPr>
        <w:t>168</w:t>
      </w:r>
      <w:r>
        <w:rPr>
          <w:noProof/>
        </w:rPr>
        <w:fldChar w:fldCharType="end"/>
      </w:r>
    </w:p>
    <w:p w14:paraId="465EAB36" w14:textId="5355B5B3" w:rsidR="00A76F08" w:rsidRDefault="00A76F0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_Toc123800995 \h </w:instrText>
      </w:r>
      <w:r>
        <w:rPr>
          <w:noProof/>
        </w:rPr>
      </w:r>
      <w:r>
        <w:rPr>
          <w:noProof/>
        </w:rPr>
        <w:fldChar w:fldCharType="separate"/>
      </w:r>
      <w:r>
        <w:rPr>
          <w:noProof/>
        </w:rPr>
        <w:t>168</w:t>
      </w:r>
      <w:r>
        <w:rPr>
          <w:noProof/>
        </w:rPr>
        <w:fldChar w:fldCharType="end"/>
      </w:r>
    </w:p>
    <w:p w14:paraId="38DB1409" w14:textId="12DA2BAC" w:rsidR="00A76F08" w:rsidRDefault="00A76F0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Controlled vocabularies of DASH QoE metrics reporting parameters</w:t>
      </w:r>
      <w:r>
        <w:rPr>
          <w:noProof/>
        </w:rPr>
        <w:tab/>
      </w:r>
      <w:r>
        <w:rPr>
          <w:noProof/>
        </w:rPr>
        <w:fldChar w:fldCharType="begin" w:fldLock="1"/>
      </w:r>
      <w:r>
        <w:rPr>
          <w:noProof/>
        </w:rPr>
        <w:instrText xml:space="preserve"> PAGEREF _Toc123800996 \h </w:instrText>
      </w:r>
      <w:r>
        <w:rPr>
          <w:noProof/>
        </w:rPr>
      </w:r>
      <w:r>
        <w:rPr>
          <w:noProof/>
        </w:rPr>
        <w:fldChar w:fldCharType="separate"/>
      </w:r>
      <w:r>
        <w:rPr>
          <w:noProof/>
        </w:rPr>
        <w:t>168</w:t>
      </w:r>
      <w:r>
        <w:rPr>
          <w:noProof/>
        </w:rPr>
        <w:fldChar w:fldCharType="end"/>
      </w:r>
    </w:p>
    <w:p w14:paraId="479C6C05" w14:textId="04AE2A68" w:rsidR="00A76F08" w:rsidRDefault="00A76F08">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Reporting parameters for 3GP-DASH metrics</w:t>
      </w:r>
      <w:r>
        <w:rPr>
          <w:noProof/>
        </w:rPr>
        <w:tab/>
      </w:r>
      <w:r>
        <w:rPr>
          <w:noProof/>
        </w:rPr>
        <w:fldChar w:fldCharType="begin" w:fldLock="1"/>
      </w:r>
      <w:r>
        <w:rPr>
          <w:noProof/>
        </w:rPr>
        <w:instrText xml:space="preserve"> PAGEREF _Toc123800997 \h </w:instrText>
      </w:r>
      <w:r>
        <w:rPr>
          <w:noProof/>
        </w:rPr>
      </w:r>
      <w:r>
        <w:rPr>
          <w:noProof/>
        </w:rPr>
        <w:fldChar w:fldCharType="separate"/>
      </w:r>
      <w:r>
        <w:rPr>
          <w:noProof/>
        </w:rPr>
        <w:t>168</w:t>
      </w:r>
      <w:r>
        <w:rPr>
          <w:noProof/>
        </w:rPr>
        <w:fldChar w:fldCharType="end"/>
      </w:r>
    </w:p>
    <w:p w14:paraId="56E8D1FC" w14:textId="7124B883" w:rsidR="00A76F08" w:rsidRDefault="00A76F08">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Reporting parameters for VR metrics</w:t>
      </w:r>
      <w:r>
        <w:rPr>
          <w:noProof/>
        </w:rPr>
        <w:tab/>
      </w:r>
      <w:r>
        <w:rPr>
          <w:noProof/>
        </w:rPr>
        <w:fldChar w:fldCharType="begin" w:fldLock="1"/>
      </w:r>
      <w:r>
        <w:rPr>
          <w:noProof/>
        </w:rPr>
        <w:instrText xml:space="preserve"> PAGEREF _Toc123800998 \h </w:instrText>
      </w:r>
      <w:r>
        <w:rPr>
          <w:noProof/>
        </w:rPr>
      </w:r>
      <w:r>
        <w:rPr>
          <w:noProof/>
        </w:rPr>
        <w:fldChar w:fldCharType="separate"/>
      </w:r>
      <w:r>
        <w:rPr>
          <w:noProof/>
        </w:rPr>
        <w:t>168</w:t>
      </w:r>
      <w:r>
        <w:rPr>
          <w:noProof/>
        </w:rPr>
        <w:fldChar w:fldCharType="end"/>
      </w:r>
    </w:p>
    <w:p w14:paraId="3CCC860A" w14:textId="5FABE537" w:rsidR="00A76F08" w:rsidRDefault="00A76F08">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Controlled vocabulary of 5GMS consumption reporting parameters</w:t>
      </w:r>
      <w:r>
        <w:rPr>
          <w:noProof/>
        </w:rPr>
        <w:tab/>
      </w:r>
      <w:r>
        <w:rPr>
          <w:noProof/>
        </w:rPr>
        <w:fldChar w:fldCharType="begin" w:fldLock="1"/>
      </w:r>
      <w:r>
        <w:rPr>
          <w:noProof/>
        </w:rPr>
        <w:instrText xml:space="preserve"> PAGEREF _Toc123800999 \h </w:instrText>
      </w:r>
      <w:r>
        <w:rPr>
          <w:noProof/>
        </w:rPr>
      </w:r>
      <w:r>
        <w:rPr>
          <w:noProof/>
        </w:rPr>
        <w:fldChar w:fldCharType="separate"/>
      </w:r>
      <w:r>
        <w:rPr>
          <w:noProof/>
        </w:rPr>
        <w:t>169</w:t>
      </w:r>
      <w:r>
        <w:rPr>
          <w:noProof/>
        </w:rPr>
        <w:fldChar w:fldCharType="end"/>
      </w:r>
    </w:p>
    <w:p w14:paraId="0D3F1124" w14:textId="3AD21C32" w:rsidR="00A76F08" w:rsidRDefault="00A76F08">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Controlled vocabulary of 5GMS Network Assistance reporting parameters</w:t>
      </w:r>
      <w:r>
        <w:rPr>
          <w:noProof/>
        </w:rPr>
        <w:tab/>
      </w:r>
      <w:r>
        <w:rPr>
          <w:noProof/>
        </w:rPr>
        <w:fldChar w:fldCharType="begin" w:fldLock="1"/>
      </w:r>
      <w:r>
        <w:rPr>
          <w:noProof/>
        </w:rPr>
        <w:instrText xml:space="preserve"> PAGEREF _Toc123801000 \h </w:instrText>
      </w:r>
      <w:r>
        <w:rPr>
          <w:noProof/>
        </w:rPr>
      </w:r>
      <w:r>
        <w:rPr>
          <w:noProof/>
        </w:rPr>
        <w:fldChar w:fldCharType="separate"/>
      </w:r>
      <w:r>
        <w:rPr>
          <w:noProof/>
        </w:rPr>
        <w:t>169</w:t>
      </w:r>
      <w:r>
        <w:rPr>
          <w:noProof/>
        </w:rPr>
        <w:fldChar w:fldCharType="end"/>
      </w:r>
    </w:p>
    <w:p w14:paraId="47814DF2" w14:textId="37A3F5AF" w:rsidR="00A76F08" w:rsidRDefault="00A76F08">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Controlled vocabulary of 5GMS Dynamic Policy reporting parameters</w:t>
      </w:r>
      <w:r>
        <w:rPr>
          <w:noProof/>
        </w:rPr>
        <w:tab/>
      </w:r>
      <w:r>
        <w:rPr>
          <w:noProof/>
        </w:rPr>
        <w:fldChar w:fldCharType="begin" w:fldLock="1"/>
      </w:r>
      <w:r>
        <w:rPr>
          <w:noProof/>
        </w:rPr>
        <w:instrText xml:space="preserve"> PAGEREF _Toc123801001 \h </w:instrText>
      </w:r>
      <w:r>
        <w:rPr>
          <w:noProof/>
        </w:rPr>
      </w:r>
      <w:r>
        <w:rPr>
          <w:noProof/>
        </w:rPr>
        <w:fldChar w:fldCharType="separate"/>
      </w:r>
      <w:r>
        <w:rPr>
          <w:noProof/>
        </w:rPr>
        <w:t>169</w:t>
      </w:r>
      <w:r>
        <w:rPr>
          <w:noProof/>
        </w:rPr>
        <w:fldChar w:fldCharType="end"/>
      </w:r>
    </w:p>
    <w:p w14:paraId="46981BC6" w14:textId="3D436C36" w:rsidR="00A76F08" w:rsidRDefault="00A76F08">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Controlled vocabulary of 5GMS media access activity parameters</w:t>
      </w:r>
      <w:r>
        <w:rPr>
          <w:noProof/>
        </w:rPr>
        <w:tab/>
      </w:r>
      <w:r>
        <w:rPr>
          <w:noProof/>
        </w:rPr>
        <w:fldChar w:fldCharType="begin" w:fldLock="1"/>
      </w:r>
      <w:r>
        <w:rPr>
          <w:noProof/>
        </w:rPr>
        <w:instrText xml:space="preserve"> PAGEREF _Toc123801002 \h </w:instrText>
      </w:r>
      <w:r>
        <w:rPr>
          <w:noProof/>
        </w:rPr>
      </w:r>
      <w:r>
        <w:rPr>
          <w:noProof/>
        </w:rPr>
        <w:fldChar w:fldCharType="separate"/>
      </w:r>
      <w:r>
        <w:rPr>
          <w:noProof/>
        </w:rPr>
        <w:t>170</w:t>
      </w:r>
      <w:r>
        <w:rPr>
          <w:noProof/>
        </w:rPr>
        <w:fldChar w:fldCharType="end"/>
      </w:r>
    </w:p>
    <w:p w14:paraId="546E531F" w14:textId="7583703A" w:rsidR="00A76F08" w:rsidRDefault="00A76F08">
      <w:pPr>
        <w:pStyle w:val="TOC8"/>
        <w:rPr>
          <w:rFonts w:asciiTheme="minorHAnsi" w:eastAsiaTheme="minorEastAsia" w:hAnsiTheme="minorHAnsi" w:cstheme="minorBidi"/>
          <w:b w:val="0"/>
          <w:noProof/>
          <w:szCs w:val="22"/>
          <w:lang w:eastAsia="en-GB"/>
        </w:rPr>
      </w:pPr>
      <w:r>
        <w:rPr>
          <w:noProof/>
        </w:rPr>
        <w:t>Annex F (informative):  Change history</w:t>
      </w:r>
      <w:r>
        <w:rPr>
          <w:noProof/>
        </w:rPr>
        <w:tab/>
      </w:r>
      <w:r>
        <w:rPr>
          <w:noProof/>
        </w:rPr>
        <w:fldChar w:fldCharType="begin" w:fldLock="1"/>
      </w:r>
      <w:r>
        <w:rPr>
          <w:noProof/>
        </w:rPr>
        <w:instrText xml:space="preserve"> PAGEREF _Toc123801003 \h </w:instrText>
      </w:r>
      <w:r>
        <w:rPr>
          <w:noProof/>
        </w:rPr>
      </w:r>
      <w:r>
        <w:rPr>
          <w:noProof/>
        </w:rPr>
        <w:fldChar w:fldCharType="separate"/>
      </w:r>
      <w:r>
        <w:rPr>
          <w:noProof/>
        </w:rPr>
        <w:t>172</w:t>
      </w:r>
      <w:r>
        <w:rPr>
          <w:noProof/>
        </w:rPr>
        <w:fldChar w:fldCharType="end"/>
      </w:r>
    </w:p>
    <w:p w14:paraId="3528941F" w14:textId="27779E16"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3" w:name="_Toc68899463"/>
      <w:bookmarkStart w:id="4" w:name="_Toc71214214"/>
      <w:bookmarkStart w:id="5" w:name="_Toc71721888"/>
      <w:bookmarkStart w:id="6" w:name="_Toc74858940"/>
      <w:bookmarkStart w:id="7" w:name="_Toc123800648"/>
      <w:r w:rsidRPr="00586B6B">
        <w:t>Foreword</w:t>
      </w:r>
      <w:bookmarkEnd w:id="3"/>
      <w:bookmarkEnd w:id="4"/>
      <w:bookmarkEnd w:id="5"/>
      <w:bookmarkEnd w:id="6"/>
      <w:bookmarkEnd w:id="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8" w:name="introduction"/>
      <w:bookmarkEnd w:id="8"/>
      <w:r w:rsidR="00080512" w:rsidRPr="00586B6B">
        <w:br w:type="page"/>
      </w:r>
    </w:p>
    <w:p w14:paraId="30DC1E46" w14:textId="7855CA5E" w:rsidR="00080512" w:rsidRPr="00586B6B" w:rsidRDefault="00080512" w:rsidP="004E676E">
      <w:pPr>
        <w:pStyle w:val="Heading1"/>
      </w:pPr>
      <w:bookmarkStart w:id="9" w:name="_Toc68899464"/>
      <w:bookmarkStart w:id="10" w:name="_Toc71214215"/>
      <w:bookmarkStart w:id="11" w:name="_Toc71721889"/>
      <w:bookmarkStart w:id="12" w:name="_Toc74858941"/>
      <w:bookmarkStart w:id="13" w:name="_Toc123800649"/>
      <w:r w:rsidRPr="00586B6B">
        <w:t>1</w:t>
      </w:r>
      <w:r w:rsidRPr="00586B6B">
        <w:tab/>
        <w:t>Scope</w:t>
      </w:r>
      <w:bookmarkEnd w:id="9"/>
      <w:bookmarkEnd w:id="10"/>
      <w:bookmarkEnd w:id="11"/>
      <w:bookmarkEnd w:id="12"/>
      <w:bookmarkEnd w:id="13"/>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4" w:name="_Toc68899465"/>
      <w:bookmarkStart w:id="15" w:name="_Toc71214216"/>
      <w:bookmarkStart w:id="16" w:name="_Toc71721890"/>
      <w:bookmarkStart w:id="17" w:name="_Toc74858942"/>
      <w:bookmarkStart w:id="18" w:name="_Toc123800650"/>
      <w:r w:rsidRPr="00586B6B">
        <w:t>2</w:t>
      </w:r>
      <w:r w:rsidRPr="00586B6B">
        <w:tab/>
        <w:t>References</w:t>
      </w:r>
      <w:bookmarkEnd w:id="14"/>
      <w:bookmarkEnd w:id="15"/>
      <w:bookmarkEnd w:id="16"/>
      <w:bookmarkEnd w:id="17"/>
      <w:bookmarkEnd w:id="18"/>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bookmarkStart w:id="19" w:name="_MCCTEMPBM_CRPT71130000___5"/>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bookmarkEnd w:id="19"/>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bookmarkStart w:id="20" w:name="_MCCTEMPBM_CRPT71130001___5"/>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bookmarkEnd w:id="20"/>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bookmarkStart w:id="21" w:name="_MCCTEMPBM_CRPT71130002___5"/>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bookmarkEnd w:id="21"/>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bookmarkStart w:id="22" w:name="_MCCTEMPBM_CRPT71130003___2"/>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bookmarkEnd w:id="22"/>
    <w:p w14:paraId="66A2A48C" w14:textId="48D75E92" w:rsidR="007B1DA2" w:rsidRDefault="007B1DA2" w:rsidP="007B1DA2">
      <w:pPr>
        <w:pStyle w:val="EX"/>
      </w:pPr>
      <w:r>
        <w:t>[41]</w:t>
      </w:r>
      <w:r>
        <w:tab/>
        <w:t>IETF RFC 3986: "URI Generic Syntax".</w:t>
      </w:r>
    </w:p>
    <w:p w14:paraId="0953DEEF" w14:textId="4CA04DEF" w:rsidR="009D5856" w:rsidRDefault="009D5856" w:rsidP="007B1DA2">
      <w:pPr>
        <w:pStyle w:val="EX"/>
      </w:pPr>
      <w:r>
        <w:t>[42]</w:t>
      </w:r>
      <w:r>
        <w:tab/>
        <w:t>3GPP TS 26.118: "</w:t>
      </w:r>
      <w:r w:rsidRPr="008869E3">
        <w:t>Virtual Reality (VR) profiles for streaming applications</w:t>
      </w:r>
      <w:r>
        <w:t>".</w:t>
      </w:r>
    </w:p>
    <w:p w14:paraId="15992C2F" w14:textId="43B3A51C" w:rsidR="00416D52" w:rsidRDefault="00416D52" w:rsidP="00416D52">
      <w:pPr>
        <w:pStyle w:val="EX"/>
      </w:pPr>
      <w:r>
        <w:t>[43]</w:t>
      </w:r>
      <w:r>
        <w:tab/>
        <w:t>3GPP TS 24.558: "</w:t>
      </w:r>
      <w:r w:rsidRPr="00E4055E">
        <w:t>Enabling Edge Applications; Protocol specification</w:t>
      </w:r>
      <w:r>
        <w:t>".</w:t>
      </w:r>
    </w:p>
    <w:p w14:paraId="3CDAB246" w14:textId="11C49424" w:rsidR="00416D52" w:rsidRDefault="00416D52" w:rsidP="00416D52">
      <w:pPr>
        <w:pStyle w:val="EX"/>
      </w:pPr>
      <w:r>
        <w:t>[44]</w:t>
      </w:r>
      <w:r>
        <w:tab/>
        <w:t>3GPP TS 29.558: "Enabling Edge Applications; Application Programming Interface (API) specification; Stage 3".</w:t>
      </w:r>
    </w:p>
    <w:p w14:paraId="2D6959C4" w14:textId="77777777" w:rsidR="00C32324" w:rsidRDefault="00C32324" w:rsidP="00C32324">
      <w:pPr>
        <w:pStyle w:val="EX"/>
      </w:pPr>
      <w:r>
        <w:t>[45]</w:t>
      </w:r>
      <w:r>
        <w:tab/>
        <w:t>3GPP TS 23.502: "Procedures for the 5G System (5GS); Stage 2</w:t>
      </w:r>
      <w:r w:rsidRPr="00586B6B">
        <w:t>".</w:t>
      </w:r>
    </w:p>
    <w:p w14:paraId="3DA58EB8" w14:textId="77777777" w:rsidR="00C32324" w:rsidRDefault="00C32324" w:rsidP="00C32324">
      <w:pPr>
        <w:pStyle w:val="EX"/>
      </w:pPr>
      <w:r>
        <w:t>[46]</w:t>
      </w:r>
      <w:r>
        <w:tab/>
        <w:t>3GPP TS 29.517: "5G System; Application Function Event Exposure Service; Stage 3".</w:t>
      </w:r>
    </w:p>
    <w:p w14:paraId="1360EC82" w14:textId="77777777" w:rsidR="00C32324" w:rsidRDefault="00C32324" w:rsidP="00C32324">
      <w:pPr>
        <w:pStyle w:val="EX"/>
      </w:pPr>
      <w:r>
        <w:t>[47]</w:t>
      </w:r>
      <w:r>
        <w:tab/>
        <w:t>3GPP TS 23.288: "</w:t>
      </w:r>
      <w:r w:rsidRPr="00AE3997">
        <w:t>Architecture enhancements for 5G System (5GS) to support network data analytics services</w:t>
      </w:r>
      <w:r>
        <w:t>".</w:t>
      </w:r>
    </w:p>
    <w:p w14:paraId="085DEB88" w14:textId="77777777" w:rsidR="00C32324" w:rsidRDefault="00C32324" w:rsidP="00C32324">
      <w:pPr>
        <w:pStyle w:val="EX"/>
      </w:pPr>
      <w:r>
        <w:t>[48]</w:t>
      </w:r>
      <w:r>
        <w:tab/>
        <w:t>3GPP TS 26.531: "Data Collection and Reporting; General Description and Architecture</w:t>
      </w:r>
      <w:r w:rsidRPr="00586B6B">
        <w:t>".</w:t>
      </w:r>
    </w:p>
    <w:p w14:paraId="16216BA5" w14:textId="77777777" w:rsidR="00C32324" w:rsidRDefault="00C32324" w:rsidP="00C32324">
      <w:pPr>
        <w:pStyle w:val="EX"/>
      </w:pPr>
      <w:r>
        <w:t>[49]</w:t>
      </w:r>
      <w:r>
        <w:tab/>
        <w:t>3GPP TS 26.532: "Data Collection and Reporting; Protocols and Formats</w:t>
      </w:r>
      <w:r w:rsidRPr="00586B6B">
        <w:t>".</w:t>
      </w:r>
    </w:p>
    <w:p w14:paraId="3D73E6AB" w14:textId="0549280B" w:rsidR="00C32324" w:rsidRDefault="00C32324" w:rsidP="00C32324">
      <w:pPr>
        <w:pStyle w:val="EX"/>
      </w:pPr>
      <w:r>
        <w:t>[50]</w:t>
      </w:r>
      <w:r>
        <w:tab/>
        <w:t xml:space="preserve">3GPP TS 29.522: </w:t>
      </w:r>
      <w:r w:rsidR="00A94003">
        <w:t>"</w:t>
      </w:r>
      <w:r>
        <w:t>5G System. Network Exposure Function Northbound APIs; Stage 3</w:t>
      </w:r>
      <w:r w:rsidRPr="00586B6B">
        <w:t>".</w:t>
      </w:r>
    </w:p>
    <w:p w14:paraId="74FC8FBB" w14:textId="2DE27018" w:rsidR="00156C06" w:rsidRDefault="00156C06" w:rsidP="00156C06">
      <w:pPr>
        <w:pStyle w:val="EX"/>
      </w:pPr>
      <w:r>
        <w:t>[51]</w:t>
      </w:r>
      <w:r>
        <w:tab/>
        <w:t>3GPP TS 26.346: "</w:t>
      </w:r>
      <w:r w:rsidRPr="0023620B">
        <w:t>Multimedia Broadcast/Multicast Service (MBMS); Protocols and codecs</w:t>
      </w:r>
      <w:r>
        <w:t>".</w:t>
      </w:r>
    </w:p>
    <w:p w14:paraId="31DA9DEC" w14:textId="4A68F58C" w:rsidR="00156C06" w:rsidRDefault="00156C06" w:rsidP="00156C06">
      <w:pPr>
        <w:pStyle w:val="EX"/>
      </w:pPr>
      <w:r>
        <w:t>[52]</w:t>
      </w:r>
      <w:r>
        <w:tab/>
        <w:t>3GPP TS 26.347: "</w:t>
      </w:r>
      <w:r w:rsidRPr="00642330">
        <w:t>Multimedia Broadcast/Multicast Service (MBMS); Application Programming Interface and URL</w:t>
      </w:r>
      <w:r>
        <w:t>".</w:t>
      </w:r>
    </w:p>
    <w:p w14:paraId="52335EE9" w14:textId="49FE47E9" w:rsidR="00080512" w:rsidRPr="00586B6B" w:rsidRDefault="00080512">
      <w:pPr>
        <w:pStyle w:val="Heading1"/>
      </w:pPr>
      <w:bookmarkStart w:id="23" w:name="_Toc68899466"/>
      <w:bookmarkStart w:id="24" w:name="_Toc71214217"/>
      <w:bookmarkStart w:id="25" w:name="_Toc71721891"/>
      <w:bookmarkStart w:id="26" w:name="_Toc74858943"/>
      <w:bookmarkStart w:id="27" w:name="_Toc123800651"/>
      <w:r w:rsidRPr="00586B6B">
        <w:t>3</w:t>
      </w:r>
      <w:r w:rsidRPr="00586B6B">
        <w:tab/>
        <w:t>Definitions</w:t>
      </w:r>
      <w:r w:rsidR="00602AEA" w:rsidRPr="00586B6B">
        <w:t xml:space="preserve"> of terms, symbols and abbreviations</w:t>
      </w:r>
      <w:bookmarkEnd w:id="23"/>
      <w:bookmarkEnd w:id="24"/>
      <w:bookmarkEnd w:id="25"/>
      <w:bookmarkEnd w:id="26"/>
      <w:bookmarkEnd w:id="27"/>
    </w:p>
    <w:p w14:paraId="17CCE4A4" w14:textId="7A8D5EE8" w:rsidR="00080512" w:rsidRPr="00586B6B" w:rsidRDefault="00080512">
      <w:pPr>
        <w:pStyle w:val="Heading2"/>
      </w:pPr>
      <w:bookmarkStart w:id="28" w:name="_Toc68899467"/>
      <w:bookmarkStart w:id="29" w:name="_Toc71214218"/>
      <w:bookmarkStart w:id="30" w:name="_Toc71721892"/>
      <w:bookmarkStart w:id="31" w:name="_Toc74858944"/>
      <w:bookmarkStart w:id="32" w:name="_Toc123800652"/>
      <w:r w:rsidRPr="00586B6B">
        <w:t>3.1</w:t>
      </w:r>
      <w:r w:rsidRPr="00586B6B">
        <w:tab/>
      </w:r>
      <w:r w:rsidR="002B6339" w:rsidRPr="00586B6B">
        <w:t>Terms</w:t>
      </w:r>
      <w:bookmarkEnd w:id="28"/>
      <w:bookmarkEnd w:id="29"/>
      <w:bookmarkEnd w:id="30"/>
      <w:bookmarkEnd w:id="31"/>
      <w:bookmarkEnd w:id="32"/>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3" w:name="_Toc68899468"/>
      <w:bookmarkStart w:id="34" w:name="_Toc71214219"/>
      <w:bookmarkStart w:id="35" w:name="_Toc71721893"/>
      <w:bookmarkStart w:id="36" w:name="_Toc74858945"/>
      <w:bookmarkStart w:id="37" w:name="_Toc123800653"/>
      <w:r w:rsidRPr="00586B6B">
        <w:t>3.2</w:t>
      </w:r>
      <w:r w:rsidRPr="00586B6B">
        <w:tab/>
        <w:t>Symbols</w:t>
      </w:r>
      <w:bookmarkEnd w:id="33"/>
      <w:bookmarkEnd w:id="34"/>
      <w:bookmarkEnd w:id="35"/>
      <w:bookmarkEnd w:id="36"/>
      <w:bookmarkEnd w:id="37"/>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8" w:name="_Toc68899469"/>
      <w:bookmarkStart w:id="39" w:name="_Toc71214220"/>
      <w:bookmarkStart w:id="40" w:name="_Toc71721894"/>
      <w:bookmarkStart w:id="41" w:name="_Toc74858946"/>
      <w:bookmarkStart w:id="42" w:name="_Toc123800654"/>
      <w:r w:rsidRPr="00586B6B">
        <w:t>3.3</w:t>
      </w:r>
      <w:r w:rsidRPr="00586B6B">
        <w:tab/>
        <w:t>Abbreviations</w:t>
      </w:r>
      <w:bookmarkEnd w:id="38"/>
      <w:bookmarkEnd w:id="39"/>
      <w:bookmarkEnd w:id="40"/>
      <w:bookmarkEnd w:id="41"/>
      <w:bookmarkEnd w:id="42"/>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5BD1EFE3" w:rsidR="0062374A" w:rsidRDefault="0062374A" w:rsidP="0062374A">
      <w:pPr>
        <w:pStyle w:val="EW"/>
      </w:pPr>
      <w:r w:rsidRPr="00586B6B">
        <w:t>5GMSA</w:t>
      </w:r>
      <w:r w:rsidRPr="00586B6B">
        <w:tab/>
      </w:r>
      <w:r w:rsidR="00454AFD" w:rsidRPr="00586B6B">
        <w:t>5GMS</w:t>
      </w:r>
      <w:r w:rsidRPr="00586B6B">
        <w:t xml:space="preserve"> Architecture</w:t>
      </w:r>
    </w:p>
    <w:p w14:paraId="1FECB188" w14:textId="565B80C9" w:rsidR="00416D52" w:rsidRDefault="00416D52" w:rsidP="0062374A">
      <w:pPr>
        <w:pStyle w:val="EW"/>
      </w:pPr>
      <w:r>
        <w:t>5GMS EAS</w:t>
      </w:r>
      <w:r>
        <w:tab/>
        <w:t>Edge-enabled 5GMS Application Server</w:t>
      </w:r>
    </w:p>
    <w:p w14:paraId="0534660B" w14:textId="51231F4E" w:rsidR="007B1DA2" w:rsidRPr="00586B6B" w:rsidRDefault="007B1DA2" w:rsidP="000F15A5">
      <w:pPr>
        <w:pStyle w:val="EW"/>
        <w:keepNext/>
      </w:pPr>
      <w:r>
        <w:t>BMFF</w:t>
      </w:r>
      <w:r>
        <w:tab/>
        <w:t>(ISO) Base Media File Format</w:t>
      </w:r>
    </w:p>
    <w:p w14:paraId="56A45032" w14:textId="7C22CD2A" w:rsidR="00630500" w:rsidRDefault="00630500" w:rsidP="00630500">
      <w:pPr>
        <w:pStyle w:val="EW"/>
      </w:pPr>
      <w:r w:rsidRPr="00586B6B">
        <w:t>ABR</w:t>
      </w:r>
      <w:r w:rsidR="00C03FBC" w:rsidRPr="00586B6B">
        <w:tab/>
        <w:t>Adaptive Bit Rate</w:t>
      </w:r>
    </w:p>
    <w:p w14:paraId="5E25AC68" w14:textId="6A8D5A31" w:rsidR="00416D52" w:rsidRPr="00586B6B" w:rsidRDefault="00416D52" w:rsidP="00630500">
      <w:pPr>
        <w:pStyle w:val="EW"/>
      </w:pPr>
      <w:r w:rsidRPr="00E0440E">
        <w:t>ACR</w:t>
      </w:r>
      <w:r w:rsidRPr="00E0440E">
        <w:tab/>
        <w:t>Application Conte</w:t>
      </w:r>
      <w:r w:rsidRPr="00E231A4">
        <w:t>xt Relocation</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489AE510" w:rsidR="00C03FBC" w:rsidRDefault="00C03FBC" w:rsidP="00B67A8E">
      <w:pPr>
        <w:pStyle w:val="EW"/>
      </w:pPr>
      <w:r w:rsidRPr="00586B6B">
        <w:t>DNS</w:t>
      </w:r>
      <w:r w:rsidR="00B67A8E" w:rsidRPr="00586B6B">
        <w:tab/>
        <w:t>Domain Name Server</w:t>
      </w:r>
    </w:p>
    <w:p w14:paraId="79525FF0" w14:textId="01B18065" w:rsidR="00416D52" w:rsidRPr="00586B6B" w:rsidRDefault="00416D52" w:rsidP="00B67A8E">
      <w:pPr>
        <w:pStyle w:val="EW"/>
      </w:pPr>
      <w:r>
        <w:t>EAS</w:t>
      </w:r>
      <w:r>
        <w:tab/>
        <w:t>Edge Application Server</w:t>
      </w:r>
    </w:p>
    <w:p w14:paraId="36E07FE9" w14:textId="77777777" w:rsidR="00C03FBC" w:rsidRPr="00586B6B" w:rsidRDefault="00C03FBC" w:rsidP="0062374A">
      <w:pPr>
        <w:pStyle w:val="EW"/>
      </w:pPr>
      <w:r w:rsidRPr="00586B6B">
        <w:t>ECGI</w:t>
      </w:r>
      <w:r w:rsidRPr="00586B6B">
        <w:tab/>
        <w:t>E-UTRAN Cell Global Identifier</w:t>
      </w:r>
    </w:p>
    <w:p w14:paraId="5D97DA5F" w14:textId="691F39C1" w:rsidR="00C03FBC" w:rsidRDefault="00C03FBC" w:rsidP="0062374A">
      <w:pPr>
        <w:pStyle w:val="EW"/>
      </w:pPr>
      <w:r w:rsidRPr="00586B6B">
        <w:t>ECMA</w:t>
      </w:r>
      <w:r w:rsidR="00B67A8E" w:rsidRPr="00586B6B">
        <w:tab/>
        <w:t>European Computer Manufacturers Association</w:t>
      </w:r>
    </w:p>
    <w:p w14:paraId="6DF79ACB" w14:textId="4DD09E5F" w:rsidR="00416D52" w:rsidRPr="00586B6B" w:rsidRDefault="00416D52" w:rsidP="0062374A">
      <w:pPr>
        <w:pStyle w:val="EW"/>
      </w:pPr>
      <w:r>
        <w:t>EES</w:t>
      </w:r>
      <w:r>
        <w:tab/>
        <w:t>Edge Enabler Server</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bookmarkStart w:id="43" w:name="_MCCTEMPBM_CRPT71130004___2"/>
      <w:r>
        <w:t>MSISDN</w:t>
      </w:r>
      <w:r>
        <w:tab/>
        <w:t>Mobile Subscriber ISDN number</w:t>
      </w:r>
    </w:p>
    <w:bookmarkEnd w:id="43"/>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4" w:name="_Toc68899470"/>
      <w:bookmarkStart w:id="45" w:name="_Toc71214221"/>
      <w:bookmarkStart w:id="46" w:name="_Toc71721895"/>
      <w:bookmarkStart w:id="47" w:name="_Toc74858947"/>
      <w:bookmarkStart w:id="48" w:name="_Toc123800655"/>
      <w:r w:rsidRPr="00586B6B">
        <w:t>4</w:t>
      </w:r>
      <w:r w:rsidRPr="00586B6B">
        <w:tab/>
      </w:r>
      <w:r w:rsidR="009B6154" w:rsidRPr="00586B6B">
        <w:t xml:space="preserve">Procedures for Downlink </w:t>
      </w:r>
      <w:r w:rsidR="007B1DA2">
        <w:t xml:space="preserve">Media </w:t>
      </w:r>
      <w:r w:rsidR="009B6154" w:rsidRPr="00586B6B">
        <w:t>Streaming</w:t>
      </w:r>
      <w:bookmarkEnd w:id="44"/>
      <w:bookmarkEnd w:id="45"/>
      <w:bookmarkEnd w:id="46"/>
      <w:bookmarkEnd w:id="47"/>
      <w:bookmarkEnd w:id="48"/>
    </w:p>
    <w:p w14:paraId="7C5A9E01" w14:textId="223F9887" w:rsidR="000217C0" w:rsidRPr="00450E15" w:rsidRDefault="000217C0" w:rsidP="00450E15">
      <w:pPr>
        <w:pStyle w:val="Heading2"/>
      </w:pPr>
      <w:bookmarkStart w:id="49" w:name="_Toc68899471"/>
      <w:bookmarkStart w:id="50" w:name="_Toc71214222"/>
      <w:bookmarkStart w:id="51" w:name="_Toc71721896"/>
      <w:bookmarkStart w:id="52" w:name="_Toc74858948"/>
      <w:bookmarkStart w:id="53" w:name="_Toc123800656"/>
      <w:r w:rsidRPr="00450E15">
        <w:t>4.1</w:t>
      </w:r>
      <w:r w:rsidR="00FE3892" w:rsidRPr="00450E15">
        <w:tab/>
      </w:r>
      <w:r w:rsidRPr="00450E15">
        <w:t>General</w:t>
      </w:r>
      <w:bookmarkEnd w:id="49"/>
      <w:bookmarkEnd w:id="50"/>
      <w:bookmarkEnd w:id="51"/>
      <w:bookmarkEnd w:id="52"/>
      <w:bookmarkEnd w:id="53"/>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A16D53">
      <w:pPr>
        <w:keepLines/>
        <w:ind w:left="1135" w:hanging="851"/>
      </w:pPr>
      <w:bookmarkStart w:id="54" w:name="_MCCTEMPBM_CRPT71130005___2"/>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p>
    <w:p w14:paraId="68FE361C" w14:textId="5B0DBAEC" w:rsidR="009B6154" w:rsidRPr="00586B6B" w:rsidRDefault="009B6154" w:rsidP="009B6154">
      <w:pPr>
        <w:pStyle w:val="Heading2"/>
      </w:pPr>
      <w:bookmarkStart w:id="55" w:name="_Toc68899472"/>
      <w:bookmarkStart w:id="56" w:name="_Toc71214223"/>
      <w:bookmarkStart w:id="57" w:name="_Toc71721897"/>
      <w:bookmarkStart w:id="58" w:name="_Toc74858949"/>
      <w:bookmarkStart w:id="59" w:name="_Toc123800657"/>
      <w:bookmarkEnd w:id="54"/>
      <w:r w:rsidRPr="00586B6B">
        <w:t>4.2</w:t>
      </w:r>
      <w:r w:rsidRPr="00586B6B">
        <w:tab/>
        <w:t xml:space="preserve">APIs relevant to Downlink </w:t>
      </w:r>
      <w:r w:rsidR="007B1DA2">
        <w:t xml:space="preserve">Media </w:t>
      </w:r>
      <w:r w:rsidRPr="00586B6B">
        <w:t>Streaming</w:t>
      </w:r>
      <w:bookmarkEnd w:id="55"/>
      <w:bookmarkEnd w:id="56"/>
      <w:bookmarkEnd w:id="57"/>
      <w:bookmarkEnd w:id="58"/>
      <w:bookmarkEnd w:id="59"/>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bookmarkStart w:id="60" w:name="_MCCTEMPBM_CRPT71130006___4"/>
            <w:r>
              <w:t>M1d</w:t>
            </w:r>
            <w:bookmarkEnd w:id="60"/>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bookmarkStart w:id="61" w:name="_MCCTEMPBM_CRPT71130007___4"/>
            <w:r>
              <w:t>7.5</w:t>
            </w:r>
            <w:bookmarkEnd w:id="61"/>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bookmarkStart w:id="62" w:name="_MCCTEMPBM_CRPT71130008___4"/>
            <w:r w:rsidRPr="00586B6B">
              <w:t>M1d</w:t>
            </w:r>
            <w:bookmarkEnd w:id="62"/>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bookmarkStart w:id="63" w:name="_MCCTEMPBM_CRPT71130009___4"/>
            <w:r w:rsidRPr="00586B6B">
              <w:t>7.2</w:t>
            </w:r>
            <w:bookmarkEnd w:id="63"/>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bookmarkStart w:id="64" w:name="_MCCTEMPBM_CRPT71130010___4"/>
            <w:r w:rsidRPr="00586B6B">
              <w:t>7.3</w:t>
            </w:r>
            <w:bookmarkEnd w:id="64"/>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bookmarkStart w:id="65" w:name="_MCCTEMPBM_CRPT71130011___4"/>
            <w:r w:rsidRPr="00586B6B">
              <w:t>7.4</w:t>
            </w:r>
            <w:bookmarkEnd w:id="65"/>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bookmarkStart w:id="66" w:name="_MCCTEMPBM_CRPT71130012___4"/>
            <w:r w:rsidRPr="00586B6B">
              <w:t>7.6</w:t>
            </w:r>
            <w:bookmarkEnd w:id="66"/>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bookmarkStart w:id="67" w:name="_MCCTEMPBM_CRPT71130013___4"/>
            <w:r w:rsidRPr="00586B6B">
              <w:t>M2d</w:t>
            </w:r>
            <w:bookmarkEnd w:id="67"/>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bookmarkStart w:id="68" w:name="_MCCTEMPBM_CRPT71130014___4"/>
            <w:r w:rsidRPr="00586B6B">
              <w:t>8.2</w:t>
            </w:r>
            <w:bookmarkEnd w:id="68"/>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bookmarkStart w:id="69" w:name="_MCCTEMPBM_CRPT71130015___4"/>
            <w:r w:rsidRPr="00586B6B">
              <w:t>8.3</w:t>
            </w:r>
            <w:bookmarkEnd w:id="69"/>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bookmarkStart w:id="70" w:name="_MCCTEMPBM_CRPT71130016___4"/>
            <w:r w:rsidRPr="00586B6B">
              <w:t>M4d</w:t>
            </w:r>
            <w:bookmarkEnd w:id="70"/>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bookmarkStart w:id="71" w:name="_MCCTEMPBM_CRPT71130017___4"/>
            <w:r w:rsidRPr="00586B6B">
              <w:t>10</w:t>
            </w:r>
            <w:bookmarkEnd w:id="71"/>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bookmarkStart w:id="72" w:name="_MCCTEMPBM_CRPT71130018___4"/>
            <w:r w:rsidRPr="00586B6B">
              <w:t>M5d</w:t>
            </w:r>
            <w:bookmarkEnd w:id="72"/>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bookmarkStart w:id="73" w:name="_MCCTEMPBM_CRPT71130019___4"/>
            <w:r w:rsidRPr="00586B6B">
              <w:t>11.2</w:t>
            </w:r>
            <w:bookmarkEnd w:id="73"/>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bookmarkStart w:id="74" w:name="_MCCTEMPBM_CRPT71130020___4"/>
            <w:r w:rsidRPr="00586B6B">
              <w:t>M1d</w:t>
            </w:r>
            <w:bookmarkEnd w:id="74"/>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bookmarkStart w:id="75" w:name="_MCCTEMPBM_CRPT71130021___4"/>
            <w:r w:rsidRPr="00586B6B">
              <w:t>7.2</w:t>
            </w:r>
            <w:bookmarkEnd w:id="75"/>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bookmarkStart w:id="76" w:name="_MCCTEMPBM_CRPT71130022___4"/>
            <w:r w:rsidRPr="00586B6B">
              <w:t>7.8</w:t>
            </w:r>
            <w:bookmarkEnd w:id="76"/>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bookmarkStart w:id="77" w:name="_MCCTEMPBM_CRPT71130023___4"/>
            <w:r w:rsidRPr="00586B6B">
              <w:t>M5d</w:t>
            </w:r>
            <w:bookmarkEnd w:id="77"/>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bookmarkStart w:id="78" w:name="_MCCTEMPBM_CRPT71130024___4"/>
            <w:r w:rsidRPr="00586B6B">
              <w:t>11.2</w:t>
            </w:r>
            <w:bookmarkEnd w:id="78"/>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bookmarkStart w:id="79" w:name="_MCCTEMPBM_CRPT71130025___4"/>
            <w:r w:rsidRPr="00586B6B">
              <w:t>11.4</w:t>
            </w:r>
            <w:bookmarkEnd w:id="79"/>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bookmarkStart w:id="80" w:name="_MCCTEMPBM_CRPT71130026___4"/>
            <w:r w:rsidRPr="00586B6B">
              <w:t>M1d</w:t>
            </w:r>
            <w:bookmarkEnd w:id="80"/>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bookmarkStart w:id="81" w:name="_MCCTEMPBM_CRPT71130027___4"/>
            <w:r w:rsidRPr="00586B6B">
              <w:t>7.2</w:t>
            </w:r>
            <w:bookmarkEnd w:id="81"/>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bookmarkStart w:id="82" w:name="_MCCTEMPBM_CRPT71130028___4"/>
            <w:r w:rsidRPr="00586B6B">
              <w:t>7.7</w:t>
            </w:r>
            <w:bookmarkEnd w:id="82"/>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bookmarkStart w:id="83" w:name="_MCCTEMPBM_CRPT71130029___4"/>
            <w:r w:rsidRPr="00586B6B">
              <w:t>M5d</w:t>
            </w:r>
            <w:bookmarkEnd w:id="83"/>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bookmarkStart w:id="84" w:name="_MCCTEMPBM_CRPT71130030___4"/>
            <w:r w:rsidRPr="00586B6B">
              <w:t>11.2</w:t>
            </w:r>
            <w:bookmarkEnd w:id="84"/>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bookmarkStart w:id="85" w:name="_MCCTEMPBM_CRPT71130031___4"/>
            <w:r w:rsidRPr="00586B6B">
              <w:t>11.3</w:t>
            </w:r>
            <w:bookmarkEnd w:id="85"/>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bookmarkStart w:id="86" w:name="_MCCTEMPBM_CRPT71130032___4"/>
            <w:r w:rsidRPr="00586B6B">
              <w:t>M1d</w:t>
            </w:r>
            <w:bookmarkEnd w:id="86"/>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bookmarkStart w:id="87" w:name="_MCCTEMPBM_CRPT71130033___4"/>
            <w:r w:rsidRPr="00586B6B">
              <w:t>7.2</w:t>
            </w:r>
            <w:bookmarkEnd w:id="87"/>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bookmarkStart w:id="88" w:name="_MCCTEMPBM_CRPT71130034___4"/>
            <w:r w:rsidRPr="00586B6B">
              <w:t>7.9</w:t>
            </w:r>
            <w:bookmarkEnd w:id="88"/>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bookmarkStart w:id="89" w:name="_MCCTEMPBM_CRPT71130035___4"/>
            <w:r w:rsidRPr="00586B6B">
              <w:t>M5d</w:t>
            </w:r>
            <w:bookmarkEnd w:id="89"/>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bookmarkStart w:id="90" w:name="_MCCTEMPBM_CRPT71130036___4"/>
            <w:r w:rsidRPr="00586B6B">
              <w:t>11.2</w:t>
            </w:r>
            <w:bookmarkEnd w:id="90"/>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bookmarkStart w:id="91" w:name="_MCCTEMPBM_CRPT71130037___4"/>
            <w:r w:rsidRPr="00586B6B">
              <w:t>11.5</w:t>
            </w:r>
            <w:bookmarkEnd w:id="91"/>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bookmarkStart w:id="92" w:name="_MCCTEMPBM_CRPT71130038___4"/>
            <w:r w:rsidRPr="00586B6B">
              <w:t>M5d</w:t>
            </w:r>
            <w:bookmarkEnd w:id="92"/>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bookmarkStart w:id="93" w:name="_MCCTEMPBM_CRPT71130039___4"/>
            <w:r w:rsidRPr="00586B6B">
              <w:t>11.2</w:t>
            </w:r>
            <w:bookmarkEnd w:id="93"/>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bookmarkStart w:id="94" w:name="_MCCTEMPBM_CRPT71130040___4"/>
            <w:r w:rsidRPr="00586B6B">
              <w:t>11.6</w:t>
            </w:r>
            <w:bookmarkEnd w:id="94"/>
          </w:p>
        </w:tc>
      </w:tr>
      <w:tr w:rsidR="00416D52" w:rsidRPr="00586B6B" w14:paraId="7A168D32" w14:textId="77777777" w:rsidTr="005A1341">
        <w:tc>
          <w:tcPr>
            <w:tcW w:w="1277" w:type="dxa"/>
            <w:vMerge w:val="restart"/>
            <w:shd w:val="clear" w:color="auto" w:fill="auto"/>
          </w:tcPr>
          <w:p w14:paraId="3E75D4B8" w14:textId="4AEC96CE" w:rsidR="00416D52" w:rsidRPr="00586B6B" w:rsidRDefault="00416D52" w:rsidP="00416D52">
            <w:pPr>
              <w:pStyle w:val="TAL"/>
            </w:pPr>
            <w:r>
              <w:t>Edge content processing</w:t>
            </w:r>
          </w:p>
        </w:tc>
        <w:tc>
          <w:tcPr>
            <w:tcW w:w="3137" w:type="dxa"/>
            <w:vMerge w:val="restart"/>
            <w:shd w:val="clear" w:color="auto" w:fill="auto"/>
          </w:tcPr>
          <w:p w14:paraId="496E6299" w14:textId="71622F2E" w:rsidR="00416D52" w:rsidRPr="00586B6B" w:rsidRDefault="00416D52" w:rsidP="00416D52">
            <w:pPr>
              <w:pStyle w:val="TAL"/>
            </w:pPr>
            <w:r>
              <w:t>Edge resources are provisioned for processing content in 5GMS downlink media streaming sessions.</w:t>
            </w:r>
          </w:p>
        </w:tc>
        <w:tc>
          <w:tcPr>
            <w:tcW w:w="967" w:type="dxa"/>
            <w:vAlign w:val="center"/>
          </w:tcPr>
          <w:p w14:paraId="2AC95390" w14:textId="5EB8E973" w:rsidR="00416D52" w:rsidRPr="00586B6B" w:rsidRDefault="00416D52" w:rsidP="00416D52">
            <w:pPr>
              <w:pStyle w:val="TAL"/>
              <w:jc w:val="center"/>
            </w:pPr>
            <w:bookmarkStart w:id="95" w:name="_MCCTEMPBM_CRPT71130041___4"/>
            <w:r>
              <w:t>M1d</w:t>
            </w:r>
            <w:bookmarkEnd w:id="95"/>
          </w:p>
        </w:tc>
        <w:tc>
          <w:tcPr>
            <w:tcW w:w="3441" w:type="dxa"/>
            <w:shd w:val="clear" w:color="auto" w:fill="auto"/>
            <w:vAlign w:val="center"/>
          </w:tcPr>
          <w:p w14:paraId="089775D6" w14:textId="76E0D6C9" w:rsidR="00416D52" w:rsidRPr="00586B6B" w:rsidRDefault="00416D52" w:rsidP="00416D52">
            <w:pPr>
              <w:pStyle w:val="TAL"/>
            </w:pPr>
            <w:r w:rsidRPr="00586B6B">
              <w:t>Provisioning Sessions API</w:t>
            </w:r>
          </w:p>
        </w:tc>
        <w:tc>
          <w:tcPr>
            <w:tcW w:w="807" w:type="dxa"/>
            <w:vAlign w:val="center"/>
          </w:tcPr>
          <w:p w14:paraId="359040E6" w14:textId="2A9CE072" w:rsidR="00416D52" w:rsidRPr="00586B6B" w:rsidRDefault="00416D52" w:rsidP="00416D52">
            <w:pPr>
              <w:pStyle w:val="TAL"/>
              <w:jc w:val="center"/>
            </w:pPr>
            <w:bookmarkStart w:id="96" w:name="_MCCTEMPBM_CRPT71130042___4"/>
            <w:r>
              <w:t>7.2</w:t>
            </w:r>
            <w:bookmarkEnd w:id="96"/>
          </w:p>
        </w:tc>
      </w:tr>
      <w:tr w:rsidR="00416D52" w:rsidRPr="00586B6B" w14:paraId="6DFE9264" w14:textId="77777777" w:rsidTr="00125DD0">
        <w:tc>
          <w:tcPr>
            <w:tcW w:w="1277" w:type="dxa"/>
            <w:vMerge/>
            <w:shd w:val="clear" w:color="auto" w:fill="auto"/>
          </w:tcPr>
          <w:p w14:paraId="60C8BF44" w14:textId="77777777" w:rsidR="00416D52" w:rsidRDefault="00416D52" w:rsidP="00416D52">
            <w:pPr>
              <w:pStyle w:val="TAL"/>
            </w:pPr>
          </w:p>
        </w:tc>
        <w:tc>
          <w:tcPr>
            <w:tcW w:w="3137" w:type="dxa"/>
            <w:vMerge/>
            <w:shd w:val="clear" w:color="auto" w:fill="auto"/>
          </w:tcPr>
          <w:p w14:paraId="105E7616" w14:textId="77777777" w:rsidR="00416D52" w:rsidRDefault="00416D52" w:rsidP="00416D52">
            <w:pPr>
              <w:pStyle w:val="TAL"/>
            </w:pPr>
          </w:p>
        </w:tc>
        <w:tc>
          <w:tcPr>
            <w:tcW w:w="967" w:type="dxa"/>
            <w:vAlign w:val="center"/>
          </w:tcPr>
          <w:p w14:paraId="12E4F06E" w14:textId="77777777" w:rsidR="00416D52" w:rsidRDefault="00416D52" w:rsidP="00416D52">
            <w:pPr>
              <w:pStyle w:val="TAL"/>
              <w:jc w:val="center"/>
            </w:pPr>
          </w:p>
        </w:tc>
        <w:tc>
          <w:tcPr>
            <w:tcW w:w="3441" w:type="dxa"/>
            <w:shd w:val="clear" w:color="auto" w:fill="auto"/>
            <w:vAlign w:val="center"/>
          </w:tcPr>
          <w:p w14:paraId="73E8558B" w14:textId="5A42FDC3" w:rsidR="00416D52" w:rsidRPr="00586B6B" w:rsidRDefault="00416D52" w:rsidP="00416D52">
            <w:pPr>
              <w:pStyle w:val="TAL"/>
            </w:pPr>
            <w:r>
              <w:t>Edge Resources Provisioning API</w:t>
            </w:r>
          </w:p>
        </w:tc>
        <w:tc>
          <w:tcPr>
            <w:tcW w:w="807" w:type="dxa"/>
            <w:vAlign w:val="center"/>
          </w:tcPr>
          <w:p w14:paraId="3326AE6E" w14:textId="570E105C" w:rsidR="00416D52" w:rsidRDefault="00416D52" w:rsidP="00416D52">
            <w:pPr>
              <w:pStyle w:val="TAL"/>
              <w:jc w:val="center"/>
            </w:pPr>
            <w:bookmarkStart w:id="97" w:name="_MCCTEMPBM_CRPT71130043___4"/>
            <w:r>
              <w:t>7.10</w:t>
            </w:r>
            <w:bookmarkEnd w:id="97"/>
          </w:p>
        </w:tc>
      </w:tr>
      <w:tr w:rsidR="00416D52" w:rsidRPr="00586B6B" w14:paraId="1E96531C" w14:textId="77777777" w:rsidTr="00125DD0">
        <w:tc>
          <w:tcPr>
            <w:tcW w:w="1277" w:type="dxa"/>
            <w:vMerge/>
            <w:shd w:val="clear" w:color="auto" w:fill="auto"/>
          </w:tcPr>
          <w:p w14:paraId="247326DF" w14:textId="77777777" w:rsidR="00416D52" w:rsidRDefault="00416D52" w:rsidP="00416D52">
            <w:pPr>
              <w:pStyle w:val="TAL"/>
            </w:pPr>
          </w:p>
        </w:tc>
        <w:tc>
          <w:tcPr>
            <w:tcW w:w="3137" w:type="dxa"/>
            <w:vMerge/>
            <w:shd w:val="clear" w:color="auto" w:fill="auto"/>
          </w:tcPr>
          <w:p w14:paraId="70A6F374" w14:textId="77777777" w:rsidR="00416D52" w:rsidRDefault="00416D52" w:rsidP="00416D52">
            <w:pPr>
              <w:pStyle w:val="TAL"/>
            </w:pPr>
          </w:p>
        </w:tc>
        <w:tc>
          <w:tcPr>
            <w:tcW w:w="967" w:type="dxa"/>
            <w:vAlign w:val="center"/>
          </w:tcPr>
          <w:p w14:paraId="4FD69D0E" w14:textId="07FF0F0D" w:rsidR="00416D52" w:rsidRDefault="00416D52" w:rsidP="00416D52">
            <w:pPr>
              <w:pStyle w:val="TAL"/>
              <w:jc w:val="center"/>
            </w:pPr>
            <w:bookmarkStart w:id="98" w:name="_MCCTEMPBM_CRPT71130044___4"/>
            <w:r>
              <w:t>M5d</w:t>
            </w:r>
            <w:bookmarkEnd w:id="98"/>
          </w:p>
        </w:tc>
        <w:tc>
          <w:tcPr>
            <w:tcW w:w="3441" w:type="dxa"/>
            <w:shd w:val="clear" w:color="auto" w:fill="auto"/>
            <w:vAlign w:val="center"/>
          </w:tcPr>
          <w:p w14:paraId="7753FBEC" w14:textId="5EF109D6" w:rsidR="00416D52" w:rsidRDefault="00416D52" w:rsidP="00416D52">
            <w:pPr>
              <w:pStyle w:val="TAL"/>
            </w:pPr>
            <w:r>
              <w:t>Service Access Information API</w:t>
            </w:r>
          </w:p>
        </w:tc>
        <w:tc>
          <w:tcPr>
            <w:tcW w:w="807" w:type="dxa"/>
            <w:vAlign w:val="center"/>
          </w:tcPr>
          <w:p w14:paraId="6BF484C4" w14:textId="601345B6" w:rsidR="00416D52" w:rsidRDefault="00416D52" w:rsidP="00416D52">
            <w:pPr>
              <w:pStyle w:val="TAL"/>
              <w:jc w:val="center"/>
            </w:pPr>
            <w:bookmarkStart w:id="99" w:name="_MCCTEMPBM_CRPT71130045___4"/>
            <w:r>
              <w:t>11.2</w:t>
            </w:r>
            <w:bookmarkEnd w:id="99"/>
          </w:p>
        </w:tc>
      </w:tr>
      <w:tr w:rsidR="00156C06" w:rsidRPr="00586B6B" w14:paraId="5A056BDC" w14:textId="77777777" w:rsidTr="0017361B">
        <w:tc>
          <w:tcPr>
            <w:tcW w:w="1277" w:type="dxa"/>
            <w:vMerge w:val="restart"/>
            <w:shd w:val="clear" w:color="auto" w:fill="auto"/>
          </w:tcPr>
          <w:p w14:paraId="2C46EC14" w14:textId="365A77B3" w:rsidR="00156C06" w:rsidRDefault="00156C06" w:rsidP="00156C06">
            <w:pPr>
              <w:pStyle w:val="TAL"/>
            </w:pPr>
            <w:r>
              <w:t>5GMS via eMBMS</w:t>
            </w:r>
          </w:p>
        </w:tc>
        <w:tc>
          <w:tcPr>
            <w:tcW w:w="3137" w:type="dxa"/>
            <w:vMerge w:val="restart"/>
            <w:shd w:val="clear" w:color="auto" w:fill="auto"/>
          </w:tcPr>
          <w:p w14:paraId="37DB8273" w14:textId="47AED822" w:rsidR="00156C06" w:rsidRDefault="00156C06" w:rsidP="00156C06">
            <w:pPr>
              <w:pStyle w:val="TAL"/>
            </w:pPr>
            <w:r>
              <w:t>The 5GMSd AF provisions the delivery of content via eMBMS.</w:t>
            </w:r>
          </w:p>
        </w:tc>
        <w:tc>
          <w:tcPr>
            <w:tcW w:w="967" w:type="dxa"/>
            <w:vAlign w:val="center"/>
          </w:tcPr>
          <w:p w14:paraId="7B283EAE" w14:textId="19A65C7B" w:rsidR="00156C06" w:rsidRDefault="00156C06" w:rsidP="00156C06">
            <w:pPr>
              <w:pStyle w:val="TAL"/>
              <w:jc w:val="center"/>
            </w:pPr>
            <w:bookmarkStart w:id="100" w:name="_MCCTEMPBM_CRPT71130046___4"/>
            <w:r>
              <w:t>M1d</w:t>
            </w:r>
            <w:bookmarkEnd w:id="100"/>
          </w:p>
        </w:tc>
        <w:tc>
          <w:tcPr>
            <w:tcW w:w="3441" w:type="dxa"/>
            <w:shd w:val="clear" w:color="auto" w:fill="auto"/>
            <w:vAlign w:val="center"/>
          </w:tcPr>
          <w:p w14:paraId="51F98F4C" w14:textId="1E36A324" w:rsidR="00156C06" w:rsidRDefault="00156C06" w:rsidP="00156C06">
            <w:pPr>
              <w:pStyle w:val="TAL"/>
            </w:pPr>
            <w:r w:rsidRPr="00586B6B">
              <w:t>Provisioning Sessions API</w:t>
            </w:r>
          </w:p>
        </w:tc>
        <w:tc>
          <w:tcPr>
            <w:tcW w:w="807" w:type="dxa"/>
          </w:tcPr>
          <w:p w14:paraId="6DFB3AA3" w14:textId="67B7FF89" w:rsidR="00156C06" w:rsidRDefault="00156C06" w:rsidP="00156C06">
            <w:pPr>
              <w:pStyle w:val="TAL"/>
              <w:jc w:val="center"/>
            </w:pPr>
            <w:bookmarkStart w:id="101" w:name="_MCCTEMPBM_CRPT71130047___4"/>
            <w:r>
              <w:t>7.2</w:t>
            </w:r>
            <w:bookmarkEnd w:id="101"/>
          </w:p>
        </w:tc>
      </w:tr>
      <w:tr w:rsidR="00156C06" w:rsidRPr="00586B6B" w14:paraId="41E68ADA" w14:textId="77777777" w:rsidTr="0017361B">
        <w:tc>
          <w:tcPr>
            <w:tcW w:w="1277" w:type="dxa"/>
            <w:vMerge/>
            <w:shd w:val="clear" w:color="auto" w:fill="auto"/>
          </w:tcPr>
          <w:p w14:paraId="18A76580" w14:textId="77777777" w:rsidR="00156C06" w:rsidRDefault="00156C06" w:rsidP="00156C06">
            <w:pPr>
              <w:pStyle w:val="TAL"/>
            </w:pPr>
          </w:p>
        </w:tc>
        <w:tc>
          <w:tcPr>
            <w:tcW w:w="3137" w:type="dxa"/>
            <w:vMerge/>
            <w:shd w:val="clear" w:color="auto" w:fill="auto"/>
          </w:tcPr>
          <w:p w14:paraId="68EDA03C" w14:textId="77777777" w:rsidR="00156C06" w:rsidRDefault="00156C06" w:rsidP="00156C06">
            <w:pPr>
              <w:pStyle w:val="TAL"/>
            </w:pPr>
          </w:p>
        </w:tc>
        <w:tc>
          <w:tcPr>
            <w:tcW w:w="967" w:type="dxa"/>
            <w:vAlign w:val="center"/>
          </w:tcPr>
          <w:p w14:paraId="7F291B99" w14:textId="4469B4AC" w:rsidR="00156C06" w:rsidRDefault="00156C06" w:rsidP="00156C06">
            <w:pPr>
              <w:pStyle w:val="TAL"/>
              <w:jc w:val="center"/>
            </w:pPr>
            <w:bookmarkStart w:id="102" w:name="_MCCTEMPBM_CRPT71130048___4"/>
            <w:r>
              <w:t>M5d</w:t>
            </w:r>
            <w:bookmarkEnd w:id="102"/>
          </w:p>
        </w:tc>
        <w:tc>
          <w:tcPr>
            <w:tcW w:w="3441" w:type="dxa"/>
            <w:shd w:val="clear" w:color="auto" w:fill="auto"/>
            <w:vAlign w:val="center"/>
          </w:tcPr>
          <w:p w14:paraId="6714BBCF" w14:textId="2644FE68" w:rsidR="00156C06" w:rsidRPr="00586B6B" w:rsidRDefault="00156C06" w:rsidP="00156C06">
            <w:pPr>
              <w:pStyle w:val="TAL"/>
            </w:pPr>
            <w:r w:rsidRPr="00586B6B">
              <w:t>Service Access Information API</w:t>
            </w:r>
          </w:p>
        </w:tc>
        <w:tc>
          <w:tcPr>
            <w:tcW w:w="807" w:type="dxa"/>
          </w:tcPr>
          <w:p w14:paraId="2175DE86" w14:textId="18D31CF7" w:rsidR="00156C06" w:rsidRDefault="00156C06" w:rsidP="00156C06">
            <w:pPr>
              <w:pStyle w:val="TAL"/>
              <w:jc w:val="center"/>
            </w:pPr>
            <w:bookmarkStart w:id="103" w:name="_MCCTEMPBM_CRPT71130049___4"/>
            <w:r>
              <w:t>11.2</w:t>
            </w:r>
            <w:bookmarkEnd w:id="103"/>
          </w:p>
        </w:tc>
      </w:tr>
      <w:tr w:rsidR="00156C06" w:rsidRPr="00586B6B" w14:paraId="41D79448" w14:textId="77777777" w:rsidTr="0017361B">
        <w:tc>
          <w:tcPr>
            <w:tcW w:w="1277" w:type="dxa"/>
            <w:vMerge/>
            <w:shd w:val="clear" w:color="auto" w:fill="auto"/>
          </w:tcPr>
          <w:p w14:paraId="63CB9826" w14:textId="77777777" w:rsidR="00156C06" w:rsidRDefault="00156C06" w:rsidP="00156C06">
            <w:pPr>
              <w:pStyle w:val="TAL"/>
            </w:pPr>
          </w:p>
        </w:tc>
        <w:tc>
          <w:tcPr>
            <w:tcW w:w="3137" w:type="dxa"/>
            <w:vMerge/>
            <w:shd w:val="clear" w:color="auto" w:fill="auto"/>
          </w:tcPr>
          <w:p w14:paraId="1498C84B" w14:textId="77777777" w:rsidR="00156C06" w:rsidRDefault="00156C06" w:rsidP="00156C06">
            <w:pPr>
              <w:pStyle w:val="TAL"/>
            </w:pPr>
          </w:p>
        </w:tc>
        <w:tc>
          <w:tcPr>
            <w:tcW w:w="967" w:type="dxa"/>
            <w:vAlign w:val="center"/>
          </w:tcPr>
          <w:p w14:paraId="44489A98" w14:textId="066074F6" w:rsidR="00156C06" w:rsidRDefault="00156C06" w:rsidP="00156C06">
            <w:pPr>
              <w:pStyle w:val="TAL"/>
              <w:jc w:val="center"/>
            </w:pPr>
            <w:bookmarkStart w:id="104" w:name="_MCCTEMPBM_CRPT71130050___4"/>
            <w:r>
              <w:t>M4d</w:t>
            </w:r>
            <w:bookmarkEnd w:id="104"/>
          </w:p>
        </w:tc>
        <w:tc>
          <w:tcPr>
            <w:tcW w:w="3441" w:type="dxa"/>
            <w:shd w:val="clear" w:color="auto" w:fill="auto"/>
            <w:vAlign w:val="center"/>
          </w:tcPr>
          <w:p w14:paraId="305F9FA6" w14:textId="3D73BCF0" w:rsidR="00156C06" w:rsidRPr="00586B6B" w:rsidRDefault="00156C06" w:rsidP="00156C06">
            <w:pPr>
              <w:pStyle w:val="TAL"/>
            </w:pPr>
            <w:r w:rsidRPr="00586B6B">
              <w:t xml:space="preserve">DASH </w:t>
            </w:r>
            <w:r>
              <w:t>[4]</w:t>
            </w:r>
            <w:r w:rsidRPr="00586B6B">
              <w:t xml:space="preserve"> or 3GP </w:t>
            </w:r>
            <w:r>
              <w:t>[37] or HLS</w:t>
            </w:r>
          </w:p>
        </w:tc>
        <w:tc>
          <w:tcPr>
            <w:tcW w:w="807" w:type="dxa"/>
          </w:tcPr>
          <w:p w14:paraId="5F7C6265" w14:textId="760ADC4F" w:rsidR="00156C06" w:rsidRDefault="00156C06" w:rsidP="00156C06">
            <w:pPr>
              <w:pStyle w:val="TAL"/>
              <w:jc w:val="center"/>
            </w:pPr>
            <w:bookmarkStart w:id="105" w:name="_MCCTEMPBM_CRPT71130051___4"/>
            <w:r>
              <w:t>10</w:t>
            </w:r>
            <w:bookmarkEnd w:id="105"/>
          </w:p>
        </w:tc>
      </w:tr>
      <w:tr w:rsidR="00D01FE6" w:rsidRPr="00586B6B" w14:paraId="0BE810B5" w14:textId="77777777" w:rsidTr="0043096A">
        <w:tc>
          <w:tcPr>
            <w:tcW w:w="1277" w:type="dxa"/>
            <w:vMerge w:val="restart"/>
            <w:shd w:val="clear" w:color="auto" w:fill="auto"/>
          </w:tcPr>
          <w:p w14:paraId="791D6F7D" w14:textId="4BF3237A" w:rsidR="00D01FE6" w:rsidRDefault="00D01FE6" w:rsidP="00D01FE6">
            <w:pPr>
              <w:pStyle w:val="TAL"/>
            </w:pPr>
            <w:r>
              <w:t>UE data collection, reporting and exposure</w:t>
            </w:r>
          </w:p>
        </w:tc>
        <w:tc>
          <w:tcPr>
            <w:tcW w:w="3137" w:type="dxa"/>
            <w:vMerge w:val="restart"/>
            <w:shd w:val="clear" w:color="auto" w:fill="auto"/>
          </w:tcPr>
          <w:p w14:paraId="794B0FBC" w14:textId="49A4D4BD" w:rsidR="00D01FE6" w:rsidRDefault="00D01FE6" w:rsidP="00D01FE6">
            <w:pPr>
              <w:pStyle w:val="TAL"/>
            </w:pPr>
            <w:r>
              <w:t>UE data related to downlink 5G Media Streaming is reported to the Data Collection AF instantiated in the 5GMSd AF for exposure to Event consumers.</w:t>
            </w:r>
          </w:p>
        </w:tc>
        <w:tc>
          <w:tcPr>
            <w:tcW w:w="967" w:type="dxa"/>
            <w:vAlign w:val="center"/>
          </w:tcPr>
          <w:p w14:paraId="4FA78CEB" w14:textId="53823332" w:rsidR="00D01FE6" w:rsidRDefault="00D01FE6" w:rsidP="00D01FE6">
            <w:pPr>
              <w:pStyle w:val="TAL"/>
              <w:jc w:val="center"/>
            </w:pPr>
            <w:bookmarkStart w:id="106" w:name="_MCCTEMPBM_CRPT71130052___4"/>
            <w:r>
              <w:t>M1d</w:t>
            </w:r>
            <w:bookmarkEnd w:id="106"/>
          </w:p>
        </w:tc>
        <w:tc>
          <w:tcPr>
            <w:tcW w:w="3441" w:type="dxa"/>
            <w:shd w:val="clear" w:color="auto" w:fill="auto"/>
            <w:vAlign w:val="center"/>
          </w:tcPr>
          <w:p w14:paraId="69D5E351" w14:textId="44F2EB84" w:rsidR="00D01FE6" w:rsidRPr="00586B6B" w:rsidRDefault="00D01FE6" w:rsidP="00D01FE6">
            <w:pPr>
              <w:pStyle w:val="TAL"/>
            </w:pPr>
            <w:r>
              <w:t>Event Data Processing Provisioning API</w:t>
            </w:r>
          </w:p>
        </w:tc>
        <w:tc>
          <w:tcPr>
            <w:tcW w:w="807" w:type="dxa"/>
            <w:vAlign w:val="center"/>
          </w:tcPr>
          <w:p w14:paraId="4D7E935C" w14:textId="36420570" w:rsidR="00D01FE6" w:rsidRDefault="00D01FE6" w:rsidP="00D01FE6">
            <w:pPr>
              <w:pStyle w:val="TAL"/>
              <w:jc w:val="center"/>
            </w:pPr>
            <w:bookmarkStart w:id="107" w:name="_MCCTEMPBM_CRPT71130053___4"/>
            <w:r>
              <w:t>7.11</w:t>
            </w:r>
            <w:bookmarkEnd w:id="107"/>
          </w:p>
        </w:tc>
      </w:tr>
      <w:tr w:rsidR="00D01FE6" w:rsidRPr="00586B6B" w14:paraId="1E56EDA4" w14:textId="77777777" w:rsidTr="0043096A">
        <w:tc>
          <w:tcPr>
            <w:tcW w:w="1277" w:type="dxa"/>
            <w:vMerge/>
            <w:shd w:val="clear" w:color="auto" w:fill="auto"/>
          </w:tcPr>
          <w:p w14:paraId="71F7494C" w14:textId="77777777" w:rsidR="00D01FE6" w:rsidRDefault="00D01FE6" w:rsidP="00D01FE6">
            <w:pPr>
              <w:pStyle w:val="TAL"/>
            </w:pPr>
          </w:p>
        </w:tc>
        <w:tc>
          <w:tcPr>
            <w:tcW w:w="3137" w:type="dxa"/>
            <w:vMerge/>
            <w:shd w:val="clear" w:color="auto" w:fill="auto"/>
          </w:tcPr>
          <w:p w14:paraId="36C3CE96" w14:textId="77777777" w:rsidR="00D01FE6" w:rsidRDefault="00D01FE6" w:rsidP="00D01FE6">
            <w:pPr>
              <w:pStyle w:val="TAL"/>
            </w:pPr>
          </w:p>
        </w:tc>
        <w:tc>
          <w:tcPr>
            <w:tcW w:w="967" w:type="dxa"/>
            <w:vAlign w:val="center"/>
          </w:tcPr>
          <w:p w14:paraId="10D93294" w14:textId="07E77B8E" w:rsidR="00D01FE6" w:rsidRDefault="00D01FE6" w:rsidP="00D01FE6">
            <w:pPr>
              <w:pStyle w:val="TAL"/>
              <w:jc w:val="center"/>
            </w:pPr>
            <w:bookmarkStart w:id="108" w:name="_MCCTEMPBM_CRPT71130054___4"/>
            <w:r>
              <w:t>R4</w:t>
            </w:r>
            <w:bookmarkEnd w:id="108"/>
          </w:p>
        </w:tc>
        <w:tc>
          <w:tcPr>
            <w:tcW w:w="3441" w:type="dxa"/>
            <w:shd w:val="clear" w:color="auto" w:fill="auto"/>
            <w:vAlign w:val="center"/>
          </w:tcPr>
          <w:p w14:paraId="77760252" w14:textId="567BBB4B" w:rsidR="00D01FE6" w:rsidRDefault="00D01FE6" w:rsidP="00D01FE6">
            <w:pPr>
              <w:pStyle w:val="TAL"/>
            </w:pPr>
            <w:r w:rsidRPr="00AB696B">
              <w:rPr>
                <w:rStyle w:val="Code"/>
              </w:rPr>
              <w:t>Ndcaf_DataReporting</w:t>
            </w:r>
            <w:r w:rsidRPr="00AE5784">
              <w:rPr>
                <w:rStyle w:val="Code"/>
                <w:iCs/>
              </w:rPr>
              <w:t xml:space="preserve"> </w:t>
            </w:r>
            <w:r>
              <w:t>service</w:t>
            </w:r>
          </w:p>
        </w:tc>
        <w:tc>
          <w:tcPr>
            <w:tcW w:w="807" w:type="dxa"/>
            <w:vAlign w:val="center"/>
          </w:tcPr>
          <w:p w14:paraId="05440A97" w14:textId="63CD1BBD" w:rsidR="00D01FE6" w:rsidRDefault="00D01FE6" w:rsidP="00D01FE6">
            <w:pPr>
              <w:pStyle w:val="TAL"/>
              <w:jc w:val="center"/>
            </w:pPr>
            <w:bookmarkStart w:id="109" w:name="_MCCTEMPBM_CRPT71130055___4"/>
            <w:r>
              <w:t>17</w:t>
            </w:r>
            <w:bookmarkEnd w:id="109"/>
          </w:p>
        </w:tc>
      </w:tr>
      <w:tr w:rsidR="00D01FE6" w:rsidRPr="00586B6B" w14:paraId="71024620" w14:textId="77777777" w:rsidTr="0043096A">
        <w:tc>
          <w:tcPr>
            <w:tcW w:w="1277" w:type="dxa"/>
            <w:vMerge/>
            <w:shd w:val="clear" w:color="auto" w:fill="auto"/>
          </w:tcPr>
          <w:p w14:paraId="23A56D1C" w14:textId="77777777" w:rsidR="00D01FE6" w:rsidRDefault="00D01FE6" w:rsidP="00D01FE6">
            <w:pPr>
              <w:pStyle w:val="TAL"/>
            </w:pPr>
          </w:p>
        </w:tc>
        <w:tc>
          <w:tcPr>
            <w:tcW w:w="3137" w:type="dxa"/>
            <w:vMerge/>
            <w:shd w:val="clear" w:color="auto" w:fill="auto"/>
          </w:tcPr>
          <w:p w14:paraId="1C578DDC" w14:textId="77777777" w:rsidR="00D01FE6" w:rsidRDefault="00D01FE6" w:rsidP="00D01FE6">
            <w:pPr>
              <w:pStyle w:val="TAL"/>
            </w:pPr>
          </w:p>
        </w:tc>
        <w:tc>
          <w:tcPr>
            <w:tcW w:w="967" w:type="dxa"/>
            <w:vAlign w:val="center"/>
          </w:tcPr>
          <w:p w14:paraId="65E9FDB9" w14:textId="7F492AB0" w:rsidR="00D01FE6" w:rsidRDefault="00D01FE6" w:rsidP="00D01FE6">
            <w:pPr>
              <w:pStyle w:val="TAL"/>
              <w:jc w:val="center"/>
            </w:pPr>
            <w:bookmarkStart w:id="110" w:name="_MCCTEMPBM_CRPT71130056___4"/>
            <w:r>
              <w:t>R5, R6</w:t>
            </w:r>
            <w:bookmarkEnd w:id="110"/>
          </w:p>
        </w:tc>
        <w:tc>
          <w:tcPr>
            <w:tcW w:w="3441" w:type="dxa"/>
            <w:shd w:val="clear" w:color="auto" w:fill="auto"/>
            <w:vAlign w:val="center"/>
          </w:tcPr>
          <w:p w14:paraId="5CB78303" w14:textId="34F7A5E3" w:rsidR="00D01FE6" w:rsidRPr="00AB696B" w:rsidRDefault="00D01FE6" w:rsidP="00D01FE6">
            <w:pPr>
              <w:pStyle w:val="TAL"/>
            </w:pPr>
            <w:r w:rsidRPr="00A2525A">
              <w:rPr>
                <w:rStyle w:val="Code"/>
              </w:rPr>
              <w:t>Naf_EventExposure</w:t>
            </w:r>
            <w:r>
              <w:t xml:space="preserve"> service</w:t>
            </w:r>
          </w:p>
        </w:tc>
        <w:tc>
          <w:tcPr>
            <w:tcW w:w="807" w:type="dxa"/>
            <w:vAlign w:val="center"/>
          </w:tcPr>
          <w:p w14:paraId="0729FE02" w14:textId="1BA3CA5C" w:rsidR="00D01FE6" w:rsidRDefault="00D01FE6" w:rsidP="00D01FE6">
            <w:pPr>
              <w:pStyle w:val="TAL"/>
              <w:jc w:val="center"/>
            </w:pPr>
            <w:bookmarkStart w:id="111" w:name="_MCCTEMPBM_CRPT71130057___4"/>
            <w:r>
              <w:t>18</w:t>
            </w:r>
            <w:bookmarkEnd w:id="111"/>
          </w:p>
        </w:tc>
      </w:tr>
    </w:tbl>
    <w:p w14:paraId="09FF133C" w14:textId="77777777" w:rsidR="003F5C11" w:rsidRPr="00586B6B" w:rsidRDefault="003F5C11" w:rsidP="00A67699">
      <w:pPr>
        <w:pStyle w:val="TAN"/>
        <w:keepNext w:val="0"/>
      </w:pPr>
    </w:p>
    <w:p w14:paraId="238FA640" w14:textId="2E8D4C81" w:rsidR="00E8591E" w:rsidRPr="00450E15" w:rsidRDefault="00E8591E" w:rsidP="00450E15">
      <w:pPr>
        <w:pStyle w:val="Heading2"/>
      </w:pPr>
      <w:bookmarkStart w:id="112" w:name="_Toc68899473"/>
      <w:bookmarkStart w:id="113" w:name="_Toc71214224"/>
      <w:bookmarkStart w:id="114" w:name="_Toc71721898"/>
      <w:bookmarkStart w:id="115" w:name="_Toc74858950"/>
      <w:bookmarkStart w:id="116" w:name="_Toc123800658"/>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12"/>
      <w:bookmarkEnd w:id="113"/>
      <w:bookmarkEnd w:id="114"/>
      <w:bookmarkEnd w:id="115"/>
      <w:bookmarkEnd w:id="116"/>
    </w:p>
    <w:p w14:paraId="58E9B20D" w14:textId="101D8942" w:rsidR="000217C0" w:rsidRPr="00586B6B" w:rsidRDefault="000217C0" w:rsidP="000217C0">
      <w:pPr>
        <w:pStyle w:val="Heading3"/>
      </w:pPr>
      <w:bookmarkStart w:id="117" w:name="_Toc68899474"/>
      <w:bookmarkStart w:id="118" w:name="_Toc71214225"/>
      <w:bookmarkStart w:id="119" w:name="_Toc71721899"/>
      <w:bookmarkStart w:id="120" w:name="_Toc74858951"/>
      <w:bookmarkStart w:id="121" w:name="_Toc123800659"/>
      <w:r w:rsidRPr="00586B6B">
        <w:t>4.</w:t>
      </w:r>
      <w:r w:rsidR="009B6154" w:rsidRPr="00586B6B">
        <w:t>3</w:t>
      </w:r>
      <w:r w:rsidRPr="00586B6B">
        <w:t>.1</w:t>
      </w:r>
      <w:r w:rsidR="00C059CA" w:rsidRPr="00586B6B">
        <w:tab/>
      </w:r>
      <w:r w:rsidRPr="00586B6B">
        <w:t>General</w:t>
      </w:r>
      <w:bookmarkEnd w:id="117"/>
      <w:bookmarkEnd w:id="118"/>
      <w:bookmarkEnd w:id="119"/>
      <w:bookmarkEnd w:id="120"/>
      <w:bookmarkEnd w:id="121"/>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r w:rsidR="00232D60" w:rsidRPr="00586B6B">
        <w:t>Application Provider</w:t>
      </w:r>
      <w:r w:rsidR="00232D60">
        <w:t>, and may be either non-fully standardized or employ standardized HTTP-based streaming of ISO BMFF content fragments as profiled by CMAF [39]</w:t>
      </w:r>
      <w:r w:rsidR="00232D60" w:rsidRPr="00586B6B">
        <w:t>.</w:t>
      </w:r>
    </w:p>
    <w:p w14:paraId="76B83636" w14:textId="77B5007F" w:rsidR="00BD512C" w:rsidRPr="00586B6B" w:rsidRDefault="000B6059" w:rsidP="00BD512C">
      <w:pPr>
        <w:keepNext/>
      </w:pPr>
      <w:r w:rsidRPr="00586B6B">
        <w:t>The M1 interface offers three different sets of procedures:</w:t>
      </w:r>
    </w:p>
    <w:p w14:paraId="14049B86" w14:textId="0E346229"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w:t>
      </w:r>
      <w:r w:rsidR="00156C06">
        <w:t>by the 5GMSd AS</w:t>
      </w:r>
      <w:r w:rsidR="00156C06" w:rsidRPr="00586B6B">
        <w:t xml:space="preserve"> </w:t>
      </w:r>
      <w:r w:rsidRPr="00586B6B">
        <w:t xml:space="preserve">over M4d </w:t>
      </w:r>
      <w:r w:rsidR="00156C06">
        <w:t>or via other distribution systems such as eMBMS</w:t>
      </w:r>
      <w:r w:rsidRPr="00586B6B">
        <w:t xml:space="preserve">: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22" w:name="_Toc68899475"/>
      <w:bookmarkStart w:id="123" w:name="_Toc71214226"/>
      <w:bookmarkStart w:id="124" w:name="_Toc71721900"/>
      <w:bookmarkStart w:id="125" w:name="_Toc74858952"/>
      <w:bookmarkStart w:id="126" w:name="_Toc123800660"/>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22"/>
      <w:bookmarkEnd w:id="123"/>
      <w:bookmarkEnd w:id="124"/>
      <w:bookmarkEnd w:id="125"/>
      <w:bookmarkEnd w:id="126"/>
    </w:p>
    <w:p w14:paraId="3B222911" w14:textId="35434742" w:rsidR="00A002D2" w:rsidRPr="00586B6B" w:rsidRDefault="00733D83" w:rsidP="00C059CA">
      <w:pPr>
        <w:pStyle w:val="Heading4"/>
      </w:pPr>
      <w:bookmarkStart w:id="127" w:name="_Toc68899476"/>
      <w:bookmarkStart w:id="128" w:name="_Toc71214227"/>
      <w:bookmarkStart w:id="129" w:name="_Toc71721901"/>
      <w:bookmarkStart w:id="130" w:name="_Toc74858953"/>
      <w:bookmarkStart w:id="131" w:name="_Toc123800661"/>
      <w:r w:rsidRPr="00586B6B">
        <w:t>4.3</w:t>
      </w:r>
      <w:r w:rsidR="00A002D2" w:rsidRPr="00586B6B">
        <w:t>.2.1</w:t>
      </w:r>
      <w:r w:rsidR="00580322" w:rsidRPr="00586B6B">
        <w:tab/>
      </w:r>
      <w:r w:rsidR="00A002D2" w:rsidRPr="00586B6B">
        <w:t>General</w:t>
      </w:r>
      <w:bookmarkEnd w:id="127"/>
      <w:bookmarkEnd w:id="128"/>
      <w:bookmarkEnd w:id="129"/>
      <w:bookmarkEnd w:id="130"/>
      <w:bookmarkEnd w:id="131"/>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32" w:name="_Toc68899477"/>
      <w:bookmarkStart w:id="133" w:name="_Toc71214228"/>
      <w:bookmarkStart w:id="134" w:name="_Toc71721902"/>
      <w:bookmarkStart w:id="135" w:name="_Toc74858954"/>
      <w:bookmarkStart w:id="136" w:name="_Toc123800662"/>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32"/>
      <w:bookmarkEnd w:id="133"/>
      <w:bookmarkEnd w:id="134"/>
      <w:bookmarkEnd w:id="135"/>
      <w:bookmarkEnd w:id="136"/>
    </w:p>
    <w:p w14:paraId="6E2C5B5C" w14:textId="4B012A53" w:rsidR="00355073" w:rsidRPr="00586B6B" w:rsidRDefault="00355073" w:rsidP="00355073">
      <w:bookmarkStart w:id="137" w:name="_MCCTEMPBM_CRPT71130058___7"/>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138" w:name="_Toc68899478"/>
      <w:bookmarkStart w:id="139" w:name="_Toc71214229"/>
      <w:bookmarkStart w:id="140" w:name="_Toc71721903"/>
      <w:bookmarkStart w:id="141" w:name="_Toc74858955"/>
      <w:bookmarkStart w:id="142" w:name="_Toc123800663"/>
      <w:bookmarkEnd w:id="137"/>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138"/>
      <w:bookmarkEnd w:id="139"/>
      <w:bookmarkEnd w:id="140"/>
      <w:bookmarkEnd w:id="141"/>
      <w:bookmarkEnd w:id="142"/>
    </w:p>
    <w:p w14:paraId="2325ECEC" w14:textId="7E5AA3A2" w:rsidR="00355073" w:rsidRPr="00586B6B" w:rsidRDefault="00355073" w:rsidP="00355073">
      <w:bookmarkStart w:id="143" w:name="_MCCTEMPBM_CRPT71130059___7"/>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144" w:name="_Toc68899479"/>
      <w:bookmarkStart w:id="145" w:name="_Toc71214230"/>
      <w:bookmarkStart w:id="146" w:name="_Toc71721904"/>
      <w:bookmarkStart w:id="147" w:name="_Toc74858956"/>
      <w:bookmarkStart w:id="148" w:name="_Toc123800664"/>
      <w:bookmarkEnd w:id="143"/>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144"/>
      <w:bookmarkEnd w:id="145"/>
      <w:bookmarkEnd w:id="146"/>
      <w:bookmarkEnd w:id="147"/>
      <w:bookmarkEnd w:id="148"/>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149" w:name="_Toc68899480"/>
      <w:bookmarkStart w:id="150" w:name="_Toc71214231"/>
      <w:bookmarkStart w:id="151" w:name="_Toc71721905"/>
      <w:bookmarkStart w:id="152" w:name="_Toc74858957"/>
      <w:bookmarkStart w:id="153" w:name="_Toc123800665"/>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149"/>
      <w:bookmarkEnd w:id="150"/>
      <w:bookmarkEnd w:id="151"/>
      <w:bookmarkEnd w:id="152"/>
      <w:bookmarkEnd w:id="153"/>
    </w:p>
    <w:p w14:paraId="69E44D6E" w14:textId="62BF5391" w:rsidR="00355073" w:rsidRPr="00586B6B" w:rsidRDefault="00355073" w:rsidP="00355073">
      <w:bookmarkStart w:id="154" w:name="_MCCTEMPBM_CRPT71130060___7"/>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155" w:name="_Toc68899481"/>
      <w:bookmarkStart w:id="156" w:name="_Toc71214232"/>
      <w:bookmarkStart w:id="157" w:name="_Toc71721906"/>
      <w:bookmarkStart w:id="158" w:name="_Toc74858958"/>
      <w:bookmarkStart w:id="159" w:name="_Toc123800666"/>
      <w:bookmarkEnd w:id="154"/>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155"/>
      <w:bookmarkEnd w:id="156"/>
      <w:bookmarkEnd w:id="157"/>
      <w:bookmarkEnd w:id="158"/>
      <w:bookmarkEnd w:id="159"/>
    </w:p>
    <w:p w14:paraId="77CC4F20" w14:textId="78A7FF47" w:rsidR="00A002D2" w:rsidRPr="00586B6B" w:rsidRDefault="00733D83" w:rsidP="00C059CA">
      <w:pPr>
        <w:pStyle w:val="Heading4"/>
      </w:pPr>
      <w:bookmarkStart w:id="160" w:name="_Toc68899482"/>
      <w:bookmarkStart w:id="161" w:name="_Toc71214233"/>
      <w:bookmarkStart w:id="162" w:name="_Toc71721907"/>
      <w:bookmarkStart w:id="163" w:name="_Toc74858959"/>
      <w:bookmarkStart w:id="164" w:name="_Toc123800667"/>
      <w:r w:rsidRPr="00586B6B">
        <w:t>4.3</w:t>
      </w:r>
      <w:r w:rsidR="00A002D2" w:rsidRPr="00586B6B">
        <w:t>.3.1</w:t>
      </w:r>
      <w:r w:rsidR="00A002D2" w:rsidRPr="00586B6B">
        <w:tab/>
        <w:t>General</w:t>
      </w:r>
      <w:bookmarkEnd w:id="160"/>
      <w:bookmarkEnd w:id="161"/>
      <w:bookmarkEnd w:id="162"/>
      <w:bookmarkEnd w:id="163"/>
      <w:bookmarkEnd w:id="164"/>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65" w:name="_Toc68899483"/>
      <w:bookmarkStart w:id="166" w:name="_Toc71214234"/>
      <w:bookmarkStart w:id="167" w:name="_Toc71721908"/>
      <w:bookmarkStart w:id="168" w:name="_Toc74858960"/>
      <w:bookmarkStart w:id="169" w:name="_Toc123800668"/>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65"/>
      <w:bookmarkEnd w:id="166"/>
      <w:bookmarkEnd w:id="167"/>
      <w:bookmarkEnd w:id="168"/>
      <w:bookmarkEnd w:id="169"/>
    </w:p>
    <w:p w14:paraId="2E3C41C0" w14:textId="77777777" w:rsidR="00534686" w:rsidRPr="00586B6B" w:rsidRDefault="00534686" w:rsidP="00F659F7">
      <w:pPr>
        <w:keepNext/>
      </w:pPr>
      <w:bookmarkStart w:id="170" w:name="_MCCTEMPBM_CRPT71130061___7"/>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72777D10" w14:textId="77777777" w:rsidR="00D77940" w:rsidRDefault="00D77940" w:rsidP="00F659F7">
      <w:pPr>
        <w:pStyle w:val="B1"/>
        <w:keepNext/>
      </w:pPr>
      <w:r>
        <w:t>-</w:t>
      </w:r>
      <w:r>
        <w:tab/>
        <w:t xml:space="preserve">If the Content Hosting Configuration uses the Pull-based content ingest method, i.e. the </w:t>
      </w:r>
      <w:r>
        <w:rPr>
          <w:rStyle w:val="Code"/>
        </w:rPr>
        <w:t>pull</w:t>
      </w:r>
      <w:r>
        <w:t xml:space="preserve"> attribute is set to True, then the </w:t>
      </w:r>
      <w:r>
        <w:rPr>
          <w:rStyle w:val="Code"/>
        </w:rPr>
        <w:t>IngestConfiguration.b</w:t>
      </w:r>
      <w:r w:rsidRPr="00F44BE7">
        <w:rPr>
          <w:rStyle w:val="Code"/>
        </w:rPr>
        <w:t>aseURL</w:t>
      </w:r>
      <w:r>
        <w:t xml:space="preserve"> property shall be nominated by the 5GMSd Application Provider in the request message body.</w:t>
      </w:r>
    </w:p>
    <w:p w14:paraId="6D05BA1B" w14:textId="7706DEE9" w:rsidR="00D77940" w:rsidRDefault="00D77940" w:rsidP="00D77940">
      <w:pPr>
        <w:pStyle w:val="B1"/>
      </w:pPr>
      <w:r>
        <w:t>-</w:t>
      </w:r>
      <w:r>
        <w:tab/>
        <w:t xml:space="preserve">If the Content Hosting Configuration uses the Push-based content ingest method, i.e. the </w:t>
      </w:r>
      <w:r>
        <w:rPr>
          <w:rStyle w:val="Code"/>
        </w:rPr>
        <w:t>pull</w:t>
      </w:r>
      <w:r>
        <w:t xml:space="preserve"> attribute is set to False, then the </w:t>
      </w:r>
      <w:r>
        <w:rPr>
          <w:rStyle w:val="Code"/>
        </w:rPr>
        <w:t>IngestConfiguration.</w:t>
      </w:r>
      <w:r w:rsidRPr="00F44BE7">
        <w:rPr>
          <w:rStyle w:val="Code"/>
        </w:rPr>
        <w:t>baseURL</w:t>
      </w:r>
      <w:r>
        <w:t xml:space="preserve"> property shall be nominated by the 5GMSd AF and returned in the response message body. It shall not be set by the 5GMSd Application Provider in the request message body.</w:t>
      </w:r>
    </w:p>
    <w:p w14:paraId="0FC1A236" w14:textId="22332F45" w:rsidR="00D77940" w:rsidRDefault="00D77940" w:rsidP="00D77940">
      <w:r>
        <w:t xml:space="preserve">In all cases, the </w:t>
      </w:r>
      <w:r>
        <w:rPr>
          <w:rStyle w:val="Code"/>
        </w:rPr>
        <w:t>DistributionConfiguration.baseURL</w:t>
      </w:r>
      <w:r>
        <w:t xml:space="preserve"> property is read-only: it shall be omitted from the creation request and shall be assigned by the 5GMSd AF, allowing the value to be inspected by the 5GMSd Application Provider in the returned </w:t>
      </w:r>
      <w:r>
        <w:rPr>
          <w:rStyle w:val="Code"/>
        </w:rPr>
        <w:t>ContentHostingConfiguration</w:t>
      </w:r>
      <w:r>
        <w:t xml:space="preserve"> resource representation, or by using the procedure specified in clause 4.3.3.3 below.</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bookmarkEnd w:id="170"/>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71" w:name="_Toc68899484"/>
      <w:bookmarkStart w:id="172" w:name="_Toc71214235"/>
      <w:bookmarkStart w:id="173" w:name="_Toc71721909"/>
      <w:bookmarkStart w:id="174" w:name="_Toc74858961"/>
      <w:bookmarkStart w:id="175" w:name="_Toc123800669"/>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71"/>
      <w:bookmarkEnd w:id="172"/>
      <w:bookmarkEnd w:id="173"/>
      <w:bookmarkEnd w:id="174"/>
      <w:bookmarkEnd w:id="175"/>
    </w:p>
    <w:p w14:paraId="1349AB5D" w14:textId="77777777" w:rsidR="00534686" w:rsidRPr="00586B6B" w:rsidRDefault="00534686" w:rsidP="00534686">
      <w:bookmarkStart w:id="176" w:name="_MCCTEMPBM_CRPT71130062___7"/>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bookmarkEnd w:id="176"/>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77" w:name="_Toc68899485"/>
      <w:bookmarkStart w:id="178" w:name="_Toc71214236"/>
      <w:bookmarkStart w:id="179" w:name="_Toc71721910"/>
      <w:bookmarkStart w:id="180" w:name="_Toc74858962"/>
      <w:bookmarkStart w:id="181" w:name="_Toc123800670"/>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77"/>
      <w:bookmarkEnd w:id="178"/>
      <w:bookmarkEnd w:id="179"/>
      <w:bookmarkEnd w:id="180"/>
      <w:bookmarkEnd w:id="181"/>
    </w:p>
    <w:p w14:paraId="0826E094" w14:textId="25916A89" w:rsidR="00F7265F" w:rsidRPr="00586B6B" w:rsidRDefault="4620410B" w:rsidP="00F7265F">
      <w:bookmarkStart w:id="182" w:name="_MCCTEMPBM_CRPT71130063___7"/>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bookmarkEnd w:id="182"/>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83" w:name="_Toc68899486"/>
      <w:bookmarkStart w:id="184" w:name="_Toc71214237"/>
      <w:bookmarkStart w:id="185" w:name="_Toc71721911"/>
      <w:bookmarkStart w:id="186" w:name="_Toc74858963"/>
      <w:bookmarkStart w:id="187" w:name="_Toc123800671"/>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83"/>
      <w:bookmarkEnd w:id="184"/>
      <w:bookmarkEnd w:id="185"/>
      <w:bookmarkEnd w:id="186"/>
      <w:bookmarkEnd w:id="187"/>
    </w:p>
    <w:p w14:paraId="7312F920" w14:textId="3C0FA074" w:rsidR="000C2EBB" w:rsidRPr="00586B6B" w:rsidRDefault="00534686" w:rsidP="000C2EBB">
      <w:bookmarkStart w:id="188" w:name="_MCCTEMPBM_CRPT71130064___7"/>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bookmarkEnd w:id="188"/>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89" w:name="_Toc68899487"/>
      <w:bookmarkStart w:id="190" w:name="_Toc71214238"/>
      <w:bookmarkStart w:id="191" w:name="_Toc71721912"/>
      <w:bookmarkStart w:id="192" w:name="_Toc74858964"/>
      <w:bookmarkStart w:id="193" w:name="_Toc123800672"/>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89"/>
      <w:bookmarkEnd w:id="190"/>
      <w:bookmarkEnd w:id="191"/>
      <w:bookmarkEnd w:id="192"/>
      <w:bookmarkEnd w:id="193"/>
    </w:p>
    <w:p w14:paraId="46592B6E" w14:textId="68BCDCDB" w:rsidR="003B5E45" w:rsidRPr="00586B6B" w:rsidRDefault="00733D83" w:rsidP="003B5E45">
      <w:pPr>
        <w:pStyle w:val="Heading4"/>
      </w:pPr>
      <w:bookmarkStart w:id="194" w:name="_Toc68899488"/>
      <w:bookmarkStart w:id="195" w:name="_Toc71214239"/>
      <w:bookmarkStart w:id="196" w:name="_Toc71721913"/>
      <w:bookmarkStart w:id="197" w:name="_Toc74858965"/>
      <w:bookmarkStart w:id="198" w:name="_Toc123800673"/>
      <w:r w:rsidRPr="00586B6B">
        <w:t>4.3</w:t>
      </w:r>
      <w:r w:rsidR="003B5E45" w:rsidRPr="00586B6B">
        <w:t>.4.1</w:t>
      </w:r>
      <w:r w:rsidR="003B5E45" w:rsidRPr="00586B6B">
        <w:tab/>
        <w:t>General</w:t>
      </w:r>
      <w:bookmarkEnd w:id="194"/>
      <w:bookmarkEnd w:id="195"/>
      <w:bookmarkEnd w:id="196"/>
      <w:bookmarkEnd w:id="197"/>
      <w:bookmarkEnd w:id="198"/>
    </w:p>
    <w:p w14:paraId="65E3F792" w14:textId="1C6FA639" w:rsidR="003B5E45" w:rsidRPr="00586B6B" w:rsidRDefault="00BD512C" w:rsidP="003B5E45">
      <w:bookmarkStart w:id="199" w:name="_MCCTEMPBM_CRPT71130065___7"/>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200" w:name="_Toc68899489"/>
      <w:bookmarkStart w:id="201" w:name="_Toc71214240"/>
      <w:bookmarkStart w:id="202" w:name="_Toc71721914"/>
      <w:bookmarkStart w:id="203" w:name="_Toc74858966"/>
      <w:bookmarkStart w:id="204" w:name="_Toc123800674"/>
      <w:bookmarkEnd w:id="199"/>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200"/>
      <w:bookmarkEnd w:id="201"/>
      <w:bookmarkEnd w:id="202"/>
      <w:bookmarkEnd w:id="203"/>
      <w:bookmarkEnd w:id="204"/>
    </w:p>
    <w:p w14:paraId="37AB68C9" w14:textId="1CBEBC82" w:rsidR="003B5E45" w:rsidRPr="00586B6B" w:rsidRDefault="1C8BEC9B" w:rsidP="003B5E45">
      <w:bookmarkStart w:id="205" w:name="_MCCTEMPBM_CRPT71130066___7"/>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206" w:name="_Toc68899490"/>
      <w:bookmarkStart w:id="207" w:name="_Toc71214241"/>
      <w:bookmarkStart w:id="208" w:name="_Toc71721915"/>
      <w:bookmarkStart w:id="209" w:name="_Toc74858967"/>
      <w:bookmarkStart w:id="210" w:name="_Toc123800675"/>
      <w:bookmarkEnd w:id="205"/>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206"/>
      <w:bookmarkEnd w:id="207"/>
      <w:bookmarkEnd w:id="208"/>
      <w:bookmarkEnd w:id="209"/>
      <w:bookmarkEnd w:id="210"/>
    </w:p>
    <w:p w14:paraId="34528575" w14:textId="5BC7222A" w:rsidR="00E5306B" w:rsidRPr="00586B6B" w:rsidRDefault="01511DBE" w:rsidP="00E5306B">
      <w:bookmarkStart w:id="211" w:name="_MCCTEMPBM_CRPT71130067___7"/>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212" w:name="_Toc68899491"/>
      <w:bookmarkStart w:id="213" w:name="_Toc71214242"/>
      <w:bookmarkStart w:id="214" w:name="_Toc71721916"/>
      <w:bookmarkStart w:id="215" w:name="_Toc74858968"/>
      <w:bookmarkStart w:id="216" w:name="_Toc123800676"/>
      <w:bookmarkEnd w:id="211"/>
      <w:r w:rsidRPr="00586B6B">
        <w:t>4.3</w:t>
      </w:r>
      <w:r w:rsidR="003B5E45" w:rsidRPr="00586B6B">
        <w:t>.4.4</w:t>
      </w:r>
      <w:r w:rsidR="003B5E45" w:rsidRPr="00586B6B">
        <w:tab/>
        <w:t>Update Ingest Protocols</w:t>
      </w:r>
      <w:bookmarkEnd w:id="212"/>
      <w:bookmarkEnd w:id="213"/>
      <w:bookmarkEnd w:id="214"/>
      <w:bookmarkEnd w:id="215"/>
      <w:bookmarkEnd w:id="216"/>
    </w:p>
    <w:p w14:paraId="3034321E" w14:textId="6A999749" w:rsidR="003B5E45" w:rsidRPr="00586B6B" w:rsidRDefault="1C8BEC9B" w:rsidP="003B5E45">
      <w:bookmarkStart w:id="217" w:name="_MCCTEMPBM_CRPT71130068___7"/>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218" w:name="_Toc68899492"/>
      <w:bookmarkStart w:id="219" w:name="_Toc71214243"/>
      <w:bookmarkStart w:id="220" w:name="_Toc71721917"/>
      <w:bookmarkStart w:id="221" w:name="_Toc74858969"/>
      <w:bookmarkStart w:id="222" w:name="_Toc123800677"/>
      <w:bookmarkEnd w:id="217"/>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218"/>
      <w:bookmarkEnd w:id="219"/>
      <w:bookmarkEnd w:id="220"/>
      <w:bookmarkEnd w:id="221"/>
      <w:bookmarkEnd w:id="222"/>
    </w:p>
    <w:p w14:paraId="3043A2AD" w14:textId="214DBB3D" w:rsidR="003B5E45" w:rsidRPr="00586B6B" w:rsidRDefault="1C8BEC9B" w:rsidP="003B5E45">
      <w:bookmarkStart w:id="223" w:name="_MCCTEMPBM_CRPT71130069___7"/>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224" w:name="_Toc68899493"/>
      <w:bookmarkStart w:id="225" w:name="_Toc71214244"/>
      <w:bookmarkStart w:id="226" w:name="_Toc71721918"/>
      <w:bookmarkStart w:id="227" w:name="_Toc74858970"/>
      <w:bookmarkStart w:id="228" w:name="_Toc123800678"/>
      <w:bookmarkEnd w:id="223"/>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224"/>
      <w:bookmarkEnd w:id="225"/>
      <w:bookmarkEnd w:id="226"/>
      <w:bookmarkEnd w:id="227"/>
      <w:bookmarkEnd w:id="228"/>
    </w:p>
    <w:p w14:paraId="66956850" w14:textId="1FCB5AA0" w:rsidR="003B5E45" w:rsidRPr="00586B6B" w:rsidRDefault="00733D83" w:rsidP="003B5E45">
      <w:pPr>
        <w:pStyle w:val="Heading4"/>
      </w:pPr>
      <w:bookmarkStart w:id="229" w:name="_Toc68899494"/>
      <w:bookmarkStart w:id="230" w:name="_Toc71214245"/>
      <w:bookmarkStart w:id="231" w:name="_Toc71721919"/>
      <w:bookmarkStart w:id="232" w:name="_Toc74858971"/>
      <w:bookmarkStart w:id="233" w:name="_Toc123800679"/>
      <w:r w:rsidRPr="00586B6B">
        <w:t>4.3</w:t>
      </w:r>
      <w:r w:rsidR="003B5E45" w:rsidRPr="00586B6B">
        <w:t>.5.1</w:t>
      </w:r>
      <w:r w:rsidR="003B5E45" w:rsidRPr="00586B6B">
        <w:tab/>
        <w:t>General</w:t>
      </w:r>
      <w:bookmarkEnd w:id="229"/>
      <w:bookmarkEnd w:id="230"/>
      <w:bookmarkEnd w:id="231"/>
      <w:bookmarkEnd w:id="232"/>
      <w:bookmarkEnd w:id="233"/>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234" w:name="_Toc68899495"/>
      <w:bookmarkStart w:id="235" w:name="_Toc71214246"/>
      <w:bookmarkStart w:id="236" w:name="_Toc71721920"/>
      <w:bookmarkStart w:id="237" w:name="_Toc74858972"/>
      <w:bookmarkStart w:id="238" w:name="_Toc123800680"/>
      <w:r w:rsidRPr="00586B6B">
        <w:t>4.3</w:t>
      </w:r>
      <w:r w:rsidR="003B5E45" w:rsidRPr="00586B6B">
        <w:t>.5.2</w:t>
      </w:r>
      <w:r w:rsidR="003B5E45" w:rsidRPr="00586B6B">
        <w:tab/>
        <w:t>Create Content Preparation Template</w:t>
      </w:r>
      <w:bookmarkEnd w:id="234"/>
      <w:bookmarkEnd w:id="235"/>
      <w:bookmarkEnd w:id="236"/>
      <w:bookmarkEnd w:id="237"/>
      <w:bookmarkEnd w:id="238"/>
    </w:p>
    <w:p w14:paraId="14BE714E" w14:textId="42B02AFB" w:rsidR="008135CE" w:rsidRPr="00586B6B" w:rsidRDefault="008135CE" w:rsidP="008135CE">
      <w:bookmarkStart w:id="239" w:name="_MCCTEMPBM_CRPT71130070___7"/>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bookmarkEnd w:id="239"/>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240" w:name="_Toc68899496"/>
      <w:bookmarkStart w:id="241" w:name="_Toc71214247"/>
      <w:bookmarkStart w:id="242" w:name="_Toc71721921"/>
      <w:bookmarkStart w:id="243" w:name="_Toc74858973"/>
      <w:bookmarkStart w:id="244" w:name="_Toc123800681"/>
      <w:r w:rsidRPr="00586B6B">
        <w:t>4.3</w:t>
      </w:r>
      <w:r w:rsidR="003B5E45" w:rsidRPr="00586B6B">
        <w:t>.5.3</w:t>
      </w:r>
      <w:r w:rsidR="003B5E45" w:rsidRPr="00586B6B">
        <w:tab/>
        <w:t>Read Content Preparation Template</w:t>
      </w:r>
      <w:bookmarkEnd w:id="240"/>
      <w:bookmarkEnd w:id="241"/>
      <w:bookmarkEnd w:id="242"/>
      <w:bookmarkEnd w:id="243"/>
      <w:bookmarkEnd w:id="244"/>
    </w:p>
    <w:p w14:paraId="21EA6D84" w14:textId="72979546" w:rsidR="008135CE" w:rsidRPr="00586B6B" w:rsidRDefault="00D555B0" w:rsidP="008135CE">
      <w:bookmarkStart w:id="245" w:name="_MCCTEMPBM_CRPT71130071___7"/>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bookmarkEnd w:id="245"/>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246" w:name="_Toc68899497"/>
      <w:bookmarkStart w:id="247" w:name="_Toc71214248"/>
      <w:bookmarkStart w:id="248" w:name="_Toc71721922"/>
      <w:bookmarkStart w:id="249" w:name="_Toc74858974"/>
      <w:bookmarkStart w:id="250" w:name="_Toc123800682"/>
      <w:r w:rsidRPr="00586B6B">
        <w:t>4.3</w:t>
      </w:r>
      <w:r w:rsidR="003B5E45" w:rsidRPr="00586B6B">
        <w:t>.5.4</w:t>
      </w:r>
      <w:r w:rsidR="003B5E45" w:rsidRPr="00586B6B">
        <w:tab/>
        <w:t>Update Content Preparation Template</w:t>
      </w:r>
      <w:bookmarkEnd w:id="246"/>
      <w:bookmarkEnd w:id="247"/>
      <w:bookmarkEnd w:id="248"/>
      <w:bookmarkEnd w:id="249"/>
      <w:bookmarkEnd w:id="250"/>
    </w:p>
    <w:p w14:paraId="34B5E0EE" w14:textId="6656738D" w:rsidR="008135CE" w:rsidRPr="00586B6B" w:rsidRDefault="008135CE" w:rsidP="008135CE">
      <w:bookmarkStart w:id="251" w:name="_MCCTEMPBM_CRPT71130072___7"/>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bookmarkEnd w:id="251"/>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252" w:name="_Toc68899498"/>
      <w:bookmarkStart w:id="253" w:name="_Toc71214249"/>
      <w:bookmarkStart w:id="254" w:name="_Toc71721923"/>
      <w:bookmarkStart w:id="255" w:name="_Toc74858975"/>
      <w:bookmarkStart w:id="256" w:name="_Toc123800683"/>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252"/>
      <w:bookmarkEnd w:id="253"/>
      <w:bookmarkEnd w:id="254"/>
      <w:bookmarkEnd w:id="255"/>
      <w:bookmarkEnd w:id="256"/>
    </w:p>
    <w:p w14:paraId="03E2CBA3" w14:textId="1900D601" w:rsidR="008135CE" w:rsidRPr="00586B6B" w:rsidRDefault="008135CE" w:rsidP="008135CE">
      <w:bookmarkStart w:id="257" w:name="_MCCTEMPBM_CRPT71130073___7"/>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258" w:name="_Toc68899499"/>
      <w:bookmarkStart w:id="259" w:name="_Toc71214250"/>
      <w:bookmarkStart w:id="260" w:name="_Toc71721924"/>
      <w:bookmarkStart w:id="261" w:name="_Toc74858976"/>
      <w:bookmarkStart w:id="262" w:name="_Toc123800684"/>
      <w:bookmarkEnd w:id="257"/>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258"/>
      <w:bookmarkEnd w:id="259"/>
      <w:bookmarkEnd w:id="260"/>
      <w:bookmarkEnd w:id="261"/>
      <w:bookmarkEnd w:id="262"/>
    </w:p>
    <w:p w14:paraId="76DB5A91" w14:textId="6880C8F3" w:rsidR="003B5E45" w:rsidRPr="00586B6B" w:rsidRDefault="00733D83" w:rsidP="003B5E45">
      <w:pPr>
        <w:pStyle w:val="Heading4"/>
      </w:pPr>
      <w:bookmarkStart w:id="263" w:name="_Toc68899500"/>
      <w:bookmarkStart w:id="264" w:name="_Toc71214251"/>
      <w:bookmarkStart w:id="265" w:name="_Toc71721925"/>
      <w:bookmarkStart w:id="266" w:name="_Toc74858977"/>
      <w:bookmarkStart w:id="267" w:name="_Toc123800685"/>
      <w:r w:rsidRPr="00586B6B">
        <w:t>4.3</w:t>
      </w:r>
      <w:r w:rsidR="003B5E45" w:rsidRPr="00586B6B">
        <w:t>.6.1</w:t>
      </w:r>
      <w:r w:rsidR="003B5E45" w:rsidRPr="00586B6B">
        <w:tab/>
        <w:t>General</w:t>
      </w:r>
      <w:bookmarkEnd w:id="263"/>
      <w:bookmarkEnd w:id="264"/>
      <w:bookmarkEnd w:id="265"/>
      <w:bookmarkEnd w:id="266"/>
      <w:bookmarkEnd w:id="267"/>
    </w:p>
    <w:p w14:paraId="07F1470A" w14:textId="0AA67F90" w:rsidR="003B5E45" w:rsidRDefault="00DD14C8" w:rsidP="002B053E">
      <w:r w:rsidRPr="00586B6B">
        <w:t xml:space="preserve">Each X.509 server certificate [8] presented by the 5GMSd AS at </w:t>
      </w:r>
      <w:r w:rsidR="00156C06">
        <w:t>reference point</w:t>
      </w:r>
      <w:r w:rsidR="00156C06" w:rsidRPr="00586B6B">
        <w:t xml:space="preserve"> </w:t>
      </w:r>
      <w:r w:rsidRPr="00586B6B">
        <w:t xml:space="preserve">M4d </w:t>
      </w:r>
      <w:r w:rsidR="00156C06">
        <w:t>or at reference point xMB-U</w:t>
      </w:r>
      <w:r w:rsidR="00156C06" w:rsidRPr="00586B6B">
        <w:t xml:space="preserve"> </w:t>
      </w:r>
      <w:r w:rsidRPr="00586B6B">
        <w:t xml:space="preserve">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586B6B" w:rsidRDefault="00156C06" w:rsidP="0017361B">
      <w:pPr>
        <w:pStyle w:val="NO"/>
      </w:pPr>
      <w:r w:rsidRPr="0017361B">
        <w:t>NOTE:</w:t>
      </w:r>
      <w:r w:rsidRPr="0017361B">
        <w:tab/>
        <w:t>As a consumer of media from the 5GMSd AS in a combined architecture using 5GMS and eMBMS, the BMSC needs to be able to trust the content it is receiving comes from a bona fide source.This issue is left to</w:t>
      </w:r>
      <w:r w:rsidR="0017361B" w:rsidRPr="0017361B">
        <w:t xml:space="preserve"> </w:t>
      </w:r>
      <w:r w:rsidRPr="0017361B">
        <w:t>implementation</w:t>
      </w:r>
      <w:r>
        <w:t>.</w:t>
      </w:r>
    </w:p>
    <w:p w14:paraId="4E3F0FB7" w14:textId="42413EDA" w:rsidR="003B5E45" w:rsidRPr="00586B6B" w:rsidRDefault="00733D83" w:rsidP="003B5E45">
      <w:pPr>
        <w:pStyle w:val="Heading4"/>
      </w:pPr>
      <w:bookmarkStart w:id="268" w:name="_Toc68899501"/>
      <w:bookmarkStart w:id="269" w:name="_Toc71214252"/>
      <w:bookmarkStart w:id="270" w:name="_Toc71721926"/>
      <w:bookmarkStart w:id="271" w:name="_Toc74858978"/>
      <w:bookmarkStart w:id="272" w:name="_Toc123800686"/>
      <w:r w:rsidRPr="00586B6B">
        <w:t>4.3</w:t>
      </w:r>
      <w:r w:rsidR="003B5E45" w:rsidRPr="00586B6B">
        <w:t>.6.2</w:t>
      </w:r>
      <w:r w:rsidR="003B5E45" w:rsidRPr="00586B6B">
        <w:tab/>
        <w:t>Create Server Certificate</w:t>
      </w:r>
      <w:bookmarkEnd w:id="268"/>
      <w:bookmarkEnd w:id="269"/>
      <w:bookmarkEnd w:id="270"/>
      <w:bookmarkEnd w:id="271"/>
      <w:bookmarkEnd w:id="272"/>
    </w:p>
    <w:p w14:paraId="644ACB73" w14:textId="20FE38A2" w:rsidR="00DD14C8" w:rsidRPr="00586B6B" w:rsidRDefault="00DD14C8" w:rsidP="00DD14C8">
      <w:bookmarkStart w:id="273" w:name="_MCCTEMPBM_CRPT71130074___7"/>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r w:rsidR="00967A24">
        <w:t xml:space="preserve"> and the use of supplementary domain name aliases is not supported</w:t>
      </w:r>
      <w:r w:rsidRPr="00586B6B">
        <w:t>.</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bookmarkEnd w:id="273"/>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74" w:name="_Toc68899502"/>
      <w:bookmarkStart w:id="275" w:name="_Toc71214253"/>
      <w:bookmarkStart w:id="276" w:name="_Toc71721927"/>
      <w:bookmarkStart w:id="277" w:name="_Toc74858979"/>
      <w:bookmarkStart w:id="278" w:name="_Toc123800687"/>
      <w:r w:rsidRPr="00586B6B">
        <w:t>4.3.6.3</w:t>
      </w:r>
      <w:r w:rsidRPr="00586B6B">
        <w:tab/>
        <w:t>Reserve Server Certificate</w:t>
      </w:r>
      <w:bookmarkEnd w:id="274"/>
      <w:bookmarkEnd w:id="275"/>
      <w:bookmarkEnd w:id="276"/>
      <w:bookmarkEnd w:id="277"/>
      <w:bookmarkEnd w:id="278"/>
    </w:p>
    <w:p w14:paraId="59312FF0" w14:textId="3B242781" w:rsidR="00DD14C8" w:rsidRPr="00586B6B" w:rsidRDefault="00DD14C8" w:rsidP="00DD14C8">
      <w:bookmarkStart w:id="279" w:name="_MCCTEMPBM_CRPT71130075___7"/>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w:t>
      </w:r>
      <w:r w:rsidR="00967A24">
        <w:t xml:space="preserve"> generated</w:t>
      </w:r>
      <w:r w:rsidRPr="00586B6B">
        <w:t>,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62EBB91F" w14:textId="77777777" w:rsidR="00967A24" w:rsidRDefault="00967A24" w:rsidP="00967A24">
      <w:r>
        <w:t xml:space="preserve">The 5GMSd Application Provider may specify additional domain name aliases in its certificate reservation request to the 5GMSd AF. If provided, these shall be included in the returned Certificate Signing Request using the </w:t>
      </w:r>
      <w:r w:rsidRPr="00586B6B">
        <w:t>Subject Alternative Name (</w:t>
      </w:r>
      <w:r w:rsidRPr="00D41AA2">
        <w:rPr>
          <w:rStyle w:val="Code"/>
        </w:rPr>
        <w:t>subjectAltName</w:t>
      </w:r>
      <w:r w:rsidRPr="00586B6B">
        <w:t>) extension (see section 4.2.1.6 of RFC 5280</w:t>
      </w:r>
      <w:r>
        <w:t> </w:t>
      </w:r>
      <w:r w:rsidRPr="00586B6B">
        <w:t>[20])</w:t>
      </w:r>
      <w:r>
        <w:t>.</w:t>
      </w:r>
      <w:r w:rsidRPr="00586B6B">
        <w:t xml:space="preserve"> </w:t>
      </w:r>
      <w:r>
        <w:t xml:space="preserve">In this case, the </w:t>
      </w:r>
      <w:r w:rsidRPr="00586B6B">
        <w:t xml:space="preserve">5GMSd Application Provider </w:t>
      </w:r>
      <w:r>
        <w:t>is responsible for ensuring that</w:t>
      </w:r>
      <w:r w:rsidRPr="00586B6B">
        <w:t xml:space="preserve"> the</w:t>
      </w:r>
      <w:r>
        <w:t>se</w:t>
      </w:r>
      <w:r w:rsidRPr="00586B6B">
        <w:t xml:space="preserve"> FQDN</w:t>
      </w:r>
      <w:r>
        <w:t xml:space="preserve"> aliases</w:t>
      </w:r>
      <w:r w:rsidRPr="00586B6B">
        <w:t xml:space="preserve"> </w:t>
      </w:r>
      <w:r>
        <w:t xml:space="preserve">resolve to the </w:t>
      </w:r>
      <w:r w:rsidRPr="00586B6B">
        <w:t>Common Name of the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bookmarkEnd w:id="279"/>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80" w:name="_Toc68899503"/>
      <w:bookmarkStart w:id="281" w:name="_Toc71214254"/>
      <w:bookmarkStart w:id="282" w:name="_Toc71721928"/>
      <w:bookmarkStart w:id="283" w:name="_Toc74858980"/>
      <w:bookmarkStart w:id="284" w:name="_Toc123800688"/>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80"/>
      <w:bookmarkEnd w:id="281"/>
      <w:bookmarkEnd w:id="282"/>
      <w:bookmarkEnd w:id="283"/>
      <w:bookmarkEnd w:id="284"/>
    </w:p>
    <w:p w14:paraId="63132686" w14:textId="77777777" w:rsidR="00DD14C8" w:rsidRPr="00586B6B" w:rsidRDefault="00DD14C8" w:rsidP="00DD14C8">
      <w:bookmarkStart w:id="285" w:name="_MCCTEMPBM_CRPT71130076___7"/>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86" w:name="_Toc68899504"/>
      <w:bookmarkStart w:id="287" w:name="_Toc71214255"/>
      <w:bookmarkStart w:id="288" w:name="_Toc71721929"/>
      <w:bookmarkStart w:id="289" w:name="_Toc74858981"/>
      <w:bookmarkStart w:id="290" w:name="_Toc123800689"/>
      <w:bookmarkEnd w:id="285"/>
      <w:r w:rsidRPr="00586B6B">
        <w:t>4.3.6.5</w:t>
      </w:r>
      <w:r w:rsidRPr="00586B6B">
        <w:tab/>
        <w:t>Upload Server Certificate</w:t>
      </w:r>
      <w:bookmarkEnd w:id="286"/>
      <w:bookmarkEnd w:id="287"/>
      <w:bookmarkEnd w:id="288"/>
      <w:bookmarkEnd w:id="289"/>
      <w:bookmarkEnd w:id="290"/>
    </w:p>
    <w:p w14:paraId="2EEAF0FC" w14:textId="77777777" w:rsidR="00DD14C8" w:rsidRPr="00586B6B" w:rsidRDefault="00DD14C8" w:rsidP="00DD14C8">
      <w:bookmarkStart w:id="291" w:name="_MCCTEMPBM_CRPT71130077___7"/>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92" w:name="_Toc68899505"/>
      <w:bookmarkStart w:id="293" w:name="_Toc71214256"/>
      <w:bookmarkStart w:id="294" w:name="_Toc71721930"/>
      <w:bookmarkStart w:id="295" w:name="_Toc74858982"/>
      <w:bookmarkStart w:id="296" w:name="_Toc123800690"/>
      <w:bookmarkEnd w:id="291"/>
      <w:r w:rsidRPr="00586B6B">
        <w:t>4.3</w:t>
      </w:r>
      <w:r w:rsidR="003B5E45" w:rsidRPr="00586B6B">
        <w:t>.6.</w:t>
      </w:r>
      <w:r w:rsidR="00DD14C8" w:rsidRPr="00586B6B">
        <w:t>6</w:t>
      </w:r>
      <w:r w:rsidR="003B5E45" w:rsidRPr="00586B6B">
        <w:tab/>
        <w:t>Update Server Certificate</w:t>
      </w:r>
      <w:bookmarkEnd w:id="292"/>
      <w:bookmarkEnd w:id="293"/>
      <w:bookmarkEnd w:id="294"/>
      <w:bookmarkEnd w:id="295"/>
      <w:bookmarkEnd w:id="296"/>
    </w:p>
    <w:p w14:paraId="377BA1C7" w14:textId="77777777" w:rsidR="00DD14C8" w:rsidRPr="00586B6B" w:rsidRDefault="00DD14C8" w:rsidP="00DD14C8">
      <w:bookmarkStart w:id="297" w:name="_MCCTEMPBM_CRPT71130078___7"/>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bookmarkEnd w:id="297"/>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98" w:name="_Toc68899506"/>
      <w:bookmarkStart w:id="299" w:name="_Toc71214257"/>
      <w:bookmarkStart w:id="300" w:name="_Toc71721931"/>
      <w:bookmarkStart w:id="301" w:name="_Toc74858983"/>
      <w:bookmarkStart w:id="302" w:name="_Toc123800691"/>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98"/>
      <w:bookmarkEnd w:id="299"/>
      <w:bookmarkEnd w:id="300"/>
      <w:bookmarkEnd w:id="301"/>
      <w:bookmarkEnd w:id="302"/>
    </w:p>
    <w:p w14:paraId="5CD139AB" w14:textId="120B32D7" w:rsidR="00DD14C8" w:rsidRPr="00586B6B" w:rsidRDefault="00DD14C8" w:rsidP="00DD14C8">
      <w:bookmarkStart w:id="303" w:name="_MCCTEMPBM_CRPT71130079___7"/>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bookmarkEnd w:id="303"/>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304" w:name="_Toc68899507"/>
      <w:bookmarkStart w:id="305" w:name="_Toc71214258"/>
      <w:bookmarkStart w:id="306" w:name="_Toc71721932"/>
      <w:bookmarkStart w:id="307" w:name="_Toc74858984"/>
      <w:bookmarkStart w:id="308" w:name="_Toc123800692"/>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304"/>
      <w:bookmarkEnd w:id="305"/>
      <w:bookmarkEnd w:id="306"/>
      <w:bookmarkEnd w:id="307"/>
      <w:bookmarkEnd w:id="308"/>
    </w:p>
    <w:p w14:paraId="652AB90A" w14:textId="6D4A3919" w:rsidR="00D82315" w:rsidRPr="00586B6B" w:rsidRDefault="00D82315" w:rsidP="00C978C9">
      <w:pPr>
        <w:pStyle w:val="Heading4"/>
      </w:pPr>
      <w:bookmarkStart w:id="309" w:name="_Toc68899508"/>
      <w:bookmarkStart w:id="310" w:name="_Toc71214259"/>
      <w:bookmarkStart w:id="311" w:name="_Toc71721933"/>
      <w:bookmarkStart w:id="312" w:name="_Toc74858985"/>
      <w:bookmarkStart w:id="313" w:name="_Toc123800693"/>
      <w:r w:rsidRPr="00586B6B">
        <w:t>4.3.7.1</w:t>
      </w:r>
      <w:r w:rsidRPr="00586B6B">
        <w:tab/>
        <w:t>General</w:t>
      </w:r>
      <w:bookmarkEnd w:id="309"/>
      <w:bookmarkEnd w:id="310"/>
      <w:bookmarkEnd w:id="311"/>
      <w:bookmarkEnd w:id="312"/>
      <w:bookmarkEnd w:id="313"/>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7pt;height:231pt" o:ole="">
            <v:imagedata r:id="rId22" o:title=""/>
          </v:shape>
          <o:OLEObject Type="Embed" ProgID="Visio.Drawing.15" ShapeID="_x0000_i1025" DrawAspect="Content" ObjectID="_1748768555"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bookmarkStart w:id="314" w:name="_MCCTEMPBM_CRPT71130080___7"/>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bookmarkEnd w:id="314"/>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Default="0087024A" w:rsidP="00602449">
      <w:bookmarkStart w:id="315" w:name="_MCCTEMPBM_CRPT71130081___7"/>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5718F8AF" w14:textId="4FA6BBAF" w:rsidR="00967A24" w:rsidRPr="00586B6B" w:rsidRDefault="00967A24" w:rsidP="00602449">
      <w:r w:rsidRPr="00586B6B">
        <w:t>The 5GMS</w:t>
      </w:r>
      <w:r>
        <w:t> </w:t>
      </w:r>
      <w:r w:rsidRPr="00586B6B">
        <w:t>AF shall</w:t>
      </w:r>
      <w:r>
        <w:t xml:space="preserve"> indicate the current state of a Policy Template in the Policy Template resource in machine-readable form as well as indicating a human-readable reason for this state.</w:t>
      </w:r>
    </w:p>
    <w:p w14:paraId="72D3CE96" w14:textId="68151B4F" w:rsidR="00D82315" w:rsidRPr="00586B6B" w:rsidRDefault="00D82315" w:rsidP="00807E23">
      <w:pPr>
        <w:pStyle w:val="Heading4"/>
      </w:pPr>
      <w:bookmarkStart w:id="316" w:name="_Toc68899509"/>
      <w:bookmarkStart w:id="317" w:name="_Toc71214260"/>
      <w:bookmarkStart w:id="318" w:name="_Toc71721934"/>
      <w:bookmarkStart w:id="319" w:name="_Toc74858986"/>
      <w:bookmarkStart w:id="320" w:name="_Toc123800694"/>
      <w:bookmarkEnd w:id="315"/>
      <w:r w:rsidRPr="00586B6B">
        <w:t>4.3.7.2</w:t>
      </w:r>
      <w:r w:rsidRPr="00586B6B">
        <w:tab/>
      </w:r>
      <w:r w:rsidRPr="00E32E06">
        <w:t>Create</w:t>
      </w:r>
      <w:r w:rsidRPr="00586B6B">
        <w:t xml:space="preserve"> Policy Template</w:t>
      </w:r>
      <w:bookmarkEnd w:id="316"/>
      <w:bookmarkEnd w:id="317"/>
      <w:bookmarkEnd w:id="318"/>
      <w:bookmarkEnd w:id="319"/>
      <w:bookmarkEnd w:id="320"/>
    </w:p>
    <w:p w14:paraId="3EC1487B" w14:textId="77777777" w:rsidR="00602449" w:rsidRPr="00586B6B" w:rsidRDefault="00602449" w:rsidP="00602449">
      <w:bookmarkStart w:id="321" w:name="_MCCTEMPBM_CRPT71130082___7"/>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bookmarkEnd w:id="321"/>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bookmarkStart w:id="322" w:name="_MCCTEMPBM_CRPT71130083___7"/>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323" w:name="_Toc68899510"/>
      <w:bookmarkStart w:id="324" w:name="_Toc71214261"/>
      <w:bookmarkStart w:id="325" w:name="_Toc71721935"/>
      <w:bookmarkStart w:id="326" w:name="_Toc74858987"/>
      <w:bookmarkStart w:id="327" w:name="_Toc123800695"/>
      <w:bookmarkEnd w:id="322"/>
      <w:r w:rsidRPr="00586B6B">
        <w:t>4.3.7.3</w:t>
      </w:r>
      <w:r w:rsidRPr="00586B6B">
        <w:tab/>
        <w:t>Read Policy Template</w:t>
      </w:r>
      <w:bookmarkEnd w:id="323"/>
      <w:bookmarkEnd w:id="324"/>
      <w:bookmarkEnd w:id="325"/>
      <w:bookmarkEnd w:id="326"/>
      <w:bookmarkEnd w:id="327"/>
    </w:p>
    <w:p w14:paraId="51A51260" w14:textId="77777777" w:rsidR="00602449" w:rsidRPr="00586B6B" w:rsidRDefault="00602449" w:rsidP="00602449">
      <w:bookmarkStart w:id="328" w:name="_MCCTEMPBM_CRPT71130084___7"/>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bookmarkEnd w:id="328"/>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329" w:name="_Toc68899511"/>
      <w:bookmarkStart w:id="330" w:name="_Toc71214262"/>
      <w:bookmarkStart w:id="331" w:name="_Toc71721936"/>
      <w:bookmarkStart w:id="332" w:name="_Toc74858988"/>
      <w:bookmarkStart w:id="333" w:name="_Toc123800696"/>
      <w:r w:rsidRPr="00586B6B">
        <w:t>4.3.7.4</w:t>
      </w:r>
      <w:r w:rsidRPr="00586B6B">
        <w:tab/>
        <w:t>Update Policy Template</w:t>
      </w:r>
      <w:bookmarkEnd w:id="329"/>
      <w:bookmarkEnd w:id="330"/>
      <w:bookmarkEnd w:id="331"/>
      <w:bookmarkEnd w:id="332"/>
      <w:bookmarkEnd w:id="333"/>
    </w:p>
    <w:p w14:paraId="7E12DEC8" w14:textId="77777777" w:rsidR="00602449" w:rsidRPr="00586B6B" w:rsidRDefault="00602449" w:rsidP="00602449">
      <w:bookmarkStart w:id="334" w:name="_MCCTEMPBM_CRPT71130085___7"/>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bookmarkEnd w:id="334"/>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335" w:name="_Toc68899512"/>
      <w:bookmarkStart w:id="336" w:name="_Toc71214263"/>
      <w:bookmarkStart w:id="337" w:name="_Toc71721937"/>
      <w:bookmarkStart w:id="338" w:name="_Toc74858989"/>
      <w:bookmarkStart w:id="339" w:name="_Toc123800697"/>
      <w:r w:rsidRPr="00586B6B">
        <w:t>4.3.7.5</w:t>
      </w:r>
      <w:r w:rsidRPr="00586B6B">
        <w:tab/>
      </w:r>
      <w:r w:rsidR="00602449">
        <w:t>Destroy</w:t>
      </w:r>
      <w:r w:rsidR="00602449" w:rsidRPr="00586B6B">
        <w:t xml:space="preserve"> </w:t>
      </w:r>
      <w:r w:rsidRPr="00586B6B">
        <w:t>Policy Template</w:t>
      </w:r>
      <w:bookmarkEnd w:id="335"/>
      <w:bookmarkEnd w:id="336"/>
      <w:bookmarkEnd w:id="337"/>
      <w:bookmarkEnd w:id="338"/>
      <w:bookmarkEnd w:id="339"/>
    </w:p>
    <w:p w14:paraId="053415B8" w14:textId="77777777" w:rsidR="00602449" w:rsidRPr="00586B6B" w:rsidRDefault="00602449" w:rsidP="00602449">
      <w:bookmarkStart w:id="340" w:name="_MCCTEMPBM_CRPT71130086___7"/>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bookmarkEnd w:id="340"/>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bookmarkStart w:id="341" w:name="_MCCTEMPBM_CRPT71130087___7"/>
      <w:r w:rsidRPr="00586B6B">
        <w:t xml:space="preserve">If the procedure is successful, the 5GMS AF shall respond with a </w:t>
      </w:r>
      <w:r w:rsidRPr="00C522DE">
        <w:rPr>
          <w:rStyle w:val="HTTPResponse"/>
          <w:lang w:val="en-GB"/>
        </w:rPr>
        <w:t>200 (OK)</w:t>
      </w:r>
      <w:r w:rsidRPr="00586B6B">
        <w:t xml:space="preserve"> response message.</w:t>
      </w:r>
    </w:p>
    <w:bookmarkEnd w:id="341"/>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342" w:name="_Toc68899513"/>
      <w:bookmarkStart w:id="343" w:name="_Toc71214264"/>
      <w:bookmarkStart w:id="344" w:name="_Toc71721938"/>
      <w:bookmarkStart w:id="345" w:name="_Toc74858990"/>
      <w:bookmarkStart w:id="346" w:name="_Toc123800698"/>
      <w:r w:rsidRPr="00586B6B">
        <w:t>4.3.8</w:t>
      </w:r>
      <w:r w:rsidRPr="00586B6B">
        <w:tab/>
        <w:t>Consumption Reporting Configuration procedures</w:t>
      </w:r>
      <w:bookmarkEnd w:id="342"/>
      <w:bookmarkEnd w:id="343"/>
      <w:bookmarkEnd w:id="344"/>
      <w:bookmarkEnd w:id="345"/>
      <w:bookmarkEnd w:id="346"/>
    </w:p>
    <w:p w14:paraId="00E3DAD2" w14:textId="0CE7FC1C" w:rsidR="00F9235E" w:rsidRPr="00586B6B" w:rsidRDefault="00733D83" w:rsidP="00F9235E">
      <w:pPr>
        <w:pStyle w:val="Heading4"/>
      </w:pPr>
      <w:bookmarkStart w:id="347" w:name="_Toc68899514"/>
      <w:bookmarkStart w:id="348" w:name="_Toc71214265"/>
      <w:bookmarkStart w:id="349" w:name="_Toc71721939"/>
      <w:bookmarkStart w:id="350" w:name="_Toc74858991"/>
      <w:bookmarkStart w:id="351" w:name="_Toc123800699"/>
      <w:r w:rsidRPr="00586B6B">
        <w:t>4.3</w:t>
      </w:r>
      <w:r w:rsidR="00F9235E" w:rsidRPr="00586B6B">
        <w:t>.</w:t>
      </w:r>
      <w:r w:rsidR="00E6513C" w:rsidRPr="00586B6B">
        <w:t>8</w:t>
      </w:r>
      <w:r w:rsidR="00F9235E" w:rsidRPr="00586B6B">
        <w:t>.1</w:t>
      </w:r>
      <w:r w:rsidR="00F9235E" w:rsidRPr="00586B6B">
        <w:tab/>
        <w:t>General</w:t>
      </w:r>
      <w:bookmarkEnd w:id="347"/>
      <w:bookmarkEnd w:id="348"/>
      <w:bookmarkEnd w:id="349"/>
      <w:bookmarkEnd w:id="350"/>
      <w:bookmarkEnd w:id="351"/>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352" w:name="_Toc68899515"/>
      <w:bookmarkStart w:id="353" w:name="_Toc71214266"/>
      <w:bookmarkStart w:id="354" w:name="_Toc71721940"/>
      <w:bookmarkStart w:id="355" w:name="_Toc74858992"/>
      <w:bookmarkStart w:id="356" w:name="_Toc123800700"/>
      <w:r w:rsidRPr="00586B6B">
        <w:t>4.3</w:t>
      </w:r>
      <w:r w:rsidR="00F9235E" w:rsidRPr="00586B6B">
        <w:t>.</w:t>
      </w:r>
      <w:r w:rsidR="00E6513C" w:rsidRPr="00586B6B">
        <w:t>8</w:t>
      </w:r>
      <w:r w:rsidR="00F9235E" w:rsidRPr="00586B6B">
        <w:t>.2</w:t>
      </w:r>
      <w:r w:rsidR="00F9235E" w:rsidRPr="00586B6B">
        <w:tab/>
        <w:t>Create Consumption Reporting Configuration</w:t>
      </w:r>
      <w:bookmarkEnd w:id="352"/>
      <w:bookmarkEnd w:id="353"/>
      <w:bookmarkEnd w:id="354"/>
      <w:bookmarkEnd w:id="355"/>
      <w:bookmarkEnd w:id="356"/>
    </w:p>
    <w:p w14:paraId="0D786693" w14:textId="77777777" w:rsidR="00F9235E" w:rsidRPr="00586B6B" w:rsidRDefault="00F9235E" w:rsidP="00F9235E">
      <w:bookmarkStart w:id="357" w:name="_MCCTEMPBM_CRPT71130088___7"/>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bookmarkEnd w:id="357"/>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358" w:name="_Toc68899516"/>
      <w:bookmarkStart w:id="359" w:name="_Toc71214267"/>
      <w:bookmarkStart w:id="360" w:name="_Toc71721941"/>
      <w:bookmarkStart w:id="361" w:name="_Toc74858993"/>
      <w:bookmarkStart w:id="362" w:name="_Toc123800701"/>
      <w:r w:rsidRPr="00586B6B">
        <w:t>4.3</w:t>
      </w:r>
      <w:r w:rsidR="00F9235E" w:rsidRPr="00586B6B">
        <w:t>.</w:t>
      </w:r>
      <w:r w:rsidR="00E6513C" w:rsidRPr="00586B6B">
        <w:t>8</w:t>
      </w:r>
      <w:r w:rsidR="00F9235E" w:rsidRPr="00586B6B">
        <w:t>.3</w:t>
      </w:r>
      <w:r w:rsidR="00F9235E" w:rsidRPr="00586B6B">
        <w:tab/>
        <w:t xml:space="preserve">Read </w:t>
      </w:r>
      <w:bookmarkEnd w:id="358"/>
      <w:bookmarkEnd w:id="359"/>
      <w:r w:rsidR="00E87180">
        <w:t>Consumption Reporting Configuration</w:t>
      </w:r>
      <w:bookmarkEnd w:id="360"/>
      <w:bookmarkEnd w:id="361"/>
      <w:bookmarkEnd w:id="362"/>
    </w:p>
    <w:p w14:paraId="32630D33" w14:textId="77777777" w:rsidR="00F9235E" w:rsidRPr="00586B6B" w:rsidRDefault="00F9235E" w:rsidP="00F9235E">
      <w:bookmarkStart w:id="363" w:name="_MCCTEMPBM_CRPT71130089___7"/>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364" w:name="_Toc68899517"/>
      <w:bookmarkStart w:id="365" w:name="_Toc71214268"/>
      <w:bookmarkStart w:id="366" w:name="_Toc71721942"/>
      <w:bookmarkStart w:id="367" w:name="_Toc74858994"/>
      <w:bookmarkStart w:id="368" w:name="_Toc123800702"/>
      <w:bookmarkEnd w:id="363"/>
      <w:r w:rsidRPr="00586B6B">
        <w:t>4.3</w:t>
      </w:r>
      <w:r w:rsidR="00F9235E" w:rsidRPr="00586B6B">
        <w:t>.</w:t>
      </w:r>
      <w:r w:rsidR="00E6513C" w:rsidRPr="00586B6B">
        <w:t>8</w:t>
      </w:r>
      <w:r w:rsidR="00F9235E" w:rsidRPr="00586B6B">
        <w:t>.4</w:t>
      </w:r>
      <w:r w:rsidR="00F9235E" w:rsidRPr="00586B6B">
        <w:tab/>
        <w:t xml:space="preserve">Update </w:t>
      </w:r>
      <w:bookmarkEnd w:id="364"/>
      <w:bookmarkEnd w:id="365"/>
      <w:r w:rsidR="00E87180">
        <w:t>Consumption Reporting Configuration</w:t>
      </w:r>
      <w:bookmarkEnd w:id="366"/>
      <w:bookmarkEnd w:id="367"/>
      <w:bookmarkEnd w:id="368"/>
    </w:p>
    <w:p w14:paraId="5F1AA8C5" w14:textId="77777777" w:rsidR="00F9235E" w:rsidRPr="00586B6B" w:rsidRDefault="00F9235E" w:rsidP="00F9235E">
      <w:bookmarkStart w:id="369" w:name="_MCCTEMPBM_CRPT71130090___7"/>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bookmarkEnd w:id="369"/>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370" w:name="_Toc68899518"/>
      <w:bookmarkStart w:id="371" w:name="_Toc71214269"/>
      <w:bookmarkStart w:id="372" w:name="_Toc71721943"/>
      <w:bookmarkStart w:id="373" w:name="_Toc74858995"/>
      <w:bookmarkStart w:id="374" w:name="_Toc123800703"/>
      <w:r w:rsidRPr="00586B6B">
        <w:t>4.3</w:t>
      </w:r>
      <w:r w:rsidR="00F9235E" w:rsidRPr="00586B6B">
        <w:t>.</w:t>
      </w:r>
      <w:r w:rsidR="00E6513C" w:rsidRPr="00586B6B">
        <w:t>8</w:t>
      </w:r>
      <w:r w:rsidR="00F9235E" w:rsidRPr="00586B6B">
        <w:t>.5</w:t>
      </w:r>
      <w:r w:rsidR="00F9235E" w:rsidRPr="00586B6B">
        <w:tab/>
      </w:r>
      <w:bookmarkEnd w:id="370"/>
      <w:bookmarkEnd w:id="371"/>
      <w:r w:rsidR="00E87180">
        <w:t>Destroy Consumption Reporting Configuration</w:t>
      </w:r>
      <w:bookmarkEnd w:id="372"/>
      <w:bookmarkEnd w:id="373"/>
      <w:bookmarkEnd w:id="374"/>
    </w:p>
    <w:p w14:paraId="4DFFA177" w14:textId="77777777" w:rsidR="00F9235E" w:rsidRPr="00586B6B" w:rsidRDefault="00F9235E" w:rsidP="00F9235E">
      <w:bookmarkStart w:id="375" w:name="_MCCTEMPBM_CRPT71130091___7"/>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376" w:name="_Toc68899519"/>
      <w:bookmarkStart w:id="377" w:name="_Toc71214270"/>
      <w:bookmarkStart w:id="378" w:name="_Toc71721944"/>
      <w:bookmarkStart w:id="379" w:name="_Toc74858996"/>
      <w:bookmarkStart w:id="380" w:name="_Toc123800704"/>
      <w:bookmarkStart w:id="381" w:name="_Toc49514912"/>
      <w:bookmarkStart w:id="382" w:name="_Toc49520070"/>
      <w:bookmarkStart w:id="383" w:name="_Toc50548852"/>
      <w:bookmarkEnd w:id="375"/>
      <w:r>
        <w:t>4.3.9</w:t>
      </w:r>
      <w:r>
        <w:tab/>
        <w:t xml:space="preserve">Metrics Reporting </w:t>
      </w:r>
      <w:r w:rsidR="00300ED9">
        <w:t xml:space="preserve">Provisioning </w:t>
      </w:r>
      <w:r>
        <w:t>procedures</w:t>
      </w:r>
      <w:bookmarkEnd w:id="376"/>
      <w:bookmarkEnd w:id="377"/>
      <w:bookmarkEnd w:id="378"/>
      <w:bookmarkEnd w:id="379"/>
      <w:bookmarkEnd w:id="380"/>
    </w:p>
    <w:p w14:paraId="796B593D" w14:textId="4BA4FB8F" w:rsidR="00E75471" w:rsidRDefault="00E75471" w:rsidP="006A7B8F">
      <w:pPr>
        <w:pStyle w:val="Heading4"/>
      </w:pPr>
      <w:bookmarkStart w:id="384" w:name="_Toc68899520"/>
      <w:bookmarkStart w:id="385" w:name="_Toc71214271"/>
      <w:bookmarkStart w:id="386" w:name="_Toc71721945"/>
      <w:bookmarkStart w:id="387" w:name="_Toc74858997"/>
      <w:bookmarkStart w:id="388" w:name="_Toc123800705"/>
      <w:bookmarkStart w:id="389" w:name="_Toc49514913"/>
      <w:bookmarkStart w:id="390" w:name="_Toc49520071"/>
      <w:bookmarkStart w:id="391" w:name="_Toc50548853"/>
      <w:bookmarkEnd w:id="381"/>
      <w:bookmarkEnd w:id="382"/>
      <w:bookmarkEnd w:id="383"/>
      <w:r>
        <w:t>4.3.9.1</w:t>
      </w:r>
      <w:r>
        <w:tab/>
      </w:r>
      <w:r w:rsidRPr="006A7B8F">
        <w:t>General</w:t>
      </w:r>
      <w:bookmarkEnd w:id="384"/>
      <w:bookmarkEnd w:id="385"/>
      <w:bookmarkEnd w:id="386"/>
      <w:bookmarkEnd w:id="387"/>
      <w:bookmarkEnd w:id="388"/>
    </w:p>
    <w:bookmarkEnd w:id="389"/>
    <w:bookmarkEnd w:id="390"/>
    <w:bookmarkEnd w:id="391"/>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bookmarkStart w:id="392" w:name="_MCCTEMPBM_CRPT71130092___7"/>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93" w:name="_Toc49514914"/>
      <w:bookmarkStart w:id="394" w:name="_Toc49520072"/>
      <w:bookmarkStart w:id="395" w:name="_Toc50548854"/>
      <w:bookmarkStart w:id="396" w:name="_Toc68899521"/>
      <w:bookmarkStart w:id="397" w:name="_Toc71214272"/>
      <w:bookmarkStart w:id="398" w:name="_Toc71721946"/>
      <w:bookmarkStart w:id="399" w:name="_Toc74858998"/>
      <w:bookmarkStart w:id="400" w:name="_Toc123800706"/>
      <w:bookmarkEnd w:id="392"/>
      <w:r>
        <w:t>4.3.9.2</w:t>
      </w:r>
      <w:r>
        <w:tab/>
        <w:t>Create</w:t>
      </w:r>
      <w:r w:rsidRPr="00D20FC1">
        <w:t xml:space="preserve"> </w:t>
      </w:r>
      <w:r>
        <w:t>Metrics Reporting Configuration</w:t>
      </w:r>
      <w:bookmarkEnd w:id="393"/>
      <w:bookmarkEnd w:id="394"/>
      <w:bookmarkEnd w:id="395"/>
      <w:bookmarkEnd w:id="396"/>
      <w:bookmarkEnd w:id="397"/>
      <w:bookmarkEnd w:id="398"/>
      <w:bookmarkEnd w:id="399"/>
      <w:bookmarkEnd w:id="400"/>
    </w:p>
    <w:p w14:paraId="6F7E0A82" w14:textId="5C3433C5" w:rsidR="00E75471" w:rsidRDefault="00E75471" w:rsidP="00E75471">
      <w:bookmarkStart w:id="401" w:name="_MCCTEMPBM_CRPT71130093___7"/>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402" w:name="_Toc49514915"/>
      <w:bookmarkStart w:id="403" w:name="_Toc49520073"/>
      <w:bookmarkStart w:id="404" w:name="_Toc50548855"/>
      <w:bookmarkStart w:id="405" w:name="_Toc68899522"/>
      <w:bookmarkStart w:id="406" w:name="_Toc71214273"/>
      <w:bookmarkStart w:id="407" w:name="_Toc71721947"/>
      <w:bookmarkStart w:id="408" w:name="_Toc74858999"/>
      <w:bookmarkStart w:id="409" w:name="_Toc123800707"/>
      <w:bookmarkEnd w:id="401"/>
      <w:r>
        <w:t>4.3.9.3</w:t>
      </w:r>
      <w:r>
        <w:tab/>
        <w:t>Read</w:t>
      </w:r>
      <w:r w:rsidRPr="00D20FC1">
        <w:t xml:space="preserve"> </w:t>
      </w:r>
      <w:r>
        <w:t xml:space="preserve">Metrics </w:t>
      </w:r>
      <w:bookmarkEnd w:id="402"/>
      <w:bookmarkEnd w:id="403"/>
      <w:bookmarkEnd w:id="404"/>
      <w:r>
        <w:t>Reporting Configuration</w:t>
      </w:r>
      <w:bookmarkEnd w:id="405"/>
      <w:bookmarkEnd w:id="406"/>
      <w:bookmarkEnd w:id="407"/>
      <w:bookmarkEnd w:id="408"/>
      <w:bookmarkEnd w:id="409"/>
    </w:p>
    <w:p w14:paraId="24F52C4E" w14:textId="6053D31C" w:rsidR="00E75471" w:rsidRPr="0035578A" w:rsidRDefault="00E75471" w:rsidP="00E75471">
      <w:bookmarkStart w:id="410" w:name="_MCCTEMPBM_CRPT71130094___7"/>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411" w:name="_Toc49514916"/>
      <w:bookmarkStart w:id="412" w:name="_Toc49520074"/>
      <w:bookmarkStart w:id="413" w:name="_Toc50548856"/>
      <w:bookmarkStart w:id="414" w:name="_Toc68899523"/>
      <w:bookmarkStart w:id="415" w:name="_Toc71214274"/>
      <w:bookmarkStart w:id="416" w:name="_Toc71721948"/>
      <w:bookmarkStart w:id="417" w:name="_Toc74859000"/>
      <w:bookmarkStart w:id="418" w:name="_Toc123800708"/>
      <w:bookmarkEnd w:id="410"/>
      <w:r>
        <w:t>4.3.9.4</w:t>
      </w:r>
      <w:r>
        <w:tab/>
        <w:t>Update</w:t>
      </w:r>
      <w:r w:rsidRPr="00D20FC1">
        <w:t xml:space="preserve"> </w:t>
      </w:r>
      <w:bookmarkEnd w:id="411"/>
      <w:bookmarkEnd w:id="412"/>
      <w:bookmarkEnd w:id="413"/>
      <w:r>
        <w:t>Metrics Reporting Configuration</w:t>
      </w:r>
      <w:bookmarkEnd w:id="414"/>
      <w:bookmarkEnd w:id="415"/>
      <w:bookmarkEnd w:id="416"/>
      <w:bookmarkEnd w:id="417"/>
      <w:bookmarkEnd w:id="418"/>
    </w:p>
    <w:p w14:paraId="70168DCB" w14:textId="0AD6D45C" w:rsidR="00E75471" w:rsidRPr="0035578A" w:rsidRDefault="00E75471" w:rsidP="00E75471">
      <w:bookmarkStart w:id="419" w:name="_MCCTEMPBM_CRPT71130095___7"/>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420" w:name="_Toc49514917"/>
      <w:bookmarkStart w:id="421" w:name="_Toc49520075"/>
      <w:bookmarkStart w:id="422" w:name="_Toc50548857"/>
      <w:bookmarkStart w:id="423" w:name="_Toc68899524"/>
      <w:bookmarkStart w:id="424" w:name="_Toc71214275"/>
      <w:bookmarkStart w:id="425" w:name="_Toc71721949"/>
      <w:bookmarkStart w:id="426" w:name="_Toc74859001"/>
      <w:bookmarkStart w:id="427" w:name="_Toc123800709"/>
      <w:bookmarkEnd w:id="419"/>
      <w:r>
        <w:t>4.3.9.5</w:t>
      </w:r>
      <w:r>
        <w:tab/>
        <w:t>De</w:t>
      </w:r>
      <w:r w:rsidR="00300ED9">
        <w:t>stroy</w:t>
      </w:r>
      <w:r w:rsidRPr="00D20FC1">
        <w:t xml:space="preserve"> </w:t>
      </w:r>
      <w:bookmarkEnd w:id="420"/>
      <w:bookmarkEnd w:id="421"/>
      <w:bookmarkEnd w:id="422"/>
      <w:r>
        <w:t>Metrics Reporting Configuration</w:t>
      </w:r>
      <w:bookmarkEnd w:id="423"/>
      <w:bookmarkEnd w:id="424"/>
      <w:bookmarkEnd w:id="425"/>
      <w:bookmarkEnd w:id="426"/>
      <w:bookmarkEnd w:id="427"/>
    </w:p>
    <w:p w14:paraId="35BB314A" w14:textId="5930B6B6" w:rsidR="00E75471" w:rsidRPr="0035578A" w:rsidRDefault="00E75471" w:rsidP="00E75471">
      <w:bookmarkStart w:id="428" w:name="_MCCTEMPBM_CRPT71130096___7"/>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21A287E0" w:rsidR="00E75471"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F58828A" w14:textId="77777777" w:rsidR="00416D52" w:rsidRDefault="00416D52" w:rsidP="00416D52">
      <w:pPr>
        <w:pStyle w:val="Heading3"/>
      </w:pPr>
      <w:bookmarkStart w:id="429" w:name="_Toc123800710"/>
      <w:bookmarkEnd w:id="428"/>
      <w:r>
        <w:t>4.3.10</w:t>
      </w:r>
      <w:r>
        <w:tab/>
        <w:t>Edge Resources Provisioning Procedures</w:t>
      </w:r>
      <w:bookmarkEnd w:id="429"/>
    </w:p>
    <w:p w14:paraId="21949C0F" w14:textId="77777777" w:rsidR="00416D52" w:rsidRDefault="00416D52" w:rsidP="00416D52">
      <w:pPr>
        <w:pStyle w:val="Heading4"/>
      </w:pPr>
      <w:bookmarkStart w:id="430" w:name="_Toc123800711"/>
      <w:r>
        <w:t>4.3.10.1</w:t>
      </w:r>
      <w:r>
        <w:tab/>
        <w:t>General</w:t>
      </w:r>
      <w:bookmarkEnd w:id="430"/>
    </w:p>
    <w:p w14:paraId="5D33C091" w14:textId="77777777" w:rsidR="00416D52" w:rsidRDefault="00416D52" w:rsidP="00416D52">
      <w:r>
        <w:t>These procedures are used by the 5GMS Application Provider and the 5GMS AF at reference point M1d to provision edge resources for downlink streaming.</w:t>
      </w:r>
    </w:p>
    <w:p w14:paraId="256F61B4" w14:textId="77777777" w:rsidR="00416D52" w:rsidRPr="00E61308" w:rsidRDefault="00416D52" w:rsidP="00416D52">
      <w:pPr>
        <w:pStyle w:val="NO"/>
      </w:pPr>
      <w:r>
        <w:t>NOTE:</w:t>
      </w:r>
      <w:r>
        <w:tab/>
        <w:t>The requirements on an edge-enabled 5GMS AF are defined in clause 4.5.2 of TS 26.501 [2].</w:t>
      </w:r>
    </w:p>
    <w:p w14:paraId="3D0406DD" w14:textId="77777777" w:rsidR="00416D52" w:rsidRDefault="00416D52" w:rsidP="00416D52">
      <w:pPr>
        <w:pStyle w:val="Heading4"/>
      </w:pPr>
      <w:bookmarkStart w:id="431" w:name="_Toc123800712"/>
      <w:r>
        <w:t>4.3.10.2</w:t>
      </w:r>
      <w:r>
        <w:tab/>
        <w:t>Create Edge Resources Provisioning Configuration</w:t>
      </w:r>
      <w:bookmarkEnd w:id="431"/>
    </w:p>
    <w:p w14:paraId="5E882945" w14:textId="77777777" w:rsidR="00416D52" w:rsidRDefault="00416D52" w:rsidP="00416D52">
      <w:bookmarkStart w:id="432" w:name="_MCCTEMPBM_CRPT71130097___7"/>
      <w:r>
        <w:t xml:space="preserve">This procedure is used by the 5GMS Application Provider to create a new Edge Resources Provisioning Configuration. The 5GMS Application Provider shall use the HTTP </w:t>
      </w:r>
      <w:r w:rsidRPr="009A3628">
        <w:rPr>
          <w:rStyle w:val="HTTPMethod"/>
        </w:rPr>
        <w:t>POST</w:t>
      </w:r>
      <w:r>
        <w:t xml:space="preserve"> method for this purpose and the request message body shall include an </w:t>
      </w:r>
      <w:r w:rsidRPr="00025E11">
        <w:rPr>
          <w:rStyle w:val="Code"/>
        </w:rPr>
        <w:t>EdgeResourcesConfiguration</w:t>
      </w:r>
      <w:r>
        <w:t xml:space="preserve"> resource, as specified in clause 7.10.3.1.</w:t>
      </w:r>
    </w:p>
    <w:p w14:paraId="28A425DE" w14:textId="77777777" w:rsidR="00416D52" w:rsidRDefault="00416D52" w:rsidP="00416D52">
      <w:pPr>
        <w:pStyle w:val="B1"/>
      </w:pPr>
      <w:bookmarkStart w:id="433" w:name="_MCCTEMPBM_CRPT71130098___7"/>
      <w:bookmarkEnd w:id="432"/>
      <w:r>
        <w:t>-</w:t>
      </w:r>
      <w:r>
        <w:tab/>
        <w:t xml:space="preserve">If the </w:t>
      </w:r>
      <w:r w:rsidRPr="00025E11">
        <w:rPr>
          <w:rStyle w:val="Code"/>
        </w:rPr>
        <w:t>edgeManagmentMode</w:t>
      </w:r>
      <w:r>
        <w:t xml:space="preserve"> is set to </w:t>
      </w:r>
      <w:r w:rsidRPr="00025E11">
        <w:rPr>
          <w:rStyle w:val="Code"/>
        </w:rPr>
        <w:t>EM_</w:t>
      </w:r>
      <w:r>
        <w:rPr>
          <w:rStyle w:val="Code"/>
        </w:rPr>
        <w:t>AF</w:t>
      </w:r>
      <w:r w:rsidRPr="00025E11">
        <w:rPr>
          <w:rStyle w:val="Code"/>
        </w:rPr>
        <w:t>_DRIVEN</w:t>
      </w:r>
      <w:r>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Default="00416D52" w:rsidP="00416D52">
      <w:pPr>
        <w:pStyle w:val="B1"/>
      </w:pPr>
      <w:r>
        <w:t>-</w:t>
      </w:r>
      <w:r>
        <w:tab/>
        <w:t xml:space="preserve">If the </w:t>
      </w:r>
      <w:r w:rsidRPr="00025E11">
        <w:rPr>
          <w:rStyle w:val="Code"/>
        </w:rPr>
        <w:t>edgeManagementMode</w:t>
      </w:r>
      <w:r>
        <w:t xml:space="preserve"> is set to </w:t>
      </w:r>
      <w:r w:rsidRPr="00025E11">
        <w:rPr>
          <w:rStyle w:val="Code"/>
        </w:rPr>
        <w:t>EM_</w:t>
      </w:r>
      <w:r>
        <w:rPr>
          <w:rStyle w:val="Code"/>
        </w:rPr>
        <w:t>CLIENT</w:t>
      </w:r>
      <w:r w:rsidRPr="00025E11">
        <w:rPr>
          <w:rStyle w:val="Code"/>
        </w:rPr>
        <w:t>_DRIVEN</w:t>
      </w:r>
      <w:r>
        <w:t xml:space="preserve"> (indicating client-driven edge resource management), the 5GMS AF shall only request edge resources based on requests from the EEC instantiated in the Media Session Handler at reference point EDGE</w:t>
      </w:r>
      <w:r>
        <w:noBreakHyphen/>
        <w:t>1.</w:t>
      </w:r>
    </w:p>
    <w:p w14:paraId="038422BF" w14:textId="77777777" w:rsidR="00416D52" w:rsidRDefault="00416D52" w:rsidP="00416D52">
      <w:bookmarkStart w:id="434" w:name="_MCCTEMPBM_CRPT71130099___7"/>
      <w:bookmarkEnd w:id="433"/>
      <w:r>
        <w:t xml:space="preserve">If the procedure is successful, the 5GMS AF shall generate a resource identifier representing the new Edge Resources Provisioning Configuration. In this case, the 5GMS AF shall respond with a </w:t>
      </w:r>
      <w:r w:rsidRPr="00025E11">
        <w:rPr>
          <w:rStyle w:val="HTTPResponse"/>
        </w:rPr>
        <w:t>201 (Created)</w:t>
      </w:r>
      <w:r>
        <w:t xml:space="preserve"> HTTP response message and shall provide the URL to the newly created resource in the </w:t>
      </w:r>
      <w:r w:rsidRPr="0069078A">
        <w:rPr>
          <w:rStyle w:val="HTTPMethod"/>
        </w:rPr>
        <w:t>Location</w:t>
      </w:r>
      <w:r>
        <w:t xml:space="preserve"> header field. The response message body may include an </w:t>
      </w:r>
      <w:r w:rsidRPr="00025E11">
        <w:rPr>
          <w:rStyle w:val="Code"/>
        </w:rPr>
        <w:t>EdgeResourcesConfiguration</w:t>
      </w:r>
      <w:r>
        <w:t xml:space="preserve"> resource (see clause 7.10.3.1) that represents the current state of the Edge Resources Provisioning Configuration, including any fields set by the 5GMS AF.</w:t>
      </w:r>
    </w:p>
    <w:bookmarkEnd w:id="434"/>
    <w:p w14:paraId="7F35A451" w14:textId="77777777" w:rsidR="00416D52" w:rsidRPr="00E61308" w:rsidRDefault="00416D52" w:rsidP="00416D52">
      <w:r>
        <w:t>If the procedure is not successful, the 5GMS AF shall provide a response code as defined in clause 6.3.</w:t>
      </w:r>
    </w:p>
    <w:p w14:paraId="47EDBAB3" w14:textId="77777777" w:rsidR="00416D52" w:rsidRDefault="00416D52" w:rsidP="00416D52">
      <w:pPr>
        <w:pStyle w:val="Heading4"/>
      </w:pPr>
      <w:bookmarkStart w:id="435" w:name="_Toc123800713"/>
      <w:r>
        <w:t>4.3.10.3</w:t>
      </w:r>
      <w:r>
        <w:tab/>
        <w:t>Read Edge Resources Provisioning Configuration</w:t>
      </w:r>
      <w:bookmarkEnd w:id="435"/>
    </w:p>
    <w:p w14:paraId="062047DD" w14:textId="77777777" w:rsidR="00416D52" w:rsidRPr="00586B6B" w:rsidRDefault="00416D52" w:rsidP="00416D52">
      <w:bookmarkStart w:id="436" w:name="_MCCTEMPBM_CRPT71130100___7"/>
      <w:r w:rsidRPr="00586B6B">
        <w:t xml:space="preserve">This procedure is used by the 5GMS Application Provider to </w:t>
      </w:r>
      <w:r>
        <w:t xml:space="preserve">retrieve the current values of the properties of </w:t>
      </w:r>
      <w:r w:rsidRPr="00586B6B">
        <w:t xml:space="preserve">an existing </w:t>
      </w:r>
      <w:r>
        <w:t xml:space="preserve">Edge Resources Provisioning </w:t>
      </w:r>
      <w:r w:rsidRPr="00586B6B">
        <w:t xml:space="preserve">Configuration resource from the 5GMS AF. The HTTP </w:t>
      </w:r>
      <w:r w:rsidRPr="00586B6B">
        <w:rPr>
          <w:rStyle w:val="HTTPMethod"/>
        </w:rPr>
        <w:t>GET</w:t>
      </w:r>
      <w:r w:rsidRPr="00586B6B">
        <w:t xml:space="preserve"> method shall be used for this purpose.</w:t>
      </w:r>
    </w:p>
    <w:p w14:paraId="1F718CCE"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 that includes the </w:t>
      </w:r>
      <w:r>
        <w:rPr>
          <w:rStyle w:val="Code"/>
        </w:rPr>
        <w:t>EdgeResources</w:t>
      </w:r>
      <w:r w:rsidRPr="00D41AA2">
        <w:rPr>
          <w:rStyle w:val="Code"/>
        </w:rPr>
        <w:t>Configuration</w:t>
      </w:r>
      <w:r w:rsidRPr="00586B6B">
        <w:rPr>
          <w:lang w:eastAsia="zh-CN"/>
        </w:rPr>
        <w:t xml:space="preserve"> resource in the response message body</w:t>
      </w:r>
      <w:r w:rsidRPr="00586B6B">
        <w:t>.</w:t>
      </w:r>
    </w:p>
    <w:bookmarkEnd w:id="436"/>
    <w:p w14:paraId="6233720E"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6AAB7E44" w14:textId="77777777" w:rsidR="00416D52" w:rsidRDefault="00416D52" w:rsidP="00416D52">
      <w:pPr>
        <w:pStyle w:val="Heading4"/>
      </w:pPr>
      <w:bookmarkStart w:id="437" w:name="_Toc123800714"/>
      <w:r>
        <w:t>4.3.10.4</w:t>
      </w:r>
      <w:r>
        <w:tab/>
        <w:t>Update Edge Resources Provisioning Configuration</w:t>
      </w:r>
      <w:bookmarkEnd w:id="437"/>
    </w:p>
    <w:p w14:paraId="5017E838" w14:textId="77777777" w:rsidR="00416D52" w:rsidRPr="00586B6B" w:rsidRDefault="00416D52" w:rsidP="00416D52">
      <w:bookmarkStart w:id="438" w:name="_MCCTEMPBM_CRPT71130101___7"/>
      <w:r w:rsidRPr="00586B6B">
        <w:t xml:space="preserve">The update operation is invoked by the 5GMS Application Provider to modify the properties of an existing </w:t>
      </w:r>
      <w:r>
        <w:rPr>
          <w:rStyle w:val="Code"/>
        </w:rPr>
        <w:t>EdgeResources</w:t>
      </w:r>
      <w:r w:rsidRPr="00D41AA2">
        <w:rPr>
          <w:rStyle w:val="Code"/>
        </w:rPr>
        <w:t>Configuration</w:t>
      </w:r>
      <w:r w:rsidRPr="00586B6B">
        <w:t xml:space="preserve"> resource. All writeable properties except </w:t>
      </w:r>
      <w:r>
        <w:rPr>
          <w:rStyle w:val="Code"/>
        </w:rPr>
        <w:t>edgeManagementMode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348D4D"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and provide the content of the resource in the response, confirming the successful update operation</w:t>
      </w:r>
      <w:r w:rsidRPr="00586B6B">
        <w:t>.</w:t>
      </w:r>
    </w:p>
    <w:bookmarkEnd w:id="438"/>
    <w:p w14:paraId="3B1D9E76"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7A54E663" w14:textId="77777777" w:rsidR="00416D52" w:rsidRDefault="00416D52" w:rsidP="00416D52">
      <w:pPr>
        <w:pStyle w:val="Heading4"/>
      </w:pPr>
      <w:bookmarkStart w:id="439" w:name="_Toc123800715"/>
      <w:r>
        <w:t>4.3.10.5</w:t>
      </w:r>
      <w:r>
        <w:tab/>
        <w:t>Destroy Edge Resources Provisioning Configuration</w:t>
      </w:r>
      <w:bookmarkEnd w:id="439"/>
    </w:p>
    <w:p w14:paraId="261755C8" w14:textId="77777777" w:rsidR="00416D52" w:rsidRPr="00586B6B" w:rsidRDefault="00416D52" w:rsidP="00416D52">
      <w:bookmarkStart w:id="440" w:name="_MCCTEMPBM_CRPT71130102___7"/>
      <w:r w:rsidRPr="00586B6B">
        <w:t>This operation is used by the 5GMS Application Provider to destroy a</w:t>
      </w:r>
      <w:r>
        <w:t xml:space="preserve">n Edge Resources Provisioning </w:t>
      </w:r>
      <w:r w:rsidRPr="00586B6B">
        <w:t>Configuration resource</w:t>
      </w:r>
      <w:r>
        <w:t xml:space="preserve">. </w:t>
      </w:r>
      <w:r w:rsidRPr="00586B6B">
        <w:t xml:space="preserve">The HTTP </w:t>
      </w:r>
      <w:r w:rsidRPr="00586B6B">
        <w:rPr>
          <w:rStyle w:val="HTTPMethod"/>
        </w:rPr>
        <w:t>DELETE</w:t>
      </w:r>
      <w:r w:rsidRPr="00586B6B">
        <w:t xml:space="preserve"> method shall be used for this purpose. </w:t>
      </w:r>
      <w:r>
        <w:t xml:space="preserve">This operation makes the configuration unsuable for future media streaming sessions, but it does not affect any ongoing media streaming sessions. </w:t>
      </w:r>
    </w:p>
    <w:p w14:paraId="6842B032"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0"/>
    <w:p w14:paraId="73434F79" w14:textId="52A6E8FB" w:rsidR="00416D52" w:rsidRDefault="00416D52" w:rsidP="00416D52">
      <w:pPr>
        <w:keepLines/>
      </w:pPr>
      <w:r w:rsidRPr="00586B6B">
        <w:t>If the procedure is not successful, the 5GMS</w:t>
      </w:r>
      <w:r>
        <w:t> </w:t>
      </w:r>
      <w:r w:rsidRPr="00586B6B">
        <w:t xml:space="preserve">AF shall provide a response code as defined in </w:t>
      </w:r>
      <w:r>
        <w:t>clause 6.3</w:t>
      </w:r>
      <w:r w:rsidRPr="00586B6B">
        <w:t>.</w:t>
      </w:r>
    </w:p>
    <w:p w14:paraId="64761E27" w14:textId="77777777" w:rsidR="008F5E2F" w:rsidRDefault="008F5E2F" w:rsidP="008F5E2F">
      <w:pPr>
        <w:pStyle w:val="Heading3"/>
      </w:pPr>
      <w:bookmarkStart w:id="441" w:name="_Toc123800716"/>
      <w:r>
        <w:t>4.3.11</w:t>
      </w:r>
      <w:r>
        <w:tab/>
        <w:t>Event Data Processing Provisioning procedures</w:t>
      </w:r>
      <w:bookmarkEnd w:id="441"/>
    </w:p>
    <w:p w14:paraId="226FB96D" w14:textId="77777777" w:rsidR="008F5E2F" w:rsidRDefault="008F5E2F" w:rsidP="008F5E2F">
      <w:pPr>
        <w:pStyle w:val="Heading4"/>
      </w:pPr>
      <w:bookmarkStart w:id="442" w:name="_Toc123800717"/>
      <w:r>
        <w:t>4.3.11.1</w:t>
      </w:r>
      <w:r>
        <w:tab/>
        <w:t>General</w:t>
      </w:r>
      <w:bookmarkEnd w:id="442"/>
    </w:p>
    <w:p w14:paraId="33295CB8" w14:textId="77777777" w:rsidR="008F5E2F" w:rsidRDefault="008F5E2F" w:rsidP="008F5E2F">
      <w:pPr>
        <w:keepNext/>
      </w:pPr>
      <w:r w:rsidRPr="00586B6B">
        <w:t xml:space="preserve">These procedures are used by the 5GMS Application Provider to </w:t>
      </w:r>
      <w:r>
        <w:t xml:space="preserve">configure the collection and processing of UE data related to 5G Media Streaming over reference point M1 (as defined in TS 26.531 [46]) and to restrict its exposure over reference points R5 and R6 by </w:t>
      </w:r>
      <w:r w:rsidRPr="00586B6B">
        <w:t>configur</w:t>
      </w:r>
      <w:r>
        <w:t>ing the Data Collection AF instantiated in the 5GMS AF (as defined in clause 4.7 of TS 26.501 [2]) with one or more Event Data Processing Configurations and Data Access Profiles for a particular Event ID.</w:t>
      </w:r>
    </w:p>
    <w:p w14:paraId="54D6DBAE" w14:textId="77777777" w:rsidR="008F5E2F" w:rsidRDefault="008F5E2F" w:rsidP="008F5E2F">
      <w:pPr>
        <w:keepNext/>
      </w:pPr>
      <w:r>
        <w:t>Each instance of a</w:t>
      </w:r>
      <w:r w:rsidRPr="00057D2F">
        <w:t xml:space="preserve"> Data Access Profile specifies a set of data processing operations </w:t>
      </w:r>
      <w:r>
        <w:t>to be</w:t>
      </w:r>
      <w:r w:rsidRPr="00057D2F">
        <w:t xml:space="preserve"> performed by the Data Collection AF on </w:t>
      </w:r>
      <w:r>
        <w:t>its</w:t>
      </w:r>
      <w:r w:rsidRPr="00057D2F">
        <w:t xml:space="preserve"> collected UE data in order to synthesize the event data </w:t>
      </w:r>
      <w:r>
        <w:t>to</w:t>
      </w:r>
      <w:r w:rsidRPr="00057D2F">
        <w:t xml:space="preserve"> be exposed to </w:t>
      </w:r>
      <w:r>
        <w:t>a specific Event service consumer entity. In this release, eligible Event service consumer entities of 5GMS event data are the</w:t>
      </w:r>
      <w:r w:rsidRPr="00057D2F">
        <w:t xml:space="preserve"> NWDAF</w:t>
      </w:r>
      <w:r>
        <w:t xml:space="preserve">, the </w:t>
      </w:r>
      <w:r w:rsidRPr="00057D2F">
        <w:t>Event Consumer AF</w:t>
      </w:r>
      <w:r>
        <w:t xml:space="preserve"> </w:t>
      </w:r>
      <w:r w:rsidRPr="00057D2F">
        <w:t>and</w:t>
      </w:r>
      <w:r>
        <w:t xml:space="preserve"> the NEF</w:t>
      </w:r>
      <w:r w:rsidRPr="00057D2F">
        <w:t>.</w:t>
      </w:r>
    </w:p>
    <w:p w14:paraId="51B67E13" w14:textId="77777777" w:rsidR="008F5E2F" w:rsidRPr="006B3F92" w:rsidRDefault="008F5E2F" w:rsidP="008F5E2F">
      <w:pPr>
        <w:keepNext/>
      </w:pPr>
      <w:r>
        <w:t>The Event Data Processing Provisioning API is specified</w:t>
      </w:r>
      <w:r w:rsidRPr="00586B6B">
        <w:t xml:space="preserve"> in clause 7.</w:t>
      </w:r>
      <w:r>
        <w:t>11</w:t>
      </w:r>
      <w:r w:rsidRPr="00586B6B">
        <w:t>.</w:t>
      </w:r>
    </w:p>
    <w:p w14:paraId="610F6CE7" w14:textId="77777777" w:rsidR="008F5E2F" w:rsidRDefault="008F5E2F" w:rsidP="008F5E2F">
      <w:pPr>
        <w:pStyle w:val="Heading4"/>
      </w:pPr>
      <w:bookmarkStart w:id="443" w:name="_Toc123800718"/>
      <w:r>
        <w:t>4.3.11.2</w:t>
      </w:r>
      <w:r>
        <w:tab/>
        <w:t>Create Event Data Processing Configuration</w:t>
      </w:r>
      <w:bookmarkEnd w:id="443"/>
    </w:p>
    <w:p w14:paraId="27D1B721" w14:textId="77777777" w:rsidR="008F5E2F" w:rsidRDefault="008F5E2F" w:rsidP="008F5E2F">
      <w:bookmarkStart w:id="444" w:name="_MCCTEMPBM_CRPT71130103___7"/>
      <w:r w:rsidRPr="00586B6B">
        <w:t xml:space="preserve">This procedure is used by the 5GMS Application Provider to create a new </w:t>
      </w:r>
      <w:r>
        <w:t xml:space="preserve">Event Data Processing </w:t>
      </w:r>
      <w:r w:rsidRPr="00586B6B">
        <w:t>Configuration</w:t>
      </w:r>
      <w:r>
        <w:t xml:space="preserve"> in the form of one or more Data Access Profiles</w:t>
      </w:r>
      <w:r w:rsidRPr="00586B6B">
        <w:t>.</w:t>
      </w:r>
      <w:r>
        <w:t xml:space="preserve"> </w:t>
      </w:r>
      <w:r w:rsidRPr="00586B6B">
        <w:t xml:space="preserve">The 5GMS Application Provider shall use the HTTP </w:t>
      </w:r>
      <w:r w:rsidRPr="00586B6B">
        <w:rPr>
          <w:rStyle w:val="HTTPMethod"/>
        </w:rPr>
        <w:t>POST</w:t>
      </w:r>
      <w:r w:rsidRPr="00586B6B">
        <w:t xml:space="preserve"> method for this purpose and the request message body shall include a</w:t>
      </w:r>
      <w:r>
        <w:t>n</w:t>
      </w:r>
      <w:r w:rsidRPr="00586B6B">
        <w:t xml:space="preserve"> </w:t>
      </w:r>
      <w:r>
        <w:rPr>
          <w:rStyle w:val="Code"/>
        </w:rPr>
        <w:t>EventDataProcessing</w:t>
      </w:r>
      <w:r w:rsidRPr="00D41AA2">
        <w:rPr>
          <w:rStyle w:val="Code"/>
        </w:rPr>
        <w:t>Configuration</w:t>
      </w:r>
      <w:r w:rsidRPr="00586B6B">
        <w:t xml:space="preserve"> resource, as specified in clause </w:t>
      </w:r>
      <w:r w:rsidRPr="00EE23C8">
        <w:t>7.1</w:t>
      </w:r>
      <w:r>
        <w:t>1</w:t>
      </w:r>
      <w:r w:rsidRPr="00EE23C8">
        <w:t>.3</w:t>
      </w:r>
      <w:r w:rsidRPr="00586B6B">
        <w:t>.</w:t>
      </w:r>
    </w:p>
    <w:p w14:paraId="336B4554" w14:textId="77777777" w:rsidR="008F5E2F" w:rsidRPr="00586B6B" w:rsidRDefault="008F5E2F" w:rsidP="008F5E2F">
      <w:pPr>
        <w:pStyle w:val="NO"/>
        <w:ind w:left="0" w:firstLine="0"/>
      </w:pPr>
      <w:bookmarkStart w:id="445" w:name="_MCCTEMPBM_CRPT71130104___2"/>
      <w:bookmarkEnd w:id="444"/>
      <w:r w:rsidRPr="00586B6B">
        <w:rPr>
          <w:lang w:eastAsia="zh-CN"/>
        </w:rPr>
        <w:t xml:space="preserve">If the procedure is successful, the 5GMS AF shall generate a resource identifier representing the new </w:t>
      </w:r>
      <w:r>
        <w:t xml:space="preserve">Event Data Processing </w:t>
      </w:r>
      <w:r w:rsidRPr="00586B6B">
        <w:rPr>
          <w:lang w:eastAsia="zh-CN"/>
        </w:rPr>
        <w:t>Configuration.</w:t>
      </w:r>
      <w:r>
        <w:t xml:space="preserve"> In this case</w:t>
      </w:r>
      <w:r w:rsidRPr="00586B6B">
        <w:t xml:space="preserve">, </w:t>
      </w:r>
      <w:r w:rsidRPr="00586B6B">
        <w:rPr>
          <w:lang w:eastAsia="zh-CN"/>
        </w:rPr>
        <w:t xml:space="preserve">the 5GMS AF shall respond with a </w:t>
      </w:r>
      <w:r w:rsidRPr="00586B6B">
        <w:rPr>
          <w:rStyle w:val="HTTPResponse"/>
        </w:rPr>
        <w:t>201 (Created)</w:t>
      </w:r>
      <w:r w:rsidRPr="00586B6B">
        <w:rPr>
          <w:lang w:eastAsia="zh-CN"/>
        </w:rPr>
        <w:t xml:space="preserve"> response message and </w:t>
      </w:r>
      <w:r w:rsidRPr="00586B6B">
        <w:t>shall provide the URL to the newly created resource</w:t>
      </w:r>
      <w:r>
        <w:t xml:space="preserve"> </w:t>
      </w:r>
      <w:r w:rsidRPr="00586B6B">
        <w:t xml:space="preserve">in the </w:t>
      </w:r>
      <w:r w:rsidRPr="00586B6B">
        <w:rPr>
          <w:rStyle w:val="HTTPHeader"/>
        </w:rPr>
        <w:t>Location</w:t>
      </w:r>
      <w:r w:rsidRPr="00586B6B">
        <w:t xml:space="preserve"> header field.</w:t>
      </w:r>
    </w:p>
    <w:bookmarkEnd w:id="445"/>
    <w:p w14:paraId="354F8746" w14:textId="77777777" w:rsidR="008F5E2F"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47056783" w14:textId="77777777" w:rsidR="008F5E2F" w:rsidRDefault="008F5E2F" w:rsidP="008F5E2F">
      <w:pPr>
        <w:pStyle w:val="Heading4"/>
      </w:pPr>
      <w:bookmarkStart w:id="446" w:name="_Toc123800719"/>
      <w:r>
        <w:t>4.3.11.3</w:t>
      </w:r>
      <w:r>
        <w:tab/>
        <w:t>Read Event Data Processing Configuration</w:t>
      </w:r>
      <w:bookmarkEnd w:id="446"/>
    </w:p>
    <w:p w14:paraId="3560F9B0" w14:textId="77777777" w:rsidR="008F5E2F" w:rsidRDefault="008F5E2F" w:rsidP="008F5E2F">
      <w:bookmarkStart w:id="447" w:name="_MCCTEMPBM_CRPT71130105___7"/>
      <w:r w:rsidRPr="00586B6B">
        <w:t xml:space="preserve">This procedure is used by the 5GMS Application Provider to obtain the properties of an existing </w:t>
      </w:r>
      <w:r w:rsidRPr="004713C8">
        <w:t>Event Data Processing</w:t>
      </w:r>
      <w:r>
        <w:t xml:space="preserve"> </w:t>
      </w:r>
      <w:r w:rsidRPr="00586B6B">
        <w:t xml:space="preserve">Configuration resource from the 5GMS AF. The HTTP </w:t>
      </w:r>
      <w:r w:rsidRPr="00586B6B">
        <w:rPr>
          <w:rStyle w:val="HTTPMethod"/>
        </w:rPr>
        <w:t>GET</w:t>
      </w:r>
      <w:r w:rsidRPr="00586B6B">
        <w:t xml:space="preserve"> method shall be used for this purpose.</w:t>
      </w:r>
    </w:p>
    <w:bookmarkEnd w:id="447"/>
    <w:p w14:paraId="64579A65" w14:textId="77777777" w:rsidR="008F5E2F" w:rsidRPr="006D5C58"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0FCAFD25" w14:textId="77777777" w:rsidR="008F5E2F" w:rsidRDefault="008F5E2F" w:rsidP="008F5E2F">
      <w:pPr>
        <w:pStyle w:val="Heading4"/>
      </w:pPr>
      <w:bookmarkStart w:id="448" w:name="_Toc123800720"/>
      <w:r>
        <w:t>4.3.11.4</w:t>
      </w:r>
      <w:r>
        <w:tab/>
        <w:t>Destroy Event Data Processing Configuration</w:t>
      </w:r>
      <w:bookmarkEnd w:id="448"/>
    </w:p>
    <w:p w14:paraId="795E2FDB" w14:textId="77777777" w:rsidR="008F5E2F" w:rsidRPr="00586B6B" w:rsidRDefault="008F5E2F" w:rsidP="008F5E2F">
      <w:bookmarkStart w:id="449" w:name="_MCCTEMPBM_CRPT71130106___7"/>
      <w:r w:rsidRPr="00586B6B">
        <w:t>This operation is used by the 5GMS Application Provider to destroy a</w:t>
      </w:r>
      <w:r>
        <w:t>n</w:t>
      </w:r>
      <w:r w:rsidRPr="00586B6B">
        <w:t xml:space="preserve"> </w:t>
      </w:r>
      <w:r>
        <w:t xml:space="preserve">existing Event Data Processing </w:t>
      </w:r>
      <w:r w:rsidRPr="00586B6B">
        <w:t xml:space="preserve">Configuration resource and to terminate the related distribution. The HTTP </w:t>
      </w:r>
      <w:r w:rsidRPr="00586B6B">
        <w:rPr>
          <w:rStyle w:val="HTTPMethod"/>
        </w:rPr>
        <w:t>DELETE</w:t>
      </w:r>
      <w:r w:rsidRPr="00586B6B">
        <w:t xml:space="preserve"> method shall be used for this purpose. As a result, the </w:t>
      </w:r>
      <w:r>
        <w:t xml:space="preserve">Data Collection </w:t>
      </w:r>
      <w:r w:rsidRPr="00586B6B">
        <w:t>AF</w:t>
      </w:r>
      <w:r w:rsidRPr="00EF36E1">
        <w:t xml:space="preserve"> </w:t>
      </w:r>
      <w:r>
        <w:t>shall process any reported UE data still outstanding</w:t>
      </w:r>
      <w:r w:rsidRPr="00586B6B">
        <w:t xml:space="preserve"> and </w:t>
      </w:r>
      <w:r>
        <w:t xml:space="preserve">shall </w:t>
      </w:r>
      <w:r w:rsidRPr="00586B6B">
        <w:t xml:space="preserve">delete any corresponding </w:t>
      </w:r>
      <w:r>
        <w:t xml:space="preserve">data collection and reporting client </w:t>
      </w:r>
      <w:r w:rsidRPr="00586B6B">
        <w:t>configurations.</w:t>
      </w:r>
    </w:p>
    <w:p w14:paraId="2D5EE656" w14:textId="77777777" w:rsidR="008F5E2F" w:rsidRPr="00586B6B" w:rsidRDefault="008F5E2F" w:rsidP="008F5E2F">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9"/>
    <w:p w14:paraId="6844D50D" w14:textId="2CB73BCC" w:rsidR="008F5E2F" w:rsidRPr="00586B6B" w:rsidRDefault="008F5E2F" w:rsidP="008F5E2F">
      <w:pPr>
        <w:keepLines/>
      </w:pPr>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1BC12932" w14:textId="34CB4363" w:rsidR="00E8591E" w:rsidRPr="00450E15" w:rsidRDefault="00E8591E" w:rsidP="00450E15">
      <w:pPr>
        <w:pStyle w:val="Heading2"/>
      </w:pPr>
      <w:bookmarkStart w:id="450" w:name="_Toc68899525"/>
      <w:bookmarkStart w:id="451" w:name="_Toc71214276"/>
      <w:bookmarkStart w:id="452" w:name="_Toc71721950"/>
      <w:bookmarkStart w:id="453" w:name="_Toc74859002"/>
      <w:bookmarkStart w:id="454" w:name="_Toc123800721"/>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450"/>
      <w:bookmarkEnd w:id="451"/>
      <w:bookmarkEnd w:id="452"/>
      <w:bookmarkEnd w:id="453"/>
      <w:bookmarkEnd w:id="454"/>
    </w:p>
    <w:p w14:paraId="6D933FA2" w14:textId="77777777" w:rsidR="00E87180" w:rsidRDefault="00E87180" w:rsidP="00D41AA2">
      <w:pPr>
        <w:keepNext/>
      </w:pPr>
      <w:bookmarkStart w:id="455" w:name="_Toc68899526"/>
      <w:bookmarkStart w:id="456" w:name="_Toc71214277"/>
      <w:r>
        <w:t>No procedures are specified in this release.</w:t>
      </w:r>
    </w:p>
    <w:p w14:paraId="6CEBEC0B" w14:textId="18757842" w:rsidR="002711AB" w:rsidRPr="00586B6B" w:rsidRDefault="002711AB" w:rsidP="002711AB">
      <w:pPr>
        <w:pStyle w:val="Heading2"/>
        <w:rPr>
          <w:lang w:eastAsia="fr-FR"/>
        </w:rPr>
      </w:pPr>
      <w:bookmarkStart w:id="457" w:name="_Toc71721951"/>
      <w:bookmarkStart w:id="458" w:name="_Toc74859003"/>
      <w:bookmarkStart w:id="459" w:name="_Toc123800722"/>
      <w:r w:rsidRPr="00450E15">
        <w:t>4.</w:t>
      </w:r>
      <w:r w:rsidR="00F341DB" w:rsidRPr="00450E15">
        <w:t>5</w:t>
      </w:r>
      <w:r w:rsidR="00C059CA" w:rsidRPr="00450E15">
        <w:tab/>
      </w:r>
      <w:r w:rsidRPr="00586B6B">
        <w:t>Procedures of the M3d interface</w:t>
      </w:r>
      <w:bookmarkEnd w:id="455"/>
      <w:bookmarkEnd w:id="456"/>
      <w:bookmarkEnd w:id="457"/>
      <w:bookmarkEnd w:id="458"/>
      <w:bookmarkEnd w:id="459"/>
    </w:p>
    <w:p w14:paraId="31CB4713" w14:textId="77777777" w:rsidR="002711AB" w:rsidRPr="00586B6B" w:rsidRDefault="002711AB" w:rsidP="00F10B8F">
      <w:pPr>
        <w:rPr>
          <w:rFonts w:cs="Arial"/>
          <w:color w:val="000000"/>
          <w:szCs w:val="32"/>
        </w:rPr>
      </w:pPr>
      <w:bookmarkStart w:id="460" w:name="_MCCTEMPBM_CRPT71130107___5"/>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461" w:name="_Toc68899527"/>
      <w:bookmarkStart w:id="462" w:name="_Toc71214278"/>
      <w:bookmarkStart w:id="463" w:name="_Toc71721952"/>
      <w:bookmarkStart w:id="464" w:name="_Toc74859004"/>
      <w:bookmarkStart w:id="465" w:name="_Toc123800723"/>
      <w:bookmarkEnd w:id="460"/>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461"/>
      <w:bookmarkEnd w:id="462"/>
      <w:bookmarkEnd w:id="463"/>
      <w:bookmarkEnd w:id="464"/>
      <w:bookmarkEnd w:id="465"/>
    </w:p>
    <w:p w14:paraId="2ACCE741" w14:textId="00A6AB3E" w:rsidR="00483AA6" w:rsidRPr="00586B6B" w:rsidRDefault="00483AA6" w:rsidP="00483AA6">
      <w:pPr>
        <w:pStyle w:val="Heading3"/>
      </w:pPr>
      <w:bookmarkStart w:id="466" w:name="_Toc68899528"/>
      <w:bookmarkStart w:id="467" w:name="_Toc71214279"/>
      <w:bookmarkStart w:id="468" w:name="_Toc71721953"/>
      <w:bookmarkStart w:id="469" w:name="_Toc74859005"/>
      <w:bookmarkStart w:id="470" w:name="_Toc123800724"/>
      <w:r w:rsidRPr="00586B6B">
        <w:t>4.6.1</w:t>
      </w:r>
      <w:r w:rsidR="00713B67" w:rsidRPr="00586B6B">
        <w:tab/>
      </w:r>
      <w:r w:rsidRPr="00586B6B">
        <w:t>Procedures for DASH Session</w:t>
      </w:r>
      <w:bookmarkEnd w:id="466"/>
      <w:bookmarkEnd w:id="467"/>
      <w:bookmarkEnd w:id="468"/>
      <w:bookmarkEnd w:id="469"/>
      <w:bookmarkEnd w:id="470"/>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bookmarkStart w:id="471" w:name="_MCCTEMPBM_CRPT71130108___7"/>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bookmarkEnd w:id="471"/>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472" w:name="_Toc68899529"/>
      <w:bookmarkStart w:id="473" w:name="_Toc71214280"/>
      <w:bookmarkStart w:id="474" w:name="_Toc71721954"/>
      <w:bookmarkStart w:id="475" w:name="_Toc74859006"/>
      <w:bookmarkStart w:id="476" w:name="_Toc123800725"/>
      <w:r w:rsidRPr="00586B6B">
        <w:t>4.6.2</w:t>
      </w:r>
      <w:r w:rsidR="00713B67" w:rsidRPr="00586B6B">
        <w:tab/>
      </w:r>
      <w:r w:rsidRPr="00586B6B">
        <w:t>Procedures for Progressive Download Session</w:t>
      </w:r>
      <w:bookmarkEnd w:id="472"/>
      <w:bookmarkEnd w:id="473"/>
      <w:bookmarkEnd w:id="474"/>
      <w:bookmarkEnd w:id="475"/>
      <w:bookmarkEnd w:id="476"/>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bookmarkStart w:id="477" w:name="_MCCTEMPBM_CRPT71130109___7"/>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bookmarkEnd w:id="477"/>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478" w:name="_Toc68899530"/>
      <w:bookmarkStart w:id="479" w:name="_Toc71214281"/>
      <w:bookmarkStart w:id="480" w:name="_Toc71721955"/>
      <w:bookmarkStart w:id="481" w:name="_Toc74859007"/>
      <w:bookmarkStart w:id="482" w:name="_Toc123800726"/>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478"/>
      <w:bookmarkEnd w:id="479"/>
      <w:bookmarkEnd w:id="480"/>
      <w:bookmarkEnd w:id="481"/>
      <w:bookmarkEnd w:id="482"/>
    </w:p>
    <w:p w14:paraId="679DC3F5" w14:textId="76BE7D26" w:rsidR="000C5552" w:rsidRPr="00586B6B" w:rsidRDefault="00F341DB" w:rsidP="0068732E">
      <w:pPr>
        <w:pStyle w:val="Heading3"/>
      </w:pPr>
      <w:bookmarkStart w:id="483" w:name="_Toc68899531"/>
      <w:bookmarkStart w:id="484" w:name="_Toc71214282"/>
      <w:bookmarkStart w:id="485" w:name="_Toc71721956"/>
      <w:bookmarkStart w:id="486" w:name="_Toc74859008"/>
      <w:bookmarkStart w:id="487" w:name="_Toc123800727"/>
      <w:r w:rsidRPr="00586B6B">
        <w:t>4.7</w:t>
      </w:r>
      <w:r w:rsidR="000C5552" w:rsidRPr="00586B6B">
        <w:t>.</w:t>
      </w:r>
      <w:r w:rsidR="00A002D2" w:rsidRPr="00586B6B">
        <w:t>1</w:t>
      </w:r>
      <w:r w:rsidR="00A002D2" w:rsidRPr="00586B6B">
        <w:tab/>
      </w:r>
      <w:r w:rsidR="000C5552" w:rsidRPr="00586B6B">
        <w:t>Introduction</w:t>
      </w:r>
      <w:bookmarkEnd w:id="483"/>
      <w:bookmarkEnd w:id="484"/>
      <w:bookmarkEnd w:id="485"/>
      <w:bookmarkEnd w:id="486"/>
      <w:bookmarkEnd w:id="487"/>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488" w:name="_Toc68899532"/>
      <w:bookmarkStart w:id="489" w:name="_Toc71214283"/>
      <w:bookmarkStart w:id="490" w:name="_Toc71721957"/>
      <w:bookmarkStart w:id="491" w:name="_Toc74859009"/>
      <w:bookmarkStart w:id="492" w:name="_Toc123800728"/>
      <w:r w:rsidRPr="00586B6B">
        <w:t>4.7.2</w:t>
      </w:r>
      <w:r w:rsidRPr="00586B6B">
        <w:tab/>
        <w:t>Procedures for Service Access Information</w:t>
      </w:r>
      <w:bookmarkEnd w:id="488"/>
      <w:bookmarkEnd w:id="489"/>
      <w:bookmarkEnd w:id="490"/>
      <w:bookmarkEnd w:id="491"/>
      <w:bookmarkEnd w:id="492"/>
    </w:p>
    <w:p w14:paraId="4E573294" w14:textId="37D3A410" w:rsidR="000A09F9" w:rsidRPr="00586B6B" w:rsidRDefault="000A09F9" w:rsidP="000A09F9">
      <w:pPr>
        <w:pStyle w:val="Heading4"/>
      </w:pPr>
      <w:bookmarkStart w:id="493" w:name="_Toc68899533"/>
      <w:bookmarkStart w:id="494" w:name="_Toc71214284"/>
      <w:bookmarkStart w:id="495" w:name="_Toc71721958"/>
      <w:bookmarkStart w:id="496" w:name="_Toc74859010"/>
      <w:bookmarkStart w:id="497" w:name="_Toc123800729"/>
      <w:r w:rsidRPr="00586B6B">
        <w:t>4.7.2.1</w:t>
      </w:r>
      <w:r w:rsidRPr="00586B6B">
        <w:tab/>
        <w:t>General</w:t>
      </w:r>
      <w:bookmarkEnd w:id="493"/>
      <w:bookmarkEnd w:id="494"/>
      <w:bookmarkEnd w:id="495"/>
      <w:bookmarkEnd w:id="496"/>
      <w:bookmarkEnd w:id="497"/>
    </w:p>
    <w:p w14:paraId="3F91B805" w14:textId="77777777" w:rsidR="0017361B" w:rsidRDefault="00346FF1" w:rsidP="0017361B">
      <w:pPr>
        <w:keepLines/>
      </w:pPr>
      <w:bookmarkStart w:id="498" w:name="_MCCTEMPBM_CRPT71130110___7"/>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bookmarkEnd w:id="498"/>
    <w:p w14:paraId="7F0DBE64" w14:textId="77777777" w:rsidR="0017361B" w:rsidRDefault="00806D17" w:rsidP="0017361B">
      <w:pPr>
        <w:keepLines/>
      </w:pPr>
      <w:r>
        <w:t xml:space="preserve">For downlink media streaming, the Media Session Handler </w:t>
      </w:r>
      <w:r w:rsidRPr="00FF7086">
        <w:t>may obtain Service Access Information from either the 5GMS</w:t>
      </w:r>
      <w:r>
        <w:t>d</w:t>
      </w:r>
      <w:r w:rsidRPr="00FF7086">
        <w:t>-Aware Application (via M6</w:t>
      </w:r>
      <w:r>
        <w:t>d</w:t>
      </w:r>
      <w:r w:rsidRPr="00FF7086">
        <w:t>) or the 5GMS</w:t>
      </w:r>
      <w:r>
        <w:t>d </w:t>
      </w:r>
      <w:r w:rsidRPr="00FF7086">
        <w:t>AF (via M5</w:t>
      </w:r>
      <w:r w:rsidR="00E97347">
        <w:t>d</w:t>
      </w:r>
      <w:r w:rsidRPr="00FF7086">
        <w:t>). In the former case, the Service Access Information is initially acquired by the 5GMS</w:t>
      </w:r>
      <w:r w:rsidR="00E97347">
        <w:t>d</w:t>
      </w:r>
      <w:r w:rsidRPr="00FF7086">
        <w:t>-Aware Application from the 5GMS</w:t>
      </w:r>
      <w:r w:rsidR="00E97347">
        <w:t>d</w:t>
      </w:r>
      <w:r w:rsidRPr="00FF7086">
        <w:t xml:space="preserve"> Application Provider via M8</w:t>
      </w:r>
      <w:r>
        <w:t>d</w:t>
      </w:r>
      <w:r w:rsidRPr="00FF7086">
        <w:t xml:space="preserve">. In the latter case, the Service Access Information is </w:t>
      </w:r>
      <w:r w:rsidR="008A467E">
        <w:t xml:space="preserve">derived </w:t>
      </w:r>
      <w:r w:rsidRPr="00FF7086">
        <w:t>by the 5GMS</w:t>
      </w:r>
      <w:r>
        <w:t>d </w:t>
      </w:r>
      <w:r w:rsidRPr="00FF7086">
        <w:t xml:space="preserve">AF from the </w:t>
      </w:r>
      <w:r w:rsidR="008A467E">
        <w:t xml:space="preserve">Provisioning Session established </w:t>
      </w:r>
      <w:r w:rsidRPr="00FF7086">
        <w:t>via M1</w:t>
      </w:r>
      <w:r>
        <w:t>d</w:t>
      </w:r>
      <w:r w:rsidRPr="00FF7086">
        <w:t>.</w:t>
      </w:r>
    </w:p>
    <w:p w14:paraId="354724A4" w14:textId="77777777" w:rsidR="0017361B" w:rsidRDefault="00346FF1" w:rsidP="0017361B">
      <w:pPr>
        <w:keepLines/>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09AFED8F" w14:textId="4A658FB6" w:rsidR="00416D52" w:rsidRDefault="00416D52" w:rsidP="0017361B">
      <w:pPr>
        <w:keepLines/>
      </w:pPr>
      <w:bookmarkStart w:id="499" w:name="_MCCTEMPBM_CRPT71130111___7"/>
      <w:r>
        <w:t>If an Edge Resources Configuration with client-driven management (</w:t>
      </w:r>
      <w:r>
        <w:rPr>
          <w:rStyle w:val="Code"/>
        </w:rPr>
        <w:t>EM_CLIENT_DRIVEN</w:t>
      </w:r>
      <w:r>
        <w:t xml:space="preserve">) is provisioned in the applicable Provisioning Session, the 5GMSd AF shall convey the </w:t>
      </w:r>
      <w:r w:rsidRPr="00C13D84">
        <w:rPr>
          <w:rStyle w:val="Code"/>
        </w:rPr>
        <w:t>ClientEdgeResources</w:t>
      </w:r>
      <w:r>
        <w:rPr>
          <w:rStyle w:val="Code"/>
        </w:rPr>
        <w:t>‌</w:t>
      </w:r>
      <w:r w:rsidRPr="00C13D84">
        <w:rPr>
          <w:rStyle w:val="Code"/>
        </w:rPr>
        <w:t>Configuration</w:t>
      </w:r>
      <w:r>
        <w:t xml:space="preserve"> to the Media Session Handler (via M5d) as part of the Service Access Information.</w:t>
      </w:r>
    </w:p>
    <w:bookmarkEnd w:id="499"/>
    <w:p w14:paraId="413EFDD5" w14:textId="77777777" w:rsidR="0017361B" w:rsidRDefault="00416D52" w:rsidP="0017361B">
      <w:pPr>
        <w:pStyle w:val="NO"/>
      </w:pPr>
      <w:r>
        <w:t>NOTE:</w:t>
      </w:r>
      <w:r>
        <w:tab/>
      </w:r>
      <w:r w:rsidRPr="005E3C0E">
        <w:t xml:space="preserve">The requirements on </w:t>
      </w:r>
      <w:r>
        <w:t>an edge-enabled Media Session Handler</w:t>
      </w:r>
      <w:r w:rsidRPr="005E3C0E">
        <w:t xml:space="preserve"> </w:t>
      </w:r>
      <w:r>
        <w:t>are</w:t>
      </w:r>
      <w:r w:rsidRPr="005E3C0E">
        <w:t xml:space="preserve"> defined </w:t>
      </w:r>
      <w:r>
        <w:t xml:space="preserve">in </w:t>
      </w:r>
      <w:r w:rsidRPr="005E3C0E">
        <w:t>clause</w:t>
      </w:r>
      <w:r>
        <w:t> </w:t>
      </w:r>
      <w:r w:rsidRPr="005E3C0E">
        <w:t>4.5.2</w:t>
      </w:r>
      <w:r>
        <w:t xml:space="preserve"> of </w:t>
      </w:r>
      <w:r w:rsidRPr="005E3C0E">
        <w:t>TS</w:t>
      </w:r>
      <w:r>
        <w:t> </w:t>
      </w:r>
      <w:r w:rsidRPr="005E3C0E">
        <w:t>26.501</w:t>
      </w:r>
      <w:r>
        <w:t> [2]</w:t>
      </w:r>
      <w:r w:rsidRPr="005E3C0E">
        <w:t>.</w:t>
      </w:r>
    </w:p>
    <w:p w14:paraId="4AEFBA19" w14:textId="77777777" w:rsidR="0017361B" w:rsidRDefault="00156C06" w:rsidP="0017361B">
      <w:pPr>
        <w:keepLines/>
      </w:pPr>
      <w:r>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586B6B" w:rsidRDefault="00156C06" w:rsidP="0017361B">
      <w:pPr>
        <w:keepLines/>
      </w:pPr>
      <w:r>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Default="00FF7086" w:rsidP="0017361B">
      <w:pPr>
        <w:keepLines/>
      </w:pP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500" w:name="_Toc68899534"/>
      <w:bookmarkStart w:id="501" w:name="_Toc71214285"/>
      <w:bookmarkStart w:id="502" w:name="_Toc71721959"/>
      <w:bookmarkStart w:id="503" w:name="_Toc74859011"/>
      <w:bookmarkStart w:id="504" w:name="_Toc123800730"/>
      <w:r w:rsidRPr="00586B6B">
        <w:t>4.7.2.2</w:t>
      </w:r>
      <w:r w:rsidRPr="00586B6B">
        <w:tab/>
        <w:t>Create Service Access Information</w:t>
      </w:r>
      <w:bookmarkEnd w:id="500"/>
      <w:bookmarkEnd w:id="501"/>
      <w:bookmarkEnd w:id="502"/>
      <w:bookmarkEnd w:id="503"/>
      <w:bookmarkEnd w:id="504"/>
    </w:p>
    <w:p w14:paraId="036090E2" w14:textId="77777777" w:rsidR="000A09F9" w:rsidRPr="00586B6B" w:rsidRDefault="000A09F9" w:rsidP="000A09F9">
      <w:r w:rsidRPr="00586B6B">
        <w:t>The Create operation is not allowed on Service Access Information.</w:t>
      </w:r>
    </w:p>
    <w:p w14:paraId="2AA2E9D2" w14:textId="0F33DF10" w:rsidR="000A09F9" w:rsidRPr="00586B6B" w:rsidRDefault="000A09F9" w:rsidP="000A09F9">
      <w:pPr>
        <w:pStyle w:val="Heading4"/>
      </w:pPr>
      <w:bookmarkStart w:id="505" w:name="_Toc68899535"/>
      <w:bookmarkStart w:id="506" w:name="_Toc71214286"/>
      <w:bookmarkStart w:id="507" w:name="_Toc71721960"/>
      <w:bookmarkStart w:id="508" w:name="_Toc74859012"/>
      <w:bookmarkStart w:id="509" w:name="_Toc123800731"/>
      <w:r w:rsidRPr="00586B6B">
        <w:t>4.7.2.3</w:t>
      </w:r>
      <w:r w:rsidRPr="00586B6B">
        <w:tab/>
      </w:r>
      <w:r w:rsidR="00614391">
        <w:t>Retrieve</w:t>
      </w:r>
      <w:r w:rsidRPr="00586B6B">
        <w:t xml:space="preserve"> Service Access Information properties</w:t>
      </w:r>
      <w:bookmarkEnd w:id="505"/>
      <w:bookmarkEnd w:id="506"/>
      <w:bookmarkEnd w:id="507"/>
      <w:bookmarkEnd w:id="508"/>
      <w:bookmarkEnd w:id="509"/>
    </w:p>
    <w:p w14:paraId="5968D6EF" w14:textId="77777777" w:rsidR="00346FF1" w:rsidRPr="00586B6B" w:rsidRDefault="00346FF1" w:rsidP="00346FF1">
      <w:bookmarkStart w:id="510" w:name="_MCCTEMPBM_CRPT71130112___7"/>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bookmarkEnd w:id="510"/>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bookmarkStart w:id="511" w:name="_MCCTEMPBM_CRPT71130113___7"/>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bookmarkStart w:id="512" w:name="_MCCTEMPBM_CRPT71130114___2"/>
      <w:bookmarkEnd w:id="511"/>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bookmarkStart w:id="513" w:name="_MCCTEMPBM_CRPT71130115___7"/>
      <w:bookmarkEnd w:id="512"/>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514" w:name="_Toc68899536"/>
      <w:bookmarkStart w:id="515" w:name="_Toc71214287"/>
      <w:bookmarkStart w:id="516" w:name="_Toc71721961"/>
      <w:bookmarkStart w:id="517" w:name="_Toc74859013"/>
      <w:bookmarkStart w:id="518" w:name="_Toc123800732"/>
      <w:bookmarkEnd w:id="513"/>
      <w:r w:rsidRPr="00586B6B">
        <w:t>4.7.2.4</w:t>
      </w:r>
      <w:r w:rsidRPr="00586B6B">
        <w:tab/>
        <w:t>Update Service Access Information properties</w:t>
      </w:r>
      <w:bookmarkEnd w:id="514"/>
      <w:bookmarkEnd w:id="515"/>
      <w:bookmarkEnd w:id="516"/>
      <w:bookmarkEnd w:id="517"/>
      <w:bookmarkEnd w:id="518"/>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519" w:name="_Toc68899537"/>
      <w:bookmarkStart w:id="520" w:name="_Toc71214288"/>
      <w:bookmarkStart w:id="521" w:name="_Toc71721962"/>
      <w:bookmarkStart w:id="522" w:name="_Toc74859014"/>
      <w:bookmarkStart w:id="523" w:name="_Toc123800733"/>
      <w:r w:rsidRPr="00586B6B">
        <w:t>4.7.2.5</w:t>
      </w:r>
      <w:r w:rsidRPr="00586B6B">
        <w:tab/>
      </w:r>
      <w:r w:rsidR="00A8001A">
        <w:t>Destroy</w:t>
      </w:r>
      <w:r w:rsidR="00A8001A" w:rsidRPr="00586B6B">
        <w:t xml:space="preserve"> </w:t>
      </w:r>
      <w:r w:rsidRPr="00586B6B">
        <w:t>Service Access Information properties</w:t>
      </w:r>
      <w:bookmarkEnd w:id="519"/>
      <w:bookmarkEnd w:id="520"/>
      <w:bookmarkEnd w:id="521"/>
      <w:bookmarkEnd w:id="522"/>
      <w:bookmarkEnd w:id="523"/>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524" w:name="_Toc68899538"/>
      <w:bookmarkStart w:id="525" w:name="_Toc71214289"/>
      <w:bookmarkStart w:id="526" w:name="_Toc71721963"/>
      <w:bookmarkStart w:id="527" w:name="_Toc74859015"/>
      <w:bookmarkStart w:id="528" w:name="_Toc12380073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524"/>
      <w:bookmarkEnd w:id="525"/>
      <w:bookmarkEnd w:id="526"/>
      <w:bookmarkEnd w:id="527"/>
      <w:bookmarkEnd w:id="528"/>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bookmarkStart w:id="529" w:name="_MCCTEMPBM_CRPT71130116___7"/>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bookmarkEnd w:id="529"/>
    <w:p w14:paraId="5B868DBD" w14:textId="0569A74B" w:rsidR="00D41AA2" w:rsidRPr="007165FD" w:rsidRDefault="00D41AA2" w:rsidP="00D41AA2">
      <w:pPr>
        <w:pStyle w:val="NO"/>
      </w:pPr>
      <w:r w:rsidRPr="007165FD">
        <w:t>NOTE</w:t>
      </w:r>
      <w:r w:rsidR="00A67699">
        <w:t> </w:t>
      </w:r>
      <w:r w:rsidRPr="007165FD">
        <w:t>1</w:t>
      </w:r>
      <w:r w:rsidRPr="00531804">
        <w:t>:</w:t>
      </w:r>
      <w:r w:rsidRPr="00531804">
        <w:tab/>
        <w:t>I</w:t>
      </w:r>
      <w:r w:rsidRPr="007165FD">
        <w:t xml:space="preserve">t is not defined in </w:t>
      </w:r>
      <w:r>
        <w:t xml:space="preserve">this </w:t>
      </w:r>
      <w:r w:rsidRPr="008D7B5D">
        <w:t>R</w:t>
      </w:r>
      <w:r w:rsidRPr="007165FD">
        <w:t>elease</w:t>
      </w:r>
      <w:r w:rsidR="00A67699">
        <w:t xml:space="preserve"> </w:t>
      </w:r>
      <w:r w:rsidRPr="007165FD">
        <w:t>how a 5GMS AF in an external Data Network provides an application identifier.</w:t>
      </w:r>
    </w:p>
    <w:p w14:paraId="61068E25" w14:textId="3B2AB571" w:rsidR="001C6EA3" w:rsidRPr="00586B6B" w:rsidRDefault="00D41AA2" w:rsidP="00A67699">
      <w:pPr>
        <w:pStyle w:val="NO"/>
      </w:pPr>
      <w:bookmarkStart w:id="530" w:name="_MCCTEMPBM_CRPT71130117___7"/>
      <w:r w:rsidRPr="0048247E">
        <w:t>NOTE</w:t>
      </w:r>
      <w:r w:rsidR="00A67699">
        <w:t> </w:t>
      </w:r>
      <w:r w:rsidRPr="0048247E">
        <w:t>2:</w:t>
      </w:r>
      <w:r w:rsidRPr="0048247E">
        <w:tab/>
        <w:t xml:space="preserve">It is not defined in </w:t>
      </w:r>
      <w:r>
        <w:t xml:space="preserve">this </w:t>
      </w:r>
      <w:r w:rsidRPr="008D7B5D">
        <w:t>R</w:t>
      </w:r>
      <w:r w:rsidRPr="0048247E">
        <w:t>elease</w:t>
      </w:r>
      <w:r w:rsidR="00A67699">
        <w:t xml:space="preserve"> </w:t>
      </w:r>
      <w:r w:rsidRPr="0048247E">
        <w:t xml:space="preserve">how a 5GMS AF in an external Data Network </w:t>
      </w:r>
      <w:r>
        <w:t>selects a specific DNN or S</w:t>
      </w:r>
      <w:r>
        <w:noBreakHyphen/>
        <w:t>NSSAI</w:t>
      </w:r>
      <w:r w:rsidRPr="0048247E">
        <w:t>.</w:t>
      </w:r>
      <w:r w:rsidR="00A67699">
        <w:t xml:space="preserve"> </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531" w:name="_Toc68899539"/>
      <w:bookmarkStart w:id="532" w:name="_Toc71214290"/>
      <w:bookmarkStart w:id="533" w:name="_Toc71721964"/>
      <w:bookmarkStart w:id="534" w:name="_Toc74859016"/>
      <w:bookmarkStart w:id="535" w:name="_Toc123800735"/>
      <w:bookmarkEnd w:id="530"/>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531"/>
      <w:bookmarkEnd w:id="532"/>
      <w:bookmarkEnd w:id="533"/>
      <w:bookmarkEnd w:id="534"/>
      <w:bookmarkEnd w:id="535"/>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586B6B" w:rsidRDefault="004B6D39" w:rsidP="004B6D39">
      <w:bookmarkStart w:id="536" w:name="_MCCTEMPBM_CRPT71130118___7"/>
      <w:r w:rsidRPr="00586B6B">
        <w:t>The Service Access Information indicating whether Consumption Reporting is provisioned for downlink streaming sessions is described in clause</w:t>
      </w:r>
      <w:r w:rsidR="00A67699">
        <w:t> </w:t>
      </w:r>
      <w:r w:rsidRPr="00586B6B">
        <w:t xml:space="preserve">11.2.3. When the </w:t>
      </w:r>
      <w:r w:rsidR="00614391">
        <w:t>c</w:t>
      </w:r>
      <w:r w:rsidRPr="00D41AA2">
        <w:rPr>
          <w:rStyle w:val="Code"/>
        </w:rPr>
        <w:t>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bookmarkEnd w:id="536"/>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bookmarkStart w:id="537" w:name="_MCCTEMPBM_CRPT71130119___2"/>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628A80BA"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614391">
        <w:rPr>
          <w:rStyle w:val="Code"/>
        </w:rPr>
        <w:t>c</w:t>
      </w:r>
      <w:r w:rsidR="004B6D39" w:rsidRPr="00D41AA2">
        <w:rPr>
          <w:rStyle w:val="Code"/>
        </w:rPr>
        <w:t>lientConsumptionReportingConfiguration.reportingInterval</w:t>
      </w:r>
      <w:r w:rsidR="004B6D39" w:rsidRPr="00586B6B">
        <w:t xml:space="preserve"> property.</w:t>
      </w:r>
    </w:p>
    <w:p w14:paraId="056551F4" w14:textId="76793A15" w:rsidR="004B6D39" w:rsidRDefault="00E51816" w:rsidP="00E51816">
      <w:pPr>
        <w:pStyle w:val="B1"/>
        <w:ind w:left="644" w:hanging="360"/>
      </w:pPr>
      <w:r w:rsidRPr="00586B6B">
        <w:t>-</w:t>
      </w:r>
      <w:r w:rsidRPr="00586B6B">
        <w:tab/>
      </w:r>
      <w:r w:rsidR="004B6D39" w:rsidRPr="00586B6B">
        <w:t xml:space="preserve">Upon determining a location change, if the </w:t>
      </w:r>
      <w:r w:rsidR="00614391">
        <w:t>c</w:t>
      </w:r>
      <w:r w:rsidR="004B6D39" w:rsidRPr="00D41AA2">
        <w:rPr>
          <w:rStyle w:val="Code"/>
        </w:rPr>
        <w:t>lientConsumptionReportingConfiguration.locationReporting</w:t>
      </w:r>
      <w:r w:rsidR="004B6D39" w:rsidRPr="00586B6B">
        <w:t xml:space="preserve"> property is set to </w:t>
      </w:r>
      <w:r w:rsidR="004B6D39" w:rsidRPr="00D41AA2">
        <w:rPr>
          <w:rStyle w:val="Code"/>
        </w:rPr>
        <w:t>True</w:t>
      </w:r>
      <w:r w:rsidR="004B6D39" w:rsidRPr="00586B6B">
        <w:t>.</w:t>
      </w:r>
    </w:p>
    <w:p w14:paraId="7E9797B5" w14:textId="23B621A8" w:rsidR="00156C06" w:rsidRPr="00586B6B" w:rsidRDefault="00156C06" w:rsidP="00E51816">
      <w:pPr>
        <w:pStyle w:val="B1"/>
        <w:ind w:left="644" w:hanging="360"/>
      </w:pPr>
      <w:r w:rsidRPr="00876B98">
        <w:t>-</w:t>
      </w:r>
      <w:r w:rsidRPr="00876B98">
        <w:tab/>
        <w:t>Upon determining a</w:t>
      </w:r>
      <w:r w:rsidRPr="00305685">
        <w:t>n ac</w:t>
      </w:r>
      <w:r w:rsidRPr="00715118">
        <w:t>c</w:t>
      </w:r>
      <w:r w:rsidRPr="00322F09">
        <w:t>ess</w:t>
      </w:r>
      <w:r w:rsidRPr="00876B98">
        <w:t xml:space="preserve"> network change</w:t>
      </w:r>
      <w:r>
        <w:t xml:space="preserve"> (e.g. unicast to eMBMS, or </w:t>
      </w:r>
      <w:r w:rsidRPr="00E77BDB">
        <w:rPr>
          <w:i/>
          <w:iCs/>
        </w:rPr>
        <w:t>vice versa</w:t>
      </w:r>
      <w:r>
        <w:t>)</w:t>
      </w:r>
      <w:r w:rsidRPr="00876B98">
        <w:t xml:space="preserve">, if the </w:t>
      </w:r>
      <w:r w:rsidR="00614391">
        <w:t>c</w:t>
      </w:r>
      <w:r w:rsidRPr="00876B98">
        <w:rPr>
          <w:rStyle w:val="Code"/>
        </w:rPr>
        <w:t>lientConsumptionReportingConfiguration.accessReporting</w:t>
      </w:r>
      <w:r w:rsidRPr="00876B98">
        <w:t xml:space="preserve"> property is set to </w:t>
      </w:r>
      <w:r w:rsidRPr="00876B98">
        <w:rPr>
          <w:rStyle w:val="Code"/>
        </w:rPr>
        <w:t>True</w:t>
      </w:r>
      <w:r w:rsidRPr="00876B98">
        <w:t>.</w:t>
      </w:r>
    </w:p>
    <w:p w14:paraId="1B05ACFF" w14:textId="77777777" w:rsidR="004B6D39" w:rsidRPr="00586B6B" w:rsidRDefault="004B6D39" w:rsidP="004B6D39">
      <w:bookmarkStart w:id="538" w:name="_MCCTEMPBM_CRPT71130120___7"/>
      <w:bookmarkEnd w:id="537"/>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1D35DE69" w:rsidR="004B6D39"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00614391">
        <w:t>c</w:t>
      </w:r>
      <w:r w:rsidRPr="00D41AA2">
        <w:rPr>
          <w:rStyle w:val="Code"/>
        </w:rPr>
        <w:t>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bookmarkEnd w:id="538"/>
    <w:p w14:paraId="292F3A7F" w14:textId="43A7BEE2" w:rsidR="00156C06" w:rsidRPr="00586B6B" w:rsidRDefault="00156C06" w:rsidP="0017361B">
      <w:pPr>
        <w:pStyle w:val="NO"/>
      </w:pPr>
      <w:r>
        <w:t>NOTE:</w:t>
      </w:r>
      <w:r>
        <w:tab/>
        <w:t>If the connection via M5d for consumption reporting is temporarily unavailable, the consumption reports are expected to be stored on the UE for some time until connectivity to 5GMSd AF is restored and</w:t>
      </w:r>
      <w:r w:rsidR="0017361B">
        <w:t xml:space="preserve"> </w:t>
      </w:r>
      <w:r>
        <w:tab/>
        <w:t>send as collection later to the 5GMSd AF. Details are left to implementation.</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C33D325" w:rsidR="00D41AA2" w:rsidRPr="00586B6B" w:rsidRDefault="00D41AA2" w:rsidP="0023211D">
      <w:r>
        <w:rPr>
          <w:lang w:eastAsia="zh-CN"/>
        </w:rPr>
        <w:t>A reporting client identifier shall be included in the consumption report. If available to the Media Session Handler, its value should be a GPSI value as defined by TS 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539" w:name="_Toc68899540"/>
      <w:bookmarkStart w:id="540" w:name="_Toc71214291"/>
      <w:bookmarkStart w:id="541" w:name="_Toc71721965"/>
      <w:bookmarkStart w:id="542" w:name="_Toc74859017"/>
      <w:bookmarkStart w:id="543" w:name="_Toc12380073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539"/>
      <w:bookmarkEnd w:id="540"/>
      <w:bookmarkEnd w:id="541"/>
      <w:bookmarkEnd w:id="542"/>
      <w:bookmarkEnd w:id="543"/>
    </w:p>
    <w:p w14:paraId="34F5DD7C" w14:textId="1BF5F2A5" w:rsidR="00D23630" w:rsidRPr="007D2DDF" w:rsidRDefault="00D23630" w:rsidP="00D23630">
      <w:pPr>
        <w:pStyle w:val="EditorsNote"/>
        <w:ind w:left="0" w:firstLine="0"/>
        <w:rPr>
          <w:color w:val="auto"/>
        </w:rPr>
      </w:pPr>
      <w:bookmarkStart w:id="544" w:name="_MCCTEMPBM_CRPT71130121___2"/>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7D2DDF" w:rsidRDefault="00A8001A" w:rsidP="00D23630">
      <w:pPr>
        <w:pStyle w:val="EditorsNote"/>
        <w:ind w:left="0" w:firstLine="0"/>
        <w:rPr>
          <w:color w:val="auto"/>
        </w:rPr>
      </w:pPr>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w:t>
      </w:r>
      <w:r w:rsidR="00A67699">
        <w:rPr>
          <w:color w:val="auto"/>
        </w:rPr>
        <w:t> </w:t>
      </w:r>
      <w:r w:rsidRPr="007D2DDF">
        <w:rPr>
          <w:color w:val="auto"/>
        </w:rPr>
        <w:t>26.501</w:t>
      </w:r>
      <w:r w:rsidR="00A67699">
        <w:rPr>
          <w:color w:val="auto"/>
        </w:rPr>
        <w:t> </w:t>
      </w:r>
      <w:r w:rsidRPr="007D2DDF">
        <w:rPr>
          <w:color w:val="auto"/>
        </w:rPr>
        <w:t>[2] for additional details.</w:t>
      </w:r>
    </w:p>
    <w:p w14:paraId="1A529CF7" w14:textId="72CC5A28" w:rsidR="00D23630"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w:t>
      </w:r>
      <w:r w:rsidR="00156C06">
        <w:rPr>
          <w:color w:val="auto"/>
        </w:rPr>
        <w:t xml:space="preserve">clause 9.3 of </w:t>
      </w:r>
      <w:r w:rsidR="009D5856">
        <w:rPr>
          <w:color w:val="auto"/>
        </w:rPr>
        <w:t>TS 26.118 [42] clause 9.3, may also be listed in the metrics configuration.</w:t>
      </w:r>
      <w:r w:rsidR="00156C06">
        <w:rPr>
          <w:color w:val="auto"/>
        </w:rPr>
        <w:t xml:space="preserve"> Metrics related to eMBMS delivery, as specified in clause 9.4.6 of TS 26.346 [</w:t>
      </w:r>
      <w:r w:rsidR="00F07FE1">
        <w:rPr>
          <w:color w:val="auto"/>
        </w:rPr>
        <w:t>51</w:t>
      </w:r>
      <w:r w:rsidR="00156C06">
        <w:rPr>
          <w:color w:val="auto"/>
        </w:rPr>
        <w:t>], may also be listed in the metrics configuration.</w:t>
      </w:r>
    </w:p>
    <w:bookmarkEnd w:id="544"/>
    <w:p w14:paraId="41014C73" w14:textId="01D3AC7C" w:rsidR="00156C06" w:rsidRPr="007D2DDF" w:rsidRDefault="00156C06" w:rsidP="0017361B">
      <w:pPr>
        <w:pStyle w:val="NO"/>
      </w:pPr>
      <w:r>
        <w:t>NOTE:</w:t>
      </w:r>
      <w:r>
        <w:tab/>
        <w:t xml:space="preserve">If the connection via M5d for metrics reporting is temporarily unavailable, the consumption reports are </w:t>
      </w:r>
      <w:r>
        <w:tab/>
        <w:t xml:space="preserve">expected to be stored on the UE for some time until connectivity to 5GMSd AF is restored and send as </w:t>
      </w:r>
      <w:r>
        <w:tab/>
        <w:t>collection later to the 5GMSd AF. Details are left to implementation.</w:t>
      </w:r>
    </w:p>
    <w:p w14:paraId="201DA0F9" w14:textId="6659B15D" w:rsidR="002E4CC7" w:rsidRDefault="00D23630" w:rsidP="00E70BC1">
      <w:r w:rsidRPr="007D2DDF">
        <w:t>Details of the metrics reporting API are provided in clause</w:t>
      </w:r>
      <w:r w:rsidR="00A67699">
        <w:t> </w:t>
      </w:r>
      <w:r w:rsidRPr="007D2DDF">
        <w:t xml:space="preserve">11.4, and for 3GP-DASH based downlink </w:t>
      </w:r>
      <w:r w:rsidR="00A8001A">
        <w:t xml:space="preserve">media </w:t>
      </w:r>
      <w:r w:rsidRPr="007D2DDF">
        <w:t>streaming services, the 3GPP-defined metrics reporting scheme and metrics report format are defined in clause</w:t>
      </w:r>
      <w:r w:rsidR="00A67699">
        <w:t> </w:t>
      </w:r>
      <w:r w:rsidRPr="007D2DDF">
        <w:t>11.4.3.</w:t>
      </w:r>
    </w:p>
    <w:p w14:paraId="0895B8A4" w14:textId="7EBE29BA"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w:t>
      </w:r>
      <w:r w:rsidR="00A67699">
        <w:rPr>
          <w:lang w:eastAsia="zh-CN"/>
        </w:rPr>
        <w:t> </w:t>
      </w:r>
      <w:r>
        <w:rPr>
          <w:lang w:eastAsia="zh-CN"/>
        </w:rPr>
        <w:t>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545" w:name="_Toc68899541"/>
      <w:bookmarkStart w:id="546" w:name="_Toc71214292"/>
      <w:bookmarkStart w:id="547" w:name="_Toc71721966"/>
      <w:bookmarkStart w:id="548" w:name="_Toc74859018"/>
      <w:bookmarkStart w:id="549" w:name="_Toc123800737"/>
      <w:r w:rsidRPr="00450E15">
        <w:t>4.7.6</w:t>
      </w:r>
      <w:r w:rsidRPr="00450E15">
        <w:tab/>
        <w:t>Procedures for network assistance</w:t>
      </w:r>
      <w:bookmarkEnd w:id="545"/>
      <w:bookmarkEnd w:id="546"/>
      <w:bookmarkEnd w:id="547"/>
      <w:bookmarkEnd w:id="548"/>
      <w:bookmarkEnd w:id="549"/>
    </w:p>
    <w:p w14:paraId="403B0A20" w14:textId="16378C44" w:rsidR="00AD47A9" w:rsidRPr="00586B6B" w:rsidRDefault="00AD47A9" w:rsidP="00AD47A9">
      <w:r w:rsidRPr="00586B6B">
        <w:t xml:space="preserve">This procedure is used by the 5GMS Client to request Network Assistance from </w:t>
      </w:r>
      <w:r>
        <w:t xml:space="preserve">one of </w:t>
      </w:r>
      <w:r w:rsidRPr="00586B6B">
        <w:t>the 5GMS</w:t>
      </w:r>
      <w:r>
        <w:t> </w:t>
      </w:r>
      <w:r w:rsidRPr="00586B6B">
        <w:t>AF</w:t>
      </w:r>
      <w:r>
        <w:t xml:space="preserve"> instances listed in the </w:t>
      </w:r>
      <w:r w:rsidRPr="008127BE">
        <w:rPr>
          <w:rStyle w:val="Code"/>
        </w:rPr>
        <w:t>networkAssistanceConfiguration</w:t>
      </w:r>
      <w:r>
        <w:rPr>
          <w:rStyle w:val="Code"/>
        </w:rPr>
        <w:t>.serverAddresses</w:t>
      </w:r>
      <w:r>
        <w:t xml:space="preserve"> property of the Service Access Information resource retrieved using the procedure in clause 4.7.2.3</w:t>
      </w:r>
      <w:r w:rsidRPr="00586B6B">
        <w:t>.</w:t>
      </w:r>
    </w:p>
    <w:p w14:paraId="3400369B" w14:textId="77777777" w:rsidR="00AD47A9" w:rsidRPr="00586B6B" w:rsidRDefault="00AD47A9" w:rsidP="00AD47A9">
      <w:r w:rsidRPr="00586B6B">
        <w:t>The 5GMS</w:t>
      </w:r>
      <w:r w:rsidRPr="00586B6B" w:rsidDel="00A8001A">
        <w:t xml:space="preserve"> </w:t>
      </w:r>
      <w:r w:rsidRPr="00586B6B">
        <w:t>Client first creates a Network Assistance Session</w:t>
      </w:r>
      <w:r>
        <w:t xml:space="preserve"> with its chosen 5GMS AF instance</w:t>
      </w:r>
      <w:r w:rsidRPr="00586B6B">
        <w:t>. It provides information that will be used by the Network Assistance function to request QoS from the PCF and to recommend a bit rate to the 5GMS</w:t>
      </w:r>
      <w:r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550" w:name="_Toc68899542"/>
      <w:bookmarkStart w:id="551" w:name="_Toc71214293"/>
      <w:bookmarkStart w:id="552" w:name="_Toc71721967"/>
      <w:bookmarkStart w:id="553" w:name="_Toc74859019"/>
      <w:bookmarkStart w:id="554" w:name="_Toc123800738"/>
      <w:r w:rsidRPr="00586B6B">
        <w:t>4.</w:t>
      </w:r>
      <w:r w:rsidR="00F341DB" w:rsidRPr="00586B6B">
        <w:t>8</w:t>
      </w:r>
      <w:r w:rsidR="00C059CA" w:rsidRPr="00586B6B">
        <w:tab/>
      </w:r>
      <w:r w:rsidRPr="00450E15">
        <w:t>Procedures</w:t>
      </w:r>
      <w:r w:rsidRPr="00586B6B">
        <w:t xml:space="preserve"> of the M6d (UE Media Session Handling) interface</w:t>
      </w:r>
      <w:bookmarkEnd w:id="550"/>
      <w:bookmarkEnd w:id="551"/>
      <w:bookmarkEnd w:id="552"/>
      <w:bookmarkEnd w:id="553"/>
      <w:bookmarkEnd w:id="554"/>
    </w:p>
    <w:p w14:paraId="61DF5A96" w14:textId="32BA7445" w:rsidR="006F05F5" w:rsidRPr="00586B6B" w:rsidRDefault="006F05F5" w:rsidP="0068732E">
      <w:pPr>
        <w:pStyle w:val="Heading3"/>
      </w:pPr>
      <w:bookmarkStart w:id="555" w:name="_Toc68899543"/>
      <w:bookmarkStart w:id="556" w:name="_Toc71214294"/>
      <w:bookmarkStart w:id="557" w:name="_Toc71721968"/>
      <w:bookmarkStart w:id="558" w:name="_Toc74859020"/>
      <w:bookmarkStart w:id="559" w:name="_Toc123800739"/>
      <w:r w:rsidRPr="00586B6B">
        <w:t>4.8.1</w:t>
      </w:r>
      <w:r w:rsidRPr="00586B6B">
        <w:tab/>
        <w:t>General</w:t>
      </w:r>
      <w:bookmarkEnd w:id="555"/>
      <w:bookmarkEnd w:id="556"/>
      <w:bookmarkEnd w:id="557"/>
      <w:bookmarkEnd w:id="558"/>
      <w:bookmarkEnd w:id="559"/>
    </w:p>
    <w:p w14:paraId="3E34DF02" w14:textId="34618E89" w:rsidR="00F23D6E" w:rsidRPr="00586B6B" w:rsidRDefault="006F05F5" w:rsidP="00A67699">
      <w:pPr>
        <w:keepNext/>
      </w:pPr>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w:t>
      </w:r>
      <w:r w:rsidR="00A67699">
        <w:t> </w:t>
      </w:r>
      <w:r w:rsidRPr="00586B6B">
        <w:t>12.</w:t>
      </w:r>
    </w:p>
    <w:p w14:paraId="0D5C33E9" w14:textId="00ACA71F" w:rsidR="006F05F5" w:rsidRPr="00586B6B" w:rsidRDefault="006F05F5" w:rsidP="0068732E">
      <w:pPr>
        <w:pStyle w:val="Heading3"/>
      </w:pPr>
      <w:bookmarkStart w:id="560" w:name="_Toc68899544"/>
      <w:bookmarkStart w:id="561" w:name="_Toc71214295"/>
      <w:bookmarkStart w:id="562" w:name="_Toc71721969"/>
      <w:bookmarkStart w:id="563" w:name="_Toc74859021"/>
      <w:bookmarkStart w:id="564" w:name="_Toc123800740"/>
      <w:r w:rsidRPr="00586B6B">
        <w:t>4.8.2</w:t>
      </w:r>
      <w:r w:rsidRPr="00586B6B">
        <w:tab/>
        <w:t>Consumption reporting procedures</w:t>
      </w:r>
      <w:bookmarkEnd w:id="560"/>
      <w:bookmarkEnd w:id="561"/>
      <w:bookmarkEnd w:id="562"/>
      <w:bookmarkEnd w:id="563"/>
      <w:bookmarkEnd w:id="564"/>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bookmarkStart w:id="565" w:name="_MCCTEMPBM_CRPT71130122___7"/>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566" w:name="_Toc68899545"/>
      <w:bookmarkStart w:id="567" w:name="_Toc71214296"/>
      <w:bookmarkStart w:id="568" w:name="_Toc71721970"/>
      <w:bookmarkStart w:id="569" w:name="_Toc74859022"/>
      <w:bookmarkStart w:id="570" w:name="_Toc123800741"/>
      <w:bookmarkEnd w:id="565"/>
      <w:r w:rsidRPr="00586B6B">
        <w:t>4.</w:t>
      </w:r>
      <w:r w:rsidR="00F341DB" w:rsidRPr="00586B6B">
        <w:t>9</w:t>
      </w:r>
      <w:r w:rsidR="00C059CA" w:rsidRPr="00586B6B">
        <w:tab/>
      </w:r>
      <w:r w:rsidRPr="00450E15">
        <w:t>Procedures</w:t>
      </w:r>
      <w:r w:rsidRPr="00586B6B">
        <w:t xml:space="preserve"> of the M7d (UE Media Player) interface</w:t>
      </w:r>
      <w:bookmarkEnd w:id="566"/>
      <w:bookmarkEnd w:id="567"/>
      <w:bookmarkEnd w:id="568"/>
      <w:bookmarkEnd w:id="569"/>
      <w:bookmarkEnd w:id="570"/>
    </w:p>
    <w:p w14:paraId="59205C97" w14:textId="5F5DECCE" w:rsidR="00DC0F04" w:rsidRPr="00586B6B" w:rsidRDefault="00DC0F04" w:rsidP="0068732E">
      <w:pPr>
        <w:pStyle w:val="Heading3"/>
      </w:pPr>
      <w:bookmarkStart w:id="571" w:name="_Toc68899546"/>
      <w:bookmarkStart w:id="572" w:name="_Toc71214297"/>
      <w:bookmarkStart w:id="573" w:name="_Toc71721971"/>
      <w:bookmarkStart w:id="574" w:name="_Toc74859023"/>
      <w:bookmarkStart w:id="575" w:name="_Toc123800742"/>
      <w:r w:rsidRPr="00586B6B">
        <w:t>4.</w:t>
      </w:r>
      <w:r w:rsidR="00F341DB" w:rsidRPr="00586B6B">
        <w:t>9</w:t>
      </w:r>
      <w:r w:rsidRPr="00586B6B">
        <w:t>.1</w:t>
      </w:r>
      <w:r w:rsidRPr="00586B6B">
        <w:tab/>
        <w:t>General</w:t>
      </w:r>
      <w:bookmarkEnd w:id="571"/>
      <w:bookmarkEnd w:id="572"/>
      <w:bookmarkEnd w:id="573"/>
      <w:bookmarkEnd w:id="574"/>
      <w:bookmarkEnd w:id="575"/>
    </w:p>
    <w:p w14:paraId="498CF695" w14:textId="22A1E330"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w:t>
      </w:r>
      <w:r w:rsidR="00A67699">
        <w:t> </w:t>
      </w:r>
      <w:r w:rsidRPr="00586B6B">
        <w:t>13.</w:t>
      </w:r>
    </w:p>
    <w:p w14:paraId="0A5741C1" w14:textId="57702034" w:rsidR="00DC0F04" w:rsidRPr="00586B6B" w:rsidRDefault="00DC0F04" w:rsidP="0068732E">
      <w:pPr>
        <w:pStyle w:val="Heading3"/>
      </w:pPr>
      <w:bookmarkStart w:id="576" w:name="_Toc68899547"/>
      <w:bookmarkStart w:id="577" w:name="_Toc71214298"/>
      <w:bookmarkStart w:id="578" w:name="_Toc71721972"/>
      <w:bookmarkStart w:id="579" w:name="_Toc74859024"/>
      <w:bookmarkStart w:id="580" w:name="_Toc12380074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576"/>
      <w:bookmarkEnd w:id="577"/>
      <w:bookmarkEnd w:id="578"/>
      <w:bookmarkEnd w:id="579"/>
      <w:bookmarkEnd w:id="58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5E906800"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w:t>
      </w:r>
      <w:r w:rsidR="00A67699">
        <w:t> </w:t>
      </w:r>
      <w:r w:rsidR="009D5856">
        <w:t>26.118 [42] clause</w:t>
      </w:r>
      <w:r w:rsidR="00A67699">
        <w:t> </w:t>
      </w:r>
      <w:r w:rsidR="009D5856">
        <w:t>9.3</w:t>
      </w:r>
      <w:r w:rsidRPr="00586B6B">
        <w:t>. If such a configuration is found, the Media Session Handler shall use it for the current streaming session.</w:t>
      </w:r>
    </w:p>
    <w:p w14:paraId="54C5EE3D" w14:textId="059DCB01" w:rsidR="00DC0F04" w:rsidRPr="00586B6B" w:rsidRDefault="00DC0F04" w:rsidP="00E70BC1">
      <w:bookmarkStart w:id="581" w:name="_MCCTEMPBM_CRPT71130123___7"/>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bookmarkEnd w:id="581"/>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bookmarkStart w:id="582" w:name="_MCCTEMPBM_CRPT71130124___7"/>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bookmarkEnd w:id="582"/>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583" w:name="_Toc68899548"/>
      <w:bookmarkStart w:id="584" w:name="_Toc71214299"/>
      <w:bookmarkStart w:id="585" w:name="_Toc71721973"/>
      <w:bookmarkStart w:id="586" w:name="_Toc74859025"/>
      <w:bookmarkStart w:id="587" w:name="_Toc123800744"/>
      <w:r w:rsidRPr="00586B6B">
        <w:t>4.</w:t>
      </w:r>
      <w:r w:rsidR="00F341DB" w:rsidRPr="00586B6B">
        <w:t>10</w:t>
      </w:r>
      <w:r w:rsidR="00E1132C" w:rsidRPr="00586B6B">
        <w:tab/>
      </w:r>
      <w:r w:rsidRPr="00586B6B">
        <w:rPr>
          <w:szCs w:val="32"/>
        </w:rPr>
        <w:t>Procedures</w:t>
      </w:r>
      <w:r w:rsidRPr="00586B6B">
        <w:t xml:space="preserve"> of the M8d interface</w:t>
      </w:r>
      <w:bookmarkEnd w:id="583"/>
      <w:bookmarkEnd w:id="584"/>
      <w:bookmarkEnd w:id="585"/>
      <w:bookmarkEnd w:id="586"/>
      <w:bookmarkEnd w:id="587"/>
    </w:p>
    <w:p w14:paraId="65B391AC" w14:textId="77777777" w:rsidR="006F05F5" w:rsidRPr="00586B6B" w:rsidRDefault="006F05F5" w:rsidP="006F05F5">
      <w:r w:rsidRPr="00586B6B">
        <w:t>This clause defines basic procedures for M8d.</w:t>
      </w:r>
    </w:p>
    <w:p w14:paraId="34E852F2" w14:textId="0C57B280" w:rsidR="006F05F5"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198F509A" w14:textId="77777777" w:rsidR="00C32324" w:rsidRDefault="00C32324" w:rsidP="00C32324">
      <w:pPr>
        <w:pStyle w:val="Heading2"/>
      </w:pPr>
      <w:bookmarkStart w:id="588" w:name="_Toc123800745"/>
      <w:r>
        <w:t>4.11</w:t>
      </w:r>
      <w:r>
        <w:tab/>
        <w:t>Data collection and reporting procedures at reference point R4</w:t>
      </w:r>
      <w:bookmarkEnd w:id="588"/>
    </w:p>
    <w:p w14:paraId="2A13E91B" w14:textId="77777777" w:rsidR="00C32324" w:rsidRDefault="00C32324" w:rsidP="00C32324">
      <w:pPr>
        <w:pStyle w:val="Heading3"/>
      </w:pPr>
      <w:bookmarkStart w:id="589" w:name="_Toc123800746"/>
      <w:r>
        <w:t>4.11.1</w:t>
      </w:r>
      <w:r>
        <w:tab/>
        <w:t>General</w:t>
      </w:r>
      <w:bookmarkEnd w:id="589"/>
    </w:p>
    <w:p w14:paraId="58E27D62" w14:textId="6BD21212" w:rsidR="00C32324" w:rsidRPr="000F732B" w:rsidRDefault="00C32324" w:rsidP="00C32324">
      <w:bookmarkStart w:id="590" w:name="_MCCTEMPBM_CRPT71130125___7"/>
      <w:r>
        <w:t>These</w:t>
      </w:r>
      <w:r w:rsidRPr="00586B6B">
        <w:t xml:space="preserve"> procedures</w:t>
      </w:r>
      <w:r>
        <w:t xml:space="preserve"> are</w:t>
      </w:r>
      <w:r w:rsidRPr="00586B6B">
        <w:t xml:space="preserve"> </w:t>
      </w:r>
      <w:r>
        <w:t xml:space="preserve">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R4, as specified in clause 7 of TS 26.532 [4</w:t>
      </w:r>
      <w:r w:rsidR="00C363EB">
        <w:t>9</w:t>
      </w:r>
      <w:r>
        <w:t>]</w:t>
      </w:r>
      <w:r w:rsidRPr="00586B6B">
        <w:t>.</w:t>
      </w:r>
    </w:p>
    <w:p w14:paraId="03F10ADF" w14:textId="77777777" w:rsidR="00C32324" w:rsidRDefault="00C32324" w:rsidP="00C32324">
      <w:pPr>
        <w:pStyle w:val="Heading3"/>
      </w:pPr>
      <w:bookmarkStart w:id="591" w:name="_Toc123800747"/>
      <w:bookmarkEnd w:id="590"/>
      <w:r>
        <w:t>4.11.2</w:t>
      </w:r>
      <w:r>
        <w:tab/>
        <w:t>5GMS AS data collection and reporting client configuration</w:t>
      </w:r>
      <w:bookmarkEnd w:id="591"/>
    </w:p>
    <w:p w14:paraId="513AC090" w14:textId="1A02A36D" w:rsidR="00C32324" w:rsidRDefault="00C32324" w:rsidP="00C32324">
      <w:r>
        <w:t>The 5GMS AS shall use the service operations and procedures specified in TS 26.532 [4</w:t>
      </w:r>
      <w:r w:rsidR="00C363EB">
        <w:t>9</w:t>
      </w:r>
      <w:r>
        <w:t>] to obtain its data collection and reporting client configuration from the Data Collection AF instantiated in the 5GMS AF at reference point R4:</w:t>
      </w:r>
    </w:p>
    <w:p w14:paraId="55FA2CF4" w14:textId="47416C10" w:rsidR="00C32324" w:rsidRDefault="00C32324" w:rsidP="00C32324">
      <w:pPr>
        <w:pStyle w:val="B1"/>
      </w:pPr>
      <w:bookmarkStart w:id="592" w:name="_MCCTEMPBM_CRPT71130126___7"/>
      <w:r>
        <w:t>-</w:t>
      </w:r>
      <w:r>
        <w:tab/>
        <w:t xml:space="preserve">In the case where both the 5GMS AS and the 5GMS AF reside in the trusted domain, the 5GMS AS shall obtain its data collection client configuration directly from the Data Collection AF by invoking appropriate </w:t>
      </w:r>
      <w:r w:rsidRPr="00057D2F">
        <w:rPr>
          <w:rStyle w:val="Code"/>
        </w:rPr>
        <w:t>Ndcaf_DataReporting</w:t>
      </w:r>
      <w:r w:rsidRPr="00057D2F">
        <w:t xml:space="preserve"> service</w:t>
      </w:r>
      <w:r>
        <w:t xml:space="preserve"> operations as specified in clause 7.2 of [4</w:t>
      </w:r>
      <w:r w:rsidR="00C363EB">
        <w:t>9]</w:t>
      </w:r>
      <w:r>
        <w:t xml:space="preserve"> according to the procedures specified in clauses 4.2.5 of [</w:t>
      </w:r>
      <w:r w:rsidR="00C363EB">
        <w:t>49</w:t>
      </w:r>
      <w:r>
        <w:t>].</w:t>
      </w:r>
    </w:p>
    <w:p w14:paraId="799B61E8" w14:textId="12FD9B67" w:rsidR="00C32324" w:rsidRDefault="00C32324" w:rsidP="00C32324">
      <w:pPr>
        <w:pStyle w:val="B1"/>
      </w:pPr>
      <w:r>
        <w:t>-</w:t>
      </w:r>
      <w:r>
        <w:tab/>
        <w:t xml:space="preserve">Should the 5GMS AS and the 5GMS AF reside in different trust domains, the 5GMS AS shall instead obtain its configuration from the Data Collection AF indirectly via the NEF by invoking the </w:t>
      </w:r>
      <w:r w:rsidRPr="00057D2F">
        <w:t>equivalent</w:t>
      </w:r>
      <w:r>
        <w:t xml:space="preserve"> operations on the</w:t>
      </w:r>
      <w:r w:rsidRPr="00057D2F">
        <w:t xml:space="preserve"> </w:t>
      </w:r>
      <w:r>
        <w:rPr>
          <w:rStyle w:val="Code"/>
        </w:rPr>
        <w:t>Nnef</w:t>
      </w:r>
      <w:r w:rsidRPr="00057D2F">
        <w:rPr>
          <w:rStyle w:val="Code"/>
        </w:rPr>
        <w:t>_DataReporting</w:t>
      </w:r>
      <w:r w:rsidRPr="00057D2F">
        <w:t xml:space="preserve"> service</w:t>
      </w:r>
      <w:r>
        <w:t xml:space="preserve"> as defined in TS 26.531 [4</w:t>
      </w:r>
      <w:r w:rsidR="00C363EB">
        <w:t>8</w:t>
      </w:r>
      <w:r>
        <w:t>].</w:t>
      </w:r>
    </w:p>
    <w:p w14:paraId="5907F63E" w14:textId="603B93A6" w:rsidR="00C32324" w:rsidRDefault="00C32324" w:rsidP="00C32324">
      <w:bookmarkStart w:id="593" w:name="_MCCTEMPBM_CRPT71130127___7"/>
      <w:bookmarkEnd w:id="592"/>
      <w:r>
        <w:t xml:space="preserve">In both cases, the </w:t>
      </w:r>
      <w:r w:rsidRPr="00EE721A">
        <w:t>5GMS</w:t>
      </w:r>
      <w:r>
        <w:t xml:space="preserve"> AS shall declare that it supports the </w:t>
      </w:r>
      <w:r w:rsidRPr="0048548B">
        <w:rPr>
          <w:rStyle w:val="Code"/>
        </w:rPr>
        <w:t>MS_ACCESS_</w:t>
      </w:r>
      <w:r>
        <w:rPr>
          <w:rStyle w:val="Code"/>
        </w:rPr>
        <w:t>ACTIVITY</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7.2.3.2.1 and 7.2.3.3.1 of TS 26.532 [4</w:t>
      </w:r>
      <w:r w:rsidR="00C363EB">
        <w:t>9</w:t>
      </w:r>
      <w:r>
        <w:t xml:space="preserve">])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sidRPr="00196581">
        <w:rPr>
          <w:rStyle w:val="Code"/>
        </w:rPr>
        <w:t>INTERVAL</w:t>
      </w:r>
      <w:r>
        <w:t xml:space="preserve">, </w:t>
      </w:r>
      <w:r w:rsidRPr="00196581">
        <w:rPr>
          <w:rStyle w:val="Code"/>
        </w:rPr>
        <w:t>THRESHOLD</w:t>
      </w:r>
      <w:r>
        <w:t xml:space="preserve"> or </w:t>
      </w:r>
      <w:r w:rsidRPr="00196581">
        <w:rPr>
          <w:rStyle w:val="Code"/>
        </w:rPr>
        <w:t>OFF</w:t>
      </w:r>
      <w:r>
        <w:t>.</w:t>
      </w:r>
    </w:p>
    <w:bookmarkEnd w:id="593"/>
    <w:p w14:paraId="217E9732" w14:textId="42EC2D91" w:rsidR="00C32324" w:rsidRPr="00EE721A" w:rsidRDefault="00C32324" w:rsidP="00C32324">
      <w:r>
        <w:t xml:space="preserve">The </w:t>
      </w:r>
      <w:r w:rsidRPr="00EE721A">
        <w:t>5GMS</w:t>
      </w:r>
      <w:r>
        <w:t> AS shall refresh its data collection and reporting client configuration according to the procedures specified in clause 4.2.5.3 of TS 26.532 [4</w:t>
      </w:r>
      <w:r w:rsidR="00C363EB">
        <w:t>9</w:t>
      </w:r>
      <w:r>
        <w:t>].</w:t>
      </w:r>
    </w:p>
    <w:p w14:paraId="107B1782" w14:textId="77777777" w:rsidR="00C32324" w:rsidRDefault="00C32324" w:rsidP="00C32324">
      <w:pPr>
        <w:pStyle w:val="Heading3"/>
      </w:pPr>
      <w:bookmarkStart w:id="594" w:name="_Toc123800748"/>
      <w:r>
        <w:t>4.11.3</w:t>
      </w:r>
      <w:r>
        <w:tab/>
        <w:t>5GMS AS data reporting</w:t>
      </w:r>
      <w:bookmarkEnd w:id="594"/>
    </w:p>
    <w:p w14:paraId="5D418E7F" w14:textId="5D0CA4AE" w:rsidR="00C32324" w:rsidRDefault="00C32324" w:rsidP="00D133D3">
      <w:pPr>
        <w:keepNext/>
      </w:pPr>
      <w:r>
        <w:t>The 5GMS AS shall use the service operations and procedures specified in TS 26.532 [4</w:t>
      </w:r>
      <w:r w:rsidR="00C363EB">
        <w:t>9</w:t>
      </w:r>
      <w:r>
        <w:t>] to report media streaming access activity to the Data Collection AF instantiated in the 5GMS AF at reference point R4:</w:t>
      </w:r>
    </w:p>
    <w:p w14:paraId="370487C9" w14:textId="616B5E91" w:rsidR="00C32324" w:rsidRDefault="00C32324" w:rsidP="00D133D3">
      <w:pPr>
        <w:pStyle w:val="B1"/>
        <w:keepNext/>
        <w:keepLines/>
      </w:pPr>
      <w:bookmarkStart w:id="595" w:name="_MCCTEMPBM_CRPT71130128___7"/>
      <w:r>
        <w:t>-</w:t>
      </w:r>
      <w:r>
        <w:tab/>
        <w:t xml:space="preserve">In the case where both the 5GMS AS and the 5GMS AF reside in the trusted domain, the 5GMS AS shall submit media streaming access activity reports directly to the Data Collection AF by invoking appropriate </w:t>
      </w:r>
      <w:r w:rsidRPr="00057D2F">
        <w:rPr>
          <w:rStyle w:val="Code"/>
        </w:rPr>
        <w:t>Ndcaf_DataReporting</w:t>
      </w:r>
      <w:r w:rsidRPr="00057D2F">
        <w:t xml:space="preserve"> service</w:t>
      </w:r>
      <w:r>
        <w:t xml:space="preserve"> operations as specified in clause 7.3 of [4</w:t>
      </w:r>
      <w:r w:rsidR="00C363EB">
        <w:t>9</w:t>
      </w:r>
      <w:r>
        <w:t>]</w:t>
      </w:r>
      <w:r w:rsidRPr="00567A87">
        <w:t xml:space="preserve"> </w:t>
      </w:r>
      <w:r>
        <w:t>according to the procedures specified in clauses 4.2.7 of [4</w:t>
      </w:r>
      <w:r w:rsidR="00C363EB">
        <w:t>9</w:t>
      </w:r>
      <w:r>
        <w:t>].</w:t>
      </w:r>
    </w:p>
    <w:p w14:paraId="43DA0834" w14:textId="6EAF1DE9" w:rsidR="00C32324" w:rsidRDefault="00C32324" w:rsidP="00C32324">
      <w:pPr>
        <w:pStyle w:val="B1"/>
      </w:pPr>
      <w:r>
        <w:t>-</w:t>
      </w:r>
      <w:r>
        <w:tab/>
        <w:t xml:space="preserve">Should the 5GMS AS and the 5GMS AF reside in different trust domains, the 5GMS AS shall instead submit media streaming access activity reports indirectly to the 5GMS AF via the NEF by invoking the </w:t>
      </w:r>
      <w:r w:rsidRPr="00057D2F">
        <w:t xml:space="preserve">equivalent </w:t>
      </w:r>
      <w:r>
        <w:t xml:space="preserve">operations on the </w:t>
      </w:r>
      <w:r>
        <w:rPr>
          <w:rStyle w:val="Code"/>
        </w:rPr>
        <w:t>Nnef</w:t>
      </w:r>
      <w:r w:rsidRPr="00057D2F">
        <w:rPr>
          <w:rStyle w:val="Code"/>
        </w:rPr>
        <w:t>_DataReporting</w:t>
      </w:r>
      <w:r w:rsidRPr="00057D2F">
        <w:t xml:space="preserve"> service</w:t>
      </w:r>
      <w:r>
        <w:t xml:space="preserve"> as defined in TS 26.531 [4</w:t>
      </w:r>
      <w:r w:rsidR="00C363EB">
        <w:t>8</w:t>
      </w:r>
      <w:r>
        <w:t>].</w:t>
      </w:r>
    </w:p>
    <w:bookmarkEnd w:id="595"/>
    <w:p w14:paraId="1E799918" w14:textId="77777777" w:rsidR="00C32324" w:rsidRDefault="00C32324" w:rsidP="00C32324">
      <w:r>
        <w:t xml:space="preserve">In both cases, the conditions for sending a downlink media streaming access activity report by the 5GMSd AS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4.11.2.</w:t>
      </w:r>
    </w:p>
    <w:p w14:paraId="39F2FE44" w14:textId="4574626F" w:rsidR="00C32324" w:rsidRDefault="00C32324" w:rsidP="00C32324">
      <w:bookmarkStart w:id="596" w:name="_MCCTEMPBM_CRPT71130129___7"/>
      <w:r w:rsidRPr="00586B6B">
        <w:t xml:space="preserve">In order to submit a </w:t>
      </w:r>
      <w:r>
        <w:t>media streaming access activity</w:t>
      </w:r>
      <w:r w:rsidRPr="00586B6B">
        <w:t xml:space="preserve"> report, the </w:t>
      </w:r>
      <w:r>
        <w:t>5GMS AS</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7.3.3.2.1 of TS 26.532 [4</w:t>
      </w:r>
      <w:r w:rsidR="00C363EB">
        <w:t>9</w:t>
      </w:r>
      <w:r>
        <w:t>]) containing one or more</w:t>
      </w:r>
      <w:r>
        <w:rPr>
          <w:rStyle w:val="Code"/>
        </w:rPr>
        <w:t xml:space="preserve"> MediaStreaming‌AccessRecord</w:t>
      </w:r>
      <w:r w:rsidRPr="00586B6B">
        <w:t xml:space="preserve"> structure</w:t>
      </w:r>
      <w:r>
        <w:t>s</w:t>
      </w:r>
      <w:r w:rsidRPr="00586B6B">
        <w:t>, as specified in clause</w:t>
      </w:r>
      <w:r>
        <w:t>s</w:t>
      </w:r>
      <w:r w:rsidRPr="00586B6B">
        <w:t> </w:t>
      </w:r>
      <w:r>
        <w:t>17.2 and C.5.1 of the present document</w:t>
      </w:r>
      <w:r w:rsidRPr="00586B6B">
        <w:t>.</w:t>
      </w:r>
    </w:p>
    <w:p w14:paraId="1B6791E6" w14:textId="769105F1" w:rsidR="00C32324" w:rsidRDefault="00C32324" w:rsidP="00C32324">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media streaming access activity</w:t>
      </w:r>
      <w:r w:rsidRPr="00586B6B">
        <w:t xml:space="preserve"> report.</w:t>
      </w:r>
    </w:p>
    <w:p w14:paraId="513885AE" w14:textId="77777777" w:rsidR="00C32324" w:rsidRDefault="00C32324" w:rsidP="00C32324">
      <w:pPr>
        <w:pStyle w:val="Heading2"/>
      </w:pPr>
      <w:bookmarkStart w:id="597" w:name="_Toc123800749"/>
      <w:bookmarkEnd w:id="596"/>
      <w:r>
        <w:t>4.12</w:t>
      </w:r>
      <w:r>
        <w:tab/>
      </w:r>
      <w:r w:rsidRPr="00541B64">
        <w:t>Event</w:t>
      </w:r>
      <w:r>
        <w:t xml:space="preserve"> Exposure procedures at reference points R5 and R6</w:t>
      </w:r>
      <w:bookmarkEnd w:id="597"/>
    </w:p>
    <w:p w14:paraId="006D4087" w14:textId="77777777" w:rsidR="00C32324" w:rsidRDefault="00C32324" w:rsidP="00C32324">
      <w:pPr>
        <w:pStyle w:val="Heading3"/>
      </w:pPr>
      <w:bookmarkStart w:id="598" w:name="_Toc123800750"/>
      <w:r>
        <w:t>4.12.1</w:t>
      </w:r>
      <w:r>
        <w:tab/>
      </w:r>
      <w:r w:rsidRPr="00541B64">
        <w:t>General</w:t>
      </w:r>
      <w:bookmarkEnd w:id="598"/>
    </w:p>
    <w:p w14:paraId="7A512620" w14:textId="77777777" w:rsidR="00C32324" w:rsidRDefault="00C32324" w:rsidP="00C32324">
      <w:pPr>
        <w:keepNext/>
      </w:pPr>
      <w:r>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Default="00C32324" w:rsidP="00C32324">
      <w:pPr>
        <w:keepNext/>
      </w:pPr>
      <w:bookmarkStart w:id="599" w:name="_MCCTEMPBM_CRPT71130130___7"/>
      <w:r w:rsidRPr="00055C42">
        <w:t xml:space="preserve">The following </w:t>
      </w:r>
      <w:r w:rsidRPr="005C12DA">
        <w:rPr>
          <w:rFonts w:ascii="Arial" w:hAnsi="Arial" w:cs="Arial"/>
          <w:i/>
          <w:iCs/>
          <w:sz w:val="18"/>
          <w:szCs w:val="18"/>
        </w:rPr>
        <w:t>Naf_Even</w:t>
      </w:r>
      <w:r>
        <w:rPr>
          <w:rFonts w:ascii="Arial" w:hAnsi="Arial" w:cs="Arial"/>
          <w:i/>
          <w:iCs/>
          <w:sz w:val="18"/>
          <w:szCs w:val="18"/>
        </w:rPr>
        <w:t>t</w:t>
      </w:r>
      <w:r w:rsidRPr="005C12DA">
        <w:rPr>
          <w:rFonts w:ascii="Arial" w:hAnsi="Arial" w:cs="Arial"/>
          <w:i/>
          <w:iCs/>
          <w:sz w:val="18"/>
          <w:szCs w:val="18"/>
        </w:rPr>
        <w:t>Exposure</w:t>
      </w:r>
      <w:r>
        <w:t xml:space="preserve"> service operations as defined in TS 23.502 [</w:t>
      </w:r>
      <w:r w:rsidR="00155CE5">
        <w:t>45</w:t>
      </w:r>
      <w:r>
        <w:t>] apply for such interactions between the Data Collection AF and consumer entities:</w:t>
      </w:r>
    </w:p>
    <w:p w14:paraId="5E56FC15" w14:textId="47F210E1" w:rsidR="00C32324" w:rsidRDefault="006641D5" w:rsidP="006641D5">
      <w:pPr>
        <w:pStyle w:val="B1"/>
      </w:pPr>
      <w:bookmarkStart w:id="600" w:name="_MCCTEMPBM_CRPT71130131___1"/>
      <w:bookmarkEnd w:id="599"/>
      <w:r>
        <w:t>-</w:t>
      </w:r>
      <w:r>
        <w:tab/>
      </w:r>
      <w:r w:rsidR="00C32324" w:rsidRPr="003F6AAA">
        <w:t>Naf_EventExposure_Subscribe</w:t>
      </w:r>
      <w:r w:rsidR="00C32324">
        <w:t>,</w:t>
      </w:r>
    </w:p>
    <w:p w14:paraId="4A11A192" w14:textId="6B194736" w:rsidR="00C32324" w:rsidRDefault="006641D5" w:rsidP="006641D5">
      <w:pPr>
        <w:pStyle w:val="B1"/>
      </w:pPr>
      <w:r>
        <w:t>-</w:t>
      </w:r>
      <w:r>
        <w:tab/>
      </w:r>
      <w:r w:rsidR="00C32324" w:rsidRPr="003F6AAA">
        <w:t>Naf_EventExposure_Unsubscribe</w:t>
      </w:r>
      <w:r w:rsidR="00C32324">
        <w:t>, and</w:t>
      </w:r>
    </w:p>
    <w:p w14:paraId="2170461E" w14:textId="4BFF29FC" w:rsidR="00C32324" w:rsidRDefault="006641D5" w:rsidP="006641D5">
      <w:pPr>
        <w:pStyle w:val="B1"/>
      </w:pPr>
      <w:r>
        <w:t>-</w:t>
      </w:r>
      <w:r>
        <w:tab/>
      </w:r>
      <w:r w:rsidR="00C32324" w:rsidRPr="003F6AAA">
        <w:t>Naf_EventExposure Notify</w:t>
      </w:r>
      <w:r w:rsidR="00C32324">
        <w:t>.</w:t>
      </w:r>
    </w:p>
    <w:bookmarkEnd w:id="600"/>
    <w:p w14:paraId="6B3EABD6" w14:textId="77777777" w:rsidR="00C32324" w:rsidRDefault="00C32324" w:rsidP="00C32324">
      <w:r>
        <w:t>In this release, eligible Event service consumers of 5GMS Event services are the NWDAF and NEF as NFs, and the Event Consumer AF of the 5GMS Application Provider.</w:t>
      </w:r>
    </w:p>
    <w:p w14:paraId="5E5320C2" w14:textId="77777777" w:rsidR="00C32324" w:rsidRDefault="00C32324" w:rsidP="00C32324">
      <w:pPr>
        <w:pStyle w:val="Heading3"/>
      </w:pPr>
      <w:bookmarkStart w:id="601" w:name="_Toc123800751"/>
      <w:r>
        <w:t>4.12.2</w:t>
      </w:r>
      <w:r>
        <w:tab/>
        <w:t>Event Exposure subscription procedure</w:t>
      </w:r>
      <w:bookmarkEnd w:id="601"/>
    </w:p>
    <w:p w14:paraId="361CA199" w14:textId="16744F1C" w:rsidR="00C32324" w:rsidRDefault="00C32324" w:rsidP="00C32324">
      <w:bookmarkStart w:id="602" w:name="_MCCTEMPBM_CRPT71130132___7"/>
      <w:r>
        <w:t xml:space="preserve">The definition of input and output parameters of the </w:t>
      </w:r>
      <w:r w:rsidRPr="00E60660">
        <w:rPr>
          <w:rStyle w:val="Code"/>
        </w:rPr>
        <w:t>Naf_EventExposure_Subscribe</w:t>
      </w:r>
      <w:r>
        <w:t xml:space="preserve"> service operation is identical to that specified in clause 5.2.19.2.2 of TS 23.502 [</w:t>
      </w:r>
      <w:r w:rsidR="00155CE5">
        <w:t>45</w:t>
      </w:r>
      <w:r>
        <w:t>], except that "AF" is replaced by "Data Collection AF" and "consumer NF" (or "NF consumer") is replaced by "Event service consumer".</w:t>
      </w:r>
    </w:p>
    <w:p w14:paraId="03702C60" w14:textId="77777777" w:rsidR="00C32324" w:rsidRDefault="00C32324" w:rsidP="00C32324">
      <w:pPr>
        <w:pStyle w:val="Heading3"/>
      </w:pPr>
      <w:bookmarkStart w:id="603" w:name="_Toc123800752"/>
      <w:bookmarkEnd w:id="602"/>
      <w:r>
        <w:t>4.12.3</w:t>
      </w:r>
      <w:r>
        <w:tab/>
        <w:t>Event Exposure unsubscription procedure</w:t>
      </w:r>
      <w:bookmarkEnd w:id="603"/>
    </w:p>
    <w:p w14:paraId="0162FE6D" w14:textId="229366E1" w:rsidR="00C32324" w:rsidRDefault="00C32324" w:rsidP="00C32324">
      <w:bookmarkStart w:id="604" w:name="_MCCTEMPBM_CRPT71130133___7"/>
      <w:r>
        <w:t xml:space="preserve">The definition of input and output parameters of the </w:t>
      </w:r>
      <w:r w:rsidRPr="00E60660">
        <w:rPr>
          <w:rStyle w:val="Code"/>
        </w:rPr>
        <w:t>Naf_EventExposure_Unsubscribe</w:t>
      </w:r>
      <w:r>
        <w:t xml:space="preserve"> service operation is identical to that specified in clause 5.2.19.2.3 of TS 23.502 [</w:t>
      </w:r>
      <w:r w:rsidR="00155CE5">
        <w:t>45</w:t>
      </w:r>
      <w:r>
        <w:t>], except that "AF" is replaced by "Data Collection AF" and "consumer NF" (or "NF consumer") is replaced by "Event service consumer".</w:t>
      </w:r>
    </w:p>
    <w:p w14:paraId="4DC73AC4" w14:textId="77777777" w:rsidR="00C32324" w:rsidRDefault="00C32324" w:rsidP="00C32324">
      <w:pPr>
        <w:pStyle w:val="Heading3"/>
      </w:pPr>
      <w:bookmarkStart w:id="605" w:name="_Toc123800753"/>
      <w:bookmarkEnd w:id="604"/>
      <w:r>
        <w:t>4.12.4</w:t>
      </w:r>
      <w:r>
        <w:tab/>
        <w:t>Event Exposure notification procedure</w:t>
      </w:r>
      <w:bookmarkEnd w:id="605"/>
    </w:p>
    <w:p w14:paraId="349DD56E" w14:textId="56A0EA05" w:rsidR="00C32324" w:rsidRDefault="00C32324" w:rsidP="00C32324">
      <w:bookmarkStart w:id="606" w:name="_MCCTEMPBM_CRPT71130134___7"/>
      <w:r>
        <w:t xml:space="preserve">The definition of input and output parameters of the </w:t>
      </w:r>
      <w:r w:rsidRPr="00E60660">
        <w:rPr>
          <w:rStyle w:val="Code"/>
        </w:rPr>
        <w:t>Naf_EventExposure_No</w:t>
      </w:r>
      <w:r>
        <w:rPr>
          <w:rStyle w:val="Code"/>
        </w:rPr>
        <w:t>t</w:t>
      </w:r>
      <w:r w:rsidRPr="00E60660">
        <w:rPr>
          <w:rStyle w:val="Code"/>
        </w:rPr>
        <w:t>ify</w:t>
      </w:r>
      <w:r>
        <w:t xml:space="preserve"> service operation is identical to that specified in clause 5.2.19.2.4 of TS 23.502 [</w:t>
      </w:r>
      <w:r w:rsidR="00155CE5">
        <w:t>45</w:t>
      </w:r>
      <w:r>
        <w:t>], except that "AF" is replaced by "Data Collection AF" and "consumer NF" (or "NF consumer") is replaced by "Event service consumer".</w:t>
      </w:r>
    </w:p>
    <w:p w14:paraId="358B4698" w14:textId="65702137" w:rsidR="00156C06" w:rsidRPr="00586B6B" w:rsidRDefault="00156C06" w:rsidP="00156C06">
      <w:pPr>
        <w:pStyle w:val="Heading2"/>
      </w:pPr>
      <w:bookmarkStart w:id="607" w:name="_Toc123800754"/>
      <w:bookmarkEnd w:id="606"/>
      <w:r w:rsidRPr="00586B6B">
        <w:t>4.</w:t>
      </w:r>
      <w:r>
        <w:t>13</w:t>
      </w:r>
      <w:r w:rsidRPr="00586B6B">
        <w:tab/>
        <w:t xml:space="preserve">Procedures for </w:t>
      </w:r>
      <w:r>
        <w:t>downlink media streaming via</w:t>
      </w:r>
      <w:r w:rsidRPr="00586B6B">
        <w:t xml:space="preserve"> </w:t>
      </w:r>
      <w:r>
        <w:t>eMBMS</w:t>
      </w:r>
      <w:bookmarkEnd w:id="607"/>
    </w:p>
    <w:p w14:paraId="3B201221" w14:textId="77777777" w:rsidR="00156C06" w:rsidRDefault="00156C06" w:rsidP="00156C06">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5GMSd session</w:t>
      </w:r>
      <w:r w:rsidRPr="00586B6B">
        <w:rPr>
          <w:lang w:eastAsia="zh-CN"/>
        </w:rPr>
        <w:t xml:space="preserve"> </w:t>
      </w:r>
      <w:r>
        <w:rPr>
          <w:lang w:eastAsia="zh-CN"/>
        </w:rPr>
        <w:t>either completely, or at least partially, through eMBMS.</w:t>
      </w:r>
    </w:p>
    <w:p w14:paraId="58645ED1" w14:textId="77777777" w:rsidR="00156C06" w:rsidRDefault="00156C06" w:rsidP="00156C06">
      <w:pPr>
        <w:pStyle w:val="B1"/>
        <w:keepNext/>
        <w:keepLines/>
      </w:pPr>
      <w:r>
        <w:t>-</w:t>
      </w:r>
      <w:r>
        <w:tab/>
        <w:t>For downlink media streaming exclusively via eMBMS and for hybrid 5GMSd/eMBMS services, as defined in clauses 5.10.2 and 5.10.5 respectively of TS 26.501 [2]:</w:t>
      </w:r>
    </w:p>
    <w:p w14:paraId="1D96682C" w14:textId="77777777" w:rsidR="00156C06" w:rsidRDefault="00156C06" w:rsidP="00156C06">
      <w:pPr>
        <w:pStyle w:val="B2"/>
        <w:keepNext/>
      </w:pPr>
      <w:bookmarkStart w:id="608" w:name="_MCCTEMPBM_CRPT71130135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either </w:t>
      </w:r>
      <w:r>
        <w:rPr>
          <w:rStyle w:val="Code"/>
        </w:rPr>
        <w:t xml:space="preserve">MODE_EXCLUSIVE </w:t>
      </w:r>
      <w:r>
        <w:t xml:space="preserve">or </w:t>
      </w:r>
      <w:r>
        <w:rPr>
          <w:rStyle w:val="Code"/>
        </w:rPr>
        <w:t>MODE_HYBRID</w:t>
      </w:r>
      <w:r>
        <w:t xml:space="preserve"> (as appropriate).</w:t>
      </w:r>
    </w:p>
    <w:bookmarkEnd w:id="608"/>
    <w:p w14:paraId="2E271735" w14:textId="77777777" w:rsidR="00156C06" w:rsidRDefault="00156C06" w:rsidP="00156C06">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2CB22113" w14:textId="77777777" w:rsidR="00156C06" w:rsidRDefault="00156C06" w:rsidP="00156C06">
      <w:pPr>
        <w:pStyle w:val="B2"/>
        <w:keepNext/>
      </w:pPr>
      <w:r>
        <w:t>-</w:t>
      </w:r>
      <w:r>
        <w:tab/>
        <w:t>The MBMS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as the 5GMSd Media Entry Point such as an HLS Master Playlist.</w:t>
      </w:r>
    </w:p>
    <w:p w14:paraId="48ABA10E" w14:textId="77777777" w:rsidR="00156C06" w:rsidRDefault="00156C06" w:rsidP="00156C06">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7B4E770A" w14:textId="0A8F3F15" w:rsidR="00156C06" w:rsidRPr="00586B6B" w:rsidRDefault="00156C06" w:rsidP="00156C06">
      <w:pPr>
        <w:pStyle w:val="B2"/>
      </w:pPr>
      <w:r>
        <w:t>-</w:t>
      </w:r>
      <w:r>
        <w:tab/>
        <w:t>T</w:t>
      </w:r>
      <w:r w:rsidRPr="002A3425">
        <w:t>he MBMS</w:t>
      </w:r>
      <w:r>
        <w:t> </w:t>
      </w:r>
      <w:r w:rsidRPr="002A3425">
        <w:t xml:space="preserve">Client </w:t>
      </w:r>
      <w:r>
        <w:t>shall be</w:t>
      </w:r>
      <w:r w:rsidRPr="002A3425">
        <w:t xml:space="preserve"> invoked by the Media Session Handler </w:t>
      </w:r>
      <w:r>
        <w:t>via reference point</w:t>
      </w:r>
      <w:r w:rsidRPr="002A3425">
        <w:t xml:space="preserve"> MBMS-API-C </w:t>
      </w:r>
      <w:r>
        <w:t>using</w:t>
      </w:r>
      <w:r w:rsidRPr="002A3425">
        <w:t xml:space="preserve"> the procedures defined in TS</w:t>
      </w:r>
      <w:r>
        <w:t> </w:t>
      </w:r>
      <w:r w:rsidRPr="002A3425">
        <w:t>26.347</w:t>
      </w:r>
      <w:r>
        <w:t> </w:t>
      </w:r>
      <w:r w:rsidRPr="002A3425">
        <w:t>[</w:t>
      </w:r>
      <w:r w:rsidR="00580CB5">
        <w:t>52</w:t>
      </w:r>
      <w:r w:rsidRPr="002A3425">
        <w:t>].</w:t>
      </w:r>
    </w:p>
    <w:p w14:paraId="0C39BC7D" w14:textId="77777777" w:rsidR="00156C06" w:rsidRDefault="00156C06" w:rsidP="00156C06">
      <w:pPr>
        <w:pStyle w:val="B1"/>
        <w:keepNext/>
        <w:keepLines/>
      </w:pPr>
      <w:r>
        <w:t>-</w:t>
      </w:r>
      <w:r>
        <w:tab/>
        <w:t>For dynamically provisioned downlink media streaming via eMBMS as defined in clause 5.10.6 TS 26.501 [2]:</w:t>
      </w:r>
    </w:p>
    <w:p w14:paraId="1E00B2A5" w14:textId="77777777" w:rsidR="00156C06" w:rsidRDefault="00156C06" w:rsidP="00156C06">
      <w:pPr>
        <w:pStyle w:val="B2"/>
        <w:keepNext/>
      </w:pPr>
      <w:bookmarkStart w:id="609" w:name="_MCCTEMPBM_CRPT71130136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w:t>
      </w:r>
      <w:r>
        <w:rPr>
          <w:rStyle w:val="Code"/>
        </w:rPr>
        <w:t>MODE_DYNAMIC</w:t>
      </w:r>
      <w:r>
        <w:t>.</w:t>
      </w:r>
    </w:p>
    <w:bookmarkEnd w:id="609"/>
    <w:p w14:paraId="1BD2365D" w14:textId="77777777" w:rsidR="00156C06" w:rsidRDefault="00156C06" w:rsidP="00156C06">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6A7C6021" w14:textId="77777777" w:rsidR="00156C06" w:rsidRDefault="00156C06" w:rsidP="00156C06">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as the 5GMSd Media Entry Point.</w:t>
      </w:r>
    </w:p>
    <w:p w14:paraId="4080C3BB" w14:textId="77777777" w:rsidR="00156C06" w:rsidRDefault="00156C06" w:rsidP="00156C06">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Default="00156C06" w:rsidP="00156C06">
      <w:pPr>
        <w:pStyle w:val="NO"/>
      </w:pPr>
      <w:r>
        <w:t>NOTE:</w:t>
      </w:r>
      <w:r>
        <w:tab/>
        <w:t xml:space="preserve">The detailed execution of dynamically handling this decision is left to implementation. </w:t>
      </w:r>
    </w:p>
    <w:p w14:paraId="3AA0ED73" w14:textId="2246BE2B" w:rsidR="00156C06" w:rsidRDefault="00156C06" w:rsidP="00156C06">
      <w:pPr>
        <w:pStyle w:val="B2"/>
      </w:pPr>
      <w:r>
        <w:t>-</w:t>
      </w:r>
      <w:r>
        <w:tab/>
        <w:t>T</w:t>
      </w:r>
      <w:r w:rsidRPr="004D3393">
        <w:t xml:space="preserve">he MBMS Client </w:t>
      </w:r>
      <w:r>
        <w:t>shall be invoked</w:t>
      </w:r>
      <w:r w:rsidRPr="004D3393">
        <w:t xml:space="preserve"> dynamically, paused or destroyed by the Media Session Handler </w:t>
      </w:r>
      <w:r>
        <w:t>via reference point</w:t>
      </w:r>
      <w:r w:rsidRPr="004D3393">
        <w:t xml:space="preserve"> MBMS-API-C </w:t>
      </w:r>
      <w:r>
        <w:t>using</w:t>
      </w:r>
      <w:r w:rsidRPr="004D3393">
        <w:t xml:space="preserve"> the procedures defined in TS</w:t>
      </w:r>
      <w:r>
        <w:t> </w:t>
      </w:r>
      <w:r w:rsidRPr="004D3393">
        <w:t>26.347</w:t>
      </w:r>
      <w:r>
        <w:t> </w:t>
      </w:r>
      <w:r w:rsidRPr="004D3393">
        <w:t>[</w:t>
      </w:r>
      <w:r w:rsidR="00580CB5">
        <w:t>52</w:t>
      </w:r>
      <w:r w:rsidRPr="004D3393">
        <w:t>].</w:t>
      </w:r>
    </w:p>
    <w:p w14:paraId="4AC2276C" w14:textId="77777777" w:rsidR="00156C06" w:rsidRPr="00586B6B" w:rsidRDefault="00156C06" w:rsidP="00156C06">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763EA95D" w14:textId="156F417D" w:rsidR="00156C06" w:rsidRPr="00586B6B" w:rsidRDefault="00156C06"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586B6B" w:rsidRDefault="009B6154" w:rsidP="009B6154">
      <w:pPr>
        <w:pStyle w:val="Heading1"/>
      </w:pPr>
      <w:bookmarkStart w:id="610" w:name="_Toc68899549"/>
      <w:bookmarkStart w:id="611" w:name="_Toc71214300"/>
      <w:bookmarkStart w:id="612" w:name="_Toc71721974"/>
      <w:bookmarkStart w:id="613" w:name="_Toc74859026"/>
      <w:bookmarkStart w:id="614" w:name="_Toc123800755"/>
      <w:r w:rsidRPr="00586B6B">
        <w:t>5</w:t>
      </w:r>
      <w:r w:rsidRPr="00586B6B">
        <w:tab/>
        <w:t xml:space="preserve">Procedures for </w:t>
      </w:r>
      <w:r w:rsidR="00A8001A">
        <w:t xml:space="preserve">Uplink </w:t>
      </w:r>
      <w:r w:rsidR="00322275">
        <w:t>M</w:t>
      </w:r>
      <w:r w:rsidR="00A8001A">
        <w:t>edia streaming</w:t>
      </w:r>
      <w:bookmarkEnd w:id="610"/>
      <w:bookmarkEnd w:id="611"/>
      <w:bookmarkEnd w:id="612"/>
      <w:bookmarkEnd w:id="613"/>
      <w:bookmarkEnd w:id="614"/>
    </w:p>
    <w:p w14:paraId="71E4156D" w14:textId="2C192F4A" w:rsidR="009B6154" w:rsidRPr="00586B6B" w:rsidRDefault="009B6154" w:rsidP="009B6154">
      <w:pPr>
        <w:pStyle w:val="Heading2"/>
      </w:pPr>
      <w:bookmarkStart w:id="615" w:name="_Toc68899550"/>
      <w:bookmarkStart w:id="616" w:name="_Toc71214301"/>
      <w:bookmarkStart w:id="617" w:name="_Toc71721975"/>
      <w:bookmarkStart w:id="618" w:name="_Toc74859027"/>
      <w:bookmarkStart w:id="619" w:name="_Toc123800756"/>
      <w:r w:rsidRPr="00586B6B">
        <w:t>5.1</w:t>
      </w:r>
      <w:r w:rsidRPr="00586B6B">
        <w:tab/>
        <w:t>General</w:t>
      </w:r>
      <w:bookmarkEnd w:id="615"/>
      <w:bookmarkEnd w:id="616"/>
      <w:bookmarkEnd w:id="617"/>
      <w:bookmarkEnd w:id="618"/>
      <w:bookmarkEnd w:id="619"/>
    </w:p>
    <w:p w14:paraId="75B1CA54" w14:textId="7CE89586" w:rsidR="00CA1DED" w:rsidRDefault="00A8001A" w:rsidP="00A67699">
      <w:pPr>
        <w:keepLines/>
      </w:pPr>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bookmarkStart w:id="620" w:name="_MCCTEMPBM_CRPT71130137___7"/>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bookmarkEnd w:id="620"/>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621" w:name="_Toc68899551"/>
      <w:bookmarkStart w:id="622" w:name="_Toc71214302"/>
      <w:bookmarkStart w:id="623" w:name="_Toc71721976"/>
      <w:bookmarkStart w:id="624" w:name="_Toc74859028"/>
      <w:bookmarkStart w:id="625" w:name="_Toc123800757"/>
      <w:r w:rsidRPr="00586B6B">
        <w:t>5.2</w:t>
      </w:r>
      <w:r w:rsidRPr="00586B6B">
        <w:tab/>
      </w:r>
      <w:r w:rsidR="006A2A50" w:rsidRPr="00586B6B">
        <w:t xml:space="preserve">APIs relevant to Uplink </w:t>
      </w:r>
      <w:r w:rsidR="0058270C">
        <w:t xml:space="preserve">Media </w:t>
      </w:r>
      <w:r w:rsidR="006A2A50" w:rsidRPr="00586B6B">
        <w:t>Streaming</w:t>
      </w:r>
      <w:bookmarkEnd w:id="621"/>
      <w:bookmarkEnd w:id="622"/>
      <w:bookmarkEnd w:id="623"/>
      <w:bookmarkEnd w:id="624"/>
      <w:bookmarkEnd w:id="625"/>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586B6B"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2704" w:type="dxa"/>
            <w:vMerge w:val="restart"/>
          </w:tcPr>
          <w:p w14:paraId="57B19427" w14:textId="77777777" w:rsidR="0058270C" w:rsidRPr="00586B6B" w:rsidRDefault="0058270C" w:rsidP="007F24AD">
            <w:pPr>
              <w:pStyle w:val="TAH"/>
            </w:pPr>
            <w:r w:rsidRPr="00586B6B">
              <w:t>Abstract</w:t>
            </w:r>
          </w:p>
        </w:tc>
        <w:tc>
          <w:tcPr>
            <w:tcW w:w="5803"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8E7CD4">
        <w:tc>
          <w:tcPr>
            <w:tcW w:w="1127" w:type="dxa"/>
            <w:vMerge/>
          </w:tcPr>
          <w:p w14:paraId="7B059722" w14:textId="77777777" w:rsidR="0058270C" w:rsidRPr="00586B6B" w:rsidRDefault="0058270C" w:rsidP="007F24AD">
            <w:pPr>
              <w:pStyle w:val="TAH"/>
            </w:pPr>
          </w:p>
        </w:tc>
        <w:tc>
          <w:tcPr>
            <w:tcW w:w="2704"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986"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50"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8E7CD4">
        <w:tc>
          <w:tcPr>
            <w:tcW w:w="1127" w:type="dxa"/>
          </w:tcPr>
          <w:p w14:paraId="4DD0E355" w14:textId="77777777" w:rsidR="0058270C" w:rsidRDefault="0058270C" w:rsidP="007F24AD">
            <w:pPr>
              <w:pStyle w:val="TAL"/>
            </w:pPr>
            <w:r>
              <w:t>Content protocols discovery</w:t>
            </w:r>
          </w:p>
        </w:tc>
        <w:tc>
          <w:tcPr>
            <w:tcW w:w="2704"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bookmarkStart w:id="626" w:name="_MCCTEMPBM_CRPT71130138___4"/>
            <w:r>
              <w:t>M1u</w:t>
            </w:r>
            <w:bookmarkEnd w:id="626"/>
          </w:p>
        </w:tc>
        <w:tc>
          <w:tcPr>
            <w:tcW w:w="3986" w:type="dxa"/>
          </w:tcPr>
          <w:p w14:paraId="3C40C641" w14:textId="77777777" w:rsidR="0058270C" w:rsidRPr="00586B6B" w:rsidRDefault="0058270C" w:rsidP="007F24AD">
            <w:pPr>
              <w:pStyle w:val="TAL"/>
            </w:pPr>
            <w:r w:rsidRPr="00CE71D9">
              <w:rPr>
                <w:bCs/>
              </w:rPr>
              <w:t>Content Protocols Discovery API</w:t>
            </w:r>
          </w:p>
        </w:tc>
        <w:tc>
          <w:tcPr>
            <w:tcW w:w="850" w:type="dxa"/>
          </w:tcPr>
          <w:p w14:paraId="1C026F47" w14:textId="77777777" w:rsidR="0058270C" w:rsidRDefault="0058270C" w:rsidP="007F24AD">
            <w:pPr>
              <w:pStyle w:val="TAL"/>
              <w:jc w:val="center"/>
            </w:pPr>
            <w:bookmarkStart w:id="627" w:name="_MCCTEMPBM_CRPT71130139___4"/>
            <w:r w:rsidRPr="00CE71D9">
              <w:rPr>
                <w:bCs/>
              </w:rPr>
              <w:t>7.5</w:t>
            </w:r>
            <w:bookmarkEnd w:id="627"/>
          </w:p>
        </w:tc>
      </w:tr>
      <w:tr w:rsidR="0058270C" w:rsidRPr="00586B6B" w14:paraId="5F7A6492" w14:textId="77777777" w:rsidTr="008E7CD4">
        <w:tc>
          <w:tcPr>
            <w:tcW w:w="1127" w:type="dxa"/>
          </w:tcPr>
          <w:p w14:paraId="04778952" w14:textId="77777777" w:rsidR="0058270C" w:rsidRDefault="0058270C" w:rsidP="007F24AD">
            <w:pPr>
              <w:pStyle w:val="TAL"/>
            </w:pPr>
            <w:r>
              <w:t>Content preparation</w:t>
            </w:r>
          </w:p>
        </w:tc>
        <w:tc>
          <w:tcPr>
            <w:tcW w:w="2704"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bookmarkStart w:id="628" w:name="_MCCTEMPBM_CRPT71130140___4"/>
            <w:r>
              <w:t>M1u</w:t>
            </w:r>
            <w:bookmarkEnd w:id="628"/>
          </w:p>
        </w:tc>
        <w:tc>
          <w:tcPr>
            <w:tcW w:w="3986" w:type="dxa"/>
          </w:tcPr>
          <w:p w14:paraId="184D552B" w14:textId="77777777" w:rsidR="0058270C" w:rsidRPr="00CE71D9" w:rsidRDefault="0058270C" w:rsidP="007F24AD">
            <w:pPr>
              <w:pStyle w:val="TAL"/>
              <w:rPr>
                <w:bCs/>
              </w:rPr>
            </w:pPr>
            <w:r w:rsidRPr="00E22C00">
              <w:rPr>
                <w:bCs/>
              </w:rPr>
              <w:t>Content Preparation Templates Provisioning API</w:t>
            </w:r>
          </w:p>
        </w:tc>
        <w:tc>
          <w:tcPr>
            <w:tcW w:w="850" w:type="dxa"/>
          </w:tcPr>
          <w:p w14:paraId="69C902B9" w14:textId="77777777" w:rsidR="0058270C" w:rsidRPr="00CE71D9" w:rsidRDefault="0058270C" w:rsidP="007F24AD">
            <w:pPr>
              <w:pStyle w:val="TAL"/>
              <w:jc w:val="center"/>
              <w:rPr>
                <w:bCs/>
              </w:rPr>
            </w:pPr>
            <w:bookmarkStart w:id="629" w:name="_MCCTEMPBM_CRPT71130141___4"/>
            <w:r>
              <w:t>7.4</w:t>
            </w:r>
            <w:bookmarkEnd w:id="629"/>
          </w:p>
        </w:tc>
      </w:tr>
      <w:tr w:rsidR="0058270C" w:rsidRPr="00586B6B" w14:paraId="6F5A4F1E" w14:textId="77777777" w:rsidTr="008E7CD4">
        <w:tc>
          <w:tcPr>
            <w:tcW w:w="1127" w:type="dxa"/>
            <w:vMerge w:val="restart"/>
          </w:tcPr>
          <w:p w14:paraId="75712E6C" w14:textId="77777777" w:rsidR="0058270C" w:rsidRPr="00586B6B" w:rsidRDefault="0058270C" w:rsidP="007F24AD">
            <w:pPr>
              <w:pStyle w:val="TAL"/>
            </w:pPr>
            <w:r>
              <w:t>Metrics reporting</w:t>
            </w:r>
          </w:p>
        </w:tc>
        <w:tc>
          <w:tcPr>
            <w:tcW w:w="2704"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bookmarkStart w:id="630" w:name="_MCCTEMPBM_CRPT71130142___4"/>
            <w:r>
              <w:t>M1u</w:t>
            </w:r>
            <w:bookmarkEnd w:id="630"/>
          </w:p>
        </w:tc>
        <w:tc>
          <w:tcPr>
            <w:tcW w:w="3986" w:type="dxa"/>
          </w:tcPr>
          <w:p w14:paraId="30F8133B" w14:textId="77777777" w:rsidR="0058270C" w:rsidRPr="00586B6B" w:rsidRDefault="0058270C" w:rsidP="007F24AD">
            <w:pPr>
              <w:pStyle w:val="TAL"/>
            </w:pPr>
            <w:r w:rsidRPr="00586B6B">
              <w:t>Provisioning Sessions API</w:t>
            </w:r>
          </w:p>
        </w:tc>
        <w:tc>
          <w:tcPr>
            <w:tcW w:w="850" w:type="dxa"/>
          </w:tcPr>
          <w:p w14:paraId="380693A1" w14:textId="77777777" w:rsidR="0058270C" w:rsidRPr="00586B6B" w:rsidRDefault="0058270C" w:rsidP="007F24AD">
            <w:pPr>
              <w:pStyle w:val="TAL"/>
              <w:jc w:val="center"/>
            </w:pPr>
            <w:bookmarkStart w:id="631" w:name="_MCCTEMPBM_CRPT71130143___4"/>
            <w:r>
              <w:t>7.2</w:t>
            </w:r>
            <w:bookmarkEnd w:id="631"/>
          </w:p>
        </w:tc>
      </w:tr>
      <w:tr w:rsidR="0058270C" w:rsidRPr="00586B6B" w14:paraId="30998B7D" w14:textId="77777777" w:rsidTr="008E7CD4">
        <w:tc>
          <w:tcPr>
            <w:tcW w:w="1127" w:type="dxa"/>
            <w:vMerge/>
          </w:tcPr>
          <w:p w14:paraId="769A249C" w14:textId="77777777" w:rsidR="0058270C" w:rsidRPr="00586B6B" w:rsidRDefault="0058270C" w:rsidP="007F24AD">
            <w:pPr>
              <w:pStyle w:val="TAL"/>
            </w:pPr>
          </w:p>
        </w:tc>
        <w:tc>
          <w:tcPr>
            <w:tcW w:w="2704"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986"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50" w:type="dxa"/>
          </w:tcPr>
          <w:p w14:paraId="071AF79A" w14:textId="77777777" w:rsidR="0058270C" w:rsidRPr="00586B6B" w:rsidRDefault="0058270C" w:rsidP="007F24AD">
            <w:pPr>
              <w:pStyle w:val="TAL"/>
              <w:jc w:val="center"/>
            </w:pPr>
            <w:bookmarkStart w:id="632" w:name="_MCCTEMPBM_CRPT71130144___4"/>
            <w:r>
              <w:t>7.8</w:t>
            </w:r>
            <w:bookmarkEnd w:id="632"/>
          </w:p>
        </w:tc>
      </w:tr>
      <w:tr w:rsidR="0058270C" w:rsidRPr="00586B6B" w14:paraId="23B3577C" w14:textId="77777777" w:rsidTr="008E7CD4">
        <w:tc>
          <w:tcPr>
            <w:tcW w:w="1127" w:type="dxa"/>
            <w:vMerge/>
          </w:tcPr>
          <w:p w14:paraId="0D890B43" w14:textId="77777777" w:rsidR="0058270C" w:rsidRPr="00586B6B" w:rsidRDefault="0058270C" w:rsidP="007F24AD">
            <w:pPr>
              <w:pStyle w:val="TAL"/>
            </w:pPr>
          </w:p>
        </w:tc>
        <w:tc>
          <w:tcPr>
            <w:tcW w:w="2704"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bookmarkStart w:id="633" w:name="_MCCTEMPBM_CRPT71130145___4"/>
            <w:r>
              <w:t>M5u</w:t>
            </w:r>
            <w:bookmarkEnd w:id="633"/>
          </w:p>
        </w:tc>
        <w:tc>
          <w:tcPr>
            <w:tcW w:w="3986" w:type="dxa"/>
          </w:tcPr>
          <w:p w14:paraId="56A70884" w14:textId="77777777" w:rsidR="0058270C" w:rsidRPr="00586B6B" w:rsidRDefault="0058270C" w:rsidP="007F24AD">
            <w:pPr>
              <w:pStyle w:val="TAL"/>
            </w:pPr>
            <w:r w:rsidRPr="00586B6B">
              <w:t>Service Access Information API</w:t>
            </w:r>
          </w:p>
        </w:tc>
        <w:tc>
          <w:tcPr>
            <w:tcW w:w="850" w:type="dxa"/>
          </w:tcPr>
          <w:p w14:paraId="60FEA2AB" w14:textId="77777777" w:rsidR="0058270C" w:rsidRPr="00586B6B" w:rsidRDefault="0058270C" w:rsidP="007F24AD">
            <w:pPr>
              <w:pStyle w:val="TAL"/>
              <w:jc w:val="center"/>
            </w:pPr>
            <w:bookmarkStart w:id="634" w:name="_MCCTEMPBM_CRPT71130146___4"/>
            <w:r>
              <w:t>11.2</w:t>
            </w:r>
            <w:bookmarkEnd w:id="634"/>
          </w:p>
        </w:tc>
      </w:tr>
      <w:tr w:rsidR="0058270C" w:rsidRPr="00586B6B" w14:paraId="0A74AC4B" w14:textId="77777777" w:rsidTr="008E7CD4">
        <w:tc>
          <w:tcPr>
            <w:tcW w:w="1127" w:type="dxa"/>
            <w:vMerge/>
          </w:tcPr>
          <w:p w14:paraId="322FEFF6" w14:textId="77777777" w:rsidR="0058270C" w:rsidRPr="00586B6B" w:rsidRDefault="0058270C" w:rsidP="007F24AD">
            <w:pPr>
              <w:pStyle w:val="TAL"/>
            </w:pPr>
          </w:p>
        </w:tc>
        <w:tc>
          <w:tcPr>
            <w:tcW w:w="2704"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986" w:type="dxa"/>
          </w:tcPr>
          <w:p w14:paraId="2DCB5EF4" w14:textId="77777777" w:rsidR="0058270C" w:rsidRPr="00586B6B" w:rsidRDefault="0058270C" w:rsidP="007F24AD">
            <w:pPr>
              <w:pStyle w:val="TAL"/>
            </w:pPr>
            <w:r w:rsidRPr="00586B6B">
              <w:t>Metrics Reporting API</w:t>
            </w:r>
          </w:p>
        </w:tc>
        <w:tc>
          <w:tcPr>
            <w:tcW w:w="850" w:type="dxa"/>
          </w:tcPr>
          <w:p w14:paraId="6E06804B" w14:textId="77777777" w:rsidR="0058270C" w:rsidRPr="00586B6B" w:rsidRDefault="0058270C" w:rsidP="007F24AD">
            <w:pPr>
              <w:pStyle w:val="TAL"/>
              <w:jc w:val="center"/>
            </w:pPr>
            <w:bookmarkStart w:id="635" w:name="_MCCTEMPBM_CRPT71130147___4"/>
            <w:r>
              <w:t>11.4</w:t>
            </w:r>
            <w:bookmarkEnd w:id="635"/>
          </w:p>
        </w:tc>
      </w:tr>
      <w:tr w:rsidR="0058270C" w:rsidRPr="00586B6B" w14:paraId="13229AEC" w14:textId="77777777" w:rsidTr="008E7CD4">
        <w:tc>
          <w:tcPr>
            <w:tcW w:w="1127" w:type="dxa"/>
            <w:vMerge w:val="restart"/>
          </w:tcPr>
          <w:p w14:paraId="39027437" w14:textId="77777777" w:rsidR="0058270C" w:rsidRPr="00586B6B" w:rsidRDefault="0058270C" w:rsidP="007F24AD">
            <w:pPr>
              <w:pStyle w:val="TAL"/>
            </w:pPr>
            <w:r w:rsidRPr="00586B6B">
              <w:t>Dynamic Policy invocation</w:t>
            </w:r>
          </w:p>
        </w:tc>
        <w:tc>
          <w:tcPr>
            <w:tcW w:w="2704"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bookmarkStart w:id="636" w:name="_MCCTEMPBM_CRPT71130148___4"/>
            <w:r w:rsidRPr="00586B6B">
              <w:t>M1</w:t>
            </w:r>
            <w:r>
              <w:t>u</w:t>
            </w:r>
            <w:bookmarkEnd w:id="636"/>
          </w:p>
        </w:tc>
        <w:tc>
          <w:tcPr>
            <w:tcW w:w="3986" w:type="dxa"/>
          </w:tcPr>
          <w:p w14:paraId="6A74377D" w14:textId="77777777" w:rsidR="0058270C" w:rsidRPr="00586B6B" w:rsidRDefault="0058270C" w:rsidP="007F24AD">
            <w:pPr>
              <w:pStyle w:val="TAL"/>
            </w:pPr>
            <w:r w:rsidRPr="00586B6B">
              <w:t>Provisioning Sessions API</w:t>
            </w:r>
          </w:p>
        </w:tc>
        <w:tc>
          <w:tcPr>
            <w:tcW w:w="850" w:type="dxa"/>
          </w:tcPr>
          <w:p w14:paraId="0781A1A3" w14:textId="77777777" w:rsidR="0058270C" w:rsidRPr="00586B6B" w:rsidRDefault="0058270C" w:rsidP="007F24AD">
            <w:pPr>
              <w:pStyle w:val="TAL"/>
              <w:jc w:val="center"/>
            </w:pPr>
            <w:bookmarkStart w:id="637" w:name="_MCCTEMPBM_CRPT71130149___4"/>
            <w:r w:rsidRPr="00586B6B">
              <w:t>7.2</w:t>
            </w:r>
            <w:bookmarkEnd w:id="637"/>
          </w:p>
        </w:tc>
      </w:tr>
      <w:tr w:rsidR="0058270C" w:rsidRPr="00586B6B" w14:paraId="594978D1" w14:textId="77777777" w:rsidTr="008E7CD4">
        <w:tc>
          <w:tcPr>
            <w:tcW w:w="1127" w:type="dxa"/>
            <w:vMerge/>
          </w:tcPr>
          <w:p w14:paraId="319E05C2" w14:textId="77777777" w:rsidR="0058270C" w:rsidRPr="00586B6B" w:rsidRDefault="0058270C" w:rsidP="007F24AD">
            <w:pPr>
              <w:pStyle w:val="TAL"/>
            </w:pPr>
          </w:p>
        </w:tc>
        <w:tc>
          <w:tcPr>
            <w:tcW w:w="2704"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986" w:type="dxa"/>
          </w:tcPr>
          <w:p w14:paraId="5E6A228C" w14:textId="77777777" w:rsidR="0058270C" w:rsidRPr="00586B6B" w:rsidRDefault="0058270C" w:rsidP="007F24AD">
            <w:pPr>
              <w:pStyle w:val="TAL"/>
            </w:pPr>
            <w:r w:rsidRPr="00586B6B">
              <w:t>Policy Templates Provisioning API</w:t>
            </w:r>
          </w:p>
        </w:tc>
        <w:tc>
          <w:tcPr>
            <w:tcW w:w="850" w:type="dxa"/>
          </w:tcPr>
          <w:p w14:paraId="28BC4255" w14:textId="77777777" w:rsidR="0058270C" w:rsidRPr="00586B6B" w:rsidRDefault="0058270C" w:rsidP="007F24AD">
            <w:pPr>
              <w:pStyle w:val="TAL"/>
              <w:jc w:val="center"/>
            </w:pPr>
            <w:bookmarkStart w:id="638" w:name="_MCCTEMPBM_CRPT71130150___4"/>
            <w:r w:rsidRPr="00586B6B">
              <w:t>7.9</w:t>
            </w:r>
            <w:bookmarkEnd w:id="638"/>
          </w:p>
        </w:tc>
      </w:tr>
      <w:tr w:rsidR="0058270C" w:rsidRPr="00586B6B" w14:paraId="20ECD95A" w14:textId="77777777" w:rsidTr="008E7CD4">
        <w:tc>
          <w:tcPr>
            <w:tcW w:w="1127" w:type="dxa"/>
            <w:vMerge/>
          </w:tcPr>
          <w:p w14:paraId="72ACBDC5" w14:textId="77777777" w:rsidR="0058270C" w:rsidRPr="00586B6B" w:rsidRDefault="0058270C" w:rsidP="007F24AD">
            <w:pPr>
              <w:pStyle w:val="TAL"/>
            </w:pPr>
          </w:p>
        </w:tc>
        <w:tc>
          <w:tcPr>
            <w:tcW w:w="2704"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bookmarkStart w:id="639" w:name="_MCCTEMPBM_CRPT71130151___4"/>
            <w:r w:rsidRPr="00586B6B">
              <w:t>M5</w:t>
            </w:r>
            <w:r>
              <w:t>u</w:t>
            </w:r>
            <w:bookmarkEnd w:id="639"/>
          </w:p>
        </w:tc>
        <w:tc>
          <w:tcPr>
            <w:tcW w:w="3986" w:type="dxa"/>
          </w:tcPr>
          <w:p w14:paraId="0F36DDF4" w14:textId="77777777" w:rsidR="0058270C" w:rsidRPr="00586B6B" w:rsidRDefault="0058270C" w:rsidP="007F24AD">
            <w:pPr>
              <w:pStyle w:val="TAL"/>
            </w:pPr>
            <w:r w:rsidRPr="00586B6B">
              <w:t>Service Access Information API</w:t>
            </w:r>
          </w:p>
        </w:tc>
        <w:tc>
          <w:tcPr>
            <w:tcW w:w="850" w:type="dxa"/>
          </w:tcPr>
          <w:p w14:paraId="46ED83FA" w14:textId="77777777" w:rsidR="0058270C" w:rsidRPr="00586B6B" w:rsidRDefault="0058270C" w:rsidP="007F24AD">
            <w:pPr>
              <w:pStyle w:val="TAL"/>
              <w:jc w:val="center"/>
            </w:pPr>
            <w:bookmarkStart w:id="640" w:name="_MCCTEMPBM_CRPT71130152___4"/>
            <w:r w:rsidRPr="00586B6B">
              <w:t>11.2</w:t>
            </w:r>
            <w:bookmarkEnd w:id="640"/>
          </w:p>
        </w:tc>
      </w:tr>
      <w:tr w:rsidR="0058270C" w:rsidRPr="00586B6B" w14:paraId="7FC9E402" w14:textId="77777777" w:rsidTr="008E7CD4">
        <w:tc>
          <w:tcPr>
            <w:tcW w:w="1127" w:type="dxa"/>
            <w:vMerge/>
          </w:tcPr>
          <w:p w14:paraId="395B08C5" w14:textId="77777777" w:rsidR="0058270C" w:rsidRPr="00586B6B" w:rsidRDefault="0058270C" w:rsidP="007F24AD">
            <w:pPr>
              <w:pStyle w:val="TAL"/>
            </w:pPr>
          </w:p>
        </w:tc>
        <w:tc>
          <w:tcPr>
            <w:tcW w:w="2704"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986" w:type="dxa"/>
          </w:tcPr>
          <w:p w14:paraId="0291BF45" w14:textId="77777777" w:rsidR="0058270C" w:rsidRPr="00586B6B" w:rsidRDefault="0058270C" w:rsidP="007F24AD">
            <w:pPr>
              <w:pStyle w:val="TAL"/>
            </w:pPr>
            <w:r w:rsidRPr="00586B6B">
              <w:t>Dynamic Policies API</w:t>
            </w:r>
          </w:p>
        </w:tc>
        <w:tc>
          <w:tcPr>
            <w:tcW w:w="850" w:type="dxa"/>
          </w:tcPr>
          <w:p w14:paraId="2C637D47" w14:textId="77777777" w:rsidR="0058270C" w:rsidRPr="00586B6B" w:rsidRDefault="0058270C" w:rsidP="007F24AD">
            <w:pPr>
              <w:pStyle w:val="TAL"/>
              <w:jc w:val="center"/>
            </w:pPr>
            <w:bookmarkStart w:id="641" w:name="_MCCTEMPBM_CRPT71130153___4"/>
            <w:r w:rsidRPr="00586B6B">
              <w:t>11.5</w:t>
            </w:r>
            <w:bookmarkEnd w:id="641"/>
          </w:p>
        </w:tc>
      </w:tr>
      <w:tr w:rsidR="0058270C" w:rsidRPr="00586B6B" w14:paraId="2B7223F4" w14:textId="77777777" w:rsidTr="008E7CD4">
        <w:tc>
          <w:tcPr>
            <w:tcW w:w="1127" w:type="dxa"/>
            <w:vMerge w:val="restart"/>
          </w:tcPr>
          <w:p w14:paraId="7F3D220D" w14:textId="77777777" w:rsidR="0058270C" w:rsidRPr="00586B6B" w:rsidRDefault="0058270C" w:rsidP="007F24AD">
            <w:pPr>
              <w:pStyle w:val="TAL"/>
            </w:pPr>
            <w:r w:rsidRPr="00586B6B">
              <w:t>Network Assistance</w:t>
            </w:r>
          </w:p>
        </w:tc>
        <w:tc>
          <w:tcPr>
            <w:tcW w:w="2704"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bookmarkStart w:id="642" w:name="_MCCTEMPBM_CRPT71130154___4"/>
            <w:r>
              <w:t>M5u</w:t>
            </w:r>
            <w:bookmarkEnd w:id="642"/>
          </w:p>
        </w:tc>
        <w:tc>
          <w:tcPr>
            <w:tcW w:w="3986" w:type="dxa"/>
          </w:tcPr>
          <w:p w14:paraId="6E4B36F1" w14:textId="77777777" w:rsidR="0058270C" w:rsidRPr="00586B6B" w:rsidRDefault="0058270C" w:rsidP="007F24AD">
            <w:pPr>
              <w:pStyle w:val="TAL"/>
            </w:pPr>
            <w:r w:rsidRPr="00586B6B">
              <w:t>Service Access Information API</w:t>
            </w:r>
          </w:p>
        </w:tc>
        <w:tc>
          <w:tcPr>
            <w:tcW w:w="850" w:type="dxa"/>
          </w:tcPr>
          <w:p w14:paraId="56879BD5" w14:textId="77777777" w:rsidR="0058270C" w:rsidRPr="00586B6B" w:rsidRDefault="0058270C" w:rsidP="007F24AD">
            <w:pPr>
              <w:pStyle w:val="TAL"/>
              <w:jc w:val="center"/>
            </w:pPr>
            <w:bookmarkStart w:id="643" w:name="_MCCTEMPBM_CRPT71130155___4"/>
            <w:r>
              <w:t>11.2</w:t>
            </w:r>
            <w:bookmarkEnd w:id="643"/>
          </w:p>
        </w:tc>
      </w:tr>
      <w:tr w:rsidR="0058270C" w:rsidRPr="00586B6B" w14:paraId="32822227" w14:textId="77777777" w:rsidTr="008E7CD4">
        <w:tc>
          <w:tcPr>
            <w:tcW w:w="1127" w:type="dxa"/>
            <w:vMerge/>
          </w:tcPr>
          <w:p w14:paraId="54DA1EDB" w14:textId="77777777" w:rsidR="0058270C" w:rsidRPr="00586B6B" w:rsidRDefault="0058270C" w:rsidP="007F24AD">
            <w:pPr>
              <w:pStyle w:val="TAL"/>
            </w:pPr>
          </w:p>
        </w:tc>
        <w:tc>
          <w:tcPr>
            <w:tcW w:w="2704"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986" w:type="dxa"/>
          </w:tcPr>
          <w:p w14:paraId="518A03E8" w14:textId="77777777" w:rsidR="0058270C" w:rsidRPr="00586B6B" w:rsidRDefault="0058270C" w:rsidP="007F24AD">
            <w:pPr>
              <w:pStyle w:val="TAL"/>
            </w:pPr>
            <w:r w:rsidRPr="00586B6B">
              <w:t>Network Assistance API</w:t>
            </w:r>
          </w:p>
        </w:tc>
        <w:tc>
          <w:tcPr>
            <w:tcW w:w="850" w:type="dxa"/>
          </w:tcPr>
          <w:p w14:paraId="36C4AF34" w14:textId="77777777" w:rsidR="0058270C" w:rsidRPr="00586B6B" w:rsidRDefault="0058270C" w:rsidP="007F24AD">
            <w:pPr>
              <w:pStyle w:val="TAL"/>
              <w:jc w:val="center"/>
            </w:pPr>
            <w:bookmarkStart w:id="644" w:name="_MCCTEMPBM_CRPT71130156___4"/>
            <w:r>
              <w:t>11.6</w:t>
            </w:r>
            <w:bookmarkEnd w:id="644"/>
          </w:p>
        </w:tc>
      </w:tr>
      <w:tr w:rsidR="00A16D53" w:rsidRPr="00586B6B" w14:paraId="749C7DAB" w14:textId="77777777" w:rsidTr="008E7CD4">
        <w:tc>
          <w:tcPr>
            <w:tcW w:w="1127" w:type="dxa"/>
            <w:vMerge w:val="restart"/>
          </w:tcPr>
          <w:p w14:paraId="6A4C1D63" w14:textId="1D53A6CE" w:rsidR="00A16D53" w:rsidRPr="00586B6B" w:rsidRDefault="00A16D53" w:rsidP="00416D52">
            <w:pPr>
              <w:pStyle w:val="TAL"/>
            </w:pPr>
            <w:r>
              <w:t>Edge content processing</w:t>
            </w:r>
          </w:p>
        </w:tc>
        <w:tc>
          <w:tcPr>
            <w:tcW w:w="2704" w:type="dxa"/>
            <w:vMerge w:val="restart"/>
          </w:tcPr>
          <w:p w14:paraId="05104E16" w14:textId="2D32F42B" w:rsidR="00A16D53" w:rsidRPr="00586B6B" w:rsidRDefault="00A16D53" w:rsidP="00416D52">
            <w:pPr>
              <w:pStyle w:val="TAL"/>
            </w:pPr>
            <w:r>
              <w:t>Edge resources are provisioned for processing content in 5GMS uplink media streaming sessions.</w:t>
            </w:r>
          </w:p>
        </w:tc>
        <w:tc>
          <w:tcPr>
            <w:tcW w:w="967" w:type="dxa"/>
            <w:vMerge w:val="restart"/>
            <w:vAlign w:val="center"/>
          </w:tcPr>
          <w:p w14:paraId="5D9063C7" w14:textId="16CDEC77" w:rsidR="00A16D53" w:rsidRPr="00586B6B" w:rsidRDefault="00A16D53" w:rsidP="00416D52">
            <w:pPr>
              <w:pStyle w:val="TAL"/>
              <w:jc w:val="center"/>
            </w:pPr>
            <w:bookmarkStart w:id="645" w:name="_MCCTEMPBM_CRPT71130157___4"/>
            <w:r>
              <w:t>M1u</w:t>
            </w:r>
            <w:bookmarkEnd w:id="645"/>
          </w:p>
        </w:tc>
        <w:tc>
          <w:tcPr>
            <w:tcW w:w="3986" w:type="dxa"/>
          </w:tcPr>
          <w:p w14:paraId="0750B591" w14:textId="74F558B6" w:rsidR="00A16D53" w:rsidRPr="00586B6B" w:rsidRDefault="00A16D53" w:rsidP="00416D52">
            <w:pPr>
              <w:pStyle w:val="TAL"/>
            </w:pPr>
            <w:r w:rsidRPr="00586B6B">
              <w:t>Provisioning Sessions API</w:t>
            </w:r>
          </w:p>
        </w:tc>
        <w:tc>
          <w:tcPr>
            <w:tcW w:w="850" w:type="dxa"/>
          </w:tcPr>
          <w:p w14:paraId="3E524136" w14:textId="035922E6" w:rsidR="00A16D53" w:rsidRDefault="00A16D53" w:rsidP="00416D52">
            <w:pPr>
              <w:pStyle w:val="TAL"/>
              <w:jc w:val="center"/>
            </w:pPr>
            <w:bookmarkStart w:id="646" w:name="_MCCTEMPBM_CRPT71130158___4"/>
            <w:r>
              <w:t>7.2</w:t>
            </w:r>
            <w:bookmarkEnd w:id="646"/>
          </w:p>
        </w:tc>
      </w:tr>
      <w:tr w:rsidR="00A16D53" w:rsidRPr="00586B6B" w14:paraId="32F3A4FF" w14:textId="77777777" w:rsidTr="008E7CD4">
        <w:tc>
          <w:tcPr>
            <w:tcW w:w="1127" w:type="dxa"/>
            <w:vMerge/>
          </w:tcPr>
          <w:p w14:paraId="0B8248B5" w14:textId="77777777" w:rsidR="00A16D53" w:rsidRDefault="00A16D53" w:rsidP="00416D52">
            <w:pPr>
              <w:pStyle w:val="TAL"/>
            </w:pPr>
          </w:p>
        </w:tc>
        <w:tc>
          <w:tcPr>
            <w:tcW w:w="2704" w:type="dxa"/>
            <w:vMerge/>
          </w:tcPr>
          <w:p w14:paraId="202BFE4E" w14:textId="77777777" w:rsidR="00A16D53" w:rsidRDefault="00A16D53" w:rsidP="00416D52">
            <w:pPr>
              <w:pStyle w:val="TAL"/>
            </w:pPr>
          </w:p>
        </w:tc>
        <w:tc>
          <w:tcPr>
            <w:tcW w:w="967" w:type="dxa"/>
            <w:vMerge/>
          </w:tcPr>
          <w:p w14:paraId="52C7B2CD" w14:textId="77777777" w:rsidR="00A16D53" w:rsidRDefault="00A16D53" w:rsidP="00416D52">
            <w:pPr>
              <w:pStyle w:val="TAL"/>
              <w:jc w:val="center"/>
            </w:pPr>
          </w:p>
        </w:tc>
        <w:tc>
          <w:tcPr>
            <w:tcW w:w="3986" w:type="dxa"/>
          </w:tcPr>
          <w:p w14:paraId="522352B7" w14:textId="480D95CA" w:rsidR="00A16D53" w:rsidRPr="00586B6B" w:rsidRDefault="00A16D53" w:rsidP="00416D52">
            <w:pPr>
              <w:pStyle w:val="TAL"/>
            </w:pPr>
            <w:r>
              <w:t>Edge Resources Provisioning API</w:t>
            </w:r>
          </w:p>
        </w:tc>
        <w:tc>
          <w:tcPr>
            <w:tcW w:w="850" w:type="dxa"/>
          </w:tcPr>
          <w:p w14:paraId="30291411" w14:textId="4C384757" w:rsidR="00A16D53" w:rsidRDefault="00A16D53" w:rsidP="00416D52">
            <w:pPr>
              <w:pStyle w:val="TAL"/>
              <w:jc w:val="center"/>
            </w:pPr>
            <w:bookmarkStart w:id="647" w:name="_MCCTEMPBM_CRPT71130159___4"/>
            <w:r>
              <w:t>7.10</w:t>
            </w:r>
            <w:bookmarkEnd w:id="647"/>
          </w:p>
        </w:tc>
      </w:tr>
      <w:tr w:rsidR="00416D52" w:rsidRPr="00586B6B" w14:paraId="489DF6A3" w14:textId="77777777" w:rsidTr="008E7CD4">
        <w:tc>
          <w:tcPr>
            <w:tcW w:w="1127" w:type="dxa"/>
            <w:vMerge/>
          </w:tcPr>
          <w:p w14:paraId="47CFEC8F" w14:textId="77777777" w:rsidR="00416D52" w:rsidRDefault="00416D52" w:rsidP="00416D52">
            <w:pPr>
              <w:pStyle w:val="TAL"/>
            </w:pPr>
          </w:p>
        </w:tc>
        <w:tc>
          <w:tcPr>
            <w:tcW w:w="2704" w:type="dxa"/>
            <w:vMerge/>
          </w:tcPr>
          <w:p w14:paraId="0EB314A7" w14:textId="77777777" w:rsidR="00416D52" w:rsidRDefault="00416D52" w:rsidP="00416D52">
            <w:pPr>
              <w:pStyle w:val="TAL"/>
            </w:pPr>
          </w:p>
        </w:tc>
        <w:tc>
          <w:tcPr>
            <w:tcW w:w="967" w:type="dxa"/>
          </w:tcPr>
          <w:p w14:paraId="072BF0F6" w14:textId="6F0B9CF6" w:rsidR="00416D52" w:rsidRDefault="00416D52" w:rsidP="00416D52">
            <w:pPr>
              <w:pStyle w:val="TAL"/>
              <w:jc w:val="center"/>
            </w:pPr>
            <w:bookmarkStart w:id="648" w:name="_MCCTEMPBM_CRPT71130160___4"/>
            <w:r>
              <w:t>M5u</w:t>
            </w:r>
            <w:bookmarkEnd w:id="648"/>
          </w:p>
        </w:tc>
        <w:tc>
          <w:tcPr>
            <w:tcW w:w="3986" w:type="dxa"/>
          </w:tcPr>
          <w:p w14:paraId="3BC7B9E0" w14:textId="2B9169BA" w:rsidR="00416D52" w:rsidRDefault="00416D52" w:rsidP="00416D52">
            <w:pPr>
              <w:pStyle w:val="TAL"/>
            </w:pPr>
            <w:r>
              <w:t>Service Access Information API</w:t>
            </w:r>
          </w:p>
        </w:tc>
        <w:tc>
          <w:tcPr>
            <w:tcW w:w="850" w:type="dxa"/>
          </w:tcPr>
          <w:p w14:paraId="78329C2A" w14:textId="0491CED4" w:rsidR="00416D52" w:rsidRDefault="00416D52" w:rsidP="00416D52">
            <w:pPr>
              <w:pStyle w:val="TAL"/>
              <w:jc w:val="center"/>
            </w:pPr>
            <w:bookmarkStart w:id="649" w:name="_MCCTEMPBM_CRPT71130161___4"/>
            <w:r>
              <w:t>11.2</w:t>
            </w:r>
            <w:bookmarkEnd w:id="649"/>
          </w:p>
        </w:tc>
      </w:tr>
      <w:tr w:rsidR="00C32324"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17361B" w:rsidRDefault="00C32324" w:rsidP="00427D39">
            <w:pPr>
              <w:keepNext/>
              <w:spacing w:after="0"/>
              <w:rPr>
                <w:rFonts w:ascii="Arial" w:hAnsi="Arial"/>
                <w:sz w:val="18"/>
              </w:rPr>
            </w:pPr>
            <w:bookmarkStart w:id="650" w:name="_MCCTEMPBM_CRPT71130162___7" w:colFirst="0" w:colLast="0"/>
            <w:r w:rsidRPr="0017361B">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17361B" w:rsidRDefault="00C32324" w:rsidP="00427D39">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17361B" w:rsidRDefault="00C32324" w:rsidP="00427D39">
            <w:pPr>
              <w:keepNext/>
              <w:spacing w:after="0"/>
              <w:jc w:val="center"/>
              <w:rPr>
                <w:rFonts w:ascii="Arial" w:hAnsi="Arial"/>
                <w:sz w:val="18"/>
              </w:rPr>
            </w:pPr>
            <w:bookmarkStart w:id="651" w:name="_MCCTEMPBM_CRPT71130163___4"/>
            <w:r w:rsidRPr="0017361B">
              <w:rPr>
                <w:rFonts w:ascii="Arial" w:hAnsi="Arial"/>
                <w:sz w:val="18"/>
              </w:rPr>
              <w:t>M1u</w:t>
            </w:r>
            <w:bookmarkEnd w:id="651"/>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17361B" w:rsidRDefault="00C32324" w:rsidP="00427D39">
            <w:pPr>
              <w:pStyle w:val="TAL"/>
            </w:pPr>
            <w:r w:rsidRPr="0017361B">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17361B" w:rsidRDefault="00C32324" w:rsidP="00427D39">
            <w:pPr>
              <w:pStyle w:val="TAL"/>
              <w:jc w:val="center"/>
            </w:pPr>
            <w:bookmarkStart w:id="652" w:name="_MCCTEMPBM_CRPT71130164___4"/>
            <w:r w:rsidRPr="0017361B">
              <w:t>7.11</w:t>
            </w:r>
            <w:bookmarkEnd w:id="652"/>
          </w:p>
        </w:tc>
      </w:tr>
      <w:bookmarkEnd w:id="650"/>
      <w:tr w:rsidR="00C32324"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17361B"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17361B" w:rsidRDefault="00C32324" w:rsidP="00427D39">
            <w:pPr>
              <w:keepNext/>
              <w:spacing w:after="0"/>
              <w:jc w:val="center"/>
              <w:rPr>
                <w:rFonts w:ascii="Arial" w:hAnsi="Arial"/>
                <w:sz w:val="18"/>
              </w:rPr>
            </w:pPr>
            <w:bookmarkStart w:id="653" w:name="_MCCTEMPBM_CRPT71130165___4"/>
            <w:r w:rsidRPr="0017361B">
              <w:rPr>
                <w:rFonts w:ascii="Arial" w:hAnsi="Arial"/>
                <w:sz w:val="18"/>
              </w:rPr>
              <w:t>R4</w:t>
            </w:r>
            <w:bookmarkEnd w:id="653"/>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17361B" w:rsidRDefault="00C32324" w:rsidP="00A67699">
            <w:pPr>
              <w:pStyle w:val="Codechar"/>
            </w:pPr>
            <w:r w:rsidRPr="00A67699">
              <w:rPr>
                <w:rStyle w:val="Code"/>
              </w:rPr>
              <w:t>Ndcaf_DataReporting</w:t>
            </w:r>
            <w:r w:rsidRPr="0017361B">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17361B" w:rsidRDefault="00C32324" w:rsidP="00427D39">
            <w:pPr>
              <w:pStyle w:val="TAL"/>
              <w:jc w:val="center"/>
            </w:pPr>
            <w:bookmarkStart w:id="654" w:name="_MCCTEMPBM_CRPT71130166___4"/>
            <w:r w:rsidRPr="0017361B">
              <w:t>17</w:t>
            </w:r>
            <w:bookmarkEnd w:id="654"/>
          </w:p>
        </w:tc>
      </w:tr>
      <w:tr w:rsidR="008E7CD4"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17361B"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17361B" w:rsidRDefault="00C32324" w:rsidP="00427D39">
            <w:pPr>
              <w:keepNext/>
              <w:spacing w:after="0"/>
              <w:jc w:val="center"/>
              <w:rPr>
                <w:rFonts w:ascii="Arial" w:hAnsi="Arial"/>
                <w:sz w:val="18"/>
              </w:rPr>
            </w:pPr>
            <w:bookmarkStart w:id="655" w:name="_MCCTEMPBM_CRPT71130167___4"/>
            <w:r w:rsidRPr="0017361B">
              <w:rPr>
                <w:rFonts w:ascii="Arial" w:hAnsi="Arial"/>
                <w:sz w:val="18"/>
              </w:rPr>
              <w:t>R5, R6</w:t>
            </w:r>
            <w:bookmarkEnd w:id="655"/>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17361B" w:rsidRDefault="00C32324" w:rsidP="00427D39">
            <w:pPr>
              <w:pStyle w:val="TAL"/>
            </w:pPr>
            <w:r w:rsidRPr="00A67699">
              <w:rPr>
                <w:rStyle w:val="Code"/>
              </w:rPr>
              <w:t>Naf_EventExposure</w:t>
            </w:r>
            <w:r>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17361B" w:rsidRDefault="00C32324" w:rsidP="00427D39">
            <w:pPr>
              <w:pStyle w:val="TAL"/>
              <w:jc w:val="center"/>
            </w:pPr>
            <w:bookmarkStart w:id="656" w:name="_MCCTEMPBM_CRPT71130168___4"/>
            <w:r>
              <w:t>18</w:t>
            </w:r>
            <w:bookmarkEnd w:id="656"/>
          </w:p>
        </w:tc>
      </w:tr>
    </w:tbl>
    <w:p w14:paraId="70FFFC43" w14:textId="77777777" w:rsidR="0058270C" w:rsidRPr="00FA39D2" w:rsidRDefault="0058270C" w:rsidP="00D133D3">
      <w:pPr>
        <w:pStyle w:val="TAN"/>
        <w:keepNext w:val="0"/>
      </w:pPr>
    </w:p>
    <w:p w14:paraId="4485858A" w14:textId="2072C1FA" w:rsidR="007D59CE" w:rsidRPr="00586B6B" w:rsidRDefault="007D59CE" w:rsidP="007D59CE">
      <w:pPr>
        <w:pStyle w:val="Heading1"/>
      </w:pPr>
      <w:bookmarkStart w:id="657" w:name="_Toc68899552"/>
      <w:bookmarkStart w:id="658" w:name="_Toc71214303"/>
      <w:bookmarkStart w:id="659" w:name="_Toc71721977"/>
      <w:bookmarkStart w:id="660" w:name="_Toc74859029"/>
      <w:bookmarkStart w:id="661" w:name="_Toc123800758"/>
      <w:r w:rsidRPr="00586B6B">
        <w:t>6</w:t>
      </w:r>
      <w:r w:rsidRPr="00586B6B">
        <w:tab/>
        <w:t>General aspects of APIs for 5G Media Streaming</w:t>
      </w:r>
      <w:bookmarkEnd w:id="657"/>
      <w:bookmarkEnd w:id="658"/>
      <w:bookmarkEnd w:id="659"/>
      <w:bookmarkEnd w:id="660"/>
      <w:bookmarkEnd w:id="661"/>
    </w:p>
    <w:p w14:paraId="0DB26023" w14:textId="66C2A1AC" w:rsidR="007D59CE" w:rsidRPr="00586B6B" w:rsidRDefault="007D59CE" w:rsidP="007D59CE">
      <w:pPr>
        <w:pStyle w:val="Heading2"/>
        <w:rPr>
          <w:rFonts w:eastAsia="Calibri"/>
        </w:rPr>
      </w:pPr>
      <w:bookmarkStart w:id="662" w:name="_Toc68899553"/>
      <w:bookmarkStart w:id="663" w:name="_Toc71214304"/>
      <w:bookmarkStart w:id="664" w:name="_Toc71721978"/>
      <w:bookmarkStart w:id="665" w:name="_Toc74859030"/>
      <w:bookmarkStart w:id="666" w:name="_Toc123800759"/>
      <w:r w:rsidRPr="00586B6B">
        <w:rPr>
          <w:rFonts w:eastAsia="Calibri"/>
        </w:rPr>
        <w:t>6.1</w:t>
      </w:r>
      <w:r w:rsidRPr="00586B6B">
        <w:rPr>
          <w:rFonts w:eastAsia="Calibri"/>
        </w:rPr>
        <w:tab/>
        <w:t>HTTP resource URIs and paths</w:t>
      </w:r>
      <w:bookmarkEnd w:id="662"/>
      <w:bookmarkEnd w:id="663"/>
      <w:bookmarkEnd w:id="664"/>
      <w:bookmarkEnd w:id="665"/>
      <w:bookmarkEnd w:id="666"/>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133D3">
      <w:pPr>
        <w:pStyle w:val="URLdisplay"/>
        <w:keepNext/>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bookmarkStart w:id="667" w:name="_MCCTEMPBM_CRPT71130169___7"/>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078616C"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w:t>
      </w:r>
      <w:r w:rsidR="002050D5" w:rsidRPr="00586B6B">
        <w:t>v</w:t>
      </w:r>
      <w:r w:rsidR="002050D5">
        <w:t>2</w:t>
      </w:r>
      <w:r w:rsidRPr="00586B6B">
        <w:t>"</w:t>
      </w:r>
      <w:r w:rsidR="002050D5">
        <w:t xml:space="preserve"> in this release of the specification</w:t>
      </w:r>
      <w:r w:rsidRPr="00586B6B">
        <w:t>.</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668" w:name="_Toc68899554"/>
      <w:bookmarkStart w:id="669" w:name="_Toc71214305"/>
      <w:bookmarkStart w:id="670" w:name="_Toc71721979"/>
      <w:bookmarkStart w:id="671" w:name="_Toc74859031"/>
      <w:bookmarkStart w:id="672" w:name="_Toc123800760"/>
      <w:bookmarkEnd w:id="667"/>
      <w:r w:rsidRPr="00586B6B">
        <w:rPr>
          <w:rFonts w:eastAsia="Calibri"/>
        </w:rPr>
        <w:t>6.2</w:t>
      </w:r>
      <w:r w:rsidRPr="00586B6B">
        <w:rPr>
          <w:rFonts w:eastAsia="Calibri"/>
        </w:rPr>
        <w:tab/>
        <w:t>Usage of HTTP</w:t>
      </w:r>
      <w:bookmarkEnd w:id="668"/>
      <w:bookmarkEnd w:id="669"/>
      <w:bookmarkEnd w:id="670"/>
      <w:bookmarkEnd w:id="671"/>
      <w:bookmarkEnd w:id="672"/>
    </w:p>
    <w:p w14:paraId="45798633" w14:textId="1BB108FA" w:rsidR="007F6525" w:rsidRPr="00586B6B" w:rsidRDefault="007F6525" w:rsidP="007F6525">
      <w:pPr>
        <w:pStyle w:val="Heading3"/>
      </w:pPr>
      <w:bookmarkStart w:id="673" w:name="_Toc68899555"/>
      <w:bookmarkStart w:id="674" w:name="_Toc71214306"/>
      <w:bookmarkStart w:id="675" w:name="_Toc71721980"/>
      <w:bookmarkStart w:id="676" w:name="_Toc74859032"/>
      <w:bookmarkStart w:id="677" w:name="_Toc123800761"/>
      <w:r w:rsidRPr="00586B6B">
        <w:t>6.2.1</w:t>
      </w:r>
      <w:r w:rsidRPr="00586B6B">
        <w:tab/>
        <w:t>HTTP protocol version</w:t>
      </w:r>
      <w:bookmarkEnd w:id="673"/>
      <w:bookmarkEnd w:id="674"/>
      <w:bookmarkEnd w:id="675"/>
      <w:bookmarkEnd w:id="676"/>
      <w:bookmarkEnd w:id="677"/>
    </w:p>
    <w:p w14:paraId="621E331C" w14:textId="591B2949" w:rsidR="007F6525" w:rsidRPr="00586B6B" w:rsidRDefault="007F6525" w:rsidP="007F6525">
      <w:pPr>
        <w:pStyle w:val="Heading4"/>
      </w:pPr>
      <w:bookmarkStart w:id="678" w:name="_Toc68899556"/>
      <w:bookmarkStart w:id="679" w:name="_Toc71214307"/>
      <w:bookmarkStart w:id="680" w:name="_Toc71721981"/>
      <w:bookmarkStart w:id="681" w:name="_Toc74859033"/>
      <w:bookmarkStart w:id="682" w:name="_Toc123800762"/>
      <w:r w:rsidRPr="00586B6B">
        <w:t>6.2.1.1</w:t>
      </w:r>
      <w:r w:rsidRPr="00586B6B">
        <w:tab/>
        <w:t>5GMS AF</w:t>
      </w:r>
      <w:bookmarkEnd w:id="678"/>
      <w:bookmarkEnd w:id="679"/>
      <w:bookmarkEnd w:id="680"/>
      <w:bookmarkEnd w:id="681"/>
      <w:bookmarkEnd w:id="682"/>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bookmarkStart w:id="683" w:name="_MCCTEMPBM_CRPT71130170___7"/>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684" w:name="_Toc68899557"/>
      <w:bookmarkStart w:id="685" w:name="_Toc71214308"/>
      <w:bookmarkStart w:id="686" w:name="_Toc71721982"/>
      <w:bookmarkStart w:id="687" w:name="_Toc74859034"/>
      <w:bookmarkStart w:id="688" w:name="_Toc123800763"/>
      <w:bookmarkEnd w:id="683"/>
      <w:r w:rsidRPr="00586B6B">
        <w:t>6.2.1.2</w:t>
      </w:r>
      <w:r w:rsidRPr="00586B6B">
        <w:tab/>
        <w:t>5GMS AS</w:t>
      </w:r>
      <w:bookmarkEnd w:id="684"/>
      <w:bookmarkEnd w:id="685"/>
      <w:bookmarkEnd w:id="686"/>
      <w:bookmarkEnd w:id="687"/>
      <w:bookmarkEnd w:id="688"/>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689" w:name="_Toc68899558"/>
      <w:bookmarkStart w:id="690" w:name="_Toc71214309"/>
      <w:bookmarkStart w:id="691" w:name="_Toc71721983"/>
      <w:bookmarkStart w:id="692" w:name="_Toc74859035"/>
      <w:bookmarkStart w:id="693" w:name="_Toc123800764"/>
      <w:r w:rsidRPr="00586B6B">
        <w:t>6.2.2</w:t>
      </w:r>
      <w:r w:rsidRPr="00586B6B">
        <w:tab/>
        <w:t>HTTP message bodies for API resources</w:t>
      </w:r>
      <w:bookmarkEnd w:id="689"/>
      <w:bookmarkEnd w:id="690"/>
      <w:bookmarkEnd w:id="691"/>
      <w:bookmarkEnd w:id="692"/>
      <w:bookmarkEnd w:id="693"/>
    </w:p>
    <w:p w14:paraId="51A9FEE3" w14:textId="6C0CB83C" w:rsidR="00AD47A9" w:rsidRPr="00586B6B" w:rsidRDefault="00AD47A9" w:rsidP="00AD47A9">
      <w:bookmarkStart w:id="694" w:name="_Toc68899559"/>
      <w:bookmarkStart w:id="695" w:name="_Toc71214310"/>
      <w:bookmarkStart w:id="696" w:name="_Toc71721984"/>
      <w:bookmarkStart w:id="697" w:name="_Toc74859036"/>
      <w:bookmarkStart w:id="698" w:name="_Toc123800765"/>
      <w:r w:rsidRPr="00586B6B">
        <w:t xml:space="preserve">The OpenAPI [23] specification of HTTP messages and their content bodies </w:t>
      </w:r>
      <w:r>
        <w:t>is contained in annex C.</w:t>
      </w:r>
    </w:p>
    <w:p w14:paraId="0FBB9EC1" w14:textId="289B9F70" w:rsidR="007F6525" w:rsidRPr="00450E15" w:rsidRDefault="007F6525" w:rsidP="007F6525">
      <w:pPr>
        <w:pStyle w:val="Heading3"/>
        <w:rPr>
          <w:rFonts w:eastAsia="Calibri"/>
        </w:rPr>
      </w:pPr>
      <w:r w:rsidRPr="00450E15">
        <w:t>6.2.3</w:t>
      </w:r>
      <w:r w:rsidRPr="00450E15">
        <w:tab/>
        <w:t>Usage of HTTP headers</w:t>
      </w:r>
      <w:bookmarkEnd w:id="694"/>
      <w:bookmarkEnd w:id="695"/>
      <w:bookmarkEnd w:id="696"/>
      <w:bookmarkEnd w:id="697"/>
      <w:bookmarkEnd w:id="698"/>
    </w:p>
    <w:p w14:paraId="2BC5FDF3" w14:textId="09744185" w:rsidR="007F6525" w:rsidRPr="00586B6B" w:rsidRDefault="007F6525" w:rsidP="007F6525">
      <w:pPr>
        <w:pStyle w:val="Heading4"/>
        <w:rPr>
          <w:lang w:eastAsia="zh-CN"/>
        </w:rPr>
      </w:pPr>
      <w:bookmarkStart w:id="699" w:name="_Toc68899560"/>
      <w:bookmarkStart w:id="700" w:name="_Toc71214311"/>
      <w:bookmarkStart w:id="701" w:name="_Toc71721985"/>
      <w:bookmarkStart w:id="702" w:name="_Toc74859037"/>
      <w:bookmarkStart w:id="703" w:name="_Toc123800766"/>
      <w:r w:rsidRPr="00586B6B">
        <w:t>6.2.3.1</w:t>
      </w:r>
      <w:r w:rsidRPr="00586B6B">
        <w:tab/>
        <w:t>General</w:t>
      </w:r>
      <w:bookmarkEnd w:id="699"/>
      <w:bookmarkEnd w:id="700"/>
      <w:bookmarkEnd w:id="701"/>
      <w:bookmarkEnd w:id="702"/>
      <w:bookmarkEnd w:id="703"/>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704" w:name="_Toc68899561"/>
      <w:bookmarkStart w:id="705" w:name="_Toc71214312"/>
      <w:bookmarkStart w:id="706" w:name="_Toc71721986"/>
      <w:bookmarkStart w:id="707" w:name="_Toc74859038"/>
      <w:bookmarkStart w:id="708" w:name="_Toc123800767"/>
      <w:r w:rsidRPr="00586B6B">
        <w:t>6.2.3.2</w:t>
      </w:r>
      <w:r w:rsidRPr="00586B6B">
        <w:tab/>
        <w:t>User Agent identification</w:t>
      </w:r>
      <w:bookmarkEnd w:id="704"/>
      <w:bookmarkEnd w:id="705"/>
      <w:bookmarkEnd w:id="706"/>
      <w:bookmarkEnd w:id="707"/>
      <w:bookmarkEnd w:id="708"/>
    </w:p>
    <w:p w14:paraId="7C11AF68" w14:textId="77777777" w:rsidR="00967A24" w:rsidRPr="00586B6B" w:rsidRDefault="00967A24" w:rsidP="00967A24">
      <w:pPr>
        <w:pStyle w:val="Heading5"/>
      </w:pPr>
      <w:bookmarkStart w:id="709" w:name="_Toc68899564"/>
      <w:bookmarkStart w:id="710" w:name="_Toc71214315"/>
      <w:bookmarkStart w:id="711" w:name="_Toc71721989"/>
      <w:bookmarkStart w:id="712" w:name="_Toc74859041"/>
      <w:bookmarkStart w:id="713" w:name="_Toc123800770"/>
      <w:bookmarkStart w:id="714" w:name="_Toc68899562"/>
      <w:bookmarkStart w:id="715" w:name="_Toc71214313"/>
      <w:bookmarkStart w:id="716" w:name="_Toc71721987"/>
      <w:bookmarkStart w:id="717" w:name="_Toc74859039"/>
      <w:bookmarkStart w:id="718" w:name="_Toc123800768"/>
      <w:r w:rsidRPr="00586B6B">
        <w:t>6.2.3.2.1</w:t>
      </w:r>
      <w:r w:rsidRPr="00586B6B">
        <w:tab/>
        <w:t>Media Stream Handler identification</w:t>
      </w:r>
      <w:bookmarkEnd w:id="714"/>
      <w:bookmarkEnd w:id="715"/>
      <w:bookmarkEnd w:id="716"/>
      <w:bookmarkEnd w:id="717"/>
      <w:bookmarkEnd w:id="718"/>
    </w:p>
    <w:p w14:paraId="4D83179A" w14:textId="32338936" w:rsidR="00967A24" w:rsidRPr="00586B6B" w:rsidRDefault="00967A24" w:rsidP="00967A24">
      <w:pPr>
        <w:keepLines/>
      </w:pPr>
      <w:bookmarkStart w:id="719" w:name="_MCCTEMPBM_CRPT71130171___7"/>
      <w:r w:rsidRPr="00586B6B">
        <w:t xml:space="preserve">The Media Stream Handler in the 5GMS Client shall identify itself to the 5GMS AS at interface M4 using a </w:t>
      </w:r>
      <w:r w:rsidRPr="00D41AA2">
        <w:rPr>
          <w:rStyle w:val="HTTPHeader"/>
        </w:rPr>
        <w:t>User-Agent</w:t>
      </w:r>
      <w:r w:rsidRPr="00586B6B">
        <w:t xml:space="preserve"> request header (see section 5.</w:t>
      </w:r>
      <w:r>
        <w:t>5</w:t>
      </w:r>
      <w:r w:rsidRPr="00586B6B">
        <w:t xml:space="preserve">.3 of RFC 7231 [25]) that should include the </w:t>
      </w:r>
      <w:r w:rsidRPr="00D41AA2">
        <w:rPr>
          <w:rStyle w:val="Code"/>
        </w:rPr>
        <w:t>product</w:t>
      </w:r>
      <w:r w:rsidRPr="00586B6B">
        <w:t xml:space="preserve"> token </w:t>
      </w:r>
      <w:r w:rsidRPr="00D41AA2">
        <w:rPr>
          <w:rStyle w:val="URLchar"/>
        </w:rPr>
        <w:t>5GMS</w:t>
      </w:r>
      <w:r>
        <w:rPr>
          <w:rStyle w:val="URLchar"/>
        </w:rPr>
        <w:t>‌</w:t>
      </w:r>
      <w:r w:rsidRPr="00D41AA2">
        <w:rPr>
          <w:rStyle w:val="URLchar"/>
        </w:rPr>
        <w:t>Media</w:t>
      </w:r>
      <w:r>
        <w:rPr>
          <w:rStyle w:val="URLchar"/>
        </w:rPr>
        <w:t>‌Stream‌Handler</w:t>
      </w:r>
      <w:r w:rsidRPr="00624BD9">
        <w:t xml:space="preserve">. </w:t>
      </w:r>
      <w:r>
        <w:t xml:space="preserve">If this product identifier is supplied, the </w:t>
      </w:r>
      <w:r w:rsidRPr="00586B6B">
        <w:t xml:space="preserve">optional </w:t>
      </w:r>
      <w:r w:rsidRPr="00D41AA2">
        <w:rPr>
          <w:rStyle w:val="Code"/>
        </w:rPr>
        <w:t>product-version</w:t>
      </w:r>
      <w:r>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r w:rsidRPr="00586B6B">
        <w:t>.</w:t>
      </w:r>
    </w:p>
    <w:p w14:paraId="392D3B4C" w14:textId="15A324E5" w:rsidR="00967A24" w:rsidRPr="00586B6B" w:rsidRDefault="00967A24" w:rsidP="00967A24">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vendor-specific </w:t>
      </w:r>
      <w:r>
        <w:t>information</w:t>
      </w:r>
      <w:r w:rsidRPr="00586B6B">
        <w:t>.</w:t>
      </w:r>
    </w:p>
    <w:bookmarkEnd w:id="719"/>
    <w:p w14:paraId="1748AFF9" w14:textId="77777777" w:rsidR="00967A24" w:rsidRDefault="00967A24" w:rsidP="00967A24">
      <w:pPr>
        <w:pStyle w:val="EX"/>
      </w:pPr>
      <w:r>
        <w:t>EXAMPLE 1:</w:t>
      </w:r>
      <w:r>
        <w:tab/>
      </w:r>
      <w:r w:rsidRPr="00F91C15">
        <w:rPr>
          <w:rStyle w:val="URLchar"/>
        </w:rPr>
        <w:t>5GMSMediaS</w:t>
      </w:r>
      <w:r>
        <w:rPr>
          <w:rStyle w:val="URLchar"/>
        </w:rPr>
        <w:t>tream</w:t>
      </w:r>
      <w:r w:rsidRPr="00F91C15">
        <w:rPr>
          <w:rStyle w:val="URLchar"/>
        </w:rPr>
        <w:t>Handler</w:t>
      </w:r>
      <w:r>
        <w:rPr>
          <w:rStyle w:val="URLchar"/>
        </w:rPr>
        <w:t xml:space="preserve">/17.5.0 (build2634) </w:t>
      </w:r>
      <w:r w:rsidRPr="00E21ABD">
        <w:rPr>
          <w:rStyle w:val="URLchar"/>
        </w:rPr>
        <w:t>ExoPlayerLib/2.17.1</w:t>
      </w:r>
    </w:p>
    <w:p w14:paraId="5A93A35F" w14:textId="77777777" w:rsidR="00967A24" w:rsidRDefault="00967A24" w:rsidP="00967A24">
      <w:pPr>
        <w:pStyle w:val="EX"/>
      </w:pPr>
      <w:r>
        <w:t>EXAMPLE 2:</w:t>
      </w:r>
      <w:r>
        <w:tab/>
      </w:r>
      <w:r w:rsidRPr="00F91C15">
        <w:rPr>
          <w:rStyle w:val="URLchar"/>
        </w:rPr>
        <w:t>5GMSMediaS</w:t>
      </w:r>
      <w:r>
        <w:rPr>
          <w:rStyle w:val="URLchar"/>
        </w:rPr>
        <w:t>tream</w:t>
      </w:r>
      <w:r w:rsidRPr="00F91C15">
        <w:rPr>
          <w:rStyle w:val="URLchar"/>
        </w:rPr>
        <w:t>Handler</w:t>
      </w:r>
      <w:r>
        <w:rPr>
          <w:rStyle w:val="URLchar"/>
        </w:rPr>
        <w:t>/17</w:t>
      </w:r>
    </w:p>
    <w:p w14:paraId="6CEF4B07" w14:textId="77777777" w:rsidR="00967A24" w:rsidRPr="00586B6B" w:rsidRDefault="00967A24" w:rsidP="00967A24">
      <w:pPr>
        <w:pStyle w:val="Heading5"/>
      </w:pPr>
      <w:r w:rsidRPr="00586B6B">
        <w:t>6.2.3.2.2</w:t>
      </w:r>
      <w:r w:rsidRPr="00586B6B">
        <w:tab/>
        <w:t>Media Session Handler identification</w:t>
      </w:r>
    </w:p>
    <w:p w14:paraId="331E2B61" w14:textId="735FB18E" w:rsidR="00967A24" w:rsidRPr="00D41AA2" w:rsidRDefault="00967A24" w:rsidP="00967A24">
      <w:pPr>
        <w:rPr>
          <w:rStyle w:val="Code"/>
        </w:rPr>
      </w:pPr>
      <w:bookmarkStart w:id="720" w:name="_MCCTEMPBM_CRPT71130172___7"/>
      <w:r w:rsidRPr="00586B6B">
        <w:t>The Media Session Handler in the 5GMS Client shall identify itself to the 5GMSd AF at interface M5d using a User-Agent request header (see section</w:t>
      </w:r>
      <w:r>
        <w:t> </w:t>
      </w:r>
      <w:r w:rsidRPr="00586B6B">
        <w:t>5.</w:t>
      </w:r>
      <w:r>
        <w:t>5</w:t>
      </w:r>
      <w:r w:rsidRPr="00586B6B">
        <w:t>.3 of RFC</w:t>
      </w:r>
      <w:r>
        <w:t> </w:t>
      </w:r>
      <w:r w:rsidRPr="00586B6B">
        <w:t>7231</w:t>
      </w:r>
      <w:r>
        <w:t> </w:t>
      </w:r>
      <w:r w:rsidRPr="00586B6B">
        <w:t xml:space="preserve">[25]) in which the first element shall be a </w:t>
      </w:r>
      <w:r w:rsidRPr="00D41AA2">
        <w:rPr>
          <w:rStyle w:val="Code"/>
        </w:rPr>
        <w:t>product</w:t>
      </w:r>
      <w:r w:rsidRPr="00586B6B">
        <w:t xml:space="preserve"> identified by the token </w:t>
      </w:r>
      <w:r w:rsidRPr="00D41AA2">
        <w:rPr>
          <w:rStyle w:val="URLchar"/>
        </w:rPr>
        <w:t>5GMSMediaSessionHandler</w:t>
      </w:r>
      <w:r>
        <w:t>.</w:t>
      </w:r>
      <w:r w:rsidRPr="00586B6B">
        <w:t xml:space="preserve"> </w:t>
      </w:r>
      <w:r>
        <w:t>The</w:t>
      </w:r>
      <w:r w:rsidRPr="00586B6B">
        <w:t xml:space="preserve"> optional </w:t>
      </w:r>
      <w:r w:rsidRPr="00D41AA2">
        <w:rPr>
          <w:rStyle w:val="Code"/>
        </w:rPr>
        <w:t>product-version</w:t>
      </w:r>
      <w:r>
        <w:t xml:space="preserve"> suffix shall be present. This</w:t>
      </w:r>
      <w:r w:rsidRPr="00E63124">
        <w:t xml:space="preserve"> </w:t>
      </w:r>
      <w:r>
        <w:t>should indicate the version number of the present document (without the leading "V") with which the Media Session Handler implementation complies and shall, at minimum, indicate the 3GPP release number with which the implementation complies</w:t>
      </w:r>
      <w:r w:rsidRPr="00586B6B">
        <w:t>.</w:t>
      </w:r>
    </w:p>
    <w:p w14:paraId="2772E801" w14:textId="347066CA" w:rsidR="00967A24" w:rsidRPr="00586B6B" w:rsidRDefault="00967A24" w:rsidP="00967A24">
      <w:r w:rsidRPr="00586B6B">
        <w:t>The Media Session Handler may</w:t>
      </w:r>
      <w:r>
        <w:t xml:space="preserve"> supply additional vendor-specific product identifiers </w:t>
      </w:r>
      <w:r w:rsidRPr="00586B6B">
        <w:t xml:space="preserve">in the </w:t>
      </w:r>
      <w:r w:rsidRPr="00586B6B">
        <w:rPr>
          <w:rStyle w:val="HTTPHeader"/>
        </w:rPr>
        <w:t>User-Agent</w:t>
      </w:r>
      <w:r w:rsidRPr="00586B6B">
        <w:t xml:space="preserve"> request header </w:t>
      </w:r>
      <w:r>
        <w:t>and may</w:t>
      </w:r>
      <w:r w:rsidRPr="00586B6B">
        <w:t xml:space="preserve"> additionally supply a </w:t>
      </w:r>
      <w:r w:rsidRPr="00D41AA2">
        <w:rPr>
          <w:rStyle w:val="Code"/>
        </w:rPr>
        <w:t>comment</w:t>
      </w:r>
      <w:r w:rsidRPr="00586B6B">
        <w:t xml:space="preserve"> element containing vendor-specific </w:t>
      </w:r>
      <w:r>
        <w:t>information</w:t>
      </w:r>
      <w:r w:rsidRPr="00586B6B">
        <w:t>.</w:t>
      </w:r>
    </w:p>
    <w:bookmarkEnd w:id="720"/>
    <w:p w14:paraId="7E3B37F0" w14:textId="77777777" w:rsidR="00967A24" w:rsidRDefault="00967A24" w:rsidP="00967A24">
      <w:pPr>
        <w:pStyle w:val="EX"/>
      </w:pPr>
      <w:r>
        <w:t>EXAMPLE 1:</w:t>
      </w:r>
      <w:r>
        <w:tab/>
      </w:r>
      <w:r w:rsidRPr="00F91C15">
        <w:rPr>
          <w:rStyle w:val="URLchar"/>
        </w:rPr>
        <w:t>5GMSMediaSessionHandler</w:t>
      </w:r>
      <w:r>
        <w:rPr>
          <w:rStyle w:val="URLchar"/>
        </w:rPr>
        <w:t xml:space="preserve">/17.5.0 (build1536) </w:t>
      </w:r>
      <w:r w:rsidRPr="00281319">
        <w:rPr>
          <w:rStyle w:val="URLchar"/>
        </w:rPr>
        <w:t>lib5gmsclient/0.</w:t>
      </w:r>
      <w:r>
        <w:rPr>
          <w:rStyle w:val="URLchar"/>
        </w:rPr>
        <w:t>3</w:t>
      </w:r>
      <w:r w:rsidRPr="00281319">
        <w:rPr>
          <w:rStyle w:val="URLchar"/>
        </w:rPr>
        <w:t>.</w:t>
      </w:r>
      <w:r>
        <w:rPr>
          <w:rStyle w:val="URLchar"/>
        </w:rPr>
        <w:t>1</w:t>
      </w:r>
    </w:p>
    <w:p w14:paraId="40DE00A0" w14:textId="77777777" w:rsidR="00967A24" w:rsidRDefault="00967A24" w:rsidP="00967A24">
      <w:pPr>
        <w:pStyle w:val="EX"/>
      </w:pPr>
      <w:r>
        <w:t>EXAMPLE 2:</w:t>
      </w:r>
      <w:r>
        <w:tab/>
      </w:r>
      <w:r w:rsidRPr="00F91C15">
        <w:rPr>
          <w:rStyle w:val="URLchar"/>
        </w:rPr>
        <w:t>5GMSMediaSessionHandler</w:t>
      </w:r>
      <w:r>
        <w:rPr>
          <w:rStyle w:val="URLchar"/>
        </w:rPr>
        <w:t>/17</w:t>
      </w:r>
    </w:p>
    <w:p w14:paraId="6C5C7424" w14:textId="2E7D13B3" w:rsidR="007F6525" w:rsidRPr="00586B6B" w:rsidRDefault="007F6525" w:rsidP="007F6525">
      <w:pPr>
        <w:pStyle w:val="Heading4"/>
      </w:pPr>
      <w:r w:rsidRPr="00586B6B">
        <w:t>6.2.3.3</w:t>
      </w:r>
      <w:r w:rsidRPr="00586B6B">
        <w:tab/>
        <w:t>Server identification</w:t>
      </w:r>
      <w:bookmarkEnd w:id="709"/>
      <w:bookmarkEnd w:id="710"/>
      <w:bookmarkEnd w:id="711"/>
      <w:bookmarkEnd w:id="712"/>
      <w:bookmarkEnd w:id="713"/>
    </w:p>
    <w:p w14:paraId="50FCB502" w14:textId="1E859C5E" w:rsidR="00AD47A9" w:rsidRPr="00586B6B" w:rsidRDefault="00AD47A9" w:rsidP="00AD47A9">
      <w:pPr>
        <w:pStyle w:val="Heading5"/>
      </w:pPr>
      <w:bookmarkStart w:id="721" w:name="_Toc68899565"/>
      <w:bookmarkStart w:id="722" w:name="_Toc71214316"/>
      <w:bookmarkStart w:id="723" w:name="_Toc71721990"/>
      <w:bookmarkStart w:id="724" w:name="_Toc74859042"/>
      <w:bookmarkStart w:id="725" w:name="_Toc123800771"/>
      <w:bookmarkStart w:id="726" w:name="_Toc68899566"/>
      <w:bookmarkStart w:id="727" w:name="_Toc71214317"/>
      <w:bookmarkStart w:id="728" w:name="_Toc71721991"/>
      <w:bookmarkStart w:id="729" w:name="_Toc74859043"/>
      <w:bookmarkStart w:id="730" w:name="_Toc123800772"/>
      <w:r w:rsidRPr="00586B6B">
        <w:t>6.2.3.3.1</w:t>
      </w:r>
      <w:r w:rsidRPr="00586B6B">
        <w:tab/>
        <w:t>5GMS AF identification</w:t>
      </w:r>
      <w:bookmarkEnd w:id="721"/>
      <w:bookmarkEnd w:id="722"/>
      <w:bookmarkEnd w:id="723"/>
      <w:bookmarkEnd w:id="724"/>
      <w:bookmarkEnd w:id="725"/>
    </w:p>
    <w:p w14:paraId="09B8F5F5" w14:textId="4BEAD0BE" w:rsidR="00AD47A9" w:rsidRPr="00586B6B" w:rsidRDefault="00AD47A9" w:rsidP="00AD47A9">
      <w:bookmarkStart w:id="731" w:name="_MCCTEMPBM_CRPT71130173___7"/>
      <w:r w:rsidRPr="00586B6B">
        <w:t xml:space="preserve">The 5GMS AF shall identify itself </w:t>
      </w:r>
      <w:r>
        <w:t xml:space="preserve">at reference points M1 and M5 </w:t>
      </w:r>
      <w:r w:rsidRPr="00586B6B">
        <w:t xml:space="preserve">using a </w:t>
      </w:r>
      <w:r w:rsidRPr="00862F1D">
        <w:rPr>
          <w:rStyle w:val="HTTPHeader"/>
        </w:rPr>
        <w:t>Server</w:t>
      </w:r>
      <w:r w:rsidRPr="00586B6B">
        <w:t xml:space="preserve"> response header (see section</w:t>
      </w:r>
      <w:r>
        <w:t> </w:t>
      </w:r>
      <w:r w:rsidRPr="00586B6B">
        <w:t>7.4.2 of RFC</w:t>
      </w:r>
      <w:r>
        <w:t> </w:t>
      </w:r>
      <w:r w:rsidRPr="00586B6B">
        <w:t>7231</w:t>
      </w:r>
      <w:r>
        <w:t> </w:t>
      </w:r>
      <w:r w:rsidRPr="00586B6B">
        <w:t xml:space="preserve"> [25]) </w:t>
      </w:r>
      <w:r>
        <w:t xml:space="preserve">that includes a product string </w:t>
      </w:r>
      <w:r w:rsidRPr="00586B6B">
        <w:t>of the following form:</w:t>
      </w:r>
    </w:p>
    <w:p w14:paraId="17C05E85" w14:textId="43D0F85E" w:rsidR="00AD47A9" w:rsidRPr="00D41AA2" w:rsidRDefault="00AD47A9" w:rsidP="00AD47A9">
      <w:pPr>
        <w:pStyle w:val="B1"/>
        <w:rPr>
          <w:rStyle w:val="Code"/>
        </w:rPr>
      </w:pPr>
      <w:bookmarkStart w:id="732" w:name="_MCCTEMPBM_CRPT71130174___7"/>
      <w:bookmarkEnd w:id="731"/>
      <w:r w:rsidRPr="00D41AA2">
        <w:rPr>
          <w:rStyle w:val="URLchar"/>
        </w:rPr>
        <w:t>5GMSAF-</w:t>
      </w:r>
      <w:r w:rsidRPr="00D41AA2">
        <w:rPr>
          <w:rStyle w:val="Code"/>
        </w:rPr>
        <w:t>{FQDN}</w:t>
      </w:r>
      <w:r w:rsidRPr="00D41AA2">
        <w:rPr>
          <w:rStyle w:val="URLchar"/>
        </w:rPr>
        <w:t>/</w:t>
      </w:r>
      <w:r w:rsidRPr="00D41AA2">
        <w:rPr>
          <w:rStyle w:val="Code"/>
        </w:rPr>
        <w:t>{</w:t>
      </w:r>
      <w:r>
        <w:rPr>
          <w:rStyle w:val="Code"/>
        </w:rPr>
        <w:t>complianceInformation</w:t>
      </w:r>
      <w:r w:rsidRPr="00D41AA2">
        <w:rPr>
          <w:rStyle w:val="Code"/>
        </w:rPr>
        <w:t>}</w:t>
      </w:r>
    </w:p>
    <w:p w14:paraId="49F6D5BB" w14:textId="03EFD2E2" w:rsidR="00AD47A9" w:rsidRPr="00D41AA2" w:rsidRDefault="00AD47A9" w:rsidP="00AD47A9">
      <w:pPr>
        <w:rPr>
          <w:rStyle w:val="Code"/>
        </w:rPr>
      </w:pPr>
      <w:bookmarkStart w:id="733" w:name="_MCCTEMPBM_CRPT71130175___7"/>
      <w:bookmarkEnd w:id="732"/>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w:t>
      </w:r>
      <w:r>
        <w:rPr>
          <w:rStyle w:val="Code"/>
        </w:rPr>
        <w:t>complianceInformation</w:t>
      </w:r>
      <w:r w:rsidRPr="00D41AA2">
        <w:rPr>
          <w:rStyle w:val="Code"/>
        </w:rPr>
        <w:t>}</w:t>
      </w:r>
      <w:r w:rsidRPr="00586B6B">
        <w:t xml:space="preserve"> </w:t>
      </w:r>
      <w:r>
        <w:t>should indicate the version number of the present document (without the leading "V") with which the 5GMS AF implementation complies and shall, at minimum, indicate the 3GPP release number with which the implementation complies</w:t>
      </w:r>
      <w:r w:rsidRPr="00586B6B">
        <w:t>.</w:t>
      </w:r>
    </w:p>
    <w:bookmarkEnd w:id="733"/>
    <w:p w14:paraId="1D72305E" w14:textId="77777777" w:rsidR="00AD47A9" w:rsidRDefault="00AD47A9" w:rsidP="00AD47A9">
      <w:r>
        <w:t>The</w:t>
      </w:r>
      <w:r w:rsidRPr="00CB7D8B">
        <w:t xml:space="preserve"> </w:t>
      </w:r>
      <w:r w:rsidRPr="00862F1D">
        <w:rPr>
          <w:rStyle w:val="HTTPHeader"/>
        </w:rPr>
        <w:t>Server</w:t>
      </w:r>
      <w:r w:rsidRPr="00586B6B">
        <w:t xml:space="preserve"> response header</w:t>
      </w:r>
      <w:r>
        <w:t xml:space="preserve"> may also include comments strings and vendor-specific subproduct strings compliant with the syntax and guidance provided in section 7.4.2 of [25].</w:t>
      </w:r>
    </w:p>
    <w:p w14:paraId="40B639ED" w14:textId="77777777" w:rsidR="00AD47A9" w:rsidRDefault="00AD47A9" w:rsidP="00AD47A9">
      <w:pPr>
        <w:pStyle w:val="EX"/>
      </w:pPr>
      <w:r>
        <w:t>EXAMPLE 1:</w:t>
      </w:r>
      <w:r>
        <w:tab/>
      </w:r>
      <w:r w:rsidRPr="00D41AA2">
        <w:rPr>
          <w:rStyle w:val="URLchar"/>
        </w:rPr>
        <w:t>5GMSAF</w:t>
      </w:r>
      <w:r>
        <w:rPr>
          <w:rStyle w:val="URLchar"/>
        </w:rPr>
        <w:t>-vm10664.mno.net/17.4.0 (api=2.1.0) libsbi/2.1 libnf/1.2 libaf/1.1</w:t>
      </w:r>
    </w:p>
    <w:p w14:paraId="29D90048" w14:textId="77777777" w:rsidR="00AD47A9" w:rsidRDefault="00AD47A9" w:rsidP="00AD47A9">
      <w:pPr>
        <w:pStyle w:val="EX"/>
      </w:pPr>
      <w:r>
        <w:t>EXAMPLE 2:</w:t>
      </w:r>
      <w:r>
        <w:tab/>
      </w:r>
      <w:r w:rsidRPr="00D41AA2">
        <w:rPr>
          <w:rStyle w:val="URLchar"/>
        </w:rPr>
        <w:t>5GMSAF</w:t>
      </w:r>
      <w:r>
        <w:rPr>
          <w:rStyle w:val="URLchar"/>
        </w:rPr>
        <w:t>-vm10664.mno.net/17 (api=2.1.0) libsbi/2.1 libnf/1.2 libaf/1.1</w:t>
      </w:r>
    </w:p>
    <w:p w14:paraId="5679EA43" w14:textId="5371B90A" w:rsidR="007F6525" w:rsidRPr="00586B6B" w:rsidRDefault="007F6525" w:rsidP="007F6525">
      <w:pPr>
        <w:pStyle w:val="Heading4"/>
      </w:pPr>
      <w:r w:rsidRPr="00586B6B">
        <w:t>6.2.3.4</w:t>
      </w:r>
      <w:r w:rsidRPr="00586B6B">
        <w:tab/>
        <w:t>Support for conditional HTTP GET requests</w:t>
      </w:r>
      <w:bookmarkEnd w:id="726"/>
      <w:bookmarkEnd w:id="727"/>
      <w:bookmarkEnd w:id="728"/>
      <w:bookmarkEnd w:id="729"/>
      <w:bookmarkEnd w:id="730"/>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bookmarkStart w:id="734" w:name="_MCCTEMPBM_CRPT71130176___7"/>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bookmarkStart w:id="735" w:name="_MCCTEMPBM_CRPT71130177___7"/>
      <w:bookmarkEnd w:id="734"/>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736" w:name="_Toc68899567"/>
      <w:bookmarkStart w:id="737" w:name="_Toc71214318"/>
      <w:bookmarkStart w:id="738" w:name="_Toc71721992"/>
      <w:bookmarkStart w:id="739" w:name="_Toc74859044"/>
      <w:bookmarkStart w:id="740" w:name="_Toc123800773"/>
      <w:bookmarkEnd w:id="735"/>
      <w:r w:rsidRPr="00586B6B">
        <w:t>6.2.3.5</w:t>
      </w:r>
      <w:r w:rsidRPr="00586B6B">
        <w:tab/>
        <w:t>Support for conditional HTTP POST, PUT, PATCH and DELETE requests</w:t>
      </w:r>
      <w:bookmarkEnd w:id="736"/>
      <w:bookmarkEnd w:id="737"/>
      <w:bookmarkEnd w:id="738"/>
      <w:bookmarkEnd w:id="739"/>
      <w:bookmarkEnd w:id="740"/>
    </w:p>
    <w:p w14:paraId="1643BCD8" w14:textId="77777777" w:rsidR="007F6525" w:rsidRPr="00586B6B" w:rsidRDefault="007F6525" w:rsidP="007F6525">
      <w:pPr>
        <w:rPr>
          <w:rFonts w:eastAsia="Calibri"/>
        </w:rPr>
      </w:pPr>
      <w:bookmarkStart w:id="741" w:name="_MCCTEMPBM_CRPT71130178___7"/>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742" w:name="_Toc68899568"/>
      <w:bookmarkStart w:id="743" w:name="_Toc71214319"/>
      <w:bookmarkStart w:id="744" w:name="_Toc71721993"/>
      <w:bookmarkStart w:id="745" w:name="_Toc74859045"/>
      <w:bookmarkStart w:id="746" w:name="_Toc123800774"/>
      <w:bookmarkEnd w:id="741"/>
      <w:r w:rsidRPr="00586B6B">
        <w:rPr>
          <w:rFonts w:eastAsia="Calibri"/>
        </w:rPr>
        <w:t>6.3</w:t>
      </w:r>
      <w:r w:rsidRPr="00586B6B">
        <w:rPr>
          <w:rFonts w:eastAsia="Calibri"/>
        </w:rPr>
        <w:tab/>
        <w:t>HTTP response codes</w:t>
      </w:r>
      <w:bookmarkEnd w:id="742"/>
      <w:bookmarkEnd w:id="743"/>
      <w:bookmarkEnd w:id="744"/>
      <w:bookmarkEnd w:id="745"/>
      <w:bookmarkEnd w:id="746"/>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747" w:name="_Toc68899569"/>
      <w:bookmarkStart w:id="748" w:name="_Toc71214320"/>
      <w:bookmarkStart w:id="749" w:name="_Toc71721994"/>
      <w:bookmarkStart w:id="750" w:name="_Toc74859046"/>
      <w:bookmarkStart w:id="751" w:name="_Toc123800775"/>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747"/>
      <w:bookmarkEnd w:id="748"/>
      <w:bookmarkEnd w:id="749"/>
      <w:bookmarkEnd w:id="750"/>
      <w:bookmarkEnd w:id="751"/>
    </w:p>
    <w:p w14:paraId="6FC31464" w14:textId="377A6A89" w:rsidR="002B3153" w:rsidRDefault="000A09F9">
      <w:pPr>
        <w:pStyle w:val="Heading3"/>
      </w:pPr>
      <w:bookmarkStart w:id="752" w:name="_Toc68899570"/>
      <w:bookmarkStart w:id="753" w:name="_Toc71214321"/>
      <w:bookmarkStart w:id="754" w:name="_Toc71721995"/>
      <w:bookmarkStart w:id="755" w:name="_Toc74859047"/>
      <w:bookmarkStart w:id="756" w:name="_Toc123800776"/>
      <w:r w:rsidRPr="00586B6B">
        <w:t>6.4.1</w:t>
      </w:r>
      <w:r w:rsidRPr="00586B6B">
        <w:tab/>
        <w:t>General</w:t>
      </w:r>
      <w:bookmarkEnd w:id="752"/>
      <w:bookmarkEnd w:id="753"/>
      <w:bookmarkEnd w:id="754"/>
      <w:bookmarkEnd w:id="755"/>
      <w:bookmarkEnd w:id="756"/>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757" w:name="_Toc68899571"/>
      <w:bookmarkStart w:id="758" w:name="_Toc71214322"/>
      <w:bookmarkStart w:id="759" w:name="_Toc71721996"/>
      <w:bookmarkStart w:id="760" w:name="_Toc74859048"/>
      <w:bookmarkStart w:id="761" w:name="_Toc123800777"/>
      <w:r w:rsidRPr="00586B6B">
        <w:t>6.4.2</w:t>
      </w:r>
      <w:r w:rsidRPr="00586B6B">
        <w:tab/>
        <w:t>Simple data types</w:t>
      </w:r>
      <w:bookmarkEnd w:id="757"/>
      <w:bookmarkEnd w:id="758"/>
      <w:bookmarkEnd w:id="759"/>
      <w:bookmarkEnd w:id="760"/>
      <w:bookmarkEnd w:id="761"/>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586B6B"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586B6B" w:rsidRDefault="00C32324" w:rsidP="00427D39">
            <w:pPr>
              <w:pStyle w:val="TAH"/>
            </w:pPr>
            <w:r w:rsidRPr="00586B6B">
              <w:t>Type name</w:t>
            </w:r>
          </w:p>
        </w:tc>
        <w:tc>
          <w:tcPr>
            <w:tcW w:w="1135" w:type="dxa"/>
            <w:shd w:val="clear" w:color="auto" w:fill="C0C0C0"/>
            <w:tcMar>
              <w:top w:w="0" w:type="dxa"/>
              <w:left w:w="108" w:type="dxa"/>
              <w:bottom w:w="0" w:type="dxa"/>
              <w:right w:w="108" w:type="dxa"/>
            </w:tcMar>
          </w:tcPr>
          <w:p w14:paraId="2523EB22" w14:textId="77777777" w:rsidR="00C32324" w:rsidRPr="00586B6B" w:rsidRDefault="00C32324" w:rsidP="00427D39">
            <w:pPr>
              <w:pStyle w:val="TAH"/>
            </w:pPr>
            <w:r w:rsidRPr="00586B6B">
              <w:t>Type definition</w:t>
            </w:r>
          </w:p>
        </w:tc>
        <w:tc>
          <w:tcPr>
            <w:tcW w:w="5503" w:type="dxa"/>
            <w:shd w:val="clear" w:color="auto" w:fill="C0C0C0"/>
          </w:tcPr>
          <w:p w14:paraId="6E002D7C" w14:textId="77777777" w:rsidR="00C32324" w:rsidRPr="00586B6B" w:rsidRDefault="00C32324" w:rsidP="00427D39">
            <w:pPr>
              <w:pStyle w:val="TAH"/>
            </w:pPr>
            <w:r w:rsidRPr="00586B6B">
              <w:t>Description</w:t>
            </w:r>
          </w:p>
        </w:tc>
        <w:tc>
          <w:tcPr>
            <w:tcW w:w="1528" w:type="dxa"/>
            <w:shd w:val="clear" w:color="auto" w:fill="C0C0C0"/>
          </w:tcPr>
          <w:p w14:paraId="17DDE419" w14:textId="77777777" w:rsidR="00C32324" w:rsidRPr="00586B6B" w:rsidRDefault="00C32324" w:rsidP="00427D39">
            <w:pPr>
              <w:pStyle w:val="TAH"/>
            </w:pPr>
            <w:r w:rsidRPr="00586B6B">
              <w:t>Reference</w:t>
            </w:r>
          </w:p>
        </w:tc>
      </w:tr>
      <w:tr w:rsidR="00C32324" w:rsidRPr="00586B6B" w14:paraId="180AB906" w14:textId="77777777" w:rsidTr="00427D39">
        <w:trPr>
          <w:jc w:val="center"/>
        </w:trPr>
        <w:tc>
          <w:tcPr>
            <w:tcW w:w="1413" w:type="dxa"/>
            <w:tcMar>
              <w:top w:w="0" w:type="dxa"/>
              <w:left w:w="108" w:type="dxa"/>
              <w:bottom w:w="0" w:type="dxa"/>
              <w:right w:w="108" w:type="dxa"/>
            </w:tcMar>
          </w:tcPr>
          <w:p w14:paraId="0F7640E1" w14:textId="77777777" w:rsidR="00C32324" w:rsidRPr="00D41AA2" w:rsidRDefault="00C32324" w:rsidP="00427D39">
            <w:pPr>
              <w:pStyle w:val="TAL"/>
              <w:rPr>
                <w:rStyle w:val="Code"/>
              </w:rPr>
            </w:pPr>
            <w:r w:rsidRPr="00D41AA2">
              <w:rPr>
                <w:rStyle w:val="Code"/>
              </w:rPr>
              <w:t>ResourceId</w:t>
            </w:r>
          </w:p>
        </w:tc>
        <w:tc>
          <w:tcPr>
            <w:tcW w:w="1135" w:type="dxa"/>
            <w:tcMar>
              <w:top w:w="0" w:type="dxa"/>
              <w:left w:w="108" w:type="dxa"/>
              <w:bottom w:w="0" w:type="dxa"/>
              <w:right w:w="108" w:type="dxa"/>
            </w:tcMar>
          </w:tcPr>
          <w:p w14:paraId="46A3A452" w14:textId="77777777" w:rsidR="00C32324" w:rsidRPr="00862F1D" w:rsidRDefault="00C32324" w:rsidP="00427D39">
            <w:pPr>
              <w:pStyle w:val="TAL"/>
              <w:rPr>
                <w:rStyle w:val="Datatypechar"/>
              </w:rPr>
            </w:pPr>
            <w:bookmarkStart w:id="762" w:name="_MCCTEMPBM_CRPT71130179___7"/>
            <w:r>
              <w:rPr>
                <w:rStyle w:val="Datatypechar"/>
              </w:rPr>
              <w:t>string</w:t>
            </w:r>
            <w:bookmarkEnd w:id="762"/>
          </w:p>
        </w:tc>
        <w:tc>
          <w:tcPr>
            <w:tcW w:w="5503" w:type="dxa"/>
          </w:tcPr>
          <w:p w14:paraId="0EE3BA8E" w14:textId="77777777" w:rsidR="00C32324" w:rsidRPr="00586B6B" w:rsidRDefault="00C32324" w:rsidP="00427D39">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5178881E" w14:textId="77777777" w:rsidR="00C32324" w:rsidRPr="00586B6B" w:rsidRDefault="00C32324" w:rsidP="00427D39">
            <w:pPr>
              <w:pStyle w:val="TALcontinuation"/>
              <w:spacing w:before="60"/>
              <w:rPr>
                <w:lang w:eastAsia="zh-CN"/>
              </w:rPr>
            </w:pPr>
          </w:p>
        </w:tc>
      </w:tr>
      <w:tr w:rsidR="00C32324" w:rsidRPr="00586B6B" w14:paraId="3DB91865" w14:textId="77777777" w:rsidTr="00427D39">
        <w:trPr>
          <w:jc w:val="center"/>
        </w:trPr>
        <w:tc>
          <w:tcPr>
            <w:tcW w:w="1413" w:type="dxa"/>
            <w:tcMar>
              <w:top w:w="0" w:type="dxa"/>
              <w:left w:w="108" w:type="dxa"/>
              <w:bottom w:w="0" w:type="dxa"/>
              <w:right w:w="108" w:type="dxa"/>
            </w:tcMar>
          </w:tcPr>
          <w:p w14:paraId="6E68D1A6" w14:textId="77777777" w:rsidR="00C32324" w:rsidRPr="00D41AA2" w:rsidRDefault="00C32324" w:rsidP="00427D39">
            <w:pPr>
              <w:pStyle w:val="TAL"/>
              <w:rPr>
                <w:rStyle w:val="Code"/>
              </w:rPr>
            </w:pPr>
            <w:r w:rsidRPr="00D41AA2">
              <w:rPr>
                <w:rStyle w:val="Code"/>
              </w:rPr>
              <w:t>Uri</w:t>
            </w:r>
          </w:p>
        </w:tc>
        <w:tc>
          <w:tcPr>
            <w:tcW w:w="1135" w:type="dxa"/>
            <w:tcMar>
              <w:top w:w="0" w:type="dxa"/>
              <w:left w:w="108" w:type="dxa"/>
              <w:bottom w:w="0" w:type="dxa"/>
              <w:right w:w="108" w:type="dxa"/>
            </w:tcMar>
          </w:tcPr>
          <w:p w14:paraId="463FCF88" w14:textId="77777777" w:rsidR="00C32324" w:rsidRPr="00862F1D" w:rsidRDefault="00C32324" w:rsidP="00427D39">
            <w:pPr>
              <w:pStyle w:val="TAL"/>
              <w:rPr>
                <w:rStyle w:val="Datatypechar"/>
              </w:rPr>
            </w:pPr>
            <w:bookmarkStart w:id="763" w:name="_MCCTEMPBM_CRPT71130180___7"/>
            <w:r>
              <w:rPr>
                <w:rStyle w:val="Datatypechar"/>
              </w:rPr>
              <w:t>string</w:t>
            </w:r>
            <w:bookmarkEnd w:id="763"/>
          </w:p>
        </w:tc>
        <w:tc>
          <w:tcPr>
            <w:tcW w:w="5503" w:type="dxa"/>
          </w:tcPr>
          <w:p w14:paraId="1909628F" w14:textId="77777777" w:rsidR="00C32324" w:rsidRPr="00586B6B" w:rsidRDefault="00C32324" w:rsidP="00427D39">
            <w:pPr>
              <w:pStyle w:val="TAL"/>
              <w:rPr>
                <w:lang w:eastAsia="zh-CN"/>
              </w:rPr>
            </w:pPr>
            <w:r>
              <w:rPr>
                <w:lang w:eastAsia="zh-CN"/>
              </w:rPr>
              <w:t>Uniform Resource Identifier conforming with the URI Generic Syntax.</w:t>
            </w:r>
          </w:p>
        </w:tc>
        <w:tc>
          <w:tcPr>
            <w:tcW w:w="1528" w:type="dxa"/>
          </w:tcPr>
          <w:p w14:paraId="1816CCBC"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4B6785C1" w14:textId="77777777" w:rsidTr="00427D39">
        <w:trPr>
          <w:jc w:val="center"/>
        </w:trPr>
        <w:tc>
          <w:tcPr>
            <w:tcW w:w="1413" w:type="dxa"/>
            <w:tcMar>
              <w:top w:w="0" w:type="dxa"/>
              <w:left w:w="108" w:type="dxa"/>
              <w:bottom w:w="0" w:type="dxa"/>
              <w:right w:w="108" w:type="dxa"/>
            </w:tcMar>
          </w:tcPr>
          <w:p w14:paraId="00E9BB34" w14:textId="77777777" w:rsidR="00C32324" w:rsidRPr="00D41AA2" w:rsidRDefault="00C32324" w:rsidP="00427D39">
            <w:pPr>
              <w:pStyle w:val="TAL"/>
              <w:rPr>
                <w:rStyle w:val="Code"/>
              </w:rPr>
            </w:pPr>
            <w:r w:rsidRPr="00D41AA2">
              <w:rPr>
                <w:rStyle w:val="Code"/>
              </w:rPr>
              <w:t>Url</w:t>
            </w:r>
          </w:p>
        </w:tc>
        <w:tc>
          <w:tcPr>
            <w:tcW w:w="1135" w:type="dxa"/>
            <w:tcMar>
              <w:top w:w="0" w:type="dxa"/>
              <w:left w:w="108" w:type="dxa"/>
              <w:bottom w:w="0" w:type="dxa"/>
              <w:right w:w="108" w:type="dxa"/>
            </w:tcMar>
          </w:tcPr>
          <w:p w14:paraId="21BF6B92" w14:textId="77777777" w:rsidR="00C32324" w:rsidRDefault="00C32324" w:rsidP="00427D39">
            <w:pPr>
              <w:pStyle w:val="TAL"/>
              <w:rPr>
                <w:rStyle w:val="Datatypechar"/>
              </w:rPr>
            </w:pPr>
            <w:bookmarkStart w:id="764" w:name="_MCCTEMPBM_CRPT71130181___7"/>
            <w:r>
              <w:rPr>
                <w:rStyle w:val="Datatypechar"/>
              </w:rPr>
              <w:t>string</w:t>
            </w:r>
            <w:bookmarkEnd w:id="764"/>
          </w:p>
        </w:tc>
        <w:tc>
          <w:tcPr>
            <w:tcW w:w="5503" w:type="dxa"/>
          </w:tcPr>
          <w:p w14:paraId="478E83ED" w14:textId="77777777" w:rsidR="00C32324" w:rsidRPr="005E0633" w:rsidRDefault="00C32324" w:rsidP="00427D39">
            <w:pPr>
              <w:pStyle w:val="TAL"/>
              <w:rPr>
                <w:lang w:eastAsia="zh-CN"/>
              </w:rPr>
            </w:pPr>
            <w:r w:rsidRPr="003D4A98">
              <w:rPr>
                <w:lang w:eastAsia="zh-CN"/>
              </w:rPr>
              <w:t>Uniform Resource Locator, co</w:t>
            </w:r>
            <w:r w:rsidRPr="008D7B5D">
              <w:rPr>
                <w:lang w:eastAsia="zh-CN"/>
              </w:rPr>
              <w:t>n</w:t>
            </w:r>
            <w:r w:rsidRPr="003D4A98">
              <w:rPr>
                <w:lang w:eastAsia="zh-CN"/>
              </w:rPr>
              <w:t>forming with the URI Generic Syntax.</w:t>
            </w:r>
          </w:p>
        </w:tc>
        <w:tc>
          <w:tcPr>
            <w:tcW w:w="1528" w:type="dxa"/>
          </w:tcPr>
          <w:p w14:paraId="4167EFCE" w14:textId="77777777" w:rsidR="00C32324" w:rsidRPr="00586B6B" w:rsidRDefault="00C32324" w:rsidP="00427D39">
            <w:pPr>
              <w:pStyle w:val="TAL"/>
              <w:rPr>
                <w:lang w:eastAsia="zh-CN"/>
              </w:rPr>
            </w:pPr>
            <w:r>
              <w:rPr>
                <w:lang w:eastAsia="zh-CN"/>
              </w:rPr>
              <w:t>IETF RFC 3986 [41]</w:t>
            </w:r>
          </w:p>
        </w:tc>
      </w:tr>
      <w:tr w:rsidR="00C32324" w:rsidRPr="00586B6B" w14:paraId="3BD2AA8E" w14:textId="77777777" w:rsidTr="00427D39">
        <w:trPr>
          <w:jc w:val="center"/>
        </w:trPr>
        <w:tc>
          <w:tcPr>
            <w:tcW w:w="1413" w:type="dxa"/>
            <w:tcMar>
              <w:top w:w="0" w:type="dxa"/>
              <w:left w:w="108" w:type="dxa"/>
              <w:bottom w:w="0" w:type="dxa"/>
              <w:right w:w="108" w:type="dxa"/>
            </w:tcMar>
          </w:tcPr>
          <w:p w14:paraId="5D8327BC" w14:textId="77777777" w:rsidR="00C32324" w:rsidRPr="00D41AA2" w:rsidRDefault="00C32324" w:rsidP="00427D39">
            <w:pPr>
              <w:pStyle w:val="TAL"/>
              <w:rPr>
                <w:rStyle w:val="Code"/>
              </w:rPr>
            </w:pPr>
            <w:r w:rsidRPr="00D41AA2">
              <w:rPr>
                <w:rStyle w:val="Code"/>
              </w:rPr>
              <w:t>Percentage</w:t>
            </w:r>
          </w:p>
        </w:tc>
        <w:tc>
          <w:tcPr>
            <w:tcW w:w="1135" w:type="dxa"/>
            <w:tcMar>
              <w:top w:w="0" w:type="dxa"/>
              <w:left w:w="108" w:type="dxa"/>
              <w:bottom w:w="0" w:type="dxa"/>
              <w:right w:w="108" w:type="dxa"/>
            </w:tcMar>
          </w:tcPr>
          <w:p w14:paraId="0B984359" w14:textId="77777777" w:rsidR="00C32324" w:rsidRPr="00586B6B" w:rsidRDefault="00C32324" w:rsidP="00427D39">
            <w:pPr>
              <w:pStyle w:val="TAL"/>
            </w:pPr>
            <w:bookmarkStart w:id="765" w:name="_MCCTEMPBM_CRPT71130182___7"/>
            <w:r w:rsidRPr="00862F1D">
              <w:rPr>
                <w:rStyle w:val="Datatypechar"/>
              </w:rPr>
              <w:t>number</w:t>
            </w:r>
            <w:bookmarkEnd w:id="765"/>
          </w:p>
        </w:tc>
        <w:tc>
          <w:tcPr>
            <w:tcW w:w="5503" w:type="dxa"/>
          </w:tcPr>
          <w:p w14:paraId="6B5C5DF5" w14:textId="77777777" w:rsidR="00C32324" w:rsidRPr="00586B6B" w:rsidRDefault="00C32324" w:rsidP="00427D39">
            <w:pPr>
              <w:pStyle w:val="TAL"/>
              <w:rPr>
                <w:lang w:eastAsia="zh-CN"/>
              </w:rPr>
            </w:pPr>
            <w:r w:rsidRPr="00586B6B">
              <w:t>A percentage expressed as a floating point value between 0.0 and 100.0 (inclusive)</w:t>
            </w:r>
            <w:r w:rsidRPr="00586B6B">
              <w:rPr>
                <w:lang w:eastAsia="zh-CN"/>
              </w:rPr>
              <w:t>.</w:t>
            </w:r>
          </w:p>
        </w:tc>
        <w:tc>
          <w:tcPr>
            <w:tcW w:w="1528" w:type="dxa"/>
          </w:tcPr>
          <w:p w14:paraId="518D7BC9" w14:textId="77777777" w:rsidR="00C32324" w:rsidRPr="00586B6B" w:rsidRDefault="00C32324" w:rsidP="00427D39">
            <w:pPr>
              <w:pStyle w:val="TAL"/>
            </w:pPr>
          </w:p>
        </w:tc>
      </w:tr>
      <w:tr w:rsidR="00C32324" w:rsidRPr="00586B6B" w14:paraId="14905450" w14:textId="77777777" w:rsidTr="00427D39">
        <w:trPr>
          <w:jc w:val="center"/>
        </w:trPr>
        <w:tc>
          <w:tcPr>
            <w:tcW w:w="1413" w:type="dxa"/>
            <w:tcMar>
              <w:top w:w="0" w:type="dxa"/>
              <w:left w:w="108" w:type="dxa"/>
              <w:bottom w:w="0" w:type="dxa"/>
              <w:right w:w="108" w:type="dxa"/>
            </w:tcMar>
          </w:tcPr>
          <w:p w14:paraId="1BE5EFF1" w14:textId="77777777" w:rsidR="00C32324" w:rsidRPr="00D41AA2" w:rsidRDefault="00C32324" w:rsidP="00427D39">
            <w:pPr>
              <w:pStyle w:val="TAL"/>
              <w:rPr>
                <w:rStyle w:val="Code"/>
              </w:rPr>
            </w:pPr>
            <w:r w:rsidRPr="00D41AA2">
              <w:rPr>
                <w:rStyle w:val="Code"/>
              </w:rPr>
              <w:t>DurationSec</w:t>
            </w:r>
          </w:p>
        </w:tc>
        <w:tc>
          <w:tcPr>
            <w:tcW w:w="1135" w:type="dxa"/>
            <w:tcMar>
              <w:top w:w="0" w:type="dxa"/>
              <w:left w:w="108" w:type="dxa"/>
              <w:bottom w:w="0" w:type="dxa"/>
              <w:right w:w="108" w:type="dxa"/>
            </w:tcMar>
          </w:tcPr>
          <w:p w14:paraId="5F32A8AC" w14:textId="77777777" w:rsidR="00C32324" w:rsidRPr="00586B6B" w:rsidRDefault="00C32324" w:rsidP="00427D39">
            <w:pPr>
              <w:pStyle w:val="TAL"/>
            </w:pPr>
            <w:bookmarkStart w:id="766" w:name="_MCCTEMPBM_CRPT71130183___7"/>
            <w:r w:rsidRPr="00862F1D">
              <w:rPr>
                <w:rStyle w:val="Datatypechar"/>
              </w:rPr>
              <w:t>integer</w:t>
            </w:r>
            <w:bookmarkEnd w:id="766"/>
          </w:p>
        </w:tc>
        <w:tc>
          <w:tcPr>
            <w:tcW w:w="5503" w:type="dxa"/>
          </w:tcPr>
          <w:p w14:paraId="357DAA33" w14:textId="77777777" w:rsidR="00C32324" w:rsidRPr="00586B6B" w:rsidRDefault="00C32324" w:rsidP="00427D39">
            <w:pPr>
              <w:pStyle w:val="TAL"/>
            </w:pPr>
            <w:r w:rsidRPr="00586B6B">
              <w:rPr>
                <w:lang w:eastAsia="zh-CN"/>
              </w:rPr>
              <w:t>An unsigned integer identifying a period of time expressed in units of seconds.</w:t>
            </w:r>
          </w:p>
        </w:tc>
        <w:tc>
          <w:tcPr>
            <w:tcW w:w="1528" w:type="dxa"/>
          </w:tcPr>
          <w:p w14:paraId="30F72698" w14:textId="77777777" w:rsidR="00C32324" w:rsidRPr="00586B6B" w:rsidRDefault="00C32324" w:rsidP="00427D39">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4D3B5C2A" w14:textId="77777777" w:rsidTr="00427D39">
        <w:trPr>
          <w:jc w:val="center"/>
        </w:trPr>
        <w:tc>
          <w:tcPr>
            <w:tcW w:w="1413" w:type="dxa"/>
            <w:tcMar>
              <w:top w:w="0" w:type="dxa"/>
              <w:left w:w="108" w:type="dxa"/>
              <w:bottom w:w="0" w:type="dxa"/>
              <w:right w:w="108" w:type="dxa"/>
            </w:tcMar>
          </w:tcPr>
          <w:p w14:paraId="7FFF3249" w14:textId="77777777" w:rsidR="00C32324" w:rsidRPr="00D41AA2" w:rsidRDefault="00C32324" w:rsidP="00427D39">
            <w:pPr>
              <w:pStyle w:val="TAL"/>
              <w:rPr>
                <w:rStyle w:val="Code"/>
              </w:rPr>
            </w:pPr>
            <w:r w:rsidRPr="00D41AA2">
              <w:rPr>
                <w:rStyle w:val="Code"/>
              </w:rPr>
              <w:t>DateTime</w:t>
            </w:r>
          </w:p>
        </w:tc>
        <w:tc>
          <w:tcPr>
            <w:tcW w:w="1135" w:type="dxa"/>
            <w:tcMar>
              <w:top w:w="0" w:type="dxa"/>
              <w:left w:w="108" w:type="dxa"/>
              <w:bottom w:w="0" w:type="dxa"/>
              <w:right w:w="108" w:type="dxa"/>
            </w:tcMar>
          </w:tcPr>
          <w:p w14:paraId="7C3927AE" w14:textId="77777777" w:rsidR="00C32324" w:rsidRPr="00586B6B" w:rsidRDefault="00C32324" w:rsidP="00427D39">
            <w:pPr>
              <w:pStyle w:val="TAL"/>
            </w:pPr>
            <w:bookmarkStart w:id="767" w:name="_MCCTEMPBM_CRPT71130184___7"/>
            <w:r w:rsidRPr="00862F1D">
              <w:rPr>
                <w:rStyle w:val="Datatypechar"/>
              </w:rPr>
              <w:t>string</w:t>
            </w:r>
            <w:bookmarkEnd w:id="767"/>
          </w:p>
        </w:tc>
        <w:tc>
          <w:tcPr>
            <w:tcW w:w="5503" w:type="dxa"/>
          </w:tcPr>
          <w:p w14:paraId="37B44682" w14:textId="77777777" w:rsidR="00C32324" w:rsidRPr="00586B6B" w:rsidRDefault="00C32324" w:rsidP="00427D39">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1A01AC4A"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5FADB5F3" w14:textId="77777777" w:rsidTr="00427D39">
        <w:trPr>
          <w:jc w:val="center"/>
        </w:trPr>
        <w:tc>
          <w:tcPr>
            <w:tcW w:w="1413" w:type="dxa"/>
            <w:tcMar>
              <w:top w:w="0" w:type="dxa"/>
              <w:left w:w="108" w:type="dxa"/>
              <w:bottom w:w="0" w:type="dxa"/>
              <w:right w:w="108" w:type="dxa"/>
            </w:tcMar>
          </w:tcPr>
          <w:p w14:paraId="794B8375" w14:textId="77777777" w:rsidR="00C32324" w:rsidRPr="00D41AA2" w:rsidRDefault="00C32324" w:rsidP="00427D39">
            <w:pPr>
              <w:pStyle w:val="TAL"/>
              <w:rPr>
                <w:rStyle w:val="Code"/>
              </w:rPr>
            </w:pPr>
            <w:r>
              <w:rPr>
                <w:rStyle w:val="Code"/>
              </w:rPr>
              <w:t>IPv4Addr</w:t>
            </w:r>
          </w:p>
        </w:tc>
        <w:tc>
          <w:tcPr>
            <w:tcW w:w="1135" w:type="dxa"/>
            <w:tcMar>
              <w:top w:w="0" w:type="dxa"/>
              <w:left w:w="108" w:type="dxa"/>
              <w:bottom w:w="0" w:type="dxa"/>
              <w:right w:w="108" w:type="dxa"/>
            </w:tcMar>
          </w:tcPr>
          <w:p w14:paraId="60FF154A" w14:textId="77777777" w:rsidR="00C32324" w:rsidRPr="00862F1D" w:rsidRDefault="00C32324" w:rsidP="00427D39">
            <w:pPr>
              <w:pStyle w:val="TAL"/>
              <w:rPr>
                <w:rStyle w:val="Datatypechar"/>
              </w:rPr>
            </w:pPr>
            <w:bookmarkStart w:id="768" w:name="_MCCTEMPBM_CRPT71130185___7"/>
            <w:r>
              <w:rPr>
                <w:rStyle w:val="Datatypechar"/>
              </w:rPr>
              <w:t>string</w:t>
            </w:r>
            <w:bookmarkEnd w:id="768"/>
          </w:p>
        </w:tc>
        <w:tc>
          <w:tcPr>
            <w:tcW w:w="5503" w:type="dxa"/>
          </w:tcPr>
          <w:p w14:paraId="34E0A667" w14:textId="77777777" w:rsidR="00C32324" w:rsidRPr="00586B6B" w:rsidRDefault="00C32324" w:rsidP="00427D39">
            <w:pPr>
              <w:pStyle w:val="TAL"/>
              <w:rPr>
                <w:lang w:eastAsia="zh-CN"/>
              </w:rPr>
            </w:pPr>
            <w:r w:rsidRPr="001F692E">
              <w:rPr>
                <w:lang w:eastAsia="zh-CN"/>
              </w:rPr>
              <w:t>IPv4 address formatted in "dotted decimal" notation</w:t>
            </w:r>
          </w:p>
        </w:tc>
        <w:tc>
          <w:tcPr>
            <w:tcW w:w="1528" w:type="dxa"/>
          </w:tcPr>
          <w:p w14:paraId="295C9430"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67BAA75B" w14:textId="77777777" w:rsidTr="00427D39">
        <w:trPr>
          <w:jc w:val="center"/>
        </w:trPr>
        <w:tc>
          <w:tcPr>
            <w:tcW w:w="1413" w:type="dxa"/>
            <w:tcMar>
              <w:top w:w="0" w:type="dxa"/>
              <w:left w:w="108" w:type="dxa"/>
              <w:bottom w:w="0" w:type="dxa"/>
              <w:right w:w="108" w:type="dxa"/>
            </w:tcMar>
          </w:tcPr>
          <w:p w14:paraId="262A142E" w14:textId="77777777" w:rsidR="00C32324" w:rsidRPr="00D41AA2" w:rsidRDefault="00C32324" w:rsidP="00427D39">
            <w:pPr>
              <w:pStyle w:val="TAL"/>
              <w:rPr>
                <w:rStyle w:val="Code"/>
              </w:rPr>
            </w:pPr>
            <w:r>
              <w:rPr>
                <w:rStyle w:val="Code"/>
              </w:rPr>
              <w:t>IPv6Addr</w:t>
            </w:r>
          </w:p>
        </w:tc>
        <w:tc>
          <w:tcPr>
            <w:tcW w:w="1135" w:type="dxa"/>
            <w:tcMar>
              <w:top w:w="0" w:type="dxa"/>
              <w:left w:w="108" w:type="dxa"/>
              <w:bottom w:w="0" w:type="dxa"/>
              <w:right w:w="108" w:type="dxa"/>
            </w:tcMar>
          </w:tcPr>
          <w:p w14:paraId="3754E794" w14:textId="77777777" w:rsidR="00C32324" w:rsidRPr="00862F1D" w:rsidRDefault="00C32324" w:rsidP="00427D39">
            <w:pPr>
              <w:pStyle w:val="TAL"/>
              <w:rPr>
                <w:rStyle w:val="Datatypechar"/>
              </w:rPr>
            </w:pPr>
            <w:bookmarkStart w:id="769" w:name="_MCCTEMPBM_CRPT71130186___7"/>
            <w:r>
              <w:rPr>
                <w:rStyle w:val="Datatypechar"/>
              </w:rPr>
              <w:t>string</w:t>
            </w:r>
            <w:bookmarkEnd w:id="769"/>
          </w:p>
        </w:tc>
        <w:tc>
          <w:tcPr>
            <w:tcW w:w="5503" w:type="dxa"/>
          </w:tcPr>
          <w:p w14:paraId="4F44DB74" w14:textId="77777777" w:rsidR="00C32324" w:rsidRPr="00586B6B" w:rsidRDefault="00C32324" w:rsidP="00427D39">
            <w:pPr>
              <w:pStyle w:val="TAL"/>
              <w:rPr>
                <w:lang w:eastAsia="zh-CN"/>
              </w:rPr>
            </w:pPr>
            <w:r>
              <w:rPr>
                <w:lang w:eastAsia="zh-CN"/>
              </w:rPr>
              <w:t>IPv6 address formatted in colon-separated hexadecimal quartet notation.</w:t>
            </w:r>
          </w:p>
        </w:tc>
        <w:tc>
          <w:tcPr>
            <w:tcW w:w="1528" w:type="dxa"/>
          </w:tcPr>
          <w:p w14:paraId="1FA3BDF2"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049703AB" w14:textId="77777777" w:rsidTr="00427D39">
        <w:trPr>
          <w:jc w:val="center"/>
        </w:trPr>
        <w:tc>
          <w:tcPr>
            <w:tcW w:w="1413" w:type="dxa"/>
            <w:tcMar>
              <w:top w:w="0" w:type="dxa"/>
              <w:left w:w="108" w:type="dxa"/>
              <w:bottom w:w="0" w:type="dxa"/>
              <w:right w:w="108" w:type="dxa"/>
            </w:tcMar>
          </w:tcPr>
          <w:p w14:paraId="7EB341F8" w14:textId="77777777" w:rsidR="00C32324" w:rsidRPr="00D41AA2" w:rsidRDefault="00C32324" w:rsidP="00427D39">
            <w:pPr>
              <w:pStyle w:val="TAL"/>
              <w:rPr>
                <w:rStyle w:val="Code"/>
              </w:rPr>
            </w:pPr>
            <w:r>
              <w:rPr>
                <w:rStyle w:val="Code"/>
              </w:rPr>
              <w:t>Uinteger</w:t>
            </w:r>
          </w:p>
        </w:tc>
        <w:tc>
          <w:tcPr>
            <w:tcW w:w="1135" w:type="dxa"/>
            <w:tcMar>
              <w:top w:w="0" w:type="dxa"/>
              <w:left w:w="108" w:type="dxa"/>
              <w:bottom w:w="0" w:type="dxa"/>
              <w:right w:w="108" w:type="dxa"/>
            </w:tcMar>
          </w:tcPr>
          <w:p w14:paraId="3DF6C739" w14:textId="77777777" w:rsidR="00C32324" w:rsidRPr="00862F1D" w:rsidRDefault="00C32324" w:rsidP="00427D39">
            <w:pPr>
              <w:pStyle w:val="TAL"/>
              <w:rPr>
                <w:rStyle w:val="Datatypechar"/>
              </w:rPr>
            </w:pPr>
            <w:bookmarkStart w:id="770" w:name="_MCCTEMPBM_CRPT71130187___7"/>
            <w:r>
              <w:rPr>
                <w:rStyle w:val="Datatypechar"/>
              </w:rPr>
              <w:t>Integer</w:t>
            </w:r>
            <w:bookmarkEnd w:id="770"/>
          </w:p>
        </w:tc>
        <w:tc>
          <w:tcPr>
            <w:tcW w:w="5503" w:type="dxa"/>
          </w:tcPr>
          <w:p w14:paraId="3F45A090" w14:textId="77777777" w:rsidR="00C32324" w:rsidRPr="00586B6B" w:rsidRDefault="00C32324" w:rsidP="00427D39">
            <w:pPr>
              <w:pStyle w:val="TAL"/>
              <w:rPr>
                <w:lang w:eastAsia="zh-CN"/>
              </w:rPr>
            </w:pPr>
            <w:r>
              <w:rPr>
                <w:lang w:eastAsia="zh-CN"/>
              </w:rPr>
              <w:t>Unsigned integer.</w:t>
            </w:r>
          </w:p>
        </w:tc>
        <w:tc>
          <w:tcPr>
            <w:tcW w:w="1528" w:type="dxa"/>
          </w:tcPr>
          <w:p w14:paraId="6D2D7965"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D133D3">
      <w:pPr>
        <w:pStyle w:val="TAN"/>
        <w:keepNext w:val="0"/>
      </w:pPr>
    </w:p>
    <w:p w14:paraId="3AE3E8FC" w14:textId="400E6374" w:rsidR="009F73BF" w:rsidRPr="00586B6B" w:rsidRDefault="009F73BF" w:rsidP="009F73BF">
      <w:pPr>
        <w:pStyle w:val="Heading3"/>
      </w:pPr>
      <w:bookmarkStart w:id="771" w:name="_Toc68899572"/>
      <w:bookmarkStart w:id="772" w:name="_Toc71214323"/>
      <w:bookmarkStart w:id="773" w:name="_Toc71721997"/>
      <w:bookmarkStart w:id="774" w:name="_Toc74859049"/>
      <w:bookmarkStart w:id="775" w:name="_Toc123800778"/>
      <w:r w:rsidRPr="00586B6B">
        <w:t>6.4.3</w:t>
      </w:r>
      <w:r w:rsidRPr="00586B6B">
        <w:tab/>
        <w:t>Structured data types</w:t>
      </w:r>
      <w:bookmarkEnd w:id="771"/>
      <w:bookmarkEnd w:id="772"/>
      <w:bookmarkEnd w:id="773"/>
      <w:bookmarkEnd w:id="774"/>
      <w:bookmarkEnd w:id="775"/>
    </w:p>
    <w:p w14:paraId="546DE8FC" w14:textId="096C6FA0" w:rsidR="009F73BF" w:rsidRPr="00586B6B" w:rsidRDefault="009F73BF" w:rsidP="009F73BF">
      <w:pPr>
        <w:pStyle w:val="Heading4"/>
      </w:pPr>
      <w:bookmarkStart w:id="776" w:name="_Toc68899573"/>
      <w:bookmarkStart w:id="777" w:name="_Toc71214324"/>
      <w:bookmarkStart w:id="778" w:name="_Toc71721998"/>
      <w:bookmarkStart w:id="779" w:name="_Toc74859050"/>
      <w:bookmarkStart w:id="780" w:name="_Toc123800779"/>
      <w:r w:rsidRPr="00586B6B">
        <w:t>6.4.3.1</w:t>
      </w:r>
      <w:r w:rsidRPr="00586B6B">
        <w:tab/>
        <w:t>IpPacketFilterSet</w:t>
      </w:r>
      <w:r w:rsidR="003F3196" w:rsidRPr="00586B6B">
        <w:t xml:space="preserve"> type</w:t>
      </w:r>
      <w:bookmarkEnd w:id="776"/>
      <w:bookmarkEnd w:id="777"/>
      <w:bookmarkEnd w:id="778"/>
      <w:bookmarkEnd w:id="779"/>
      <w:bookmarkEnd w:id="780"/>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bookmarkStart w:id="781" w:name="_MCCTEMPBM_CRPT71130188___7"/>
            <w:r w:rsidRPr="00586B6B">
              <w:rPr>
                <w:rStyle w:val="Datatypechar"/>
              </w:rPr>
              <w:t>String</w:t>
            </w:r>
            <w:bookmarkEnd w:id="781"/>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bookmarkStart w:id="782" w:name="_MCCTEMPBM_CRPT71130189___7"/>
            <w:r w:rsidRPr="00586B6B">
              <w:rPr>
                <w:rStyle w:val="Datatypechar"/>
              </w:rPr>
              <w:t>String</w:t>
            </w:r>
            <w:bookmarkEnd w:id="782"/>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bookmarkStart w:id="783" w:name="_MCCTEMPBM_CRPT71130190___7"/>
            <w:r w:rsidRPr="00586B6B">
              <w:rPr>
                <w:rStyle w:val="Datatypechar"/>
              </w:rPr>
              <w:t>Integer</w:t>
            </w:r>
            <w:bookmarkEnd w:id="783"/>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bookmarkStart w:id="784" w:name="_MCCTEMPBM_CRPT71130191___7"/>
            <w:r w:rsidRPr="00586B6B">
              <w:rPr>
                <w:rStyle w:val="Datatypechar"/>
              </w:rPr>
              <w:t>Integer</w:t>
            </w:r>
            <w:bookmarkEnd w:id="784"/>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bookmarkStart w:id="785" w:name="_MCCTEMPBM_CRPT71130192___7"/>
            <w:r w:rsidRPr="00586B6B">
              <w:rPr>
                <w:rStyle w:val="Datatypechar"/>
              </w:rPr>
              <w:t>Integer</w:t>
            </w:r>
            <w:bookmarkEnd w:id="785"/>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bookmarkStart w:id="786" w:name="_MCCTEMPBM_CRPT71130193___7"/>
            <w:r w:rsidRPr="00586B6B">
              <w:rPr>
                <w:rStyle w:val="Datatypechar"/>
              </w:rPr>
              <w:t>String</w:t>
            </w:r>
            <w:bookmarkEnd w:id="786"/>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bookmarkStart w:id="787" w:name="_MCCTEMPBM_CRPT71130194___7"/>
            <w:r w:rsidRPr="00586B6B">
              <w:rPr>
                <w:rStyle w:val="Datatypechar"/>
              </w:rPr>
              <w:t>Integer</w:t>
            </w:r>
            <w:bookmarkEnd w:id="787"/>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bookmarkStart w:id="788" w:name="_MCCTEMPBM_CRPT71130195___7"/>
            <w:r w:rsidRPr="00586B6B">
              <w:rPr>
                <w:rStyle w:val="Datatypechar"/>
              </w:rPr>
              <w:t>Integer</w:t>
            </w:r>
            <w:bookmarkEnd w:id="788"/>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bookmarkStart w:id="789" w:name="_MCCTEMPBM_CRPT71130196___7"/>
            <w:r w:rsidRPr="00586B6B">
              <w:rPr>
                <w:rStyle w:val="Datatypechar"/>
              </w:rPr>
              <w:t>String</w:t>
            </w:r>
            <w:bookmarkEnd w:id="789"/>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133D3">
      <w:pPr>
        <w:pStyle w:val="TAN"/>
        <w:keepNext w:val="0"/>
      </w:pPr>
    </w:p>
    <w:p w14:paraId="08CD431A" w14:textId="2496D57C" w:rsidR="009F73BF" w:rsidRPr="00586B6B" w:rsidRDefault="009F73BF" w:rsidP="009F73BF">
      <w:pPr>
        <w:pStyle w:val="Heading4"/>
      </w:pPr>
      <w:bookmarkStart w:id="790" w:name="_Toc68899574"/>
      <w:bookmarkStart w:id="791" w:name="_Toc71214325"/>
      <w:bookmarkStart w:id="792" w:name="_Toc71721999"/>
      <w:bookmarkStart w:id="793" w:name="_Toc74859051"/>
      <w:bookmarkStart w:id="794" w:name="_Toc123800780"/>
      <w:r w:rsidRPr="00586B6B">
        <w:t>6.4.3.2</w:t>
      </w:r>
      <w:r w:rsidR="008C0ACA">
        <w:tab/>
      </w:r>
      <w:r w:rsidRPr="00586B6B">
        <w:t>ServiceDataFlowDescription</w:t>
      </w:r>
      <w:r w:rsidR="003F3196" w:rsidRPr="00586B6B">
        <w:t xml:space="preserve"> type</w:t>
      </w:r>
      <w:bookmarkEnd w:id="790"/>
      <w:bookmarkEnd w:id="791"/>
      <w:bookmarkEnd w:id="792"/>
      <w:bookmarkEnd w:id="793"/>
      <w:bookmarkEnd w:id="794"/>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bookmarkStart w:id="795" w:name="_MCCTEMPBM_CRPT71130197___7"/>
            <w:r w:rsidRPr="00586B6B">
              <w:rPr>
                <w:rStyle w:val="Datatypechar"/>
              </w:rPr>
              <w:t>IpPacketFilterSet</w:t>
            </w:r>
            <w:bookmarkEnd w:id="795"/>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bookmarkStart w:id="796" w:name="_MCCTEMPBM_CRPT71130198___7"/>
            <w:r w:rsidRPr="00586B6B">
              <w:rPr>
                <w:rStyle w:val="Datatypechar"/>
              </w:rPr>
              <w:t>String</w:t>
            </w:r>
            <w:bookmarkEnd w:id="796"/>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133D3">
      <w:pPr>
        <w:pStyle w:val="TAN"/>
        <w:keepNext w:val="0"/>
      </w:pPr>
    </w:p>
    <w:p w14:paraId="50EE8808" w14:textId="5E79B5DB" w:rsidR="009F73BF" w:rsidRPr="00586B6B" w:rsidRDefault="009F73BF" w:rsidP="00701E23">
      <w:r w:rsidRPr="00586B6B">
        <w:t xml:space="preserve">An object of type </w:t>
      </w:r>
      <w:r w:rsidRPr="00701E23">
        <w:rPr>
          <w:rStyle w:val="Code"/>
        </w:rPr>
        <w:t>ServiceDataFlowDescription</w:t>
      </w:r>
      <w:r w:rsidRPr="00586B6B">
        <w:t xml:space="preserve"> shall contain at least one property.</w:t>
      </w:r>
    </w:p>
    <w:p w14:paraId="26010F6D" w14:textId="4BF0753D" w:rsidR="009F73BF" w:rsidRPr="00586B6B" w:rsidRDefault="009F73BF" w:rsidP="009F73BF">
      <w:pPr>
        <w:pStyle w:val="Heading4"/>
      </w:pPr>
      <w:bookmarkStart w:id="797" w:name="_Toc68899575"/>
      <w:bookmarkStart w:id="798" w:name="_Toc71214326"/>
      <w:bookmarkStart w:id="799" w:name="_Toc71722000"/>
      <w:bookmarkStart w:id="800" w:name="_Toc74859052"/>
      <w:bookmarkStart w:id="801" w:name="_Toc123800781"/>
      <w:r w:rsidRPr="00586B6B">
        <w:t>6.4.3.3</w:t>
      </w:r>
      <w:r w:rsidRPr="00586B6B">
        <w:tab/>
        <w:t>M5QoSSpecification</w:t>
      </w:r>
      <w:r w:rsidR="00A95734" w:rsidRPr="00586B6B">
        <w:t xml:space="preserve"> type</w:t>
      </w:r>
      <w:bookmarkEnd w:id="797"/>
      <w:bookmarkEnd w:id="798"/>
      <w:bookmarkEnd w:id="799"/>
      <w:bookmarkEnd w:id="800"/>
      <w:bookmarkEnd w:id="801"/>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bookmarkStart w:id="802" w:name="_MCCTEMPBM_CRPT71130199___7"/>
            <w:r w:rsidRPr="00586B6B">
              <w:rPr>
                <w:rStyle w:val="Datatypechar"/>
              </w:rPr>
              <w:t>BitRate</w:t>
            </w:r>
            <w:bookmarkEnd w:id="802"/>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bookmarkStart w:id="803" w:name="_MCCTEMPBM_CRPT71130200___7"/>
            <w:r w:rsidRPr="00586B6B">
              <w:rPr>
                <w:rStyle w:val="Datatypechar"/>
              </w:rPr>
              <w:t>BitRate</w:t>
            </w:r>
            <w:bookmarkEnd w:id="803"/>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bookmarkStart w:id="804" w:name="_MCCTEMPBM_CRPT71130201___7"/>
            <w:r w:rsidRPr="00586B6B">
              <w:rPr>
                <w:rStyle w:val="Datatypechar"/>
              </w:rPr>
              <w:t>BitRate</w:t>
            </w:r>
            <w:bookmarkEnd w:id="804"/>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bookmarkStart w:id="805" w:name="_MCCTEMPBM_CRPT71130202___7"/>
            <w:r w:rsidRPr="00586B6B">
              <w:rPr>
                <w:rStyle w:val="Datatypechar"/>
              </w:rPr>
              <w:t>BitRate</w:t>
            </w:r>
            <w:bookmarkEnd w:id="805"/>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bookmarkStart w:id="806" w:name="_MCCTEMPBM_CRPT71130203___7"/>
            <w:r w:rsidRPr="00586B6B">
              <w:rPr>
                <w:rStyle w:val="Datatypechar"/>
              </w:rPr>
              <w:t>BitRate</w:t>
            </w:r>
            <w:bookmarkEnd w:id="806"/>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bookmarkStart w:id="807" w:name="_MCCTEMPBM_CRPT71130204___7"/>
            <w:r w:rsidRPr="00586B6B">
              <w:rPr>
                <w:rStyle w:val="Datatypechar"/>
              </w:rPr>
              <w:t>BitRate</w:t>
            </w:r>
            <w:bookmarkEnd w:id="807"/>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bookmarkStart w:id="808" w:name="_MCCTEMPBM_CRPT71130205___7"/>
            <w:r w:rsidRPr="00586B6B">
              <w:rPr>
                <w:rStyle w:val="Datatypechar"/>
              </w:rPr>
              <w:t>Integer</w:t>
            </w:r>
            <w:bookmarkEnd w:id="808"/>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bookmarkStart w:id="809" w:name="_MCCTEMPBM_CRPT71130206___7"/>
            <w:r w:rsidRPr="00586B6B">
              <w:rPr>
                <w:rStyle w:val="Datatypechar"/>
              </w:rPr>
              <w:t>Integer</w:t>
            </w:r>
            <w:bookmarkEnd w:id="809"/>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133D3">
      <w:pPr>
        <w:pStyle w:val="TAN"/>
        <w:keepNext w:val="0"/>
      </w:pPr>
    </w:p>
    <w:p w14:paraId="4393A1F6" w14:textId="2F3C5C89" w:rsidR="009F73BF" w:rsidRPr="00586B6B" w:rsidRDefault="009F73BF" w:rsidP="009F73BF">
      <w:pPr>
        <w:pStyle w:val="Heading4"/>
      </w:pPr>
      <w:bookmarkStart w:id="810" w:name="_Toc68899576"/>
      <w:bookmarkStart w:id="811" w:name="_Toc71214327"/>
      <w:bookmarkStart w:id="812" w:name="_Toc71722001"/>
      <w:bookmarkStart w:id="813" w:name="_Toc74859053"/>
      <w:bookmarkStart w:id="814" w:name="_Toc123800782"/>
      <w:r w:rsidRPr="00586B6B">
        <w:t>6.4.3.4</w:t>
      </w:r>
      <w:r w:rsidR="008C0ACA">
        <w:tab/>
      </w:r>
      <w:r w:rsidRPr="00586B6B">
        <w:t>M1QoSSpecification</w:t>
      </w:r>
      <w:r w:rsidR="00A95734" w:rsidRPr="00586B6B">
        <w:t xml:space="preserve"> type</w:t>
      </w:r>
      <w:bookmarkEnd w:id="810"/>
      <w:bookmarkEnd w:id="811"/>
      <w:bookmarkEnd w:id="812"/>
      <w:bookmarkEnd w:id="813"/>
      <w:bookmarkEnd w:id="814"/>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bookmarkStart w:id="815" w:name="_MCCTEMPBM_CRPT71130207___7"/>
            <w:r w:rsidRPr="00586B6B">
              <w:rPr>
                <w:rStyle w:val="Datatypechar"/>
              </w:rPr>
              <w:t>String</w:t>
            </w:r>
            <w:bookmarkEnd w:id="815"/>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bookmarkStart w:id="816" w:name="_MCCTEMPBM_CRPT71130208___7"/>
            <w:r w:rsidRPr="00586B6B">
              <w:rPr>
                <w:rStyle w:val="Datatypechar"/>
              </w:rPr>
              <w:t>BitRate</w:t>
            </w:r>
            <w:bookmarkEnd w:id="816"/>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bookmarkStart w:id="817" w:name="_MCCTEMPBM_CRPT71130209___7"/>
            <w:r w:rsidRPr="00586B6B">
              <w:rPr>
                <w:rStyle w:val="Datatypechar"/>
              </w:rPr>
              <w:t>BitRate</w:t>
            </w:r>
            <w:bookmarkEnd w:id="817"/>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bookmarkStart w:id="818" w:name="_MCCTEMPBM_CRPT71130210___7"/>
            <w:r w:rsidRPr="00586B6B">
              <w:rPr>
                <w:rStyle w:val="Datatypechar"/>
              </w:rPr>
              <w:t>BitRate</w:t>
            </w:r>
            <w:bookmarkEnd w:id="818"/>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bookmarkStart w:id="819" w:name="_MCCTEMPBM_CRPT71130211___7"/>
            <w:r w:rsidRPr="00586B6B">
              <w:rPr>
                <w:rStyle w:val="Datatypechar"/>
              </w:rPr>
              <w:t>BitRate</w:t>
            </w:r>
            <w:bookmarkEnd w:id="819"/>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bookmarkStart w:id="820" w:name="_MCCTEMPBM_CRPT71130212___7"/>
            <w:r w:rsidRPr="00586B6B">
              <w:rPr>
                <w:rStyle w:val="Datatypechar"/>
              </w:rPr>
              <w:t>Integer</w:t>
            </w:r>
            <w:bookmarkEnd w:id="820"/>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bookmarkStart w:id="821" w:name="_MCCTEMPBM_CRPT71130213___7"/>
            <w:r w:rsidRPr="00586B6B">
              <w:rPr>
                <w:rStyle w:val="Datatypechar"/>
              </w:rPr>
              <w:t>Integer</w:t>
            </w:r>
            <w:bookmarkEnd w:id="821"/>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D133D3"/>
    <w:p w14:paraId="42221F28" w14:textId="48C23949" w:rsidR="009F73BF" w:rsidRPr="00586B6B" w:rsidRDefault="009F73BF" w:rsidP="009F73BF">
      <w:pPr>
        <w:pStyle w:val="Heading4"/>
      </w:pPr>
      <w:bookmarkStart w:id="822" w:name="_Toc68899577"/>
      <w:bookmarkStart w:id="823" w:name="_Toc71214328"/>
      <w:bookmarkStart w:id="824" w:name="_Toc71722002"/>
      <w:bookmarkStart w:id="825" w:name="_Toc74859054"/>
      <w:bookmarkStart w:id="826" w:name="_Toc123800783"/>
      <w:r w:rsidRPr="00586B6B">
        <w:t>6.4.3.5</w:t>
      </w:r>
      <w:r w:rsidR="008C0ACA">
        <w:tab/>
      </w:r>
      <w:r w:rsidRPr="00586B6B">
        <w:t>ChargingSpecification</w:t>
      </w:r>
      <w:r w:rsidR="00A95734" w:rsidRPr="00586B6B">
        <w:t xml:space="preserve"> type</w:t>
      </w:r>
      <w:bookmarkEnd w:id="822"/>
      <w:bookmarkEnd w:id="823"/>
      <w:bookmarkEnd w:id="824"/>
      <w:bookmarkEnd w:id="825"/>
      <w:bookmarkEnd w:id="826"/>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bookmarkStart w:id="827" w:name="_MCCTEMPBM_CRPT71130214___7"/>
            <w:r w:rsidRPr="00586B6B">
              <w:rPr>
                <w:rStyle w:val="Datatypechar"/>
              </w:rPr>
              <w:t>SponId</w:t>
            </w:r>
            <w:bookmarkEnd w:id="827"/>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bookmarkStart w:id="828" w:name="_MCCTEMPBM_CRPT71130215___7"/>
            <w:r w:rsidRPr="00586B6B">
              <w:rPr>
                <w:rStyle w:val="Datatypechar"/>
              </w:rPr>
              <w:t>SponsoringStatus</w:t>
            </w:r>
            <w:bookmarkEnd w:id="828"/>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bookmarkStart w:id="829" w:name="_MCCTEMPBM_CRPT71130216___7"/>
            <w:r w:rsidRPr="00586B6B">
              <w:rPr>
                <w:rStyle w:val="Datatypechar"/>
              </w:rPr>
              <w:t>Array(</w:t>
            </w:r>
            <w:r w:rsidR="009F73BF" w:rsidRPr="00586B6B">
              <w:rPr>
                <w:rStyle w:val="Datatypechar"/>
              </w:rPr>
              <w:t>Gpsi</w:t>
            </w:r>
            <w:r w:rsidRPr="00586B6B">
              <w:rPr>
                <w:rStyle w:val="Datatypechar"/>
              </w:rPr>
              <w:t>)</w:t>
            </w:r>
            <w:bookmarkEnd w:id="829"/>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133D3">
      <w:pPr>
        <w:pStyle w:val="TAN"/>
        <w:keepNext w:val="0"/>
      </w:pPr>
    </w:p>
    <w:p w14:paraId="07B5ED20" w14:textId="19139F26" w:rsidR="00DA3406" w:rsidRPr="00586B6B" w:rsidRDefault="00DA3406" w:rsidP="00DA3406">
      <w:pPr>
        <w:pStyle w:val="Heading4"/>
      </w:pPr>
      <w:bookmarkStart w:id="830" w:name="_Toc68899578"/>
      <w:bookmarkStart w:id="831" w:name="_Toc71214329"/>
      <w:bookmarkStart w:id="832" w:name="_Toc71722003"/>
      <w:bookmarkStart w:id="833" w:name="_Toc74859055"/>
      <w:bookmarkStart w:id="834" w:name="_Toc123800784"/>
      <w:r w:rsidRPr="00586B6B">
        <w:t>6.4.3.</w:t>
      </w:r>
      <w:r>
        <w:t>6</w:t>
      </w:r>
      <w:r w:rsidR="008C0ACA">
        <w:tab/>
      </w:r>
      <w:r w:rsidRPr="00836F1A">
        <w:t xml:space="preserve">TypedLocation </w:t>
      </w:r>
      <w:r w:rsidRPr="00586B6B">
        <w:t>type</w:t>
      </w:r>
      <w:bookmarkEnd w:id="830"/>
      <w:bookmarkEnd w:id="831"/>
      <w:bookmarkEnd w:id="832"/>
      <w:bookmarkEnd w:id="833"/>
      <w:bookmarkEnd w:id="834"/>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bookmarkStart w:id="835" w:name="_MCCTEMPBM_CRPT71130217___7"/>
            <w:r>
              <w:rPr>
                <w:rStyle w:val="Datatypechar"/>
              </w:rPr>
              <w:t>CellIdentifierType</w:t>
            </w:r>
            <w:bookmarkEnd w:id="835"/>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bookmarkStart w:id="836" w:name="_MCCTEMPBM_CRPT71130218___7"/>
            <w:r>
              <w:rPr>
                <w:rStyle w:val="Datatypechar"/>
              </w:rPr>
              <w:t>string</w:t>
            </w:r>
            <w:bookmarkEnd w:id="836"/>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133D3">
      <w:pPr>
        <w:pStyle w:val="TAN"/>
        <w:keepNext w:val="0"/>
      </w:pPr>
    </w:p>
    <w:p w14:paraId="76C7BFE3" w14:textId="13E51537" w:rsidR="00E90599" w:rsidRPr="00586B6B" w:rsidRDefault="00E90599" w:rsidP="00E90599">
      <w:pPr>
        <w:pStyle w:val="Heading4"/>
      </w:pPr>
      <w:bookmarkStart w:id="837" w:name="_Toc68899579"/>
      <w:bookmarkStart w:id="838" w:name="_Toc71214330"/>
      <w:bookmarkStart w:id="839" w:name="_Toc71722004"/>
      <w:bookmarkStart w:id="840" w:name="_Toc74859056"/>
      <w:bookmarkStart w:id="841" w:name="_Toc123800785"/>
      <w:r>
        <w:t>6</w:t>
      </w:r>
      <w:r w:rsidRPr="00586B6B">
        <w:t>.</w:t>
      </w:r>
      <w:r>
        <w:t>4</w:t>
      </w:r>
      <w:r w:rsidRPr="00586B6B">
        <w:t>.</w:t>
      </w:r>
      <w:r>
        <w:t>3</w:t>
      </w:r>
      <w:r w:rsidRPr="00586B6B">
        <w:t>.</w:t>
      </w:r>
      <w:r>
        <w:t>7</w:t>
      </w:r>
      <w:r w:rsidRPr="00586B6B">
        <w:tab/>
      </w:r>
      <w:r>
        <w:t>OperationSuccessResponse type</w:t>
      </w:r>
      <w:bookmarkEnd w:id="837"/>
      <w:bookmarkEnd w:id="838"/>
      <w:bookmarkEnd w:id="839"/>
      <w:bookmarkEnd w:id="840"/>
      <w:bookmarkEnd w:id="841"/>
    </w:p>
    <w:p w14:paraId="68196DE2" w14:textId="0DFB33EC" w:rsidR="00E90599" w:rsidRPr="00586B6B" w:rsidRDefault="00E90599" w:rsidP="00E90599">
      <w:pPr>
        <w:keepNext/>
      </w:pPr>
      <w:bookmarkStart w:id="842" w:name="_MCCTEMPBM_CRPT71130219___7"/>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bookmarkEnd w:id="842"/>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bookmarkStart w:id="843" w:name="_MCCTEMPBM_CRPT71130220___7"/>
            <w:r>
              <w:rPr>
                <w:rStyle w:val="Datatypechar"/>
              </w:rPr>
              <w:t>Boolean</w:t>
            </w:r>
            <w:bookmarkEnd w:id="843"/>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bookmarkStart w:id="844" w:name="_MCCTEMPBM_CRPT71130221___7"/>
            <w:r>
              <w:rPr>
                <w:rStyle w:val="Datatypechar"/>
              </w:rPr>
              <w:t>String</w:t>
            </w:r>
            <w:bookmarkEnd w:id="844"/>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D133D3">
      <w:pPr>
        <w:pStyle w:val="TAN"/>
        <w:keepNext w:val="0"/>
      </w:pPr>
    </w:p>
    <w:p w14:paraId="3DCABFFB" w14:textId="77777777" w:rsidR="00416D52" w:rsidRPr="00586B6B" w:rsidRDefault="00416D52" w:rsidP="00416D52">
      <w:pPr>
        <w:pStyle w:val="Heading4"/>
      </w:pPr>
      <w:bookmarkStart w:id="845" w:name="_Toc123800786"/>
      <w:bookmarkStart w:id="846" w:name="_Toc68899580"/>
      <w:bookmarkStart w:id="847" w:name="_Toc71214331"/>
      <w:bookmarkStart w:id="848" w:name="_Toc71722005"/>
      <w:bookmarkStart w:id="849" w:name="_Toc74859057"/>
      <w:r>
        <w:t>6</w:t>
      </w:r>
      <w:r w:rsidRPr="00586B6B">
        <w:t>.</w:t>
      </w:r>
      <w:r>
        <w:t>4</w:t>
      </w:r>
      <w:r w:rsidRPr="00586B6B">
        <w:t>.</w:t>
      </w:r>
      <w:r>
        <w:t>3</w:t>
      </w:r>
      <w:r w:rsidRPr="00586B6B">
        <w:t>.</w:t>
      </w:r>
      <w:r>
        <w:t>8</w:t>
      </w:r>
      <w:r w:rsidRPr="00586B6B">
        <w:tab/>
      </w:r>
      <w:r>
        <w:t>EdgeProcessingEligibilityCriteria type</w:t>
      </w:r>
      <w:bookmarkEnd w:id="845"/>
    </w:p>
    <w:p w14:paraId="2633C2DF" w14:textId="7A474CFD" w:rsidR="00416D52" w:rsidRDefault="00416D52" w:rsidP="00416D52">
      <w:pPr>
        <w:keepNext/>
      </w:pPr>
      <w:bookmarkStart w:id="850" w:name="_MCCTEMPBM_CRPT71130222___7"/>
      <w:r w:rsidRPr="00586B6B">
        <w:t>The</w:t>
      </w:r>
      <w:r>
        <w:t xml:space="preserve"> </w:t>
      </w:r>
      <w:r w:rsidRPr="005332F6">
        <w:rPr>
          <w:rStyle w:val="Code"/>
        </w:rPr>
        <w:t>EdgeProcessing</w:t>
      </w:r>
      <w:r>
        <w:rPr>
          <w:rStyle w:val="Code"/>
        </w:rPr>
        <w:t>EligibilityCriteria</w:t>
      </w:r>
      <w:r w:rsidRPr="00586B6B">
        <w:t xml:space="preserve"> </w:t>
      </w:r>
      <w:r>
        <w:t>type</w:t>
      </w:r>
      <w:r w:rsidRPr="00586B6B">
        <w:t xml:space="preserve"> is specified in </w:t>
      </w:r>
      <w:r>
        <w:t>t</w:t>
      </w:r>
      <w:r w:rsidRPr="00586B6B">
        <w:t xml:space="preserve">able </w:t>
      </w:r>
      <w:r>
        <w:t>6</w:t>
      </w:r>
      <w:r w:rsidRPr="00586B6B">
        <w:t>.</w:t>
      </w:r>
      <w:r>
        <w:t>4</w:t>
      </w:r>
      <w:r w:rsidRPr="00586B6B">
        <w:t>.3.</w:t>
      </w:r>
      <w:r>
        <w:t>8</w:t>
      </w:r>
      <w:r w:rsidRPr="00586B6B">
        <w:t>-1 below</w:t>
      </w:r>
      <w:r>
        <w:t>:</w:t>
      </w:r>
    </w:p>
    <w:bookmarkEnd w:id="850"/>
    <w:p w14:paraId="1A43D369" w14:textId="77777777" w:rsidR="00416D52" w:rsidRPr="00586B6B" w:rsidRDefault="00416D52" w:rsidP="00416D52">
      <w:pPr>
        <w:pStyle w:val="TH"/>
      </w:pPr>
      <w:r w:rsidRPr="00586B6B">
        <w:t>Table </w:t>
      </w:r>
      <w:r>
        <w:t>6</w:t>
      </w:r>
      <w:r w:rsidRPr="00586B6B">
        <w:t>.</w:t>
      </w:r>
      <w:r>
        <w:t>4</w:t>
      </w:r>
      <w:r w:rsidRPr="00586B6B">
        <w:t>.3.</w:t>
      </w:r>
      <w:r>
        <w:t>8</w:t>
      </w:r>
      <w:r w:rsidRPr="00586B6B">
        <w:t xml:space="preserve">-1: Definition of </w:t>
      </w:r>
      <w:r>
        <w:t>EdgeProcessingEligibilityCriteria</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586B6B" w14:paraId="6FC8574B" w14:textId="77777777" w:rsidTr="009F70AD">
        <w:trPr>
          <w:tblHeader/>
        </w:trPr>
        <w:tc>
          <w:tcPr>
            <w:tcW w:w="954" w:type="pct"/>
            <w:shd w:val="clear" w:color="auto" w:fill="BFBFBF"/>
          </w:tcPr>
          <w:p w14:paraId="37123232" w14:textId="77777777" w:rsidR="00416D52" w:rsidRPr="00586B6B" w:rsidRDefault="00416D52" w:rsidP="009F70AD">
            <w:pPr>
              <w:pStyle w:val="TAH"/>
            </w:pPr>
            <w:r w:rsidRPr="00586B6B">
              <w:t>Property name</w:t>
            </w:r>
          </w:p>
        </w:tc>
        <w:tc>
          <w:tcPr>
            <w:tcW w:w="1031" w:type="pct"/>
            <w:shd w:val="clear" w:color="auto" w:fill="BFBFBF"/>
          </w:tcPr>
          <w:p w14:paraId="501C73D7" w14:textId="77777777" w:rsidR="00416D52" w:rsidRPr="00586B6B" w:rsidRDefault="00416D52" w:rsidP="009F70AD">
            <w:pPr>
              <w:pStyle w:val="TAH"/>
            </w:pPr>
            <w:r w:rsidRPr="00586B6B">
              <w:t>Type</w:t>
            </w:r>
          </w:p>
        </w:tc>
        <w:tc>
          <w:tcPr>
            <w:tcW w:w="662" w:type="pct"/>
            <w:shd w:val="clear" w:color="auto" w:fill="BFBFBF"/>
          </w:tcPr>
          <w:p w14:paraId="6E94EA7A" w14:textId="77777777" w:rsidR="00416D52" w:rsidRPr="00586B6B" w:rsidRDefault="00416D52" w:rsidP="009F70AD">
            <w:pPr>
              <w:pStyle w:val="TAH"/>
            </w:pPr>
            <w:r w:rsidRPr="00586B6B">
              <w:t>Cardinality</w:t>
            </w:r>
          </w:p>
        </w:tc>
        <w:tc>
          <w:tcPr>
            <w:tcW w:w="2353" w:type="pct"/>
            <w:shd w:val="clear" w:color="auto" w:fill="BFBFBF"/>
          </w:tcPr>
          <w:p w14:paraId="61F42F52" w14:textId="77777777" w:rsidR="00416D52" w:rsidRPr="00586B6B" w:rsidRDefault="00416D52" w:rsidP="009F70AD">
            <w:pPr>
              <w:pStyle w:val="TAH"/>
            </w:pPr>
            <w:r w:rsidRPr="00586B6B">
              <w:t>Description</w:t>
            </w:r>
          </w:p>
        </w:tc>
      </w:tr>
      <w:tr w:rsidR="00416D52" w:rsidRPr="00A7417A" w14:paraId="199ED79B" w14:textId="77777777" w:rsidTr="009F70AD">
        <w:tc>
          <w:tcPr>
            <w:tcW w:w="954" w:type="pct"/>
            <w:shd w:val="clear" w:color="auto" w:fill="auto"/>
          </w:tcPr>
          <w:p w14:paraId="73C9D7C5" w14:textId="77777777" w:rsidR="00416D52" w:rsidRPr="00D41AA2" w:rsidRDefault="00416D52" w:rsidP="009F70AD">
            <w:pPr>
              <w:pStyle w:val="TAL"/>
              <w:rPr>
                <w:rStyle w:val="Code"/>
              </w:rPr>
            </w:pPr>
            <w:r>
              <w:rPr>
                <w:rStyle w:val="Code"/>
              </w:rPr>
              <w:t>service‌DataFlow‌Descriptions</w:t>
            </w:r>
          </w:p>
        </w:tc>
        <w:tc>
          <w:tcPr>
            <w:tcW w:w="1031" w:type="pct"/>
            <w:shd w:val="clear" w:color="auto" w:fill="auto"/>
          </w:tcPr>
          <w:p w14:paraId="2167A6C4" w14:textId="77777777" w:rsidR="00416D52" w:rsidRPr="0023629D" w:rsidRDefault="00416D52" w:rsidP="009F70AD">
            <w:pPr>
              <w:pStyle w:val="TAL"/>
              <w:rPr>
                <w:rStyle w:val="Datatypechar"/>
              </w:rPr>
            </w:pPr>
            <w:bookmarkStart w:id="851" w:name="_MCCTEMPBM_CRPT71130223___7"/>
            <w:r>
              <w:rPr>
                <w:rStyle w:val="Datatypechar"/>
              </w:rPr>
              <w:t>array(Service‌DataFlow‌Description)</w:t>
            </w:r>
            <w:bookmarkEnd w:id="851"/>
          </w:p>
        </w:tc>
        <w:tc>
          <w:tcPr>
            <w:tcW w:w="662" w:type="pct"/>
          </w:tcPr>
          <w:p w14:paraId="20756CF8" w14:textId="77777777" w:rsidR="00416D52" w:rsidRPr="00C522DE" w:rsidRDefault="00416D52" w:rsidP="009F70AD">
            <w:pPr>
              <w:pStyle w:val="TAC"/>
            </w:pPr>
            <w:r>
              <w:t>1</w:t>
            </w:r>
            <w:r w:rsidRPr="00C522DE">
              <w:t>..</w:t>
            </w:r>
            <w:r>
              <w:t>1</w:t>
            </w:r>
          </w:p>
        </w:tc>
        <w:tc>
          <w:tcPr>
            <w:tcW w:w="2353" w:type="pct"/>
            <w:shd w:val="clear" w:color="auto" w:fill="auto"/>
          </w:tcPr>
          <w:p w14:paraId="53E22FAC" w14:textId="77777777" w:rsidR="00416D52" w:rsidRDefault="00416D52" w:rsidP="009F70AD">
            <w:pPr>
              <w:pStyle w:val="TAL"/>
            </w:pPr>
            <w:r>
              <w:t>A set of service data flow descriptions that are to be used as triggers for invoking edge media processing (see NOTE 1).</w:t>
            </w:r>
          </w:p>
          <w:p w14:paraId="274BC190" w14:textId="77777777" w:rsidR="00416D52" w:rsidRDefault="00416D52" w:rsidP="009F70AD">
            <w:pPr>
              <w:pStyle w:val="TALcontinuation"/>
              <w:spacing w:before="60"/>
            </w:pPr>
            <w:r>
              <w:t>If the set is empty, edge media processing may be invoked for an otherwise eligible media stream session on any service data flow.</w:t>
            </w:r>
          </w:p>
          <w:p w14:paraId="204D7041" w14:textId="77777777" w:rsidR="00416D52" w:rsidRDefault="00416D52" w:rsidP="009F70AD">
            <w:pPr>
              <w:pStyle w:val="TALcontinuation"/>
              <w:spacing w:before="60"/>
            </w:pPr>
            <w:r>
              <w:t xml:space="preserve">Valid </w:t>
            </w:r>
            <w:r w:rsidRPr="00174046">
              <w:rPr>
                <w:rStyle w:val="Code"/>
              </w:rPr>
              <w:t>ServiceDataFlowDescription</w:t>
            </w:r>
            <w:r>
              <w:t xml:space="preserve"> elements:</w:t>
            </w:r>
          </w:p>
          <w:p w14:paraId="55D83744" w14:textId="77777777" w:rsidR="00416D52" w:rsidRPr="00DD5DE9" w:rsidRDefault="00416D52" w:rsidP="009F70AD">
            <w:pPr>
              <w:pStyle w:val="TALcontinuation"/>
              <w:spacing w:before="60"/>
            </w:pPr>
            <w:r>
              <w:t>-</w:t>
            </w:r>
            <w:r>
              <w:tab/>
            </w:r>
            <w:r w:rsidRPr="00FA3725">
              <w:rPr>
                <w:rStyle w:val="Code"/>
              </w:rPr>
              <w:t>domainName</w:t>
            </w:r>
          </w:p>
          <w:p w14:paraId="62CD1ABF" w14:textId="77777777" w:rsidR="00416D52" w:rsidRPr="00DD5DE9" w:rsidRDefault="00416D52" w:rsidP="009F70AD">
            <w:pPr>
              <w:pStyle w:val="TALcontinuation"/>
              <w:spacing w:before="60"/>
            </w:pPr>
            <w:r>
              <w:t>-</w:t>
            </w:r>
            <w:r>
              <w:tab/>
            </w:r>
            <w:r w:rsidRPr="00FA3725">
              <w:rPr>
                <w:rStyle w:val="Code"/>
              </w:rPr>
              <w:t>flowDescription.dstIp</w:t>
            </w:r>
            <w:r w:rsidRPr="00DD5DE9">
              <w:t xml:space="preserve"> and </w:t>
            </w:r>
            <w:r w:rsidRPr="00FA3725">
              <w:rPr>
                <w:rStyle w:val="Code"/>
              </w:rPr>
              <w:t>flowDescription.dstPort</w:t>
            </w:r>
          </w:p>
          <w:p w14:paraId="7187F291" w14:textId="77777777" w:rsidR="00416D52" w:rsidRPr="00DD5DE9" w:rsidRDefault="00416D52" w:rsidP="009F70AD">
            <w:pPr>
              <w:pStyle w:val="TALcontinuation"/>
              <w:spacing w:before="60"/>
            </w:pPr>
            <w:r>
              <w:t>-</w:t>
            </w:r>
            <w:r>
              <w:tab/>
            </w:r>
            <w:r w:rsidRPr="00FA3725">
              <w:rPr>
                <w:rStyle w:val="Code"/>
              </w:rPr>
              <w:t>flowDescription.toSTc</w:t>
            </w:r>
          </w:p>
          <w:p w14:paraId="07719512" w14:textId="77777777" w:rsidR="00416D52" w:rsidRPr="00DD5DE9" w:rsidRDefault="00416D52" w:rsidP="009F70AD">
            <w:pPr>
              <w:pStyle w:val="TALcontinuation"/>
              <w:spacing w:before="60"/>
            </w:pPr>
            <w:r>
              <w:t>-</w:t>
            </w:r>
            <w:r>
              <w:tab/>
            </w:r>
            <w:r w:rsidRPr="00FA3725">
              <w:rPr>
                <w:rStyle w:val="Code"/>
              </w:rPr>
              <w:t>flowDescription.flowLabel</w:t>
            </w:r>
          </w:p>
          <w:p w14:paraId="2B7098B3" w14:textId="77777777" w:rsidR="00416D52" w:rsidRPr="00C522DE" w:rsidRDefault="00416D52" w:rsidP="009F70AD">
            <w:pPr>
              <w:pStyle w:val="TALcontinuation"/>
              <w:spacing w:before="60"/>
            </w:pPr>
            <w:r>
              <w:t xml:space="preserve">Other </w:t>
            </w:r>
            <w:r w:rsidRPr="00FA3725">
              <w:rPr>
                <w:rStyle w:val="Code"/>
              </w:rPr>
              <w:t>ServiceDataFlowDescription</w:t>
            </w:r>
            <w:r>
              <w:t xml:space="preserve"> settings shall be rejected by the 5GMS AF.</w:t>
            </w:r>
          </w:p>
        </w:tc>
      </w:tr>
      <w:tr w:rsidR="00416D52" w:rsidRPr="00A7417A" w14:paraId="7C48E695" w14:textId="77777777" w:rsidTr="009F70AD">
        <w:tc>
          <w:tcPr>
            <w:tcW w:w="954" w:type="pct"/>
            <w:shd w:val="clear" w:color="auto" w:fill="auto"/>
          </w:tcPr>
          <w:p w14:paraId="7DC22135" w14:textId="77777777" w:rsidR="00416D52" w:rsidRDefault="00416D52" w:rsidP="009F70AD">
            <w:pPr>
              <w:pStyle w:val="TAL"/>
              <w:rPr>
                <w:rStyle w:val="Code"/>
              </w:rPr>
            </w:pPr>
            <w:r>
              <w:rPr>
                <w:rStyle w:val="Code"/>
              </w:rPr>
              <w:t>ueLocations</w:t>
            </w:r>
          </w:p>
        </w:tc>
        <w:tc>
          <w:tcPr>
            <w:tcW w:w="1031" w:type="pct"/>
            <w:shd w:val="clear" w:color="auto" w:fill="auto"/>
          </w:tcPr>
          <w:p w14:paraId="1B80EE89" w14:textId="77777777" w:rsidR="00416D52" w:rsidRDefault="00416D52" w:rsidP="009F70AD">
            <w:pPr>
              <w:pStyle w:val="TAL"/>
              <w:rPr>
                <w:rStyle w:val="Datatypechar"/>
              </w:rPr>
            </w:pPr>
            <w:bookmarkStart w:id="852" w:name="_MCCTEMPBM_CRPT71130224___7"/>
            <w:r>
              <w:rPr>
                <w:rStyle w:val="Datatypechar"/>
              </w:rPr>
              <w:t>array(Location‌Area5G)</w:t>
            </w:r>
            <w:bookmarkEnd w:id="852"/>
          </w:p>
        </w:tc>
        <w:tc>
          <w:tcPr>
            <w:tcW w:w="662" w:type="pct"/>
          </w:tcPr>
          <w:p w14:paraId="3C4BB00C" w14:textId="77777777" w:rsidR="00416D52" w:rsidRDefault="00416D52" w:rsidP="009F70AD">
            <w:pPr>
              <w:pStyle w:val="TAC"/>
            </w:pPr>
            <w:r>
              <w:t>1..1</w:t>
            </w:r>
          </w:p>
        </w:tc>
        <w:tc>
          <w:tcPr>
            <w:tcW w:w="2353" w:type="pct"/>
            <w:shd w:val="clear" w:color="auto" w:fill="auto"/>
          </w:tcPr>
          <w:p w14:paraId="3EAD91A1" w14:textId="77777777" w:rsidR="00416D52" w:rsidRDefault="00416D52" w:rsidP="009F70AD">
            <w:pPr>
              <w:pStyle w:val="TAL"/>
            </w:pPr>
            <w:r>
              <w:t>A set of geographical areas in which edge media processing is to be triggered when a UE is present.</w:t>
            </w:r>
          </w:p>
          <w:p w14:paraId="23B89C17" w14:textId="77777777" w:rsidR="00416D52" w:rsidRDefault="00416D52" w:rsidP="009F70AD">
            <w:pPr>
              <w:pStyle w:val="TALcontinuation"/>
              <w:spacing w:before="60"/>
            </w:pPr>
            <w:r>
              <w:t>If the set is empty, edge media processing may be invoked for an otherwise eligible media stream session in any location.</w:t>
            </w:r>
          </w:p>
        </w:tc>
      </w:tr>
      <w:tr w:rsidR="00416D52" w:rsidRPr="00A7417A" w14:paraId="6D2A5833" w14:textId="77777777" w:rsidTr="009F70AD">
        <w:tc>
          <w:tcPr>
            <w:tcW w:w="954" w:type="pct"/>
            <w:shd w:val="clear" w:color="auto" w:fill="auto"/>
          </w:tcPr>
          <w:p w14:paraId="13C2E63B" w14:textId="77777777" w:rsidR="00416D52" w:rsidRDefault="00416D52" w:rsidP="009F70AD">
            <w:pPr>
              <w:pStyle w:val="TAL"/>
              <w:rPr>
                <w:rStyle w:val="Code"/>
              </w:rPr>
            </w:pPr>
            <w:r>
              <w:rPr>
                <w:rStyle w:val="Code"/>
              </w:rPr>
              <w:t>timeWindows</w:t>
            </w:r>
          </w:p>
        </w:tc>
        <w:tc>
          <w:tcPr>
            <w:tcW w:w="1031" w:type="pct"/>
            <w:shd w:val="clear" w:color="auto" w:fill="auto"/>
          </w:tcPr>
          <w:p w14:paraId="370721E7" w14:textId="77777777" w:rsidR="00416D52" w:rsidRDefault="00416D52" w:rsidP="009F70AD">
            <w:pPr>
              <w:pStyle w:val="TAL"/>
              <w:rPr>
                <w:rStyle w:val="Datatypechar"/>
              </w:rPr>
            </w:pPr>
            <w:bookmarkStart w:id="853" w:name="_MCCTEMPBM_CRPT71130225___7"/>
            <w:r>
              <w:rPr>
                <w:rStyle w:val="Datatypechar"/>
              </w:rPr>
              <w:t>array(TimeWindow)</w:t>
            </w:r>
            <w:bookmarkEnd w:id="853"/>
          </w:p>
        </w:tc>
        <w:tc>
          <w:tcPr>
            <w:tcW w:w="662" w:type="pct"/>
          </w:tcPr>
          <w:p w14:paraId="27AC64CD" w14:textId="77777777" w:rsidR="00416D52" w:rsidRDefault="00416D52" w:rsidP="009F70AD">
            <w:pPr>
              <w:pStyle w:val="TAC"/>
            </w:pPr>
            <w:r>
              <w:t>1..1</w:t>
            </w:r>
          </w:p>
        </w:tc>
        <w:tc>
          <w:tcPr>
            <w:tcW w:w="2353" w:type="pct"/>
            <w:shd w:val="clear" w:color="auto" w:fill="auto"/>
          </w:tcPr>
          <w:p w14:paraId="1BA3C3B3" w14:textId="77777777" w:rsidR="00416D52" w:rsidRDefault="00416D52" w:rsidP="009F70AD">
            <w:pPr>
              <w:pStyle w:val="TAL"/>
            </w:pPr>
            <w:r>
              <w:t>Edge media processing is triggered when the media streaming session is taking place during one of the indicated time windows.</w:t>
            </w:r>
          </w:p>
          <w:p w14:paraId="7497587B" w14:textId="77777777" w:rsidR="00416D52" w:rsidRDefault="00416D52" w:rsidP="009F70AD">
            <w:pPr>
              <w:pStyle w:val="TALcontinuation"/>
              <w:spacing w:before="60"/>
            </w:pPr>
            <w:r>
              <w:t>If the set is empty, edge media processing may be invoked for an otherwise eligible media stream session at any time.</w:t>
            </w:r>
          </w:p>
        </w:tc>
      </w:tr>
      <w:tr w:rsidR="00416D52" w:rsidRPr="00A7417A" w14:paraId="3E17D724" w14:textId="77777777" w:rsidTr="009F70AD">
        <w:tc>
          <w:tcPr>
            <w:tcW w:w="954" w:type="pct"/>
            <w:shd w:val="clear" w:color="auto" w:fill="auto"/>
          </w:tcPr>
          <w:p w14:paraId="0C867D90" w14:textId="77777777" w:rsidR="00416D52" w:rsidRPr="00D41AA2" w:rsidRDefault="00416D52" w:rsidP="009F70AD">
            <w:pPr>
              <w:pStyle w:val="TAL"/>
              <w:rPr>
                <w:rStyle w:val="Code"/>
              </w:rPr>
            </w:pPr>
            <w:r>
              <w:rPr>
                <w:rStyle w:val="Code"/>
              </w:rPr>
              <w:t>appRequest</w:t>
            </w:r>
          </w:p>
        </w:tc>
        <w:tc>
          <w:tcPr>
            <w:tcW w:w="1031" w:type="pct"/>
            <w:shd w:val="clear" w:color="auto" w:fill="auto"/>
          </w:tcPr>
          <w:p w14:paraId="1E8BB97B" w14:textId="77777777" w:rsidR="00416D52" w:rsidRDefault="00416D52" w:rsidP="009F70AD">
            <w:pPr>
              <w:pStyle w:val="TAL"/>
              <w:rPr>
                <w:rStyle w:val="Datatypechar"/>
              </w:rPr>
            </w:pPr>
            <w:bookmarkStart w:id="854" w:name="_MCCTEMPBM_CRPT71130226___7"/>
            <w:r>
              <w:rPr>
                <w:rStyle w:val="Datatypechar"/>
              </w:rPr>
              <w:t>boolean</w:t>
            </w:r>
            <w:bookmarkEnd w:id="854"/>
          </w:p>
        </w:tc>
        <w:tc>
          <w:tcPr>
            <w:tcW w:w="662" w:type="pct"/>
          </w:tcPr>
          <w:p w14:paraId="7157780D" w14:textId="77777777" w:rsidR="00416D52" w:rsidRPr="00C522DE" w:rsidRDefault="00416D52" w:rsidP="009F70AD">
            <w:pPr>
              <w:pStyle w:val="TAC"/>
            </w:pPr>
            <w:r>
              <w:t>1</w:t>
            </w:r>
            <w:r w:rsidRPr="00C522DE">
              <w:t>..1</w:t>
            </w:r>
          </w:p>
        </w:tc>
        <w:tc>
          <w:tcPr>
            <w:tcW w:w="2353" w:type="pct"/>
            <w:shd w:val="clear" w:color="auto" w:fill="auto"/>
          </w:tcPr>
          <w:p w14:paraId="43A578CB" w14:textId="77777777" w:rsidR="00416D52" w:rsidRPr="00C522DE" w:rsidRDefault="00416D52" w:rsidP="009F70AD">
            <w:pPr>
              <w:pStyle w:val="TAL"/>
            </w:pPr>
            <w:r>
              <w:t xml:space="preserve">When set </w:t>
            </w:r>
            <w:r w:rsidRPr="004412D3">
              <w:rPr>
                <w:rStyle w:val="Code"/>
              </w:rPr>
              <w:t>TRUE</w:t>
            </w:r>
            <w:r>
              <w:t>, edge media processing is to be triggered based on application request only</w:t>
            </w:r>
            <w:r w:rsidRPr="00C522DE">
              <w:t>.</w:t>
            </w:r>
          </w:p>
        </w:tc>
      </w:tr>
      <w:tr w:rsidR="00416D52" w:rsidRPr="00A7417A" w14:paraId="40C0CE18" w14:textId="77777777" w:rsidTr="009F70AD">
        <w:tc>
          <w:tcPr>
            <w:tcW w:w="5000" w:type="pct"/>
            <w:gridSpan w:val="4"/>
            <w:shd w:val="clear" w:color="auto" w:fill="auto"/>
          </w:tcPr>
          <w:p w14:paraId="33A5604A" w14:textId="77777777" w:rsidR="00416D52" w:rsidRDefault="00416D52" w:rsidP="009F70AD">
            <w:pPr>
              <w:pStyle w:val="TAN"/>
            </w:pPr>
            <w:r>
              <w:t>NOTE 1:</w:t>
            </w:r>
            <w:r>
              <w:tab/>
              <w:t>The usage of these fields to influence route selection and EAS re-selection are for future study.</w:t>
            </w:r>
          </w:p>
          <w:p w14:paraId="6A6BB30C" w14:textId="77777777" w:rsidR="00416D52" w:rsidRDefault="00416D52" w:rsidP="009F70AD">
            <w:pPr>
              <w:pStyle w:val="TAN"/>
            </w:pPr>
            <w:r>
              <w:t>NOTE 2:</w:t>
            </w:r>
            <w:r>
              <w:tab/>
              <w:t xml:space="preserve">Data types </w:t>
            </w:r>
            <w:r w:rsidRPr="00F2725C">
              <w:rPr>
                <w:rStyle w:val="Code"/>
              </w:rPr>
              <w:t>LocationArea5G</w:t>
            </w:r>
            <w:r>
              <w:t xml:space="preserve"> and </w:t>
            </w:r>
            <w:r w:rsidRPr="00F2725C">
              <w:rPr>
                <w:rStyle w:val="Code"/>
              </w:rPr>
              <w:t>TimeWindow</w:t>
            </w:r>
            <w:r>
              <w:t xml:space="preserve"> are defined in TS 24.558 [42].</w:t>
            </w:r>
          </w:p>
        </w:tc>
      </w:tr>
    </w:tbl>
    <w:p w14:paraId="5065F3B7" w14:textId="181F3ECC" w:rsidR="00416D52" w:rsidRDefault="00416D52" w:rsidP="00701E23">
      <w:pPr>
        <w:pStyle w:val="TAN"/>
        <w:keepNext w:val="0"/>
      </w:pPr>
    </w:p>
    <w:p w14:paraId="4AD689D5" w14:textId="293DA0EC" w:rsidR="008F5E2F" w:rsidRPr="00586B6B" w:rsidRDefault="008F5E2F" w:rsidP="008F5E2F">
      <w:pPr>
        <w:pStyle w:val="Heading4"/>
      </w:pPr>
      <w:bookmarkStart w:id="855" w:name="_Toc123800787"/>
      <w:r>
        <w:t>6</w:t>
      </w:r>
      <w:r w:rsidRPr="00586B6B">
        <w:t>.</w:t>
      </w:r>
      <w:r>
        <w:t>4</w:t>
      </w:r>
      <w:r w:rsidRPr="00586B6B">
        <w:t>.</w:t>
      </w:r>
      <w:r>
        <w:t>3</w:t>
      </w:r>
      <w:r w:rsidRPr="00586B6B">
        <w:t>.</w:t>
      </w:r>
      <w:r w:rsidR="003F5229">
        <w:t>9</w:t>
      </w:r>
      <w:r w:rsidRPr="00586B6B">
        <w:tab/>
      </w:r>
      <w:r>
        <w:t>EndpointAddress type</w:t>
      </w:r>
      <w:bookmarkEnd w:id="855"/>
    </w:p>
    <w:p w14:paraId="23728F04" w14:textId="61D270EA" w:rsidR="008F5E2F" w:rsidRPr="00586B6B" w:rsidRDefault="008F5E2F" w:rsidP="008F5E2F">
      <w:pPr>
        <w:pStyle w:val="TH"/>
      </w:pPr>
      <w:r w:rsidRPr="00586B6B">
        <w:t>Table </w:t>
      </w:r>
      <w:r>
        <w:t>6</w:t>
      </w:r>
      <w:r w:rsidRPr="00586B6B">
        <w:t>.</w:t>
      </w:r>
      <w:r>
        <w:t>4</w:t>
      </w:r>
      <w:r w:rsidRPr="00586B6B">
        <w:t>.3.</w:t>
      </w:r>
      <w:r w:rsidR="003F5229">
        <w:t>9</w:t>
      </w:r>
      <w:r w:rsidRPr="00586B6B">
        <w:t>-</w:t>
      </w:r>
      <w:r w:rsidR="001934B4">
        <w:t>1</w:t>
      </w:r>
      <w:r w:rsidRPr="00586B6B">
        <w:t xml:space="preserve">: Definition of </w:t>
      </w:r>
      <w:r>
        <w:t>EndpointAddress</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994"/>
        <w:gridCol w:w="1147"/>
        <w:gridCol w:w="2558"/>
      </w:tblGrid>
      <w:tr w:rsidR="008F5E2F" w:rsidRPr="00586B6B" w14:paraId="7DCE2EBF" w14:textId="77777777" w:rsidTr="00427D39">
        <w:trPr>
          <w:tblHeader/>
          <w:jc w:val="center"/>
        </w:trPr>
        <w:tc>
          <w:tcPr>
            <w:tcW w:w="0" w:type="auto"/>
            <w:shd w:val="clear" w:color="auto" w:fill="BFBFBF"/>
          </w:tcPr>
          <w:p w14:paraId="7CE54FBC" w14:textId="77777777" w:rsidR="008F5E2F" w:rsidRPr="00586B6B" w:rsidRDefault="008F5E2F" w:rsidP="00427D39">
            <w:pPr>
              <w:pStyle w:val="TAH"/>
            </w:pPr>
            <w:r w:rsidRPr="00586B6B">
              <w:t>Property name</w:t>
            </w:r>
          </w:p>
        </w:tc>
        <w:tc>
          <w:tcPr>
            <w:tcW w:w="0" w:type="auto"/>
            <w:shd w:val="clear" w:color="auto" w:fill="BFBFBF"/>
          </w:tcPr>
          <w:p w14:paraId="0430E3D9" w14:textId="77777777" w:rsidR="008F5E2F" w:rsidRPr="00586B6B" w:rsidRDefault="008F5E2F" w:rsidP="00427D39">
            <w:pPr>
              <w:pStyle w:val="TAH"/>
            </w:pPr>
            <w:r w:rsidRPr="00586B6B">
              <w:t>Type</w:t>
            </w:r>
          </w:p>
        </w:tc>
        <w:tc>
          <w:tcPr>
            <w:tcW w:w="0" w:type="auto"/>
            <w:shd w:val="clear" w:color="auto" w:fill="BFBFBF"/>
          </w:tcPr>
          <w:p w14:paraId="62A1BBBE" w14:textId="77777777" w:rsidR="008F5E2F" w:rsidRPr="00586B6B" w:rsidRDefault="008F5E2F" w:rsidP="00427D39">
            <w:pPr>
              <w:pStyle w:val="TAH"/>
            </w:pPr>
            <w:r w:rsidRPr="00586B6B">
              <w:t>Cardinality</w:t>
            </w:r>
          </w:p>
        </w:tc>
        <w:tc>
          <w:tcPr>
            <w:tcW w:w="0" w:type="auto"/>
            <w:shd w:val="clear" w:color="auto" w:fill="BFBFBF"/>
          </w:tcPr>
          <w:p w14:paraId="71AC65E6" w14:textId="77777777" w:rsidR="008F5E2F" w:rsidRPr="00586B6B" w:rsidRDefault="008F5E2F" w:rsidP="00427D39">
            <w:pPr>
              <w:pStyle w:val="TAH"/>
            </w:pPr>
            <w:r w:rsidRPr="00586B6B">
              <w:t>Description</w:t>
            </w:r>
          </w:p>
        </w:tc>
      </w:tr>
      <w:tr w:rsidR="008F5E2F" w:rsidRPr="00A7417A" w14:paraId="5AE9F86F" w14:textId="77777777" w:rsidTr="00427D39">
        <w:trPr>
          <w:jc w:val="center"/>
        </w:trPr>
        <w:tc>
          <w:tcPr>
            <w:tcW w:w="0" w:type="auto"/>
            <w:shd w:val="clear" w:color="auto" w:fill="auto"/>
          </w:tcPr>
          <w:p w14:paraId="69E461E0" w14:textId="77777777" w:rsidR="008F5E2F" w:rsidRPr="00D41AA2" w:rsidRDefault="008F5E2F" w:rsidP="00427D39">
            <w:pPr>
              <w:pStyle w:val="TAL"/>
              <w:rPr>
                <w:rStyle w:val="Code"/>
              </w:rPr>
            </w:pPr>
            <w:r>
              <w:rPr>
                <w:rStyle w:val="Code"/>
              </w:rPr>
              <w:t>ipv4Addr</w:t>
            </w:r>
          </w:p>
        </w:tc>
        <w:tc>
          <w:tcPr>
            <w:tcW w:w="0" w:type="auto"/>
            <w:shd w:val="clear" w:color="auto" w:fill="auto"/>
          </w:tcPr>
          <w:p w14:paraId="798BBE64" w14:textId="77777777" w:rsidR="008F5E2F" w:rsidRPr="0023629D" w:rsidRDefault="008F5E2F" w:rsidP="00427D39">
            <w:pPr>
              <w:pStyle w:val="TAL"/>
              <w:rPr>
                <w:rStyle w:val="Datatypechar"/>
              </w:rPr>
            </w:pPr>
            <w:bookmarkStart w:id="856" w:name="_MCCTEMPBM_CRPT71130227___7"/>
            <w:r>
              <w:rPr>
                <w:rStyle w:val="Datatypechar"/>
              </w:rPr>
              <w:t>Ipv4Addr</w:t>
            </w:r>
            <w:bookmarkEnd w:id="856"/>
          </w:p>
        </w:tc>
        <w:tc>
          <w:tcPr>
            <w:tcW w:w="0" w:type="auto"/>
          </w:tcPr>
          <w:p w14:paraId="0113F160" w14:textId="77777777" w:rsidR="008F5E2F" w:rsidRPr="00C522DE" w:rsidRDefault="008F5E2F" w:rsidP="00427D39">
            <w:pPr>
              <w:pStyle w:val="TAC"/>
            </w:pPr>
            <w:r>
              <w:t>0..1</w:t>
            </w:r>
          </w:p>
        </w:tc>
        <w:tc>
          <w:tcPr>
            <w:tcW w:w="0" w:type="auto"/>
            <w:shd w:val="clear" w:color="auto" w:fill="auto"/>
          </w:tcPr>
          <w:p w14:paraId="751FAAD7" w14:textId="77777777" w:rsidR="008F5E2F" w:rsidRPr="00C522DE" w:rsidRDefault="008F5E2F" w:rsidP="00427D39">
            <w:pPr>
              <w:pStyle w:val="TAL"/>
            </w:pPr>
            <w:r>
              <w:t>IPv4 address of the endpoint.</w:t>
            </w:r>
          </w:p>
        </w:tc>
      </w:tr>
      <w:tr w:rsidR="008F5E2F" w:rsidRPr="00A7417A" w14:paraId="77449A40" w14:textId="77777777" w:rsidTr="00427D39">
        <w:trPr>
          <w:jc w:val="center"/>
        </w:trPr>
        <w:tc>
          <w:tcPr>
            <w:tcW w:w="0" w:type="auto"/>
            <w:shd w:val="clear" w:color="auto" w:fill="auto"/>
          </w:tcPr>
          <w:p w14:paraId="5CECA924" w14:textId="77777777" w:rsidR="008F5E2F" w:rsidRPr="00D41AA2" w:rsidRDefault="008F5E2F" w:rsidP="00427D39">
            <w:pPr>
              <w:pStyle w:val="TAL"/>
              <w:rPr>
                <w:rStyle w:val="Code"/>
              </w:rPr>
            </w:pPr>
            <w:r>
              <w:rPr>
                <w:rStyle w:val="Code"/>
              </w:rPr>
              <w:t>ipv6Addr</w:t>
            </w:r>
          </w:p>
        </w:tc>
        <w:tc>
          <w:tcPr>
            <w:tcW w:w="0" w:type="auto"/>
            <w:shd w:val="clear" w:color="auto" w:fill="auto"/>
          </w:tcPr>
          <w:p w14:paraId="7E21BCB7" w14:textId="77777777" w:rsidR="008F5E2F" w:rsidRDefault="008F5E2F" w:rsidP="00427D39">
            <w:pPr>
              <w:pStyle w:val="TAL"/>
              <w:rPr>
                <w:rStyle w:val="Datatypechar"/>
              </w:rPr>
            </w:pPr>
            <w:bookmarkStart w:id="857" w:name="_MCCTEMPBM_CRPT71130228___7"/>
            <w:r>
              <w:rPr>
                <w:rStyle w:val="Datatypechar"/>
              </w:rPr>
              <w:t>Ipv6Addr</w:t>
            </w:r>
            <w:bookmarkEnd w:id="857"/>
          </w:p>
        </w:tc>
        <w:tc>
          <w:tcPr>
            <w:tcW w:w="0" w:type="auto"/>
          </w:tcPr>
          <w:p w14:paraId="6F51B53C" w14:textId="77777777" w:rsidR="008F5E2F" w:rsidRPr="00C522DE" w:rsidRDefault="008F5E2F" w:rsidP="00427D39">
            <w:pPr>
              <w:pStyle w:val="TAC"/>
            </w:pPr>
            <w:r w:rsidRPr="00C522DE">
              <w:t>0..1</w:t>
            </w:r>
          </w:p>
        </w:tc>
        <w:tc>
          <w:tcPr>
            <w:tcW w:w="0" w:type="auto"/>
            <w:shd w:val="clear" w:color="auto" w:fill="auto"/>
          </w:tcPr>
          <w:p w14:paraId="2CA2A946" w14:textId="77777777" w:rsidR="008F5E2F" w:rsidRPr="00C522DE" w:rsidRDefault="008F5E2F" w:rsidP="00427D39">
            <w:pPr>
              <w:pStyle w:val="TAL"/>
            </w:pPr>
            <w:r>
              <w:t>IPv6 address of the endpoint.</w:t>
            </w:r>
          </w:p>
        </w:tc>
      </w:tr>
      <w:tr w:rsidR="008F5E2F" w:rsidRPr="00A7417A" w14:paraId="58D2052D" w14:textId="77777777" w:rsidTr="00427D39">
        <w:trPr>
          <w:jc w:val="center"/>
        </w:trPr>
        <w:tc>
          <w:tcPr>
            <w:tcW w:w="0" w:type="auto"/>
            <w:shd w:val="clear" w:color="auto" w:fill="auto"/>
          </w:tcPr>
          <w:p w14:paraId="1DDE6F74" w14:textId="77777777" w:rsidR="008F5E2F" w:rsidRDefault="008F5E2F" w:rsidP="00427D39">
            <w:pPr>
              <w:pStyle w:val="TAL"/>
              <w:rPr>
                <w:rStyle w:val="Code"/>
              </w:rPr>
            </w:pPr>
            <w:r>
              <w:rPr>
                <w:rStyle w:val="Code"/>
              </w:rPr>
              <w:t>portNumber</w:t>
            </w:r>
          </w:p>
        </w:tc>
        <w:tc>
          <w:tcPr>
            <w:tcW w:w="0" w:type="auto"/>
            <w:shd w:val="clear" w:color="auto" w:fill="auto"/>
          </w:tcPr>
          <w:p w14:paraId="796685AF" w14:textId="77777777" w:rsidR="008F5E2F" w:rsidRDefault="008F5E2F" w:rsidP="00427D39">
            <w:pPr>
              <w:pStyle w:val="TAL"/>
              <w:rPr>
                <w:rStyle w:val="Datatypechar"/>
              </w:rPr>
            </w:pPr>
            <w:bookmarkStart w:id="858" w:name="_MCCTEMPBM_CRPT71130229___7"/>
            <w:r>
              <w:rPr>
                <w:rStyle w:val="Datatypechar"/>
              </w:rPr>
              <w:t>Uinteger</w:t>
            </w:r>
            <w:bookmarkEnd w:id="858"/>
          </w:p>
        </w:tc>
        <w:tc>
          <w:tcPr>
            <w:tcW w:w="0" w:type="auto"/>
          </w:tcPr>
          <w:p w14:paraId="6D2394E4" w14:textId="77777777" w:rsidR="008F5E2F" w:rsidRPr="00C522DE" w:rsidRDefault="008F5E2F" w:rsidP="00427D39">
            <w:pPr>
              <w:pStyle w:val="TAC"/>
            </w:pPr>
            <w:r>
              <w:t>1</w:t>
            </w:r>
          </w:p>
        </w:tc>
        <w:tc>
          <w:tcPr>
            <w:tcW w:w="0" w:type="auto"/>
            <w:shd w:val="clear" w:color="auto" w:fill="auto"/>
          </w:tcPr>
          <w:p w14:paraId="0913D4A9" w14:textId="77777777" w:rsidR="008F5E2F" w:rsidRDefault="008F5E2F" w:rsidP="00427D39">
            <w:pPr>
              <w:pStyle w:val="TAL"/>
            </w:pPr>
            <w:r>
              <w:t>Port number of the endpoint.</w:t>
            </w:r>
          </w:p>
        </w:tc>
      </w:tr>
      <w:tr w:rsidR="008F5E2F" w:rsidRPr="00A7417A" w14:paraId="5F3F4946" w14:textId="77777777" w:rsidTr="00427D39">
        <w:trPr>
          <w:jc w:val="center"/>
        </w:trPr>
        <w:tc>
          <w:tcPr>
            <w:tcW w:w="0" w:type="auto"/>
            <w:gridSpan w:val="4"/>
            <w:shd w:val="clear" w:color="auto" w:fill="auto"/>
          </w:tcPr>
          <w:p w14:paraId="0C1D6884" w14:textId="77777777" w:rsidR="008F5E2F" w:rsidRDefault="008F5E2F" w:rsidP="00427D39">
            <w:pPr>
              <w:pStyle w:val="TAN"/>
            </w:pPr>
            <w:r>
              <w:t>NOTE:</w:t>
            </w:r>
            <w:r>
              <w:tab/>
              <w:t xml:space="preserve">At least one of </w:t>
            </w:r>
            <w:r w:rsidRPr="004D7BAC">
              <w:rPr>
                <w:rStyle w:val="Code"/>
              </w:rPr>
              <w:t>ipv4Addr</w:t>
            </w:r>
            <w:r>
              <w:t xml:space="preserve"> or </w:t>
            </w:r>
            <w:r w:rsidRPr="004D7BAC">
              <w:rPr>
                <w:rStyle w:val="Code"/>
              </w:rPr>
              <w:t>ipv6Addr</w:t>
            </w:r>
            <w:r>
              <w:t xml:space="preserve"> shall be present.</w:t>
            </w:r>
          </w:p>
        </w:tc>
      </w:tr>
    </w:tbl>
    <w:p w14:paraId="01B8E118" w14:textId="77777777" w:rsidR="008F5E2F" w:rsidRPr="00586B6B" w:rsidRDefault="008F5E2F" w:rsidP="001934B4">
      <w:pPr>
        <w:pStyle w:val="TAN"/>
        <w:keepNext w:val="0"/>
      </w:pPr>
    </w:p>
    <w:p w14:paraId="6EE54A2C" w14:textId="185A1E55" w:rsidR="00351F0D" w:rsidRPr="00642B41" w:rsidRDefault="00351F0D" w:rsidP="00351F0D">
      <w:pPr>
        <w:pStyle w:val="Heading3"/>
        <w:rPr>
          <w:noProof/>
        </w:rPr>
      </w:pPr>
      <w:bookmarkStart w:id="859" w:name="_Toc123800788"/>
      <w:r w:rsidRPr="00642B41">
        <w:rPr>
          <w:noProof/>
        </w:rPr>
        <w:t>6.4.4</w:t>
      </w:r>
      <w:r w:rsidRPr="00642B41">
        <w:rPr>
          <w:noProof/>
        </w:rPr>
        <w:tab/>
        <w:t>Enumerated data types</w:t>
      </w:r>
      <w:bookmarkEnd w:id="846"/>
      <w:bookmarkEnd w:id="847"/>
      <w:bookmarkEnd w:id="848"/>
      <w:bookmarkEnd w:id="849"/>
      <w:bookmarkEnd w:id="859"/>
    </w:p>
    <w:p w14:paraId="6D5B7038" w14:textId="77777777" w:rsidR="00351F0D" w:rsidRDefault="00351F0D" w:rsidP="00351F0D">
      <w:pPr>
        <w:pStyle w:val="Heading4"/>
        <w:rPr>
          <w:noProof/>
        </w:rPr>
      </w:pPr>
      <w:bookmarkStart w:id="860" w:name="_Toc68899581"/>
      <w:bookmarkStart w:id="861" w:name="_Toc71214332"/>
      <w:bookmarkStart w:id="862" w:name="_Toc71722006"/>
      <w:bookmarkStart w:id="863" w:name="_Toc74859058"/>
      <w:bookmarkStart w:id="864" w:name="_Toc123800789"/>
      <w:r w:rsidRPr="00642B41">
        <w:rPr>
          <w:noProof/>
        </w:rPr>
        <w:t>6.4.4.1</w:t>
      </w:r>
      <w:r w:rsidRPr="00642B41">
        <w:rPr>
          <w:noProof/>
        </w:rPr>
        <w:tab/>
        <w:t xml:space="preserve">CellIdentifierType </w:t>
      </w:r>
      <w:r>
        <w:rPr>
          <w:noProof/>
        </w:rPr>
        <w:t>enumeration</w:t>
      </w:r>
      <w:bookmarkEnd w:id="860"/>
      <w:bookmarkEnd w:id="861"/>
      <w:bookmarkEnd w:id="862"/>
      <w:bookmarkEnd w:id="863"/>
      <w:bookmarkEnd w:id="864"/>
    </w:p>
    <w:p w14:paraId="224D3633" w14:textId="77777777" w:rsidR="00A07E73" w:rsidRPr="00231C59" w:rsidRDefault="00A07E73" w:rsidP="00A07E73">
      <w:pPr>
        <w:keepNext/>
      </w:pPr>
      <w:bookmarkStart w:id="865" w:name="_MCCTEMPBM_CRPT71130230___7"/>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bookmarkEnd w:id="865"/>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133D3">
      <w:pPr>
        <w:pStyle w:val="TAN"/>
        <w:keepNext w:val="0"/>
      </w:pPr>
    </w:p>
    <w:p w14:paraId="229A712B" w14:textId="3CA601DE" w:rsidR="00C25CCD" w:rsidRDefault="00E704A8" w:rsidP="00C25CCD">
      <w:pPr>
        <w:pStyle w:val="Heading4"/>
      </w:pPr>
      <w:bookmarkStart w:id="866" w:name="_Toc68899582"/>
      <w:bookmarkStart w:id="867" w:name="_Toc71214333"/>
      <w:bookmarkStart w:id="868" w:name="_Toc71722007"/>
      <w:bookmarkStart w:id="869" w:name="_Toc74859059"/>
      <w:bookmarkStart w:id="870" w:name="_Toc123800790"/>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866"/>
      <w:bookmarkEnd w:id="867"/>
      <w:bookmarkEnd w:id="868"/>
      <w:bookmarkEnd w:id="869"/>
      <w:bookmarkEnd w:id="870"/>
    </w:p>
    <w:p w14:paraId="19F43552" w14:textId="781ABEAA" w:rsidR="00C25CCD" w:rsidRPr="00013AC9" w:rsidRDefault="00C25CCD" w:rsidP="00C25CCD">
      <w:pPr>
        <w:keepNext/>
      </w:pPr>
      <w:bookmarkStart w:id="871" w:name="_MCCTEMPBM_CRPT71130231___7"/>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bookmarkEnd w:id="871"/>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D133D3">
      <w:pPr>
        <w:pStyle w:val="TAN"/>
        <w:keepNext w:val="0"/>
      </w:pPr>
    </w:p>
    <w:p w14:paraId="69D3EAC3" w14:textId="77777777" w:rsidR="00A07E73" w:rsidRDefault="00A07E73" w:rsidP="00DB7C2C">
      <w:pPr>
        <w:pStyle w:val="Heading4"/>
      </w:pPr>
      <w:bookmarkStart w:id="872" w:name="_Toc68899583"/>
      <w:bookmarkStart w:id="873" w:name="_Toc71214334"/>
      <w:bookmarkStart w:id="874" w:name="_Toc71722008"/>
      <w:bookmarkStart w:id="875" w:name="_Toc74859060"/>
      <w:bookmarkStart w:id="876" w:name="_Toc123800791"/>
      <w:r>
        <w:t>6.4.4</w:t>
      </w:r>
      <w:r w:rsidRPr="00BD46FD">
        <w:t>.</w:t>
      </w:r>
      <w:r>
        <w:t>3</w:t>
      </w:r>
      <w:r w:rsidRPr="00BD46FD">
        <w:tab/>
      </w:r>
      <w:r>
        <w:t>ProvisioningSessionType enumeration</w:t>
      </w:r>
      <w:bookmarkEnd w:id="872"/>
      <w:bookmarkEnd w:id="873"/>
      <w:bookmarkEnd w:id="874"/>
      <w:bookmarkEnd w:id="875"/>
      <w:bookmarkEnd w:id="876"/>
    </w:p>
    <w:p w14:paraId="01E21D13" w14:textId="77777777" w:rsidR="00A07E73" w:rsidRPr="00013AC9" w:rsidRDefault="00A07E73" w:rsidP="00A07E73">
      <w:pPr>
        <w:keepNext/>
      </w:pPr>
      <w:bookmarkStart w:id="877" w:name="_MCCTEMPBM_CRPT71130232___7"/>
      <w:r>
        <w:t xml:space="preserve">The data model for the </w:t>
      </w:r>
      <w:r w:rsidRPr="00D41AA2">
        <w:rPr>
          <w:rStyle w:val="Code"/>
        </w:rPr>
        <w:t xml:space="preserve">ProvisioningSessionType </w:t>
      </w:r>
      <w:r>
        <w:t>enumeration is specified in Table 6.4.4.3-1 below:</w:t>
      </w:r>
    </w:p>
    <w:bookmarkEnd w:id="877"/>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567CA9B3" w14:textId="77777777" w:rsidR="006641D5" w:rsidRDefault="006641D5" w:rsidP="006641D5"/>
    <w:p w14:paraId="2D93E60E" w14:textId="6C88C865" w:rsidR="00416D52" w:rsidRDefault="00416D52" w:rsidP="00416D52">
      <w:pPr>
        <w:pStyle w:val="Heading4"/>
      </w:pPr>
      <w:bookmarkStart w:id="878" w:name="_Toc123800792"/>
      <w:r>
        <w:t>6.4.4.4</w:t>
      </w:r>
      <w:r w:rsidRPr="00BD46FD">
        <w:tab/>
      </w:r>
      <w:r>
        <w:t>EASRelocationTolerance enumeration</w:t>
      </w:r>
      <w:bookmarkEnd w:id="878"/>
    </w:p>
    <w:p w14:paraId="1DED68A7" w14:textId="77777777" w:rsidR="00416D52" w:rsidRPr="00013AC9" w:rsidRDefault="00416D52" w:rsidP="00416D52">
      <w:pPr>
        <w:keepNext/>
      </w:pPr>
      <w:bookmarkStart w:id="879" w:name="_MCCTEMPBM_CRPT71130233___7"/>
      <w:r>
        <w:t xml:space="preserve">The </w:t>
      </w:r>
      <w:r>
        <w:rPr>
          <w:rStyle w:val="Code"/>
        </w:rPr>
        <w:t>EASERelocationTolerance</w:t>
      </w:r>
      <w:r w:rsidRPr="00D41AA2">
        <w:rPr>
          <w:rStyle w:val="Code"/>
        </w:rPr>
        <w:t xml:space="preserve"> </w:t>
      </w:r>
      <w:r>
        <w:t>enumeration is specified in table 6.4.4.4-1 below:</w:t>
      </w:r>
    </w:p>
    <w:bookmarkEnd w:id="879"/>
    <w:p w14:paraId="37D47FAC" w14:textId="77777777" w:rsidR="00416D52" w:rsidRPr="00C522DE" w:rsidRDefault="00416D52" w:rsidP="00416D52">
      <w:pPr>
        <w:pStyle w:val="TH"/>
      </w:pPr>
      <w:r w:rsidRPr="00C522DE">
        <w:t>Table 6.4.4.</w:t>
      </w:r>
      <w:r>
        <w:t>4</w:t>
      </w:r>
      <w:r w:rsidRPr="00C522DE">
        <w:noBreakHyphen/>
        <w:t xml:space="preserve">1: Definition of </w:t>
      </w:r>
      <w:r>
        <w:t>EASRelocationTolerance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Default="00416D52" w:rsidP="009F70AD">
            <w:pPr>
              <w:pStyle w:val="TAH"/>
            </w:pPr>
            <w:r>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Default="00416D52" w:rsidP="009F70AD">
            <w:pPr>
              <w:pStyle w:val="TAH"/>
            </w:pPr>
            <w:r>
              <w:t>Description</w:t>
            </w:r>
          </w:p>
        </w:tc>
      </w:tr>
      <w:tr w:rsidR="00416D52" w:rsidRPr="001B292C"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D41AA2" w:rsidRDefault="00416D52" w:rsidP="009F70AD">
            <w:pPr>
              <w:pStyle w:val="TAL"/>
              <w:rPr>
                <w:rStyle w:val="Code"/>
              </w:rPr>
            </w:pPr>
            <w:r>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1B292C" w:rsidRDefault="00416D52" w:rsidP="009F70AD">
            <w:pPr>
              <w:pStyle w:val="TAL"/>
            </w:pPr>
            <w:r>
              <w:t>The application is not aware of any EAS relocation that may happen. Relocation procedures may be executed without any restrictions.</w:t>
            </w:r>
          </w:p>
        </w:tc>
      </w:tr>
      <w:tr w:rsidR="00416D52"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D41AA2" w:rsidRDefault="00416D52" w:rsidP="009F70AD">
            <w:pPr>
              <w:pStyle w:val="TAL"/>
              <w:rPr>
                <w:rStyle w:val="Code"/>
              </w:rPr>
            </w:pPr>
            <w:r>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Default="00416D52" w:rsidP="009F70AD">
            <w:pPr>
              <w:pStyle w:val="TAL"/>
            </w:pPr>
            <w:r>
              <w:t>The application may tolerate EAS relocation, but requirements for the relocation procedure must be met. An application context may need to be transferred.</w:t>
            </w:r>
          </w:p>
        </w:tc>
      </w:tr>
      <w:tr w:rsidR="00416D52"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Default="00416D52" w:rsidP="009F70AD">
            <w:pPr>
              <w:pStyle w:val="TAL"/>
              <w:rPr>
                <w:rStyle w:val="Code"/>
              </w:rPr>
            </w:pPr>
            <w:r>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Default="00416D52" w:rsidP="009F70AD">
            <w:pPr>
              <w:pStyle w:val="TAL"/>
              <w:rPr>
                <w:lang w:eastAsia="zh-CN"/>
              </w:rPr>
            </w:pPr>
            <w:r>
              <w:rPr>
                <w:lang w:eastAsia="zh-CN"/>
              </w:rPr>
              <w:t>The application does not tolerate relocation.</w:t>
            </w:r>
          </w:p>
        </w:tc>
      </w:tr>
    </w:tbl>
    <w:p w14:paraId="27169DF3" w14:textId="77777777" w:rsidR="00416D52" w:rsidRDefault="00416D52" w:rsidP="00416D52">
      <w:pPr>
        <w:pStyle w:val="TAN"/>
        <w:keepNext w:val="0"/>
      </w:pPr>
    </w:p>
    <w:p w14:paraId="736270ED" w14:textId="77777777" w:rsidR="008F5E2F" w:rsidRDefault="008F5E2F" w:rsidP="008F5E2F">
      <w:pPr>
        <w:pStyle w:val="Heading4"/>
      </w:pPr>
      <w:bookmarkStart w:id="880" w:name="_Toc123800793"/>
      <w:r>
        <w:t>6.4.4</w:t>
      </w:r>
      <w:r w:rsidRPr="00BD46FD">
        <w:t>.</w:t>
      </w:r>
      <w:r>
        <w:t>4</w:t>
      </w:r>
      <w:r w:rsidRPr="00BD46FD">
        <w:tab/>
      </w:r>
      <w:r>
        <w:t>CacheStatus enumeration</w:t>
      </w:r>
      <w:bookmarkEnd w:id="880"/>
    </w:p>
    <w:p w14:paraId="22931CED" w14:textId="77777777" w:rsidR="008F5E2F" w:rsidRPr="00C522DE" w:rsidRDefault="008F5E2F" w:rsidP="008F5E2F">
      <w:pPr>
        <w:pStyle w:val="TH"/>
      </w:pPr>
      <w:r w:rsidRPr="00C522DE">
        <w:t>Table 6.4.4.</w:t>
      </w:r>
      <w:r>
        <w:t>4</w:t>
      </w:r>
      <w:r w:rsidRPr="00C522DE">
        <w:noBreakHyphen/>
        <w:t xml:space="preserve">1: Definition of </w:t>
      </w:r>
      <w:r>
        <w:t>CacheStatus</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Default="008F5E2F" w:rsidP="00427D39">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Default="008F5E2F" w:rsidP="00427D39">
            <w:pPr>
              <w:pStyle w:val="TAH"/>
            </w:pPr>
            <w:r>
              <w:t>Description</w:t>
            </w:r>
          </w:p>
        </w:tc>
      </w:tr>
      <w:tr w:rsidR="008F5E2F" w:rsidRPr="001B292C"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D41AA2" w:rsidRDefault="008F5E2F" w:rsidP="00427D39">
            <w:pPr>
              <w:pStyle w:val="TAL"/>
              <w:rPr>
                <w:rStyle w:val="Code"/>
              </w:rPr>
            </w:pPr>
            <w:r>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1B292C" w:rsidRDefault="008F5E2F" w:rsidP="00427D39">
            <w:pPr>
              <w:pStyle w:val="TAL"/>
            </w:pPr>
            <w:r>
              <w:t xml:space="preserve">The requested object is present in the </w:t>
            </w:r>
            <w:r w:rsidRPr="002418EF">
              <w:t>5GMS</w:t>
            </w:r>
            <w:r>
              <w:t xml:space="preserve"> AS </w:t>
            </w:r>
            <w:r w:rsidRPr="002418EF">
              <w:t>cache</w:t>
            </w:r>
            <w:r>
              <w:t xml:space="preserve"> and is still valid.</w:t>
            </w:r>
          </w:p>
        </w:tc>
      </w:tr>
      <w:tr w:rsidR="008F5E2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D41AA2" w:rsidRDefault="008F5E2F" w:rsidP="00427D39">
            <w:pPr>
              <w:pStyle w:val="TAL"/>
              <w:rPr>
                <w:rStyle w:val="Code"/>
              </w:rPr>
            </w:pPr>
            <w:r>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Default="008F5E2F" w:rsidP="00427D39">
            <w:pPr>
              <w:pStyle w:val="TAL"/>
            </w:pPr>
            <w:r>
              <w:t>The requested object is not present in the 5GMS AS cache.</w:t>
            </w:r>
          </w:p>
        </w:tc>
      </w:tr>
      <w:tr w:rsidR="008F5E2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Default="008F5E2F" w:rsidP="00427D39">
            <w:pPr>
              <w:pStyle w:val="TAL"/>
              <w:rPr>
                <w:rStyle w:val="Code"/>
              </w:rPr>
            </w:pPr>
            <w:r>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Default="008F5E2F" w:rsidP="00427D39">
            <w:pPr>
              <w:pStyle w:val="TAL"/>
              <w:rPr>
                <w:lang w:eastAsia="zh-CN"/>
              </w:rPr>
            </w:pPr>
            <w:r>
              <w:rPr>
                <w:lang w:eastAsia="zh-CN"/>
              </w:rPr>
              <w:t>The requested object is present in the 5GMS AS cache but is stale.</w:t>
            </w:r>
          </w:p>
        </w:tc>
      </w:tr>
    </w:tbl>
    <w:p w14:paraId="1CCA118D" w14:textId="77777777" w:rsidR="00A07E73" w:rsidRPr="00586B6B" w:rsidRDefault="00A07E73" w:rsidP="00D133D3">
      <w:pPr>
        <w:pStyle w:val="TAN"/>
        <w:keepNext w:val="0"/>
      </w:pPr>
    </w:p>
    <w:p w14:paraId="3EE2AE89" w14:textId="77777777" w:rsidR="00256D94" w:rsidRDefault="00256D94" w:rsidP="00256D94">
      <w:pPr>
        <w:pStyle w:val="Heading2"/>
      </w:pPr>
      <w:bookmarkStart w:id="881" w:name="_Toc68899584"/>
      <w:bookmarkStart w:id="882" w:name="_Toc71214335"/>
      <w:bookmarkStart w:id="883" w:name="_Toc71722009"/>
      <w:bookmarkStart w:id="884" w:name="_Toc74859061"/>
      <w:bookmarkStart w:id="885" w:name="_Toc123800794"/>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881"/>
      <w:bookmarkEnd w:id="882"/>
      <w:bookmarkEnd w:id="883"/>
      <w:bookmarkEnd w:id="884"/>
      <w:bookmarkEnd w:id="885"/>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886" w:name="_Toc68899585"/>
      <w:bookmarkStart w:id="887" w:name="_Toc71214336"/>
      <w:bookmarkStart w:id="888" w:name="_Toc71722010"/>
      <w:bookmarkStart w:id="889" w:name="_Toc74859062"/>
      <w:bookmarkStart w:id="890" w:name="_Toc123800795"/>
      <w:r w:rsidRPr="00586B6B">
        <w:t>7</w:t>
      </w:r>
      <w:r w:rsidR="00A41C87" w:rsidRPr="00586B6B">
        <w:tab/>
      </w:r>
      <w:r w:rsidRPr="00586B6B">
        <w:t>Provisioning (M1) APIs</w:t>
      </w:r>
      <w:bookmarkEnd w:id="886"/>
      <w:bookmarkEnd w:id="887"/>
      <w:bookmarkEnd w:id="888"/>
      <w:bookmarkEnd w:id="889"/>
      <w:bookmarkEnd w:id="890"/>
    </w:p>
    <w:p w14:paraId="7CFE1FCF" w14:textId="519F9859" w:rsidR="00462E8A" w:rsidRDefault="007D59CE" w:rsidP="00462E8A">
      <w:pPr>
        <w:pStyle w:val="Heading2"/>
      </w:pPr>
      <w:bookmarkStart w:id="891" w:name="_Toc68899586"/>
      <w:bookmarkStart w:id="892" w:name="_Toc71214337"/>
      <w:bookmarkStart w:id="893" w:name="_Toc71722011"/>
      <w:bookmarkStart w:id="894" w:name="_Toc74859063"/>
      <w:bookmarkStart w:id="895" w:name="_Toc123800796"/>
      <w:r w:rsidRPr="00586B6B">
        <w:t>7</w:t>
      </w:r>
      <w:r w:rsidR="00462E8A" w:rsidRPr="00586B6B">
        <w:t>.1</w:t>
      </w:r>
      <w:r w:rsidR="00462E8A" w:rsidRPr="00586B6B">
        <w:tab/>
        <w:t>General</w:t>
      </w:r>
      <w:bookmarkEnd w:id="891"/>
      <w:bookmarkEnd w:id="892"/>
      <w:bookmarkEnd w:id="893"/>
      <w:bookmarkEnd w:id="894"/>
      <w:bookmarkEnd w:id="895"/>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896" w:name="_Toc68899587"/>
      <w:bookmarkStart w:id="897" w:name="_Toc71214338"/>
      <w:bookmarkStart w:id="898" w:name="_Toc71722012"/>
      <w:bookmarkStart w:id="899" w:name="_Toc74859064"/>
      <w:bookmarkStart w:id="900" w:name="_Toc123800797"/>
      <w:r w:rsidRPr="00586B6B">
        <w:t>7.2</w:t>
      </w:r>
      <w:r w:rsidRPr="00586B6B">
        <w:tab/>
        <w:t>Provisioning Sessions API</w:t>
      </w:r>
      <w:bookmarkEnd w:id="896"/>
      <w:bookmarkEnd w:id="897"/>
      <w:bookmarkEnd w:id="898"/>
      <w:bookmarkEnd w:id="899"/>
      <w:bookmarkEnd w:id="900"/>
    </w:p>
    <w:p w14:paraId="636CB2BC" w14:textId="78A9F6F7" w:rsidR="007D59CE" w:rsidRPr="00586B6B" w:rsidRDefault="007D59CE" w:rsidP="007D59CE">
      <w:pPr>
        <w:pStyle w:val="Heading3"/>
      </w:pPr>
      <w:bookmarkStart w:id="901" w:name="_Toc68899588"/>
      <w:bookmarkStart w:id="902" w:name="_Toc71214339"/>
      <w:bookmarkStart w:id="903" w:name="_Toc71722013"/>
      <w:bookmarkStart w:id="904" w:name="_Toc74859065"/>
      <w:bookmarkStart w:id="905" w:name="_Toc123800798"/>
      <w:r w:rsidRPr="00586B6B">
        <w:t>7.2.1</w:t>
      </w:r>
      <w:r w:rsidRPr="00586B6B">
        <w:tab/>
        <w:t>Overview</w:t>
      </w:r>
      <w:bookmarkEnd w:id="901"/>
      <w:bookmarkEnd w:id="902"/>
      <w:bookmarkEnd w:id="903"/>
      <w:bookmarkEnd w:id="904"/>
      <w:bookmarkEnd w:id="905"/>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906" w:name="_Toc68899589"/>
      <w:bookmarkStart w:id="907" w:name="_Toc71214340"/>
      <w:bookmarkStart w:id="908" w:name="_Toc71722014"/>
      <w:bookmarkStart w:id="909" w:name="_Toc74859066"/>
      <w:bookmarkStart w:id="910" w:name="_Toc123800799"/>
      <w:r w:rsidRPr="00586B6B">
        <w:t>7.2.2</w:t>
      </w:r>
      <w:r w:rsidRPr="00586B6B">
        <w:tab/>
        <w:t>Resource structure</w:t>
      </w:r>
      <w:bookmarkEnd w:id="906"/>
      <w:bookmarkEnd w:id="907"/>
      <w:bookmarkEnd w:id="908"/>
      <w:bookmarkEnd w:id="909"/>
      <w:bookmarkEnd w:id="910"/>
    </w:p>
    <w:p w14:paraId="03794529" w14:textId="77777777" w:rsidR="006D0842" w:rsidRPr="00586B6B" w:rsidRDefault="006D0842" w:rsidP="006D0842">
      <w:pPr>
        <w:keepNext/>
      </w:pPr>
      <w:r w:rsidRPr="00586B6B">
        <w:t>The Provisioning Sessions API is accessible through the following URL base path:</w:t>
      </w:r>
    </w:p>
    <w:p w14:paraId="5E5ED5BD" w14:textId="1829C2AB" w:rsidR="006D0842" w:rsidRPr="00D41AA2" w:rsidRDefault="006D0842" w:rsidP="00D41AA2">
      <w:pPr>
        <w:pStyle w:val="URLdisplay"/>
        <w:keepNext/>
        <w:rPr>
          <w:rStyle w:val="Code"/>
        </w:rPr>
      </w:pPr>
      <w:r w:rsidRPr="00E97EAC">
        <w:rPr>
          <w:rStyle w:val="Code"/>
        </w:rPr>
        <w:t>{apiRoot}</w:t>
      </w:r>
      <w:r w:rsidRPr="00616FF5">
        <w:rPr>
          <w:iCs w:val="0"/>
        </w:rPr>
        <w:t>/3gpp-m1/</w:t>
      </w:r>
      <w:r w:rsidR="002050D5" w:rsidRPr="00D41AA2">
        <w:rPr>
          <w:rStyle w:val="Code"/>
        </w:rPr>
        <w:t>{apiVersion}</w:t>
      </w:r>
      <w:r w:rsidRPr="00616FF5">
        <w:rPr>
          <w:iCs w:val="0"/>
        </w:rPr>
        <w:t>/provisioning-sessions/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586B6B" w14:paraId="7CD380B7" w14:textId="77777777" w:rsidTr="0091007D">
        <w:trPr>
          <w:trHeight w:val="615"/>
        </w:trPr>
        <w:tc>
          <w:tcPr>
            <w:tcW w:w="2888" w:type="dxa"/>
            <w:shd w:val="clear" w:color="auto" w:fill="BFBFBF"/>
          </w:tcPr>
          <w:p w14:paraId="418CED68" w14:textId="77777777" w:rsidR="006D0842" w:rsidRPr="00586B6B" w:rsidRDefault="006D0842" w:rsidP="00A02444">
            <w:pPr>
              <w:pStyle w:val="TAH"/>
            </w:pPr>
            <w:r w:rsidRPr="00586B6B">
              <w:t>Operation</w:t>
            </w:r>
          </w:p>
        </w:tc>
        <w:tc>
          <w:tcPr>
            <w:tcW w:w="2269"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252" w:type="dxa"/>
            <w:shd w:val="clear" w:color="auto" w:fill="BFBFBF"/>
          </w:tcPr>
          <w:p w14:paraId="01CBB65C" w14:textId="77777777" w:rsidR="006D0842" w:rsidRPr="00586B6B" w:rsidRDefault="006D0842" w:rsidP="00A02444">
            <w:pPr>
              <w:pStyle w:val="TAH"/>
            </w:pPr>
            <w:r w:rsidRPr="00586B6B">
              <w:t>Allowed HTTP method(s)</w:t>
            </w:r>
          </w:p>
        </w:tc>
        <w:tc>
          <w:tcPr>
            <w:tcW w:w="3275"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91007D">
        <w:trPr>
          <w:trHeight w:val="1310"/>
        </w:trPr>
        <w:tc>
          <w:tcPr>
            <w:tcW w:w="2888" w:type="dxa"/>
            <w:shd w:val="clear" w:color="auto" w:fill="auto"/>
          </w:tcPr>
          <w:p w14:paraId="58FDDC0C" w14:textId="77777777" w:rsidR="006D0842" w:rsidRPr="00586B6B" w:rsidRDefault="006D0842" w:rsidP="00A02444">
            <w:pPr>
              <w:pStyle w:val="TAL"/>
            </w:pPr>
            <w:r w:rsidRPr="00586B6B">
              <w:t>Create Provisioning Session</w:t>
            </w:r>
          </w:p>
        </w:tc>
        <w:tc>
          <w:tcPr>
            <w:tcW w:w="2269" w:type="dxa"/>
            <w:tcBorders>
              <w:bottom w:val="single" w:sz="4" w:space="0" w:color="000000"/>
            </w:tcBorders>
          </w:tcPr>
          <w:p w14:paraId="1DEFA409" w14:textId="77777777" w:rsidR="006D0842" w:rsidRPr="00586B6B" w:rsidRDefault="006D0842" w:rsidP="00A02444">
            <w:pPr>
              <w:pStyle w:val="TAL"/>
            </w:pPr>
          </w:p>
        </w:tc>
        <w:tc>
          <w:tcPr>
            <w:tcW w:w="1252" w:type="dxa"/>
            <w:shd w:val="clear" w:color="auto" w:fill="auto"/>
          </w:tcPr>
          <w:p w14:paraId="0D74A16C" w14:textId="77777777" w:rsidR="006D0842" w:rsidRPr="00586B6B" w:rsidRDefault="006D0842" w:rsidP="00A02444">
            <w:pPr>
              <w:pStyle w:val="TAL"/>
            </w:pPr>
            <w:bookmarkStart w:id="911" w:name="_MCCTEMPBM_CRPT71130234___7"/>
            <w:r w:rsidRPr="00586B6B">
              <w:rPr>
                <w:rStyle w:val="HTTPMethod"/>
              </w:rPr>
              <w:t>POST</w:t>
            </w:r>
            <w:bookmarkEnd w:id="911"/>
          </w:p>
        </w:tc>
        <w:tc>
          <w:tcPr>
            <w:tcW w:w="3275"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91007D">
        <w:trPr>
          <w:trHeight w:val="407"/>
        </w:trPr>
        <w:tc>
          <w:tcPr>
            <w:tcW w:w="2888" w:type="dxa"/>
            <w:shd w:val="clear" w:color="auto" w:fill="auto"/>
          </w:tcPr>
          <w:p w14:paraId="243FF5F4" w14:textId="77777777" w:rsidR="006D0842" w:rsidRPr="00586B6B" w:rsidRDefault="006D0842" w:rsidP="00A02444">
            <w:pPr>
              <w:pStyle w:val="TAL"/>
            </w:pPr>
            <w:r w:rsidRPr="00586B6B">
              <w:t>Retrieve Provisioning Session</w:t>
            </w:r>
          </w:p>
        </w:tc>
        <w:tc>
          <w:tcPr>
            <w:tcW w:w="2269"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252" w:type="dxa"/>
            <w:shd w:val="clear" w:color="auto" w:fill="auto"/>
          </w:tcPr>
          <w:p w14:paraId="49C7AC4A" w14:textId="77777777" w:rsidR="006D0842" w:rsidRPr="00586B6B" w:rsidRDefault="006D0842" w:rsidP="00A02444">
            <w:pPr>
              <w:pStyle w:val="TAL"/>
              <w:rPr>
                <w:rStyle w:val="HTTPMethod"/>
              </w:rPr>
            </w:pPr>
            <w:bookmarkStart w:id="912" w:name="_MCCTEMPBM_CRPT71130235___7"/>
            <w:r w:rsidRPr="00586B6B">
              <w:rPr>
                <w:rStyle w:val="HTTPMethod"/>
              </w:rPr>
              <w:t>GET</w:t>
            </w:r>
            <w:bookmarkEnd w:id="912"/>
          </w:p>
        </w:tc>
        <w:tc>
          <w:tcPr>
            <w:tcW w:w="3275"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91007D">
        <w:trPr>
          <w:trHeight w:val="417"/>
        </w:trPr>
        <w:tc>
          <w:tcPr>
            <w:tcW w:w="2888"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269" w:type="dxa"/>
            <w:vMerge/>
          </w:tcPr>
          <w:p w14:paraId="7144A73B" w14:textId="77777777" w:rsidR="006D0842" w:rsidRPr="00586B6B" w:rsidRDefault="006D0842" w:rsidP="00A02444">
            <w:pPr>
              <w:pStyle w:val="TAL"/>
            </w:pPr>
          </w:p>
        </w:tc>
        <w:tc>
          <w:tcPr>
            <w:tcW w:w="1252" w:type="dxa"/>
            <w:shd w:val="clear" w:color="auto" w:fill="auto"/>
          </w:tcPr>
          <w:p w14:paraId="71D067CF" w14:textId="77777777" w:rsidR="006D0842" w:rsidRPr="00586B6B" w:rsidRDefault="006D0842" w:rsidP="00A02444">
            <w:pPr>
              <w:pStyle w:val="TAL"/>
              <w:keepNext w:val="0"/>
              <w:rPr>
                <w:rStyle w:val="HTTPMethod"/>
              </w:rPr>
            </w:pPr>
            <w:bookmarkStart w:id="913" w:name="_MCCTEMPBM_CRPT71130236___7"/>
            <w:r w:rsidRPr="00586B6B">
              <w:rPr>
                <w:rStyle w:val="HTTPMethod"/>
              </w:rPr>
              <w:t>DELETE</w:t>
            </w:r>
            <w:bookmarkEnd w:id="913"/>
          </w:p>
        </w:tc>
        <w:tc>
          <w:tcPr>
            <w:tcW w:w="3275"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5E3C98A6" w14:textId="77777777" w:rsidR="001934B4" w:rsidRDefault="001934B4" w:rsidP="001934B4">
      <w:pPr>
        <w:pStyle w:val="TAN"/>
        <w:keepNext w:val="0"/>
      </w:pPr>
      <w:bookmarkStart w:id="914" w:name="_Toc68899590"/>
      <w:bookmarkStart w:id="915" w:name="_Toc71214341"/>
      <w:bookmarkStart w:id="916" w:name="_Toc71722015"/>
      <w:bookmarkStart w:id="917" w:name="_Toc74859067"/>
    </w:p>
    <w:p w14:paraId="2E4E5880" w14:textId="4CAB2F26" w:rsidR="007D59CE" w:rsidRPr="00586B6B" w:rsidRDefault="007D59CE" w:rsidP="007D59CE">
      <w:pPr>
        <w:pStyle w:val="Heading3"/>
      </w:pPr>
      <w:bookmarkStart w:id="918" w:name="_Toc123800800"/>
      <w:r w:rsidRPr="00586B6B">
        <w:t>7.2.3</w:t>
      </w:r>
      <w:r w:rsidRPr="00586B6B">
        <w:tab/>
        <w:t>Data model</w:t>
      </w:r>
      <w:bookmarkEnd w:id="914"/>
      <w:bookmarkEnd w:id="915"/>
      <w:bookmarkEnd w:id="916"/>
      <w:bookmarkEnd w:id="917"/>
      <w:bookmarkEnd w:id="918"/>
    </w:p>
    <w:p w14:paraId="444FFAE8" w14:textId="5FD13751" w:rsidR="006D0842" w:rsidRPr="00586B6B" w:rsidRDefault="006D0842" w:rsidP="006D0842">
      <w:pPr>
        <w:pStyle w:val="Heading4"/>
      </w:pPr>
      <w:bookmarkStart w:id="919" w:name="_Toc68899591"/>
      <w:bookmarkStart w:id="920" w:name="_Toc71214342"/>
      <w:bookmarkStart w:id="921" w:name="_Toc71722016"/>
      <w:bookmarkStart w:id="922" w:name="_Toc74859068"/>
      <w:bookmarkStart w:id="923" w:name="_Toc123800801"/>
      <w:r w:rsidRPr="00586B6B">
        <w:t>7.2.3.1</w:t>
      </w:r>
      <w:r w:rsidRPr="00586B6B">
        <w:tab/>
        <w:t>ProvisioningSession resource</w:t>
      </w:r>
      <w:bookmarkEnd w:id="919"/>
      <w:bookmarkEnd w:id="920"/>
      <w:bookmarkEnd w:id="921"/>
      <w:bookmarkEnd w:id="922"/>
      <w:bookmarkEnd w:id="923"/>
    </w:p>
    <w:p w14:paraId="4B596BA0" w14:textId="50973BFB" w:rsidR="006D0842" w:rsidRPr="00586B6B" w:rsidRDefault="006D0842" w:rsidP="006D0842">
      <w:pPr>
        <w:keepNext/>
      </w:pPr>
      <w:bookmarkStart w:id="924" w:name="_MCCTEMPBM_CRPT71130237___7"/>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bookmarkEnd w:id="924"/>
    <w:p w14:paraId="4082AEB2" w14:textId="33B90F5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586B6B"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586B6B" w:rsidRDefault="00384AD2" w:rsidP="00D24C2A">
            <w:pPr>
              <w:pStyle w:val="TAH"/>
            </w:pPr>
            <w:r w:rsidRPr="00586B6B">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586B6B" w:rsidRDefault="00384AD2" w:rsidP="00D24C2A">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586B6B" w:rsidRDefault="00384AD2" w:rsidP="00D24C2A">
            <w:pPr>
              <w:pStyle w:val="TAH"/>
            </w:pPr>
            <w:r w:rsidRPr="00586B6B">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586B6B" w:rsidRDefault="00384AD2" w:rsidP="00D24C2A">
            <w:pPr>
              <w:pStyle w:val="TAH"/>
            </w:pPr>
            <w:r w:rsidRPr="00586B6B">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586B6B" w:rsidRDefault="00384AD2" w:rsidP="00D24C2A">
            <w:pPr>
              <w:pStyle w:val="TAH"/>
            </w:pPr>
            <w:r w:rsidRPr="00586B6B">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586B6B" w:rsidRDefault="00384AD2" w:rsidP="00D24C2A">
            <w:pPr>
              <w:pStyle w:val="TAH"/>
            </w:pPr>
            <w:r>
              <w:t>Applicability</w:t>
            </w:r>
          </w:p>
        </w:tc>
      </w:tr>
      <w:tr w:rsidR="00384AD2" w:rsidRPr="00586B6B"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D41AA2" w:rsidRDefault="00384AD2" w:rsidP="00D24C2A">
            <w:pPr>
              <w:pStyle w:val="TAL"/>
              <w:ind w:left="284" w:hanging="177"/>
              <w:rPr>
                <w:rStyle w:val="Code"/>
              </w:rPr>
            </w:pPr>
            <w:bookmarkStart w:id="925" w:name="_MCCTEMPBM_CRPT71130238___2"/>
            <w:r w:rsidRPr="00D41AA2">
              <w:rPr>
                <w:rStyle w:val="Code"/>
              </w:rPr>
              <w:t>provisioningSessionId</w:t>
            </w:r>
            <w:bookmarkEnd w:id="925"/>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586B6B" w:rsidRDefault="00384AD2" w:rsidP="00D24C2A">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586B6B" w:rsidRDefault="00384AD2" w:rsidP="00D24C2A">
            <w:pPr>
              <w:pStyle w:val="TAC"/>
            </w:pPr>
            <w:r w:rsidRPr="00586B6B">
              <w:t>C: R</w:t>
            </w:r>
          </w:p>
          <w:p w14:paraId="7BF292C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586B6B" w:rsidRDefault="00384AD2" w:rsidP="00D24C2A">
            <w:pPr>
              <w:pStyle w:val="TAL"/>
            </w:pPr>
            <w:r w:rsidRPr="00586B6B">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586B6B" w:rsidRDefault="00384AD2" w:rsidP="00D24C2A">
            <w:pPr>
              <w:pStyle w:val="TAL"/>
            </w:pPr>
            <w:r>
              <w:t>All types.</w:t>
            </w:r>
          </w:p>
        </w:tc>
      </w:tr>
      <w:tr w:rsidR="00384AD2" w:rsidRPr="00586B6B"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D41AA2" w:rsidRDefault="00384AD2" w:rsidP="00D24C2A">
            <w:pPr>
              <w:pStyle w:val="TAL"/>
              <w:ind w:left="284" w:hanging="177"/>
              <w:rPr>
                <w:rStyle w:val="Code"/>
              </w:rPr>
            </w:pPr>
            <w:bookmarkStart w:id="926" w:name="_MCCTEMPBM_CRPT71130239___2"/>
            <w:r w:rsidRPr="00D41AA2">
              <w:rPr>
                <w:rStyle w:val="Code"/>
              </w:rPr>
              <w:t>provisioningSession‌Type</w:t>
            </w:r>
            <w:bookmarkEnd w:id="92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586B6B" w:rsidRDefault="00384AD2" w:rsidP="00D24C2A">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Default="00384AD2" w:rsidP="00D24C2A">
            <w:pPr>
              <w:pStyle w:val="TAC"/>
            </w:pPr>
            <w:r w:rsidRPr="00586B6B">
              <w:t>C: RW</w:t>
            </w:r>
            <w:r>
              <w:br/>
              <w:t>R: RO</w:t>
            </w:r>
          </w:p>
          <w:p w14:paraId="28BCF13C" w14:textId="77777777" w:rsidR="00384AD2" w:rsidRPr="00586B6B" w:rsidRDefault="00384AD2" w:rsidP="00D24C2A">
            <w:pPr>
              <w:pStyle w:val="TAC"/>
            </w:pPr>
            <w:r>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586B6B" w:rsidRDefault="00384AD2" w:rsidP="00D24C2A">
            <w:pPr>
              <w:pStyle w:val="TAL"/>
            </w:pPr>
            <w:r>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Default="00384AD2" w:rsidP="00D24C2A">
            <w:pPr>
              <w:pStyle w:val="TAL"/>
            </w:pPr>
            <w:r>
              <w:t>All types.</w:t>
            </w:r>
          </w:p>
        </w:tc>
      </w:tr>
      <w:tr w:rsidR="00384AD2" w:rsidRPr="00586B6B"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D41AA2" w:rsidRDefault="00384AD2" w:rsidP="00D24C2A">
            <w:pPr>
              <w:pStyle w:val="TAL"/>
              <w:ind w:left="284" w:hanging="177"/>
              <w:rPr>
                <w:rStyle w:val="Code"/>
              </w:rPr>
            </w:pPr>
            <w:bookmarkStart w:id="927" w:name="_MCCTEMPBM_CRPT71130240___2"/>
            <w:r w:rsidRPr="00D41AA2">
              <w:rPr>
                <w:rStyle w:val="Code"/>
              </w:rPr>
              <w:t>aspId</w:t>
            </w:r>
            <w:bookmarkEnd w:id="92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586B6B" w:rsidRDefault="00384AD2" w:rsidP="00D24C2A">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586B6B" w:rsidRDefault="00384AD2" w:rsidP="00D24C2A">
            <w:pPr>
              <w:pStyle w:val="TAC"/>
            </w:pPr>
            <w:r w:rsidRPr="00586B6B">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586B6B" w:rsidRDefault="00384AD2" w:rsidP="00D24C2A">
            <w:pPr>
              <w:pStyle w:val="TAC"/>
            </w:pPr>
            <w:r w:rsidRPr="00586B6B">
              <w:t>C: W</w:t>
            </w:r>
          </w:p>
          <w:p w14:paraId="0B8D2F74"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586B6B" w:rsidRDefault="00384AD2" w:rsidP="00D24C2A">
            <w:pPr>
              <w:pStyle w:val="TAL"/>
            </w:pPr>
            <w:r w:rsidRPr="00586B6B">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586B6B" w:rsidRDefault="00384AD2" w:rsidP="00D24C2A">
            <w:pPr>
              <w:pStyle w:val="TAL"/>
            </w:pPr>
            <w:r>
              <w:t>All types.</w:t>
            </w:r>
          </w:p>
        </w:tc>
      </w:tr>
      <w:tr w:rsidR="00384AD2" w:rsidRPr="00586B6B"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D41AA2" w:rsidRDefault="00384AD2" w:rsidP="00D24C2A">
            <w:pPr>
              <w:pStyle w:val="TAL"/>
              <w:ind w:left="284" w:hanging="177"/>
              <w:rPr>
                <w:rStyle w:val="Code"/>
              </w:rPr>
            </w:pPr>
            <w:bookmarkStart w:id="928" w:name="_MCCTEMPBM_CRPT71130241___2"/>
            <w:r>
              <w:rPr>
                <w:rStyle w:val="Code"/>
                <w:lang w:val="en-US"/>
              </w:rPr>
              <w:t>externalApplicationId</w:t>
            </w:r>
            <w:bookmarkEnd w:id="92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78231C" w:rsidRDefault="00384AD2" w:rsidP="00D24C2A">
            <w:pPr>
              <w:pStyle w:val="DataType"/>
              <w:rPr>
                <w:rStyle w:val="Datatypechar"/>
              </w:rPr>
            </w:pPr>
            <w:r w:rsidRPr="0078231C">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586B6B" w:rsidRDefault="00384AD2" w:rsidP="00D24C2A">
            <w:pPr>
              <w:pStyle w:val="TAC"/>
            </w:pPr>
            <w:r>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586B6B" w:rsidRDefault="00384AD2" w:rsidP="00D24C2A">
            <w:pPr>
              <w:pStyle w:val="TAC"/>
            </w:pPr>
            <w:r>
              <w:rPr>
                <w:lang w:val="en-US"/>
              </w:rPr>
              <w:t>C: RW</w:t>
            </w:r>
            <w:r>
              <w:rPr>
                <w:lang w:val="en-US"/>
              </w:rPr>
              <w:br/>
              <w:t>R: RO</w:t>
            </w:r>
            <w:r>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586B6B" w:rsidRDefault="00384AD2" w:rsidP="00D24C2A">
            <w:pPr>
              <w:pStyle w:val="TAL"/>
            </w:pPr>
            <w:r>
              <w:rPr>
                <w:lang w:val="en-US"/>
              </w:rPr>
              <w:t xml:space="preserve">The external application identifier (see </w:t>
            </w:r>
            <w:r>
              <w:rPr>
                <w:rFonts w:cs="Arial"/>
                <w:lang w:val="en-US"/>
              </w:rPr>
              <w:t>TS 29.571 [12])</w:t>
            </w:r>
            <w:r>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Default="00384AD2" w:rsidP="00D24C2A">
            <w:pPr>
              <w:pStyle w:val="TAL"/>
            </w:pPr>
            <w:r>
              <w:t>All types.</w:t>
            </w:r>
          </w:p>
        </w:tc>
      </w:tr>
      <w:tr w:rsidR="00384AD2" w:rsidRPr="00586B6B"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D41AA2" w:rsidRDefault="00384AD2" w:rsidP="00D24C2A">
            <w:pPr>
              <w:pStyle w:val="TAL"/>
              <w:ind w:left="284" w:hanging="177"/>
              <w:rPr>
                <w:rStyle w:val="Code"/>
              </w:rPr>
            </w:pPr>
            <w:bookmarkStart w:id="929" w:name="_MCCTEMPBM_CRPT71130242___2"/>
            <w:r w:rsidRPr="00D41AA2">
              <w:rPr>
                <w:rStyle w:val="Code"/>
              </w:rPr>
              <w:t>serverCertificateIds</w:t>
            </w:r>
            <w:bookmarkEnd w:id="92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586B6B" w:rsidRDefault="00384AD2" w:rsidP="00D24C2A">
            <w:pPr>
              <w:pStyle w:val="TAC"/>
            </w:pPr>
            <w:r w:rsidRPr="00586B6B">
              <w:t>C: –</w:t>
            </w:r>
          </w:p>
          <w:p w14:paraId="54B3849D"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586B6B" w:rsidRDefault="00384AD2" w:rsidP="00D24C2A">
            <w:pPr>
              <w:pStyle w:val="TAL"/>
            </w:pPr>
            <w:r w:rsidRPr="00586B6B">
              <w:t xml:space="preserve">A </w:t>
            </w:r>
            <w:r>
              <w:t>list</w:t>
            </w:r>
            <w:r w:rsidRPr="00586B6B">
              <w:t xml:space="preserve">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D41AA2" w:rsidRDefault="00384AD2" w:rsidP="00D24C2A">
            <w:pPr>
              <w:pStyle w:val="TAL"/>
              <w:rPr>
                <w:rStyle w:val="Code"/>
              </w:rPr>
            </w:pPr>
            <w:r w:rsidRPr="00D41AA2">
              <w:rPr>
                <w:rStyle w:val="Code"/>
              </w:rPr>
              <w:t>downlink</w:t>
            </w:r>
          </w:p>
        </w:tc>
      </w:tr>
      <w:tr w:rsidR="00384AD2" w:rsidRPr="00586B6B"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D41AA2" w:rsidRDefault="00384AD2" w:rsidP="00D24C2A">
            <w:pPr>
              <w:pStyle w:val="TAL"/>
              <w:ind w:left="284" w:hanging="177"/>
              <w:rPr>
                <w:rStyle w:val="Code"/>
              </w:rPr>
            </w:pPr>
            <w:bookmarkStart w:id="930" w:name="_MCCTEMPBM_CRPT71130243___2"/>
            <w:r w:rsidRPr="00D41AA2">
              <w:rPr>
                <w:rStyle w:val="Code"/>
              </w:rPr>
              <w:t>contentPreparation‌TemplateIds</w:t>
            </w:r>
            <w:bookmarkEnd w:id="93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586B6B" w:rsidRDefault="00384AD2" w:rsidP="00D24C2A">
            <w:pPr>
              <w:pStyle w:val="TAC"/>
            </w:pPr>
            <w:r w:rsidRPr="00586B6B">
              <w:t>C: –</w:t>
            </w:r>
          </w:p>
          <w:p w14:paraId="6AA54F5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586B6B" w:rsidRDefault="00384AD2" w:rsidP="00D24C2A">
            <w:pPr>
              <w:pStyle w:val="TAL"/>
            </w:pPr>
            <w:r w:rsidRPr="00586B6B">
              <w:t xml:space="preserve">A </w:t>
            </w:r>
            <w:r>
              <w:t>list</w:t>
            </w:r>
            <w:r w:rsidRPr="00586B6B">
              <w:t xml:space="preserve">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D41AA2" w:rsidRDefault="00384AD2" w:rsidP="00D24C2A">
            <w:pPr>
              <w:pStyle w:val="TAL"/>
              <w:rPr>
                <w:rStyle w:val="Code"/>
              </w:rPr>
            </w:pPr>
            <w:r w:rsidRPr="00D41AA2">
              <w:rPr>
                <w:rStyle w:val="Code"/>
              </w:rPr>
              <w:t>downlink,</w:t>
            </w:r>
          </w:p>
          <w:p w14:paraId="2A3A98D2" w14:textId="77777777" w:rsidR="00384AD2" w:rsidRPr="0080399A" w:rsidRDefault="00384AD2" w:rsidP="00D24C2A">
            <w:pPr>
              <w:pStyle w:val="TAL"/>
              <w:rPr>
                <w:i/>
              </w:rPr>
            </w:pPr>
            <w:r w:rsidRPr="00D41AA2">
              <w:rPr>
                <w:rStyle w:val="Code"/>
              </w:rPr>
              <w:t>uplink</w:t>
            </w:r>
          </w:p>
        </w:tc>
      </w:tr>
      <w:tr w:rsidR="00384AD2" w:rsidRPr="00586B6B"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D41AA2" w:rsidRDefault="00384AD2" w:rsidP="00D24C2A">
            <w:pPr>
              <w:pStyle w:val="TAL"/>
              <w:ind w:left="284" w:hanging="177"/>
              <w:rPr>
                <w:rStyle w:val="Code"/>
              </w:rPr>
            </w:pPr>
            <w:bookmarkStart w:id="931" w:name="_MCCTEMPBM_CRPT71130244___2"/>
            <w:r w:rsidRPr="00D41AA2">
              <w:rPr>
                <w:rStyle w:val="Code"/>
              </w:rPr>
              <w:t>metricsReporting‌ConfigurationIds</w:t>
            </w:r>
            <w:bookmarkEnd w:id="93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586B6B" w:rsidRDefault="00384AD2" w:rsidP="00D24C2A">
            <w:pPr>
              <w:pStyle w:val="TAC"/>
            </w:pPr>
            <w:r w:rsidRPr="00586B6B">
              <w:t>C: –</w:t>
            </w:r>
          </w:p>
          <w:p w14:paraId="78876F7E"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586B6B" w:rsidRDefault="00384AD2" w:rsidP="00D24C2A">
            <w:pPr>
              <w:pStyle w:val="TAL"/>
            </w:pPr>
            <w:r w:rsidRPr="00586B6B">
              <w:t xml:space="preserve">A </w:t>
            </w:r>
            <w:r>
              <w:t>list</w:t>
            </w:r>
            <w:r w:rsidRPr="00586B6B">
              <w:t xml:space="preserve">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Default="00384AD2" w:rsidP="00D24C2A">
            <w:pPr>
              <w:pStyle w:val="TAL"/>
            </w:pPr>
            <w:r w:rsidRPr="00D41AA2">
              <w:rPr>
                <w:rStyle w:val="Code"/>
              </w:rPr>
              <w:t>downlink</w:t>
            </w:r>
            <w:r>
              <w:t>,</w:t>
            </w:r>
          </w:p>
          <w:p w14:paraId="736F1BD1" w14:textId="77777777" w:rsidR="00384AD2" w:rsidRPr="00D41AA2" w:rsidRDefault="00384AD2" w:rsidP="00D24C2A">
            <w:pPr>
              <w:pStyle w:val="TAL"/>
              <w:rPr>
                <w:rStyle w:val="Code"/>
              </w:rPr>
            </w:pPr>
            <w:r w:rsidRPr="00D41AA2">
              <w:rPr>
                <w:rStyle w:val="Code"/>
              </w:rPr>
              <w:t>uplink</w:t>
            </w:r>
          </w:p>
        </w:tc>
      </w:tr>
      <w:tr w:rsidR="00384AD2" w:rsidRPr="00586B6B"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D41AA2" w:rsidRDefault="00384AD2" w:rsidP="00D24C2A">
            <w:pPr>
              <w:pStyle w:val="TAL"/>
              <w:ind w:left="284" w:hanging="177"/>
              <w:rPr>
                <w:rStyle w:val="Code"/>
              </w:rPr>
            </w:pPr>
            <w:bookmarkStart w:id="932" w:name="_MCCTEMPBM_CRPT71130245___2"/>
            <w:r w:rsidRPr="00D41AA2">
              <w:rPr>
                <w:rStyle w:val="Code"/>
              </w:rPr>
              <w:t>policyTemplateIds</w:t>
            </w:r>
            <w:bookmarkEnd w:id="93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586B6B" w:rsidRDefault="00384AD2" w:rsidP="00D24C2A">
            <w:pPr>
              <w:pStyle w:val="TAC"/>
            </w:pPr>
            <w:r w:rsidRPr="00586B6B">
              <w:t>C: –</w:t>
            </w:r>
          </w:p>
          <w:p w14:paraId="46D7946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586B6B" w:rsidRDefault="00384AD2" w:rsidP="00D24C2A">
            <w:pPr>
              <w:pStyle w:val="TAL"/>
            </w:pPr>
            <w:r w:rsidRPr="00586B6B">
              <w:t xml:space="preserve">A </w:t>
            </w:r>
            <w:r>
              <w:t>list</w:t>
            </w:r>
            <w:r w:rsidRPr="00586B6B">
              <w:t xml:space="preserve">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Default="00384AD2" w:rsidP="00D24C2A">
            <w:pPr>
              <w:pStyle w:val="TAL"/>
            </w:pPr>
            <w:r w:rsidRPr="00D41AA2">
              <w:rPr>
                <w:rStyle w:val="Code"/>
              </w:rPr>
              <w:t>downlink</w:t>
            </w:r>
            <w:r>
              <w:t>,</w:t>
            </w:r>
          </w:p>
          <w:p w14:paraId="7C0B4542" w14:textId="77777777" w:rsidR="00384AD2" w:rsidRPr="00D41AA2" w:rsidRDefault="00384AD2" w:rsidP="00D24C2A">
            <w:pPr>
              <w:pStyle w:val="TAL"/>
              <w:rPr>
                <w:rStyle w:val="Code"/>
              </w:rPr>
            </w:pPr>
            <w:r w:rsidRPr="00D41AA2">
              <w:rPr>
                <w:rStyle w:val="Code"/>
              </w:rPr>
              <w:t>uplink</w:t>
            </w:r>
          </w:p>
        </w:tc>
      </w:tr>
      <w:tr w:rsidR="00982808" w:rsidRPr="00586B6B"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D41AA2" w:rsidRDefault="00982808" w:rsidP="00982808">
            <w:pPr>
              <w:pStyle w:val="TAL"/>
              <w:ind w:left="284" w:hanging="177"/>
              <w:rPr>
                <w:rStyle w:val="Code"/>
              </w:rPr>
            </w:pPr>
            <w:r>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1D5AF3E5" w:rsidR="00982808" w:rsidRPr="00586B6B" w:rsidRDefault="00982808" w:rsidP="00982808">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586B6B" w:rsidRDefault="00982808" w:rsidP="00982808">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586B6B" w:rsidRDefault="00982808" w:rsidP="00982808">
            <w:pPr>
              <w:pStyle w:val="TAC"/>
            </w:pPr>
            <w:r w:rsidRPr="00586B6B">
              <w:t>C: –</w:t>
            </w:r>
          </w:p>
          <w:p w14:paraId="3EE6D18D" w14:textId="3811B1A7" w:rsidR="00982808" w:rsidRPr="00586B6B" w:rsidRDefault="00982808" w:rsidP="00982808">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586B6B" w:rsidRDefault="00982808" w:rsidP="00982808">
            <w:pPr>
              <w:pStyle w:val="TAL"/>
            </w:pPr>
            <w:r w:rsidRPr="00586B6B">
              <w:t xml:space="preserve">A </w:t>
            </w:r>
            <w:r>
              <w:t>list</w:t>
            </w:r>
            <w:r w:rsidRPr="00586B6B">
              <w:t xml:space="preserve"> of </w:t>
            </w:r>
            <w:r>
              <w:t xml:space="preserve">Edge Resources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Default="00982808" w:rsidP="00982808">
            <w:pPr>
              <w:pStyle w:val="TAL"/>
            </w:pPr>
            <w:r w:rsidRPr="00D41AA2">
              <w:rPr>
                <w:rStyle w:val="Code"/>
              </w:rPr>
              <w:t>downlink</w:t>
            </w:r>
            <w:r>
              <w:t>,</w:t>
            </w:r>
          </w:p>
          <w:p w14:paraId="3A3C55FD" w14:textId="796C758F" w:rsidR="00982808" w:rsidRPr="00D41AA2" w:rsidRDefault="00982808" w:rsidP="00982808">
            <w:pPr>
              <w:pStyle w:val="TAL"/>
              <w:rPr>
                <w:rStyle w:val="Code"/>
              </w:rPr>
            </w:pPr>
            <w:r w:rsidRPr="00D41AA2">
              <w:rPr>
                <w:rStyle w:val="Code"/>
              </w:rPr>
              <w:t>uplink</w:t>
            </w:r>
          </w:p>
        </w:tc>
      </w:tr>
      <w:tr w:rsidR="00384AD2" w:rsidRPr="00586B6B"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D41AA2" w:rsidRDefault="00384AD2" w:rsidP="00D24C2A">
            <w:pPr>
              <w:pStyle w:val="TAL"/>
              <w:ind w:left="284" w:hanging="177"/>
              <w:rPr>
                <w:rStyle w:val="Code"/>
              </w:rPr>
            </w:pPr>
            <w:bookmarkStart w:id="933" w:name="_MCCTEMPBM_CRPT71130246___2"/>
            <w:r>
              <w:rPr>
                <w:rStyle w:val="Code"/>
              </w:rPr>
              <w:t>eventDataProcessing‌ConfigurationIds</w:t>
            </w:r>
            <w:bookmarkEnd w:id="93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586B6B" w:rsidRDefault="00384AD2" w:rsidP="00D24C2A">
            <w:pPr>
              <w:pStyle w:val="TAC"/>
            </w:pPr>
            <w:r w:rsidRPr="00586B6B">
              <w:t>C: –</w:t>
            </w:r>
          </w:p>
          <w:p w14:paraId="0E548FB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586B6B" w:rsidRDefault="00384AD2" w:rsidP="00D24C2A">
            <w:pPr>
              <w:pStyle w:val="TAL"/>
            </w:pPr>
            <w:r w:rsidRPr="00586B6B">
              <w:t xml:space="preserve">A </w:t>
            </w:r>
            <w:r>
              <w:t>list</w:t>
            </w:r>
            <w:r w:rsidRPr="00586B6B">
              <w:t xml:space="preserve"> of </w:t>
            </w:r>
            <w:r>
              <w:t xml:space="preserve">Event Data Processing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Default="00384AD2" w:rsidP="00D24C2A">
            <w:pPr>
              <w:pStyle w:val="TAL"/>
            </w:pPr>
            <w:r w:rsidRPr="00D41AA2">
              <w:rPr>
                <w:rStyle w:val="Code"/>
              </w:rPr>
              <w:t>downlink</w:t>
            </w:r>
            <w:r>
              <w:t>,</w:t>
            </w:r>
          </w:p>
          <w:p w14:paraId="526C717C" w14:textId="77777777" w:rsidR="00384AD2" w:rsidRPr="00D41AA2" w:rsidRDefault="00384AD2" w:rsidP="00D24C2A">
            <w:pPr>
              <w:pStyle w:val="TAL"/>
              <w:rPr>
                <w:rStyle w:val="Code"/>
              </w:rPr>
            </w:pPr>
            <w:r w:rsidRPr="00D41AA2">
              <w:rPr>
                <w:rStyle w:val="Code"/>
              </w:rPr>
              <w:t>uplink</w:t>
            </w:r>
          </w:p>
        </w:tc>
      </w:tr>
    </w:tbl>
    <w:p w14:paraId="5610B521" w14:textId="77777777" w:rsidR="00C434DB" w:rsidRDefault="00C434DB" w:rsidP="001934B4">
      <w:pPr>
        <w:pStyle w:val="TAN"/>
        <w:keepNext w:val="0"/>
      </w:pPr>
      <w:bookmarkStart w:id="934" w:name="_Toc68899592"/>
      <w:bookmarkStart w:id="935" w:name="_Toc71214343"/>
    </w:p>
    <w:p w14:paraId="0EA5EAB0" w14:textId="6B7A836C" w:rsidR="007D59CE" w:rsidRPr="00586B6B" w:rsidRDefault="007D59CE" w:rsidP="007D59CE">
      <w:pPr>
        <w:pStyle w:val="Heading2"/>
      </w:pPr>
      <w:bookmarkStart w:id="936" w:name="_Toc71722017"/>
      <w:bookmarkStart w:id="937" w:name="_Toc74859069"/>
      <w:bookmarkStart w:id="938" w:name="_Toc123800802"/>
      <w:r w:rsidRPr="00586B6B">
        <w:t>7.3</w:t>
      </w:r>
      <w:r w:rsidRPr="00586B6B">
        <w:tab/>
        <w:t>Server Certificates Provisioning API</w:t>
      </w:r>
      <w:bookmarkEnd w:id="934"/>
      <w:bookmarkEnd w:id="935"/>
      <w:bookmarkEnd w:id="936"/>
      <w:bookmarkEnd w:id="937"/>
      <w:bookmarkEnd w:id="938"/>
    </w:p>
    <w:p w14:paraId="0E2920A8" w14:textId="517EDB62" w:rsidR="00F0770E" w:rsidRPr="00586B6B" w:rsidRDefault="00F0770E" w:rsidP="00F0770E">
      <w:pPr>
        <w:pStyle w:val="Heading3"/>
      </w:pPr>
      <w:bookmarkStart w:id="939" w:name="_Toc68899593"/>
      <w:bookmarkStart w:id="940" w:name="_Toc71214344"/>
      <w:bookmarkStart w:id="941" w:name="_Toc71722018"/>
      <w:bookmarkStart w:id="942" w:name="_Toc74859070"/>
      <w:bookmarkStart w:id="943" w:name="_Toc123800803"/>
      <w:r w:rsidRPr="00586B6B">
        <w:t>7.3.1</w:t>
      </w:r>
      <w:r w:rsidRPr="00586B6B">
        <w:tab/>
        <w:t>Overview</w:t>
      </w:r>
      <w:bookmarkEnd w:id="939"/>
      <w:bookmarkEnd w:id="940"/>
      <w:bookmarkEnd w:id="941"/>
      <w:bookmarkEnd w:id="942"/>
      <w:bookmarkEnd w:id="943"/>
    </w:p>
    <w:p w14:paraId="5AD681C8" w14:textId="22EF97C0" w:rsidR="00B13C1C" w:rsidRPr="00586B6B" w:rsidRDefault="00B13C1C" w:rsidP="001934B4">
      <w:pPr>
        <w:keepNext/>
        <w:keepLines/>
      </w:pPr>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944" w:name="_Toc68899594"/>
      <w:bookmarkStart w:id="945" w:name="_Toc71214345"/>
      <w:bookmarkStart w:id="946" w:name="_Toc71722019"/>
      <w:bookmarkStart w:id="947" w:name="_Toc74859071"/>
      <w:bookmarkStart w:id="948" w:name="_Toc123800804"/>
      <w:r w:rsidRPr="00586B6B">
        <w:t>7.3.2</w:t>
      </w:r>
      <w:r w:rsidRPr="00586B6B">
        <w:tab/>
        <w:t>Resource structure</w:t>
      </w:r>
      <w:bookmarkEnd w:id="944"/>
      <w:bookmarkEnd w:id="945"/>
      <w:bookmarkEnd w:id="946"/>
      <w:bookmarkEnd w:id="947"/>
      <w:bookmarkEnd w:id="948"/>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53DD046C"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w:t>
      </w:r>
      <w:r w:rsidR="002050D5" w:rsidRPr="00D41AA2">
        <w:rPr>
          <w:rStyle w:val="Code"/>
        </w:rPr>
        <w:t>{apiVersion}</w:t>
      </w:r>
      <w:r w:rsidRPr="00E801F2">
        <w:rPr>
          <w:iCs w:val="0"/>
        </w:rPr>
        <w:t>/provisioning-sessions/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bookmarkStart w:id="949" w:name="_MCCTEMPBM_CRPT71130247___7"/>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949"/>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586B6B" w14:paraId="78595AFB" w14:textId="77777777" w:rsidTr="00B5532A">
        <w:tc>
          <w:tcPr>
            <w:tcW w:w="1365" w:type="dxa"/>
            <w:shd w:val="clear" w:color="auto" w:fill="BFBFBF"/>
          </w:tcPr>
          <w:p w14:paraId="11E0959D" w14:textId="77777777" w:rsidR="00967A24" w:rsidRPr="00586B6B" w:rsidRDefault="00967A24" w:rsidP="00B5532A">
            <w:pPr>
              <w:pStyle w:val="TAH"/>
            </w:pPr>
            <w:bookmarkStart w:id="950" w:name="_Toc68899595"/>
            <w:bookmarkStart w:id="951" w:name="_Toc71214346"/>
            <w:r w:rsidRPr="00586B6B">
              <w:t>Operation</w:t>
            </w:r>
          </w:p>
        </w:tc>
        <w:tc>
          <w:tcPr>
            <w:tcW w:w="2174" w:type="dxa"/>
            <w:shd w:val="clear" w:color="auto" w:fill="BFBFBF"/>
          </w:tcPr>
          <w:p w14:paraId="6FD854D7" w14:textId="77777777" w:rsidR="00967A24" w:rsidRPr="00586B6B" w:rsidRDefault="00967A24" w:rsidP="00B5532A">
            <w:pPr>
              <w:pStyle w:val="TAH"/>
            </w:pPr>
            <w:r w:rsidRPr="00586B6B">
              <w:t>Sub</w:t>
            </w:r>
            <w:r w:rsidRPr="00586B6B">
              <w:noBreakHyphen/>
              <w:t>resource path</w:t>
            </w:r>
          </w:p>
        </w:tc>
        <w:tc>
          <w:tcPr>
            <w:tcW w:w="1559" w:type="dxa"/>
            <w:shd w:val="clear" w:color="auto" w:fill="BFBFBF"/>
          </w:tcPr>
          <w:p w14:paraId="593BADC5" w14:textId="77777777" w:rsidR="00967A24" w:rsidRPr="00586B6B" w:rsidRDefault="00967A24" w:rsidP="00B5532A">
            <w:pPr>
              <w:pStyle w:val="TAH"/>
            </w:pPr>
            <w:r w:rsidRPr="00586B6B">
              <w:t>Allowed HTTP method(s)</w:t>
            </w:r>
          </w:p>
        </w:tc>
        <w:tc>
          <w:tcPr>
            <w:tcW w:w="4531" w:type="dxa"/>
            <w:shd w:val="clear" w:color="auto" w:fill="BFBFBF"/>
          </w:tcPr>
          <w:p w14:paraId="61864D89" w14:textId="77777777" w:rsidR="00967A24" w:rsidRPr="00586B6B" w:rsidRDefault="00967A24" w:rsidP="00B5532A">
            <w:pPr>
              <w:pStyle w:val="TAH"/>
            </w:pPr>
            <w:r w:rsidRPr="00586B6B">
              <w:t>Description</w:t>
            </w:r>
          </w:p>
        </w:tc>
      </w:tr>
      <w:tr w:rsidR="00967A24" w:rsidRPr="00C522DE" w14:paraId="5BD19DAD" w14:textId="77777777" w:rsidTr="00B5532A">
        <w:tc>
          <w:tcPr>
            <w:tcW w:w="1365" w:type="dxa"/>
            <w:shd w:val="clear" w:color="auto" w:fill="auto"/>
          </w:tcPr>
          <w:p w14:paraId="170443B3" w14:textId="77777777" w:rsidR="00967A24" w:rsidRPr="00586B6B" w:rsidRDefault="00967A24" w:rsidP="00B5532A">
            <w:pPr>
              <w:pStyle w:val="TAL"/>
            </w:pPr>
            <w:r w:rsidRPr="00586B6B">
              <w:t>Create Server Certificate</w:t>
            </w:r>
          </w:p>
        </w:tc>
        <w:tc>
          <w:tcPr>
            <w:tcW w:w="2174" w:type="dxa"/>
          </w:tcPr>
          <w:p w14:paraId="19A5EEE4" w14:textId="77777777" w:rsidR="00967A24" w:rsidRPr="00D41AA2" w:rsidRDefault="00967A24" w:rsidP="00B5532A">
            <w:pPr>
              <w:pStyle w:val="TAL"/>
              <w:rPr>
                <w:rStyle w:val="URLchar"/>
              </w:rPr>
            </w:pPr>
            <w:r w:rsidRPr="00D41AA2">
              <w:rPr>
                <w:rStyle w:val="URLchar"/>
              </w:rPr>
              <w:t>certificates</w:t>
            </w:r>
          </w:p>
        </w:tc>
        <w:tc>
          <w:tcPr>
            <w:tcW w:w="1559" w:type="dxa"/>
            <w:shd w:val="clear" w:color="auto" w:fill="auto"/>
          </w:tcPr>
          <w:p w14:paraId="0DCA5189" w14:textId="77777777" w:rsidR="00967A24" w:rsidRPr="00586B6B" w:rsidRDefault="00967A24" w:rsidP="00B5532A">
            <w:pPr>
              <w:pStyle w:val="TAL"/>
              <w:rPr>
                <w:rStyle w:val="HTTPMethod"/>
              </w:rPr>
            </w:pPr>
            <w:r w:rsidRPr="00586B6B">
              <w:rPr>
                <w:rStyle w:val="HTTPMethod"/>
              </w:rPr>
              <w:t>POST</w:t>
            </w:r>
          </w:p>
        </w:tc>
        <w:tc>
          <w:tcPr>
            <w:tcW w:w="4531" w:type="dxa"/>
            <w:shd w:val="clear" w:color="auto" w:fill="auto"/>
          </w:tcPr>
          <w:p w14:paraId="25A6AACB" w14:textId="77777777" w:rsidR="00967A24" w:rsidRPr="00586B6B" w:rsidRDefault="00967A24" w:rsidP="00B5532A">
            <w:pPr>
              <w:pStyle w:val="TAL"/>
            </w:pPr>
            <w:r w:rsidRPr="00586B6B">
              <w:t>Invoked on the Server Certificates collection associated with a Provisioning Session to request that the 5GMS System creates a new Server Certificate on behalf of the 5GMSd Application Provider.</w:t>
            </w:r>
          </w:p>
          <w:p w14:paraId="05F3062A" w14:textId="77777777" w:rsidR="00967A24" w:rsidRPr="00586B6B" w:rsidRDefault="00967A24" w:rsidP="00B5532A">
            <w:pPr>
              <w:pStyle w:val="TALcontinuation"/>
              <w:spacing w:before="60"/>
            </w:pPr>
            <w:r w:rsidRPr="00586B6B">
              <w:t>The request message body shall be empty.</w:t>
            </w:r>
          </w:p>
          <w:p w14:paraId="5740399F" w14:textId="77777777" w:rsidR="00967A24" w:rsidRPr="00586B6B" w:rsidRDefault="00967A24" w:rsidP="00B5532A">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5EF63B9" w14:textId="77777777" w:rsidR="00967A24" w:rsidRPr="00C522DE" w:rsidRDefault="00967A24" w:rsidP="00B5532A">
            <w:pPr>
              <w:pStyle w:val="TALcontinuation"/>
              <w:spacing w:before="60"/>
            </w:pPr>
            <w:r w:rsidRPr="00C522DE">
              <w:t>The body of the response message may include a copy of the created X.509 certificate, as specified in clause 7.3.3.2 below.</w:t>
            </w:r>
          </w:p>
        </w:tc>
      </w:tr>
      <w:tr w:rsidR="00967A24" w:rsidRPr="00586B6B" w14:paraId="5A8BE500" w14:textId="77777777" w:rsidTr="00B5532A">
        <w:tc>
          <w:tcPr>
            <w:tcW w:w="1365" w:type="dxa"/>
            <w:shd w:val="clear" w:color="auto" w:fill="auto"/>
          </w:tcPr>
          <w:p w14:paraId="139ADE27" w14:textId="77777777" w:rsidR="00967A24" w:rsidRPr="00586B6B" w:rsidRDefault="00967A24" w:rsidP="00B5532A">
            <w:pPr>
              <w:pStyle w:val="TAL"/>
              <w:keepNext w:val="0"/>
            </w:pPr>
            <w:r w:rsidRPr="00586B6B">
              <w:t>Reserve Server Certificate</w:t>
            </w:r>
          </w:p>
        </w:tc>
        <w:tc>
          <w:tcPr>
            <w:tcW w:w="2174" w:type="dxa"/>
          </w:tcPr>
          <w:p w14:paraId="37492BA6" w14:textId="77777777" w:rsidR="00967A24" w:rsidRPr="00D41AA2" w:rsidRDefault="00967A24" w:rsidP="00B5532A">
            <w:pPr>
              <w:pStyle w:val="TAL"/>
              <w:keepNext w:val="0"/>
              <w:rPr>
                <w:rStyle w:val="URLchar"/>
              </w:rPr>
            </w:pPr>
            <w:r w:rsidRPr="00D41AA2">
              <w:rPr>
                <w:rStyle w:val="URLchar"/>
              </w:rPr>
              <w:t>certificates?csr</w:t>
            </w:r>
          </w:p>
        </w:tc>
        <w:tc>
          <w:tcPr>
            <w:tcW w:w="1559" w:type="dxa"/>
            <w:shd w:val="clear" w:color="auto" w:fill="auto"/>
          </w:tcPr>
          <w:p w14:paraId="0D1C62F6" w14:textId="77777777" w:rsidR="00967A24" w:rsidRPr="00586B6B" w:rsidRDefault="00967A24" w:rsidP="00B5532A">
            <w:pPr>
              <w:pStyle w:val="TAL"/>
              <w:keepNext w:val="0"/>
              <w:rPr>
                <w:rStyle w:val="HTTPMethod"/>
              </w:rPr>
            </w:pPr>
            <w:r w:rsidRPr="00586B6B">
              <w:rPr>
                <w:rStyle w:val="HTTPMethod"/>
              </w:rPr>
              <w:t>POST</w:t>
            </w:r>
          </w:p>
        </w:tc>
        <w:tc>
          <w:tcPr>
            <w:tcW w:w="4531" w:type="dxa"/>
            <w:shd w:val="clear" w:color="auto" w:fill="auto"/>
          </w:tcPr>
          <w:p w14:paraId="150D412D" w14:textId="77777777" w:rsidR="00967A24" w:rsidRPr="00586B6B" w:rsidRDefault="00967A24" w:rsidP="00B5532A">
            <w:pPr>
              <w:pStyle w:val="TAL"/>
              <w:keepNext w:val="0"/>
            </w:pPr>
            <w:r w:rsidRPr="00586B6B">
              <w:t>Invoked on the Server Certificates collection associated with a Provisioning Session to solicit a Certificate Signing Request for a new Server Certificate.</w:t>
            </w:r>
          </w:p>
          <w:p w14:paraId="388A0B9A" w14:textId="77777777" w:rsidR="00967A24" w:rsidRPr="00586B6B" w:rsidRDefault="00967A24" w:rsidP="00B5532A">
            <w:pPr>
              <w:pStyle w:val="TALcontinuation"/>
              <w:spacing w:before="60"/>
            </w:pPr>
            <w:r w:rsidRPr="00586B6B">
              <w:t xml:space="preserve">The request message body shall be </w:t>
            </w:r>
            <w:r>
              <w:t xml:space="preserve">a JSON array of domain name aliases or (if no domain name aliases are required) </w:t>
            </w:r>
            <w:r w:rsidRPr="00586B6B">
              <w:t>empty.</w:t>
            </w:r>
          </w:p>
          <w:p w14:paraId="22EBEBE3" w14:textId="77777777" w:rsidR="00967A24" w:rsidRPr="00586B6B" w:rsidRDefault="00967A24" w:rsidP="00B5532A">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4FC52E3E" w14:textId="77777777" w:rsidR="00967A24" w:rsidRPr="00586B6B" w:rsidRDefault="00967A24" w:rsidP="00B5532A">
            <w:pPr>
              <w:pStyle w:val="TALcontinuation"/>
              <w:spacing w:before="60"/>
            </w:pPr>
            <w:r w:rsidRPr="00586B6B">
              <w:t>The body of the response shall be a PEM-encoded X.509 Certificate Signing Request, as specified in clause 7.3.3.1 below.</w:t>
            </w:r>
          </w:p>
        </w:tc>
      </w:tr>
      <w:tr w:rsidR="00967A24" w:rsidRPr="00586B6B" w14:paraId="78BA8142" w14:textId="77777777" w:rsidTr="00B5532A">
        <w:tc>
          <w:tcPr>
            <w:tcW w:w="1365" w:type="dxa"/>
            <w:shd w:val="clear" w:color="auto" w:fill="auto"/>
          </w:tcPr>
          <w:p w14:paraId="43DD2118" w14:textId="77777777" w:rsidR="00967A24" w:rsidRPr="00586B6B" w:rsidRDefault="00967A24" w:rsidP="00B5532A">
            <w:pPr>
              <w:pStyle w:val="TAL"/>
            </w:pPr>
            <w:r w:rsidRPr="00586B6B">
              <w:t>Retrieve Server Certificate</w:t>
            </w:r>
          </w:p>
        </w:tc>
        <w:tc>
          <w:tcPr>
            <w:tcW w:w="2174" w:type="dxa"/>
            <w:vMerge w:val="restart"/>
          </w:tcPr>
          <w:p w14:paraId="154B655F" w14:textId="77777777" w:rsidR="00967A24" w:rsidRPr="00795D3C" w:rsidRDefault="00967A24" w:rsidP="00B5532A">
            <w:pPr>
              <w:pStyle w:val="TAL"/>
            </w:pPr>
            <w:bookmarkStart w:id="952" w:name="_MCCTEMPBM_CRPT71130250___7"/>
            <w:r w:rsidRPr="00D41AA2">
              <w:rPr>
                <w:rStyle w:val="URLchar"/>
              </w:rPr>
              <w:t>certificates/</w:t>
            </w:r>
            <w:r w:rsidRPr="00D41AA2">
              <w:rPr>
                <w:rStyle w:val="Code"/>
              </w:rPr>
              <w:t>{certificateId}</w:t>
            </w:r>
            <w:bookmarkEnd w:id="952"/>
          </w:p>
        </w:tc>
        <w:tc>
          <w:tcPr>
            <w:tcW w:w="1559" w:type="dxa"/>
            <w:shd w:val="clear" w:color="auto" w:fill="auto"/>
          </w:tcPr>
          <w:p w14:paraId="087CA437" w14:textId="77777777" w:rsidR="00967A24" w:rsidRPr="00586B6B" w:rsidRDefault="00967A24" w:rsidP="00B5532A">
            <w:pPr>
              <w:pStyle w:val="TAL"/>
              <w:rPr>
                <w:rStyle w:val="HTTPMethod"/>
              </w:rPr>
            </w:pPr>
            <w:bookmarkStart w:id="953" w:name="_MCCTEMPBM_CRPT71130251___7"/>
            <w:r w:rsidRPr="00586B6B">
              <w:rPr>
                <w:rStyle w:val="HTTPMethod"/>
              </w:rPr>
              <w:t>GET</w:t>
            </w:r>
            <w:bookmarkEnd w:id="953"/>
          </w:p>
        </w:tc>
        <w:tc>
          <w:tcPr>
            <w:tcW w:w="4531" w:type="dxa"/>
            <w:shd w:val="clear" w:color="auto" w:fill="auto"/>
          </w:tcPr>
          <w:p w14:paraId="30B47606" w14:textId="77777777" w:rsidR="00967A24" w:rsidRPr="00586B6B" w:rsidRDefault="00967A24" w:rsidP="00B5532A">
            <w:pPr>
              <w:pStyle w:val="TAL"/>
            </w:pPr>
            <w:r w:rsidRPr="00586B6B">
              <w:t>Used to retrieve a previously created or uploaded Server Certificate.</w:t>
            </w:r>
          </w:p>
          <w:p w14:paraId="162085D2" w14:textId="77777777" w:rsidR="00967A24" w:rsidRPr="00586B6B" w:rsidRDefault="00967A24" w:rsidP="00B5532A">
            <w:pPr>
              <w:pStyle w:val="TALcontinuation"/>
              <w:spacing w:before="60"/>
            </w:pPr>
            <w:r w:rsidRPr="00586B6B">
              <w:t xml:space="preserve">If a Server Certificate resource has been reserved but not yet uploaded, this operation shall return </w:t>
            </w:r>
            <w:r w:rsidRPr="00C522DE">
              <w:rPr>
                <w:rStyle w:val="HTTPResponse"/>
              </w:rPr>
              <w:t>204 (No Content)</w:t>
            </w:r>
            <w:r w:rsidRPr="00586B6B">
              <w:t>.</w:t>
            </w:r>
          </w:p>
        </w:tc>
      </w:tr>
      <w:tr w:rsidR="00967A24" w:rsidRPr="00586B6B" w14:paraId="7CABF7DD" w14:textId="77777777" w:rsidTr="00B5532A">
        <w:tc>
          <w:tcPr>
            <w:tcW w:w="1365" w:type="dxa"/>
            <w:shd w:val="clear" w:color="auto" w:fill="auto"/>
          </w:tcPr>
          <w:p w14:paraId="25FDB51E" w14:textId="77777777" w:rsidR="00967A24" w:rsidRPr="00586B6B" w:rsidRDefault="00967A24" w:rsidP="00B5532A">
            <w:pPr>
              <w:pStyle w:val="TAL"/>
            </w:pPr>
            <w:r w:rsidRPr="00586B6B">
              <w:t>Upload Server Certificate</w:t>
            </w:r>
          </w:p>
        </w:tc>
        <w:tc>
          <w:tcPr>
            <w:tcW w:w="2174" w:type="dxa"/>
            <w:vMerge/>
          </w:tcPr>
          <w:p w14:paraId="111A085B" w14:textId="77777777" w:rsidR="00967A24" w:rsidRPr="00586B6B" w:rsidRDefault="00967A24" w:rsidP="00B5532A">
            <w:pPr>
              <w:pStyle w:val="TAL"/>
            </w:pPr>
          </w:p>
        </w:tc>
        <w:tc>
          <w:tcPr>
            <w:tcW w:w="1559" w:type="dxa"/>
            <w:shd w:val="clear" w:color="auto" w:fill="auto"/>
          </w:tcPr>
          <w:p w14:paraId="2EBF5756" w14:textId="77777777" w:rsidR="00967A24" w:rsidRPr="00586B6B" w:rsidRDefault="00967A24" w:rsidP="00B5532A">
            <w:pPr>
              <w:pStyle w:val="TAL"/>
            </w:pPr>
            <w:bookmarkStart w:id="954" w:name="_MCCTEMPBM_CRPT71130252___7"/>
            <w:r w:rsidRPr="00586B6B">
              <w:rPr>
                <w:rStyle w:val="HTTPMethod"/>
              </w:rPr>
              <w:t>PUT</w:t>
            </w:r>
            <w:bookmarkEnd w:id="954"/>
          </w:p>
        </w:tc>
        <w:tc>
          <w:tcPr>
            <w:tcW w:w="4531" w:type="dxa"/>
            <w:shd w:val="clear" w:color="auto" w:fill="auto"/>
          </w:tcPr>
          <w:p w14:paraId="7D8654A2" w14:textId="77777777" w:rsidR="00967A24" w:rsidRPr="00586B6B" w:rsidRDefault="00967A24" w:rsidP="00B5532A">
            <w:pPr>
              <w:pStyle w:val="TAL"/>
            </w:pPr>
            <w:r w:rsidRPr="00586B6B">
              <w:t>Used by the 5GMSd Application Provider to supply a new Server Certificate in response to a solicited Certificate Signing Request.</w:t>
            </w:r>
          </w:p>
          <w:p w14:paraId="2569B540" w14:textId="77777777" w:rsidR="00967A24" w:rsidRPr="00586B6B" w:rsidRDefault="00967A24" w:rsidP="00B5532A">
            <w:pPr>
              <w:pStyle w:val="TALcontinuation"/>
              <w:spacing w:before="60"/>
            </w:pPr>
            <w:r w:rsidRPr="00586B6B">
              <w:t>The body of the request message shall be a PEM-encoded X.509 certificate signed with the public key of the Certificate Signing Request, as specified in clause 7.3.3 below.</w:t>
            </w:r>
          </w:p>
          <w:p w14:paraId="635B2F64" w14:textId="77777777" w:rsidR="00967A24" w:rsidRPr="00586B6B" w:rsidRDefault="00967A24" w:rsidP="00B5532A">
            <w:pPr>
              <w:pStyle w:val="TALcontinuation"/>
              <w:spacing w:before="60"/>
            </w:pPr>
            <w:r w:rsidRPr="00586B6B">
              <w:t>The 5GMSd AF shall associate the Server Certificate with the private key it generated alongside the Certificate Signing Request.</w:t>
            </w:r>
          </w:p>
          <w:p w14:paraId="3C35F2AF" w14:textId="77777777" w:rsidR="00967A24" w:rsidRPr="00586B6B" w:rsidRDefault="00967A24" w:rsidP="00B5532A">
            <w:pPr>
              <w:pStyle w:val="TALcontinuation"/>
              <w:spacing w:before="60"/>
            </w:pPr>
            <w:r w:rsidRPr="00586B6B">
              <w:t>Attempting to update a previously uploaded Server Certificate is an error.</w:t>
            </w:r>
          </w:p>
        </w:tc>
      </w:tr>
      <w:tr w:rsidR="00967A24" w:rsidRPr="00586B6B" w14:paraId="3F755AD3" w14:textId="77777777" w:rsidTr="00B5532A">
        <w:tc>
          <w:tcPr>
            <w:tcW w:w="1365" w:type="dxa"/>
            <w:shd w:val="clear" w:color="auto" w:fill="auto"/>
          </w:tcPr>
          <w:p w14:paraId="6C50E6BF" w14:textId="77777777" w:rsidR="00967A24" w:rsidRPr="00586B6B" w:rsidRDefault="00967A24" w:rsidP="00B5532A">
            <w:pPr>
              <w:pStyle w:val="TAL"/>
            </w:pPr>
            <w:r w:rsidRPr="00586B6B">
              <w:t>Destroy Server Certificate</w:t>
            </w:r>
          </w:p>
        </w:tc>
        <w:tc>
          <w:tcPr>
            <w:tcW w:w="2174" w:type="dxa"/>
            <w:vMerge/>
          </w:tcPr>
          <w:p w14:paraId="76B12B30" w14:textId="77777777" w:rsidR="00967A24" w:rsidRPr="00586B6B" w:rsidDel="008F384E" w:rsidRDefault="00967A24" w:rsidP="00B5532A">
            <w:pPr>
              <w:pStyle w:val="TAL"/>
            </w:pPr>
          </w:p>
        </w:tc>
        <w:tc>
          <w:tcPr>
            <w:tcW w:w="1559" w:type="dxa"/>
            <w:shd w:val="clear" w:color="auto" w:fill="auto"/>
          </w:tcPr>
          <w:p w14:paraId="05D2CFBF" w14:textId="77777777" w:rsidR="00967A24" w:rsidRPr="00586B6B" w:rsidRDefault="00967A24" w:rsidP="00B5532A">
            <w:pPr>
              <w:pStyle w:val="TAL"/>
            </w:pPr>
            <w:bookmarkStart w:id="955" w:name="_MCCTEMPBM_CRPT71130253___7"/>
            <w:r w:rsidRPr="00586B6B">
              <w:rPr>
                <w:rStyle w:val="HTTPMethod"/>
              </w:rPr>
              <w:t>DELETE</w:t>
            </w:r>
            <w:bookmarkEnd w:id="955"/>
          </w:p>
        </w:tc>
        <w:tc>
          <w:tcPr>
            <w:tcW w:w="4531" w:type="dxa"/>
            <w:shd w:val="clear" w:color="auto" w:fill="auto"/>
          </w:tcPr>
          <w:p w14:paraId="037876E1" w14:textId="77777777" w:rsidR="00967A24" w:rsidRPr="00586B6B" w:rsidRDefault="00967A24" w:rsidP="00B5532A">
            <w:pPr>
              <w:pStyle w:val="TAL"/>
            </w:pPr>
            <w:r w:rsidRPr="00586B6B">
              <w:t>Removes the specified Server Certificate from the set of certificates associated with the Provisioning Session.</w:t>
            </w:r>
          </w:p>
        </w:tc>
      </w:tr>
      <w:tr w:rsidR="00967A24" w:rsidRPr="00586B6B" w14:paraId="2DA4D85D" w14:textId="77777777" w:rsidTr="00B5532A">
        <w:tc>
          <w:tcPr>
            <w:tcW w:w="9629" w:type="dxa"/>
            <w:gridSpan w:val="4"/>
            <w:shd w:val="clear" w:color="auto" w:fill="auto"/>
          </w:tcPr>
          <w:p w14:paraId="142A1644" w14:textId="77777777" w:rsidR="00967A24" w:rsidRPr="00586B6B" w:rsidRDefault="00967A24" w:rsidP="00B5532A">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1934B4">
      <w:pPr>
        <w:pStyle w:val="TAN"/>
        <w:keepNext w:val="0"/>
      </w:pPr>
    </w:p>
    <w:p w14:paraId="5FFB3FE7" w14:textId="548E71C3" w:rsidR="00F0770E" w:rsidRPr="00586B6B" w:rsidRDefault="00F0770E" w:rsidP="00F0770E">
      <w:pPr>
        <w:pStyle w:val="Heading3"/>
      </w:pPr>
      <w:bookmarkStart w:id="956" w:name="_Toc71722020"/>
      <w:bookmarkStart w:id="957" w:name="_Toc74859072"/>
      <w:bookmarkStart w:id="958" w:name="_Toc123800805"/>
      <w:r w:rsidRPr="00586B6B">
        <w:t>7.3.3</w:t>
      </w:r>
      <w:r w:rsidRPr="00586B6B">
        <w:tab/>
        <w:t>Data model</w:t>
      </w:r>
      <w:bookmarkEnd w:id="950"/>
      <w:bookmarkEnd w:id="951"/>
      <w:bookmarkEnd w:id="956"/>
      <w:bookmarkEnd w:id="957"/>
      <w:bookmarkEnd w:id="958"/>
    </w:p>
    <w:p w14:paraId="44CF768E" w14:textId="16AEDFE3" w:rsidR="00DD14C8" w:rsidRPr="00586B6B" w:rsidRDefault="00DD14C8" w:rsidP="00DD14C8">
      <w:pPr>
        <w:pStyle w:val="Heading4"/>
      </w:pPr>
      <w:bookmarkStart w:id="959" w:name="_Toc68899596"/>
      <w:bookmarkStart w:id="960" w:name="_Toc71214347"/>
      <w:bookmarkStart w:id="961" w:name="_Toc71722021"/>
      <w:bookmarkStart w:id="962" w:name="_Toc74859073"/>
      <w:bookmarkStart w:id="963" w:name="_Toc123800806"/>
      <w:r w:rsidRPr="00586B6B">
        <w:t>7.3.3.1</w:t>
      </w:r>
      <w:r w:rsidRPr="00586B6B">
        <w:tab/>
        <w:t>Certificate Signing Request</w:t>
      </w:r>
      <w:bookmarkEnd w:id="959"/>
      <w:bookmarkEnd w:id="960"/>
      <w:bookmarkEnd w:id="961"/>
      <w:bookmarkEnd w:id="962"/>
      <w:bookmarkEnd w:id="963"/>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bookmarkStart w:id="964" w:name="_MCCTEMPBM_CRPT71130254___7"/>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965" w:name="_Toc68899597"/>
      <w:bookmarkStart w:id="966" w:name="_Toc71214348"/>
      <w:bookmarkStart w:id="967" w:name="_Toc71722022"/>
      <w:bookmarkStart w:id="968" w:name="_Toc74859074"/>
      <w:bookmarkStart w:id="969" w:name="_Toc123800807"/>
      <w:bookmarkEnd w:id="964"/>
      <w:r w:rsidRPr="00586B6B">
        <w:t>7.3.3.2</w:t>
      </w:r>
      <w:r w:rsidRPr="00586B6B">
        <w:tab/>
        <w:t>Server Certificate resource</w:t>
      </w:r>
      <w:bookmarkEnd w:id="965"/>
      <w:bookmarkEnd w:id="966"/>
      <w:bookmarkEnd w:id="967"/>
      <w:bookmarkEnd w:id="968"/>
      <w:bookmarkEnd w:id="969"/>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bookmarkStart w:id="970" w:name="_MCCTEMPBM_CRPT71130255___7"/>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971" w:name="_Toc68899598"/>
      <w:bookmarkStart w:id="972" w:name="_Toc71214349"/>
      <w:bookmarkStart w:id="973" w:name="_Toc71722023"/>
      <w:bookmarkStart w:id="974" w:name="_Toc74859075"/>
      <w:bookmarkStart w:id="975" w:name="_Toc123800808"/>
      <w:bookmarkEnd w:id="970"/>
      <w:r w:rsidRPr="00586B6B">
        <w:t>7.3.4</w:t>
      </w:r>
      <w:r w:rsidRPr="00586B6B">
        <w:tab/>
        <w:t>Operations</w:t>
      </w:r>
      <w:bookmarkEnd w:id="971"/>
      <w:bookmarkEnd w:id="972"/>
      <w:bookmarkEnd w:id="973"/>
      <w:bookmarkEnd w:id="974"/>
      <w:bookmarkEnd w:id="975"/>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976" w:name="_Toc68899599"/>
      <w:bookmarkStart w:id="977" w:name="_Toc71214350"/>
      <w:bookmarkStart w:id="978" w:name="_Toc71722024"/>
      <w:bookmarkStart w:id="979" w:name="_Toc74859076"/>
      <w:bookmarkStart w:id="980" w:name="_Toc123800809"/>
      <w:r w:rsidRPr="00586B6B">
        <w:t>7.4</w:t>
      </w:r>
      <w:r w:rsidRPr="00586B6B">
        <w:tab/>
        <w:t xml:space="preserve">Content </w:t>
      </w:r>
      <w:r w:rsidRPr="00C65017">
        <w:t>Pr</w:t>
      </w:r>
      <w:r w:rsidR="00B13C1C" w:rsidRPr="00C65017">
        <w:t>eparation</w:t>
      </w:r>
      <w:r w:rsidRPr="00586B6B">
        <w:t xml:space="preserve"> Templates Provisioning API</w:t>
      </w:r>
      <w:bookmarkEnd w:id="976"/>
      <w:bookmarkEnd w:id="977"/>
      <w:bookmarkEnd w:id="978"/>
      <w:bookmarkEnd w:id="979"/>
      <w:bookmarkEnd w:id="980"/>
    </w:p>
    <w:p w14:paraId="37B61194" w14:textId="1D77CAC4" w:rsidR="00F0770E" w:rsidRPr="00586B6B" w:rsidRDefault="00F0770E" w:rsidP="00D41AA2">
      <w:pPr>
        <w:pStyle w:val="Heading3"/>
      </w:pPr>
      <w:bookmarkStart w:id="981" w:name="_Toc68899600"/>
      <w:bookmarkStart w:id="982" w:name="_Toc71214351"/>
      <w:bookmarkStart w:id="983" w:name="_Toc71722025"/>
      <w:bookmarkStart w:id="984" w:name="_Toc74859077"/>
      <w:bookmarkStart w:id="985" w:name="_Toc123800810"/>
      <w:r w:rsidRPr="00586B6B">
        <w:t>7.4.1</w:t>
      </w:r>
      <w:r w:rsidRPr="00586B6B">
        <w:tab/>
        <w:t>Overview</w:t>
      </w:r>
      <w:bookmarkEnd w:id="981"/>
      <w:bookmarkEnd w:id="982"/>
      <w:bookmarkEnd w:id="983"/>
      <w:bookmarkEnd w:id="984"/>
      <w:bookmarkEnd w:id="985"/>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986" w:name="_Toc68899601"/>
    </w:p>
    <w:p w14:paraId="01CF0F51" w14:textId="5091FCA9" w:rsidR="00F0770E" w:rsidRPr="00586B6B" w:rsidRDefault="00F0770E" w:rsidP="00F90266">
      <w:pPr>
        <w:pStyle w:val="Heading3"/>
        <w:overflowPunct/>
        <w:autoSpaceDE/>
        <w:autoSpaceDN/>
        <w:adjustRightInd/>
        <w:textAlignment w:val="auto"/>
      </w:pPr>
      <w:bookmarkStart w:id="987" w:name="_Toc71214352"/>
      <w:bookmarkStart w:id="988" w:name="_Toc71722026"/>
      <w:bookmarkStart w:id="989" w:name="_Toc74859078"/>
      <w:bookmarkStart w:id="990" w:name="_Toc123800811"/>
      <w:r w:rsidRPr="00586B6B">
        <w:t>7.4.2</w:t>
      </w:r>
      <w:r w:rsidRPr="00586B6B">
        <w:tab/>
        <w:t>Resource structure</w:t>
      </w:r>
      <w:bookmarkEnd w:id="986"/>
      <w:bookmarkEnd w:id="987"/>
      <w:bookmarkEnd w:id="988"/>
      <w:bookmarkEnd w:id="989"/>
      <w:bookmarkEnd w:id="990"/>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60FF7EB8" w:rsidR="00B13C1C" w:rsidRPr="00586B6B" w:rsidRDefault="00B13C1C" w:rsidP="00B13C1C">
      <w:pPr>
        <w:pStyle w:val="URLdisplay"/>
        <w:keepNext/>
      </w:pPr>
      <w:r w:rsidRPr="00E97EAC">
        <w:rPr>
          <w:rStyle w:val="Code"/>
        </w:rPr>
        <w:t>{apiRoot}</w:t>
      </w:r>
      <w:r w:rsidRPr="00D41AA2">
        <w:t>/</w:t>
      </w:r>
      <w:r w:rsidRPr="00FE7183">
        <w:rPr>
          <w:rFonts w:cs="Courier New"/>
        </w:rPr>
        <w:t>3gpp-m1</w:t>
      </w:r>
      <w:r w:rsidR="002050D5" w:rsidRPr="00B93911">
        <w:t>/</w:t>
      </w:r>
      <w:r w:rsidR="002050D5" w:rsidRPr="00B93911">
        <w:rPr>
          <w:rStyle w:val="Code"/>
        </w:rPr>
        <w:t>{apiVersion}</w:t>
      </w:r>
      <w:r w:rsidR="002050D5" w:rsidRPr="00B93911">
        <w:t>/</w:t>
      </w:r>
      <w:r w:rsidRPr="00FE7183">
        <w:rPr>
          <w:rFonts w:cs="Courier New"/>
        </w:rPr>
        <w:t>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bookmarkStart w:id="991" w:name="_MCCTEMPBM_CRPT71130256___7"/>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991"/>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bookmarkStart w:id="992" w:name="_MCCTEMPBM_CRPT71130257___7" w:colFirst="1" w:colLast="1"/>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bookmarkEnd w:id="992"/>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bookmarkStart w:id="993" w:name="_MCCTEMPBM_CRPT71130258___7"/>
            <w:r w:rsidRPr="00586B6B">
              <w:rPr>
                <w:rStyle w:val="HTTPMethod"/>
              </w:rPr>
              <w:t>GET</w:t>
            </w:r>
            <w:bookmarkEnd w:id="993"/>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bookmarkStart w:id="994" w:name="_MCCTEMPBM_CRPT71130259___7"/>
            <w:r w:rsidRPr="00586B6B">
              <w:rPr>
                <w:rStyle w:val="HTTPMethod"/>
              </w:rPr>
              <w:t>PUT</w:t>
            </w:r>
            <w:r w:rsidRPr="00586B6B">
              <w:t>,</w:t>
            </w:r>
          </w:p>
          <w:p w14:paraId="447B5D65" w14:textId="77777777" w:rsidR="00B13C1C" w:rsidRPr="00586B6B" w:rsidRDefault="00B13C1C" w:rsidP="00660192">
            <w:pPr>
              <w:pStyle w:val="TAL"/>
              <w:rPr>
                <w:rStyle w:val="HTTPMethod"/>
              </w:rPr>
            </w:pPr>
            <w:bookmarkStart w:id="995" w:name="_MCCTEMPBM_CRPT71130260___7"/>
            <w:bookmarkEnd w:id="994"/>
            <w:r w:rsidRPr="00586B6B">
              <w:rPr>
                <w:rStyle w:val="HTTPMethod"/>
              </w:rPr>
              <w:t>PATCH</w:t>
            </w:r>
            <w:bookmarkEnd w:id="995"/>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bookmarkStart w:id="996" w:name="_MCCTEMPBM_CRPT71130261___7"/>
            <w:r w:rsidRPr="00586B6B">
              <w:rPr>
                <w:rStyle w:val="HTTPMethod"/>
              </w:rPr>
              <w:t>DELETE</w:t>
            </w:r>
            <w:bookmarkEnd w:id="996"/>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1934B4">
      <w:pPr>
        <w:pStyle w:val="TAN"/>
        <w:keepNext w:val="0"/>
      </w:pPr>
    </w:p>
    <w:p w14:paraId="4251B4A4" w14:textId="7E97167E" w:rsidR="00F0770E" w:rsidRPr="00586B6B" w:rsidRDefault="00F0770E" w:rsidP="00F0770E">
      <w:pPr>
        <w:pStyle w:val="Heading3"/>
      </w:pPr>
      <w:bookmarkStart w:id="997" w:name="_Toc68899602"/>
      <w:bookmarkStart w:id="998" w:name="_Toc71214353"/>
      <w:bookmarkStart w:id="999" w:name="_Toc71722027"/>
      <w:bookmarkStart w:id="1000" w:name="_Toc74859079"/>
      <w:bookmarkStart w:id="1001" w:name="_Toc123800812"/>
      <w:r w:rsidRPr="00586B6B">
        <w:t>7.4.3</w:t>
      </w:r>
      <w:r w:rsidRPr="00586B6B">
        <w:tab/>
        <w:t>Data model</w:t>
      </w:r>
      <w:bookmarkEnd w:id="997"/>
      <w:bookmarkEnd w:id="998"/>
      <w:bookmarkEnd w:id="999"/>
      <w:bookmarkEnd w:id="1000"/>
      <w:bookmarkEnd w:id="1001"/>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002" w:name="_Toc68899603"/>
      <w:bookmarkStart w:id="1003" w:name="_Toc71214354"/>
      <w:bookmarkStart w:id="1004" w:name="_Toc71722028"/>
      <w:bookmarkStart w:id="1005" w:name="_Toc74859080"/>
      <w:bookmarkStart w:id="1006" w:name="_Toc123800813"/>
      <w:r w:rsidRPr="00586B6B">
        <w:t>7.4.4</w:t>
      </w:r>
      <w:r w:rsidRPr="00586B6B">
        <w:tab/>
        <w:t>Operations</w:t>
      </w:r>
      <w:bookmarkEnd w:id="1002"/>
      <w:bookmarkEnd w:id="1003"/>
      <w:bookmarkEnd w:id="1004"/>
      <w:bookmarkEnd w:id="1005"/>
      <w:bookmarkEnd w:id="1006"/>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007" w:name="_Toc68899604"/>
      <w:bookmarkStart w:id="1008" w:name="_Toc71214355"/>
      <w:bookmarkStart w:id="1009" w:name="_Toc71722029"/>
      <w:bookmarkStart w:id="1010" w:name="_Toc74859081"/>
      <w:bookmarkStart w:id="1011" w:name="_Toc123800814"/>
      <w:r w:rsidRPr="00586B6B">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007"/>
      <w:bookmarkEnd w:id="1008"/>
      <w:bookmarkEnd w:id="1009"/>
      <w:bookmarkEnd w:id="1010"/>
      <w:bookmarkEnd w:id="1011"/>
    </w:p>
    <w:p w14:paraId="5FBA7D6C" w14:textId="4BCB3B25" w:rsidR="00F0770E" w:rsidRPr="00586B6B" w:rsidRDefault="00F0770E" w:rsidP="00F0770E">
      <w:pPr>
        <w:pStyle w:val="Heading3"/>
      </w:pPr>
      <w:bookmarkStart w:id="1012" w:name="_Toc68899605"/>
      <w:bookmarkStart w:id="1013" w:name="_Toc71214356"/>
      <w:bookmarkStart w:id="1014" w:name="_Toc71722030"/>
      <w:bookmarkStart w:id="1015" w:name="_Toc74859082"/>
      <w:bookmarkStart w:id="1016" w:name="_Toc123800815"/>
      <w:r w:rsidRPr="00586B6B">
        <w:t>7.5.1</w:t>
      </w:r>
      <w:r w:rsidRPr="00586B6B">
        <w:tab/>
        <w:t>Overview</w:t>
      </w:r>
      <w:bookmarkEnd w:id="1012"/>
      <w:bookmarkEnd w:id="1013"/>
      <w:bookmarkEnd w:id="1014"/>
      <w:bookmarkEnd w:id="1015"/>
      <w:bookmarkEnd w:id="1016"/>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017" w:name="_Toc68899606"/>
      <w:bookmarkStart w:id="1018" w:name="_Toc71214357"/>
      <w:bookmarkStart w:id="1019" w:name="_Toc71722031"/>
      <w:bookmarkStart w:id="1020" w:name="_Toc74859083"/>
      <w:bookmarkStart w:id="1021" w:name="_Toc123800816"/>
      <w:r w:rsidRPr="00586B6B">
        <w:t>7.5.2</w:t>
      </w:r>
      <w:r w:rsidRPr="00586B6B">
        <w:tab/>
        <w:t>Resource structur</w:t>
      </w:r>
      <w:r w:rsidR="009273E9" w:rsidRPr="00586B6B">
        <w:t>e</w:t>
      </w:r>
      <w:bookmarkEnd w:id="1017"/>
      <w:bookmarkEnd w:id="1018"/>
      <w:bookmarkEnd w:id="1019"/>
      <w:bookmarkEnd w:id="1020"/>
      <w:bookmarkEnd w:id="1021"/>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44AD50BB" w:rsidR="00B13C1C" w:rsidRPr="00586B6B" w:rsidRDefault="00B13C1C" w:rsidP="00B13C1C">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D41AA2">
        <w:rPr>
          <w:rStyle w:val="Code"/>
        </w:rPr>
        <w:t>{provisioningSessionId}</w:t>
      </w:r>
      <w:r w:rsidRPr="00586B6B">
        <w:t>/</w:t>
      </w:r>
    </w:p>
    <w:p w14:paraId="35FE474D" w14:textId="77777777" w:rsidR="00B13C1C" w:rsidRPr="00586B6B" w:rsidRDefault="00B13C1C" w:rsidP="00B13C1C">
      <w:pPr>
        <w:keepNext/>
        <w:keepLines/>
      </w:pPr>
      <w:bookmarkStart w:id="1022" w:name="_MCCTEMPBM_CRPT71130262___7"/>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bookmarkEnd w:id="1022"/>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bookmarkStart w:id="1023" w:name="_MCCTEMPBM_CRPT71130263___7"/>
            <w:r w:rsidRPr="00586B6B">
              <w:rPr>
                <w:rStyle w:val="HTTPMethod"/>
              </w:rPr>
              <w:t>GET</w:t>
            </w:r>
            <w:bookmarkEnd w:id="1023"/>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1024" w:name="_Toc68899607"/>
      <w:bookmarkStart w:id="1025" w:name="_Toc71214358"/>
      <w:bookmarkStart w:id="1026" w:name="_Toc71722032"/>
      <w:bookmarkStart w:id="1027" w:name="_Toc74859084"/>
      <w:bookmarkStart w:id="1028" w:name="_Toc123800817"/>
      <w:r w:rsidRPr="00586B6B">
        <w:t>7.5.3</w:t>
      </w:r>
      <w:r w:rsidRPr="00586B6B">
        <w:tab/>
        <w:t>Data model</w:t>
      </w:r>
      <w:bookmarkEnd w:id="1024"/>
      <w:bookmarkEnd w:id="1025"/>
      <w:bookmarkEnd w:id="1026"/>
      <w:bookmarkEnd w:id="1027"/>
      <w:bookmarkEnd w:id="1028"/>
    </w:p>
    <w:p w14:paraId="768573A5" w14:textId="101D41F2" w:rsidR="00B13C1C" w:rsidRPr="00586B6B" w:rsidRDefault="00B13C1C" w:rsidP="00B13C1C">
      <w:pPr>
        <w:pStyle w:val="Heading4"/>
      </w:pPr>
      <w:bookmarkStart w:id="1029" w:name="_Toc68899608"/>
      <w:bookmarkStart w:id="1030" w:name="_Toc71214359"/>
      <w:bookmarkStart w:id="1031" w:name="_Toc71722033"/>
      <w:bookmarkStart w:id="1032" w:name="_Toc74859085"/>
      <w:bookmarkStart w:id="1033" w:name="_Toc123800818"/>
      <w:r w:rsidRPr="00586B6B">
        <w:t>7.5.3.1</w:t>
      </w:r>
      <w:r w:rsidRPr="00586B6B">
        <w:tab/>
      </w:r>
      <w:r w:rsidR="00004208" w:rsidRPr="00586B6B">
        <w:t xml:space="preserve">ContentProtocols </w:t>
      </w:r>
      <w:r w:rsidRPr="00586B6B">
        <w:t>resource</w:t>
      </w:r>
      <w:bookmarkEnd w:id="1029"/>
      <w:bookmarkEnd w:id="1030"/>
      <w:bookmarkEnd w:id="1031"/>
      <w:bookmarkEnd w:id="1032"/>
      <w:bookmarkEnd w:id="1033"/>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bookmarkStart w:id="1034" w:name="_MCCTEMPBM_CRPT71130264___7"/>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bookmarkEnd w:id="1034"/>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bookmarkStart w:id="1035" w:name="_MCCTEMPBM_CRPT71130265___7"/>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bookmarkEnd w:id="1035"/>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bookmarkStart w:id="1036" w:name="_MCCTEMPBM_CRPT71130266___7"/>
            <w:r>
              <w:rPr>
                <w:rStyle w:val="Datatypechar"/>
              </w:rPr>
              <w:t>A</w:t>
            </w:r>
            <w:r w:rsidRPr="00586B6B">
              <w:rPr>
                <w:rStyle w:val="Datatypechar"/>
              </w:rPr>
              <w:t>rray(</w:t>
            </w:r>
            <w:r>
              <w:rPr>
                <w:rStyle w:val="Datatypechar"/>
              </w:rPr>
              <w:t>Uri</w:t>
            </w:r>
            <w:r w:rsidRPr="00586B6B">
              <w:rPr>
                <w:rStyle w:val="Datatypechar"/>
              </w:rPr>
              <w:t>)</w:t>
            </w:r>
            <w:bookmarkEnd w:id="1036"/>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1934B4">
      <w:pPr>
        <w:pStyle w:val="TAN"/>
        <w:keepNext w:val="0"/>
      </w:pPr>
    </w:p>
    <w:p w14:paraId="19F98A27" w14:textId="2407F8E2" w:rsidR="311F5463" w:rsidRPr="00586B6B" w:rsidRDefault="72C862AF" w:rsidP="0068732E">
      <w:pPr>
        <w:pStyle w:val="Heading4"/>
        <w:rPr>
          <w:rFonts w:eastAsia="Arial"/>
        </w:rPr>
      </w:pPr>
      <w:bookmarkStart w:id="1037" w:name="_Toc68899609"/>
      <w:bookmarkStart w:id="1038" w:name="_Toc71214360"/>
      <w:bookmarkStart w:id="1039" w:name="_Toc71722034"/>
      <w:bookmarkStart w:id="1040" w:name="_Toc74859086"/>
      <w:bookmarkStart w:id="1041" w:name="_Toc123800819"/>
      <w:r w:rsidRPr="00586B6B">
        <w:rPr>
          <w:rFonts w:eastAsia="Arial"/>
        </w:rPr>
        <w:t>7.5.3.2</w:t>
      </w:r>
      <w:r w:rsidR="00B7088F" w:rsidRPr="00586B6B">
        <w:rPr>
          <w:rFonts w:eastAsia="Arial"/>
        </w:rPr>
        <w:tab/>
      </w:r>
      <w:r w:rsidRPr="00586B6B">
        <w:rPr>
          <w:rFonts w:eastAsia="Arial"/>
        </w:rPr>
        <w:t>ContentProtocolDescriptor type</w:t>
      </w:r>
      <w:bookmarkEnd w:id="1037"/>
      <w:bookmarkEnd w:id="1038"/>
      <w:bookmarkEnd w:id="1039"/>
      <w:bookmarkEnd w:id="1040"/>
      <w:bookmarkEnd w:id="1041"/>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bookmarkStart w:id="1042" w:name="_MCCTEMPBM_CRPT71130267___7"/>
            <w:r w:rsidRPr="00D41AA2">
              <w:rPr>
                <w:rStyle w:val="Code"/>
              </w:rPr>
              <w:t>termIdentifier</w:t>
            </w:r>
            <w:bookmarkEnd w:id="1042"/>
          </w:p>
        </w:tc>
        <w:tc>
          <w:tcPr>
            <w:tcW w:w="1230" w:type="dxa"/>
          </w:tcPr>
          <w:p w14:paraId="44DEF1C6" w14:textId="21DD6EA4" w:rsidR="3FD63C17" w:rsidRPr="00586B6B" w:rsidRDefault="318C1EFA" w:rsidP="00701240">
            <w:pPr>
              <w:pStyle w:val="TAL"/>
              <w:rPr>
                <w:rStyle w:val="Datatypechar"/>
              </w:rPr>
            </w:pPr>
            <w:bookmarkStart w:id="1043" w:name="_MCCTEMPBM_CRPT71130268___7"/>
            <w:r w:rsidRPr="00586B6B">
              <w:rPr>
                <w:rStyle w:val="Datatypechar"/>
              </w:rPr>
              <w:t>U</w:t>
            </w:r>
            <w:r w:rsidR="007D3F60">
              <w:rPr>
                <w:rStyle w:val="Datatypechar"/>
              </w:rPr>
              <w:t>r</w:t>
            </w:r>
            <w:r w:rsidR="00B547D1">
              <w:rPr>
                <w:rStyle w:val="Datatypechar"/>
              </w:rPr>
              <w:t>i</w:t>
            </w:r>
            <w:bookmarkEnd w:id="1043"/>
          </w:p>
        </w:tc>
        <w:tc>
          <w:tcPr>
            <w:tcW w:w="1185" w:type="dxa"/>
          </w:tcPr>
          <w:p w14:paraId="6C75492B" w14:textId="4BA37F82" w:rsidR="3FD63C17" w:rsidRPr="00586B6B" w:rsidRDefault="318C1EFA" w:rsidP="00B7088F">
            <w:pPr>
              <w:pStyle w:val="TAL"/>
              <w:jc w:val="center"/>
              <w:rPr>
                <w:rFonts w:eastAsia="Arial"/>
              </w:rPr>
            </w:pPr>
            <w:bookmarkStart w:id="1044" w:name="_MCCTEMPBM_CRPT71130269___4"/>
            <w:r w:rsidRPr="00586B6B">
              <w:rPr>
                <w:rFonts w:eastAsia="Arial"/>
              </w:rPr>
              <w:t>1..1</w:t>
            </w:r>
            <w:bookmarkEnd w:id="1044"/>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bookmarkStart w:id="1045" w:name="_MCCTEMPBM_CRPT71130270___7"/>
            <w:r w:rsidRPr="00D41AA2">
              <w:rPr>
                <w:rStyle w:val="Code"/>
              </w:rPr>
              <w:t>descriptionLocator</w:t>
            </w:r>
            <w:bookmarkEnd w:id="1045"/>
          </w:p>
        </w:tc>
        <w:tc>
          <w:tcPr>
            <w:tcW w:w="1230" w:type="dxa"/>
          </w:tcPr>
          <w:p w14:paraId="4A2FA0D6" w14:textId="2751246D" w:rsidR="3FD63C17" w:rsidRPr="00586B6B" w:rsidRDefault="007D3F60" w:rsidP="00B7088F">
            <w:pPr>
              <w:pStyle w:val="TAL"/>
              <w:rPr>
                <w:rStyle w:val="Datatypechar"/>
              </w:rPr>
            </w:pPr>
            <w:bookmarkStart w:id="1046" w:name="_MCCTEMPBM_CRPT71130271___7"/>
            <w:r>
              <w:rPr>
                <w:rStyle w:val="Datatypechar"/>
              </w:rPr>
              <w:t>Url</w:t>
            </w:r>
            <w:bookmarkEnd w:id="1046"/>
          </w:p>
        </w:tc>
        <w:tc>
          <w:tcPr>
            <w:tcW w:w="1185" w:type="dxa"/>
          </w:tcPr>
          <w:p w14:paraId="08E03DE2" w14:textId="2A1792D2" w:rsidR="3FD63C17" w:rsidRPr="00586B6B" w:rsidRDefault="318C1EFA" w:rsidP="00B7088F">
            <w:pPr>
              <w:pStyle w:val="TAL"/>
              <w:jc w:val="center"/>
              <w:rPr>
                <w:rFonts w:eastAsia="Arial"/>
              </w:rPr>
            </w:pPr>
            <w:bookmarkStart w:id="1047" w:name="_MCCTEMPBM_CRPT71130272___4"/>
            <w:r w:rsidRPr="00586B6B">
              <w:rPr>
                <w:rFonts w:eastAsia="Arial"/>
              </w:rPr>
              <w:t>0..1</w:t>
            </w:r>
            <w:bookmarkEnd w:id="1047"/>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1934B4">
      <w:pPr>
        <w:pStyle w:val="TAN"/>
        <w:keepNext w:val="0"/>
      </w:pPr>
    </w:p>
    <w:p w14:paraId="1695440E" w14:textId="62A8142F" w:rsidR="00E1132C" w:rsidRPr="00586B6B" w:rsidRDefault="00E1132C" w:rsidP="00E1132C">
      <w:pPr>
        <w:pStyle w:val="Heading2"/>
      </w:pPr>
      <w:bookmarkStart w:id="1048" w:name="_Toc68899610"/>
      <w:bookmarkStart w:id="1049" w:name="_Toc71214361"/>
      <w:bookmarkStart w:id="1050" w:name="_Toc71722035"/>
      <w:bookmarkStart w:id="1051" w:name="_Toc74859087"/>
      <w:bookmarkStart w:id="1052" w:name="_Toc123800820"/>
      <w:r w:rsidRPr="00586B6B">
        <w:t>7.6</w:t>
      </w:r>
      <w:r w:rsidRPr="00586B6B">
        <w:tab/>
        <w:t xml:space="preserve">Content Hosting </w:t>
      </w:r>
      <w:r w:rsidR="007F24AD">
        <w:t xml:space="preserve">Provisioning </w:t>
      </w:r>
      <w:r w:rsidRPr="00586B6B">
        <w:t>API</w:t>
      </w:r>
      <w:bookmarkEnd w:id="1048"/>
      <w:bookmarkEnd w:id="1049"/>
      <w:bookmarkEnd w:id="1050"/>
      <w:bookmarkEnd w:id="1051"/>
      <w:bookmarkEnd w:id="1052"/>
    </w:p>
    <w:p w14:paraId="776092B1" w14:textId="727842C7" w:rsidR="00462E8A" w:rsidRPr="00586B6B" w:rsidRDefault="00733D83" w:rsidP="00462E8A">
      <w:pPr>
        <w:pStyle w:val="Heading3"/>
      </w:pPr>
      <w:bookmarkStart w:id="1053" w:name="_Toc68899611"/>
      <w:bookmarkStart w:id="1054" w:name="_Toc71214362"/>
      <w:bookmarkStart w:id="1055" w:name="_Toc71722036"/>
      <w:bookmarkStart w:id="1056" w:name="_Toc74859088"/>
      <w:bookmarkStart w:id="1057" w:name="_Toc123800821"/>
      <w:r w:rsidRPr="00586B6B">
        <w:t>7.6</w:t>
      </w:r>
      <w:r w:rsidR="00462E8A" w:rsidRPr="00586B6B">
        <w:t>.1</w:t>
      </w:r>
      <w:r w:rsidR="00462E8A" w:rsidRPr="00586B6B">
        <w:tab/>
        <w:t>Overview</w:t>
      </w:r>
      <w:bookmarkEnd w:id="1053"/>
      <w:bookmarkEnd w:id="1054"/>
      <w:bookmarkEnd w:id="1055"/>
      <w:bookmarkEnd w:id="1056"/>
      <w:bookmarkEnd w:id="1057"/>
    </w:p>
    <w:p w14:paraId="4EE886B0" w14:textId="77777777" w:rsidR="00716FEE" w:rsidRPr="00586B6B" w:rsidRDefault="00716FEE" w:rsidP="00716FEE">
      <w:bookmarkStart w:id="1058" w:name="_MCCTEMPBM_CRPT71130273___7"/>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059" w:name="_Toc68899612"/>
      <w:bookmarkStart w:id="1060" w:name="_Toc71214363"/>
      <w:bookmarkStart w:id="1061" w:name="_Toc71722037"/>
      <w:bookmarkStart w:id="1062" w:name="_Toc74859089"/>
      <w:bookmarkStart w:id="1063" w:name="_Toc123800822"/>
      <w:bookmarkEnd w:id="1058"/>
      <w:r w:rsidRPr="00586B6B">
        <w:t>7.6.2</w:t>
      </w:r>
      <w:r w:rsidRPr="00586B6B">
        <w:tab/>
        <w:t>Resource structure</w:t>
      </w:r>
      <w:bookmarkEnd w:id="1059"/>
      <w:bookmarkEnd w:id="1060"/>
      <w:bookmarkEnd w:id="1061"/>
      <w:bookmarkEnd w:id="1062"/>
      <w:bookmarkEnd w:id="1063"/>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47FEE163" w:rsidR="00F0770E" w:rsidRPr="00586B6B" w:rsidRDefault="00F0770E" w:rsidP="00F0770E">
      <w:pPr>
        <w:pStyle w:val="URLdisplay"/>
        <w:keepNext/>
      </w:pPr>
      <w:r w:rsidRPr="00E97EAC">
        <w:rPr>
          <w:rStyle w:val="Code"/>
        </w:rPr>
        <w:t>{apiRoot}</w:t>
      </w:r>
      <w:r w:rsidRPr="00586B6B">
        <w:t>/3gpp-m1</w:t>
      </w:r>
      <w:r w:rsidR="002050D5" w:rsidRPr="002050D5">
        <w:rPr>
          <w:i/>
        </w:rPr>
        <w:t>/</w:t>
      </w:r>
      <w:r w:rsidR="002050D5" w:rsidRPr="00B93911">
        <w:rPr>
          <w:rStyle w:val="Code"/>
        </w:rPr>
        <w:t>{apiVersion}</w:t>
      </w:r>
      <w:r w:rsidR="002050D5" w:rsidRPr="002050D5">
        <w:rPr>
          <w:i/>
        </w:rPr>
        <w:t>/</w:t>
      </w:r>
      <w:r w:rsidRPr="00586B6B">
        <w:t>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bookmarkStart w:id="1064" w:name="_MCCTEMPBM_CRPT71130274___7"/>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bookmarkEnd w:id="1064"/>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bookmarkStart w:id="1065" w:name="_MCCTEMPBM_CRPT71130275___7" w:colFirst="1" w:colLast="1"/>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bookmarkEnd w:id="1065"/>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bookmarkStart w:id="1066" w:name="_MCCTEMPBM_CRPT71130276___7"/>
            <w:r w:rsidRPr="00586B6B">
              <w:rPr>
                <w:rStyle w:val="HTTPMethod"/>
              </w:rPr>
              <w:t>GET</w:t>
            </w:r>
            <w:bookmarkEnd w:id="1066"/>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bookmarkStart w:id="1067" w:name="_MCCTEMPBM_CRPT71130277___7"/>
            <w:r w:rsidRPr="00586B6B">
              <w:rPr>
                <w:rStyle w:val="HTTPMethod"/>
              </w:rPr>
              <w:t>PUT</w:t>
            </w:r>
            <w:r w:rsidRPr="00586B6B">
              <w:t>,</w:t>
            </w:r>
          </w:p>
          <w:p w14:paraId="3B6A9D95" w14:textId="77777777" w:rsidR="00B13C1C" w:rsidRPr="00586B6B" w:rsidRDefault="00B13C1C" w:rsidP="00B24CF8">
            <w:pPr>
              <w:pStyle w:val="TAL"/>
            </w:pPr>
            <w:bookmarkStart w:id="1068" w:name="_MCCTEMPBM_CRPT71130278___7"/>
            <w:bookmarkEnd w:id="1067"/>
            <w:r w:rsidRPr="00586B6B">
              <w:rPr>
                <w:rStyle w:val="HTTPMethod"/>
              </w:rPr>
              <w:t>PATCH</w:t>
            </w:r>
            <w:bookmarkEnd w:id="1068"/>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bookmarkStart w:id="1069" w:name="_MCCTEMPBM_CRPT71130279___7"/>
            <w:r w:rsidRPr="00586B6B">
              <w:rPr>
                <w:rStyle w:val="HTTPMethod"/>
              </w:rPr>
              <w:t>DELETE</w:t>
            </w:r>
            <w:bookmarkEnd w:id="1069"/>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bookmarkStart w:id="1070" w:name="_MCCTEMPBM_CRPT71130280___7" w:colFirst="1" w:colLast="1"/>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bookmarkEnd w:id="1070"/>
    </w:tbl>
    <w:p w14:paraId="3D60B543" w14:textId="77777777" w:rsidR="003F5C11" w:rsidRPr="00586B6B" w:rsidRDefault="003F5C11" w:rsidP="001934B4">
      <w:pPr>
        <w:pStyle w:val="TAN"/>
        <w:keepNext w:val="0"/>
      </w:pPr>
    </w:p>
    <w:p w14:paraId="1EE0AD43" w14:textId="75D39687" w:rsidR="00462E8A" w:rsidRPr="00586B6B" w:rsidRDefault="00733D83" w:rsidP="00462E8A">
      <w:pPr>
        <w:pStyle w:val="Heading3"/>
      </w:pPr>
      <w:bookmarkStart w:id="1071" w:name="_Toc68899613"/>
      <w:bookmarkStart w:id="1072" w:name="_Toc71214364"/>
      <w:bookmarkStart w:id="1073" w:name="_Toc71722038"/>
      <w:bookmarkStart w:id="1074" w:name="_Toc74859090"/>
      <w:bookmarkStart w:id="1075" w:name="_Toc123800823"/>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1071"/>
      <w:bookmarkEnd w:id="1072"/>
      <w:bookmarkEnd w:id="1073"/>
      <w:bookmarkEnd w:id="1074"/>
      <w:bookmarkEnd w:id="1075"/>
    </w:p>
    <w:p w14:paraId="2C63A906" w14:textId="3879BAB0" w:rsidR="004A63E4" w:rsidRPr="00586B6B" w:rsidRDefault="00733D83" w:rsidP="004A63E4">
      <w:pPr>
        <w:pStyle w:val="Heading4"/>
      </w:pPr>
      <w:bookmarkStart w:id="1076" w:name="_Toc68899614"/>
      <w:bookmarkStart w:id="1077" w:name="_Toc71214365"/>
      <w:bookmarkStart w:id="1078" w:name="_Toc71722039"/>
      <w:bookmarkStart w:id="1079" w:name="_Toc74859091"/>
      <w:bookmarkStart w:id="1080" w:name="_Toc123800824"/>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1076"/>
      <w:bookmarkEnd w:id="1077"/>
      <w:bookmarkEnd w:id="1078"/>
      <w:bookmarkEnd w:id="1079"/>
      <w:bookmarkEnd w:id="1080"/>
    </w:p>
    <w:p w14:paraId="0658222D" w14:textId="77777777" w:rsidR="00462E8A" w:rsidRPr="00586B6B" w:rsidRDefault="00462E8A" w:rsidP="002B7828">
      <w:pPr>
        <w:keepNext/>
      </w:pPr>
      <w:bookmarkStart w:id="1081" w:name="_MCCTEMPBM_CRPT71130281___7"/>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bookmarkEnd w:id="1081"/>
    <w:p w14:paraId="7E23C766" w14:textId="2EF6538D" w:rsidR="00AD0694"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586B6B" w14:paraId="12C7426C" w14:textId="77777777" w:rsidTr="00B5532A">
        <w:trPr>
          <w:tblHeader/>
        </w:trPr>
        <w:tc>
          <w:tcPr>
            <w:tcW w:w="1542" w:type="pct"/>
            <w:shd w:val="clear" w:color="auto" w:fill="BFBFBF" w:themeFill="background1" w:themeFillShade="BF"/>
          </w:tcPr>
          <w:p w14:paraId="1E69F90B" w14:textId="77777777" w:rsidR="006A1862" w:rsidRPr="00586B6B" w:rsidRDefault="006A1862" w:rsidP="00B5532A">
            <w:pPr>
              <w:pStyle w:val="TAH"/>
            </w:pPr>
            <w:r w:rsidRPr="00586B6B">
              <w:t>Property name</w:t>
            </w:r>
          </w:p>
        </w:tc>
        <w:tc>
          <w:tcPr>
            <w:tcW w:w="884" w:type="pct"/>
            <w:shd w:val="clear" w:color="auto" w:fill="BFBFBF" w:themeFill="background1" w:themeFillShade="BF"/>
          </w:tcPr>
          <w:p w14:paraId="6283EE64" w14:textId="77777777" w:rsidR="006A1862" w:rsidRPr="00586B6B" w:rsidRDefault="006A1862" w:rsidP="00B5532A">
            <w:pPr>
              <w:pStyle w:val="TAH"/>
            </w:pPr>
            <w:r w:rsidRPr="00586B6B">
              <w:t>Data Type</w:t>
            </w:r>
          </w:p>
        </w:tc>
        <w:tc>
          <w:tcPr>
            <w:tcW w:w="663" w:type="pct"/>
            <w:shd w:val="clear" w:color="auto" w:fill="BFBFBF" w:themeFill="background1" w:themeFillShade="BF"/>
          </w:tcPr>
          <w:p w14:paraId="7A5D5288" w14:textId="77777777" w:rsidR="006A1862" w:rsidRPr="00586B6B" w:rsidRDefault="006A1862" w:rsidP="00B5532A">
            <w:pPr>
              <w:pStyle w:val="TAH"/>
            </w:pPr>
            <w:r w:rsidRPr="00586B6B">
              <w:t>Cardinality</w:t>
            </w:r>
          </w:p>
        </w:tc>
        <w:tc>
          <w:tcPr>
            <w:tcW w:w="1911" w:type="pct"/>
            <w:shd w:val="clear" w:color="auto" w:fill="BFBFBF" w:themeFill="background1" w:themeFillShade="BF"/>
          </w:tcPr>
          <w:p w14:paraId="6934344C" w14:textId="77777777" w:rsidR="006A1862" w:rsidRPr="00586B6B" w:rsidRDefault="006A1862" w:rsidP="00B5532A">
            <w:pPr>
              <w:pStyle w:val="TAH"/>
            </w:pPr>
            <w:r w:rsidRPr="00586B6B">
              <w:t>Description</w:t>
            </w:r>
          </w:p>
        </w:tc>
      </w:tr>
      <w:tr w:rsidR="006A1862" w:rsidRPr="00586B6B" w14:paraId="5CEB2B84" w14:textId="77777777" w:rsidTr="00B5532A">
        <w:tc>
          <w:tcPr>
            <w:tcW w:w="1542" w:type="pct"/>
            <w:shd w:val="clear" w:color="auto" w:fill="auto"/>
          </w:tcPr>
          <w:p w14:paraId="014BD18D" w14:textId="77777777" w:rsidR="006A1862" w:rsidRPr="00E97EAC" w:rsidRDefault="006A1862" w:rsidP="00B5532A">
            <w:pPr>
              <w:pStyle w:val="TAL"/>
              <w:rPr>
                <w:rStyle w:val="Code"/>
              </w:rPr>
            </w:pPr>
            <w:r w:rsidRPr="00E97EAC">
              <w:rPr>
                <w:rStyle w:val="Code"/>
              </w:rPr>
              <w:t>name</w:t>
            </w:r>
          </w:p>
        </w:tc>
        <w:tc>
          <w:tcPr>
            <w:tcW w:w="884" w:type="pct"/>
            <w:shd w:val="clear" w:color="auto" w:fill="auto"/>
          </w:tcPr>
          <w:p w14:paraId="54B2B70F" w14:textId="77777777" w:rsidR="006A1862" w:rsidRPr="00586B6B" w:rsidRDefault="006A1862" w:rsidP="00B5532A">
            <w:pPr>
              <w:pStyle w:val="TAL"/>
              <w:rPr>
                <w:rStyle w:val="Datatypechar"/>
              </w:rPr>
            </w:pPr>
            <w:bookmarkStart w:id="1082" w:name="_MCCTEMPBM_CRPT71130282___7"/>
            <w:r w:rsidRPr="00586B6B">
              <w:rPr>
                <w:rStyle w:val="Datatypechar"/>
              </w:rPr>
              <w:t>String</w:t>
            </w:r>
            <w:bookmarkEnd w:id="1082"/>
          </w:p>
        </w:tc>
        <w:tc>
          <w:tcPr>
            <w:tcW w:w="663" w:type="pct"/>
          </w:tcPr>
          <w:p w14:paraId="67259410" w14:textId="77777777" w:rsidR="006A1862" w:rsidRPr="00586B6B" w:rsidRDefault="006A1862" w:rsidP="00B5532A">
            <w:pPr>
              <w:pStyle w:val="TAC"/>
            </w:pPr>
            <w:r w:rsidRPr="00586B6B">
              <w:t>1..1</w:t>
            </w:r>
          </w:p>
        </w:tc>
        <w:tc>
          <w:tcPr>
            <w:tcW w:w="1911" w:type="pct"/>
            <w:shd w:val="clear" w:color="auto" w:fill="auto"/>
          </w:tcPr>
          <w:p w14:paraId="27AE1869" w14:textId="77777777" w:rsidR="006A1862" w:rsidRPr="00586B6B" w:rsidRDefault="006A1862" w:rsidP="00B5532A">
            <w:pPr>
              <w:pStyle w:val="TAL"/>
            </w:pPr>
            <w:r w:rsidRPr="00586B6B">
              <w:t>A name for this Content Hosting Configuration.</w:t>
            </w:r>
          </w:p>
        </w:tc>
      </w:tr>
      <w:tr w:rsidR="006A1862" w:rsidRPr="00586B6B" w14:paraId="15FFFE57" w14:textId="77777777" w:rsidTr="00B5532A">
        <w:tc>
          <w:tcPr>
            <w:tcW w:w="1542" w:type="pct"/>
            <w:shd w:val="clear" w:color="auto" w:fill="auto"/>
          </w:tcPr>
          <w:p w14:paraId="44F149B5" w14:textId="77777777" w:rsidR="006A1862" w:rsidRPr="00E97EAC" w:rsidRDefault="006A1862" w:rsidP="00B5532A">
            <w:pPr>
              <w:pStyle w:val="TAL"/>
              <w:rPr>
                <w:rStyle w:val="Code"/>
              </w:rPr>
            </w:pPr>
            <w:r>
              <w:rPr>
                <w:rStyle w:val="Code"/>
              </w:rPr>
              <w:t>i</w:t>
            </w:r>
            <w:r w:rsidRPr="00E97EAC">
              <w:rPr>
                <w:rStyle w:val="Code"/>
              </w:rPr>
              <w:t>ngestConfiguration</w:t>
            </w:r>
          </w:p>
        </w:tc>
        <w:tc>
          <w:tcPr>
            <w:tcW w:w="884" w:type="pct"/>
            <w:shd w:val="clear" w:color="auto" w:fill="auto"/>
          </w:tcPr>
          <w:p w14:paraId="77A58E06" w14:textId="77777777" w:rsidR="006A1862" w:rsidRPr="00586B6B" w:rsidRDefault="006A1862" w:rsidP="00B5532A">
            <w:pPr>
              <w:pStyle w:val="TAL"/>
              <w:rPr>
                <w:rStyle w:val="Datatypechar"/>
              </w:rPr>
            </w:pPr>
            <w:bookmarkStart w:id="1083" w:name="_MCCTEMPBM_CRPT71130283___7"/>
            <w:r w:rsidRPr="00586B6B">
              <w:rPr>
                <w:rStyle w:val="Datatypechar"/>
              </w:rPr>
              <w:t>Object</w:t>
            </w:r>
            <w:bookmarkEnd w:id="1083"/>
          </w:p>
        </w:tc>
        <w:tc>
          <w:tcPr>
            <w:tcW w:w="663" w:type="pct"/>
          </w:tcPr>
          <w:p w14:paraId="25468440" w14:textId="77777777" w:rsidR="006A1862" w:rsidRPr="00586B6B" w:rsidRDefault="006A1862" w:rsidP="00B5532A">
            <w:pPr>
              <w:pStyle w:val="TAC"/>
            </w:pPr>
            <w:r w:rsidRPr="00586B6B">
              <w:t>1..1</w:t>
            </w:r>
          </w:p>
        </w:tc>
        <w:tc>
          <w:tcPr>
            <w:tcW w:w="1911" w:type="pct"/>
            <w:shd w:val="clear" w:color="auto" w:fill="auto"/>
          </w:tcPr>
          <w:p w14:paraId="1D4C5FB2" w14:textId="77777777" w:rsidR="006A1862" w:rsidRPr="00586B6B" w:rsidRDefault="006A1862" w:rsidP="00B5532A">
            <w:pPr>
              <w:pStyle w:val="TAL"/>
            </w:pPr>
            <w:r w:rsidRPr="00586B6B">
              <w:t>Describes the 5GMSd Application Provider's origin server from which media resources will be ingested via interface M2d.</w:t>
            </w:r>
          </w:p>
        </w:tc>
      </w:tr>
      <w:tr w:rsidR="006A1862" w:rsidRPr="00586B6B" w14:paraId="55888C5F" w14:textId="77777777" w:rsidTr="00B5532A">
        <w:tc>
          <w:tcPr>
            <w:tcW w:w="1542" w:type="pct"/>
            <w:shd w:val="clear" w:color="auto" w:fill="auto"/>
          </w:tcPr>
          <w:p w14:paraId="18CD1ECF" w14:textId="77777777" w:rsidR="006A1862" w:rsidRPr="00E97347" w:rsidRDefault="006A1862" w:rsidP="00B5532A">
            <w:pPr>
              <w:pStyle w:val="Codechar"/>
              <w:rPr>
                <w:rStyle w:val="Code"/>
              </w:rPr>
            </w:pPr>
            <w:r w:rsidRPr="00E97EAC">
              <w:rPr>
                <w:rStyle w:val="Code"/>
              </w:rPr>
              <w:tab/>
            </w:r>
            <w:r w:rsidRPr="00E97347">
              <w:rPr>
                <w:rStyle w:val="Code"/>
              </w:rPr>
              <w:t>pull</w:t>
            </w:r>
          </w:p>
        </w:tc>
        <w:tc>
          <w:tcPr>
            <w:tcW w:w="884" w:type="pct"/>
            <w:shd w:val="clear" w:color="auto" w:fill="auto"/>
          </w:tcPr>
          <w:p w14:paraId="10239E74" w14:textId="77777777" w:rsidR="006A1862" w:rsidRPr="00586B6B" w:rsidRDefault="006A1862" w:rsidP="00B5532A">
            <w:pPr>
              <w:pStyle w:val="TAL"/>
              <w:rPr>
                <w:rStyle w:val="Datatypechar"/>
              </w:rPr>
            </w:pPr>
            <w:bookmarkStart w:id="1084" w:name="_MCCTEMPBM_CRPT71130285___7"/>
            <w:r w:rsidRPr="00586B6B">
              <w:rPr>
                <w:rStyle w:val="Datatypechar"/>
              </w:rPr>
              <w:t>Boolean</w:t>
            </w:r>
            <w:bookmarkEnd w:id="1084"/>
          </w:p>
        </w:tc>
        <w:tc>
          <w:tcPr>
            <w:tcW w:w="663" w:type="pct"/>
          </w:tcPr>
          <w:p w14:paraId="418284E8" w14:textId="77777777" w:rsidR="006A1862" w:rsidRPr="00586B6B" w:rsidRDefault="006A1862" w:rsidP="00B5532A">
            <w:pPr>
              <w:pStyle w:val="TAC"/>
            </w:pPr>
            <w:r w:rsidRPr="00586B6B">
              <w:t>1..1</w:t>
            </w:r>
          </w:p>
        </w:tc>
        <w:tc>
          <w:tcPr>
            <w:tcW w:w="1911" w:type="pct"/>
            <w:shd w:val="clear" w:color="auto" w:fill="auto"/>
          </w:tcPr>
          <w:p w14:paraId="47319E09" w14:textId="77777777" w:rsidR="006A1862" w:rsidRPr="00586B6B" w:rsidRDefault="006A1862" w:rsidP="00B5532A">
            <w:pPr>
              <w:pStyle w:val="TAL"/>
            </w:pPr>
            <w:r w:rsidRPr="00586B6B">
              <w:t>Indicates whether to the 5GMSd AS shall use Pull or Push for ingesting the content.</w:t>
            </w:r>
          </w:p>
        </w:tc>
      </w:tr>
      <w:tr w:rsidR="006A1862" w:rsidRPr="00586B6B" w14:paraId="25A171ED" w14:textId="77777777" w:rsidTr="00B5532A">
        <w:tc>
          <w:tcPr>
            <w:tcW w:w="1542" w:type="pct"/>
            <w:shd w:val="clear" w:color="auto" w:fill="auto"/>
          </w:tcPr>
          <w:p w14:paraId="727DEED4" w14:textId="77777777" w:rsidR="006A1862" w:rsidRPr="00E97EAC" w:rsidRDefault="006A1862" w:rsidP="00B5532A">
            <w:pPr>
              <w:pStyle w:val="TAL"/>
              <w:rPr>
                <w:rStyle w:val="Code"/>
              </w:rPr>
            </w:pPr>
            <w:r w:rsidRPr="00E97EAC">
              <w:rPr>
                <w:rStyle w:val="Code"/>
              </w:rPr>
              <w:tab/>
              <w:t>protocol</w:t>
            </w:r>
          </w:p>
        </w:tc>
        <w:tc>
          <w:tcPr>
            <w:tcW w:w="884" w:type="pct"/>
            <w:shd w:val="clear" w:color="auto" w:fill="auto"/>
          </w:tcPr>
          <w:p w14:paraId="64401E72" w14:textId="77777777" w:rsidR="006A1862" w:rsidRPr="00586B6B" w:rsidRDefault="006A1862" w:rsidP="00B5532A">
            <w:pPr>
              <w:pStyle w:val="TAL"/>
              <w:rPr>
                <w:rStyle w:val="Datatypechar"/>
              </w:rPr>
            </w:pPr>
            <w:bookmarkStart w:id="1085" w:name="_MCCTEMPBM_CRPT71130286___7"/>
            <w:r>
              <w:rPr>
                <w:rStyle w:val="Datatypechar"/>
              </w:rPr>
              <w:t>Uri</w:t>
            </w:r>
            <w:bookmarkEnd w:id="1085"/>
          </w:p>
        </w:tc>
        <w:tc>
          <w:tcPr>
            <w:tcW w:w="663" w:type="pct"/>
          </w:tcPr>
          <w:p w14:paraId="0ADCD6C1" w14:textId="77777777" w:rsidR="006A1862" w:rsidRPr="00586B6B" w:rsidRDefault="006A1862" w:rsidP="00B5532A">
            <w:pPr>
              <w:pStyle w:val="TAC"/>
            </w:pPr>
            <w:r w:rsidRPr="00586B6B">
              <w:t>1..1</w:t>
            </w:r>
          </w:p>
        </w:tc>
        <w:tc>
          <w:tcPr>
            <w:tcW w:w="1911" w:type="pct"/>
            <w:shd w:val="clear" w:color="auto" w:fill="auto"/>
          </w:tcPr>
          <w:p w14:paraId="55276DB3" w14:textId="77777777" w:rsidR="006A1862" w:rsidRPr="00586B6B" w:rsidRDefault="006A1862" w:rsidP="00B5532A">
            <w:pPr>
              <w:pStyle w:val="TAL"/>
            </w:pPr>
            <w:r w:rsidRPr="00586B6B">
              <w:t xml:space="preserve">A fully-qualified term identifier allocated in the name space </w:t>
            </w:r>
            <w:r w:rsidRPr="00D41AA2">
              <w:rPr>
                <w:rStyle w:val="Code"/>
              </w:rPr>
              <w:t>urn:3gpp:5gms:content-protocol</w:t>
            </w:r>
            <w:r w:rsidRPr="00586B6B">
              <w:t xml:space="preserve"> that identifies the content ingest protocol.</w:t>
            </w:r>
          </w:p>
          <w:p w14:paraId="64A83FB8" w14:textId="77777777" w:rsidR="006A1862" w:rsidRPr="00586B6B" w:rsidRDefault="006A1862" w:rsidP="00B5532A">
            <w:pPr>
              <w:pStyle w:val="TALcontinuation"/>
              <w:spacing w:before="60"/>
            </w:pPr>
            <w:r w:rsidRPr="00586B6B">
              <w:t>The set of supported protocols is defined in clause 8.</w:t>
            </w:r>
          </w:p>
        </w:tc>
      </w:tr>
      <w:tr w:rsidR="006A1862" w14:paraId="153E69A0"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Default="006A1862" w:rsidP="00B5532A">
            <w:pPr>
              <w:pStyle w:val="TAL"/>
              <w:keepNext w:val="0"/>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Default="006A1862" w:rsidP="00B5532A">
            <w:pPr>
              <w:pStyle w:val="TAL"/>
              <w:keepNext w:val="0"/>
              <w:rPr>
                <w:rStyle w:val="Datatypechar"/>
                <w:lang w:val="en-US"/>
              </w:rPr>
            </w:pPr>
            <w:r>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Del="00CB2A19" w:rsidRDefault="006A1862" w:rsidP="00B5532A">
            <w:pPr>
              <w:pStyle w:val="TAC"/>
              <w:keepNext w:val="0"/>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Default="006A1862" w:rsidP="00B5532A">
            <w:pPr>
              <w:pStyle w:val="Codechar"/>
              <w:keepNext w:val="0"/>
              <w:rPr>
                <w:lang w:val="en-US"/>
              </w:rPr>
            </w:pPr>
            <w:r>
              <w:rPr>
                <w:lang w:val="en-US"/>
              </w:rPr>
              <w:t>A base URL (i.e. one that includes a scheme, authority and, optionally, path segments) from which content is ingested at reference point M2d for this ingest configuration.</w:t>
            </w:r>
          </w:p>
          <w:p w14:paraId="00B6AE44" w14:textId="77777777" w:rsidR="006A1862" w:rsidRDefault="006A1862" w:rsidP="00B5532A">
            <w:pPr>
              <w:pStyle w:val="TALcontinuation"/>
              <w:spacing w:before="60"/>
              <w:rPr>
                <w:lang w:val="en-US"/>
              </w:rPr>
            </w:pPr>
            <w:r>
              <w:rPr>
                <w:lang w:val="en-US"/>
              </w:rPr>
              <w:t>In the case of Pull-based content ingest (</w:t>
            </w:r>
            <w:r>
              <w:rPr>
                <w:rStyle w:val="Code"/>
                <w:lang w:val="en-US"/>
              </w:rPr>
              <w:t>pull</w:t>
            </w:r>
            <w:r>
              <w:rPr>
                <w:lang w:val="en-US"/>
              </w:rPr>
              <w:t xml:space="preserve"> flag is set to </w:t>
            </w:r>
            <w:r>
              <w:rPr>
                <w:rStyle w:val="Code"/>
                <w:lang w:val="en-US"/>
              </w:rPr>
              <w:t>True</w:t>
            </w:r>
            <w:r>
              <w:rPr>
                <w:lang w:val="en-US"/>
              </w:rPr>
              <w:t xml:space="preserve">), </w:t>
            </w:r>
            <w:r>
              <w:t xml:space="preserve">the base URL </w:t>
            </w:r>
            <w:r>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Default="006A1862" w:rsidP="00B5532A">
            <w:pPr>
              <w:pStyle w:val="TALcontinuation"/>
              <w:keepLines w:val="0"/>
              <w:spacing w:before="60"/>
              <w:rPr>
                <w:lang w:val="en-US"/>
              </w:rPr>
            </w:pPr>
            <w:r>
              <w:rPr>
                <w:lang w:val="en-US"/>
              </w:rPr>
              <w:t>In the case of Push-based content ingest (</w:t>
            </w:r>
            <w:r>
              <w:rPr>
                <w:rStyle w:val="Code"/>
                <w:lang w:val="en-US"/>
              </w:rPr>
              <w:t>pull</w:t>
            </w:r>
            <w:r>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586B6B" w14:paraId="28D5AAA1" w14:textId="77777777" w:rsidTr="00B5532A">
        <w:tc>
          <w:tcPr>
            <w:tcW w:w="1542" w:type="pct"/>
            <w:shd w:val="clear" w:color="auto" w:fill="auto"/>
          </w:tcPr>
          <w:p w14:paraId="1666CEB5" w14:textId="77777777" w:rsidR="006A1862" w:rsidRPr="00E97EAC" w:rsidRDefault="006A1862" w:rsidP="00B5532A">
            <w:pPr>
              <w:pStyle w:val="TAL"/>
              <w:rPr>
                <w:rStyle w:val="Code"/>
              </w:rPr>
            </w:pPr>
            <w:r>
              <w:rPr>
                <w:rStyle w:val="Code"/>
              </w:rPr>
              <w:t>d</w:t>
            </w:r>
            <w:r w:rsidRPr="00E97EAC">
              <w:rPr>
                <w:rStyle w:val="Code"/>
              </w:rPr>
              <w:t>istributionConfigurations</w:t>
            </w:r>
          </w:p>
        </w:tc>
        <w:tc>
          <w:tcPr>
            <w:tcW w:w="884" w:type="pct"/>
            <w:shd w:val="clear" w:color="auto" w:fill="auto"/>
          </w:tcPr>
          <w:p w14:paraId="0114B659" w14:textId="77777777" w:rsidR="006A1862" w:rsidRPr="00586B6B" w:rsidRDefault="006A1862" w:rsidP="00B5532A">
            <w:pPr>
              <w:pStyle w:val="TAL"/>
              <w:rPr>
                <w:rStyle w:val="Datatypechar"/>
              </w:rPr>
            </w:pPr>
            <w:bookmarkStart w:id="1086" w:name="_MCCTEMPBM_CRPT71130288___7"/>
            <w:r>
              <w:rPr>
                <w:rStyle w:val="Datatypechar"/>
              </w:rPr>
              <w:t>A</w:t>
            </w:r>
            <w:r w:rsidRPr="00586B6B">
              <w:rPr>
                <w:rStyle w:val="Datatypechar"/>
              </w:rPr>
              <w:t>rray(Object)</w:t>
            </w:r>
            <w:bookmarkEnd w:id="1086"/>
          </w:p>
        </w:tc>
        <w:tc>
          <w:tcPr>
            <w:tcW w:w="663" w:type="pct"/>
          </w:tcPr>
          <w:p w14:paraId="12A4177A" w14:textId="77777777" w:rsidR="006A1862" w:rsidRPr="00586B6B" w:rsidRDefault="006A1862" w:rsidP="00B5532A">
            <w:pPr>
              <w:pStyle w:val="TAC"/>
            </w:pPr>
            <w:r w:rsidRPr="00586B6B">
              <w:t>1..</w:t>
            </w:r>
            <w:r>
              <w:t>1</w:t>
            </w:r>
          </w:p>
        </w:tc>
        <w:tc>
          <w:tcPr>
            <w:tcW w:w="1911" w:type="pct"/>
            <w:shd w:val="clear" w:color="auto" w:fill="auto"/>
          </w:tcPr>
          <w:p w14:paraId="3C255E11" w14:textId="77777777" w:rsidR="006A1862" w:rsidRPr="00586B6B" w:rsidRDefault="006A1862" w:rsidP="00B5532A">
            <w:pPr>
              <w:pStyle w:val="TAL"/>
            </w:pPr>
            <w:r w:rsidRPr="00586B6B">
              <w:t>Specifies the distribution method and configuration for the ingested content.</w:t>
            </w:r>
          </w:p>
          <w:p w14:paraId="009680BE" w14:textId="77777777" w:rsidR="006A1862" w:rsidRPr="00586B6B" w:rsidRDefault="006A1862" w:rsidP="00B5532A">
            <w:pPr>
              <w:pStyle w:val="TAL"/>
            </w:pPr>
            <w:r w:rsidRPr="00586B6B">
              <w:t>More than one distribution may be configured for the ingested content, e.g. to offer different distribution configurations such as DASH and HLS.</w:t>
            </w:r>
          </w:p>
        </w:tc>
      </w:tr>
      <w:tr w:rsidR="006A1862" w14:paraId="57C4AFF6"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Default="006A1862" w:rsidP="00B5532A">
            <w:pPr>
              <w:pStyle w:val="TAL"/>
              <w:rPr>
                <w:rStyle w:val="Code"/>
                <w:lang w:val="en-US"/>
              </w:rPr>
            </w:pPr>
            <w:r>
              <w:rPr>
                <w:rStyle w:val="Code"/>
                <w:lang w:val="en-US"/>
              </w:rPr>
              <w:tab/>
              <w:t>entryPoint</w:t>
            </w:r>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Default="006A1862" w:rsidP="00B5532A">
            <w:pPr>
              <w:pStyle w:val="TAL"/>
              <w:rPr>
                <w:rStyle w:val="Datatypechar"/>
                <w:lang w:val="en-US"/>
              </w:rPr>
            </w:pPr>
            <w:r>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Default="006A1862" w:rsidP="00B5532A">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Default="006A1862" w:rsidP="00B5532A">
            <w:pPr>
              <w:pStyle w:val="Codechar"/>
            </w:pPr>
            <w:r>
              <w:t>The Media E</w:t>
            </w:r>
            <w:r w:rsidRPr="009128D9">
              <w:t xml:space="preserve">ntry </w:t>
            </w:r>
            <w:r>
              <w:t>P</w:t>
            </w:r>
            <w:r w:rsidRPr="009128D9">
              <w:t xml:space="preserve">oint </w:t>
            </w:r>
            <w:r>
              <w:t xml:space="preserve">when this distribution configuration is used to describe </w:t>
            </w:r>
            <w:r w:rsidRPr="009128D9">
              <w:t>a single content item</w:t>
            </w:r>
            <w:r>
              <w:t>.</w:t>
            </w:r>
          </w:p>
          <w:p w14:paraId="7D203601" w14:textId="77777777" w:rsidR="006A1862" w:rsidRDefault="006A1862" w:rsidP="00B5532A">
            <w:pPr>
              <w:pStyle w:val="TALcontinuation"/>
              <w:spacing w:before="60"/>
              <w:rPr>
                <w:lang w:val="en-US"/>
              </w:rPr>
            </w:pPr>
            <w:r>
              <w:t>Omitted when this distribution configuration describes multiple content items.</w:t>
            </w:r>
          </w:p>
        </w:tc>
      </w:tr>
      <w:tr w:rsidR="006A1862" w14:paraId="11CA9FE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Default="006A1862" w:rsidP="00B5532A">
            <w:pPr>
              <w:pStyle w:val="TAL"/>
              <w:rPr>
                <w:rStyle w:val="Code"/>
                <w:lang w:val="en-US"/>
              </w:rPr>
            </w:pPr>
            <w:r>
              <w:rPr>
                <w:rStyle w:val="Code"/>
                <w:lang w:val="en-US"/>
              </w:rPr>
              <w:tab/>
            </w:r>
            <w:r>
              <w:rPr>
                <w:rStyle w:val="Code"/>
              </w:rPr>
              <w:tab/>
              <w:t>relativePath</w:t>
            </w:r>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Default="006A1862" w:rsidP="00B5532A">
            <w:pPr>
              <w:pStyle w:val="TAL"/>
              <w:rPr>
                <w:rStyle w:val="Datatypechar"/>
                <w:lang w:val="en-US"/>
              </w:rPr>
            </w:pPr>
            <w:r>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Default="006A1862" w:rsidP="00B5532A">
            <w:pPr>
              <w:pStyle w:val="TAC"/>
              <w:rPr>
                <w:lang w:val="en-US"/>
              </w:rPr>
            </w:pPr>
            <w:r>
              <w:rPr>
                <w:lang w:val="en-US"/>
              </w:rPr>
              <w:t>1</w:t>
            </w:r>
            <w:r>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9128D9" w:rsidRDefault="006A1862" w:rsidP="00B5532A">
            <w:pPr>
              <w:pStyle w:val="Codechar"/>
            </w:pPr>
            <w:r>
              <w:t xml:space="preserve">A relative path </w:t>
            </w:r>
            <w:r w:rsidRPr="009128D9">
              <w:t>(i.e. without a scheme or any leading forward slash characters)</w:t>
            </w:r>
            <w:r>
              <w:t xml:space="preserve"> to the resource for the Media Entry Point</w:t>
            </w:r>
            <w:r w:rsidRPr="009128D9">
              <w:t>.</w:t>
            </w:r>
            <w:r>
              <w:t xml:space="preserve"> </w:t>
            </w:r>
            <w:r w:rsidRPr="009128D9">
              <w:t xml:space="preserve">The semantics are dependent on the value of </w:t>
            </w:r>
            <w:r w:rsidRPr="009128D9">
              <w:rPr>
                <w:rStyle w:val="Code"/>
              </w:rPr>
              <w:t>ingestConfiguration.protocol</w:t>
            </w:r>
            <w:r w:rsidRPr="009128D9">
              <w:t>, as specified in clause 8.</w:t>
            </w:r>
          </w:p>
          <w:p w14:paraId="44948BF9" w14:textId="77777777" w:rsidR="006A1862" w:rsidRDefault="006A1862" w:rsidP="00B5532A">
            <w:pPr>
              <w:pStyle w:val="TALcontinuation"/>
              <w:spacing w:before="60"/>
            </w:pPr>
            <w:r>
              <w:t>T</w:t>
            </w:r>
            <w:r w:rsidRPr="009128D9">
              <w:t xml:space="preserve">he path shall be valid at reference point M2d when appended to the ingest base URL and at reference point M4d when appended to </w:t>
            </w:r>
            <w:r>
              <w:t>the</w:t>
            </w:r>
            <w:r w:rsidRPr="009128D9">
              <w:t xml:space="preserve"> distribution base URL.</w:t>
            </w:r>
          </w:p>
        </w:tc>
      </w:tr>
      <w:tr w:rsidR="006A1862" w:rsidRPr="009128D9" w14:paraId="7D8588D2"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Default="006A1862" w:rsidP="00B5532A">
            <w:pPr>
              <w:pStyle w:val="TAL"/>
              <w:rPr>
                <w:rStyle w:val="Code"/>
                <w:lang w:val="en-US"/>
              </w:rPr>
            </w:pPr>
            <w:r>
              <w:rPr>
                <w:rStyle w:val="Code"/>
                <w:lang w:val="en-US"/>
              </w:rPr>
              <w:tab/>
            </w:r>
            <w:r>
              <w:rPr>
                <w:rStyle w:val="Code"/>
                <w:lang w:val="en-US"/>
              </w:rPr>
              <w:tab/>
              <w:t>contentType</w:t>
            </w:r>
          </w:p>
        </w:tc>
        <w:tc>
          <w:tcPr>
            <w:tcW w:w="884" w:type="pct"/>
            <w:tcBorders>
              <w:top w:val="single" w:sz="4" w:space="0" w:color="000000"/>
              <w:left w:val="single" w:sz="4" w:space="0" w:color="000000"/>
              <w:bottom w:val="single" w:sz="4" w:space="0" w:color="000000"/>
              <w:right w:val="single" w:sz="4" w:space="0" w:color="000000"/>
            </w:tcBorders>
          </w:tcPr>
          <w:p w14:paraId="6042E136" w14:textId="77777777" w:rsidR="006A1862" w:rsidRDefault="006A1862" w:rsidP="00B5532A">
            <w:pPr>
              <w:pStyle w:val="TAL"/>
              <w:rPr>
                <w:rStyle w:val="Datatypechar"/>
                <w:lang w:val="en-US"/>
              </w:rPr>
            </w:pPr>
            <w:r>
              <w:rPr>
                <w:rStyle w:val="Datatypechar"/>
                <w:lang w:val="en-US"/>
              </w:rPr>
              <w:t>S</w:t>
            </w:r>
            <w:r>
              <w:rPr>
                <w:rStyle w:val="Datatypechar"/>
              </w:rPr>
              <w:t>tring</w:t>
            </w:r>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Default="006A1862" w:rsidP="00B5532A">
            <w:pPr>
              <w:pStyle w:val="TAC"/>
              <w:rPr>
                <w:lang w:val="en-US"/>
              </w:rPr>
            </w:pPr>
            <w:r>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Default="006A1862" w:rsidP="00B5532A">
            <w:pPr>
              <w:pStyle w:val="Codechar"/>
            </w:pPr>
            <w:r>
              <w:t>The MIME content type of the Media Entry Point.</w:t>
            </w:r>
          </w:p>
          <w:p w14:paraId="2E07D510" w14:textId="77777777" w:rsidR="006A1862" w:rsidRPr="009128D9" w:rsidRDefault="006A1862" w:rsidP="00B5532A">
            <w:pPr>
              <w:pStyle w:val="TALcontinuation"/>
              <w:spacing w:before="60"/>
            </w:pPr>
            <w:r>
              <w:t>Used by the 5GMS Client to select a distribution configuration.</w:t>
            </w:r>
          </w:p>
        </w:tc>
      </w:tr>
      <w:tr w:rsidR="006A1862" w:rsidRPr="009128D9" w14:paraId="3781168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Default="006A1862" w:rsidP="00B5532A">
            <w:pPr>
              <w:pStyle w:val="TAL"/>
              <w:keepNext w:val="0"/>
              <w:rPr>
                <w:rStyle w:val="Code"/>
                <w:lang w:val="en-US"/>
              </w:rPr>
            </w:pPr>
            <w:r>
              <w:rPr>
                <w:rStyle w:val="Code"/>
                <w:lang w:val="en-US"/>
              </w:rPr>
              <w:tab/>
            </w:r>
            <w:r>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77777777" w:rsidR="006A1862" w:rsidRDefault="006A1862" w:rsidP="00B5532A">
            <w:pPr>
              <w:pStyle w:val="TAL"/>
              <w:keepNext w:val="0"/>
              <w:rPr>
                <w:rStyle w:val="Datatypechar"/>
                <w:lang w:val="en-US"/>
              </w:rPr>
            </w:pPr>
            <w:r>
              <w:rPr>
                <w:rStyle w:val="Datatypechar"/>
                <w:lang w:val="en-US"/>
              </w:rPr>
              <w:t>A</w:t>
            </w:r>
            <w:r>
              <w:rPr>
                <w:rStyle w:val="Datatypechar"/>
              </w:rPr>
              <w:t>rray(Uri)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Default="006A1862" w:rsidP="00B5532A">
            <w:pPr>
              <w:pStyle w:val="TAC"/>
              <w:keepNext w:val="0"/>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Default="006A1862" w:rsidP="00B5532A">
            <w:pPr>
              <w:pStyle w:val="Codechar"/>
              <w:keepNext w:val="0"/>
            </w:pPr>
            <w:r>
              <w:t>An optional list of conformance profile identifiers associated with the Media Entry Point, each one expressed as a URI. A profile URI may indicate an interoperability point, for example.</w:t>
            </w:r>
          </w:p>
          <w:p w14:paraId="5D87375C" w14:textId="77777777" w:rsidR="006A1862" w:rsidRDefault="006A1862" w:rsidP="00B5532A">
            <w:pPr>
              <w:pStyle w:val="TALcontinuation"/>
              <w:spacing w:before="60"/>
            </w:pPr>
            <w:r>
              <w:t>Used by the 5GMS Client to select a distribution configuration.</w:t>
            </w:r>
          </w:p>
          <w:p w14:paraId="2763B770" w14:textId="77777777" w:rsidR="006A1862" w:rsidRPr="009128D9" w:rsidRDefault="006A1862" w:rsidP="00B5532A">
            <w:pPr>
              <w:pStyle w:val="TALcontinuation"/>
              <w:spacing w:before="60"/>
            </w:pPr>
            <w:r>
              <w:t>If present, the array shall contain at least one item.</w:t>
            </w:r>
          </w:p>
        </w:tc>
      </w:tr>
      <w:tr w:rsidR="006A1862" w:rsidRPr="00586B6B" w14:paraId="1D2F20B0" w14:textId="77777777" w:rsidTr="00B5532A">
        <w:tc>
          <w:tcPr>
            <w:tcW w:w="1542" w:type="pct"/>
            <w:shd w:val="clear" w:color="auto" w:fill="auto"/>
          </w:tcPr>
          <w:p w14:paraId="6E4B41BD" w14:textId="77777777" w:rsidR="006A1862" w:rsidRPr="00E97EAC" w:rsidRDefault="006A1862" w:rsidP="00B5532A">
            <w:pPr>
              <w:pStyle w:val="TAL"/>
              <w:rPr>
                <w:rStyle w:val="Code"/>
              </w:rPr>
            </w:pPr>
            <w:r>
              <w:rPr>
                <w:rStyle w:val="Code"/>
              </w:rPr>
              <w:tab/>
            </w:r>
            <w:r w:rsidRPr="00E97EAC">
              <w:rPr>
                <w:rStyle w:val="Code"/>
              </w:rPr>
              <w:t>contentPreparationTemplateId</w:t>
            </w:r>
          </w:p>
        </w:tc>
        <w:tc>
          <w:tcPr>
            <w:tcW w:w="884" w:type="pct"/>
            <w:shd w:val="clear" w:color="auto" w:fill="auto"/>
          </w:tcPr>
          <w:p w14:paraId="5825EF09" w14:textId="77777777" w:rsidR="006A1862" w:rsidRPr="00586B6B" w:rsidRDefault="006A1862" w:rsidP="00B5532A">
            <w:pPr>
              <w:pStyle w:val="TAL"/>
              <w:rPr>
                <w:rStyle w:val="Datatypechar"/>
              </w:rPr>
            </w:pPr>
            <w:bookmarkStart w:id="1087" w:name="_MCCTEMPBM_CRPT71130289___7"/>
            <w:r>
              <w:rPr>
                <w:rStyle w:val="Datatypechar"/>
              </w:rPr>
              <w:t>ResourceId</w:t>
            </w:r>
            <w:bookmarkEnd w:id="1087"/>
          </w:p>
        </w:tc>
        <w:tc>
          <w:tcPr>
            <w:tcW w:w="663" w:type="pct"/>
          </w:tcPr>
          <w:p w14:paraId="42502461" w14:textId="77777777" w:rsidR="006A1862" w:rsidRPr="00586B6B" w:rsidRDefault="006A1862" w:rsidP="00B5532A">
            <w:pPr>
              <w:pStyle w:val="TAC"/>
            </w:pPr>
            <w:r w:rsidRPr="00586B6B">
              <w:t>0..1</w:t>
            </w:r>
          </w:p>
        </w:tc>
        <w:tc>
          <w:tcPr>
            <w:tcW w:w="1911" w:type="pct"/>
            <w:shd w:val="clear" w:color="auto" w:fill="auto"/>
          </w:tcPr>
          <w:p w14:paraId="17907D99" w14:textId="77777777" w:rsidR="006A1862" w:rsidRPr="00586B6B" w:rsidRDefault="006A1862" w:rsidP="00B5532A">
            <w:pPr>
              <w:pStyle w:val="TAL"/>
            </w:pPr>
            <w:r w:rsidRPr="00586B6B">
              <w:t>Indicates that content preparation prior to distribution is requested by the 5GMSd Application Provider. It identifies the Content Preparation Template that shall be used as defined in clause 7.4</w:t>
            </w:r>
            <w:r>
              <w:t>.</w:t>
            </w:r>
          </w:p>
        </w:tc>
      </w:tr>
      <w:tr w:rsidR="006A1862" w:rsidRPr="00586B6B" w14:paraId="1DDCE25C" w14:textId="77777777" w:rsidTr="00B5532A">
        <w:tc>
          <w:tcPr>
            <w:tcW w:w="1542" w:type="pct"/>
            <w:shd w:val="clear" w:color="auto" w:fill="auto"/>
          </w:tcPr>
          <w:p w14:paraId="3405CC11" w14:textId="77777777" w:rsidR="006A1862" w:rsidRDefault="006A1862" w:rsidP="00B5532A">
            <w:pPr>
              <w:pStyle w:val="TAL"/>
              <w:rPr>
                <w:rStyle w:val="Code"/>
              </w:rPr>
            </w:pPr>
            <w:r>
              <w:rPr>
                <w:rStyle w:val="Code"/>
                <w:lang w:val="en-US"/>
              </w:rPr>
              <w:tab/>
              <w:t>supplementary‌Distribution‌Networks</w:t>
            </w:r>
          </w:p>
        </w:tc>
        <w:tc>
          <w:tcPr>
            <w:tcW w:w="884" w:type="pct"/>
            <w:shd w:val="clear" w:color="auto" w:fill="auto"/>
          </w:tcPr>
          <w:p w14:paraId="5D7270A1" w14:textId="77777777" w:rsidR="006A1862" w:rsidRDefault="006A1862" w:rsidP="00B5532A">
            <w:pPr>
              <w:pStyle w:val="TAL"/>
              <w:rPr>
                <w:rStyle w:val="Datatypechar"/>
              </w:rPr>
            </w:pPr>
            <w:bookmarkStart w:id="1088" w:name="_MCCTEMPBM_CRPT71130290___7"/>
            <w:r>
              <w:rPr>
                <w:rStyle w:val="Datatypechar"/>
                <w:lang w:val="en-US"/>
              </w:rPr>
              <w:t>Array(&lt;Distribution‌NetworkT</w:t>
            </w:r>
            <w:r>
              <w:rPr>
                <w:rStyle w:val="Datatypechar"/>
              </w:rPr>
              <w:t>ype, DistributionMode&gt;</w:t>
            </w:r>
            <w:bookmarkEnd w:id="1088"/>
          </w:p>
        </w:tc>
        <w:tc>
          <w:tcPr>
            <w:tcW w:w="663" w:type="pct"/>
          </w:tcPr>
          <w:p w14:paraId="0A57C322" w14:textId="77777777" w:rsidR="006A1862" w:rsidRPr="00586B6B" w:rsidRDefault="006A1862" w:rsidP="00B5532A">
            <w:pPr>
              <w:pStyle w:val="TAC"/>
            </w:pPr>
            <w:r>
              <w:rPr>
                <w:lang w:val="en-US"/>
              </w:rPr>
              <w:t>0..1</w:t>
            </w:r>
          </w:p>
        </w:tc>
        <w:tc>
          <w:tcPr>
            <w:tcW w:w="1911" w:type="pct"/>
            <w:shd w:val="clear" w:color="auto" w:fill="auto"/>
          </w:tcPr>
          <w:p w14:paraId="63E59F61" w14:textId="77777777" w:rsidR="006A1862" w:rsidRDefault="006A1862" w:rsidP="00B5532A">
            <w:pPr>
              <w:pStyle w:val="TAL"/>
              <w:rPr>
                <w:lang w:val="en-US"/>
              </w:rPr>
            </w:pPr>
            <w:r>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6A1862" w:rsidRPr="00586B6B" w:rsidRDefault="006A1862" w:rsidP="00B5532A">
            <w:pPr>
              <w:pStyle w:val="TALcontinuation"/>
              <w:spacing w:before="60"/>
            </w:pPr>
            <w:r>
              <w:rPr>
                <w:lang w:val="en-US"/>
              </w:rPr>
              <w:t xml:space="preserve">The same </w:t>
            </w:r>
            <w:r w:rsidRPr="00A87A8A">
              <w:rPr>
                <w:rStyle w:val="Code"/>
              </w:rPr>
              <w:t>DistributionNetworkType</w:t>
            </w:r>
            <w:r>
              <w:rPr>
                <w:lang w:val="en-US"/>
              </w:rPr>
              <w:t xml:space="preserve"> value shall appear at most once in the array.</w:t>
            </w:r>
          </w:p>
        </w:tc>
      </w:tr>
      <w:tr w:rsidR="006A1862" w:rsidRPr="00586B6B" w14:paraId="50D5B9B4" w14:textId="77777777" w:rsidTr="00B5532A">
        <w:tc>
          <w:tcPr>
            <w:tcW w:w="1542" w:type="pct"/>
            <w:shd w:val="clear" w:color="auto" w:fill="auto"/>
          </w:tcPr>
          <w:p w14:paraId="3DE4A07D" w14:textId="77777777" w:rsidR="006A1862" w:rsidRPr="00E97EAC" w:rsidRDefault="006A1862" w:rsidP="00B5532A">
            <w:pPr>
              <w:pStyle w:val="TAL"/>
              <w:rPr>
                <w:rStyle w:val="Code"/>
              </w:rPr>
            </w:pPr>
            <w:r>
              <w:rPr>
                <w:rStyle w:val="Code"/>
              </w:rPr>
              <w:tab/>
            </w:r>
            <w:r w:rsidRPr="00E97EAC">
              <w:rPr>
                <w:rStyle w:val="Code"/>
              </w:rPr>
              <w:t>canonicalDomainName</w:t>
            </w:r>
          </w:p>
        </w:tc>
        <w:tc>
          <w:tcPr>
            <w:tcW w:w="884" w:type="pct"/>
            <w:shd w:val="clear" w:color="auto" w:fill="auto"/>
          </w:tcPr>
          <w:p w14:paraId="06EDB6AD" w14:textId="77777777" w:rsidR="006A1862" w:rsidRPr="00586B6B" w:rsidRDefault="006A1862" w:rsidP="00B5532A">
            <w:pPr>
              <w:pStyle w:val="TAL"/>
              <w:rPr>
                <w:rStyle w:val="Datatypechar"/>
              </w:rPr>
            </w:pPr>
            <w:bookmarkStart w:id="1089" w:name="_MCCTEMPBM_CRPT71130291___7"/>
            <w:r w:rsidRPr="00586B6B">
              <w:rPr>
                <w:rStyle w:val="Datatypechar"/>
              </w:rPr>
              <w:t>String</w:t>
            </w:r>
            <w:bookmarkEnd w:id="1089"/>
          </w:p>
        </w:tc>
        <w:tc>
          <w:tcPr>
            <w:tcW w:w="663" w:type="pct"/>
          </w:tcPr>
          <w:p w14:paraId="6885C776" w14:textId="77777777" w:rsidR="006A1862" w:rsidRPr="00586B6B" w:rsidRDefault="006A1862" w:rsidP="00B5532A">
            <w:pPr>
              <w:pStyle w:val="TAC"/>
            </w:pPr>
            <w:r>
              <w:t>0</w:t>
            </w:r>
            <w:r w:rsidRPr="00586B6B">
              <w:t>..1</w:t>
            </w:r>
          </w:p>
        </w:tc>
        <w:tc>
          <w:tcPr>
            <w:tcW w:w="1911" w:type="pct"/>
            <w:shd w:val="clear" w:color="auto" w:fill="auto"/>
          </w:tcPr>
          <w:p w14:paraId="6F41F80B" w14:textId="77777777" w:rsidR="006A1862" w:rsidRPr="00586B6B" w:rsidRDefault="006A1862" w:rsidP="00B5532A">
            <w:pPr>
              <w:pStyle w:val="TAL"/>
            </w:pPr>
            <w:r w:rsidRPr="00586B6B">
              <w:t xml:space="preserve">All resources of the current distribution shall be accessible through this </w:t>
            </w:r>
            <w:r w:rsidRPr="00D41AA2">
              <w:rPr>
                <w:rStyle w:val="Code"/>
              </w:rPr>
              <w:t>default</w:t>
            </w:r>
            <w:r w:rsidRPr="00586B6B">
              <w:t xml:space="preserve"> F</w:t>
            </w:r>
            <w:r>
              <w:t xml:space="preserve">ully </w:t>
            </w:r>
            <w:r w:rsidRPr="00586B6B">
              <w:t>Q</w:t>
            </w:r>
            <w:r>
              <w:t xml:space="preserve">ualified </w:t>
            </w:r>
            <w:r w:rsidRPr="00586B6B">
              <w:t>D</w:t>
            </w:r>
            <w:r>
              <w:t xml:space="preserve">omain </w:t>
            </w:r>
            <w:r w:rsidRPr="00586B6B">
              <w:t>N</w:t>
            </w:r>
            <w:r>
              <w:t>ame</w:t>
            </w:r>
            <w:r w:rsidRPr="00586B6B">
              <w:t xml:space="preserve"> assigned by the 5GMSd AF.</w:t>
            </w:r>
          </w:p>
        </w:tc>
      </w:tr>
      <w:tr w:rsidR="006A1862" w:rsidRPr="00586B6B" w14:paraId="1912BD83" w14:textId="77777777" w:rsidTr="00B5532A">
        <w:tc>
          <w:tcPr>
            <w:tcW w:w="1542" w:type="pct"/>
            <w:shd w:val="clear" w:color="auto" w:fill="auto"/>
          </w:tcPr>
          <w:p w14:paraId="32420409" w14:textId="77777777" w:rsidR="006A1862" w:rsidRPr="00E97EAC" w:rsidRDefault="006A1862" w:rsidP="00B5532A">
            <w:pPr>
              <w:pStyle w:val="TAL"/>
              <w:rPr>
                <w:rStyle w:val="Code"/>
              </w:rPr>
            </w:pPr>
            <w:r>
              <w:rPr>
                <w:rStyle w:val="Code"/>
              </w:rPr>
              <w:tab/>
            </w:r>
            <w:r w:rsidRPr="00E97EAC">
              <w:rPr>
                <w:rStyle w:val="Code"/>
              </w:rPr>
              <w:t>domainNameAlias</w:t>
            </w:r>
          </w:p>
        </w:tc>
        <w:tc>
          <w:tcPr>
            <w:tcW w:w="884" w:type="pct"/>
            <w:shd w:val="clear" w:color="auto" w:fill="auto"/>
          </w:tcPr>
          <w:p w14:paraId="29A19859" w14:textId="77777777" w:rsidR="006A1862" w:rsidRPr="00586B6B" w:rsidRDefault="006A1862" w:rsidP="00B5532A">
            <w:pPr>
              <w:pStyle w:val="TAL"/>
              <w:rPr>
                <w:rStyle w:val="Datatypechar"/>
              </w:rPr>
            </w:pPr>
            <w:bookmarkStart w:id="1090" w:name="_MCCTEMPBM_CRPT71130292___7"/>
            <w:r w:rsidRPr="00586B6B">
              <w:rPr>
                <w:rStyle w:val="Datatypechar"/>
              </w:rPr>
              <w:t>String</w:t>
            </w:r>
            <w:bookmarkEnd w:id="1090"/>
          </w:p>
        </w:tc>
        <w:tc>
          <w:tcPr>
            <w:tcW w:w="663" w:type="pct"/>
          </w:tcPr>
          <w:p w14:paraId="375E6852" w14:textId="77777777" w:rsidR="006A1862" w:rsidRPr="00586B6B" w:rsidRDefault="006A1862" w:rsidP="00B5532A">
            <w:pPr>
              <w:pStyle w:val="TAC"/>
            </w:pPr>
            <w:r>
              <w:t>0</w:t>
            </w:r>
            <w:r w:rsidRPr="00586B6B">
              <w:t>..1</w:t>
            </w:r>
          </w:p>
        </w:tc>
        <w:tc>
          <w:tcPr>
            <w:tcW w:w="1911" w:type="pct"/>
            <w:shd w:val="clear" w:color="auto" w:fill="auto"/>
          </w:tcPr>
          <w:p w14:paraId="3BD4F166" w14:textId="77777777" w:rsidR="006A1862" w:rsidRPr="00586B6B" w:rsidRDefault="006A1862" w:rsidP="00B5532A">
            <w:pPr>
              <w:pStyle w:val="TAL"/>
            </w:pPr>
            <w:r w:rsidRPr="00586B6B">
              <w:t xml:space="preserve">The 5GMSd Application Provider may assign another </w:t>
            </w:r>
            <w:r>
              <w:rPr>
                <w:rStyle w:val="TALChar"/>
              </w:rPr>
              <w:t>Fully-Qualified Domain Name</w:t>
            </w:r>
            <w:r w:rsidRPr="00586B6B">
              <w:t xml:space="preserve"> through which media resources are additionally accessible at M4d.</w:t>
            </w:r>
          </w:p>
          <w:p w14:paraId="733DA733" w14:textId="77777777" w:rsidR="006A1862" w:rsidRPr="00586B6B" w:rsidRDefault="006A1862" w:rsidP="00B5532A">
            <w:pPr>
              <w:pStyle w:val="TALcontinuation"/>
              <w:spacing w:before="60"/>
            </w:pPr>
            <w:r w:rsidRPr="00586B6B">
              <w:t>This domain name is</w:t>
            </w:r>
            <w:r w:rsidRPr="00586B6B" w:rsidDel="001E7242">
              <w:t xml:space="preserve"> </w:t>
            </w:r>
            <w:r w:rsidRPr="00586B6B">
              <w:t>used by the 5GMSd AS to select an appropriate Server Certificate to present at M4d, and to set appropriate CORS HTTP response headers at M4d.</w:t>
            </w:r>
          </w:p>
          <w:p w14:paraId="1F4444DE" w14:textId="77777777" w:rsidR="006A1862" w:rsidRPr="00586B6B" w:rsidRDefault="006A1862" w:rsidP="00B5532A">
            <w:pPr>
              <w:pStyle w:val="TALcontinuation"/>
              <w:spacing w:before="60"/>
            </w:pPr>
            <w:r w:rsidRPr="00586B6B">
              <w:t xml:space="preserve">If this property is present, the 5GMSd Application Provider is responsible for providing in the DNS a CNAME record that resolves </w:t>
            </w:r>
            <w:r w:rsidRPr="00C522DE">
              <w:rPr>
                <w:rStyle w:val="Code"/>
              </w:rPr>
              <w:t>domainNameAlias</w:t>
            </w:r>
            <w:r w:rsidRPr="00586B6B">
              <w:t xml:space="preserve"> to </w:t>
            </w:r>
            <w:r w:rsidRPr="00C522DE">
              <w:rPr>
                <w:rStyle w:val="Code"/>
              </w:rPr>
              <w:t>canonicalDomainName</w:t>
            </w:r>
            <w:r w:rsidRPr="00586B6B">
              <w:t>.</w:t>
            </w:r>
          </w:p>
        </w:tc>
      </w:tr>
      <w:tr w:rsidR="006A1862" w14:paraId="453A4B68"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6A1862" w:rsidRDefault="006A1862" w:rsidP="00B5532A">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6A1862" w:rsidRDefault="006A1862" w:rsidP="00B5532A">
            <w:pPr>
              <w:pStyle w:val="TAL"/>
              <w:rPr>
                <w:rStyle w:val="Datatypechar"/>
                <w:lang w:val="en-US"/>
              </w:rPr>
            </w:pPr>
            <w:r>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6A1862" w:rsidDel="00104A69" w:rsidRDefault="006A1862" w:rsidP="00B5532A">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6A1862" w:rsidRDefault="006A1862" w:rsidP="00B5532A">
            <w:pPr>
              <w:pStyle w:val="TAL"/>
              <w:rPr>
                <w:lang w:val="en-US"/>
              </w:rPr>
            </w:pPr>
            <w:r>
              <w:rPr>
                <w:lang w:val="en-US"/>
              </w:rPr>
              <w:t>A base URL (i.e. one that includes a scheme, authority and, optionally, path segments) from which content is made available to 5GMS Clients at reference point M4d for this distribution configuration.</w:t>
            </w:r>
          </w:p>
          <w:p w14:paraId="72BFDAD0" w14:textId="77777777" w:rsidR="006A1862" w:rsidRDefault="006A1862" w:rsidP="00B5532A">
            <w:pPr>
              <w:pStyle w:val="TALcontinuation"/>
              <w:spacing w:before="60"/>
              <w:rPr>
                <w:lang w:val="en-US"/>
              </w:rPr>
            </w:pPr>
            <w:r>
              <w:rPr>
                <w:lang w:val="en-US"/>
              </w:rPr>
              <w:t>The value is chosen by the 5GMSd AF when the Content Hosting Configuration is provisioned. It is an error for the 5GMSd Application Provider to set this.</w:t>
            </w:r>
          </w:p>
        </w:tc>
      </w:tr>
      <w:tr w:rsidR="006A1862" w:rsidRPr="00586B6B" w14:paraId="077A105C" w14:textId="77777777" w:rsidTr="00B5532A">
        <w:tc>
          <w:tcPr>
            <w:tcW w:w="1542" w:type="pct"/>
            <w:shd w:val="clear" w:color="auto" w:fill="auto"/>
          </w:tcPr>
          <w:p w14:paraId="686BB9B5" w14:textId="77777777" w:rsidR="006A1862" w:rsidRPr="00E97EAC" w:rsidRDefault="006A1862" w:rsidP="00B5532A">
            <w:pPr>
              <w:pStyle w:val="TAL"/>
              <w:rPr>
                <w:rStyle w:val="Code"/>
              </w:rPr>
            </w:pPr>
            <w:r w:rsidRPr="00E97EAC">
              <w:rPr>
                <w:rStyle w:val="Code"/>
              </w:rPr>
              <w:tab/>
            </w:r>
            <w:r>
              <w:rPr>
                <w:rStyle w:val="Code"/>
              </w:rPr>
              <w:t>p</w:t>
            </w:r>
            <w:r w:rsidRPr="00E97EAC">
              <w:rPr>
                <w:rStyle w:val="Code"/>
              </w:rPr>
              <w:t>athRewriteRules</w:t>
            </w:r>
          </w:p>
        </w:tc>
        <w:tc>
          <w:tcPr>
            <w:tcW w:w="884" w:type="pct"/>
            <w:shd w:val="clear" w:color="auto" w:fill="auto"/>
          </w:tcPr>
          <w:p w14:paraId="07C0484C" w14:textId="77777777" w:rsidR="006A1862" w:rsidRPr="00586B6B" w:rsidRDefault="006A1862" w:rsidP="00B5532A">
            <w:pPr>
              <w:pStyle w:val="TAL"/>
              <w:rPr>
                <w:rStyle w:val="Datatypechar"/>
              </w:rPr>
            </w:pPr>
            <w:bookmarkStart w:id="1091" w:name="_MCCTEMPBM_CRPT71130293___7"/>
            <w:r>
              <w:rPr>
                <w:rStyle w:val="Datatypechar"/>
              </w:rPr>
              <w:t>A</w:t>
            </w:r>
            <w:r w:rsidRPr="00586B6B">
              <w:rPr>
                <w:rStyle w:val="Datatypechar"/>
              </w:rPr>
              <w:t>rray(Object)</w:t>
            </w:r>
            <w:bookmarkEnd w:id="1091"/>
          </w:p>
        </w:tc>
        <w:tc>
          <w:tcPr>
            <w:tcW w:w="663" w:type="pct"/>
          </w:tcPr>
          <w:p w14:paraId="76A24287" w14:textId="77777777" w:rsidR="006A1862" w:rsidRPr="00586B6B" w:rsidRDefault="006A1862" w:rsidP="00B5532A">
            <w:pPr>
              <w:pStyle w:val="TAC"/>
            </w:pPr>
            <w:r w:rsidRPr="00586B6B">
              <w:t>0..</w:t>
            </w:r>
            <w:r>
              <w:t>1</w:t>
            </w:r>
          </w:p>
        </w:tc>
        <w:tc>
          <w:tcPr>
            <w:tcW w:w="1911" w:type="pct"/>
            <w:shd w:val="clear" w:color="auto" w:fill="auto"/>
          </w:tcPr>
          <w:p w14:paraId="49DF3AB7" w14:textId="77777777" w:rsidR="006A1862" w:rsidRPr="00586B6B" w:rsidRDefault="006A1862" w:rsidP="00B5532A">
            <w:pPr>
              <w:pStyle w:val="TAL"/>
            </w:pPr>
            <w:r w:rsidRPr="00586B6B">
              <w:t>An ordered list of rules for rewriting the request URL paths of media resource requests handled by the 5GMSd AS.</w:t>
            </w:r>
          </w:p>
          <w:p w14:paraId="13DC5A1F" w14:textId="77777777" w:rsidR="006A1862" w:rsidRPr="00586B6B" w:rsidRDefault="006A1862" w:rsidP="00B5532A">
            <w:pPr>
              <w:pStyle w:val="TALcontinuation"/>
              <w:spacing w:before="60"/>
            </w:pPr>
            <w:r w:rsidRPr="00586B6B">
              <w:t>If multiple rules match a particular resource's path, only the first matching rule, in order of appearance in this array, shall be applied.</w:t>
            </w:r>
          </w:p>
        </w:tc>
      </w:tr>
      <w:tr w:rsidR="006A1862" w:rsidRPr="00586B6B" w14:paraId="7BFE5E67" w14:textId="77777777" w:rsidTr="00B5532A">
        <w:tc>
          <w:tcPr>
            <w:tcW w:w="1542" w:type="pct"/>
            <w:shd w:val="clear" w:color="auto" w:fill="auto"/>
          </w:tcPr>
          <w:p w14:paraId="70D25CA1" w14:textId="77777777" w:rsidR="006A1862" w:rsidRPr="00E97EAC" w:rsidRDefault="006A1862" w:rsidP="00B5532A">
            <w:pPr>
              <w:pStyle w:val="TAL"/>
              <w:rPr>
                <w:rStyle w:val="Code"/>
              </w:rPr>
            </w:pPr>
            <w:r w:rsidRPr="00E97EAC">
              <w:rPr>
                <w:rStyle w:val="Code"/>
              </w:rPr>
              <w:tab/>
            </w:r>
            <w:r>
              <w:rPr>
                <w:rStyle w:val="Code"/>
              </w:rPr>
              <w:tab/>
            </w:r>
            <w:r w:rsidRPr="00E97EAC">
              <w:rPr>
                <w:rStyle w:val="Code"/>
              </w:rPr>
              <w:t>requestPathPattern</w:t>
            </w:r>
          </w:p>
        </w:tc>
        <w:tc>
          <w:tcPr>
            <w:tcW w:w="884" w:type="pct"/>
            <w:shd w:val="clear" w:color="auto" w:fill="auto"/>
          </w:tcPr>
          <w:p w14:paraId="51388A11" w14:textId="77777777" w:rsidR="006A1862" w:rsidRPr="00586B6B" w:rsidRDefault="006A1862" w:rsidP="00B5532A">
            <w:pPr>
              <w:pStyle w:val="TAL"/>
              <w:rPr>
                <w:rStyle w:val="Datatypechar"/>
              </w:rPr>
            </w:pPr>
            <w:bookmarkStart w:id="1092" w:name="_MCCTEMPBM_CRPT71130294___7"/>
            <w:r w:rsidRPr="00586B6B">
              <w:rPr>
                <w:rStyle w:val="Datatypechar"/>
              </w:rPr>
              <w:t>String</w:t>
            </w:r>
            <w:bookmarkEnd w:id="1092"/>
          </w:p>
        </w:tc>
        <w:tc>
          <w:tcPr>
            <w:tcW w:w="663" w:type="pct"/>
          </w:tcPr>
          <w:p w14:paraId="01159881" w14:textId="77777777" w:rsidR="006A1862" w:rsidRPr="00586B6B" w:rsidRDefault="006A1862" w:rsidP="00B5532A">
            <w:pPr>
              <w:pStyle w:val="TAC"/>
            </w:pPr>
            <w:r w:rsidRPr="00586B6B">
              <w:t>1..1</w:t>
            </w:r>
          </w:p>
        </w:tc>
        <w:tc>
          <w:tcPr>
            <w:tcW w:w="1911" w:type="pct"/>
            <w:shd w:val="clear" w:color="auto" w:fill="auto"/>
          </w:tcPr>
          <w:p w14:paraId="348836AD" w14:textId="77777777" w:rsidR="006A1862" w:rsidRPr="00586B6B" w:rsidRDefault="006A1862" w:rsidP="00B5532A">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68A64BF6" w14:textId="77777777" w:rsidR="006A1862" w:rsidRPr="00586B6B" w:rsidRDefault="006A1862" w:rsidP="00B5532A">
            <w:pPr>
              <w:pStyle w:val="TALcontinuation"/>
              <w:spacing w:before="60"/>
            </w:pPr>
            <w:r w:rsidRPr="00586B6B">
              <w:t>In the case of Pull-based ingest, the M4d download request path is used in the comparison.</w:t>
            </w:r>
          </w:p>
          <w:p w14:paraId="4EBCFBCA" w14:textId="77777777" w:rsidR="006A1862" w:rsidRPr="00586B6B" w:rsidRDefault="006A1862" w:rsidP="00B5532A">
            <w:pPr>
              <w:pStyle w:val="TALcontinuation"/>
              <w:spacing w:before="60"/>
            </w:pPr>
            <w:r w:rsidRPr="00586B6B">
              <w:t>In the case of Push-based ingest, the M2d upload request path is used in the comparison.</w:t>
            </w:r>
          </w:p>
          <w:p w14:paraId="43144741" w14:textId="77777777" w:rsidR="006A1862" w:rsidRPr="00586B6B" w:rsidRDefault="006A1862" w:rsidP="00B5532A">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6A1862" w:rsidRPr="00586B6B" w14:paraId="057A337C" w14:textId="77777777" w:rsidTr="00B5532A">
        <w:tc>
          <w:tcPr>
            <w:tcW w:w="1542" w:type="pct"/>
            <w:shd w:val="clear" w:color="auto" w:fill="auto"/>
          </w:tcPr>
          <w:p w14:paraId="687894CB" w14:textId="77777777" w:rsidR="006A1862" w:rsidRPr="00E97EAC" w:rsidRDefault="006A1862" w:rsidP="00B5532A">
            <w:pPr>
              <w:pStyle w:val="TAL"/>
              <w:rPr>
                <w:rStyle w:val="Code"/>
              </w:rPr>
            </w:pPr>
            <w:r w:rsidRPr="00E97EAC">
              <w:rPr>
                <w:rStyle w:val="Code"/>
              </w:rPr>
              <w:tab/>
            </w:r>
            <w:r>
              <w:rPr>
                <w:rStyle w:val="Code"/>
              </w:rPr>
              <w:tab/>
            </w:r>
            <w:r w:rsidRPr="00E97EAC">
              <w:rPr>
                <w:rStyle w:val="Code"/>
              </w:rPr>
              <w:t>mappedPath</w:t>
            </w:r>
          </w:p>
        </w:tc>
        <w:tc>
          <w:tcPr>
            <w:tcW w:w="884" w:type="pct"/>
            <w:shd w:val="clear" w:color="auto" w:fill="auto"/>
          </w:tcPr>
          <w:p w14:paraId="74F127DA" w14:textId="77777777" w:rsidR="006A1862" w:rsidRPr="00586B6B" w:rsidRDefault="006A1862" w:rsidP="00B5532A">
            <w:pPr>
              <w:pStyle w:val="TAL"/>
              <w:rPr>
                <w:rStyle w:val="Datatypechar"/>
              </w:rPr>
            </w:pPr>
            <w:bookmarkStart w:id="1093" w:name="_MCCTEMPBM_CRPT71130295___7"/>
            <w:r w:rsidRPr="00586B6B">
              <w:rPr>
                <w:rStyle w:val="Datatypechar"/>
              </w:rPr>
              <w:t>String</w:t>
            </w:r>
            <w:bookmarkEnd w:id="1093"/>
          </w:p>
        </w:tc>
        <w:tc>
          <w:tcPr>
            <w:tcW w:w="663" w:type="pct"/>
          </w:tcPr>
          <w:p w14:paraId="6292DCEA" w14:textId="77777777" w:rsidR="006A1862" w:rsidRPr="00586B6B" w:rsidRDefault="006A1862" w:rsidP="00B5532A">
            <w:pPr>
              <w:pStyle w:val="TAC"/>
              <w:keepNext w:val="0"/>
            </w:pPr>
            <w:r w:rsidRPr="00586B6B">
              <w:t>1..1</w:t>
            </w:r>
          </w:p>
        </w:tc>
        <w:tc>
          <w:tcPr>
            <w:tcW w:w="1911" w:type="pct"/>
            <w:shd w:val="clear" w:color="auto" w:fill="auto"/>
          </w:tcPr>
          <w:p w14:paraId="3731EDA0" w14:textId="77777777" w:rsidR="006A1862" w:rsidRPr="00586B6B" w:rsidRDefault="006A1862" w:rsidP="00B5532A">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1175ED31" w14:textId="77777777" w:rsidR="006A1862" w:rsidRPr="00586B6B" w:rsidRDefault="006A1862" w:rsidP="00B5532A">
            <w:pPr>
              <w:pStyle w:val="TALcontinuation"/>
              <w:spacing w:before="60"/>
            </w:pPr>
            <w:r w:rsidRPr="00586B6B">
              <w:t xml:space="preserve">In the case of Pull-based ingest, </w:t>
            </w:r>
            <w:r>
              <w:rPr>
                <w:rStyle w:val="Code"/>
              </w:rPr>
              <w:t>i</w:t>
            </w:r>
            <w:r w:rsidRPr="00C522DE">
              <w:rPr>
                <w:rStyle w:val="Code"/>
              </w:rPr>
              <w:t>ngestConfiguration.entryPoint</w:t>
            </w:r>
            <w:r w:rsidRPr="00586B6B">
              <w:t xml:space="preserve"> is concatenated with the mapped path and any leaf path element from the original M4d download request to form the M2d origin request URL.</w:t>
            </w:r>
          </w:p>
          <w:p w14:paraId="74193103" w14:textId="77777777" w:rsidR="006A1862" w:rsidRPr="00586B6B" w:rsidRDefault="006A1862" w:rsidP="00B5532A">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6A1862" w:rsidRPr="00586B6B" w14:paraId="186BDD71" w14:textId="77777777" w:rsidTr="00B5532A">
        <w:tc>
          <w:tcPr>
            <w:tcW w:w="1542" w:type="pct"/>
            <w:shd w:val="clear" w:color="auto" w:fill="auto"/>
          </w:tcPr>
          <w:p w14:paraId="3C15C509" w14:textId="77777777" w:rsidR="006A1862" w:rsidRPr="00E97EAC" w:rsidRDefault="006A1862" w:rsidP="00B5532A">
            <w:pPr>
              <w:pStyle w:val="TAL"/>
              <w:rPr>
                <w:rStyle w:val="Code"/>
              </w:rPr>
            </w:pPr>
            <w:r w:rsidRPr="00E97EAC">
              <w:rPr>
                <w:rStyle w:val="Code"/>
              </w:rPr>
              <w:tab/>
            </w:r>
            <w:r>
              <w:rPr>
                <w:rStyle w:val="Code"/>
              </w:rPr>
              <w:t>c</w:t>
            </w:r>
            <w:r w:rsidRPr="00E97EAC">
              <w:rPr>
                <w:rStyle w:val="Code"/>
              </w:rPr>
              <w:t>achingConfigurations</w:t>
            </w:r>
          </w:p>
        </w:tc>
        <w:tc>
          <w:tcPr>
            <w:tcW w:w="884" w:type="pct"/>
            <w:shd w:val="clear" w:color="auto" w:fill="auto"/>
          </w:tcPr>
          <w:p w14:paraId="2A34AB75" w14:textId="77777777" w:rsidR="006A1862" w:rsidRPr="00586B6B" w:rsidRDefault="006A1862" w:rsidP="00B5532A">
            <w:pPr>
              <w:pStyle w:val="TAL"/>
              <w:rPr>
                <w:rStyle w:val="Datatypechar"/>
              </w:rPr>
            </w:pPr>
            <w:bookmarkStart w:id="1094" w:name="_MCCTEMPBM_CRPT71130296___7"/>
            <w:r w:rsidRPr="00586B6B">
              <w:rPr>
                <w:rStyle w:val="Datatypechar"/>
              </w:rPr>
              <w:t>Array(Object)</w:t>
            </w:r>
            <w:bookmarkEnd w:id="1094"/>
          </w:p>
        </w:tc>
        <w:tc>
          <w:tcPr>
            <w:tcW w:w="663" w:type="pct"/>
          </w:tcPr>
          <w:p w14:paraId="41A28264" w14:textId="77777777" w:rsidR="006A1862" w:rsidRPr="00586B6B" w:rsidRDefault="006A1862" w:rsidP="00B5532A">
            <w:pPr>
              <w:pStyle w:val="TAC"/>
            </w:pPr>
            <w:r w:rsidRPr="00586B6B">
              <w:t>0..</w:t>
            </w:r>
            <w:r>
              <w:t>1</w:t>
            </w:r>
          </w:p>
        </w:tc>
        <w:tc>
          <w:tcPr>
            <w:tcW w:w="1911" w:type="pct"/>
            <w:shd w:val="clear" w:color="auto" w:fill="auto"/>
          </w:tcPr>
          <w:p w14:paraId="12711CD5" w14:textId="77777777" w:rsidR="006A1862" w:rsidRPr="00586B6B" w:rsidRDefault="006A1862" w:rsidP="00B5532A">
            <w:pPr>
              <w:pStyle w:val="TAL"/>
            </w:pPr>
            <w:r w:rsidRPr="00586B6B">
              <w:t>Defines a configuration of the 5GMSd AS cache for a matching subset of media resources ingested in relation to this Content Hosting Configuration.</w:t>
            </w:r>
          </w:p>
        </w:tc>
      </w:tr>
      <w:tr w:rsidR="006A1862" w:rsidRPr="00586B6B" w14:paraId="2F50D071" w14:textId="77777777" w:rsidTr="00B5532A">
        <w:tc>
          <w:tcPr>
            <w:tcW w:w="1542" w:type="pct"/>
            <w:shd w:val="clear" w:color="auto" w:fill="auto"/>
          </w:tcPr>
          <w:p w14:paraId="7D1AE527" w14:textId="77777777" w:rsidR="006A1862" w:rsidRPr="00E97EAC" w:rsidRDefault="006A1862" w:rsidP="00B5532A">
            <w:pPr>
              <w:pStyle w:val="TAL"/>
              <w:rPr>
                <w:rStyle w:val="Code"/>
              </w:rPr>
            </w:pPr>
            <w:r w:rsidRPr="00E97EAC">
              <w:rPr>
                <w:rStyle w:val="Code"/>
              </w:rPr>
              <w:tab/>
            </w:r>
            <w:r>
              <w:rPr>
                <w:rStyle w:val="Code"/>
              </w:rPr>
              <w:tab/>
            </w:r>
            <w:r w:rsidRPr="00E97EAC">
              <w:rPr>
                <w:rStyle w:val="Code"/>
              </w:rPr>
              <w:t>urlPatternFilter</w:t>
            </w:r>
          </w:p>
        </w:tc>
        <w:tc>
          <w:tcPr>
            <w:tcW w:w="884" w:type="pct"/>
            <w:shd w:val="clear" w:color="auto" w:fill="auto"/>
          </w:tcPr>
          <w:p w14:paraId="0BD616B6" w14:textId="77777777" w:rsidR="006A1862" w:rsidRPr="00586B6B" w:rsidRDefault="006A1862" w:rsidP="00B5532A">
            <w:pPr>
              <w:pStyle w:val="TAL"/>
              <w:rPr>
                <w:rStyle w:val="Datatypechar"/>
              </w:rPr>
            </w:pPr>
            <w:bookmarkStart w:id="1095" w:name="_MCCTEMPBM_CRPT71130297___7"/>
            <w:r w:rsidRPr="00586B6B">
              <w:rPr>
                <w:rStyle w:val="Datatypechar"/>
              </w:rPr>
              <w:t>String</w:t>
            </w:r>
            <w:bookmarkEnd w:id="1095"/>
          </w:p>
        </w:tc>
        <w:tc>
          <w:tcPr>
            <w:tcW w:w="663" w:type="pct"/>
          </w:tcPr>
          <w:p w14:paraId="2F31FC3D" w14:textId="77777777" w:rsidR="006A1862" w:rsidRPr="00586B6B" w:rsidRDefault="006A1862" w:rsidP="00B5532A">
            <w:pPr>
              <w:pStyle w:val="TAC"/>
            </w:pPr>
            <w:r w:rsidRPr="00586B6B">
              <w:t>1..1</w:t>
            </w:r>
          </w:p>
        </w:tc>
        <w:tc>
          <w:tcPr>
            <w:tcW w:w="1911" w:type="pct"/>
            <w:shd w:val="clear" w:color="auto" w:fill="auto"/>
          </w:tcPr>
          <w:p w14:paraId="2BA68BE0" w14:textId="77777777" w:rsidR="006A1862" w:rsidRPr="00586B6B" w:rsidRDefault="006A1862" w:rsidP="00B5532A">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6A1862" w:rsidRPr="00586B6B" w14:paraId="763D461B" w14:textId="77777777" w:rsidTr="00B5532A">
        <w:tc>
          <w:tcPr>
            <w:tcW w:w="1542" w:type="pct"/>
            <w:shd w:val="clear" w:color="auto" w:fill="auto"/>
          </w:tcPr>
          <w:p w14:paraId="4A593E24" w14:textId="77777777" w:rsidR="006A1862" w:rsidRPr="00E97EAC" w:rsidRDefault="006A1862" w:rsidP="00B5532A">
            <w:pPr>
              <w:pStyle w:val="TAL"/>
              <w:rPr>
                <w:rStyle w:val="Code"/>
              </w:rPr>
            </w:pPr>
            <w:r w:rsidRPr="00E97EAC">
              <w:rPr>
                <w:rStyle w:val="Code"/>
              </w:rPr>
              <w:tab/>
            </w:r>
            <w:r>
              <w:rPr>
                <w:rStyle w:val="Code"/>
              </w:rPr>
              <w:tab/>
              <w:t>c</w:t>
            </w:r>
            <w:r w:rsidRPr="00E97EAC">
              <w:rPr>
                <w:rStyle w:val="Code"/>
              </w:rPr>
              <w:t>achingDirectives</w:t>
            </w:r>
          </w:p>
        </w:tc>
        <w:tc>
          <w:tcPr>
            <w:tcW w:w="884" w:type="pct"/>
            <w:shd w:val="clear" w:color="auto" w:fill="auto"/>
          </w:tcPr>
          <w:p w14:paraId="5CB1C2AB" w14:textId="77777777" w:rsidR="006A1862" w:rsidRPr="00586B6B" w:rsidRDefault="006A1862" w:rsidP="00B5532A">
            <w:pPr>
              <w:pStyle w:val="TAL"/>
              <w:rPr>
                <w:rStyle w:val="Datatypechar"/>
              </w:rPr>
            </w:pPr>
            <w:bookmarkStart w:id="1096" w:name="_MCCTEMPBM_CRPT71130298___7"/>
            <w:r w:rsidRPr="00586B6B">
              <w:rPr>
                <w:rStyle w:val="Datatypechar"/>
              </w:rPr>
              <w:t>Object</w:t>
            </w:r>
            <w:bookmarkEnd w:id="1096"/>
          </w:p>
        </w:tc>
        <w:tc>
          <w:tcPr>
            <w:tcW w:w="663" w:type="pct"/>
          </w:tcPr>
          <w:p w14:paraId="2A8600ED" w14:textId="77777777" w:rsidR="006A1862" w:rsidRPr="00586B6B" w:rsidRDefault="006A1862" w:rsidP="00B5532A">
            <w:pPr>
              <w:pStyle w:val="TAC"/>
            </w:pPr>
            <w:r w:rsidRPr="00586B6B">
              <w:t>1..1</w:t>
            </w:r>
          </w:p>
        </w:tc>
        <w:tc>
          <w:tcPr>
            <w:tcW w:w="1911" w:type="pct"/>
            <w:shd w:val="clear" w:color="auto" w:fill="auto"/>
          </w:tcPr>
          <w:p w14:paraId="71DE3FAA" w14:textId="77777777" w:rsidR="006A1862" w:rsidRPr="00586B6B" w:rsidRDefault="006A1862" w:rsidP="00B5532A">
            <w:pPr>
              <w:pStyle w:val="TAL"/>
            </w:pPr>
            <w:r w:rsidRPr="00586B6B">
              <w:t xml:space="preserve">If a </w:t>
            </w:r>
            <w:r w:rsidRPr="00D41AA2">
              <w:rPr>
                <w:rStyle w:val="Code"/>
              </w:rPr>
              <w:t>urlPatternFilter</w:t>
            </w:r>
            <w:r w:rsidRPr="00586B6B">
              <w:t xml:space="preserve"> applies to a resource, then the provided </w:t>
            </w:r>
            <w:r>
              <w:rPr>
                <w:rStyle w:val="Code"/>
              </w:rPr>
              <w:t>c</w:t>
            </w:r>
            <w:r w:rsidRPr="00D41AA2">
              <w:rPr>
                <w:rStyle w:val="Code"/>
              </w:rPr>
              <w:t>achingDirectives</w:t>
            </w:r>
            <w:r w:rsidRPr="00586B6B">
              <w:t xml:space="preserve"> shall be applied by the 5GMSd AS at M4d, potentially overwriting any origin caching directives ingested at M2d.</w:t>
            </w:r>
          </w:p>
        </w:tc>
      </w:tr>
      <w:tr w:rsidR="006A1862" w:rsidRPr="00586B6B" w14:paraId="5ADB6A57" w14:textId="77777777" w:rsidTr="00B5532A">
        <w:tc>
          <w:tcPr>
            <w:tcW w:w="1542" w:type="pct"/>
            <w:shd w:val="clear" w:color="auto" w:fill="auto"/>
          </w:tcPr>
          <w:p w14:paraId="27B762A3" w14:textId="77777777" w:rsidR="006A1862" w:rsidRPr="00E97EAC" w:rsidRDefault="006A1862" w:rsidP="00B5532A">
            <w:pPr>
              <w:pStyle w:val="TAL"/>
              <w:rPr>
                <w:rStyle w:val="Code"/>
              </w:rPr>
            </w:pPr>
            <w:r w:rsidRPr="00E97EAC">
              <w:rPr>
                <w:rStyle w:val="Code"/>
              </w:rPr>
              <w:tab/>
            </w:r>
            <w:r>
              <w:rPr>
                <w:rStyle w:val="Code"/>
              </w:rPr>
              <w:tab/>
            </w:r>
            <w:r>
              <w:rPr>
                <w:rStyle w:val="Code"/>
              </w:rPr>
              <w:tab/>
            </w:r>
            <w:r w:rsidRPr="00E97EAC">
              <w:rPr>
                <w:rStyle w:val="Code"/>
              </w:rPr>
              <w:t>statusCodeFilters</w:t>
            </w:r>
          </w:p>
        </w:tc>
        <w:tc>
          <w:tcPr>
            <w:tcW w:w="884" w:type="pct"/>
            <w:shd w:val="clear" w:color="auto" w:fill="auto"/>
          </w:tcPr>
          <w:p w14:paraId="414FBF30" w14:textId="77777777" w:rsidR="006A1862" w:rsidRPr="00586B6B" w:rsidRDefault="006A1862" w:rsidP="00B5532A">
            <w:pPr>
              <w:pStyle w:val="TAL"/>
              <w:rPr>
                <w:rStyle w:val="Datatypechar"/>
              </w:rPr>
            </w:pPr>
            <w:bookmarkStart w:id="1097" w:name="_MCCTEMPBM_CRPT71130299___7"/>
            <w:r w:rsidRPr="00586B6B">
              <w:rPr>
                <w:rStyle w:val="Datatypechar"/>
              </w:rPr>
              <w:t>Array(Integer)</w:t>
            </w:r>
            <w:bookmarkEnd w:id="1097"/>
          </w:p>
        </w:tc>
        <w:tc>
          <w:tcPr>
            <w:tcW w:w="663" w:type="pct"/>
          </w:tcPr>
          <w:p w14:paraId="2B666237" w14:textId="77777777" w:rsidR="006A1862" w:rsidRPr="00586B6B" w:rsidRDefault="006A1862" w:rsidP="00B5532A">
            <w:pPr>
              <w:pStyle w:val="TAC"/>
            </w:pPr>
            <w:r w:rsidRPr="00586B6B">
              <w:t>0..</w:t>
            </w:r>
            <w:r>
              <w:t>1</w:t>
            </w:r>
          </w:p>
        </w:tc>
        <w:tc>
          <w:tcPr>
            <w:tcW w:w="1911" w:type="pct"/>
            <w:shd w:val="clear" w:color="auto" w:fill="auto"/>
          </w:tcPr>
          <w:p w14:paraId="11D2A04A" w14:textId="77777777" w:rsidR="006A1862" w:rsidRPr="00586B6B" w:rsidRDefault="006A1862" w:rsidP="00B5532A">
            <w:pPr>
              <w:pStyle w:val="TAL"/>
            </w:pPr>
            <w:r w:rsidRPr="00586B6B">
              <w:t xml:space="preserve">The set of HTTP origin response status codes to which these </w:t>
            </w:r>
            <w:r>
              <w:rPr>
                <w:rStyle w:val="Code"/>
              </w:rPr>
              <w:t>c</w:t>
            </w:r>
            <w:r w:rsidRPr="00D41AA2">
              <w:rPr>
                <w:rStyle w:val="Code"/>
              </w:rPr>
              <w:t>achingDirectives</w:t>
            </w:r>
            <w:r w:rsidRPr="00586B6B">
              <w:t xml:space="preserve"> apply. The filter shall be provided as a regular expression as specified in [5].</w:t>
            </w:r>
          </w:p>
          <w:p w14:paraId="585BF539" w14:textId="77777777" w:rsidR="006A1862" w:rsidRPr="00586B6B" w:rsidRDefault="006A1862" w:rsidP="00B5532A">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6A1862" w:rsidRPr="00586B6B" w14:paraId="43C481A0" w14:textId="77777777" w:rsidTr="00B5532A">
        <w:tc>
          <w:tcPr>
            <w:tcW w:w="1542" w:type="pct"/>
            <w:shd w:val="clear" w:color="auto" w:fill="auto"/>
          </w:tcPr>
          <w:p w14:paraId="2E8B7541" w14:textId="77777777" w:rsidR="006A1862" w:rsidRPr="00E97EAC" w:rsidRDefault="006A1862" w:rsidP="00B5532A">
            <w:pPr>
              <w:pStyle w:val="TAL"/>
              <w:rPr>
                <w:rStyle w:val="Code"/>
              </w:rPr>
            </w:pPr>
            <w:r w:rsidRPr="00E97EAC">
              <w:rPr>
                <w:rStyle w:val="Code"/>
              </w:rPr>
              <w:tab/>
            </w:r>
            <w:r>
              <w:rPr>
                <w:rStyle w:val="Code"/>
              </w:rPr>
              <w:tab/>
            </w:r>
            <w:r>
              <w:rPr>
                <w:rStyle w:val="Code"/>
              </w:rPr>
              <w:tab/>
            </w:r>
            <w:r w:rsidRPr="00E97EAC">
              <w:rPr>
                <w:rStyle w:val="Code"/>
              </w:rPr>
              <w:t>noCache</w:t>
            </w:r>
          </w:p>
        </w:tc>
        <w:tc>
          <w:tcPr>
            <w:tcW w:w="884" w:type="pct"/>
            <w:shd w:val="clear" w:color="auto" w:fill="auto"/>
          </w:tcPr>
          <w:p w14:paraId="371E1CCD" w14:textId="77777777" w:rsidR="006A1862" w:rsidRPr="00586B6B" w:rsidRDefault="006A1862" w:rsidP="00B5532A">
            <w:pPr>
              <w:pStyle w:val="TAL"/>
              <w:rPr>
                <w:rStyle w:val="Datatypechar"/>
              </w:rPr>
            </w:pPr>
            <w:bookmarkStart w:id="1098" w:name="_MCCTEMPBM_CRPT71130300___7"/>
            <w:r w:rsidRPr="00586B6B">
              <w:rPr>
                <w:rStyle w:val="Datatypechar"/>
              </w:rPr>
              <w:t>Boolean</w:t>
            </w:r>
            <w:bookmarkEnd w:id="1098"/>
          </w:p>
        </w:tc>
        <w:tc>
          <w:tcPr>
            <w:tcW w:w="663" w:type="pct"/>
          </w:tcPr>
          <w:p w14:paraId="1943A450" w14:textId="77777777" w:rsidR="006A1862" w:rsidRPr="00586B6B" w:rsidRDefault="006A1862" w:rsidP="00B5532A">
            <w:pPr>
              <w:pStyle w:val="TAC"/>
            </w:pPr>
            <w:r w:rsidRPr="00586B6B">
              <w:t>1..1</w:t>
            </w:r>
          </w:p>
        </w:tc>
        <w:tc>
          <w:tcPr>
            <w:tcW w:w="1911" w:type="pct"/>
            <w:shd w:val="clear" w:color="auto" w:fill="auto"/>
          </w:tcPr>
          <w:p w14:paraId="5303619C" w14:textId="77777777" w:rsidR="006A1862" w:rsidRPr="00586B6B" w:rsidRDefault="006A1862" w:rsidP="00B5532A">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6A1862" w:rsidRPr="00586B6B" w14:paraId="3C63E2EE" w14:textId="77777777" w:rsidTr="00B5532A">
        <w:tc>
          <w:tcPr>
            <w:tcW w:w="1542" w:type="pct"/>
            <w:shd w:val="clear" w:color="auto" w:fill="auto"/>
          </w:tcPr>
          <w:p w14:paraId="64ADBCCD" w14:textId="77777777" w:rsidR="006A1862" w:rsidRPr="00E97EAC" w:rsidRDefault="006A1862" w:rsidP="00B5532A">
            <w:pPr>
              <w:pStyle w:val="TAL"/>
              <w:rPr>
                <w:rStyle w:val="Code"/>
              </w:rPr>
            </w:pPr>
            <w:r w:rsidRPr="00E97EAC">
              <w:rPr>
                <w:rStyle w:val="Code"/>
              </w:rPr>
              <w:tab/>
            </w:r>
            <w:r>
              <w:rPr>
                <w:rStyle w:val="Code"/>
              </w:rPr>
              <w:tab/>
            </w:r>
            <w:r>
              <w:rPr>
                <w:rStyle w:val="Code"/>
              </w:rPr>
              <w:tab/>
            </w:r>
            <w:r w:rsidRPr="00E97EAC">
              <w:rPr>
                <w:rStyle w:val="Code"/>
              </w:rPr>
              <w:t>maxAge</w:t>
            </w:r>
          </w:p>
        </w:tc>
        <w:tc>
          <w:tcPr>
            <w:tcW w:w="884" w:type="pct"/>
            <w:shd w:val="clear" w:color="auto" w:fill="auto"/>
          </w:tcPr>
          <w:p w14:paraId="7830F0F7" w14:textId="77777777" w:rsidR="006A1862" w:rsidRPr="00586B6B" w:rsidRDefault="006A1862" w:rsidP="00B5532A">
            <w:pPr>
              <w:pStyle w:val="TAL"/>
              <w:rPr>
                <w:rStyle w:val="Datatypechar"/>
              </w:rPr>
            </w:pPr>
            <w:bookmarkStart w:id="1099" w:name="_MCCTEMPBM_CRPT71130301___7"/>
            <w:r w:rsidRPr="00586B6B">
              <w:rPr>
                <w:rStyle w:val="Datatypechar"/>
              </w:rPr>
              <w:t>Integer</w:t>
            </w:r>
            <w:bookmarkEnd w:id="1099"/>
          </w:p>
        </w:tc>
        <w:tc>
          <w:tcPr>
            <w:tcW w:w="663" w:type="pct"/>
          </w:tcPr>
          <w:p w14:paraId="08993489" w14:textId="77777777" w:rsidR="006A1862" w:rsidRPr="00586B6B" w:rsidRDefault="006A1862" w:rsidP="00B5532A">
            <w:pPr>
              <w:pStyle w:val="TAC"/>
            </w:pPr>
            <w:r w:rsidRPr="00586B6B">
              <w:t>0..1</w:t>
            </w:r>
          </w:p>
        </w:tc>
        <w:tc>
          <w:tcPr>
            <w:tcW w:w="1911" w:type="pct"/>
            <w:shd w:val="clear" w:color="auto" w:fill="auto"/>
          </w:tcPr>
          <w:p w14:paraId="78812889" w14:textId="77777777" w:rsidR="006A1862" w:rsidRPr="00586B6B" w:rsidRDefault="006A1862" w:rsidP="00B5532A">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6A1862" w:rsidRPr="00586B6B" w:rsidRDefault="006A1862" w:rsidP="00B5532A">
            <w:pPr>
              <w:pStyle w:val="TALcontinuation"/>
              <w:spacing w:before="60"/>
            </w:pPr>
            <w:r w:rsidRPr="00586B6B">
              <w:t>The time-to-live for a given media resource shall be calculated relative to the time it was ingested.</w:t>
            </w:r>
          </w:p>
        </w:tc>
      </w:tr>
      <w:tr w:rsidR="006A1862" w:rsidRPr="00586B6B" w14:paraId="381076DA" w14:textId="77777777" w:rsidTr="00B5532A">
        <w:tc>
          <w:tcPr>
            <w:tcW w:w="1542" w:type="pct"/>
            <w:shd w:val="clear" w:color="auto" w:fill="auto"/>
          </w:tcPr>
          <w:p w14:paraId="5F05A8B7" w14:textId="77777777" w:rsidR="006A1862" w:rsidRPr="00E97EAC" w:rsidRDefault="006A1862" w:rsidP="00B5532A">
            <w:pPr>
              <w:pStyle w:val="TAL"/>
              <w:rPr>
                <w:rStyle w:val="Code"/>
              </w:rPr>
            </w:pPr>
            <w:r w:rsidRPr="00E97EAC">
              <w:rPr>
                <w:rStyle w:val="Code"/>
              </w:rPr>
              <w:tab/>
            </w:r>
            <w:r>
              <w:rPr>
                <w:rStyle w:val="Code"/>
              </w:rPr>
              <w:t>g</w:t>
            </w:r>
            <w:r w:rsidRPr="00E97EAC">
              <w:rPr>
                <w:rStyle w:val="Code"/>
              </w:rPr>
              <w:t>eoFencing</w:t>
            </w:r>
          </w:p>
        </w:tc>
        <w:tc>
          <w:tcPr>
            <w:tcW w:w="884" w:type="pct"/>
            <w:shd w:val="clear" w:color="auto" w:fill="auto"/>
          </w:tcPr>
          <w:p w14:paraId="77264FAA" w14:textId="77777777" w:rsidR="006A1862" w:rsidRPr="00586B6B" w:rsidRDefault="006A1862" w:rsidP="00B5532A">
            <w:pPr>
              <w:pStyle w:val="TAL"/>
              <w:rPr>
                <w:rStyle w:val="Datatypechar"/>
              </w:rPr>
            </w:pPr>
            <w:bookmarkStart w:id="1100" w:name="_MCCTEMPBM_CRPT71130302___7"/>
            <w:r w:rsidRPr="00586B6B">
              <w:rPr>
                <w:rStyle w:val="Datatypechar"/>
              </w:rPr>
              <w:t>Object</w:t>
            </w:r>
            <w:bookmarkEnd w:id="1100"/>
          </w:p>
        </w:tc>
        <w:tc>
          <w:tcPr>
            <w:tcW w:w="663" w:type="pct"/>
          </w:tcPr>
          <w:p w14:paraId="13CB2F23" w14:textId="77777777" w:rsidR="006A1862" w:rsidRPr="00586B6B" w:rsidRDefault="006A1862" w:rsidP="00B5532A">
            <w:pPr>
              <w:pStyle w:val="TAC"/>
            </w:pPr>
            <w:r w:rsidRPr="00586B6B">
              <w:t>0..N</w:t>
            </w:r>
          </w:p>
        </w:tc>
        <w:tc>
          <w:tcPr>
            <w:tcW w:w="1911" w:type="pct"/>
            <w:shd w:val="clear" w:color="auto" w:fill="auto"/>
          </w:tcPr>
          <w:p w14:paraId="74DC0749" w14:textId="77777777" w:rsidR="006A1862" w:rsidRPr="00586B6B" w:rsidRDefault="006A1862" w:rsidP="00B5532A">
            <w:pPr>
              <w:pStyle w:val="TAL"/>
            </w:pPr>
            <w:r w:rsidRPr="00586B6B">
              <w:t>Limit access to the content to the indicated geographic areas.</w:t>
            </w:r>
          </w:p>
        </w:tc>
      </w:tr>
      <w:tr w:rsidR="006A1862" w:rsidRPr="00586B6B" w14:paraId="1B85ED0B" w14:textId="77777777" w:rsidTr="00B5532A">
        <w:tc>
          <w:tcPr>
            <w:tcW w:w="1542" w:type="pct"/>
            <w:shd w:val="clear" w:color="auto" w:fill="auto"/>
          </w:tcPr>
          <w:p w14:paraId="6AAC626F" w14:textId="77777777" w:rsidR="006A1862" w:rsidRPr="00861E2A" w:rsidRDefault="006A1862" w:rsidP="00B5532A">
            <w:pPr>
              <w:pStyle w:val="TAL"/>
              <w:rPr>
                <w:rStyle w:val="Code"/>
              </w:rPr>
            </w:pPr>
            <w:r w:rsidRPr="00E97EAC">
              <w:rPr>
                <w:rStyle w:val="Code"/>
              </w:rPr>
              <w:tab/>
            </w:r>
            <w:r w:rsidRPr="00E97EAC">
              <w:rPr>
                <w:rStyle w:val="Code"/>
              </w:rPr>
              <w:tab/>
              <w:t>locatorType</w:t>
            </w:r>
          </w:p>
        </w:tc>
        <w:tc>
          <w:tcPr>
            <w:tcW w:w="884" w:type="pct"/>
            <w:shd w:val="clear" w:color="auto" w:fill="auto"/>
          </w:tcPr>
          <w:p w14:paraId="724922F9" w14:textId="77777777" w:rsidR="006A1862" w:rsidRPr="00586B6B" w:rsidRDefault="006A1862" w:rsidP="00B5532A">
            <w:pPr>
              <w:pStyle w:val="TAL"/>
              <w:rPr>
                <w:rStyle w:val="Datatypechar"/>
              </w:rPr>
            </w:pPr>
            <w:bookmarkStart w:id="1101" w:name="_MCCTEMPBM_CRPT71130303___7"/>
            <w:r w:rsidRPr="00586B6B">
              <w:rPr>
                <w:rStyle w:val="Datatypechar"/>
              </w:rPr>
              <w:t>U</w:t>
            </w:r>
            <w:r>
              <w:rPr>
                <w:rStyle w:val="Datatypechar"/>
              </w:rPr>
              <w:t>ri</w:t>
            </w:r>
            <w:bookmarkEnd w:id="1101"/>
          </w:p>
        </w:tc>
        <w:tc>
          <w:tcPr>
            <w:tcW w:w="663" w:type="pct"/>
          </w:tcPr>
          <w:p w14:paraId="7ACFA4D0" w14:textId="77777777" w:rsidR="006A1862" w:rsidRPr="00586B6B" w:rsidRDefault="006A1862" w:rsidP="00B5532A">
            <w:pPr>
              <w:pStyle w:val="TAC"/>
            </w:pPr>
            <w:r w:rsidRPr="00586B6B">
              <w:t>1..1</w:t>
            </w:r>
          </w:p>
        </w:tc>
        <w:tc>
          <w:tcPr>
            <w:tcW w:w="1911" w:type="pct"/>
            <w:shd w:val="clear" w:color="auto" w:fill="auto"/>
          </w:tcPr>
          <w:p w14:paraId="0AF2B13B" w14:textId="77777777" w:rsidR="006A1862" w:rsidRPr="00586B6B" w:rsidRDefault="006A1862" w:rsidP="00B5532A">
            <w:pPr>
              <w:pStyle w:val="TAL"/>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6A1862" w:rsidRPr="00586B6B" w14:paraId="3B1E115E" w14:textId="77777777" w:rsidTr="00B5532A">
        <w:tc>
          <w:tcPr>
            <w:tcW w:w="1542" w:type="pct"/>
            <w:shd w:val="clear" w:color="auto" w:fill="auto"/>
          </w:tcPr>
          <w:p w14:paraId="7BE372D8" w14:textId="77777777" w:rsidR="006A1862" w:rsidRPr="00861E2A" w:rsidRDefault="006A1862" w:rsidP="00B5532A">
            <w:pPr>
              <w:pStyle w:val="TAL"/>
              <w:rPr>
                <w:rStyle w:val="Code"/>
              </w:rPr>
            </w:pPr>
            <w:r w:rsidRPr="00E97EAC">
              <w:rPr>
                <w:rStyle w:val="Code"/>
              </w:rPr>
              <w:tab/>
            </w:r>
            <w:r w:rsidRPr="00E97EAC">
              <w:rPr>
                <w:rStyle w:val="Code"/>
              </w:rPr>
              <w:tab/>
              <w:t>locators</w:t>
            </w:r>
          </w:p>
        </w:tc>
        <w:tc>
          <w:tcPr>
            <w:tcW w:w="884" w:type="pct"/>
            <w:shd w:val="clear" w:color="auto" w:fill="auto"/>
          </w:tcPr>
          <w:p w14:paraId="5FB9BCFB" w14:textId="77777777" w:rsidR="006A1862" w:rsidRPr="00586B6B" w:rsidRDefault="006A1862" w:rsidP="00B5532A">
            <w:pPr>
              <w:pStyle w:val="TAL"/>
              <w:rPr>
                <w:rStyle w:val="Datatypechar"/>
              </w:rPr>
            </w:pPr>
            <w:bookmarkStart w:id="1102" w:name="_MCCTEMPBM_CRPT71130304___7"/>
            <w:r w:rsidRPr="00586B6B">
              <w:rPr>
                <w:rStyle w:val="Datatypechar"/>
              </w:rPr>
              <w:t>Array(String)</w:t>
            </w:r>
            <w:bookmarkEnd w:id="1102"/>
          </w:p>
        </w:tc>
        <w:tc>
          <w:tcPr>
            <w:tcW w:w="663" w:type="pct"/>
          </w:tcPr>
          <w:p w14:paraId="7393D467" w14:textId="77777777" w:rsidR="006A1862" w:rsidRPr="00586B6B" w:rsidRDefault="006A1862" w:rsidP="00B5532A">
            <w:pPr>
              <w:pStyle w:val="TAC"/>
            </w:pPr>
            <w:r w:rsidRPr="00586B6B">
              <w:t>1..</w:t>
            </w:r>
            <w:r>
              <w:t>1</w:t>
            </w:r>
          </w:p>
        </w:tc>
        <w:tc>
          <w:tcPr>
            <w:tcW w:w="1911" w:type="pct"/>
            <w:shd w:val="clear" w:color="auto" w:fill="auto"/>
          </w:tcPr>
          <w:p w14:paraId="094870DA" w14:textId="77777777" w:rsidR="006A1862" w:rsidRPr="00586B6B" w:rsidRDefault="006A1862" w:rsidP="00B5532A">
            <w:pPr>
              <w:pStyle w:val="TAL"/>
            </w:pPr>
            <w:r w:rsidRPr="00586B6B">
              <w:t>Array of locato</w:t>
            </w:r>
            <w:r>
              <w:t>r</w:t>
            </w:r>
            <w:r w:rsidRPr="00586B6B">
              <w:t>s from which access to the resources is to be allowed. The format of the locat</w:t>
            </w:r>
            <w:r>
              <w:t>or</w:t>
            </w:r>
            <w:r w:rsidRPr="00586B6B">
              <w:t xml:space="preserve"> strings shall be determined by the value of </w:t>
            </w:r>
            <w:r w:rsidRPr="00D41AA2">
              <w:rPr>
                <w:rStyle w:val="Code"/>
              </w:rPr>
              <w:t>locatorType</w:t>
            </w:r>
            <w:r w:rsidRPr="00586B6B">
              <w:t>, as specified in clause 7.6.4.6.</w:t>
            </w:r>
          </w:p>
        </w:tc>
      </w:tr>
      <w:tr w:rsidR="006A1862" w:rsidRPr="00586B6B" w14:paraId="7E3F42DE" w14:textId="77777777" w:rsidTr="00B5532A">
        <w:tc>
          <w:tcPr>
            <w:tcW w:w="1542" w:type="pct"/>
            <w:shd w:val="clear" w:color="auto" w:fill="auto"/>
          </w:tcPr>
          <w:p w14:paraId="0B8D2981" w14:textId="77777777" w:rsidR="006A1862" w:rsidRPr="00E97EAC" w:rsidRDefault="006A1862" w:rsidP="00B5532A">
            <w:pPr>
              <w:pStyle w:val="TAL"/>
              <w:rPr>
                <w:rStyle w:val="Code"/>
              </w:rPr>
            </w:pPr>
            <w:r w:rsidRPr="00E97EAC">
              <w:rPr>
                <w:rStyle w:val="Code"/>
              </w:rPr>
              <w:tab/>
            </w:r>
            <w:r>
              <w:rPr>
                <w:rStyle w:val="Code"/>
              </w:rPr>
              <w:t>u</w:t>
            </w:r>
            <w:r w:rsidRPr="00E97EAC">
              <w:rPr>
                <w:rStyle w:val="Code"/>
              </w:rPr>
              <w:t>rlSignature</w:t>
            </w:r>
          </w:p>
        </w:tc>
        <w:tc>
          <w:tcPr>
            <w:tcW w:w="884" w:type="pct"/>
            <w:shd w:val="clear" w:color="auto" w:fill="auto"/>
          </w:tcPr>
          <w:p w14:paraId="417DF1FC" w14:textId="77777777" w:rsidR="006A1862" w:rsidRPr="00586B6B" w:rsidRDefault="006A1862" w:rsidP="00B5532A">
            <w:pPr>
              <w:pStyle w:val="TAL"/>
              <w:rPr>
                <w:rStyle w:val="Datatypechar"/>
              </w:rPr>
            </w:pPr>
            <w:bookmarkStart w:id="1103" w:name="_MCCTEMPBM_CRPT71130305___7"/>
            <w:r w:rsidRPr="00586B6B">
              <w:rPr>
                <w:rStyle w:val="Datatypechar"/>
              </w:rPr>
              <w:t>Object</w:t>
            </w:r>
            <w:bookmarkEnd w:id="1103"/>
          </w:p>
        </w:tc>
        <w:tc>
          <w:tcPr>
            <w:tcW w:w="663" w:type="pct"/>
          </w:tcPr>
          <w:p w14:paraId="17B92C43" w14:textId="77777777" w:rsidR="006A1862" w:rsidRPr="00586B6B" w:rsidRDefault="006A1862" w:rsidP="00B5532A">
            <w:pPr>
              <w:pStyle w:val="TAC"/>
            </w:pPr>
            <w:r w:rsidRPr="00586B6B">
              <w:t>0..1</w:t>
            </w:r>
          </w:p>
        </w:tc>
        <w:tc>
          <w:tcPr>
            <w:tcW w:w="1911" w:type="pct"/>
            <w:shd w:val="clear" w:color="auto" w:fill="auto"/>
          </w:tcPr>
          <w:p w14:paraId="35E3C668" w14:textId="77777777" w:rsidR="006A1862" w:rsidRPr="00586B6B" w:rsidRDefault="006A1862" w:rsidP="00B5532A">
            <w:pPr>
              <w:pStyle w:val="TAL"/>
            </w:pPr>
            <w:r w:rsidRPr="00586B6B">
              <w:t>Defines the URL signing scheme. Only correctly signed and valid URLs will be allowed to access the content resource at M4d.</w:t>
            </w:r>
          </w:p>
        </w:tc>
      </w:tr>
      <w:tr w:rsidR="006A1862" w:rsidRPr="00586B6B" w14:paraId="548967CE" w14:textId="77777777" w:rsidTr="00B5532A">
        <w:tc>
          <w:tcPr>
            <w:tcW w:w="1542" w:type="pct"/>
            <w:shd w:val="clear" w:color="auto" w:fill="auto"/>
          </w:tcPr>
          <w:p w14:paraId="5BF53C9A" w14:textId="77777777" w:rsidR="006A1862" w:rsidRPr="00861E2A" w:rsidDel="00353236" w:rsidRDefault="006A1862" w:rsidP="00B5532A">
            <w:pPr>
              <w:pStyle w:val="TAL"/>
              <w:rPr>
                <w:rStyle w:val="Code"/>
              </w:rPr>
            </w:pPr>
            <w:r w:rsidRPr="00E97EAC">
              <w:rPr>
                <w:rStyle w:val="Code"/>
              </w:rPr>
              <w:tab/>
            </w:r>
            <w:r w:rsidRPr="00E97EAC">
              <w:rPr>
                <w:rStyle w:val="Code"/>
              </w:rPr>
              <w:tab/>
              <w:t>urlPattern</w:t>
            </w:r>
          </w:p>
        </w:tc>
        <w:tc>
          <w:tcPr>
            <w:tcW w:w="884" w:type="pct"/>
            <w:shd w:val="clear" w:color="auto" w:fill="auto"/>
          </w:tcPr>
          <w:p w14:paraId="6A22C6D2" w14:textId="77777777" w:rsidR="006A1862" w:rsidRPr="00586B6B" w:rsidRDefault="006A1862" w:rsidP="00B5532A">
            <w:pPr>
              <w:pStyle w:val="TAL"/>
              <w:rPr>
                <w:rStyle w:val="Datatypechar"/>
              </w:rPr>
            </w:pPr>
            <w:bookmarkStart w:id="1104" w:name="_MCCTEMPBM_CRPT71130306___7"/>
            <w:r w:rsidRPr="00586B6B">
              <w:rPr>
                <w:rStyle w:val="Datatypechar"/>
              </w:rPr>
              <w:t>String</w:t>
            </w:r>
            <w:bookmarkEnd w:id="1104"/>
          </w:p>
        </w:tc>
        <w:tc>
          <w:tcPr>
            <w:tcW w:w="663" w:type="pct"/>
          </w:tcPr>
          <w:p w14:paraId="53324F30" w14:textId="77777777" w:rsidR="006A1862" w:rsidRPr="00586B6B" w:rsidRDefault="006A1862" w:rsidP="00B5532A">
            <w:pPr>
              <w:pStyle w:val="TAC"/>
            </w:pPr>
            <w:r w:rsidRPr="00586B6B">
              <w:t>1..1</w:t>
            </w:r>
          </w:p>
        </w:tc>
        <w:tc>
          <w:tcPr>
            <w:tcW w:w="1911" w:type="pct"/>
            <w:shd w:val="clear" w:color="auto" w:fill="auto"/>
          </w:tcPr>
          <w:p w14:paraId="4C14C9AA" w14:textId="77777777" w:rsidR="006A1862" w:rsidRPr="00586B6B" w:rsidRDefault="006A1862" w:rsidP="00B5532A">
            <w:pPr>
              <w:pStyle w:val="TAL"/>
            </w:pPr>
            <w:r w:rsidRPr="00586B6B">
              <w:t xml:space="preserve">A pattern that shall be used </w:t>
            </w:r>
            <w:r>
              <w:rPr>
                <w:lang w:val="en-US"/>
              </w:rPr>
              <w:t xml:space="preserve"> by the 5GMSd AS </w:t>
            </w:r>
            <w:r w:rsidRPr="00586B6B">
              <w:t>to match M4d media resource URLs. The 5GMSd AS shall not serve a matching media resource at M4d unless it includes a valid authentication token</w:t>
            </w:r>
            <w:r>
              <w:rPr>
                <w:lang w:val="en-US"/>
              </w:rPr>
              <w:t xml:space="preserve"> calculated over the portion of the M4d request URL that matches this pattern</w:t>
            </w:r>
            <w:r w:rsidRPr="00586B6B">
              <w:t>. The format of the pattern shall be a regular expression as specified in [5].</w:t>
            </w:r>
          </w:p>
        </w:tc>
      </w:tr>
      <w:tr w:rsidR="006A1862" w:rsidRPr="00586B6B" w14:paraId="77A864A7" w14:textId="77777777" w:rsidTr="00B5532A">
        <w:tc>
          <w:tcPr>
            <w:tcW w:w="1542" w:type="pct"/>
            <w:shd w:val="clear" w:color="auto" w:fill="auto"/>
          </w:tcPr>
          <w:p w14:paraId="36603D00" w14:textId="77777777" w:rsidR="006A1862" w:rsidRPr="00861E2A" w:rsidRDefault="006A1862" w:rsidP="00B5532A">
            <w:pPr>
              <w:pStyle w:val="TAL"/>
              <w:rPr>
                <w:rStyle w:val="Code"/>
              </w:rPr>
            </w:pPr>
            <w:r w:rsidRPr="00E97EAC">
              <w:rPr>
                <w:rStyle w:val="Code"/>
              </w:rPr>
              <w:tab/>
            </w:r>
            <w:r w:rsidRPr="00E97EAC">
              <w:rPr>
                <w:rStyle w:val="Code"/>
              </w:rPr>
              <w:tab/>
              <w:t>tokenName</w:t>
            </w:r>
          </w:p>
        </w:tc>
        <w:tc>
          <w:tcPr>
            <w:tcW w:w="884" w:type="pct"/>
            <w:shd w:val="clear" w:color="auto" w:fill="auto"/>
          </w:tcPr>
          <w:p w14:paraId="251109CF" w14:textId="77777777" w:rsidR="006A1862" w:rsidRPr="00586B6B" w:rsidRDefault="006A1862" w:rsidP="00B5532A">
            <w:pPr>
              <w:pStyle w:val="TAL"/>
              <w:rPr>
                <w:rStyle w:val="Datatypechar"/>
              </w:rPr>
            </w:pPr>
            <w:bookmarkStart w:id="1105" w:name="_MCCTEMPBM_CRPT71130307___7"/>
            <w:r w:rsidRPr="00586B6B">
              <w:rPr>
                <w:rStyle w:val="Datatypechar"/>
              </w:rPr>
              <w:t>String</w:t>
            </w:r>
            <w:bookmarkEnd w:id="1105"/>
          </w:p>
        </w:tc>
        <w:tc>
          <w:tcPr>
            <w:tcW w:w="663" w:type="pct"/>
          </w:tcPr>
          <w:p w14:paraId="19B217C1" w14:textId="77777777" w:rsidR="006A1862" w:rsidRPr="00586B6B" w:rsidRDefault="006A1862" w:rsidP="00B5532A">
            <w:pPr>
              <w:pStyle w:val="TAC"/>
            </w:pPr>
            <w:r w:rsidRPr="00586B6B">
              <w:t>1..1</w:t>
            </w:r>
          </w:p>
        </w:tc>
        <w:tc>
          <w:tcPr>
            <w:tcW w:w="1911" w:type="pct"/>
            <w:shd w:val="clear" w:color="auto" w:fill="auto"/>
          </w:tcPr>
          <w:p w14:paraId="6045FA83" w14:textId="77777777" w:rsidR="006A1862" w:rsidRPr="00586B6B" w:rsidRDefault="006A1862" w:rsidP="00B5532A">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6A1862" w:rsidRPr="00586B6B" w14:paraId="63FF7BA6" w14:textId="77777777" w:rsidTr="00B5532A">
        <w:tc>
          <w:tcPr>
            <w:tcW w:w="1542" w:type="pct"/>
            <w:shd w:val="clear" w:color="auto" w:fill="auto"/>
          </w:tcPr>
          <w:p w14:paraId="122A5E8B" w14:textId="77777777" w:rsidR="006A1862" w:rsidRPr="00861E2A" w:rsidRDefault="006A1862" w:rsidP="00B5532A">
            <w:pPr>
              <w:pStyle w:val="TAL"/>
              <w:rPr>
                <w:rStyle w:val="Code"/>
              </w:rPr>
            </w:pPr>
            <w:r w:rsidRPr="00E97EAC">
              <w:rPr>
                <w:rStyle w:val="Code"/>
              </w:rPr>
              <w:tab/>
            </w:r>
            <w:r w:rsidRPr="00E97EAC">
              <w:rPr>
                <w:rStyle w:val="Code"/>
              </w:rPr>
              <w:tab/>
              <w:t>passphraseName</w:t>
            </w:r>
          </w:p>
        </w:tc>
        <w:tc>
          <w:tcPr>
            <w:tcW w:w="884" w:type="pct"/>
            <w:shd w:val="clear" w:color="auto" w:fill="auto"/>
          </w:tcPr>
          <w:p w14:paraId="7E79C858" w14:textId="77777777" w:rsidR="006A1862" w:rsidRPr="00586B6B" w:rsidRDefault="006A1862" w:rsidP="00B5532A">
            <w:pPr>
              <w:pStyle w:val="TAL"/>
              <w:rPr>
                <w:rStyle w:val="Datatypechar"/>
              </w:rPr>
            </w:pPr>
            <w:bookmarkStart w:id="1106" w:name="_MCCTEMPBM_CRPT71130308___7"/>
            <w:r w:rsidRPr="00586B6B">
              <w:rPr>
                <w:rStyle w:val="Datatypechar"/>
              </w:rPr>
              <w:t>String</w:t>
            </w:r>
            <w:bookmarkEnd w:id="1106"/>
          </w:p>
        </w:tc>
        <w:tc>
          <w:tcPr>
            <w:tcW w:w="663" w:type="pct"/>
          </w:tcPr>
          <w:p w14:paraId="2107CD9C" w14:textId="77777777" w:rsidR="006A1862" w:rsidRPr="00586B6B" w:rsidRDefault="006A1862" w:rsidP="00B5532A">
            <w:pPr>
              <w:pStyle w:val="TAC"/>
            </w:pPr>
            <w:r w:rsidRPr="00586B6B">
              <w:t>1..1</w:t>
            </w:r>
          </w:p>
        </w:tc>
        <w:tc>
          <w:tcPr>
            <w:tcW w:w="1911" w:type="pct"/>
            <w:shd w:val="clear" w:color="auto" w:fill="auto"/>
          </w:tcPr>
          <w:p w14:paraId="4367940B" w14:textId="77777777" w:rsidR="006A1862" w:rsidRPr="00586B6B" w:rsidRDefault="006A1862" w:rsidP="00B5532A">
            <w:pPr>
              <w:pStyle w:val="TAL"/>
            </w:pPr>
            <w:r w:rsidRPr="00586B6B">
              <w:t>The name of the query parameter that is used to refer to the passphrase when constructing the authentication token.</w:t>
            </w:r>
          </w:p>
          <w:p w14:paraId="77A73093" w14:textId="77777777" w:rsidR="006A1862" w:rsidRPr="00586B6B" w:rsidRDefault="006A1862" w:rsidP="00B5532A">
            <w:pPr>
              <w:pStyle w:val="TAL"/>
            </w:pPr>
            <w:r w:rsidRPr="00586B6B">
              <w:t>Note that the token is not included in the cleartext part of the M4d URL query component.</w:t>
            </w:r>
          </w:p>
        </w:tc>
      </w:tr>
      <w:tr w:rsidR="006A1862" w:rsidRPr="00586B6B" w14:paraId="5587DB85" w14:textId="77777777" w:rsidTr="00B5532A">
        <w:tc>
          <w:tcPr>
            <w:tcW w:w="1542" w:type="pct"/>
            <w:shd w:val="clear" w:color="auto" w:fill="auto"/>
          </w:tcPr>
          <w:p w14:paraId="5B378012" w14:textId="77777777" w:rsidR="006A1862" w:rsidRPr="00D13DA0" w:rsidRDefault="006A1862" w:rsidP="00B5532A">
            <w:pPr>
              <w:pStyle w:val="TAL"/>
              <w:rPr>
                <w:rStyle w:val="Code"/>
              </w:rPr>
            </w:pPr>
            <w:r w:rsidRPr="00E97EAC">
              <w:rPr>
                <w:rStyle w:val="Code"/>
              </w:rPr>
              <w:tab/>
            </w:r>
            <w:r w:rsidRPr="00E97EAC">
              <w:rPr>
                <w:rStyle w:val="Code"/>
              </w:rPr>
              <w:tab/>
              <w:t>passphrase</w:t>
            </w:r>
          </w:p>
        </w:tc>
        <w:tc>
          <w:tcPr>
            <w:tcW w:w="884" w:type="pct"/>
            <w:shd w:val="clear" w:color="auto" w:fill="auto"/>
          </w:tcPr>
          <w:p w14:paraId="7B391A89" w14:textId="77777777" w:rsidR="006A1862" w:rsidRPr="00586B6B" w:rsidRDefault="006A1862" w:rsidP="00B5532A">
            <w:pPr>
              <w:pStyle w:val="TAL"/>
              <w:rPr>
                <w:rStyle w:val="Datatypechar"/>
              </w:rPr>
            </w:pPr>
            <w:bookmarkStart w:id="1107" w:name="_MCCTEMPBM_CRPT71130309___7"/>
            <w:r w:rsidRPr="00586B6B">
              <w:rPr>
                <w:rStyle w:val="Datatypechar"/>
              </w:rPr>
              <w:t>String</w:t>
            </w:r>
            <w:bookmarkEnd w:id="1107"/>
          </w:p>
        </w:tc>
        <w:tc>
          <w:tcPr>
            <w:tcW w:w="663" w:type="pct"/>
          </w:tcPr>
          <w:p w14:paraId="58BBFE77" w14:textId="77777777" w:rsidR="006A1862" w:rsidRPr="00586B6B" w:rsidRDefault="006A1862" w:rsidP="00B5532A">
            <w:pPr>
              <w:pStyle w:val="TAC"/>
            </w:pPr>
            <w:r w:rsidRPr="00586B6B">
              <w:t>1..1</w:t>
            </w:r>
          </w:p>
        </w:tc>
        <w:tc>
          <w:tcPr>
            <w:tcW w:w="1911" w:type="pct"/>
            <w:shd w:val="clear" w:color="auto" w:fill="auto"/>
          </w:tcPr>
          <w:p w14:paraId="3F1E0F72" w14:textId="77777777" w:rsidR="006A1862" w:rsidRPr="00586B6B" w:rsidRDefault="006A1862" w:rsidP="00B5532A">
            <w:pPr>
              <w:pStyle w:val="TAL"/>
            </w:pPr>
            <w:r w:rsidRPr="00586B6B">
              <w:t xml:space="preserve">The shared secret between the 5GMSd Application Provider and the 5GMSd AS for this </w:t>
            </w:r>
            <w:r>
              <w:rPr>
                <w:rStyle w:val="Code"/>
              </w:rPr>
              <w:t>d</w:t>
            </w:r>
            <w:r w:rsidRPr="00D41AA2">
              <w:rPr>
                <w:rStyle w:val="Code"/>
              </w:rPr>
              <w:t>istributionConfiguration</w:t>
            </w:r>
            <w:r w:rsidRPr="00586B6B">
              <w:t>.</w:t>
            </w:r>
          </w:p>
          <w:p w14:paraId="7F4357AF" w14:textId="77777777" w:rsidR="006A1862" w:rsidRPr="00586B6B" w:rsidRDefault="006A1862" w:rsidP="00B5532A">
            <w:pPr>
              <w:pStyle w:val="TALcontinuation"/>
              <w:spacing w:before="60"/>
            </w:pPr>
            <w:r w:rsidRPr="00586B6B">
              <w:t>The passphrase is used in the computation and verification of the M4d authentication token but is never sent in-the-clear over that interface.</w:t>
            </w:r>
          </w:p>
        </w:tc>
      </w:tr>
      <w:tr w:rsidR="006A1862" w:rsidRPr="00586B6B" w14:paraId="6D347255" w14:textId="77777777" w:rsidTr="00B5532A">
        <w:tc>
          <w:tcPr>
            <w:tcW w:w="1542" w:type="pct"/>
            <w:shd w:val="clear" w:color="auto" w:fill="auto"/>
          </w:tcPr>
          <w:p w14:paraId="57FD5C66" w14:textId="77777777" w:rsidR="006A1862" w:rsidRPr="00D13DA0" w:rsidRDefault="006A1862" w:rsidP="00B5532A">
            <w:pPr>
              <w:pStyle w:val="TAL"/>
              <w:rPr>
                <w:rStyle w:val="Code"/>
              </w:rPr>
            </w:pPr>
            <w:r w:rsidRPr="00E97EAC">
              <w:rPr>
                <w:rStyle w:val="Code"/>
              </w:rPr>
              <w:tab/>
            </w:r>
            <w:r w:rsidRPr="00E97EAC">
              <w:rPr>
                <w:rStyle w:val="Code"/>
              </w:rPr>
              <w:tab/>
              <w:t>tokenExpiryName</w:t>
            </w:r>
          </w:p>
        </w:tc>
        <w:tc>
          <w:tcPr>
            <w:tcW w:w="884" w:type="pct"/>
            <w:shd w:val="clear" w:color="auto" w:fill="auto"/>
          </w:tcPr>
          <w:p w14:paraId="2DCEA227" w14:textId="77777777" w:rsidR="006A1862" w:rsidRPr="00586B6B" w:rsidRDefault="006A1862" w:rsidP="00B5532A">
            <w:pPr>
              <w:pStyle w:val="TAL"/>
              <w:rPr>
                <w:rStyle w:val="Datatypechar"/>
              </w:rPr>
            </w:pPr>
            <w:bookmarkStart w:id="1108" w:name="_MCCTEMPBM_CRPT71130310___7"/>
            <w:r w:rsidRPr="00586B6B">
              <w:rPr>
                <w:rStyle w:val="Datatypechar"/>
              </w:rPr>
              <w:t>String</w:t>
            </w:r>
            <w:bookmarkEnd w:id="1108"/>
          </w:p>
        </w:tc>
        <w:tc>
          <w:tcPr>
            <w:tcW w:w="663" w:type="pct"/>
          </w:tcPr>
          <w:p w14:paraId="6B2F77A0" w14:textId="77777777" w:rsidR="006A1862" w:rsidRPr="00586B6B" w:rsidRDefault="006A1862" w:rsidP="00B5532A">
            <w:pPr>
              <w:pStyle w:val="TAC"/>
            </w:pPr>
            <w:r w:rsidRPr="00586B6B">
              <w:t>1..1</w:t>
            </w:r>
          </w:p>
        </w:tc>
        <w:tc>
          <w:tcPr>
            <w:tcW w:w="1911" w:type="pct"/>
            <w:shd w:val="clear" w:color="auto" w:fill="auto"/>
          </w:tcPr>
          <w:p w14:paraId="170D1D94" w14:textId="77777777" w:rsidR="006A1862" w:rsidRPr="00586B6B" w:rsidRDefault="006A1862" w:rsidP="00B5532A">
            <w:pPr>
              <w:pStyle w:val="TAL"/>
            </w:pPr>
            <w:r w:rsidRPr="00586B6B">
              <w:t xml:space="preserve">The name of the M4d request query parameter that the Media Player </w:t>
            </w:r>
            <w:r>
              <w:t>should</w:t>
            </w:r>
            <w:r w:rsidRPr="00586B6B">
              <w:t xml:space="preserve"> use to present the token expiry field.</w:t>
            </w:r>
          </w:p>
        </w:tc>
      </w:tr>
      <w:tr w:rsidR="006A1862" w:rsidRPr="00586B6B" w14:paraId="7AC8B2B3" w14:textId="77777777" w:rsidTr="00B5532A">
        <w:tc>
          <w:tcPr>
            <w:tcW w:w="1542" w:type="pct"/>
            <w:shd w:val="clear" w:color="auto" w:fill="auto"/>
          </w:tcPr>
          <w:p w14:paraId="1013103B" w14:textId="77777777" w:rsidR="006A1862" w:rsidRPr="00D13DA0" w:rsidRDefault="006A1862" w:rsidP="00B5532A">
            <w:pPr>
              <w:pStyle w:val="TAL"/>
              <w:rPr>
                <w:rStyle w:val="Code"/>
              </w:rPr>
            </w:pPr>
            <w:r w:rsidRPr="00E97EAC">
              <w:rPr>
                <w:rStyle w:val="Code"/>
              </w:rPr>
              <w:tab/>
            </w:r>
            <w:r w:rsidRPr="00E97EAC">
              <w:rPr>
                <w:rStyle w:val="Code"/>
              </w:rPr>
              <w:tab/>
              <w:t>useIPAddress</w:t>
            </w:r>
          </w:p>
        </w:tc>
        <w:tc>
          <w:tcPr>
            <w:tcW w:w="884" w:type="pct"/>
            <w:shd w:val="clear" w:color="auto" w:fill="auto"/>
          </w:tcPr>
          <w:p w14:paraId="466269E5" w14:textId="77777777" w:rsidR="006A1862" w:rsidRPr="00586B6B" w:rsidRDefault="006A1862" w:rsidP="00B5532A">
            <w:pPr>
              <w:pStyle w:val="TAL"/>
              <w:rPr>
                <w:rStyle w:val="Datatypechar"/>
              </w:rPr>
            </w:pPr>
            <w:bookmarkStart w:id="1109" w:name="_MCCTEMPBM_CRPT71130311___7"/>
            <w:r w:rsidRPr="00586B6B">
              <w:rPr>
                <w:rStyle w:val="Datatypechar"/>
              </w:rPr>
              <w:t>Boolean</w:t>
            </w:r>
            <w:bookmarkEnd w:id="1109"/>
          </w:p>
        </w:tc>
        <w:tc>
          <w:tcPr>
            <w:tcW w:w="663" w:type="pct"/>
          </w:tcPr>
          <w:p w14:paraId="48855473" w14:textId="77777777" w:rsidR="006A1862" w:rsidRPr="00586B6B" w:rsidRDefault="006A1862" w:rsidP="00B5532A">
            <w:pPr>
              <w:pStyle w:val="TAC"/>
            </w:pPr>
            <w:r w:rsidRPr="00586B6B">
              <w:t>1..1</w:t>
            </w:r>
          </w:p>
        </w:tc>
        <w:tc>
          <w:tcPr>
            <w:tcW w:w="1911" w:type="pct"/>
            <w:shd w:val="clear" w:color="auto" w:fill="auto"/>
          </w:tcPr>
          <w:p w14:paraId="3E05ACF3" w14:textId="77777777" w:rsidR="006A1862" w:rsidRPr="00586B6B" w:rsidRDefault="006A1862" w:rsidP="00B5532A">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6A1862" w:rsidRPr="00586B6B" w14:paraId="5C4FF02B" w14:textId="77777777" w:rsidTr="00B5532A">
        <w:tc>
          <w:tcPr>
            <w:tcW w:w="1542" w:type="pct"/>
            <w:shd w:val="clear" w:color="auto" w:fill="auto"/>
          </w:tcPr>
          <w:p w14:paraId="007C87B9" w14:textId="77777777" w:rsidR="006A1862" w:rsidRPr="00861E2A" w:rsidRDefault="006A1862" w:rsidP="00B5532A">
            <w:pPr>
              <w:pStyle w:val="TAL"/>
              <w:rPr>
                <w:rStyle w:val="Code"/>
              </w:rPr>
            </w:pPr>
            <w:r w:rsidRPr="00E97EAC">
              <w:rPr>
                <w:rStyle w:val="Code"/>
              </w:rPr>
              <w:tab/>
            </w:r>
            <w:r w:rsidRPr="00E97EAC">
              <w:rPr>
                <w:rStyle w:val="Code"/>
              </w:rPr>
              <w:tab/>
              <w:t>ipAddressName</w:t>
            </w:r>
          </w:p>
        </w:tc>
        <w:tc>
          <w:tcPr>
            <w:tcW w:w="884" w:type="pct"/>
            <w:shd w:val="clear" w:color="auto" w:fill="auto"/>
          </w:tcPr>
          <w:p w14:paraId="446F8013" w14:textId="77777777" w:rsidR="006A1862" w:rsidRPr="00586B6B" w:rsidRDefault="006A1862" w:rsidP="00B5532A">
            <w:pPr>
              <w:pStyle w:val="TAL"/>
              <w:rPr>
                <w:rStyle w:val="Datatypechar"/>
              </w:rPr>
            </w:pPr>
            <w:bookmarkStart w:id="1110" w:name="_MCCTEMPBM_CRPT71130312___7"/>
            <w:r w:rsidRPr="00586B6B">
              <w:rPr>
                <w:rStyle w:val="Datatypechar"/>
              </w:rPr>
              <w:t>String</w:t>
            </w:r>
            <w:bookmarkEnd w:id="1110"/>
          </w:p>
        </w:tc>
        <w:tc>
          <w:tcPr>
            <w:tcW w:w="663" w:type="pct"/>
          </w:tcPr>
          <w:p w14:paraId="049137C4" w14:textId="77777777" w:rsidR="006A1862" w:rsidRPr="00586B6B" w:rsidRDefault="006A1862" w:rsidP="00B5532A">
            <w:pPr>
              <w:pStyle w:val="TAC"/>
            </w:pPr>
            <w:r w:rsidRPr="00586B6B">
              <w:t>0..1</w:t>
            </w:r>
          </w:p>
        </w:tc>
        <w:tc>
          <w:tcPr>
            <w:tcW w:w="1911" w:type="pct"/>
            <w:shd w:val="clear" w:color="auto" w:fill="auto"/>
          </w:tcPr>
          <w:p w14:paraId="5215177E" w14:textId="77777777" w:rsidR="006A1862" w:rsidRPr="00586B6B" w:rsidRDefault="006A1862" w:rsidP="00B5532A">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0E332CF2" w14:textId="77777777" w:rsidR="006A1862" w:rsidRPr="00586B6B" w:rsidRDefault="006A1862" w:rsidP="00B5532A">
            <w:pPr>
              <w:pStyle w:val="TALcontinuation"/>
              <w:spacing w:before="60"/>
            </w:pPr>
            <w:r w:rsidRPr="00586B6B">
              <w:t>Note that the IP address is not passed in the cleartext part of the M4d URL query component.</w:t>
            </w:r>
          </w:p>
        </w:tc>
      </w:tr>
      <w:tr w:rsidR="006A1862" w:rsidRPr="00586B6B" w14:paraId="365AF3E7" w14:textId="77777777" w:rsidTr="00B5532A">
        <w:tc>
          <w:tcPr>
            <w:tcW w:w="1542" w:type="pct"/>
            <w:shd w:val="clear" w:color="auto" w:fill="auto"/>
          </w:tcPr>
          <w:p w14:paraId="01BD7A91" w14:textId="77777777" w:rsidR="006A1862" w:rsidRPr="00E97EAC" w:rsidRDefault="006A1862" w:rsidP="00B5532A">
            <w:pPr>
              <w:pStyle w:val="Codechar"/>
              <w:rPr>
                <w:rStyle w:val="Code"/>
              </w:rPr>
            </w:pPr>
            <w:r w:rsidRPr="00D41AA2">
              <w:rPr>
                <w:rStyle w:val="Code"/>
              </w:rPr>
              <w:tab/>
            </w:r>
            <w:r w:rsidRPr="00E97EAC">
              <w:rPr>
                <w:rStyle w:val="Code"/>
              </w:rPr>
              <w:t>certificateId</w:t>
            </w:r>
          </w:p>
        </w:tc>
        <w:tc>
          <w:tcPr>
            <w:tcW w:w="884" w:type="pct"/>
            <w:shd w:val="clear" w:color="auto" w:fill="auto"/>
          </w:tcPr>
          <w:p w14:paraId="5D13B117" w14:textId="77777777" w:rsidR="006A1862" w:rsidRPr="00586B6B" w:rsidRDefault="006A1862" w:rsidP="00B5532A">
            <w:pPr>
              <w:pStyle w:val="TAL"/>
              <w:rPr>
                <w:rStyle w:val="Datatypechar"/>
              </w:rPr>
            </w:pPr>
            <w:bookmarkStart w:id="1111" w:name="_MCCTEMPBM_CRPT71130313___7"/>
            <w:r>
              <w:rPr>
                <w:rStyle w:val="Datatypechar"/>
              </w:rPr>
              <w:t>ResourceId</w:t>
            </w:r>
            <w:bookmarkEnd w:id="1111"/>
          </w:p>
        </w:tc>
        <w:tc>
          <w:tcPr>
            <w:tcW w:w="663" w:type="pct"/>
          </w:tcPr>
          <w:p w14:paraId="577DA3D6" w14:textId="77777777" w:rsidR="006A1862" w:rsidRPr="00586B6B" w:rsidRDefault="006A1862" w:rsidP="00B5532A">
            <w:pPr>
              <w:pStyle w:val="TAC"/>
            </w:pPr>
            <w:r w:rsidRPr="00586B6B">
              <w:t>0..1</w:t>
            </w:r>
          </w:p>
        </w:tc>
        <w:tc>
          <w:tcPr>
            <w:tcW w:w="1911" w:type="pct"/>
            <w:shd w:val="clear" w:color="auto" w:fill="auto"/>
          </w:tcPr>
          <w:p w14:paraId="0A03297A" w14:textId="77777777" w:rsidR="006A1862" w:rsidRPr="00586B6B" w:rsidRDefault="006A1862" w:rsidP="00B5532A">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3AF00A16" w14:textId="77777777" w:rsidR="00AD47A9" w:rsidRPr="00586B6B" w:rsidRDefault="00AD47A9" w:rsidP="00AD47A9">
      <w:pPr>
        <w:pStyle w:val="TAN"/>
      </w:pPr>
    </w:p>
    <w:p w14:paraId="301FF662" w14:textId="5B79D36C" w:rsidR="00156C06" w:rsidRDefault="00156C06" w:rsidP="00156C06">
      <w:pPr>
        <w:pStyle w:val="Heading4"/>
      </w:pPr>
      <w:bookmarkStart w:id="1112" w:name="_Toc123800825"/>
      <w:r>
        <w:t>7.6.3.2</w:t>
      </w:r>
      <w:r>
        <w:tab/>
        <w:t>DistributionNetworkType enumeration</w:t>
      </w:r>
      <w:bookmarkEnd w:id="1112"/>
    </w:p>
    <w:p w14:paraId="12AAB4C5" w14:textId="77777777" w:rsidR="0091007D" w:rsidRDefault="00156C06" w:rsidP="0091007D">
      <w:pPr>
        <w:keepNext/>
      </w:pPr>
      <w:bookmarkStart w:id="1113" w:name="_MCCTEMPBM_CRPT71130314___7"/>
      <w:r>
        <w:t xml:space="preserve">The data model for the </w:t>
      </w:r>
      <w:r>
        <w:rPr>
          <w:rStyle w:val="Code"/>
        </w:rPr>
        <w:t xml:space="preserve">DistributionNetworkType </w:t>
      </w:r>
      <w:r>
        <w:t>enumeration is specified in Table 7.6.3.2-1 below:</w:t>
      </w:r>
    </w:p>
    <w:p w14:paraId="74254300" w14:textId="215D4848" w:rsidR="00156C06" w:rsidRDefault="00156C06" w:rsidP="0091007D">
      <w:pPr>
        <w:keepNext/>
        <w:jc w:val="center"/>
      </w:pPr>
      <w:bookmarkStart w:id="1114" w:name="_MCCTEMPBM_CRPT71130315___4"/>
      <w:bookmarkEnd w:id="1113"/>
      <w:r w:rsidRPr="0091007D">
        <w:rPr>
          <w:rFonts w:ascii="Arial" w:hAnsi="Arial"/>
          <w:b/>
        </w:rPr>
        <w:t>Table 7.6.3.2</w:t>
      </w:r>
      <w:r w:rsidRPr="0091007D">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14"/>
          <w:p w14:paraId="54883D47" w14:textId="77777777" w:rsidR="00156C06" w:rsidRDefault="00156C06" w:rsidP="00427D39">
            <w:pPr>
              <w:pStyle w:val="TAH"/>
              <w:rPr>
                <w:lang w:val="en-US"/>
              </w:rPr>
            </w:pPr>
            <w:r>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Default="00156C06" w:rsidP="00427D39">
            <w:pPr>
              <w:pStyle w:val="TAH"/>
              <w:rPr>
                <w:lang w:val="en-US"/>
              </w:rPr>
            </w:pPr>
            <w:r>
              <w:rPr>
                <w:lang w:val="en-US"/>
              </w:rPr>
              <w:t>Description</w:t>
            </w:r>
          </w:p>
        </w:tc>
      </w:tr>
      <w:tr w:rsidR="00156C06"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Default="00156C06" w:rsidP="00427D39">
            <w:pPr>
              <w:pStyle w:val="TAL"/>
              <w:rPr>
                <w:rStyle w:val="Code"/>
              </w:rPr>
            </w:pPr>
            <w:r>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Default="00156C06" w:rsidP="00427D39">
            <w:pPr>
              <w:pStyle w:val="TAL"/>
              <w:rPr>
                <w:lang w:val="en-US"/>
              </w:rPr>
            </w:pPr>
            <w:r>
              <w:rPr>
                <w:lang w:val="en-US"/>
              </w:rPr>
              <w:t>Downlink media streaming</w:t>
            </w:r>
            <w:r>
              <w:rPr>
                <w:lang w:val="en-US" w:eastAsia="zh-CN"/>
              </w:rPr>
              <w:t xml:space="preserve"> via eMBMS.</w:t>
            </w:r>
          </w:p>
        </w:tc>
      </w:tr>
    </w:tbl>
    <w:p w14:paraId="4CABDC8D" w14:textId="77777777" w:rsidR="001934B4" w:rsidRDefault="001934B4" w:rsidP="001934B4">
      <w:pPr>
        <w:pStyle w:val="TAN"/>
        <w:keepNext w:val="0"/>
      </w:pPr>
    </w:p>
    <w:p w14:paraId="039A9969" w14:textId="385FC240" w:rsidR="00156C06" w:rsidRDefault="00156C06" w:rsidP="00156C06">
      <w:pPr>
        <w:pStyle w:val="Heading4"/>
      </w:pPr>
      <w:bookmarkStart w:id="1115" w:name="_Toc123800826"/>
      <w:r>
        <w:t>7.6.3.3</w:t>
      </w:r>
      <w:r>
        <w:tab/>
        <w:t>DistributionMode enumeration</w:t>
      </w:r>
      <w:bookmarkEnd w:id="1115"/>
    </w:p>
    <w:p w14:paraId="5CFBF27C" w14:textId="76A5179C" w:rsidR="00156C06" w:rsidRDefault="00156C06" w:rsidP="00156C06">
      <w:pPr>
        <w:keepNext/>
      </w:pPr>
      <w:bookmarkStart w:id="1116" w:name="_MCCTEMPBM_CRPT71130316___7"/>
      <w:r>
        <w:t xml:space="preserve">The data model for the </w:t>
      </w:r>
      <w:r>
        <w:rPr>
          <w:rStyle w:val="Code"/>
        </w:rPr>
        <w:t xml:space="preserve">DistributionMode </w:t>
      </w:r>
      <w:r>
        <w:t>enumeration is specified in Table 7.6.3.</w:t>
      </w:r>
      <w:r w:rsidR="001934B4">
        <w:t>3</w:t>
      </w:r>
      <w:r>
        <w:t>-1 below:</w:t>
      </w:r>
    </w:p>
    <w:bookmarkEnd w:id="1116"/>
    <w:p w14:paraId="489278BB" w14:textId="18F7B3AA" w:rsidR="00156C06" w:rsidRDefault="00156C06" w:rsidP="00156C06">
      <w:pPr>
        <w:pStyle w:val="TH"/>
      </w:pPr>
      <w:r>
        <w:t>Table 7.6.3.</w:t>
      </w:r>
      <w:r w:rsidR="001934B4">
        <w:t>3</w:t>
      </w:r>
      <w:r>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Default="00156C06" w:rsidP="00427D39">
            <w:pPr>
              <w:pStyle w:val="TAH"/>
              <w:rPr>
                <w:lang w:val="en-US"/>
              </w:rPr>
            </w:pPr>
            <w:r>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Default="00156C06" w:rsidP="00427D39">
            <w:pPr>
              <w:pStyle w:val="TAH"/>
              <w:rPr>
                <w:lang w:val="en-US"/>
              </w:rPr>
            </w:pPr>
            <w:r>
              <w:rPr>
                <w:lang w:val="en-US"/>
              </w:rPr>
              <w:t>Description</w:t>
            </w:r>
          </w:p>
        </w:tc>
      </w:tr>
      <w:tr w:rsidR="00156C06"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Default="00156C06" w:rsidP="00427D39">
            <w:pPr>
              <w:pStyle w:val="TAL"/>
              <w:rPr>
                <w:rStyle w:val="Code"/>
              </w:rPr>
            </w:pPr>
            <w:r>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Default="00156C06" w:rsidP="00427D39">
            <w:pPr>
              <w:pStyle w:val="TAL"/>
              <w:rPr>
                <w:lang w:val="en-US"/>
              </w:rPr>
            </w:pPr>
            <w:r>
              <w:rPr>
                <w:lang w:val="en-US"/>
              </w:rPr>
              <w:t>Downlink media streaming</w:t>
            </w:r>
            <w:r>
              <w:rPr>
                <w:lang w:val="en-US" w:eastAsia="zh-CN"/>
              </w:rPr>
              <w:t xml:space="preserve"> content ingested by the 5GMSd AS is distributed exclusively via a supplementary network and is not available at reference point M4d.</w:t>
            </w:r>
          </w:p>
        </w:tc>
      </w:tr>
      <w:tr w:rsidR="00156C06"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Default="00156C06" w:rsidP="00427D39">
            <w:pPr>
              <w:pStyle w:val="TAL"/>
              <w:rPr>
                <w:rStyle w:val="Code"/>
              </w:rPr>
            </w:pPr>
            <w:r>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w:t>
            </w:r>
          </w:p>
        </w:tc>
      </w:tr>
      <w:tr w:rsidR="00156C06"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Default="00156C06" w:rsidP="00427D39">
            <w:pPr>
              <w:pStyle w:val="TAL"/>
              <w:rPr>
                <w:rStyle w:val="Code"/>
              </w:rPr>
            </w:pPr>
            <w:r>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Default="00156C06" w:rsidP="00156C06">
      <w:pPr>
        <w:pStyle w:val="TAN"/>
        <w:keepNext w:val="0"/>
      </w:pPr>
    </w:p>
    <w:p w14:paraId="67656F0D" w14:textId="49EE7C5A" w:rsidR="00A93F4C" w:rsidRPr="00586B6B" w:rsidRDefault="00733D83" w:rsidP="00615896">
      <w:pPr>
        <w:pStyle w:val="Heading3"/>
      </w:pPr>
      <w:bookmarkStart w:id="1117" w:name="_Toc68899615"/>
      <w:bookmarkStart w:id="1118" w:name="_Toc71214366"/>
      <w:bookmarkStart w:id="1119" w:name="_Toc71722040"/>
      <w:bookmarkStart w:id="1120" w:name="_Toc74859092"/>
      <w:bookmarkStart w:id="1121" w:name="_Toc123800827"/>
      <w:r w:rsidRPr="00586B6B">
        <w:t>7.6</w:t>
      </w:r>
      <w:r w:rsidR="00A93F4C" w:rsidRPr="00586B6B">
        <w:t>.4</w:t>
      </w:r>
      <w:r w:rsidR="00A93F4C" w:rsidRPr="00586B6B">
        <w:tab/>
        <w:t>Operations</w:t>
      </w:r>
      <w:bookmarkEnd w:id="1117"/>
      <w:bookmarkEnd w:id="1118"/>
      <w:bookmarkEnd w:id="1119"/>
      <w:bookmarkEnd w:id="1120"/>
      <w:bookmarkEnd w:id="1121"/>
    </w:p>
    <w:p w14:paraId="3962228F" w14:textId="4F253CCE" w:rsidR="00A93F4C" w:rsidRPr="00586B6B" w:rsidRDefault="00733D83" w:rsidP="00615896">
      <w:pPr>
        <w:pStyle w:val="Heading4"/>
      </w:pPr>
      <w:bookmarkStart w:id="1122" w:name="_Toc68899616"/>
      <w:bookmarkStart w:id="1123" w:name="_Toc71214367"/>
      <w:bookmarkStart w:id="1124" w:name="_Toc71722041"/>
      <w:bookmarkStart w:id="1125" w:name="_Toc74859093"/>
      <w:bookmarkStart w:id="1126" w:name="_Toc123800828"/>
      <w:r w:rsidRPr="00586B6B">
        <w:t>7.6</w:t>
      </w:r>
      <w:r w:rsidR="00A93F4C" w:rsidRPr="00586B6B">
        <w:t>.4.1</w:t>
      </w:r>
      <w:r w:rsidR="00A93F4C" w:rsidRPr="00586B6B">
        <w:tab/>
        <w:t>Overview</w:t>
      </w:r>
      <w:bookmarkEnd w:id="1122"/>
      <w:bookmarkEnd w:id="1123"/>
      <w:bookmarkEnd w:id="1124"/>
      <w:bookmarkEnd w:id="1125"/>
      <w:bookmarkEnd w:id="1126"/>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127" w:name="_Toc68899617"/>
      <w:bookmarkStart w:id="1128" w:name="_Toc71214368"/>
      <w:bookmarkStart w:id="1129" w:name="_Toc71722042"/>
      <w:bookmarkStart w:id="1130" w:name="_Toc74859094"/>
      <w:bookmarkStart w:id="1131" w:name="_Toc123800829"/>
      <w:r w:rsidRPr="00586B6B">
        <w:t>7.6</w:t>
      </w:r>
      <w:r w:rsidR="00A93F4C" w:rsidRPr="00586B6B">
        <w:t>.4.2</w:t>
      </w:r>
      <w:r w:rsidR="00A93F4C" w:rsidRPr="00586B6B">
        <w:tab/>
        <w:t>C</w:t>
      </w:r>
      <w:r w:rsidR="00EF1CD1" w:rsidRPr="00586B6B">
        <w:t>ontent c</w:t>
      </w:r>
      <w:r w:rsidR="00A93F4C" w:rsidRPr="00586B6B">
        <w:t>aching</w:t>
      </w:r>
      <w:bookmarkEnd w:id="1127"/>
      <w:bookmarkEnd w:id="1128"/>
      <w:bookmarkEnd w:id="1129"/>
      <w:bookmarkEnd w:id="1130"/>
      <w:bookmarkEnd w:id="1131"/>
    </w:p>
    <w:p w14:paraId="655CE185" w14:textId="75550095" w:rsidR="00A93F4C" w:rsidRPr="00586B6B" w:rsidRDefault="004706F6" w:rsidP="00A93F4C">
      <w:bookmarkStart w:id="1132" w:name="_MCCTEMPBM_CRPT71130317___7"/>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1133" w:name="_Toc68899618"/>
      <w:bookmarkStart w:id="1134" w:name="_Toc71214369"/>
      <w:bookmarkStart w:id="1135" w:name="_Toc71722043"/>
      <w:bookmarkStart w:id="1136" w:name="_Toc74859095"/>
      <w:bookmarkStart w:id="1137" w:name="_Toc123800830"/>
      <w:bookmarkEnd w:id="1132"/>
      <w:r w:rsidRPr="00586B6B">
        <w:t>7.6</w:t>
      </w:r>
      <w:r w:rsidR="00A93F4C" w:rsidRPr="00586B6B">
        <w:t>.4.3</w:t>
      </w:r>
      <w:r w:rsidR="00A93F4C" w:rsidRPr="00586B6B">
        <w:tab/>
      </w:r>
      <w:r w:rsidR="00EF1CD1" w:rsidRPr="00586B6B">
        <w:t>Cache p</w:t>
      </w:r>
      <w:r w:rsidR="00A93F4C" w:rsidRPr="00586B6B">
        <w:t>urging</w:t>
      </w:r>
      <w:bookmarkEnd w:id="1133"/>
      <w:bookmarkEnd w:id="1134"/>
      <w:bookmarkEnd w:id="1135"/>
      <w:bookmarkEnd w:id="1136"/>
      <w:bookmarkEnd w:id="1137"/>
    </w:p>
    <w:p w14:paraId="1FA6E921" w14:textId="77777777" w:rsidR="00AD47A9" w:rsidRPr="00586B6B" w:rsidRDefault="00AD47A9" w:rsidP="00AD47A9">
      <w:pPr>
        <w:keepLines/>
      </w:pPr>
      <w:bookmarkStart w:id="1138" w:name="_MCCTEMPBM_CRPT71130318___7"/>
      <w:bookmarkStart w:id="1139" w:name="_Toc68899619"/>
      <w:bookmarkStart w:id="1140" w:name="_Toc71214370"/>
      <w:bookmarkStart w:id="1141" w:name="_Toc71722044"/>
      <w:bookmarkStart w:id="1142" w:name="_Toc74859096"/>
      <w:bookmarkStart w:id="1143" w:name="_Toc123800831"/>
      <w:r w:rsidRPr="00586B6B">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D41AA2">
        <w:rPr>
          <w:rStyle w:val="Code"/>
        </w:rPr>
        <w:t>application/x-www-form-urlencoded</w:t>
      </w:r>
      <w:r w:rsidRPr="00586B6B">
        <w:t xml:space="preserve"> MIME </w:t>
      </w:r>
      <w:r>
        <w:t xml:space="preserve">content </w:t>
      </w:r>
      <w:r w:rsidRPr="00586B6B">
        <w:t xml:space="preserve">type as a key–value pair, with the key being the string </w:t>
      </w:r>
      <w:r w:rsidRPr="00D41AA2">
        <w:rPr>
          <w:rStyle w:val="Code"/>
        </w:rPr>
        <w:t>pattern</w:t>
      </w:r>
      <w:r w:rsidRPr="00586B6B">
        <w:t xml:space="preserve"> and the value being the regular expression.</w:t>
      </w:r>
    </w:p>
    <w:bookmarkEnd w:id="1138"/>
    <w:p w14:paraId="614A6B35" w14:textId="4ABD0BAB" w:rsidR="00AD47A9" w:rsidRPr="00586B6B" w:rsidRDefault="00AD47A9" w:rsidP="00AD47A9">
      <w:r w:rsidRPr="00586B6B">
        <w:t xml:space="preserve">On receiving a purge request, the 5GMSd AF shall immediately invalidate all media resources in the 5GMSd AS cache matching the regular expression by declaring them as stale. Any request at </w:t>
      </w:r>
      <w:r>
        <w:t>reference point</w:t>
      </w:r>
      <w:r w:rsidRPr="00586B6B">
        <w:t xml:space="preserve"> M4d for a purged media resource will trigger the fetching (and possible caching) of the current version from the origin via M2d in case of a Pull-based ingest. For Push-based ingest, </w:t>
      </w:r>
      <w:r>
        <w:t>M4d</w:t>
      </w:r>
      <w:r w:rsidRPr="00586B6B">
        <w:t xml:space="preserve"> request</w:t>
      </w:r>
      <w:r>
        <w:t>s for purged content</w:t>
      </w:r>
      <w:r w:rsidRPr="00586B6B">
        <w:t xml:space="preserve"> shall be responded to with a </w:t>
      </w:r>
      <w:r w:rsidRPr="00B66255">
        <w:rPr>
          <w:rStyle w:val="HTTPResponse"/>
        </w:rPr>
        <w:t>404 (Not Found)</w:t>
      </w:r>
      <w:r w:rsidRPr="00586B6B">
        <w:t xml:space="preserve"> HTTP response, until a new version of the object is pushed by the origin to the 5GMSd AS via M2d.</w:t>
      </w:r>
    </w:p>
    <w:p w14:paraId="7EFFBEC5" w14:textId="77777777" w:rsidR="00AD47A9" w:rsidRPr="00586B6B" w:rsidRDefault="00AD47A9" w:rsidP="00AD47A9">
      <w:r w:rsidRPr="00586B6B">
        <w:rPr>
          <w:lang w:eastAsia="zh-CN"/>
        </w:rPr>
        <w:t xml:space="preserve">If the procedure is successful, the 5GMSd AF shall respond with </w:t>
      </w:r>
      <w:r>
        <w:rPr>
          <w:lang w:eastAsia="zh-CN"/>
        </w:rPr>
        <w:t>one of the following</w:t>
      </w:r>
      <w:r w:rsidRPr="00586B6B">
        <w:rPr>
          <w:lang w:eastAsia="zh-CN"/>
        </w:rPr>
        <w:t xml:space="preserve"> response message</w:t>
      </w:r>
      <w:r>
        <w:rPr>
          <w:lang w:eastAsia="zh-CN"/>
        </w:rPr>
        <w:t>s:</w:t>
      </w:r>
    </w:p>
    <w:p w14:paraId="344688B3" w14:textId="77777777" w:rsidR="00AD47A9" w:rsidRDefault="00AD47A9" w:rsidP="00AD47A9">
      <w:pPr>
        <w:pStyle w:val="B1"/>
      </w:pPr>
      <w:r>
        <w:t>-</w:t>
      </w:r>
      <w:r>
        <w:tab/>
      </w:r>
      <w:r w:rsidRPr="00586B6B">
        <w:rPr>
          <w:rStyle w:val="HTTPResponse"/>
        </w:rPr>
        <w:t>20</w:t>
      </w:r>
      <w:r>
        <w:rPr>
          <w:rStyle w:val="HTTPResponse"/>
        </w:rPr>
        <w:t>4</w:t>
      </w:r>
      <w:r w:rsidRPr="00586B6B">
        <w:rPr>
          <w:rStyle w:val="HTTPResponse"/>
        </w:rPr>
        <w:t xml:space="preserve"> (</w:t>
      </w:r>
      <w:r>
        <w:rPr>
          <w:rStyle w:val="HTTPResponse"/>
        </w:rPr>
        <w:t>No Content</w:t>
      </w:r>
      <w:r w:rsidRPr="00586B6B">
        <w:rPr>
          <w:rStyle w:val="HTTPResponse"/>
        </w:rPr>
        <w:t>)</w:t>
      </w:r>
      <w:r>
        <w:t xml:space="preserve"> if no cache entries were purged, for example because no current cache entries matched the regular expression supplied in the original request.</w:t>
      </w:r>
    </w:p>
    <w:p w14:paraId="10F6FBB2" w14:textId="77777777" w:rsidR="00AD47A9" w:rsidRPr="005D5080" w:rsidRDefault="00AD47A9" w:rsidP="00AD47A9">
      <w:pPr>
        <w:pStyle w:val="B1"/>
      </w:pPr>
      <w:r>
        <w:t>-</w:t>
      </w:r>
      <w:r>
        <w:tab/>
      </w:r>
      <w:r w:rsidRPr="00C229F5">
        <w:rPr>
          <w:rStyle w:val="HTTPResponse"/>
        </w:rPr>
        <w:t>200 (OK)</w:t>
      </w:r>
      <w:r>
        <w:t xml:space="preserve"> if some cache entries were purged. The body of the response message shall indicate the total number of cache entries purged in all 5GMSd AS instances distributing the Provisioning Session in question.</w:t>
      </w:r>
    </w:p>
    <w:p w14:paraId="6E2285C5" w14:textId="77777777" w:rsidR="00AD47A9" w:rsidRPr="00586B6B" w:rsidRDefault="00AD47A9" w:rsidP="00AD47A9">
      <w:r w:rsidRPr="00586B6B">
        <w:t xml:space="preserve">If the procedure is not successful, the 5GMSd AF shall provide a response code as defined in </w:t>
      </w:r>
      <w:r>
        <w:t>clause 6.3</w:t>
      </w:r>
      <w:r w:rsidRPr="00586B6B">
        <w:t>.</w:t>
      </w:r>
      <w:r>
        <w:t xml:space="preserve"> In addition, the HTTP response </w:t>
      </w:r>
      <w:r w:rsidRPr="00690EFA">
        <w:rPr>
          <w:rStyle w:val="HTTPResponse"/>
        </w:rPr>
        <w:t>422 (Unprocessable Entity)</w:t>
      </w:r>
      <w:r>
        <w:t xml:space="preserve"> shall be returned in the case where the request message body – or the regular expression contained in it – are found by the 5GMSd AF to be syntactically malformed.</w:t>
      </w:r>
    </w:p>
    <w:p w14:paraId="45C6C7DB" w14:textId="43CA895E" w:rsidR="00A93F4C" w:rsidRPr="00586B6B" w:rsidRDefault="00733D83" w:rsidP="00615896">
      <w:pPr>
        <w:pStyle w:val="Heading4"/>
      </w:pPr>
      <w:r w:rsidRPr="00586B6B">
        <w:t>7.6</w:t>
      </w:r>
      <w:r w:rsidR="00A93F4C" w:rsidRPr="00586B6B">
        <w:t>.4.4</w:t>
      </w:r>
      <w:r w:rsidR="00A93F4C" w:rsidRPr="00586B6B">
        <w:tab/>
      </w:r>
      <w:r w:rsidR="006C1D21" w:rsidRPr="00586B6B">
        <w:t>Content p</w:t>
      </w:r>
      <w:r w:rsidR="00A93F4C" w:rsidRPr="00586B6B">
        <w:t>rocessing</w:t>
      </w:r>
      <w:bookmarkEnd w:id="1139"/>
      <w:bookmarkEnd w:id="1140"/>
      <w:bookmarkEnd w:id="1141"/>
      <w:bookmarkEnd w:id="1142"/>
      <w:bookmarkEnd w:id="1143"/>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1144" w:name="_Toc68899620"/>
      <w:bookmarkStart w:id="1145" w:name="_Toc71214371"/>
      <w:bookmarkStart w:id="1146" w:name="_Toc71722045"/>
      <w:bookmarkStart w:id="1147" w:name="_Toc74859097"/>
      <w:bookmarkStart w:id="1148" w:name="_Toc123800832"/>
      <w:r w:rsidRPr="00586B6B">
        <w:t>7.6</w:t>
      </w:r>
      <w:r w:rsidR="00A93F4C" w:rsidRPr="00586B6B">
        <w:t>.4.5</w:t>
      </w:r>
      <w:r w:rsidR="00A93F4C" w:rsidRPr="00586B6B">
        <w:tab/>
        <w:t xml:space="preserve">URL </w:t>
      </w:r>
      <w:r w:rsidR="004F6A95" w:rsidRPr="00586B6B">
        <w:t>s</w:t>
      </w:r>
      <w:r w:rsidR="00A93F4C" w:rsidRPr="00586B6B">
        <w:t>igning</w:t>
      </w:r>
      <w:bookmarkEnd w:id="1144"/>
      <w:bookmarkEnd w:id="1145"/>
      <w:bookmarkEnd w:id="1146"/>
      <w:bookmarkEnd w:id="1147"/>
      <w:bookmarkEnd w:id="1148"/>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bookmarkStart w:id="1149" w:name="_MCCTEMPBM_CRPT71130319___7"/>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bookmarkEnd w:id="1149"/>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bookmarkStart w:id="1150" w:name="_MCCTEMPBM_CRPT71130320___7"/>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bookmarkStart w:id="1151" w:name="_MCCTEMPBM_CRPT71130321___7"/>
      <w:bookmarkEnd w:id="1150"/>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bookmarkEnd w:id="1151"/>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bookmarkStart w:id="1152" w:name="_MCCTEMPBM_CRPT71130322___2"/>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bookmarkStart w:id="1153" w:name="_MCCTEMPBM_CRPT71130323___7"/>
      <w:bookmarkEnd w:id="1152"/>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bookmarkStart w:id="1154" w:name="_MCCTEMPBM_CRPT71130324___7"/>
      <w:bookmarkEnd w:id="1153"/>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1155" w:name="_Toc68899621"/>
      <w:bookmarkStart w:id="1156" w:name="_Toc71214372"/>
      <w:bookmarkStart w:id="1157" w:name="_Toc71722046"/>
      <w:bookmarkStart w:id="1158" w:name="_Toc74859098"/>
      <w:bookmarkStart w:id="1159" w:name="_Toc123800833"/>
      <w:bookmarkEnd w:id="1154"/>
      <w:r w:rsidRPr="00586B6B">
        <w:t>7.6</w:t>
      </w:r>
      <w:r w:rsidR="00A93F4C" w:rsidRPr="00586B6B">
        <w:t>.4.6</w:t>
      </w:r>
      <w:r w:rsidR="00A93F4C" w:rsidRPr="00586B6B">
        <w:tab/>
        <w:t>Geofencing</w:t>
      </w:r>
      <w:bookmarkEnd w:id="1155"/>
      <w:bookmarkEnd w:id="1156"/>
      <w:bookmarkEnd w:id="1157"/>
      <w:bookmarkEnd w:id="1158"/>
      <w:bookmarkEnd w:id="1159"/>
    </w:p>
    <w:p w14:paraId="08AF3B42" w14:textId="77777777" w:rsidR="00682CCB" w:rsidRPr="00586B6B" w:rsidRDefault="00682CCB" w:rsidP="002B7828">
      <w:pPr>
        <w:keepNext/>
      </w:pPr>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2B7828">
      <w:pPr>
        <w:keepNext/>
      </w:pPr>
      <w:r w:rsidRPr="00586B6B">
        <w:t>Two different types of locator are specified here:</w:t>
      </w:r>
    </w:p>
    <w:p w14:paraId="0162E782" w14:textId="4B6296F2" w:rsidR="00682CCB" w:rsidRPr="00586B6B" w:rsidRDefault="00682CCB" w:rsidP="002B7828">
      <w:pPr>
        <w:pStyle w:val="B1"/>
        <w:keepLines/>
      </w:pPr>
      <w:bookmarkStart w:id="1160" w:name="_MCCTEMPBM_CRPT71130325___7"/>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1161" w:name="_Toc68899622"/>
      <w:bookmarkStart w:id="1162" w:name="_Toc71214373"/>
      <w:bookmarkStart w:id="1163" w:name="_Toc71722047"/>
      <w:bookmarkStart w:id="1164" w:name="_Toc74859099"/>
      <w:bookmarkStart w:id="1165" w:name="_Toc123800834"/>
      <w:bookmarkEnd w:id="1160"/>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1161"/>
      <w:bookmarkEnd w:id="1162"/>
      <w:bookmarkEnd w:id="1163"/>
      <w:bookmarkEnd w:id="1164"/>
      <w:bookmarkEnd w:id="1165"/>
    </w:p>
    <w:p w14:paraId="5D886AB9" w14:textId="3A521EF8" w:rsidR="00E6513C" w:rsidRPr="00586B6B" w:rsidRDefault="003A2401" w:rsidP="00E6513C">
      <w:pPr>
        <w:pStyle w:val="Heading3"/>
      </w:pPr>
      <w:bookmarkStart w:id="1166" w:name="_Toc68899623"/>
      <w:bookmarkStart w:id="1167" w:name="_Toc71214374"/>
      <w:bookmarkStart w:id="1168" w:name="_Toc71722048"/>
      <w:bookmarkStart w:id="1169" w:name="_Toc74859100"/>
      <w:bookmarkStart w:id="1170" w:name="_Toc123800835"/>
      <w:r w:rsidRPr="00586B6B">
        <w:t>7.</w:t>
      </w:r>
      <w:r w:rsidR="00AB1764" w:rsidRPr="00586B6B">
        <w:t>7</w:t>
      </w:r>
      <w:r w:rsidR="00E6513C" w:rsidRPr="00586B6B">
        <w:t>.1</w:t>
      </w:r>
      <w:r w:rsidR="00E6513C" w:rsidRPr="00586B6B">
        <w:tab/>
        <w:t>Overview</w:t>
      </w:r>
      <w:bookmarkEnd w:id="1166"/>
      <w:bookmarkEnd w:id="1167"/>
      <w:bookmarkEnd w:id="1168"/>
      <w:bookmarkEnd w:id="1169"/>
      <w:bookmarkEnd w:id="1170"/>
    </w:p>
    <w:p w14:paraId="55732C0C" w14:textId="3A5BEE58" w:rsidR="00E6513C" w:rsidRPr="00586B6B" w:rsidRDefault="00E6513C" w:rsidP="00806D17">
      <w:pPr>
        <w:keepNext/>
        <w:keepLines/>
      </w:pPr>
      <w:bookmarkStart w:id="1171" w:name="_MCCTEMPBM_CRPT71130326___7"/>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1172" w:name="_Toc68899624"/>
      <w:bookmarkStart w:id="1173" w:name="_Toc71214375"/>
      <w:bookmarkStart w:id="1174" w:name="_Toc71722049"/>
      <w:bookmarkStart w:id="1175" w:name="_Toc74859101"/>
      <w:bookmarkStart w:id="1176" w:name="_Toc123800836"/>
      <w:bookmarkEnd w:id="1171"/>
      <w:r w:rsidRPr="00586B6B">
        <w:t>7.7.2</w:t>
      </w:r>
      <w:r w:rsidRPr="00586B6B">
        <w:tab/>
        <w:t>Resource structure</w:t>
      </w:r>
      <w:bookmarkEnd w:id="1172"/>
      <w:bookmarkEnd w:id="1173"/>
      <w:bookmarkEnd w:id="1174"/>
      <w:bookmarkEnd w:id="1175"/>
      <w:bookmarkEnd w:id="1176"/>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1819696F" w:rsidR="00AB1764" w:rsidRPr="002C7727" w:rsidRDefault="00AB1764" w:rsidP="00D41AA2">
      <w:pPr>
        <w:pStyle w:val="URLdisplay"/>
        <w:keepNext/>
      </w:pPr>
      <w:r w:rsidRPr="002C7727">
        <w:rPr>
          <w:rStyle w:val="Code"/>
        </w:rPr>
        <w:t>{apiRoot}</w:t>
      </w:r>
      <w:r w:rsidRPr="00D41AA2">
        <w:t>/</w:t>
      </w:r>
      <w:r w:rsidR="00985FF4" w:rsidRPr="00D41AA2">
        <w:t>3gpp-</w:t>
      </w:r>
      <w:r w:rsidRPr="00D41AA2">
        <w:t>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bookmarkStart w:id="1177" w:name="_MCCTEMPBM_CRPT71130327___7"/>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177"/>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bookmarkStart w:id="1178" w:name="_MCCTEMPBM_CRPT71130328___7" w:colFirst="1" w:colLast="1"/>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bookmarkEnd w:id="1178"/>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bookmarkStart w:id="1179" w:name="_MCCTEMPBM_CRPT71130329___7"/>
            <w:r w:rsidRPr="00586B6B">
              <w:rPr>
                <w:rStyle w:val="HTTPMethod"/>
              </w:rPr>
              <w:t>GET</w:t>
            </w:r>
            <w:bookmarkEnd w:id="1179"/>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bookmarkStart w:id="1180" w:name="_MCCTEMPBM_CRPT71130330___7"/>
            <w:r w:rsidRPr="00586B6B">
              <w:rPr>
                <w:rStyle w:val="HTTPMethod"/>
              </w:rPr>
              <w:t>PUT</w:t>
            </w:r>
            <w:r w:rsidRPr="00586B6B">
              <w:t>,</w:t>
            </w:r>
          </w:p>
          <w:p w14:paraId="04D461DA" w14:textId="77777777" w:rsidR="002C7727" w:rsidRPr="00586B6B" w:rsidRDefault="002C7727" w:rsidP="00B24CF8">
            <w:pPr>
              <w:pStyle w:val="TAL"/>
              <w:rPr>
                <w:rStyle w:val="HTTPMethod"/>
              </w:rPr>
            </w:pPr>
            <w:bookmarkStart w:id="1181" w:name="_MCCTEMPBM_CRPT71130331___7"/>
            <w:bookmarkEnd w:id="1180"/>
            <w:r w:rsidRPr="00586B6B">
              <w:rPr>
                <w:rStyle w:val="HTTPMethod"/>
              </w:rPr>
              <w:t>PATCH</w:t>
            </w:r>
            <w:bookmarkEnd w:id="1181"/>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bookmarkStart w:id="1182" w:name="_MCCTEMPBM_CRPT71130332___7"/>
            <w:r w:rsidRPr="00586B6B">
              <w:rPr>
                <w:rStyle w:val="HTTPMethod"/>
              </w:rPr>
              <w:t>DELETE</w:t>
            </w:r>
            <w:bookmarkEnd w:id="1182"/>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3439D1">
      <w:pPr>
        <w:pStyle w:val="TAN"/>
        <w:keepNext w:val="0"/>
      </w:pPr>
    </w:p>
    <w:p w14:paraId="1B7D3E84" w14:textId="1CAAA349" w:rsidR="00E6513C" w:rsidRPr="00586B6B" w:rsidRDefault="003A2401" w:rsidP="00E6513C">
      <w:pPr>
        <w:pStyle w:val="Heading3"/>
      </w:pPr>
      <w:bookmarkStart w:id="1183" w:name="_Toc68899625"/>
      <w:bookmarkStart w:id="1184" w:name="_Toc71214376"/>
      <w:bookmarkStart w:id="1185" w:name="_Toc71722050"/>
      <w:bookmarkStart w:id="1186" w:name="_Toc74859102"/>
      <w:bookmarkStart w:id="1187" w:name="_Toc123800837"/>
      <w:r w:rsidRPr="00586B6B">
        <w:t>7.</w:t>
      </w:r>
      <w:r w:rsidR="00AB1764" w:rsidRPr="00586B6B">
        <w:t>7</w:t>
      </w:r>
      <w:r w:rsidR="00E6513C" w:rsidRPr="00586B6B">
        <w:t>.</w:t>
      </w:r>
      <w:r w:rsidR="00F46F1B" w:rsidRPr="00586B6B">
        <w:t>3</w:t>
      </w:r>
      <w:r w:rsidR="00F46F1B" w:rsidRPr="00586B6B">
        <w:tab/>
      </w:r>
      <w:r w:rsidR="00E6513C" w:rsidRPr="00586B6B">
        <w:t>Data model</w:t>
      </w:r>
      <w:bookmarkEnd w:id="1183"/>
      <w:bookmarkEnd w:id="1184"/>
      <w:bookmarkEnd w:id="1185"/>
      <w:bookmarkEnd w:id="1186"/>
      <w:bookmarkEnd w:id="1187"/>
    </w:p>
    <w:p w14:paraId="2ED4203A" w14:textId="576A913A" w:rsidR="00E6513C" w:rsidRPr="00586B6B" w:rsidRDefault="003A2401" w:rsidP="00E6513C">
      <w:pPr>
        <w:pStyle w:val="Heading4"/>
      </w:pPr>
      <w:bookmarkStart w:id="1188" w:name="_Toc68899626"/>
      <w:bookmarkStart w:id="1189" w:name="_Toc71214377"/>
      <w:bookmarkStart w:id="1190" w:name="_Toc71722051"/>
      <w:bookmarkStart w:id="1191" w:name="_Toc74859103"/>
      <w:bookmarkStart w:id="1192" w:name="_Toc123800838"/>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1188"/>
      <w:bookmarkEnd w:id="1189"/>
      <w:bookmarkEnd w:id="1190"/>
      <w:bookmarkEnd w:id="1191"/>
      <w:bookmarkEnd w:id="1192"/>
    </w:p>
    <w:p w14:paraId="1AE5157C" w14:textId="3B3AA717" w:rsidR="00E6513C" w:rsidRPr="00586B6B" w:rsidRDefault="00E6513C" w:rsidP="0005429A">
      <w:pPr>
        <w:keepNext/>
      </w:pPr>
      <w:bookmarkStart w:id="1193" w:name="_MCCTEMPBM_CRPT71130333___7"/>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bookmarkEnd w:id="1193"/>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bookmarkStart w:id="1194" w:name="_MCCTEMPBM_CRPT71130334___7"/>
            <w:r w:rsidRPr="00586B6B">
              <w:rPr>
                <w:rStyle w:val="Datatypechar"/>
              </w:rPr>
              <w:t>DurationSec</w:t>
            </w:r>
            <w:bookmarkEnd w:id="119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bookmarkStart w:id="1195" w:name="_MCCTEMPBM_CRPT71130335___7"/>
            <w:r w:rsidRPr="00586B6B">
              <w:rPr>
                <w:rStyle w:val="Datatypechar"/>
              </w:rPr>
              <w:t>Percentage</w:t>
            </w:r>
            <w:bookmarkEnd w:id="119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bookmarkStart w:id="1196" w:name="_MCCTEMPBM_CRPT71130336___7"/>
            <w:r>
              <w:rPr>
                <w:rStyle w:val="Datatypechar"/>
              </w:rPr>
              <w:t>boolean</w:t>
            </w:r>
            <w:bookmarkEnd w:id="119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Default="0050268F" w:rsidP="00156C06">
            <w:pPr>
              <w:pStyle w:val="TAL"/>
            </w:pPr>
            <w:r w:rsidRPr="00C522DE">
              <w:t>Stipulates whether the Media Session Handler is required to provide location data to the 5GMSd AF in consumption reporting messages (in case of MNO or trusted third parties).</w:t>
            </w:r>
          </w:p>
          <w:p w14:paraId="27C4DC71" w14:textId="7CF850AB" w:rsidR="00E6513C" w:rsidRPr="00586B6B" w:rsidRDefault="00156C06" w:rsidP="00156C06">
            <w:pPr>
              <w:pStyle w:val="TALcontinuation"/>
              <w:spacing w:before="60"/>
            </w:pPr>
            <w:r>
              <w:t>If omitted, location reporting is disabled.</w:t>
            </w:r>
          </w:p>
        </w:tc>
      </w:tr>
      <w:tr w:rsidR="00156C06" w:rsidRPr="00586B6B"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D41AA2" w:rsidRDefault="00156C06" w:rsidP="00156C06">
            <w:pPr>
              <w:pStyle w:val="TAL"/>
              <w:keepNext w:val="0"/>
              <w:rPr>
                <w:rStyle w:val="Code"/>
              </w:rPr>
            </w:pPr>
            <w:r>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Default="00156C06" w:rsidP="00156C06">
            <w:pPr>
              <w:pStyle w:val="TAL"/>
              <w:rPr>
                <w:rStyle w:val="Datatypechar"/>
              </w:rPr>
            </w:pPr>
            <w:bookmarkStart w:id="1197" w:name="_MCCTEMPBM_CRPT71130337___7"/>
            <w:r>
              <w:rPr>
                <w:rStyle w:val="Datatypechar"/>
                <w:lang w:val="en-US"/>
              </w:rPr>
              <w:t>boolean</w:t>
            </w:r>
            <w:bookmarkEnd w:id="119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586B6B" w:rsidRDefault="00156C06" w:rsidP="00156C06">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Default="00156C06" w:rsidP="00156C06">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p w14:paraId="005BDA4A" w14:textId="55C243D7" w:rsidR="00156C06" w:rsidRPr="00C522DE" w:rsidRDefault="00156C06" w:rsidP="00156C06">
            <w:pPr>
              <w:pStyle w:val="TALcontinuation"/>
              <w:spacing w:before="60"/>
            </w:pPr>
            <w:r>
              <w:t>If omitted, access reporting is disabled.</w:t>
            </w:r>
          </w:p>
        </w:tc>
      </w:tr>
    </w:tbl>
    <w:p w14:paraId="160EA034" w14:textId="77777777" w:rsidR="003F5C11" w:rsidRPr="00586B6B" w:rsidRDefault="003F5C11" w:rsidP="00F34A36">
      <w:pPr>
        <w:pStyle w:val="TAN"/>
        <w:keepNext w:val="0"/>
      </w:pPr>
    </w:p>
    <w:p w14:paraId="0FB119ED" w14:textId="5F2E8AFF" w:rsidR="00AB1764" w:rsidRPr="00586B6B" w:rsidRDefault="00AB1764" w:rsidP="00821C68">
      <w:pPr>
        <w:pStyle w:val="Heading2"/>
      </w:pPr>
      <w:bookmarkStart w:id="1198" w:name="_Toc68899627"/>
      <w:bookmarkStart w:id="1199" w:name="_Toc71214378"/>
      <w:bookmarkStart w:id="1200" w:name="_Toc71722052"/>
      <w:bookmarkStart w:id="1201" w:name="_Toc74859104"/>
      <w:bookmarkStart w:id="1202" w:name="_Toc123800839"/>
      <w:r w:rsidRPr="00586B6B">
        <w:t>7.8</w:t>
      </w:r>
      <w:r w:rsidRPr="00586B6B">
        <w:tab/>
        <w:t xml:space="preserve">Metrics Reporting </w:t>
      </w:r>
      <w:r w:rsidR="00025651" w:rsidRPr="00821C68">
        <w:t>Provisioning</w:t>
      </w:r>
      <w:r w:rsidR="00025651">
        <w:t xml:space="preserve"> </w:t>
      </w:r>
      <w:r w:rsidRPr="00586B6B">
        <w:t>API</w:t>
      </w:r>
      <w:bookmarkEnd w:id="1198"/>
      <w:bookmarkEnd w:id="1199"/>
      <w:bookmarkEnd w:id="1200"/>
      <w:bookmarkEnd w:id="1201"/>
      <w:bookmarkEnd w:id="1202"/>
    </w:p>
    <w:p w14:paraId="183C4070" w14:textId="072C3E02" w:rsidR="00AB1764" w:rsidRPr="00586B6B" w:rsidRDefault="00AB1764" w:rsidP="00821C68">
      <w:pPr>
        <w:pStyle w:val="Heading3"/>
      </w:pPr>
      <w:bookmarkStart w:id="1203" w:name="_Toc68899628"/>
      <w:bookmarkStart w:id="1204" w:name="_Toc71214379"/>
      <w:bookmarkStart w:id="1205" w:name="_Toc71722053"/>
      <w:bookmarkStart w:id="1206" w:name="_Toc74859105"/>
      <w:bookmarkStart w:id="1207" w:name="_Toc123800840"/>
      <w:r w:rsidRPr="00586B6B">
        <w:t>7.8.1</w:t>
      </w:r>
      <w:r w:rsidRPr="00586B6B">
        <w:tab/>
      </w:r>
      <w:r w:rsidRPr="00821C68">
        <w:t>Overview</w:t>
      </w:r>
      <w:bookmarkEnd w:id="1203"/>
      <w:bookmarkEnd w:id="1204"/>
      <w:bookmarkEnd w:id="1205"/>
      <w:bookmarkEnd w:id="1206"/>
      <w:bookmarkEnd w:id="1207"/>
    </w:p>
    <w:p w14:paraId="0B0B6C62" w14:textId="53D0FDDB" w:rsidR="000B0B9E" w:rsidRPr="00586B6B" w:rsidRDefault="000B0B9E" w:rsidP="00821C68">
      <w:pPr>
        <w:keepLines/>
      </w:pPr>
      <w:bookmarkStart w:id="1208" w:name="_MCCTEMPBM_CRPT71130338___5"/>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821C68">
      <w:pPr>
        <w:pStyle w:val="Heading3"/>
      </w:pPr>
      <w:bookmarkStart w:id="1209" w:name="_Toc68899629"/>
      <w:bookmarkStart w:id="1210" w:name="_Toc71214380"/>
      <w:bookmarkStart w:id="1211" w:name="_Toc71722054"/>
      <w:bookmarkStart w:id="1212" w:name="_Toc74859106"/>
      <w:bookmarkStart w:id="1213" w:name="_Toc123800841"/>
      <w:bookmarkEnd w:id="1208"/>
      <w:r w:rsidRPr="00586B6B">
        <w:t>7.8.2</w:t>
      </w:r>
      <w:r w:rsidRPr="00586B6B">
        <w:tab/>
      </w:r>
      <w:r w:rsidRPr="00821C68">
        <w:t>Resource</w:t>
      </w:r>
      <w:r w:rsidRPr="00586B6B">
        <w:t xml:space="preserve"> structure</w:t>
      </w:r>
      <w:bookmarkEnd w:id="1209"/>
      <w:bookmarkEnd w:id="1210"/>
      <w:bookmarkEnd w:id="1211"/>
      <w:bookmarkEnd w:id="1212"/>
      <w:bookmarkEnd w:id="1213"/>
    </w:p>
    <w:p w14:paraId="166F11CE" w14:textId="13A790A7" w:rsidR="002828C5" w:rsidRPr="00586B6B" w:rsidRDefault="002828C5" w:rsidP="00821C68">
      <w:pPr>
        <w:keepNext/>
      </w:pPr>
      <w:r w:rsidRPr="00586B6B">
        <w:t xml:space="preserve">The Metrics Reporting </w:t>
      </w:r>
      <w:r w:rsidR="00025651">
        <w:t xml:space="preserve">Provisioning </w:t>
      </w:r>
      <w:r w:rsidRPr="00586B6B">
        <w:t>API is accessible through the following URL base path:</w:t>
      </w:r>
    </w:p>
    <w:p w14:paraId="3E0AD5B7" w14:textId="21EE9254" w:rsidR="002828C5" w:rsidRPr="00D41AA2" w:rsidRDefault="002828C5" w:rsidP="00821C68">
      <w:pPr>
        <w:pStyle w:val="URLdisplay"/>
      </w:pPr>
      <w:r w:rsidRPr="002C7727">
        <w:rPr>
          <w:rStyle w:val="Code"/>
        </w:rPr>
        <w:t>{apiRoot}</w:t>
      </w:r>
      <w:r w:rsidRPr="00D41AA2">
        <w:t>/3gpp-m1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{provisioningSessionId}</w:t>
      </w:r>
      <w:r w:rsidRPr="00D41AA2">
        <w:t>/</w:t>
      </w:r>
    </w:p>
    <w:p w14:paraId="40B5AB11" w14:textId="77777777" w:rsidR="002828C5" w:rsidRPr="00586B6B" w:rsidRDefault="002828C5" w:rsidP="00821C68">
      <w:pPr>
        <w:keepNext/>
      </w:pPr>
      <w:bookmarkStart w:id="1214" w:name="_MCCTEMPBM_CRPT71130339___7"/>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bookmarkEnd w:id="1214"/>
    <w:p w14:paraId="14707FFF" w14:textId="0F896F5C" w:rsidR="002828C5" w:rsidRPr="00586B6B" w:rsidRDefault="002828C5" w:rsidP="00821C68">
      <w:pPr>
        <w:pStyle w:val="TH"/>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821C68">
            <w:pPr>
              <w:pStyle w:val="TAL"/>
              <w:keepNext w:val="0"/>
            </w:pPr>
            <w:bookmarkStart w:id="1215" w:name="_MCCTEMPBM_CRPT71130340___7" w:colFirst="1" w:colLast="1"/>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821C68">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821C68">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821C68">
            <w:pPr>
              <w:pStyle w:val="TAL"/>
              <w:keepNext w:val="0"/>
            </w:pPr>
            <w:r w:rsidRPr="00586B6B">
              <w:t>Create and optionally provide a configuration</w:t>
            </w:r>
            <w:r w:rsidR="00986B58">
              <w:t>.</w:t>
            </w:r>
          </w:p>
          <w:p w14:paraId="73AF23C6" w14:textId="298AE866" w:rsidR="002828C5" w:rsidRPr="00C522DE" w:rsidRDefault="007229E4" w:rsidP="00821C6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bookmarkEnd w:id="1215"/>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bookmarkStart w:id="1216" w:name="_MCCTEMPBM_CRPT71130341___7"/>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bookmarkEnd w:id="1216"/>
          </w:p>
        </w:tc>
        <w:tc>
          <w:tcPr>
            <w:tcW w:w="1412" w:type="dxa"/>
            <w:shd w:val="clear" w:color="auto" w:fill="auto"/>
          </w:tcPr>
          <w:p w14:paraId="2416C037" w14:textId="77777777" w:rsidR="002828C5" w:rsidRPr="00586B6B" w:rsidRDefault="002828C5" w:rsidP="00F34A36">
            <w:pPr>
              <w:pStyle w:val="TAL"/>
              <w:keepNext w:val="0"/>
              <w:rPr>
                <w:rStyle w:val="HTTPMethod"/>
              </w:rPr>
            </w:pPr>
            <w:bookmarkStart w:id="1217" w:name="_MCCTEMPBM_CRPT71130342___7"/>
            <w:r w:rsidRPr="00586B6B">
              <w:rPr>
                <w:rStyle w:val="HTTPMethod"/>
              </w:rPr>
              <w:t>GET</w:t>
            </w:r>
            <w:bookmarkEnd w:id="1217"/>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bookmarkStart w:id="1218" w:name="_MCCTEMPBM_CRPT71130343___7"/>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bookmarkStart w:id="1219" w:name="_MCCTEMPBM_CRPT71130344___7"/>
            <w:bookmarkEnd w:id="1218"/>
            <w:r>
              <w:rPr>
                <w:rStyle w:val="HTTPMethod"/>
              </w:rPr>
              <w:t>PATCH</w:t>
            </w:r>
            <w:bookmarkEnd w:id="1219"/>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bookmarkStart w:id="1220" w:name="_MCCTEMPBM_CRPT71130345___7"/>
            <w:r w:rsidRPr="00586B6B">
              <w:rPr>
                <w:rStyle w:val="HTTPMethod"/>
              </w:rPr>
              <w:t>DELETE</w:t>
            </w:r>
            <w:bookmarkEnd w:id="1220"/>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1221" w:name="_Toc68899630"/>
      <w:bookmarkStart w:id="1222" w:name="_Toc71214381"/>
      <w:bookmarkStart w:id="1223" w:name="_Toc71722055"/>
      <w:bookmarkStart w:id="1224" w:name="_Toc74859107"/>
      <w:bookmarkStart w:id="1225" w:name="_Toc123800842"/>
      <w:r w:rsidRPr="00586B6B">
        <w:t>7.8.3</w:t>
      </w:r>
      <w:r w:rsidRPr="00586B6B">
        <w:tab/>
        <w:t>Data model</w:t>
      </w:r>
      <w:bookmarkEnd w:id="1221"/>
      <w:bookmarkEnd w:id="1222"/>
      <w:bookmarkEnd w:id="1223"/>
      <w:bookmarkEnd w:id="1224"/>
      <w:bookmarkEnd w:id="1225"/>
    </w:p>
    <w:p w14:paraId="5F5A5D22" w14:textId="3BAC2E49" w:rsidR="00B70CDD" w:rsidRDefault="00B70CDD" w:rsidP="00B70CDD">
      <w:pPr>
        <w:pStyle w:val="Heading4"/>
      </w:pPr>
      <w:bookmarkStart w:id="1226" w:name="_Toc51937696"/>
      <w:bookmarkStart w:id="1227" w:name="_Toc68899631"/>
      <w:bookmarkStart w:id="1228" w:name="_Toc71214382"/>
      <w:bookmarkStart w:id="1229" w:name="_Toc71722056"/>
      <w:bookmarkStart w:id="1230" w:name="_Toc74859108"/>
      <w:bookmarkStart w:id="1231" w:name="_Toc123800843"/>
      <w:r>
        <w:t>7.8.3.1</w:t>
      </w:r>
      <w:r>
        <w:tab/>
        <w:t>MetricsReportingConfiguration resource</w:t>
      </w:r>
      <w:bookmarkEnd w:id="1226"/>
      <w:bookmarkEnd w:id="1227"/>
      <w:bookmarkEnd w:id="1228"/>
      <w:bookmarkEnd w:id="1229"/>
      <w:bookmarkEnd w:id="1230"/>
      <w:bookmarkEnd w:id="1231"/>
    </w:p>
    <w:p w14:paraId="6B91D459" w14:textId="77E36228" w:rsidR="00AD67C6" w:rsidRPr="00586B6B" w:rsidRDefault="00AD67C6" w:rsidP="00AD67C6">
      <w:pPr>
        <w:keepNext/>
      </w:pPr>
      <w:bookmarkStart w:id="1232" w:name="_MCCTEMPBM_CRPT71130346___7"/>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bookmarkEnd w:id="1232"/>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bookmarkStart w:id="1233" w:name="_MCCTEMPBM_CRPT71130347___2"/>
            <w:r w:rsidRPr="00450E15">
              <w:rPr>
                <w:i/>
                <w:iCs/>
              </w:rPr>
              <w:t>metricsReportingConfigurationId</w:t>
            </w:r>
            <w:bookmarkEnd w:id="123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bookmarkStart w:id="1234" w:name="_MCCTEMPBM_CRPT71130348___7"/>
            <w:r>
              <w:rPr>
                <w:rStyle w:val="Datatypechar"/>
              </w:rPr>
              <w:t>ResourceId</w:t>
            </w:r>
            <w:bookmarkEnd w:id="123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bookmarkStart w:id="1235" w:name="_MCCTEMPBM_CRPT71130349___2"/>
            <w:r w:rsidRPr="00450E15">
              <w:rPr>
                <w:i/>
                <w:iCs/>
              </w:rPr>
              <w:t>scheme</w:t>
            </w:r>
            <w:bookmarkEnd w:id="123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bookmarkStart w:id="1236" w:name="_MCCTEMPBM_CRPT71130350___7"/>
            <w:r>
              <w:rPr>
                <w:rStyle w:val="Datatypechar"/>
              </w:rPr>
              <w:t>Uri</w:t>
            </w:r>
            <w:bookmarkEnd w:id="123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bookmarkStart w:id="1237" w:name="_MCCTEMPBM_CRPT71130351___2"/>
            <w:r w:rsidRPr="00450E15">
              <w:rPr>
                <w:i/>
                <w:iCs/>
              </w:rPr>
              <w:t>dataNetworkName</w:t>
            </w:r>
            <w:bookmarkEnd w:id="1237"/>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bookmarkStart w:id="1238" w:name="_MCCTEMPBM_CRPT71130352___7"/>
            <w:r>
              <w:rPr>
                <w:rStyle w:val="Datatypechar"/>
              </w:rPr>
              <w:t>Dnn</w:t>
            </w:r>
            <w:bookmarkEnd w:id="123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bookmarkStart w:id="1239" w:name="_MCCTEMPBM_CRPT71130353___2"/>
            <w:r w:rsidRPr="00450E15">
              <w:rPr>
                <w:i/>
                <w:iCs/>
              </w:rPr>
              <w:t>reportingInterval</w:t>
            </w:r>
            <w:bookmarkEnd w:id="123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bookmarkStart w:id="1240" w:name="_MCCTEMPBM_CRPT71130354___7"/>
            <w:r w:rsidRPr="00B70CDD">
              <w:rPr>
                <w:rStyle w:val="Datatypechar"/>
              </w:rPr>
              <w:t>DurationSec</w:t>
            </w:r>
            <w:bookmarkEnd w:id="124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bookmarkStart w:id="1241" w:name="_MCCTEMPBM_CRPT71130355___2"/>
            <w:r w:rsidRPr="00450E15">
              <w:rPr>
                <w:i/>
                <w:iCs/>
              </w:rPr>
              <w:t>samplePercentage</w:t>
            </w:r>
            <w:bookmarkEnd w:id="124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bookmarkStart w:id="1242" w:name="_MCCTEMPBM_CRPT71130356___7"/>
            <w:r w:rsidRPr="00B70CDD">
              <w:rPr>
                <w:rStyle w:val="Datatypechar"/>
              </w:rPr>
              <w:t>Percentage</w:t>
            </w:r>
            <w:bookmarkEnd w:id="124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bookmarkStart w:id="1243" w:name="_MCCTEMPBM_CRPT71130357___2"/>
            <w:r w:rsidRPr="00450E15">
              <w:rPr>
                <w:i/>
                <w:iCs/>
              </w:rPr>
              <w:t>urlFilters</w:t>
            </w:r>
            <w:bookmarkEnd w:id="124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bookmarkStart w:id="1244" w:name="_MCCTEMPBM_CRPT71130358___7"/>
            <w:r w:rsidRPr="00B70CDD">
              <w:rPr>
                <w:rStyle w:val="Datatypechar"/>
              </w:rPr>
              <w:t>Array(String)</w:t>
            </w:r>
            <w:bookmarkEnd w:id="124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bookmarkStart w:id="1245" w:name="_MCCTEMPBM_CRPT71130359___2"/>
            <w:r w:rsidRPr="00450E15">
              <w:rPr>
                <w:i/>
                <w:iCs/>
              </w:rPr>
              <w:t>metrics</w:t>
            </w:r>
            <w:bookmarkEnd w:id="124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bookmarkStart w:id="1246" w:name="_MCCTEMPBM_CRPT71130360___7"/>
            <w:r w:rsidRPr="00B70CDD">
              <w:rPr>
                <w:rStyle w:val="Datatypechar"/>
              </w:rPr>
              <w:t>Array(String)</w:t>
            </w:r>
            <w:bookmarkEnd w:id="124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247" w:name="_Toc68899632"/>
      <w:bookmarkStart w:id="1248" w:name="_Toc71214383"/>
      <w:bookmarkStart w:id="1249" w:name="_Toc71722057"/>
      <w:bookmarkStart w:id="1250" w:name="_Toc74859109"/>
      <w:bookmarkStart w:id="1251" w:name="_Toc123800844"/>
      <w:r w:rsidRPr="00586B6B">
        <w:t>7.9</w:t>
      </w:r>
      <w:r w:rsidRPr="00586B6B">
        <w:tab/>
        <w:t>Policy Templates Provisioning API</w:t>
      </w:r>
      <w:bookmarkEnd w:id="1247"/>
      <w:bookmarkEnd w:id="1248"/>
      <w:bookmarkEnd w:id="1249"/>
      <w:bookmarkEnd w:id="1250"/>
      <w:bookmarkEnd w:id="1251"/>
    </w:p>
    <w:p w14:paraId="1E75ADEF" w14:textId="73D75773" w:rsidR="00D82315" w:rsidRPr="00586B6B" w:rsidRDefault="00D82315" w:rsidP="00D82315">
      <w:pPr>
        <w:pStyle w:val="Heading3"/>
      </w:pPr>
      <w:bookmarkStart w:id="1252" w:name="_Toc68899633"/>
      <w:bookmarkStart w:id="1253" w:name="_Toc71214384"/>
      <w:bookmarkStart w:id="1254" w:name="_Toc71722058"/>
      <w:bookmarkStart w:id="1255" w:name="_Toc74859110"/>
      <w:bookmarkStart w:id="1256" w:name="_Toc123800845"/>
      <w:r w:rsidRPr="00586B6B">
        <w:t>7.9.1</w:t>
      </w:r>
      <w:r w:rsidRPr="00586B6B">
        <w:tab/>
        <w:t>Overview</w:t>
      </w:r>
      <w:bookmarkEnd w:id="1252"/>
      <w:bookmarkEnd w:id="1253"/>
      <w:bookmarkEnd w:id="1254"/>
      <w:bookmarkEnd w:id="1255"/>
      <w:bookmarkEnd w:id="1256"/>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bookmarkStart w:id="1257" w:name="_MCCTEMPBM_CRPT71130361___7"/>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bookmarkEnd w:id="1257"/>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bookmarkStart w:id="1258" w:name="_MCCTEMPBM_CRPT71130362___7"/>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bookmarkStart w:id="1259" w:name="_MCCTEMPBM_CRPT71130363___7"/>
      <w:bookmarkEnd w:id="1258"/>
      <w:r w:rsidRPr="00586B6B">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6544C298" w:rsidR="0017090F" w:rsidRPr="00586B6B" w:rsidRDefault="0017090F" w:rsidP="0017090F">
      <w:pPr>
        <w:pStyle w:val="B1"/>
        <w:keepNext/>
      </w:pPr>
      <w:bookmarkStart w:id="1260" w:name="_MCCTEMPBM_CRPT71130364___7"/>
      <w:bookmarkEnd w:id="1259"/>
      <w:r w:rsidRPr="00586B6B">
        <w:t>-</w:t>
      </w:r>
      <w:r w:rsidRPr="00586B6B">
        <w:tab/>
        <w:t xml:space="preserve">The </w:t>
      </w:r>
      <w:r w:rsidRPr="00D41AA2">
        <w:rPr>
          <w:rStyle w:val="Code"/>
        </w:rPr>
        <w:t>qosReference</w:t>
      </w:r>
      <w:r w:rsidRPr="00586B6B">
        <w:t xml:space="preserve"> value is obtained with the Service Level Agreement. See TS 23.502 </w:t>
      </w:r>
      <w:r w:rsidR="008F5E2F">
        <w:t xml:space="preserve">[45] </w:t>
      </w:r>
      <w:r w:rsidRPr="00586B6B">
        <w:t>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13E76AEA" w14:textId="45EDF5C1" w:rsidR="007008CB" w:rsidRPr="00586B6B" w:rsidRDefault="007008CB" w:rsidP="007008CB">
      <w:bookmarkStart w:id="1261" w:name="_MCCTEMPBM_CRPT71130365___7"/>
      <w:bookmarkStart w:id="1262" w:name="_Toc68899634"/>
      <w:bookmarkStart w:id="1263" w:name="_Toc71214385"/>
      <w:bookmarkStart w:id="1264" w:name="_Toc71722059"/>
      <w:bookmarkStart w:id="1265" w:name="_Toc74859111"/>
      <w:bookmarkStart w:id="1266" w:name="_Toc123800846"/>
      <w:bookmarkEnd w:id="1260"/>
      <w:r w:rsidRPr="00586B6B">
        <w:t>When the Policy Template is used for differential cha</w:t>
      </w:r>
      <w:r>
        <w:t>r</w:t>
      </w:r>
      <w:r w:rsidRPr="00586B6B">
        <w:t xml:space="preserve">ging the </w:t>
      </w:r>
      <w:r w:rsidRPr="00D41AA2">
        <w:rPr>
          <w:rStyle w:val="Code"/>
        </w:rPr>
        <w:t>chargingSpecification</w:t>
      </w:r>
      <w:r w:rsidRPr="00586B6B">
        <w:t xml:space="preserve"> </w:t>
      </w:r>
      <w:r>
        <w:t xml:space="preserve">property </w:t>
      </w:r>
      <w:r w:rsidRPr="00586B6B">
        <w:t>shall be present.</w:t>
      </w:r>
    </w:p>
    <w:p w14:paraId="2FFD5E9D" w14:textId="2A1E20AB" w:rsidR="007008CB" w:rsidRPr="00586B6B" w:rsidRDefault="007008CB" w:rsidP="007008CB">
      <w:r>
        <w:rPr>
          <w:rStyle w:val="Code"/>
        </w:rPr>
        <w:t>a</w:t>
      </w:r>
      <w:r w:rsidRPr="00D41AA2">
        <w:rPr>
          <w:rStyle w:val="Code"/>
        </w:rPr>
        <w:t>pplicationSessionContext</w:t>
      </w:r>
      <w:r w:rsidRPr="00586B6B">
        <w:t xml:space="preserve"> is a mandatory </w:t>
      </w:r>
      <w:r>
        <w:t xml:space="preserve">child </w:t>
      </w:r>
      <w:r w:rsidRPr="00586B6B">
        <w:t xml:space="preserve">object, which contains at least the </w:t>
      </w:r>
      <w:r w:rsidRPr="00D41AA2">
        <w:rPr>
          <w:rStyle w:val="Code"/>
        </w:rPr>
        <w:t>aspId</w:t>
      </w:r>
      <w:r w:rsidRPr="00586B6B">
        <w:t xml:space="preserve"> property.</w:t>
      </w:r>
    </w:p>
    <w:p w14:paraId="26236B14" w14:textId="77777777" w:rsidR="007008CB" w:rsidRPr="00586B6B" w:rsidRDefault="007008CB" w:rsidP="007008CB">
      <w:pPr>
        <w:pStyle w:val="B1"/>
      </w:pPr>
      <w:bookmarkStart w:id="1267" w:name="_MCCTEMPBM_CRPT71130366___7"/>
      <w:bookmarkEnd w:id="1261"/>
      <w:r w:rsidRPr="00586B6B">
        <w:t>-</w:t>
      </w:r>
      <w:r w:rsidRPr="00586B6B">
        <w:tab/>
        <w:t xml:space="preserve">The </w:t>
      </w:r>
      <w:r w:rsidRPr="00D41AA2">
        <w:rPr>
          <w:rStyle w:val="Code"/>
        </w:rPr>
        <w:t>aspId</w:t>
      </w:r>
      <w:r w:rsidRPr="00586B6B">
        <w:t xml:space="preserve"> identifies the API invoker.</w:t>
      </w:r>
    </w:p>
    <w:p w14:paraId="37CFA107" w14:textId="77777777" w:rsidR="007008CB" w:rsidRPr="00586B6B" w:rsidRDefault="007008CB" w:rsidP="007008CB">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33615D50" w14:textId="77777777" w:rsidR="007008CB" w:rsidRDefault="007008CB" w:rsidP="007008CB">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3945A2C0" w14:textId="60D80401" w:rsidR="007008CB" w:rsidRPr="00586B6B" w:rsidRDefault="007008CB" w:rsidP="007008CB">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B66255">
        <w:rPr>
          <w:rStyle w:val="Code"/>
        </w:rPr>
        <w:t>Npcf_PolicyAuthorization</w:t>
      </w:r>
      <w:r>
        <w:t xml:space="preserve"> service instance.</w:t>
      </w:r>
    </w:p>
    <w:bookmarkEnd w:id="1267"/>
    <w:p w14:paraId="471864EC" w14:textId="08F35BB8" w:rsidR="00D82315" w:rsidRPr="00586B6B" w:rsidRDefault="00D82315" w:rsidP="00D82315">
      <w:pPr>
        <w:pStyle w:val="Heading3"/>
      </w:pPr>
      <w:r w:rsidRPr="00586B6B">
        <w:t>7.9.2</w:t>
      </w:r>
      <w:r w:rsidRPr="00586B6B">
        <w:tab/>
        <w:t>Resource structure</w:t>
      </w:r>
      <w:bookmarkEnd w:id="1262"/>
      <w:bookmarkEnd w:id="1263"/>
      <w:bookmarkEnd w:id="1264"/>
      <w:bookmarkEnd w:id="1265"/>
      <w:bookmarkEnd w:id="126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58707389" w:rsidR="00D82315" w:rsidRPr="00586B6B" w:rsidRDefault="00D82315" w:rsidP="00D82315">
      <w:pPr>
        <w:pStyle w:val="URLdisplay"/>
        <w:keepNext/>
      </w:pPr>
      <w:r w:rsidRPr="00E97EAC">
        <w:rPr>
          <w:rStyle w:val="Code"/>
        </w:rPr>
        <w:t>{apiRoot}</w:t>
      </w:r>
      <w:r w:rsidRPr="00D41AA2">
        <w:t>/</w:t>
      </w:r>
      <w:r w:rsidRPr="00586B6B">
        <w:t>3gpp-m1</w:t>
      </w:r>
      <w:r w:rsidR="002050D5" w:rsidRPr="002050D5">
        <w:rPr>
          <w:i/>
        </w:rPr>
        <w:t>/</w:t>
      </w:r>
      <w:r w:rsidR="002050D5" w:rsidRPr="00B93911">
        <w:rPr>
          <w:rStyle w:val="Code"/>
        </w:rPr>
        <w:t>{apiVersion}</w:t>
      </w:r>
      <w:r w:rsidR="002050D5" w:rsidRPr="002050D5">
        <w:rPr>
          <w:i/>
        </w:rPr>
        <w:t>/</w:t>
      </w:r>
      <w:r w:rsidRPr="00586B6B">
        <w:t>provisioning-sessions/</w:t>
      </w:r>
      <w:r w:rsidRPr="00E97EAC">
        <w:rPr>
          <w:rStyle w:val="Code"/>
        </w:rPr>
        <w:t>{provisioningSessionId}</w:t>
      </w:r>
      <w:r w:rsidRPr="00D41AA2">
        <w:t>/</w:t>
      </w:r>
    </w:p>
    <w:p w14:paraId="47D7E922" w14:textId="77777777" w:rsidR="00D82315" w:rsidRPr="00586B6B" w:rsidRDefault="00D82315" w:rsidP="00D82315">
      <w:pPr>
        <w:keepNext/>
      </w:pPr>
      <w:bookmarkStart w:id="1268" w:name="_MCCTEMPBM_CRPT71130367___7"/>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bookmarkEnd w:id="1268"/>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bookmarkStart w:id="1269" w:name="_MCCTEMPBM_CRPT71130368___7" w:colFirst="1" w:colLast="1"/>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bookmarkEnd w:id="1269"/>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bookmarkStart w:id="1270" w:name="_MCCTEMPBM_CRPT71130369___7"/>
            <w:r w:rsidRPr="00D41AA2">
              <w:rPr>
                <w:rStyle w:val="URLchar"/>
              </w:rPr>
              <w:t>policy-templates/‌</w:t>
            </w:r>
            <w:r w:rsidRPr="00D41AA2">
              <w:rPr>
                <w:rStyle w:val="Code"/>
              </w:rPr>
              <w:t>{policyTemplateId}</w:t>
            </w:r>
            <w:bookmarkEnd w:id="1270"/>
          </w:p>
        </w:tc>
        <w:tc>
          <w:tcPr>
            <w:tcW w:w="638" w:type="pct"/>
            <w:shd w:val="clear" w:color="auto" w:fill="auto"/>
          </w:tcPr>
          <w:p w14:paraId="1D4E3369" w14:textId="77777777" w:rsidR="00D82315" w:rsidRPr="00586B6B" w:rsidRDefault="00D82315" w:rsidP="007C5FA6">
            <w:pPr>
              <w:pStyle w:val="TAL"/>
            </w:pPr>
            <w:bookmarkStart w:id="1271" w:name="_MCCTEMPBM_CRPT71130370___7"/>
            <w:r w:rsidRPr="00586B6B">
              <w:rPr>
                <w:rStyle w:val="HTTPMethod"/>
              </w:rPr>
              <w:t>GET</w:t>
            </w:r>
            <w:bookmarkEnd w:id="1271"/>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bookmarkStart w:id="1272" w:name="_MCCTEMPBM_CRPT71130371___7"/>
            <w:r w:rsidRPr="00586B6B">
              <w:rPr>
                <w:rStyle w:val="HTTPMethod"/>
              </w:rPr>
              <w:t>PUT</w:t>
            </w:r>
            <w:r w:rsidRPr="00586B6B">
              <w:t>,</w:t>
            </w:r>
          </w:p>
          <w:bookmarkEnd w:id="1272"/>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bookmarkStart w:id="1273" w:name="_MCCTEMPBM_CRPT71130372___7"/>
            <w:r w:rsidRPr="00586B6B">
              <w:rPr>
                <w:rStyle w:val="HTTPMethod"/>
              </w:rPr>
              <w:t>DELETE</w:t>
            </w:r>
            <w:bookmarkEnd w:id="1273"/>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821C68">
      <w:pPr>
        <w:pStyle w:val="TAN"/>
        <w:keepNext w:val="0"/>
      </w:pPr>
    </w:p>
    <w:p w14:paraId="6D7F0753" w14:textId="0E91EC94" w:rsidR="000F6D38" w:rsidRPr="00586B6B" w:rsidRDefault="000F6D38" w:rsidP="000F6D38">
      <w:pPr>
        <w:pStyle w:val="Heading3"/>
      </w:pPr>
      <w:bookmarkStart w:id="1274" w:name="_Toc68899635"/>
      <w:bookmarkStart w:id="1275" w:name="_Toc71214386"/>
      <w:bookmarkStart w:id="1276" w:name="_Toc71722060"/>
      <w:bookmarkStart w:id="1277" w:name="_Toc74859112"/>
      <w:bookmarkStart w:id="1278" w:name="_Toc123800847"/>
      <w:r w:rsidRPr="00586B6B">
        <w:t>7.9.3</w:t>
      </w:r>
      <w:r w:rsidRPr="00586B6B">
        <w:tab/>
        <w:t>Data model</w:t>
      </w:r>
      <w:bookmarkEnd w:id="1274"/>
      <w:bookmarkEnd w:id="1275"/>
      <w:bookmarkEnd w:id="1276"/>
      <w:bookmarkEnd w:id="1277"/>
      <w:bookmarkEnd w:id="1278"/>
    </w:p>
    <w:p w14:paraId="3D48E613" w14:textId="0825C438" w:rsidR="000F6D38" w:rsidRPr="00586B6B" w:rsidRDefault="000F6D38" w:rsidP="000F6D38">
      <w:pPr>
        <w:pStyle w:val="Heading4"/>
      </w:pPr>
      <w:bookmarkStart w:id="1279" w:name="_Toc68899636"/>
      <w:bookmarkStart w:id="1280" w:name="_Toc71214387"/>
      <w:bookmarkStart w:id="1281" w:name="_Toc71722061"/>
      <w:bookmarkStart w:id="1282" w:name="_Toc74859113"/>
      <w:bookmarkStart w:id="1283" w:name="_Toc123800848"/>
      <w:r w:rsidRPr="00586B6B">
        <w:t>7.9.3.1</w:t>
      </w:r>
      <w:r w:rsidRPr="00586B6B">
        <w:tab/>
        <w:t>PolicyTemplate resource</w:t>
      </w:r>
      <w:bookmarkEnd w:id="1279"/>
      <w:bookmarkEnd w:id="1280"/>
      <w:bookmarkEnd w:id="1281"/>
      <w:bookmarkEnd w:id="1282"/>
      <w:bookmarkEnd w:id="1283"/>
    </w:p>
    <w:p w14:paraId="30AF4889" w14:textId="2A4B0A26" w:rsidR="000F6D38" w:rsidRPr="00586B6B" w:rsidRDefault="000F6D38" w:rsidP="000F6D38">
      <w:pPr>
        <w:keepNext/>
      </w:pPr>
      <w:bookmarkStart w:id="1284" w:name="_MCCTEMPBM_CRPT71130373___7"/>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bookmarkEnd w:id="1284"/>
    <w:p w14:paraId="4F7E7D3F" w14:textId="31D6494C" w:rsidR="000F6D38" w:rsidRDefault="000F6D38" w:rsidP="000F6D38">
      <w:pPr>
        <w:pStyle w:val="TH"/>
      </w:pPr>
      <w:r w:rsidRPr="00586B6B">
        <w:t>Table 7.9.3-1: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277"/>
        <w:gridCol w:w="851"/>
        <w:gridCol w:w="992"/>
        <w:gridCol w:w="3112"/>
      </w:tblGrid>
      <w:tr w:rsidR="006A1862" w:rsidRPr="00586B6B" w14:paraId="1FE13B5F" w14:textId="77777777" w:rsidTr="00B5532A">
        <w:trPr>
          <w:tblHeader/>
        </w:trPr>
        <w:tc>
          <w:tcPr>
            <w:tcW w:w="1028" w:type="pct"/>
            <w:shd w:val="clear" w:color="auto" w:fill="BFBFBF" w:themeFill="background1" w:themeFillShade="BF"/>
          </w:tcPr>
          <w:p w14:paraId="5A3CBFDB" w14:textId="77777777" w:rsidR="006A1862" w:rsidRPr="00586B6B" w:rsidRDefault="006A1862" w:rsidP="00B5532A">
            <w:pPr>
              <w:pStyle w:val="TAH"/>
            </w:pPr>
            <w:bookmarkStart w:id="1285" w:name="_Toc68899637"/>
            <w:bookmarkStart w:id="1286" w:name="_Toc71214388"/>
            <w:r w:rsidRPr="00586B6B">
              <w:t>Property</w:t>
            </w:r>
          </w:p>
        </w:tc>
        <w:tc>
          <w:tcPr>
            <w:tcW w:w="736" w:type="pct"/>
            <w:shd w:val="clear" w:color="auto" w:fill="BFBFBF" w:themeFill="background1" w:themeFillShade="BF"/>
          </w:tcPr>
          <w:p w14:paraId="67990973" w14:textId="77777777" w:rsidR="006A1862" w:rsidRPr="00586B6B" w:rsidRDefault="006A1862" w:rsidP="00B5532A">
            <w:pPr>
              <w:pStyle w:val="TAH"/>
            </w:pPr>
            <w:r w:rsidRPr="00586B6B">
              <w:t>Type</w:t>
            </w:r>
          </w:p>
        </w:tc>
        <w:tc>
          <w:tcPr>
            <w:tcW w:w="663" w:type="pct"/>
            <w:shd w:val="clear" w:color="auto" w:fill="BFBFBF" w:themeFill="background1" w:themeFillShade="BF"/>
          </w:tcPr>
          <w:p w14:paraId="750C7942" w14:textId="77777777" w:rsidR="006A1862" w:rsidRPr="00586B6B" w:rsidRDefault="006A1862" w:rsidP="00B5532A">
            <w:pPr>
              <w:pStyle w:val="TAH"/>
            </w:pPr>
            <w:r w:rsidRPr="00586B6B">
              <w:t>Cardinality</w:t>
            </w:r>
          </w:p>
        </w:tc>
        <w:tc>
          <w:tcPr>
            <w:tcW w:w="442" w:type="pct"/>
            <w:shd w:val="clear" w:color="auto" w:fill="BFBFBF" w:themeFill="background1" w:themeFillShade="BF"/>
          </w:tcPr>
          <w:p w14:paraId="7A94DC2C" w14:textId="77777777" w:rsidR="006A1862" w:rsidRPr="00586B6B" w:rsidRDefault="006A1862" w:rsidP="00B5532A">
            <w:pPr>
              <w:pStyle w:val="TAH"/>
            </w:pPr>
            <w:r w:rsidRPr="00586B6B">
              <w:t>Usage</w:t>
            </w:r>
          </w:p>
        </w:tc>
        <w:tc>
          <w:tcPr>
            <w:tcW w:w="515" w:type="pct"/>
            <w:shd w:val="clear" w:color="auto" w:fill="BFBFBF" w:themeFill="background1" w:themeFillShade="BF"/>
          </w:tcPr>
          <w:p w14:paraId="3BCF8649" w14:textId="77777777" w:rsidR="006A1862" w:rsidRPr="00586B6B" w:rsidRDefault="006A1862" w:rsidP="00B5532A">
            <w:pPr>
              <w:pStyle w:val="TAH"/>
            </w:pPr>
            <w:r w:rsidRPr="00586B6B">
              <w:t>Visibility</w:t>
            </w:r>
          </w:p>
        </w:tc>
        <w:tc>
          <w:tcPr>
            <w:tcW w:w="1616" w:type="pct"/>
            <w:shd w:val="clear" w:color="auto" w:fill="BFBFBF" w:themeFill="background1" w:themeFillShade="BF"/>
          </w:tcPr>
          <w:p w14:paraId="235F7391" w14:textId="77777777" w:rsidR="006A1862" w:rsidRPr="00586B6B" w:rsidRDefault="006A1862" w:rsidP="00B5532A">
            <w:pPr>
              <w:pStyle w:val="TAH"/>
            </w:pPr>
            <w:r w:rsidRPr="00586B6B">
              <w:t>Description</w:t>
            </w:r>
          </w:p>
        </w:tc>
      </w:tr>
      <w:tr w:rsidR="006A1862" w:rsidRPr="00586B6B" w14:paraId="1F65A33A" w14:textId="77777777" w:rsidTr="00B5532A">
        <w:tc>
          <w:tcPr>
            <w:tcW w:w="1028" w:type="pct"/>
            <w:shd w:val="clear" w:color="auto" w:fill="auto"/>
          </w:tcPr>
          <w:p w14:paraId="1EAF801C" w14:textId="77777777" w:rsidR="006A1862" w:rsidRPr="00D41AA2" w:rsidRDefault="006A1862" w:rsidP="00B5532A">
            <w:pPr>
              <w:pStyle w:val="TAL"/>
              <w:rPr>
                <w:rStyle w:val="Code"/>
              </w:rPr>
            </w:pPr>
            <w:r w:rsidRPr="00D41AA2">
              <w:rPr>
                <w:rStyle w:val="Code"/>
              </w:rPr>
              <w:t>policyTemplateId</w:t>
            </w:r>
          </w:p>
        </w:tc>
        <w:tc>
          <w:tcPr>
            <w:tcW w:w="736" w:type="pct"/>
            <w:shd w:val="clear" w:color="auto" w:fill="auto"/>
          </w:tcPr>
          <w:p w14:paraId="4DD2686B" w14:textId="77777777" w:rsidR="006A1862" w:rsidRPr="00586B6B" w:rsidRDefault="006A1862" w:rsidP="00B5532A">
            <w:pPr>
              <w:pStyle w:val="TAL"/>
              <w:rPr>
                <w:rStyle w:val="Datatypechar"/>
              </w:rPr>
            </w:pPr>
            <w:r>
              <w:rPr>
                <w:rStyle w:val="Datatypechar"/>
              </w:rPr>
              <w:t>ResourceId</w:t>
            </w:r>
          </w:p>
        </w:tc>
        <w:tc>
          <w:tcPr>
            <w:tcW w:w="663" w:type="pct"/>
            <w:shd w:val="clear" w:color="auto" w:fill="auto"/>
          </w:tcPr>
          <w:p w14:paraId="1BFCBE32" w14:textId="77777777" w:rsidR="006A1862" w:rsidRPr="00586B6B" w:rsidRDefault="006A1862" w:rsidP="00B5532A">
            <w:pPr>
              <w:pStyle w:val="TAL"/>
              <w:jc w:val="center"/>
            </w:pPr>
            <w:r w:rsidRPr="00586B6B">
              <w:t>1..1</w:t>
            </w:r>
          </w:p>
        </w:tc>
        <w:tc>
          <w:tcPr>
            <w:tcW w:w="442" w:type="pct"/>
          </w:tcPr>
          <w:p w14:paraId="4A19382A" w14:textId="77777777" w:rsidR="006A1862" w:rsidRPr="00586B6B" w:rsidRDefault="006A1862" w:rsidP="00B5532A">
            <w:pPr>
              <w:pStyle w:val="TAC"/>
            </w:pPr>
            <w:r w:rsidRPr="00586B6B">
              <w:t>C: RO</w:t>
            </w:r>
            <w:r w:rsidRPr="00586B6B">
              <w:br/>
              <w:t>R: RO</w:t>
            </w:r>
            <w:r>
              <w:br/>
            </w:r>
            <w:r w:rsidRPr="00586B6B">
              <w:t>U: RO</w:t>
            </w:r>
          </w:p>
        </w:tc>
        <w:tc>
          <w:tcPr>
            <w:tcW w:w="515" w:type="pct"/>
            <w:shd w:val="clear" w:color="auto" w:fill="auto"/>
          </w:tcPr>
          <w:p w14:paraId="448C7F58" w14:textId="77777777" w:rsidR="006A1862" w:rsidRPr="00586B6B" w:rsidRDefault="006A1862" w:rsidP="00B5532A">
            <w:pPr>
              <w:pStyle w:val="TAL"/>
            </w:pPr>
          </w:p>
        </w:tc>
        <w:tc>
          <w:tcPr>
            <w:tcW w:w="1616" w:type="pct"/>
            <w:shd w:val="clear" w:color="auto" w:fill="auto"/>
          </w:tcPr>
          <w:p w14:paraId="5CFE35DF" w14:textId="77777777" w:rsidR="006A1862" w:rsidRPr="00586B6B" w:rsidRDefault="006A1862" w:rsidP="00B5532A">
            <w:pPr>
              <w:pStyle w:val="TAL"/>
            </w:pPr>
            <w:r w:rsidRPr="00586B6B">
              <w:t>Unique identifier of this Policy Template within the scope of the Provisioning Session.</w:t>
            </w:r>
          </w:p>
        </w:tc>
      </w:tr>
      <w:tr w:rsidR="006A1862" w:rsidRPr="00586B6B" w14:paraId="12DDC347" w14:textId="77777777" w:rsidTr="00B5532A">
        <w:tc>
          <w:tcPr>
            <w:tcW w:w="1028" w:type="pct"/>
            <w:shd w:val="clear" w:color="auto" w:fill="auto"/>
          </w:tcPr>
          <w:p w14:paraId="19339B2D" w14:textId="77777777" w:rsidR="006A1862" w:rsidRPr="00D41AA2" w:rsidRDefault="006A1862" w:rsidP="00B5532A">
            <w:pPr>
              <w:pStyle w:val="TAL"/>
              <w:rPr>
                <w:rStyle w:val="Code"/>
              </w:rPr>
            </w:pPr>
            <w:r w:rsidRPr="00D41AA2">
              <w:rPr>
                <w:rStyle w:val="Code"/>
              </w:rPr>
              <w:t>state</w:t>
            </w:r>
          </w:p>
        </w:tc>
        <w:tc>
          <w:tcPr>
            <w:tcW w:w="736" w:type="pct"/>
            <w:shd w:val="clear" w:color="auto" w:fill="auto"/>
          </w:tcPr>
          <w:p w14:paraId="6BD4BC2D" w14:textId="77777777" w:rsidR="006A1862" w:rsidRPr="00586B6B" w:rsidRDefault="006A1862" w:rsidP="00B5532A">
            <w:pPr>
              <w:pStyle w:val="TAL"/>
              <w:rPr>
                <w:rStyle w:val="Datatypechar"/>
              </w:rPr>
            </w:pPr>
            <w:r w:rsidRPr="00586B6B">
              <w:rPr>
                <w:rStyle w:val="Datatypechar"/>
              </w:rPr>
              <w:t>Enumeration of Strings</w:t>
            </w:r>
          </w:p>
        </w:tc>
        <w:tc>
          <w:tcPr>
            <w:tcW w:w="663" w:type="pct"/>
            <w:shd w:val="clear" w:color="auto" w:fill="auto"/>
          </w:tcPr>
          <w:p w14:paraId="5B43F857" w14:textId="77777777" w:rsidR="006A1862" w:rsidRPr="00586B6B" w:rsidRDefault="006A1862" w:rsidP="00B5532A">
            <w:pPr>
              <w:pStyle w:val="TAL"/>
              <w:jc w:val="center"/>
            </w:pPr>
            <w:r w:rsidRPr="00586B6B">
              <w:t>1..1</w:t>
            </w:r>
          </w:p>
        </w:tc>
        <w:tc>
          <w:tcPr>
            <w:tcW w:w="442" w:type="pct"/>
          </w:tcPr>
          <w:p w14:paraId="599B1452" w14:textId="77777777" w:rsidR="006A1862" w:rsidRPr="00586B6B" w:rsidRDefault="006A1862" w:rsidP="00B5532A">
            <w:pPr>
              <w:pStyle w:val="TAC"/>
            </w:pPr>
            <w:r w:rsidRPr="00586B6B">
              <w:t>C: RO</w:t>
            </w:r>
            <w:r w:rsidRPr="00586B6B">
              <w:br/>
              <w:t>R: RO</w:t>
            </w:r>
            <w:r>
              <w:br/>
            </w:r>
            <w:r w:rsidRPr="00586B6B">
              <w:t>U: RO</w:t>
            </w:r>
          </w:p>
        </w:tc>
        <w:tc>
          <w:tcPr>
            <w:tcW w:w="515" w:type="pct"/>
            <w:shd w:val="clear" w:color="auto" w:fill="auto"/>
          </w:tcPr>
          <w:p w14:paraId="2D676B27" w14:textId="77777777" w:rsidR="006A1862" w:rsidRPr="00586B6B" w:rsidRDefault="006A1862" w:rsidP="00B5532A">
            <w:pPr>
              <w:pStyle w:val="TAL"/>
            </w:pPr>
          </w:p>
        </w:tc>
        <w:tc>
          <w:tcPr>
            <w:tcW w:w="1616" w:type="pct"/>
            <w:shd w:val="clear" w:color="auto" w:fill="auto"/>
          </w:tcPr>
          <w:p w14:paraId="73867714" w14:textId="77777777" w:rsidR="006A1862" w:rsidRPr="00586B6B" w:rsidRDefault="006A1862" w:rsidP="00B5532A">
            <w:pPr>
              <w:pStyle w:val="TAL"/>
            </w:pPr>
            <w:r w:rsidRPr="00586B6B">
              <w:t xml:space="preserve">A Policy Template may be in the </w:t>
            </w:r>
            <w:r w:rsidRPr="00D41AA2">
              <w:rPr>
                <w:rStyle w:val="Code"/>
              </w:rPr>
              <w:t>PENDING</w:t>
            </w:r>
            <w:r>
              <w:t xml:space="preserve">, </w:t>
            </w:r>
            <w:r w:rsidRPr="00D41AA2">
              <w:rPr>
                <w:rStyle w:val="Code"/>
              </w:rPr>
              <w:t>INVALID</w:t>
            </w:r>
            <w:r>
              <w:t xml:space="preserve">, </w:t>
            </w:r>
            <w:r w:rsidRPr="00D41AA2">
              <w:rPr>
                <w:rStyle w:val="Code"/>
              </w:rPr>
              <w:t>READY</w:t>
            </w:r>
            <w:r>
              <w:t xml:space="preserve">, or </w:t>
            </w:r>
            <w:r w:rsidRPr="00D41AA2">
              <w:rPr>
                <w:rStyle w:val="Code"/>
              </w:rPr>
              <w:t>SUSPENDED</w:t>
            </w:r>
            <w:r>
              <w:t xml:space="preserve"> </w:t>
            </w:r>
            <w:r w:rsidRPr="00586B6B">
              <w:t>state.</w:t>
            </w:r>
          </w:p>
          <w:p w14:paraId="08933826" w14:textId="77777777" w:rsidR="006A1862" w:rsidRPr="00586B6B" w:rsidRDefault="006A1862" w:rsidP="00B5532A">
            <w:pPr>
              <w:pStyle w:val="TALcontinuation"/>
              <w:spacing w:before="60"/>
            </w:pPr>
            <w:r w:rsidRPr="00586B6B">
              <w:t xml:space="preserve">Only a Policy Template in the </w:t>
            </w:r>
            <w:r w:rsidRPr="00C522DE">
              <w:rPr>
                <w:rStyle w:val="Code"/>
              </w:rPr>
              <w:t>READY</w:t>
            </w:r>
            <w:r w:rsidRPr="00586B6B">
              <w:t xml:space="preserve"> state may be instantiated as a Dynamic Policy Instance and applied to </w:t>
            </w:r>
            <w:r>
              <w:t xml:space="preserve">media </w:t>
            </w:r>
            <w:r w:rsidRPr="00586B6B">
              <w:t>streaming sessions.</w:t>
            </w:r>
          </w:p>
        </w:tc>
      </w:tr>
      <w:tr w:rsidR="006A1862" w:rsidRPr="00586B6B" w14:paraId="1252DA08" w14:textId="77777777" w:rsidTr="00B5532A">
        <w:tc>
          <w:tcPr>
            <w:tcW w:w="1028" w:type="pct"/>
            <w:shd w:val="clear" w:color="auto" w:fill="auto"/>
          </w:tcPr>
          <w:p w14:paraId="60993A7B" w14:textId="77777777" w:rsidR="006A1862" w:rsidRPr="00D41AA2" w:rsidRDefault="006A1862" w:rsidP="00B5532A">
            <w:pPr>
              <w:pStyle w:val="TAL"/>
              <w:keepNext w:val="0"/>
              <w:rPr>
                <w:rStyle w:val="Code"/>
              </w:rPr>
            </w:pPr>
            <w:r>
              <w:rPr>
                <w:rStyle w:val="Code"/>
              </w:rPr>
              <w:t>stateReason</w:t>
            </w:r>
          </w:p>
        </w:tc>
        <w:tc>
          <w:tcPr>
            <w:tcW w:w="736" w:type="pct"/>
            <w:shd w:val="clear" w:color="auto" w:fill="auto"/>
          </w:tcPr>
          <w:p w14:paraId="716569A8" w14:textId="77777777" w:rsidR="006A1862" w:rsidRPr="00586B6B" w:rsidRDefault="006A1862" w:rsidP="00B5532A">
            <w:pPr>
              <w:pStyle w:val="TAL"/>
              <w:keepNext w:val="0"/>
              <w:rPr>
                <w:rStyle w:val="Datatypechar"/>
              </w:rPr>
            </w:pPr>
            <w:r>
              <w:rPr>
                <w:rStyle w:val="Datatypechar"/>
              </w:rPr>
              <w:t>Problem‌Details</w:t>
            </w:r>
          </w:p>
        </w:tc>
        <w:tc>
          <w:tcPr>
            <w:tcW w:w="663" w:type="pct"/>
            <w:shd w:val="clear" w:color="auto" w:fill="auto"/>
          </w:tcPr>
          <w:p w14:paraId="5A933E3A" w14:textId="77777777" w:rsidR="006A1862" w:rsidRPr="00586B6B" w:rsidRDefault="006A1862" w:rsidP="00B5532A">
            <w:pPr>
              <w:pStyle w:val="TAL"/>
              <w:keepNext w:val="0"/>
              <w:jc w:val="center"/>
            </w:pPr>
            <w:r>
              <w:t>1..1</w:t>
            </w:r>
          </w:p>
        </w:tc>
        <w:tc>
          <w:tcPr>
            <w:tcW w:w="442" w:type="pct"/>
          </w:tcPr>
          <w:p w14:paraId="5DC71BFF" w14:textId="77777777" w:rsidR="006A1862" w:rsidRPr="00586B6B" w:rsidRDefault="006A1862" w:rsidP="00B5532A">
            <w:pPr>
              <w:pStyle w:val="TAC"/>
              <w:keepNext w:val="0"/>
            </w:pPr>
            <w:r>
              <w:t>C: RO</w:t>
            </w:r>
            <w:r>
              <w:br/>
              <w:t>R: RO</w:t>
            </w:r>
            <w:r>
              <w:br/>
              <w:t>U: –</w:t>
            </w:r>
          </w:p>
        </w:tc>
        <w:tc>
          <w:tcPr>
            <w:tcW w:w="515" w:type="pct"/>
            <w:shd w:val="clear" w:color="auto" w:fill="auto"/>
          </w:tcPr>
          <w:p w14:paraId="3A89F92D" w14:textId="77777777" w:rsidR="006A1862" w:rsidRPr="00586B6B" w:rsidRDefault="006A1862" w:rsidP="00B5532A">
            <w:pPr>
              <w:pStyle w:val="TAL"/>
              <w:keepNext w:val="0"/>
            </w:pPr>
          </w:p>
        </w:tc>
        <w:tc>
          <w:tcPr>
            <w:tcW w:w="1616" w:type="pct"/>
            <w:shd w:val="clear" w:color="auto" w:fill="auto"/>
          </w:tcPr>
          <w:p w14:paraId="5A2910A2" w14:textId="77777777" w:rsidR="006A1862" w:rsidRDefault="006A1862" w:rsidP="00B5532A">
            <w:pPr>
              <w:pStyle w:val="TAL"/>
            </w:pPr>
            <w:r>
              <w:t>Additional details about the current state of this Policy Template exposed to the 5GMS Application Provider by the 5GMS AF.</w:t>
            </w:r>
          </w:p>
          <w:p w14:paraId="746FF628" w14:textId="77777777" w:rsidR="006A1862" w:rsidRDefault="006A1862" w:rsidP="00B5532A">
            <w:pPr>
              <w:pStyle w:val="TALcontinuation"/>
              <w:spacing w:before="60"/>
            </w:pPr>
            <w:r>
              <w:t xml:space="preserve">The </w:t>
            </w:r>
            <w:r>
              <w:rPr>
                <w:rStyle w:val="Code"/>
              </w:rPr>
              <w:t>instance</w:t>
            </w:r>
            <w:r>
              <w:t xml:space="preserve"> sub-property shall be present and shall indicate the URL of this Policy Template resource.</w:t>
            </w:r>
          </w:p>
          <w:p w14:paraId="06435E89" w14:textId="77777777" w:rsidR="006A1862" w:rsidRDefault="006A1862" w:rsidP="00B5532A">
            <w:pPr>
              <w:pStyle w:val="TALcontinuation"/>
              <w:spacing w:before="60"/>
            </w:pPr>
            <w:r>
              <w:t xml:space="preserve">The </w:t>
            </w:r>
            <w:r w:rsidRPr="00331EA5">
              <w:rPr>
                <w:rStyle w:val="Code"/>
              </w:rPr>
              <w:t>title</w:t>
            </w:r>
            <w:r>
              <w:t xml:space="preserve"> sub-property shall be present and shall indicate a human-readable representation of the </w:t>
            </w:r>
            <w:r w:rsidRPr="00331EA5">
              <w:rPr>
                <w:rStyle w:val="Code"/>
              </w:rPr>
              <w:t>state</w:t>
            </w:r>
            <w:r>
              <w:t xml:space="preserve"> property specified above, e.g. "Policy Template ready for use" or "Policy Template invalid".</w:t>
            </w:r>
          </w:p>
          <w:p w14:paraId="618E66F0" w14:textId="77777777" w:rsidR="006A1862" w:rsidRDefault="006A1862" w:rsidP="00B5532A">
            <w:pPr>
              <w:pStyle w:val="TALcontinuation"/>
              <w:spacing w:before="60"/>
            </w:pPr>
            <w:r>
              <w:t xml:space="preserve">The </w:t>
            </w:r>
            <w:r>
              <w:rPr>
                <w:rStyle w:val="Code"/>
              </w:rPr>
              <w:t>detail</w:t>
            </w:r>
            <w:r>
              <w:t xml:space="preserve"> sub-property shall be present and shall indicate a human-readable status/error message.</w:t>
            </w:r>
          </w:p>
          <w:p w14:paraId="2F0FF5BB" w14:textId="77777777" w:rsidR="006A1862" w:rsidRPr="00586B6B" w:rsidRDefault="006A1862" w:rsidP="00B5532A">
            <w:pPr>
              <w:pStyle w:val="TALcontinuation"/>
              <w:spacing w:before="60"/>
            </w:pPr>
            <w:r>
              <w:t>All other properties shall be omitted.</w:t>
            </w:r>
          </w:p>
        </w:tc>
      </w:tr>
      <w:tr w:rsidR="006A1862" w:rsidRPr="00586B6B" w14:paraId="2396EC92" w14:textId="77777777" w:rsidTr="00B5532A">
        <w:tc>
          <w:tcPr>
            <w:tcW w:w="1028" w:type="pct"/>
            <w:shd w:val="clear" w:color="auto" w:fill="auto"/>
          </w:tcPr>
          <w:p w14:paraId="0F83293E" w14:textId="77777777" w:rsidR="006A1862" w:rsidRPr="00D41AA2" w:rsidRDefault="006A1862" w:rsidP="00B5532A">
            <w:pPr>
              <w:pStyle w:val="TAL"/>
              <w:rPr>
                <w:rStyle w:val="Code"/>
              </w:rPr>
            </w:pPr>
            <w:r w:rsidRPr="00D41AA2">
              <w:rPr>
                <w:rStyle w:val="Code"/>
              </w:rPr>
              <w:t>apiEndPoint</w:t>
            </w:r>
          </w:p>
        </w:tc>
        <w:tc>
          <w:tcPr>
            <w:tcW w:w="736" w:type="pct"/>
            <w:shd w:val="clear" w:color="auto" w:fill="auto"/>
          </w:tcPr>
          <w:p w14:paraId="35D1FC2D" w14:textId="77777777" w:rsidR="006A1862" w:rsidRPr="00586B6B" w:rsidRDefault="006A1862" w:rsidP="00B5532A">
            <w:pPr>
              <w:pStyle w:val="TAL"/>
              <w:rPr>
                <w:rStyle w:val="Datatypechar"/>
              </w:rPr>
            </w:pPr>
            <w:r w:rsidRPr="00586B6B">
              <w:rPr>
                <w:rStyle w:val="Datatypechar"/>
              </w:rPr>
              <w:t>String</w:t>
            </w:r>
          </w:p>
        </w:tc>
        <w:tc>
          <w:tcPr>
            <w:tcW w:w="663" w:type="pct"/>
            <w:shd w:val="clear" w:color="auto" w:fill="auto"/>
          </w:tcPr>
          <w:p w14:paraId="53C41D38" w14:textId="77777777" w:rsidR="006A1862" w:rsidRPr="00586B6B" w:rsidRDefault="006A1862" w:rsidP="00B5532A">
            <w:pPr>
              <w:pStyle w:val="TAL"/>
              <w:jc w:val="center"/>
            </w:pPr>
            <w:r w:rsidRPr="00586B6B">
              <w:t>1..1</w:t>
            </w:r>
          </w:p>
        </w:tc>
        <w:tc>
          <w:tcPr>
            <w:tcW w:w="442" w:type="pct"/>
          </w:tcPr>
          <w:p w14:paraId="25A1C323" w14:textId="77777777" w:rsidR="006A1862" w:rsidRPr="00586B6B" w:rsidRDefault="006A1862" w:rsidP="00B5532A">
            <w:pPr>
              <w:pStyle w:val="TAC"/>
            </w:pPr>
            <w:r w:rsidRPr="00586B6B">
              <w:t>C: RW</w:t>
            </w:r>
            <w:r w:rsidRPr="00586B6B">
              <w:br/>
              <w:t>R: RO</w:t>
            </w:r>
            <w:r>
              <w:br/>
            </w:r>
            <w:r w:rsidRPr="00586B6B">
              <w:t>U: RW</w:t>
            </w:r>
          </w:p>
        </w:tc>
        <w:tc>
          <w:tcPr>
            <w:tcW w:w="515" w:type="pct"/>
            <w:shd w:val="clear" w:color="auto" w:fill="auto"/>
          </w:tcPr>
          <w:p w14:paraId="49C7EEBB" w14:textId="77777777" w:rsidR="006A1862" w:rsidRPr="00586B6B" w:rsidRDefault="006A1862" w:rsidP="00B5532A">
            <w:pPr>
              <w:pStyle w:val="TAL"/>
            </w:pPr>
            <w:r w:rsidRPr="00586B6B">
              <w:t>MNO Admin</w:t>
            </w:r>
          </w:p>
        </w:tc>
        <w:tc>
          <w:tcPr>
            <w:tcW w:w="1616" w:type="pct"/>
            <w:shd w:val="clear" w:color="auto" w:fill="auto"/>
          </w:tcPr>
          <w:p w14:paraId="161E4DAF" w14:textId="77777777" w:rsidR="006A1862" w:rsidRPr="00586B6B" w:rsidRDefault="006A1862" w:rsidP="00B5532A">
            <w:pPr>
              <w:pStyle w:val="TAL"/>
            </w:pPr>
            <w:r w:rsidRPr="00586B6B">
              <w:t>The API endpoint that should be invoked when activating a Dynamic Policy Instance based on this Policy Template.</w:t>
            </w:r>
          </w:p>
        </w:tc>
      </w:tr>
      <w:tr w:rsidR="006A1862" w:rsidRPr="00586B6B" w14:paraId="77238315" w14:textId="77777777" w:rsidTr="00B5532A">
        <w:tc>
          <w:tcPr>
            <w:tcW w:w="1028" w:type="pct"/>
            <w:shd w:val="clear" w:color="auto" w:fill="auto"/>
          </w:tcPr>
          <w:p w14:paraId="6FFE6724" w14:textId="77777777" w:rsidR="006A1862" w:rsidRPr="00D41AA2" w:rsidRDefault="006A1862" w:rsidP="00B5532A">
            <w:pPr>
              <w:pStyle w:val="TAL"/>
              <w:keepNext w:val="0"/>
              <w:rPr>
                <w:rStyle w:val="Code"/>
              </w:rPr>
            </w:pPr>
            <w:r w:rsidRPr="00D41AA2">
              <w:rPr>
                <w:rStyle w:val="Code"/>
              </w:rPr>
              <w:t>apiType</w:t>
            </w:r>
          </w:p>
        </w:tc>
        <w:tc>
          <w:tcPr>
            <w:tcW w:w="736" w:type="pct"/>
            <w:shd w:val="clear" w:color="auto" w:fill="auto"/>
          </w:tcPr>
          <w:p w14:paraId="0DC7C292" w14:textId="77777777" w:rsidR="006A1862" w:rsidRPr="00586B6B" w:rsidRDefault="006A1862" w:rsidP="00B5532A">
            <w:pPr>
              <w:pStyle w:val="TAL"/>
              <w:rPr>
                <w:rStyle w:val="Datatypechar"/>
              </w:rPr>
            </w:pPr>
            <w:r w:rsidRPr="00586B6B">
              <w:rPr>
                <w:rStyle w:val="Datatypechar"/>
              </w:rPr>
              <w:t>Enumeration of Strings</w:t>
            </w:r>
          </w:p>
        </w:tc>
        <w:tc>
          <w:tcPr>
            <w:tcW w:w="663" w:type="pct"/>
            <w:shd w:val="clear" w:color="auto" w:fill="auto"/>
          </w:tcPr>
          <w:p w14:paraId="4380237F" w14:textId="77777777" w:rsidR="006A1862" w:rsidRPr="00586B6B" w:rsidRDefault="006A1862" w:rsidP="00B5532A">
            <w:pPr>
              <w:pStyle w:val="TAL"/>
              <w:jc w:val="center"/>
            </w:pPr>
            <w:r w:rsidRPr="00586B6B">
              <w:t>1..1</w:t>
            </w:r>
          </w:p>
        </w:tc>
        <w:tc>
          <w:tcPr>
            <w:tcW w:w="442" w:type="pct"/>
          </w:tcPr>
          <w:p w14:paraId="25DE8B6A" w14:textId="77777777" w:rsidR="006A1862" w:rsidRPr="00586B6B" w:rsidRDefault="006A1862" w:rsidP="00B5532A">
            <w:pPr>
              <w:pStyle w:val="TAC"/>
            </w:pPr>
            <w:r w:rsidRPr="00586B6B">
              <w:t>C: RW</w:t>
            </w:r>
            <w:r w:rsidRPr="00586B6B">
              <w:br/>
              <w:t>R: RO</w:t>
            </w:r>
            <w:r>
              <w:br/>
            </w:r>
            <w:r w:rsidRPr="00586B6B">
              <w:t>U: RW</w:t>
            </w:r>
          </w:p>
        </w:tc>
        <w:tc>
          <w:tcPr>
            <w:tcW w:w="515" w:type="pct"/>
            <w:shd w:val="clear" w:color="auto" w:fill="auto"/>
          </w:tcPr>
          <w:p w14:paraId="659737E6" w14:textId="77777777" w:rsidR="006A1862" w:rsidRPr="00586B6B" w:rsidRDefault="006A1862" w:rsidP="00B5532A">
            <w:pPr>
              <w:pStyle w:val="TAL"/>
            </w:pPr>
            <w:r w:rsidRPr="00586B6B">
              <w:t>MNO Admin</w:t>
            </w:r>
          </w:p>
        </w:tc>
        <w:tc>
          <w:tcPr>
            <w:tcW w:w="1616" w:type="pct"/>
            <w:shd w:val="clear" w:color="auto" w:fill="auto"/>
          </w:tcPr>
          <w:p w14:paraId="75485CF3" w14:textId="77777777" w:rsidR="006A1862" w:rsidRPr="00586B6B" w:rsidRDefault="006A1862" w:rsidP="00B5532A">
            <w:pPr>
              <w:pStyle w:val="TALcontinuation"/>
              <w:spacing w:before="60"/>
            </w:pPr>
            <w:r w:rsidRPr="00C522DE">
              <w:rPr>
                <w:rStyle w:val="Code"/>
              </w:rPr>
              <w:t>N5</w:t>
            </w:r>
            <w:r w:rsidRPr="00586B6B">
              <w:t xml:space="preserve">: </w:t>
            </w:r>
            <w:r>
              <w:t xml:space="preserve">Indicates direct invocation of the </w:t>
            </w:r>
            <w:r w:rsidRPr="00B66255">
              <w:rPr>
                <w:rStyle w:val="Code"/>
              </w:rPr>
              <w:t>Npcf_PolicyAuthorization</w:t>
            </w:r>
            <w:r w:rsidRPr="00586B6B">
              <w:t xml:space="preserve"> </w:t>
            </w:r>
            <w:r>
              <w:t>s</w:t>
            </w:r>
            <w:r w:rsidRPr="00586B6B">
              <w:t>ervice</w:t>
            </w:r>
            <w:r>
              <w:t xml:space="preserve"> by the 5GMS AF</w:t>
            </w:r>
            <w:r w:rsidRPr="00586B6B">
              <w:t>.</w:t>
            </w:r>
          </w:p>
          <w:p w14:paraId="7422D3C8" w14:textId="77777777" w:rsidR="006A1862" w:rsidRPr="00586B6B" w:rsidRDefault="006A1862" w:rsidP="00B5532A">
            <w:pPr>
              <w:pStyle w:val="TALcontinuation"/>
              <w:spacing w:before="60"/>
            </w:pPr>
            <w:r w:rsidRPr="00C522DE">
              <w:rPr>
                <w:rStyle w:val="Code"/>
              </w:rPr>
              <w:t>N33</w:t>
            </w:r>
            <w:r w:rsidRPr="00586B6B">
              <w:t xml:space="preserve">: </w:t>
            </w:r>
            <w:r>
              <w:t xml:space="preserve">Indicates invocation of the </w:t>
            </w:r>
            <w:r w:rsidRPr="00B66255">
              <w:rPr>
                <w:rStyle w:val="Code"/>
              </w:rPr>
              <w:t>Nnef_AsSessionWithQoS</w:t>
            </w:r>
            <w:r w:rsidRPr="00586B6B">
              <w:t xml:space="preserve"> or </w:t>
            </w:r>
            <w:r w:rsidRPr="00B66255">
              <w:rPr>
                <w:rStyle w:val="Code"/>
              </w:rPr>
              <w:t>Nnef_ChargableParty</w:t>
            </w:r>
            <w:r>
              <w:t xml:space="preserve"> services by the 5GMS AF via the Network Exposure Function</w:t>
            </w:r>
            <w:r w:rsidRPr="00586B6B">
              <w:t>.</w:t>
            </w:r>
          </w:p>
        </w:tc>
      </w:tr>
      <w:tr w:rsidR="006A1862" w:rsidRPr="00586B6B" w14:paraId="7428CF0A" w14:textId="77777777" w:rsidTr="00B5532A">
        <w:tc>
          <w:tcPr>
            <w:tcW w:w="1028" w:type="pct"/>
            <w:shd w:val="clear" w:color="auto" w:fill="auto"/>
          </w:tcPr>
          <w:p w14:paraId="2868BE55" w14:textId="77777777" w:rsidR="006A1862" w:rsidRPr="00D41AA2" w:rsidRDefault="006A1862" w:rsidP="00B5532A">
            <w:pPr>
              <w:pStyle w:val="TAL"/>
              <w:keepNext w:val="0"/>
              <w:rPr>
                <w:rStyle w:val="Code"/>
              </w:rPr>
            </w:pPr>
            <w:r w:rsidRPr="00D41AA2">
              <w:rPr>
                <w:rStyle w:val="Code"/>
              </w:rPr>
              <w:t>externalReference</w:t>
            </w:r>
          </w:p>
        </w:tc>
        <w:tc>
          <w:tcPr>
            <w:tcW w:w="736" w:type="pct"/>
            <w:shd w:val="clear" w:color="auto" w:fill="auto"/>
          </w:tcPr>
          <w:p w14:paraId="555A868A" w14:textId="77777777" w:rsidR="006A1862" w:rsidRPr="00586B6B" w:rsidDel="00523D23" w:rsidRDefault="006A1862" w:rsidP="00B5532A">
            <w:pPr>
              <w:pStyle w:val="TAL"/>
              <w:keepNext w:val="0"/>
              <w:rPr>
                <w:rStyle w:val="Datatypechar"/>
              </w:rPr>
            </w:pPr>
            <w:r w:rsidRPr="00586B6B">
              <w:rPr>
                <w:rStyle w:val="Datatypechar"/>
              </w:rPr>
              <w:t>String</w:t>
            </w:r>
          </w:p>
        </w:tc>
        <w:tc>
          <w:tcPr>
            <w:tcW w:w="663" w:type="pct"/>
            <w:shd w:val="clear" w:color="auto" w:fill="auto"/>
          </w:tcPr>
          <w:p w14:paraId="0CE836CD" w14:textId="77777777" w:rsidR="006A1862" w:rsidRPr="00586B6B" w:rsidRDefault="006A1862" w:rsidP="00B5532A">
            <w:pPr>
              <w:pStyle w:val="TAL"/>
              <w:keepNext w:val="0"/>
              <w:jc w:val="center"/>
            </w:pPr>
            <w:r w:rsidRPr="00586B6B">
              <w:t>1..1</w:t>
            </w:r>
          </w:p>
        </w:tc>
        <w:tc>
          <w:tcPr>
            <w:tcW w:w="442" w:type="pct"/>
          </w:tcPr>
          <w:p w14:paraId="438B01B5" w14:textId="77777777" w:rsidR="006A1862" w:rsidRPr="00586B6B" w:rsidRDefault="006A1862" w:rsidP="00B5532A">
            <w:pPr>
              <w:pStyle w:val="TAC"/>
              <w:keepNext w:val="0"/>
            </w:pPr>
            <w:r w:rsidRPr="00586B6B">
              <w:t>C: RW</w:t>
            </w:r>
            <w:r w:rsidRPr="00586B6B">
              <w:br/>
              <w:t>R: RO</w:t>
            </w:r>
            <w:r>
              <w:br/>
            </w:r>
            <w:r w:rsidRPr="00586B6B">
              <w:t>U: RW</w:t>
            </w:r>
          </w:p>
        </w:tc>
        <w:tc>
          <w:tcPr>
            <w:tcW w:w="515" w:type="pct"/>
            <w:shd w:val="clear" w:color="auto" w:fill="auto"/>
          </w:tcPr>
          <w:p w14:paraId="46CD4F2D" w14:textId="77777777" w:rsidR="006A1862" w:rsidRPr="00586B6B" w:rsidRDefault="006A1862" w:rsidP="00B5532A">
            <w:pPr>
              <w:pStyle w:val="TAL"/>
              <w:keepNext w:val="0"/>
            </w:pPr>
          </w:p>
        </w:tc>
        <w:tc>
          <w:tcPr>
            <w:tcW w:w="1616" w:type="pct"/>
            <w:shd w:val="clear" w:color="auto" w:fill="auto"/>
          </w:tcPr>
          <w:p w14:paraId="4D6343B1" w14:textId="77777777" w:rsidR="006A1862" w:rsidRPr="00586B6B" w:rsidRDefault="006A1862" w:rsidP="00B5532A">
            <w:pPr>
              <w:pStyle w:val="TAL"/>
              <w:keepNext w:val="0"/>
            </w:pPr>
            <w:r w:rsidRPr="00586B6B">
              <w:t xml:space="preserve">Additional identifier for this Policy Template, unique within the scope of its Provisioning Session, that can be cross-referenced with external metadata about the </w:t>
            </w:r>
            <w:r>
              <w:t xml:space="preserve">media </w:t>
            </w:r>
            <w:r w:rsidRPr="00586B6B">
              <w:t>streaming session.</w:t>
            </w:r>
          </w:p>
        </w:tc>
      </w:tr>
      <w:tr w:rsidR="006A1862" w:rsidRPr="00586B6B" w14:paraId="18BA0CBD" w14:textId="77777777" w:rsidTr="00B5532A">
        <w:tc>
          <w:tcPr>
            <w:tcW w:w="1028" w:type="pct"/>
            <w:shd w:val="clear" w:color="auto" w:fill="auto"/>
          </w:tcPr>
          <w:p w14:paraId="5C9BA87E" w14:textId="77777777" w:rsidR="006A1862" w:rsidRPr="00D41AA2" w:rsidRDefault="006A1862" w:rsidP="00B5532A">
            <w:pPr>
              <w:pStyle w:val="TAL"/>
              <w:keepNext w:val="0"/>
              <w:rPr>
                <w:rStyle w:val="Code"/>
              </w:rPr>
            </w:pPr>
            <w:r w:rsidRPr="00D41AA2">
              <w:rPr>
                <w:rStyle w:val="Code"/>
              </w:rPr>
              <w:t>qoSSpecification</w:t>
            </w:r>
          </w:p>
        </w:tc>
        <w:tc>
          <w:tcPr>
            <w:tcW w:w="736" w:type="pct"/>
            <w:shd w:val="clear" w:color="auto" w:fill="auto"/>
          </w:tcPr>
          <w:p w14:paraId="5A9BDF56" w14:textId="77777777" w:rsidR="006A1862" w:rsidRPr="00586B6B" w:rsidRDefault="006A1862" w:rsidP="00B5532A">
            <w:pPr>
              <w:pStyle w:val="TAL"/>
              <w:keepNext w:val="0"/>
              <w:rPr>
                <w:rStyle w:val="Datatypechar"/>
              </w:rPr>
            </w:pPr>
            <w:r w:rsidRPr="00586B6B">
              <w:rPr>
                <w:rStyle w:val="Datatypechar"/>
              </w:rPr>
              <w:t>M1QoSSpecification</w:t>
            </w:r>
          </w:p>
        </w:tc>
        <w:tc>
          <w:tcPr>
            <w:tcW w:w="663" w:type="pct"/>
            <w:shd w:val="clear" w:color="auto" w:fill="auto"/>
          </w:tcPr>
          <w:p w14:paraId="28D3BFDC" w14:textId="77777777" w:rsidR="006A1862" w:rsidRPr="00586B6B" w:rsidRDefault="006A1862" w:rsidP="00B5532A">
            <w:pPr>
              <w:pStyle w:val="TAL"/>
              <w:keepNext w:val="0"/>
              <w:jc w:val="center"/>
            </w:pPr>
            <w:r w:rsidRPr="00586B6B">
              <w:t>0..1</w:t>
            </w:r>
          </w:p>
        </w:tc>
        <w:tc>
          <w:tcPr>
            <w:tcW w:w="442" w:type="pct"/>
          </w:tcPr>
          <w:p w14:paraId="5E7417B0" w14:textId="77777777" w:rsidR="006A1862" w:rsidRPr="00586B6B" w:rsidRDefault="006A1862" w:rsidP="00B5532A">
            <w:pPr>
              <w:pStyle w:val="TAC"/>
              <w:keepNext w:val="0"/>
            </w:pPr>
            <w:r w:rsidRPr="00586B6B">
              <w:t>C: RW</w:t>
            </w:r>
            <w:r w:rsidRPr="00586B6B">
              <w:br/>
              <w:t>R: RO</w:t>
            </w:r>
            <w:r>
              <w:br/>
            </w:r>
            <w:r w:rsidRPr="00586B6B">
              <w:t>U: RW</w:t>
            </w:r>
          </w:p>
        </w:tc>
        <w:tc>
          <w:tcPr>
            <w:tcW w:w="515" w:type="pct"/>
            <w:shd w:val="clear" w:color="auto" w:fill="auto"/>
          </w:tcPr>
          <w:p w14:paraId="26BDA0B1" w14:textId="77777777" w:rsidR="006A1862" w:rsidRPr="00586B6B" w:rsidRDefault="006A1862" w:rsidP="00B5532A">
            <w:pPr>
              <w:pStyle w:val="TAL"/>
              <w:keepNext w:val="0"/>
            </w:pPr>
          </w:p>
        </w:tc>
        <w:tc>
          <w:tcPr>
            <w:tcW w:w="1616" w:type="pct"/>
            <w:shd w:val="clear" w:color="auto" w:fill="auto"/>
          </w:tcPr>
          <w:p w14:paraId="53CA7367" w14:textId="77777777" w:rsidR="006A1862" w:rsidRPr="00586B6B" w:rsidRDefault="006A1862" w:rsidP="00B5532A">
            <w:pPr>
              <w:pStyle w:val="TAL"/>
              <w:keepNext w:val="0"/>
            </w:pPr>
            <w:r w:rsidRPr="00586B6B">
              <w:t xml:space="preserve">Specifies the network quality of service to be applied to </w:t>
            </w:r>
            <w:r>
              <w:t xml:space="preserve">media </w:t>
            </w:r>
            <w:r w:rsidRPr="00586B6B">
              <w:t>streaming sessions at this Policy Template.</w:t>
            </w:r>
          </w:p>
        </w:tc>
      </w:tr>
      <w:tr w:rsidR="006A1862" w:rsidRPr="00586B6B" w14:paraId="3757216F" w14:textId="77777777" w:rsidTr="00B5532A">
        <w:tc>
          <w:tcPr>
            <w:tcW w:w="1028" w:type="pct"/>
            <w:shd w:val="clear" w:color="auto" w:fill="auto"/>
          </w:tcPr>
          <w:p w14:paraId="34876BBA" w14:textId="77777777" w:rsidR="006A1862" w:rsidRPr="00D41AA2" w:rsidRDefault="006A1862" w:rsidP="00B5532A">
            <w:pPr>
              <w:pStyle w:val="TAL"/>
              <w:rPr>
                <w:rStyle w:val="Code"/>
              </w:rPr>
            </w:pPr>
            <w:r>
              <w:rPr>
                <w:rStyle w:val="Code"/>
              </w:rPr>
              <w:t>a</w:t>
            </w:r>
            <w:r w:rsidRPr="00D41AA2">
              <w:rPr>
                <w:rStyle w:val="Code"/>
              </w:rPr>
              <w:t>pplicationSession‌Context</w:t>
            </w:r>
          </w:p>
        </w:tc>
        <w:tc>
          <w:tcPr>
            <w:tcW w:w="736" w:type="pct"/>
            <w:shd w:val="clear" w:color="auto" w:fill="auto"/>
          </w:tcPr>
          <w:p w14:paraId="4A3C99D5" w14:textId="77777777" w:rsidR="006A1862" w:rsidRPr="00586B6B" w:rsidRDefault="006A1862" w:rsidP="00B5532A">
            <w:pPr>
              <w:pStyle w:val="TAL"/>
              <w:rPr>
                <w:rStyle w:val="Datatypechar"/>
              </w:rPr>
            </w:pPr>
            <w:r w:rsidRPr="00586B6B">
              <w:rPr>
                <w:rStyle w:val="Datatypechar"/>
              </w:rPr>
              <w:t>Object</w:t>
            </w:r>
          </w:p>
        </w:tc>
        <w:tc>
          <w:tcPr>
            <w:tcW w:w="663" w:type="pct"/>
            <w:shd w:val="clear" w:color="auto" w:fill="auto"/>
          </w:tcPr>
          <w:p w14:paraId="11E6635D" w14:textId="77777777" w:rsidR="006A1862" w:rsidRPr="00586B6B" w:rsidRDefault="006A1862" w:rsidP="00B5532A">
            <w:pPr>
              <w:pStyle w:val="TAL"/>
              <w:jc w:val="center"/>
            </w:pPr>
            <w:r w:rsidRPr="00586B6B">
              <w:t>1..1</w:t>
            </w:r>
          </w:p>
        </w:tc>
        <w:tc>
          <w:tcPr>
            <w:tcW w:w="442" w:type="pct"/>
          </w:tcPr>
          <w:p w14:paraId="4E7E983D" w14:textId="77777777" w:rsidR="006A1862" w:rsidRPr="00586B6B" w:rsidRDefault="006A1862" w:rsidP="00B5532A">
            <w:pPr>
              <w:pStyle w:val="TAC"/>
            </w:pPr>
          </w:p>
        </w:tc>
        <w:tc>
          <w:tcPr>
            <w:tcW w:w="515" w:type="pct"/>
            <w:shd w:val="clear" w:color="auto" w:fill="auto"/>
          </w:tcPr>
          <w:p w14:paraId="69A33180" w14:textId="77777777" w:rsidR="006A1862" w:rsidRPr="00586B6B" w:rsidRDefault="006A1862" w:rsidP="00B5532A">
            <w:pPr>
              <w:pStyle w:val="TAL"/>
            </w:pPr>
          </w:p>
        </w:tc>
        <w:tc>
          <w:tcPr>
            <w:tcW w:w="1616" w:type="pct"/>
            <w:shd w:val="clear" w:color="auto" w:fill="auto"/>
          </w:tcPr>
          <w:p w14:paraId="34AEF76F" w14:textId="77777777" w:rsidR="006A1862" w:rsidRPr="00586B6B" w:rsidRDefault="006A1862" w:rsidP="00B5532A">
            <w:pPr>
              <w:pStyle w:val="TAL"/>
            </w:pPr>
            <w:r w:rsidRPr="00586B6B">
              <w:t>Specifies information about the application session context to which this Policy Template can be applied.</w:t>
            </w:r>
          </w:p>
        </w:tc>
      </w:tr>
      <w:tr w:rsidR="006A1862" w:rsidRPr="00586B6B" w14:paraId="7CCD9477" w14:textId="77777777" w:rsidTr="00B5532A">
        <w:tc>
          <w:tcPr>
            <w:tcW w:w="1028" w:type="pct"/>
            <w:shd w:val="clear" w:color="auto" w:fill="auto"/>
          </w:tcPr>
          <w:p w14:paraId="24AA7D70" w14:textId="77777777" w:rsidR="006A1862" w:rsidRPr="00D41AA2" w:rsidRDefault="006A1862" w:rsidP="00B5532A">
            <w:pPr>
              <w:pStyle w:val="TAL"/>
              <w:rPr>
                <w:rStyle w:val="Code"/>
              </w:rPr>
            </w:pPr>
            <w:r w:rsidRPr="00D41AA2">
              <w:rPr>
                <w:rStyle w:val="Code"/>
              </w:rPr>
              <w:tab/>
              <w:t>afAppId</w:t>
            </w:r>
          </w:p>
        </w:tc>
        <w:tc>
          <w:tcPr>
            <w:tcW w:w="736" w:type="pct"/>
            <w:shd w:val="clear" w:color="auto" w:fill="auto"/>
          </w:tcPr>
          <w:p w14:paraId="3B9AEA8F" w14:textId="77777777" w:rsidR="006A1862" w:rsidRPr="00586B6B" w:rsidRDefault="006A1862" w:rsidP="00B5532A">
            <w:pPr>
              <w:pStyle w:val="TAL"/>
              <w:rPr>
                <w:rStyle w:val="Datatypechar"/>
              </w:rPr>
            </w:pPr>
            <w:r w:rsidRPr="00586B6B">
              <w:rPr>
                <w:rStyle w:val="Datatypechar"/>
              </w:rPr>
              <w:t>AfAppId</w:t>
            </w:r>
          </w:p>
        </w:tc>
        <w:tc>
          <w:tcPr>
            <w:tcW w:w="663" w:type="pct"/>
            <w:shd w:val="clear" w:color="auto" w:fill="auto"/>
          </w:tcPr>
          <w:p w14:paraId="4125449E" w14:textId="77777777" w:rsidR="006A1862" w:rsidRPr="00586B6B" w:rsidRDefault="006A1862" w:rsidP="00B5532A">
            <w:pPr>
              <w:pStyle w:val="TAL"/>
              <w:jc w:val="center"/>
            </w:pPr>
            <w:r w:rsidRPr="00586B6B">
              <w:t>0..1</w:t>
            </w:r>
          </w:p>
        </w:tc>
        <w:tc>
          <w:tcPr>
            <w:tcW w:w="442" w:type="pct"/>
          </w:tcPr>
          <w:p w14:paraId="4DC644FA" w14:textId="77777777" w:rsidR="006A1862" w:rsidRPr="00586B6B" w:rsidRDefault="006A1862" w:rsidP="00B5532A">
            <w:pPr>
              <w:pStyle w:val="TAC"/>
            </w:pPr>
            <w:r w:rsidRPr="00586B6B">
              <w:t>C: RW</w:t>
            </w:r>
            <w:r w:rsidRPr="00586B6B">
              <w:br/>
              <w:t>R: R</w:t>
            </w:r>
            <w:r>
              <w:t>W</w:t>
            </w:r>
          </w:p>
          <w:p w14:paraId="4A511405" w14:textId="77777777" w:rsidR="006A1862" w:rsidRPr="00586B6B" w:rsidRDefault="006A1862" w:rsidP="00B5532A">
            <w:pPr>
              <w:pStyle w:val="TAC"/>
            </w:pPr>
            <w:r w:rsidRPr="00586B6B">
              <w:t xml:space="preserve">U: RW </w:t>
            </w:r>
          </w:p>
        </w:tc>
        <w:tc>
          <w:tcPr>
            <w:tcW w:w="515" w:type="pct"/>
            <w:shd w:val="clear" w:color="auto" w:fill="auto"/>
          </w:tcPr>
          <w:p w14:paraId="2379DE8E" w14:textId="77777777" w:rsidR="006A1862" w:rsidRPr="00586B6B" w:rsidRDefault="006A1862" w:rsidP="00B5532A">
            <w:pPr>
              <w:pStyle w:val="TAL"/>
            </w:pPr>
          </w:p>
        </w:tc>
        <w:tc>
          <w:tcPr>
            <w:tcW w:w="1616" w:type="pct"/>
            <w:vMerge w:val="restart"/>
            <w:shd w:val="clear" w:color="auto" w:fill="auto"/>
          </w:tcPr>
          <w:p w14:paraId="155BC627" w14:textId="77777777" w:rsidR="006A1862" w:rsidRPr="00586B6B" w:rsidRDefault="006A1862" w:rsidP="00B5532A">
            <w:pPr>
              <w:pStyle w:val="TAL"/>
            </w:pPr>
            <w:r w:rsidRPr="00586B6B">
              <w:t>As defined in clause 5.6.2.3 of TS 29.514 [34]</w:t>
            </w:r>
            <w:r>
              <w:t xml:space="preserve"> and clause 5.3.2 of TS 29.571 [12].</w:t>
            </w:r>
          </w:p>
        </w:tc>
      </w:tr>
      <w:tr w:rsidR="006A1862" w:rsidRPr="00586B6B" w14:paraId="57DA859D" w14:textId="77777777" w:rsidTr="00B5532A">
        <w:tc>
          <w:tcPr>
            <w:tcW w:w="1028" w:type="pct"/>
            <w:shd w:val="clear" w:color="auto" w:fill="auto"/>
          </w:tcPr>
          <w:p w14:paraId="75C59250" w14:textId="77777777" w:rsidR="006A1862" w:rsidRPr="00D41AA2" w:rsidRDefault="006A1862" w:rsidP="00B5532A">
            <w:pPr>
              <w:pStyle w:val="TAL"/>
              <w:rPr>
                <w:rStyle w:val="Code"/>
              </w:rPr>
            </w:pPr>
            <w:r w:rsidRPr="00D41AA2">
              <w:rPr>
                <w:rStyle w:val="Code"/>
              </w:rPr>
              <w:tab/>
              <w:t>sliceInfo</w:t>
            </w:r>
          </w:p>
        </w:tc>
        <w:tc>
          <w:tcPr>
            <w:tcW w:w="736" w:type="pct"/>
            <w:shd w:val="clear" w:color="auto" w:fill="auto"/>
          </w:tcPr>
          <w:p w14:paraId="378AF548" w14:textId="77777777" w:rsidR="006A1862" w:rsidRPr="00586B6B" w:rsidRDefault="006A1862" w:rsidP="00B5532A">
            <w:pPr>
              <w:pStyle w:val="TAL"/>
              <w:rPr>
                <w:rStyle w:val="Datatypechar"/>
              </w:rPr>
            </w:pPr>
            <w:r w:rsidRPr="00586B6B">
              <w:rPr>
                <w:rStyle w:val="Datatypechar"/>
              </w:rPr>
              <w:t>Snssai</w:t>
            </w:r>
          </w:p>
        </w:tc>
        <w:tc>
          <w:tcPr>
            <w:tcW w:w="663" w:type="pct"/>
            <w:shd w:val="clear" w:color="auto" w:fill="auto"/>
          </w:tcPr>
          <w:p w14:paraId="68F0AC7C" w14:textId="77777777" w:rsidR="006A1862" w:rsidRPr="00586B6B" w:rsidRDefault="006A1862" w:rsidP="00B5532A">
            <w:pPr>
              <w:pStyle w:val="TAL"/>
              <w:jc w:val="center"/>
            </w:pPr>
            <w:r w:rsidRPr="00586B6B">
              <w:t>0..1</w:t>
            </w:r>
          </w:p>
        </w:tc>
        <w:tc>
          <w:tcPr>
            <w:tcW w:w="442" w:type="pct"/>
          </w:tcPr>
          <w:p w14:paraId="74160F60" w14:textId="77777777" w:rsidR="006A1862" w:rsidRPr="00586B6B" w:rsidRDefault="006A1862" w:rsidP="00B5532A">
            <w:pPr>
              <w:pStyle w:val="TAC"/>
            </w:pPr>
            <w:r w:rsidRPr="00586B6B">
              <w:t>C: RW</w:t>
            </w:r>
            <w:r w:rsidRPr="00586B6B">
              <w:br/>
              <w:t>R: R</w:t>
            </w:r>
            <w:r>
              <w:t>W</w:t>
            </w:r>
          </w:p>
          <w:p w14:paraId="0D58B929" w14:textId="77777777" w:rsidR="006A1862" w:rsidRPr="00586B6B" w:rsidRDefault="006A1862" w:rsidP="00B5532A">
            <w:pPr>
              <w:pStyle w:val="TAC"/>
            </w:pPr>
            <w:r w:rsidRPr="00586B6B">
              <w:t>U: RW</w:t>
            </w:r>
          </w:p>
        </w:tc>
        <w:tc>
          <w:tcPr>
            <w:tcW w:w="515" w:type="pct"/>
            <w:shd w:val="clear" w:color="auto" w:fill="auto"/>
          </w:tcPr>
          <w:p w14:paraId="1FC400EF" w14:textId="77777777" w:rsidR="006A1862" w:rsidRPr="00586B6B" w:rsidRDefault="006A1862" w:rsidP="00B5532A">
            <w:pPr>
              <w:pStyle w:val="TAL"/>
            </w:pPr>
          </w:p>
        </w:tc>
        <w:tc>
          <w:tcPr>
            <w:tcW w:w="1616" w:type="pct"/>
            <w:vMerge/>
            <w:shd w:val="clear" w:color="auto" w:fill="auto"/>
          </w:tcPr>
          <w:p w14:paraId="3D649CA7" w14:textId="77777777" w:rsidR="006A1862" w:rsidRPr="00586B6B" w:rsidRDefault="006A1862" w:rsidP="00B5532A">
            <w:pPr>
              <w:pStyle w:val="TALcontinuation"/>
              <w:spacing w:before="60"/>
            </w:pPr>
          </w:p>
        </w:tc>
      </w:tr>
      <w:tr w:rsidR="006A1862" w:rsidRPr="00586B6B" w14:paraId="71B17C1F" w14:textId="77777777" w:rsidTr="00B5532A">
        <w:tc>
          <w:tcPr>
            <w:tcW w:w="1028" w:type="pct"/>
            <w:shd w:val="clear" w:color="auto" w:fill="auto"/>
          </w:tcPr>
          <w:p w14:paraId="7544B4CB" w14:textId="77777777" w:rsidR="006A1862" w:rsidRPr="00D41AA2" w:rsidRDefault="006A1862" w:rsidP="00B5532A">
            <w:pPr>
              <w:pStyle w:val="TAL"/>
              <w:rPr>
                <w:rStyle w:val="Code"/>
              </w:rPr>
            </w:pPr>
            <w:r w:rsidRPr="00D41AA2">
              <w:rPr>
                <w:rStyle w:val="Code"/>
              </w:rPr>
              <w:tab/>
              <w:t>dnn</w:t>
            </w:r>
          </w:p>
        </w:tc>
        <w:tc>
          <w:tcPr>
            <w:tcW w:w="736" w:type="pct"/>
            <w:shd w:val="clear" w:color="auto" w:fill="auto"/>
          </w:tcPr>
          <w:p w14:paraId="67D8CB00" w14:textId="77777777" w:rsidR="006A1862" w:rsidRPr="00586B6B" w:rsidRDefault="006A1862" w:rsidP="00B5532A">
            <w:pPr>
              <w:pStyle w:val="TAL"/>
              <w:rPr>
                <w:rStyle w:val="Datatypechar"/>
              </w:rPr>
            </w:pPr>
            <w:r w:rsidRPr="00586B6B">
              <w:rPr>
                <w:rStyle w:val="Datatypechar"/>
              </w:rPr>
              <w:t>Dnn</w:t>
            </w:r>
          </w:p>
        </w:tc>
        <w:tc>
          <w:tcPr>
            <w:tcW w:w="663" w:type="pct"/>
            <w:shd w:val="clear" w:color="auto" w:fill="auto"/>
          </w:tcPr>
          <w:p w14:paraId="02F0B790" w14:textId="77777777" w:rsidR="006A1862" w:rsidRPr="00586B6B" w:rsidRDefault="006A1862" w:rsidP="00B5532A">
            <w:pPr>
              <w:pStyle w:val="TAL"/>
              <w:jc w:val="center"/>
            </w:pPr>
            <w:r w:rsidRPr="00586B6B">
              <w:t>0..1</w:t>
            </w:r>
          </w:p>
        </w:tc>
        <w:tc>
          <w:tcPr>
            <w:tcW w:w="442" w:type="pct"/>
          </w:tcPr>
          <w:p w14:paraId="67BECCC0" w14:textId="77777777" w:rsidR="006A1862" w:rsidRPr="00586B6B" w:rsidRDefault="006A1862" w:rsidP="00B5532A">
            <w:pPr>
              <w:pStyle w:val="TAC"/>
            </w:pPr>
            <w:r w:rsidRPr="00586B6B">
              <w:t>C: RW</w:t>
            </w:r>
            <w:r w:rsidRPr="00586B6B">
              <w:br/>
              <w:t>R: R</w:t>
            </w:r>
            <w:r>
              <w:t>W</w:t>
            </w:r>
          </w:p>
          <w:p w14:paraId="1DC1DFDC" w14:textId="77777777" w:rsidR="006A1862" w:rsidRPr="00586B6B" w:rsidRDefault="006A1862" w:rsidP="00B5532A">
            <w:pPr>
              <w:pStyle w:val="TAC"/>
            </w:pPr>
            <w:r w:rsidRPr="00586B6B">
              <w:t>U: RW</w:t>
            </w:r>
          </w:p>
        </w:tc>
        <w:tc>
          <w:tcPr>
            <w:tcW w:w="515" w:type="pct"/>
            <w:shd w:val="clear" w:color="auto" w:fill="auto"/>
          </w:tcPr>
          <w:p w14:paraId="31B5B9F0" w14:textId="77777777" w:rsidR="006A1862" w:rsidRPr="00586B6B" w:rsidRDefault="006A1862" w:rsidP="00B5532A">
            <w:pPr>
              <w:pStyle w:val="TAL"/>
            </w:pPr>
          </w:p>
        </w:tc>
        <w:tc>
          <w:tcPr>
            <w:tcW w:w="1616" w:type="pct"/>
            <w:vMerge/>
            <w:shd w:val="clear" w:color="auto" w:fill="auto"/>
          </w:tcPr>
          <w:p w14:paraId="23AAFCD0" w14:textId="77777777" w:rsidR="006A1862" w:rsidRPr="00586B6B" w:rsidRDefault="006A1862" w:rsidP="00B5532A">
            <w:pPr>
              <w:pStyle w:val="TALcontinuation"/>
              <w:spacing w:before="60"/>
            </w:pPr>
          </w:p>
        </w:tc>
      </w:tr>
      <w:tr w:rsidR="006A1862" w:rsidRPr="00586B6B" w14:paraId="364FAFEE" w14:textId="77777777" w:rsidTr="00B5532A">
        <w:tc>
          <w:tcPr>
            <w:tcW w:w="1028" w:type="pct"/>
            <w:shd w:val="clear" w:color="auto" w:fill="auto"/>
          </w:tcPr>
          <w:p w14:paraId="40F392D2" w14:textId="77777777" w:rsidR="006A1862" w:rsidRPr="00D41AA2" w:rsidRDefault="006A1862" w:rsidP="00B5532A">
            <w:pPr>
              <w:pStyle w:val="TAL"/>
              <w:keepNext w:val="0"/>
              <w:rPr>
                <w:rStyle w:val="Code"/>
              </w:rPr>
            </w:pPr>
            <w:r w:rsidRPr="00D41AA2">
              <w:rPr>
                <w:rStyle w:val="Code"/>
              </w:rPr>
              <w:tab/>
              <w:t>aspId</w:t>
            </w:r>
          </w:p>
        </w:tc>
        <w:tc>
          <w:tcPr>
            <w:tcW w:w="736" w:type="pct"/>
            <w:shd w:val="clear" w:color="auto" w:fill="auto"/>
          </w:tcPr>
          <w:p w14:paraId="5B5448F2" w14:textId="77777777" w:rsidR="006A1862" w:rsidRPr="00586B6B" w:rsidRDefault="006A1862" w:rsidP="00B5532A">
            <w:pPr>
              <w:pStyle w:val="TAL"/>
              <w:rPr>
                <w:rStyle w:val="Datatypechar"/>
              </w:rPr>
            </w:pPr>
            <w:r w:rsidRPr="00586B6B">
              <w:rPr>
                <w:rStyle w:val="Datatypechar"/>
              </w:rPr>
              <w:t>AspId</w:t>
            </w:r>
          </w:p>
        </w:tc>
        <w:tc>
          <w:tcPr>
            <w:tcW w:w="663" w:type="pct"/>
            <w:shd w:val="clear" w:color="auto" w:fill="auto"/>
          </w:tcPr>
          <w:p w14:paraId="4B7F50C4" w14:textId="77777777" w:rsidR="006A1862" w:rsidRPr="00586B6B" w:rsidRDefault="006A1862" w:rsidP="00B5532A">
            <w:pPr>
              <w:pStyle w:val="TAL"/>
              <w:keepNext w:val="0"/>
              <w:jc w:val="center"/>
            </w:pPr>
            <w:r>
              <w:t>1</w:t>
            </w:r>
            <w:r w:rsidRPr="00586B6B">
              <w:t>..1</w:t>
            </w:r>
          </w:p>
        </w:tc>
        <w:tc>
          <w:tcPr>
            <w:tcW w:w="442" w:type="pct"/>
          </w:tcPr>
          <w:p w14:paraId="6E4A5BC6" w14:textId="77777777" w:rsidR="006A1862" w:rsidRPr="00586B6B" w:rsidRDefault="006A1862" w:rsidP="00B5532A">
            <w:pPr>
              <w:pStyle w:val="TAC"/>
            </w:pPr>
            <w:r w:rsidRPr="00586B6B">
              <w:t>C: RW</w:t>
            </w:r>
            <w:r w:rsidRPr="00586B6B">
              <w:br/>
              <w:t>R: R</w:t>
            </w:r>
            <w:r>
              <w:t>W</w:t>
            </w:r>
          </w:p>
          <w:p w14:paraId="35AF9C56" w14:textId="77777777" w:rsidR="006A1862" w:rsidRPr="00586B6B" w:rsidRDefault="006A1862" w:rsidP="00B5532A">
            <w:pPr>
              <w:pStyle w:val="TAC"/>
            </w:pPr>
            <w:r w:rsidRPr="00586B6B">
              <w:t>U: RW</w:t>
            </w:r>
          </w:p>
        </w:tc>
        <w:tc>
          <w:tcPr>
            <w:tcW w:w="515" w:type="pct"/>
            <w:shd w:val="clear" w:color="auto" w:fill="auto"/>
          </w:tcPr>
          <w:p w14:paraId="2D0D6E2E" w14:textId="77777777" w:rsidR="006A1862" w:rsidRPr="00586B6B" w:rsidRDefault="006A1862" w:rsidP="00B5532A">
            <w:pPr>
              <w:pStyle w:val="TALcontinuation"/>
              <w:spacing w:before="60"/>
            </w:pPr>
          </w:p>
        </w:tc>
        <w:tc>
          <w:tcPr>
            <w:tcW w:w="1616" w:type="pct"/>
            <w:vMerge/>
            <w:shd w:val="clear" w:color="auto" w:fill="auto"/>
          </w:tcPr>
          <w:p w14:paraId="77489381" w14:textId="77777777" w:rsidR="006A1862" w:rsidRPr="00586B6B" w:rsidRDefault="006A1862" w:rsidP="00B5532A">
            <w:pPr>
              <w:pStyle w:val="TALcontinuation"/>
              <w:spacing w:before="60"/>
            </w:pPr>
          </w:p>
        </w:tc>
      </w:tr>
      <w:tr w:rsidR="006A1862" w:rsidRPr="00586B6B" w14:paraId="3034D403" w14:textId="77777777" w:rsidTr="00B5532A">
        <w:tc>
          <w:tcPr>
            <w:tcW w:w="1028" w:type="pct"/>
            <w:shd w:val="clear" w:color="auto" w:fill="auto"/>
          </w:tcPr>
          <w:p w14:paraId="2A1CFEE0" w14:textId="77777777" w:rsidR="006A1862" w:rsidRPr="00D41AA2" w:rsidRDefault="006A1862" w:rsidP="00B5532A">
            <w:pPr>
              <w:pStyle w:val="TAL"/>
              <w:rPr>
                <w:rStyle w:val="Code"/>
              </w:rPr>
            </w:pPr>
            <w:r w:rsidRPr="00D41AA2">
              <w:rPr>
                <w:rStyle w:val="Code"/>
              </w:rPr>
              <w:t>chargingSpecification</w:t>
            </w:r>
          </w:p>
        </w:tc>
        <w:tc>
          <w:tcPr>
            <w:tcW w:w="736" w:type="pct"/>
            <w:shd w:val="clear" w:color="auto" w:fill="auto"/>
          </w:tcPr>
          <w:p w14:paraId="356AA0CE" w14:textId="77777777" w:rsidR="006A1862" w:rsidRPr="00586B6B" w:rsidRDefault="006A1862" w:rsidP="00B5532A">
            <w:pPr>
              <w:pStyle w:val="TAL"/>
              <w:rPr>
                <w:rStyle w:val="Datatypechar"/>
              </w:rPr>
            </w:pPr>
            <w:r w:rsidRPr="00586B6B">
              <w:rPr>
                <w:rStyle w:val="Datatypechar"/>
              </w:rPr>
              <w:t>ChargingSpecification</w:t>
            </w:r>
          </w:p>
        </w:tc>
        <w:tc>
          <w:tcPr>
            <w:tcW w:w="663" w:type="pct"/>
            <w:shd w:val="clear" w:color="auto" w:fill="auto"/>
          </w:tcPr>
          <w:p w14:paraId="56A7D8F9" w14:textId="77777777" w:rsidR="006A1862" w:rsidRPr="00586B6B" w:rsidRDefault="006A1862" w:rsidP="00B5532A">
            <w:pPr>
              <w:pStyle w:val="TAL"/>
              <w:jc w:val="center"/>
            </w:pPr>
            <w:r w:rsidRPr="00586B6B">
              <w:t>0..1</w:t>
            </w:r>
          </w:p>
        </w:tc>
        <w:tc>
          <w:tcPr>
            <w:tcW w:w="442" w:type="pct"/>
          </w:tcPr>
          <w:p w14:paraId="003BB602" w14:textId="77777777" w:rsidR="006A1862" w:rsidRPr="00586B6B" w:rsidRDefault="006A1862" w:rsidP="00B5532A">
            <w:pPr>
              <w:pStyle w:val="TAC"/>
            </w:pPr>
            <w:r w:rsidRPr="00586B6B">
              <w:t>C: RW</w:t>
            </w:r>
            <w:r w:rsidRPr="00586B6B">
              <w:br/>
              <w:t>R: R</w:t>
            </w:r>
            <w:r>
              <w:t>W</w:t>
            </w:r>
          </w:p>
          <w:p w14:paraId="0DC20D46" w14:textId="77777777" w:rsidR="006A1862" w:rsidRPr="00586B6B" w:rsidRDefault="006A1862" w:rsidP="00B5532A">
            <w:pPr>
              <w:pStyle w:val="TAC"/>
            </w:pPr>
            <w:r w:rsidRPr="00586B6B">
              <w:t xml:space="preserve">U: RW </w:t>
            </w:r>
          </w:p>
        </w:tc>
        <w:tc>
          <w:tcPr>
            <w:tcW w:w="515" w:type="pct"/>
            <w:shd w:val="clear" w:color="auto" w:fill="auto"/>
          </w:tcPr>
          <w:p w14:paraId="6883DFCA" w14:textId="77777777" w:rsidR="006A1862" w:rsidRPr="00586B6B" w:rsidRDefault="006A1862" w:rsidP="00B5532A">
            <w:pPr>
              <w:pStyle w:val="TAL"/>
            </w:pPr>
          </w:p>
        </w:tc>
        <w:tc>
          <w:tcPr>
            <w:tcW w:w="1616" w:type="pct"/>
            <w:shd w:val="clear" w:color="auto" w:fill="auto"/>
          </w:tcPr>
          <w:p w14:paraId="262D3AC8" w14:textId="77777777" w:rsidR="006A1862" w:rsidRPr="00586B6B" w:rsidRDefault="006A1862" w:rsidP="00B5532A">
            <w:pPr>
              <w:pStyle w:val="TAL"/>
            </w:pPr>
            <w:r w:rsidRPr="00586B6B">
              <w:t>Provides information about the charging policy to be used for this Policy Template.</w:t>
            </w:r>
          </w:p>
        </w:tc>
      </w:tr>
    </w:tbl>
    <w:p w14:paraId="77ED6C0F" w14:textId="219FE3C0" w:rsidR="002C7727" w:rsidRDefault="002C7727" w:rsidP="00821C68">
      <w:pPr>
        <w:pStyle w:val="TAN"/>
        <w:keepNext w:val="0"/>
      </w:pPr>
    </w:p>
    <w:p w14:paraId="009753C7" w14:textId="77777777" w:rsidR="00416D52" w:rsidRPr="00586B6B" w:rsidRDefault="00416D52" w:rsidP="00416D52">
      <w:pPr>
        <w:pStyle w:val="Heading2"/>
      </w:pPr>
      <w:bookmarkStart w:id="1287" w:name="_Toc123800849"/>
      <w:r>
        <w:t>7</w:t>
      </w:r>
      <w:r w:rsidRPr="00586B6B">
        <w:t>.</w:t>
      </w:r>
      <w:r>
        <w:t>10</w:t>
      </w:r>
      <w:r w:rsidRPr="00586B6B">
        <w:tab/>
      </w:r>
      <w:r>
        <w:t>Edge</w:t>
      </w:r>
      <w:r w:rsidRPr="00586B6B">
        <w:t xml:space="preserve"> Re</w:t>
      </w:r>
      <w:r>
        <w:t>sources</w:t>
      </w:r>
      <w:r w:rsidRPr="00586B6B">
        <w:t xml:space="preserve"> </w:t>
      </w:r>
      <w:r>
        <w:t xml:space="preserve">Provisioning </w:t>
      </w:r>
      <w:r w:rsidRPr="00586B6B">
        <w:t>API</w:t>
      </w:r>
      <w:bookmarkEnd w:id="1287"/>
    </w:p>
    <w:p w14:paraId="4875BB14" w14:textId="77777777" w:rsidR="00416D52" w:rsidRDefault="00416D52" w:rsidP="00416D52">
      <w:pPr>
        <w:pStyle w:val="Heading3"/>
      </w:pPr>
      <w:bookmarkStart w:id="1288" w:name="_Toc123800850"/>
      <w:r>
        <w:t>7</w:t>
      </w:r>
      <w:r w:rsidRPr="00586B6B">
        <w:t>.</w:t>
      </w:r>
      <w:r>
        <w:t>10</w:t>
      </w:r>
      <w:r w:rsidRPr="00586B6B">
        <w:t>.1</w:t>
      </w:r>
      <w:r w:rsidRPr="00586B6B">
        <w:tab/>
        <w:t>General</w:t>
      </w:r>
      <w:bookmarkEnd w:id="1288"/>
    </w:p>
    <w:p w14:paraId="6796DA89" w14:textId="77777777" w:rsidR="00416D52" w:rsidRPr="0032559B" w:rsidRDefault="00416D52" w:rsidP="00416D52">
      <w:pPr>
        <w:keepNext/>
      </w:pPr>
      <w:r>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Default="00416D52" w:rsidP="00416D52">
      <w:pPr>
        <w:pStyle w:val="Heading3"/>
      </w:pPr>
      <w:bookmarkStart w:id="1289" w:name="_Toc123800851"/>
      <w:r>
        <w:t>7.10.2</w:t>
      </w:r>
      <w:r>
        <w:tab/>
      </w:r>
      <w:r w:rsidRPr="0082511B">
        <w:t>Resource</w:t>
      </w:r>
      <w:r>
        <w:t xml:space="preserve"> structure</w:t>
      </w:r>
      <w:bookmarkEnd w:id="1289"/>
    </w:p>
    <w:p w14:paraId="497A2664" w14:textId="77777777" w:rsidR="00416D52" w:rsidRDefault="00416D52" w:rsidP="00416D52">
      <w:pPr>
        <w:keepNext/>
      </w:pPr>
      <w:r>
        <w:t>The Edge Resources API is accessible through the following URL base path:</w:t>
      </w:r>
    </w:p>
    <w:p w14:paraId="6E1F9747" w14:textId="77777777" w:rsidR="00416D52" w:rsidRPr="00B93911" w:rsidRDefault="00416D52" w:rsidP="00B93911">
      <w:pPr>
        <w:pStyle w:val="URLdisplay"/>
        <w:rPr>
          <w:rStyle w:val="Code"/>
          <w:rFonts w:ascii="Courier New" w:hAnsi="Courier New"/>
          <w:i w:val="0"/>
          <w:shd w:val="clear" w:color="auto" w:fill="FFFFFF"/>
        </w:rPr>
      </w:pPr>
      <w:r w:rsidRPr="00B93911">
        <w:rPr>
          <w:rStyle w:val="Code"/>
        </w:rPr>
        <w:t>{apiRoot}</w:t>
      </w:r>
      <w:r w:rsidRPr="00B93911">
        <w:rPr>
          <w:rStyle w:val="Code"/>
          <w:rFonts w:ascii="Courier New" w:hAnsi="Courier New"/>
          <w:i w:val="0"/>
          <w:shd w:val="clear" w:color="auto" w:fill="FFFFFF"/>
        </w:rPr>
        <w:t>/3gpp-m1/</w:t>
      </w:r>
      <w:r w:rsidRPr="00B93911">
        <w:rPr>
          <w:rStyle w:val="Code"/>
        </w:rPr>
        <w:t>{apiVersion}</w:t>
      </w:r>
      <w:r w:rsidRPr="00B93911">
        <w:rPr>
          <w:rStyle w:val="Code"/>
          <w:rFonts w:ascii="Courier New" w:hAnsi="Courier New"/>
          <w:i w:val="0"/>
          <w:shd w:val="clear" w:color="auto" w:fill="FFFFFF"/>
        </w:rPr>
        <w:t>/provisioning-sessions/</w:t>
      </w:r>
      <w:r w:rsidRPr="00B93911">
        <w:rPr>
          <w:rStyle w:val="Code"/>
        </w:rPr>
        <w:t>{provisioningSessionId}</w:t>
      </w:r>
      <w:r w:rsidRPr="00B93911">
        <w:rPr>
          <w:rStyle w:val="Code"/>
          <w:rFonts w:ascii="Courier New" w:hAnsi="Courier New"/>
          <w:i w:val="0"/>
          <w:shd w:val="clear" w:color="auto" w:fill="FFFFFF"/>
        </w:rPr>
        <w:t>/</w:t>
      </w:r>
    </w:p>
    <w:p w14:paraId="4CFB6D89" w14:textId="77777777" w:rsidR="00416D52" w:rsidRDefault="00416D52" w:rsidP="00416D52">
      <w:pPr>
        <w:keepNext/>
        <w:keepLines/>
      </w:pPr>
      <w:bookmarkStart w:id="1290" w:name="_MCCTEMPBM_CRPT71130398___7"/>
      <w:r>
        <w:t xml:space="preserve">Table 7.10.2-1 specifies the operations and the corresponding HTTP methods that are supported by the Edge Resources API. In each case, the Provisioning Session identifier shall be substituted into </w:t>
      </w:r>
      <w:r w:rsidRPr="00C17057">
        <w:rPr>
          <w:rStyle w:val="Code"/>
        </w:rPr>
        <w:t>{provisioningSessionId}</w:t>
      </w:r>
      <w:r>
        <w:t xml:space="preserve"> in the above URL template and the sub-resource path indicated by the second column of the table shall be appended to the resulting URL base path.</w:t>
      </w:r>
    </w:p>
    <w:bookmarkEnd w:id="1290"/>
    <w:p w14:paraId="64A60C97" w14:textId="77777777" w:rsidR="00416D52" w:rsidRDefault="00416D52" w:rsidP="00416D52">
      <w:pPr>
        <w:pStyle w:val="TH"/>
      </w:pPr>
      <w:r w:rsidRPr="00967409">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586B6B" w14:paraId="40F6410C" w14:textId="77777777" w:rsidTr="009F70AD">
        <w:tc>
          <w:tcPr>
            <w:tcW w:w="1937" w:type="dxa"/>
            <w:shd w:val="clear" w:color="auto" w:fill="BFBFBF"/>
          </w:tcPr>
          <w:p w14:paraId="513DE54E" w14:textId="77777777" w:rsidR="00416D52" w:rsidRPr="00586B6B" w:rsidRDefault="00416D52" w:rsidP="009F70AD">
            <w:pPr>
              <w:pStyle w:val="TAH"/>
            </w:pPr>
            <w:r w:rsidRPr="00586B6B">
              <w:t>Operation</w:t>
            </w:r>
          </w:p>
        </w:tc>
        <w:tc>
          <w:tcPr>
            <w:tcW w:w="3161" w:type="dxa"/>
            <w:shd w:val="clear" w:color="auto" w:fill="BFBFBF"/>
          </w:tcPr>
          <w:p w14:paraId="4E92C31E" w14:textId="77777777" w:rsidR="00416D52" w:rsidRPr="00586B6B" w:rsidRDefault="00416D52" w:rsidP="009F70AD">
            <w:pPr>
              <w:pStyle w:val="TAH"/>
            </w:pPr>
            <w:r w:rsidRPr="00586B6B">
              <w:t>Sub</w:t>
            </w:r>
            <w:r w:rsidRPr="00586B6B">
              <w:noBreakHyphen/>
              <w:t>resource path</w:t>
            </w:r>
          </w:p>
        </w:tc>
        <w:tc>
          <w:tcPr>
            <w:tcW w:w="1324" w:type="dxa"/>
            <w:shd w:val="clear" w:color="auto" w:fill="BFBFBF"/>
          </w:tcPr>
          <w:p w14:paraId="6F54314F" w14:textId="77777777" w:rsidR="00416D52" w:rsidRPr="00586B6B" w:rsidRDefault="00416D52" w:rsidP="009F70AD">
            <w:pPr>
              <w:pStyle w:val="TAH"/>
            </w:pPr>
            <w:r w:rsidRPr="00586B6B">
              <w:t>Allowed HTTP method(s)</w:t>
            </w:r>
          </w:p>
        </w:tc>
        <w:tc>
          <w:tcPr>
            <w:tcW w:w="3207" w:type="dxa"/>
            <w:shd w:val="clear" w:color="auto" w:fill="BFBFBF"/>
          </w:tcPr>
          <w:p w14:paraId="0BF4949F" w14:textId="77777777" w:rsidR="00416D52" w:rsidRPr="00586B6B" w:rsidRDefault="00416D52" w:rsidP="009F70AD">
            <w:pPr>
              <w:pStyle w:val="TAH"/>
            </w:pPr>
            <w:r w:rsidRPr="00586B6B">
              <w:t>Description</w:t>
            </w:r>
          </w:p>
        </w:tc>
      </w:tr>
      <w:tr w:rsidR="00416D52" w:rsidRPr="00586B6B" w14:paraId="70ACDC58" w14:textId="77777777" w:rsidTr="009F70AD">
        <w:tc>
          <w:tcPr>
            <w:tcW w:w="1937" w:type="dxa"/>
            <w:shd w:val="clear" w:color="auto" w:fill="auto"/>
          </w:tcPr>
          <w:p w14:paraId="422A466C" w14:textId="77777777" w:rsidR="00416D52" w:rsidRPr="00586B6B" w:rsidRDefault="00416D52" w:rsidP="009F70AD">
            <w:pPr>
              <w:pStyle w:val="TAL"/>
            </w:pPr>
            <w:bookmarkStart w:id="1291" w:name="_MCCTEMPBM_CRPT71130399___7" w:colFirst="1" w:colLast="1"/>
            <w:r>
              <w:t>Configure Edge Resources</w:t>
            </w:r>
          </w:p>
        </w:tc>
        <w:tc>
          <w:tcPr>
            <w:tcW w:w="3161" w:type="dxa"/>
          </w:tcPr>
          <w:p w14:paraId="6ADC67A3" w14:textId="77777777" w:rsidR="00416D52" w:rsidRPr="00586B6B" w:rsidRDefault="00416D52" w:rsidP="009F70AD">
            <w:pPr>
              <w:pStyle w:val="TAL"/>
            </w:pPr>
            <w:r>
              <w:rPr>
                <w:rStyle w:val="URLchar"/>
              </w:rPr>
              <w:t>edge</w:t>
            </w:r>
            <w:r w:rsidRPr="003930AE">
              <w:rPr>
                <w:rStyle w:val="URLchar"/>
              </w:rPr>
              <w:t>-</w:t>
            </w:r>
            <w:r>
              <w:rPr>
                <w:rStyle w:val="URLchar"/>
              </w:rPr>
              <w:t>resourc</w:t>
            </w:r>
            <w:r w:rsidRPr="003930AE">
              <w:rPr>
                <w:rStyle w:val="URLchar"/>
              </w:rPr>
              <w:t>es</w:t>
            </w:r>
            <w:r>
              <w:rPr>
                <w:rStyle w:val="URLchar"/>
              </w:rPr>
              <w:t>-configurations</w:t>
            </w:r>
          </w:p>
        </w:tc>
        <w:tc>
          <w:tcPr>
            <w:tcW w:w="1324" w:type="dxa"/>
            <w:shd w:val="clear" w:color="auto" w:fill="auto"/>
          </w:tcPr>
          <w:p w14:paraId="2480C038" w14:textId="77777777" w:rsidR="00416D52" w:rsidRPr="00586B6B" w:rsidRDefault="00416D52" w:rsidP="009F70AD">
            <w:pPr>
              <w:pStyle w:val="TAL"/>
            </w:pPr>
            <w:r w:rsidRPr="00586B6B">
              <w:rPr>
                <w:rStyle w:val="HTTPMethod"/>
              </w:rPr>
              <w:t>POST</w:t>
            </w:r>
          </w:p>
        </w:tc>
        <w:tc>
          <w:tcPr>
            <w:tcW w:w="3207" w:type="dxa"/>
            <w:shd w:val="clear" w:color="auto" w:fill="auto"/>
          </w:tcPr>
          <w:p w14:paraId="7A5ADC50" w14:textId="77777777" w:rsidR="00416D52" w:rsidRDefault="00416D52" w:rsidP="009F70AD">
            <w:pPr>
              <w:pStyle w:val="TAL"/>
            </w:pPr>
            <w:r w:rsidRPr="00586B6B">
              <w:t xml:space="preserve">Invoked on </w:t>
            </w:r>
            <w:r>
              <w:t>the Edge Resources Configurations collection to create a new Edge Resources Configuration.</w:t>
            </w:r>
          </w:p>
          <w:p w14:paraId="0AC2DD34" w14:textId="77777777" w:rsidR="00416D52" w:rsidRPr="00586B6B" w:rsidRDefault="00416D52" w:rsidP="009F70AD">
            <w:pPr>
              <w:pStyle w:val="TALcontinuation"/>
              <w:spacing w:before="60"/>
            </w:pPr>
            <w:r w:rsidRPr="00586B6B">
              <w:t xml:space="preserve">If the operation succeeds, the URL of the newly created </w:t>
            </w:r>
            <w:r>
              <w:t>Edge Resources Configuration</w:t>
            </w:r>
            <w:r w:rsidRPr="00586B6B">
              <w:t xml:space="preserve"> resource shall be returned in the </w:t>
            </w:r>
            <w:r w:rsidRPr="00586B6B">
              <w:rPr>
                <w:rStyle w:val="HTTPHeader"/>
              </w:rPr>
              <w:t>Location</w:t>
            </w:r>
            <w:r w:rsidRPr="00586B6B">
              <w:t xml:space="preserve"> header of the response.</w:t>
            </w:r>
          </w:p>
        </w:tc>
      </w:tr>
      <w:bookmarkEnd w:id="1291"/>
      <w:tr w:rsidR="00416D52" w:rsidRPr="00586B6B" w14:paraId="260F5D3D" w14:textId="77777777" w:rsidTr="009F70AD">
        <w:tc>
          <w:tcPr>
            <w:tcW w:w="1937" w:type="dxa"/>
            <w:shd w:val="clear" w:color="auto" w:fill="auto"/>
          </w:tcPr>
          <w:p w14:paraId="328E0E9C" w14:textId="77777777" w:rsidR="00416D52" w:rsidRDefault="00416D52" w:rsidP="009F70AD">
            <w:pPr>
              <w:pStyle w:val="TAL"/>
            </w:pPr>
            <w:r>
              <w:t>Retrieve Edge Resources Configuration</w:t>
            </w:r>
          </w:p>
        </w:tc>
        <w:tc>
          <w:tcPr>
            <w:tcW w:w="3161" w:type="dxa"/>
            <w:vMerge w:val="restart"/>
          </w:tcPr>
          <w:p w14:paraId="0ED34D38" w14:textId="77777777" w:rsidR="00416D52" w:rsidRDefault="00416D52" w:rsidP="009F70AD">
            <w:pPr>
              <w:pStyle w:val="TAL"/>
              <w:rPr>
                <w:rStyle w:val="URLchar"/>
              </w:rPr>
            </w:pPr>
            <w:bookmarkStart w:id="1292" w:name="_MCCTEMPBM_CRPT71130400___7"/>
            <w:r>
              <w:rPr>
                <w:rStyle w:val="URLchar"/>
              </w:rPr>
              <w:t>edge-resources-configurations/‌</w:t>
            </w:r>
            <w:r w:rsidRPr="00C17057">
              <w:rPr>
                <w:rStyle w:val="Code"/>
              </w:rPr>
              <w:t>{edgeResourcesConfiguration</w:t>
            </w:r>
            <w:r>
              <w:rPr>
                <w:rStyle w:val="Code"/>
              </w:rPr>
              <w:t>Id</w:t>
            </w:r>
            <w:r w:rsidRPr="00C17057">
              <w:rPr>
                <w:rStyle w:val="Code"/>
              </w:rPr>
              <w:t>}</w:t>
            </w:r>
            <w:bookmarkEnd w:id="1292"/>
          </w:p>
        </w:tc>
        <w:tc>
          <w:tcPr>
            <w:tcW w:w="1324" w:type="dxa"/>
            <w:shd w:val="clear" w:color="auto" w:fill="auto"/>
          </w:tcPr>
          <w:p w14:paraId="5B4608F3" w14:textId="77777777" w:rsidR="00416D52" w:rsidRPr="00586B6B" w:rsidRDefault="00416D52" w:rsidP="009F70AD">
            <w:pPr>
              <w:pStyle w:val="TAL"/>
              <w:rPr>
                <w:rStyle w:val="HTTPMethod"/>
              </w:rPr>
            </w:pPr>
            <w:bookmarkStart w:id="1293" w:name="_MCCTEMPBM_CRPT71130401___7"/>
            <w:r>
              <w:rPr>
                <w:rStyle w:val="HTTPMethod"/>
              </w:rPr>
              <w:t>GET</w:t>
            </w:r>
            <w:bookmarkEnd w:id="1293"/>
          </w:p>
        </w:tc>
        <w:tc>
          <w:tcPr>
            <w:tcW w:w="3207" w:type="dxa"/>
            <w:shd w:val="clear" w:color="auto" w:fill="auto"/>
          </w:tcPr>
          <w:p w14:paraId="28D2478B" w14:textId="77777777" w:rsidR="00416D52" w:rsidRPr="00586B6B" w:rsidRDefault="00416D52" w:rsidP="009F70AD">
            <w:pPr>
              <w:pStyle w:val="TAL"/>
            </w:pPr>
            <w:r>
              <w:t>Used to retrieve a specific Edge Resources Configuration resource.</w:t>
            </w:r>
          </w:p>
        </w:tc>
      </w:tr>
      <w:tr w:rsidR="00416D52" w:rsidRPr="00586B6B" w14:paraId="37726FB5" w14:textId="77777777" w:rsidTr="009F70AD">
        <w:tc>
          <w:tcPr>
            <w:tcW w:w="1937" w:type="dxa"/>
            <w:shd w:val="clear" w:color="auto" w:fill="auto"/>
          </w:tcPr>
          <w:p w14:paraId="3678BA6A" w14:textId="77777777" w:rsidR="00416D52" w:rsidRDefault="00416D52" w:rsidP="009F70AD">
            <w:pPr>
              <w:pStyle w:val="TAL"/>
            </w:pPr>
            <w:r>
              <w:t>Modify Edge Resources Configuration</w:t>
            </w:r>
          </w:p>
        </w:tc>
        <w:tc>
          <w:tcPr>
            <w:tcW w:w="3161" w:type="dxa"/>
            <w:vMerge/>
          </w:tcPr>
          <w:p w14:paraId="50943266" w14:textId="77777777" w:rsidR="00416D52" w:rsidRDefault="00416D52" w:rsidP="009F70AD">
            <w:pPr>
              <w:pStyle w:val="TAL"/>
              <w:rPr>
                <w:rStyle w:val="URLchar"/>
              </w:rPr>
            </w:pPr>
          </w:p>
        </w:tc>
        <w:tc>
          <w:tcPr>
            <w:tcW w:w="1324" w:type="dxa"/>
            <w:shd w:val="clear" w:color="auto" w:fill="auto"/>
          </w:tcPr>
          <w:p w14:paraId="605E4E3E" w14:textId="77777777" w:rsidR="00416D52" w:rsidRDefault="00416D52" w:rsidP="009F70AD">
            <w:pPr>
              <w:pStyle w:val="TAL"/>
              <w:rPr>
                <w:rStyle w:val="HTTPMethod"/>
              </w:rPr>
            </w:pPr>
            <w:bookmarkStart w:id="1294" w:name="_MCCTEMPBM_CRPT71130402___7"/>
            <w:r>
              <w:rPr>
                <w:rStyle w:val="HTTPMethod"/>
              </w:rPr>
              <w:t>PUT</w:t>
            </w:r>
            <w:r w:rsidRPr="002D3E70">
              <w:t>,</w:t>
            </w:r>
            <w:r>
              <w:br/>
            </w:r>
            <w:r>
              <w:rPr>
                <w:rStyle w:val="HTTPMethod"/>
              </w:rPr>
              <w:t>PATCH</w:t>
            </w:r>
            <w:bookmarkEnd w:id="1294"/>
          </w:p>
        </w:tc>
        <w:tc>
          <w:tcPr>
            <w:tcW w:w="3207" w:type="dxa"/>
            <w:shd w:val="clear" w:color="auto" w:fill="auto"/>
          </w:tcPr>
          <w:p w14:paraId="1CEC7C8A" w14:textId="77777777" w:rsidR="00416D52" w:rsidRDefault="00416D52" w:rsidP="009F70AD">
            <w:pPr>
              <w:pStyle w:val="TAL"/>
            </w:pPr>
            <w:r>
              <w:t>Used to modify or replace an existing Edge Resources Configuration resource.</w:t>
            </w:r>
          </w:p>
        </w:tc>
      </w:tr>
      <w:tr w:rsidR="00416D52" w:rsidRPr="00586B6B" w14:paraId="42014FCF" w14:textId="77777777" w:rsidTr="009F70AD">
        <w:tc>
          <w:tcPr>
            <w:tcW w:w="1937" w:type="dxa"/>
            <w:shd w:val="clear" w:color="auto" w:fill="auto"/>
          </w:tcPr>
          <w:p w14:paraId="3C3447B9" w14:textId="77777777" w:rsidR="00416D52" w:rsidRDefault="00416D52" w:rsidP="009F70AD">
            <w:pPr>
              <w:pStyle w:val="TAL"/>
            </w:pPr>
            <w:r>
              <w:t>Destroy Edge Resources Configuration</w:t>
            </w:r>
          </w:p>
        </w:tc>
        <w:tc>
          <w:tcPr>
            <w:tcW w:w="3161" w:type="dxa"/>
            <w:vMerge/>
          </w:tcPr>
          <w:p w14:paraId="3CB05D4C" w14:textId="77777777" w:rsidR="00416D52" w:rsidRDefault="00416D52" w:rsidP="009F70AD">
            <w:pPr>
              <w:pStyle w:val="TAL"/>
              <w:rPr>
                <w:rStyle w:val="URLchar"/>
              </w:rPr>
            </w:pPr>
          </w:p>
        </w:tc>
        <w:tc>
          <w:tcPr>
            <w:tcW w:w="1324" w:type="dxa"/>
            <w:shd w:val="clear" w:color="auto" w:fill="auto"/>
          </w:tcPr>
          <w:p w14:paraId="54F80553" w14:textId="77777777" w:rsidR="00416D52" w:rsidRDefault="00416D52" w:rsidP="009F70AD">
            <w:pPr>
              <w:pStyle w:val="TAL"/>
              <w:rPr>
                <w:rStyle w:val="HTTPMethod"/>
              </w:rPr>
            </w:pPr>
            <w:bookmarkStart w:id="1295" w:name="_MCCTEMPBM_CRPT71130403___7"/>
            <w:r>
              <w:rPr>
                <w:rStyle w:val="HTTPMethod"/>
              </w:rPr>
              <w:t>DELETE</w:t>
            </w:r>
            <w:bookmarkEnd w:id="1295"/>
          </w:p>
        </w:tc>
        <w:tc>
          <w:tcPr>
            <w:tcW w:w="3207" w:type="dxa"/>
            <w:shd w:val="clear" w:color="auto" w:fill="auto"/>
          </w:tcPr>
          <w:p w14:paraId="49F11D64" w14:textId="77777777" w:rsidR="00416D52" w:rsidRDefault="00416D52" w:rsidP="009F70AD">
            <w:pPr>
              <w:pStyle w:val="TAL"/>
            </w:pPr>
            <w:r>
              <w:t>Used to destroy an existing Edge Resources Configuration resource.</w:t>
            </w:r>
          </w:p>
        </w:tc>
      </w:tr>
    </w:tbl>
    <w:p w14:paraId="475F80CE" w14:textId="77777777" w:rsidR="00416D52" w:rsidRPr="00967409" w:rsidRDefault="00416D52" w:rsidP="00416D52">
      <w:pPr>
        <w:pStyle w:val="TAN"/>
        <w:keepNext w:val="0"/>
      </w:pPr>
    </w:p>
    <w:p w14:paraId="35DD390D" w14:textId="77777777" w:rsidR="00416D52" w:rsidRDefault="00416D52" w:rsidP="00416D52">
      <w:pPr>
        <w:pStyle w:val="Heading3"/>
      </w:pPr>
      <w:bookmarkStart w:id="1296" w:name="_Toc123800852"/>
      <w:r>
        <w:t>7.10.3</w:t>
      </w:r>
      <w:r>
        <w:tab/>
        <w:t>Data model</w:t>
      </w:r>
      <w:bookmarkEnd w:id="1296"/>
    </w:p>
    <w:p w14:paraId="02E275E0" w14:textId="77777777" w:rsidR="00416D52" w:rsidRPr="00F2725C" w:rsidRDefault="00416D52" w:rsidP="00416D52">
      <w:pPr>
        <w:pStyle w:val="Heading4"/>
      </w:pPr>
      <w:bookmarkStart w:id="1297" w:name="_Toc123800853"/>
      <w:r>
        <w:t>7.10.3.1</w:t>
      </w:r>
      <w:r>
        <w:tab/>
      </w:r>
      <w:r w:rsidRPr="00F2725C">
        <w:t>EdgeResourcesConfiguration resource</w:t>
      </w:r>
      <w:r>
        <w:t xml:space="preserve"> type</w:t>
      </w:r>
      <w:bookmarkEnd w:id="1297"/>
    </w:p>
    <w:p w14:paraId="44D0D729" w14:textId="77777777" w:rsidR="00416D52" w:rsidRDefault="00416D52" w:rsidP="00416D52">
      <w:pPr>
        <w:keepNext/>
      </w:pPr>
      <w:r>
        <w:t>The data model for the Edge Resources Configuration resource is specified in table 7.10.3.1-1:</w:t>
      </w:r>
    </w:p>
    <w:p w14:paraId="1ADB0FFF" w14:textId="77777777" w:rsidR="00416D52" w:rsidRDefault="00416D52" w:rsidP="00416D52">
      <w:pPr>
        <w:pStyle w:val="TH"/>
      </w:pPr>
      <w:r w:rsidRPr="00967409">
        <w:t>Table 7.10.</w:t>
      </w:r>
      <w:r>
        <w:t>3.1</w:t>
      </w:r>
      <w:r w:rsidRPr="00967409">
        <w:t xml:space="preserve">-1: </w:t>
      </w:r>
      <w:r>
        <w:t>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586B6B"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586B6B" w:rsidRDefault="00416D52" w:rsidP="009F70AD">
            <w:pPr>
              <w:pStyle w:val="TAH"/>
            </w:pPr>
            <w:r w:rsidRPr="00586B6B">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586B6B" w:rsidRDefault="00416D52" w:rsidP="009F70AD">
            <w:pPr>
              <w:pStyle w:val="TAH"/>
            </w:pPr>
            <w:r w:rsidRPr="00586B6B">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586B6B" w:rsidRDefault="00416D52" w:rsidP="009F70AD">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586B6B" w:rsidRDefault="00416D52" w:rsidP="009F70AD">
            <w:pPr>
              <w:pStyle w:val="TAH"/>
            </w:pPr>
            <w:r w:rsidRPr="00586B6B">
              <w:t>Description</w:t>
            </w:r>
          </w:p>
        </w:tc>
      </w:tr>
      <w:tr w:rsidR="00416D52" w:rsidRPr="00586B6B"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744D78" w:rsidRDefault="00416D52" w:rsidP="009F70AD">
            <w:pPr>
              <w:pStyle w:val="TAL"/>
              <w:rPr>
                <w:rStyle w:val="Code"/>
              </w:rPr>
            </w:pPr>
            <w:r w:rsidRPr="00744D78">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586B6B" w:rsidRDefault="00416D52" w:rsidP="009F70AD">
            <w:pPr>
              <w:pStyle w:val="TAL"/>
            </w:pPr>
            <w:bookmarkStart w:id="1298" w:name="_MCCTEMPBM_CRPT71130404___7"/>
            <w:r>
              <w:rPr>
                <w:rStyle w:val="Datatypechar"/>
              </w:rPr>
              <w:t>ResourceId</w:t>
            </w:r>
            <w:bookmarkEnd w:id="1298"/>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586B6B" w:rsidRDefault="00416D52" w:rsidP="009F70AD">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586B6B" w:rsidRDefault="00416D52" w:rsidP="009F70AD">
            <w:pPr>
              <w:pStyle w:val="TAL"/>
            </w:pPr>
            <w:r w:rsidRPr="00586B6B">
              <w:t xml:space="preserve">An identifier for this </w:t>
            </w:r>
            <w:r>
              <w:t>Edge Resources</w:t>
            </w:r>
            <w:r w:rsidRPr="00586B6B">
              <w:t xml:space="preserve"> Configuration that is unique within the scope of the enclosing Provisioning Session.</w:t>
            </w:r>
          </w:p>
        </w:tc>
      </w:tr>
      <w:tr w:rsidR="00416D52" w:rsidRPr="00586B6B"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744D78" w:rsidRDefault="00416D52" w:rsidP="009F70AD">
            <w:pPr>
              <w:pStyle w:val="TAL"/>
              <w:rPr>
                <w:rStyle w:val="Code"/>
              </w:rPr>
            </w:pPr>
            <w:r w:rsidRPr="00744D78">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Default="00416D52" w:rsidP="009F70AD">
            <w:pPr>
              <w:pStyle w:val="TAL"/>
              <w:rPr>
                <w:rStyle w:val="Datatypechar"/>
              </w:rPr>
            </w:pPr>
            <w:bookmarkStart w:id="1299" w:name="_MCCTEMPBM_CRPT71130405___7"/>
            <w:r>
              <w:rPr>
                <w:rStyle w:val="Datatypechar"/>
              </w:rPr>
              <w:t>Edge‌Management‌Mode</w:t>
            </w:r>
            <w:bookmarkEnd w:id="1299"/>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586B6B" w:rsidRDefault="00416D52" w:rsidP="009F70AD">
            <w:pPr>
              <w:pStyle w:val="TAL"/>
            </w:pPr>
            <w:r>
              <w:t>Indicates whether the management of edge resources is client-driven or AF-driven. (See clause 7.10.3.2.)</w:t>
            </w:r>
          </w:p>
        </w:tc>
      </w:tr>
      <w:tr w:rsidR="00416D52" w:rsidRPr="00586B6B"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744D78" w:rsidRDefault="00416D52" w:rsidP="009F70AD">
            <w:pPr>
              <w:pStyle w:val="TAL"/>
              <w:rPr>
                <w:rStyle w:val="Code"/>
              </w:rPr>
            </w:pPr>
            <w:r w:rsidRPr="00744D78">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Default="00416D52" w:rsidP="009F70AD">
            <w:pPr>
              <w:pStyle w:val="TAL"/>
              <w:rPr>
                <w:rStyle w:val="Datatypechar"/>
              </w:rPr>
            </w:pPr>
            <w:bookmarkStart w:id="1300" w:name="_MCCTEMPBM_CRPT71130406___7"/>
            <w:r>
              <w:rPr>
                <w:rStyle w:val="Datatypechar"/>
              </w:rPr>
              <w:t>Edge‌Processing‌Eligibility‌Criteria‌</w:t>
            </w:r>
            <w:bookmarkEnd w:id="1300"/>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586B6B" w:rsidRDefault="00416D52" w:rsidP="009F70AD">
            <w:pPr>
              <w:pStyle w:val="TAL"/>
            </w:pPr>
            <w:r>
              <w:t>Condition to activate edge resources for this Provisioning Session. If the activationTrigger element is not provided, it shall be assumed that all media sessions related to the parent Provisioning Session will use edge resources. (See clause </w:t>
            </w:r>
            <w:r w:rsidRPr="00744D78">
              <w:t>6.4.3.8</w:t>
            </w:r>
            <w:r>
              <w:t>.)</w:t>
            </w:r>
          </w:p>
        </w:tc>
      </w:tr>
      <w:tr w:rsidR="00416D52" w:rsidRPr="00586B6B"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744D78" w:rsidRDefault="00416D52" w:rsidP="009F70AD">
            <w:pPr>
              <w:pStyle w:val="TAL"/>
              <w:rPr>
                <w:rStyle w:val="Code"/>
              </w:rPr>
            </w:pPr>
            <w:r w:rsidRPr="00744D78">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Default="00416D52" w:rsidP="009F70AD">
            <w:pPr>
              <w:pStyle w:val="TAL"/>
              <w:rPr>
                <w:rStyle w:val="Datatypechar"/>
              </w:rPr>
            </w:pPr>
            <w:bookmarkStart w:id="1301" w:name="_MCCTEMPBM_CRPT71130407___7"/>
            <w:r>
              <w:rPr>
                <w:rStyle w:val="Datatypechar"/>
              </w:rPr>
              <w:t>EASRequirements</w:t>
            </w:r>
            <w:bookmarkEnd w:id="1301"/>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586B6B" w:rsidRDefault="00416D52" w:rsidP="009F70AD">
            <w:pPr>
              <w:pStyle w:val="TAL"/>
            </w:pPr>
            <w:r>
              <w:t>Requirements on the EAS Profile used by the 5GMS AF or by the EEC to discover and select one or more 5GMS EAS instances to serve media streaming sessions. (See clause 7.10.3.3.)</w:t>
            </w:r>
          </w:p>
        </w:tc>
      </w:tr>
      <w:tr w:rsidR="00416D52" w:rsidRPr="00586B6B"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744D78" w:rsidRDefault="00416D52" w:rsidP="009F70AD">
            <w:pPr>
              <w:pStyle w:val="TAL"/>
              <w:rPr>
                <w:rStyle w:val="Code"/>
              </w:rPr>
            </w:pPr>
            <w:r>
              <w:rPr>
                <w:rStyle w:val="Code"/>
              </w:rPr>
              <w:t>eas</w:t>
            </w:r>
            <w:r w:rsidRPr="00744D78">
              <w:rPr>
                <w:rStyle w:val="Code"/>
              </w:rPr>
              <w:t>‌Relocation‌Requirements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Default="00416D52" w:rsidP="009F70AD">
            <w:pPr>
              <w:pStyle w:val="TAL"/>
              <w:rPr>
                <w:rStyle w:val="Datatypechar"/>
              </w:rPr>
            </w:pPr>
            <w:bookmarkStart w:id="1302" w:name="_MCCTEMPBM_CRPT71130408___7"/>
            <w:r>
              <w:rPr>
                <w:rStyle w:val="Datatypechar"/>
              </w:rPr>
              <w:t>M1EAS‌Relocation‌Requirements</w:t>
            </w:r>
            <w:bookmarkEnd w:id="1302"/>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Default="00416D52" w:rsidP="009F70AD">
            <w:pPr>
              <w:pStyle w:val="TAL"/>
            </w:pPr>
            <w:r>
              <w:t>EAS relocation tolerance and requirements.</w:t>
            </w:r>
          </w:p>
          <w:p w14:paraId="2AF1EFFC" w14:textId="77777777" w:rsidR="00416D52" w:rsidRPr="00586B6B" w:rsidRDefault="00416D52" w:rsidP="009F70AD">
            <w:pPr>
              <w:pStyle w:val="TALcontinuation"/>
              <w:spacing w:before="60"/>
            </w:pPr>
            <w:r>
              <w:t>If not present, the 5GMS AF shall assume that the application is unaware of context transfer and that transfers to a target 5GMS EAS are allowed. (See clause 7.10.3.4.)</w:t>
            </w:r>
          </w:p>
        </w:tc>
      </w:tr>
    </w:tbl>
    <w:p w14:paraId="22AAE060" w14:textId="77777777" w:rsidR="00416D52" w:rsidRDefault="00416D52" w:rsidP="00416D52">
      <w:pPr>
        <w:pStyle w:val="TAN"/>
        <w:keepNext w:val="0"/>
      </w:pPr>
    </w:p>
    <w:p w14:paraId="106E960C" w14:textId="77777777" w:rsidR="00416D52" w:rsidRDefault="00416D52" w:rsidP="00416D52">
      <w:pPr>
        <w:pStyle w:val="Heading4"/>
      </w:pPr>
      <w:bookmarkStart w:id="1303" w:name="_Toc123800854"/>
      <w:r>
        <w:t>7.10.3.2</w:t>
      </w:r>
      <w:r w:rsidRPr="00BD46FD">
        <w:tab/>
      </w:r>
      <w:r>
        <w:t>EdgeManagementMode enumeration</w:t>
      </w:r>
      <w:bookmarkEnd w:id="1303"/>
    </w:p>
    <w:p w14:paraId="7D7F15A9" w14:textId="77777777" w:rsidR="00416D52" w:rsidRPr="00013AC9" w:rsidRDefault="00416D52" w:rsidP="00416D52">
      <w:pPr>
        <w:keepNext/>
      </w:pPr>
      <w:bookmarkStart w:id="1304" w:name="_MCCTEMPBM_CRPT71130409___7"/>
      <w:r>
        <w:t xml:space="preserve">The </w:t>
      </w:r>
      <w:r>
        <w:rPr>
          <w:rStyle w:val="Code"/>
        </w:rPr>
        <w:t>EdgeManagementMode</w:t>
      </w:r>
      <w:r w:rsidRPr="00D41AA2">
        <w:rPr>
          <w:rStyle w:val="Code"/>
        </w:rPr>
        <w:t xml:space="preserve"> </w:t>
      </w:r>
      <w:r>
        <w:t>enumeration is specified in table 7.10.3.2-1 below:</w:t>
      </w:r>
    </w:p>
    <w:bookmarkEnd w:id="1304"/>
    <w:p w14:paraId="0F6EE34B" w14:textId="77777777" w:rsidR="00416D52" w:rsidRPr="00C522DE" w:rsidRDefault="00416D52" w:rsidP="00416D52">
      <w:pPr>
        <w:pStyle w:val="TH"/>
      </w:pPr>
      <w:r w:rsidRPr="00C522DE">
        <w:t>Table </w:t>
      </w:r>
      <w:r>
        <w:t>7.10.3.2</w:t>
      </w:r>
      <w:r w:rsidRPr="00C522DE">
        <w:noBreakHyphen/>
        <w:t xml:space="preserve">1: Definition of </w:t>
      </w:r>
      <w:r>
        <w:t>EdgeManagementMode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Default="00416D52" w:rsidP="009F70AD">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Default="00416D52" w:rsidP="009F70AD">
            <w:pPr>
              <w:pStyle w:val="TAH"/>
            </w:pPr>
            <w:r>
              <w:t>Description</w:t>
            </w:r>
          </w:p>
        </w:tc>
      </w:tr>
      <w:tr w:rsidR="00416D52" w:rsidRPr="001B292C"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D41AA2" w:rsidRDefault="00416D52" w:rsidP="009F70AD">
            <w:pPr>
              <w:pStyle w:val="TAL"/>
              <w:rPr>
                <w:rStyle w:val="Code"/>
              </w:rPr>
            </w:pPr>
            <w:r>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1B292C" w:rsidRDefault="00416D52" w:rsidP="009F70AD">
            <w:pPr>
              <w:pStyle w:val="TAL"/>
            </w:pPr>
            <w:r>
              <w:t>The 5GMS AF, in coordination with the Media Session Handler, assigns edge resources and directs application traffic to the 5GMS EAS instance transparently to the application running on the UE.</w:t>
            </w:r>
          </w:p>
        </w:tc>
      </w:tr>
      <w:tr w:rsidR="00416D52"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D41AA2" w:rsidRDefault="00416D52" w:rsidP="009F70AD">
            <w:pPr>
              <w:pStyle w:val="TAL"/>
              <w:rPr>
                <w:rStyle w:val="Code"/>
              </w:rPr>
            </w:pPr>
            <w:r>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Default="00416D52" w:rsidP="009F70AD">
            <w:pPr>
              <w:pStyle w:val="TAL"/>
            </w:pPr>
            <w:r>
              <w:rPr>
                <w:lang w:eastAsia="zh-CN"/>
              </w:rPr>
              <w:t>An Application Client running on the UE explicitly manages edge resources via the EES at reference point EDGE</w:t>
            </w:r>
            <w:r>
              <w:rPr>
                <w:lang w:eastAsia="zh-CN"/>
              </w:rPr>
              <w:noBreakHyphen/>
              <w:t>1.</w:t>
            </w:r>
          </w:p>
        </w:tc>
      </w:tr>
    </w:tbl>
    <w:p w14:paraId="3DD5882C" w14:textId="77777777" w:rsidR="00416D52" w:rsidRPr="00586B6B" w:rsidRDefault="00416D52" w:rsidP="00416D52">
      <w:pPr>
        <w:pStyle w:val="TAN"/>
        <w:keepNext w:val="0"/>
      </w:pPr>
    </w:p>
    <w:p w14:paraId="43D5D82D" w14:textId="77777777" w:rsidR="00416D52" w:rsidRDefault="00416D52" w:rsidP="00416D52">
      <w:pPr>
        <w:pStyle w:val="Heading4"/>
      </w:pPr>
      <w:bookmarkStart w:id="1305" w:name="_Toc123800855"/>
      <w:r>
        <w:t>7.10.3.3</w:t>
      </w:r>
      <w:r w:rsidRPr="00586B6B">
        <w:tab/>
      </w:r>
      <w:r>
        <w:t>EASRequirements type</w:t>
      </w:r>
      <w:bookmarkEnd w:id="1305"/>
    </w:p>
    <w:p w14:paraId="7DD3082A" w14:textId="77777777" w:rsidR="00416D52" w:rsidRPr="00586B6B" w:rsidRDefault="00416D52" w:rsidP="00416D52">
      <w:pPr>
        <w:keepNext/>
      </w:pPr>
      <w:bookmarkStart w:id="1306" w:name="_MCCTEMPBM_CRPT71130410___7"/>
      <w:r w:rsidRPr="00586B6B">
        <w:t>The</w:t>
      </w:r>
      <w:r>
        <w:t xml:space="preserve"> </w:t>
      </w:r>
      <w:r>
        <w:rPr>
          <w:rStyle w:val="Code"/>
        </w:rPr>
        <w:t>EAS</w:t>
      </w:r>
      <w:r w:rsidRPr="005C3349">
        <w:rPr>
          <w:rStyle w:val="Code"/>
        </w:rPr>
        <w:t>Requirements</w:t>
      </w:r>
      <w:r w:rsidRPr="00586B6B">
        <w:t xml:space="preserve"> </w:t>
      </w:r>
      <w:r>
        <w:t>type</w:t>
      </w:r>
      <w:r w:rsidRPr="00586B6B">
        <w:t xml:space="preserve"> is specified in </w:t>
      </w:r>
      <w:r>
        <w:t>t</w:t>
      </w:r>
      <w:r w:rsidRPr="00586B6B">
        <w:t>able</w:t>
      </w:r>
      <w:r>
        <w:t> 7.10.3.3</w:t>
      </w:r>
      <w:r w:rsidRPr="00586B6B">
        <w:t>-1 below</w:t>
      </w:r>
      <w:r>
        <w:t>:</w:t>
      </w:r>
    </w:p>
    <w:bookmarkEnd w:id="1306"/>
    <w:p w14:paraId="23ED40F3" w14:textId="77777777" w:rsidR="00416D52" w:rsidRDefault="00416D52" w:rsidP="00416D52">
      <w:pPr>
        <w:pStyle w:val="TH"/>
      </w:pPr>
      <w:r>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416D52" w14:paraId="307B23C7"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5FE17055" w14:textId="77777777" w:rsidR="00416D52" w:rsidRDefault="00416D52" w:rsidP="009F70AD">
            <w:pPr>
              <w:pStyle w:val="TAH"/>
            </w:pPr>
            <w:r>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669F66B6" w14:textId="77777777" w:rsidR="00416D52" w:rsidRDefault="00416D52" w:rsidP="009F70AD">
            <w:pPr>
              <w:pStyle w:val="TAH"/>
            </w:pPr>
            <w:r>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C343B4C" w14:textId="77777777" w:rsidR="00416D52" w:rsidRDefault="00416D52" w:rsidP="009F70AD">
            <w:pPr>
              <w:pStyle w:val="TAH"/>
            </w:pPr>
            <w:r w:rsidRPr="00744D78">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4AD38AA8" w14:textId="77777777" w:rsidR="00416D52" w:rsidRDefault="00416D52" w:rsidP="009F70AD">
            <w:pPr>
              <w:pStyle w:val="TAH"/>
              <w:rPr>
                <w:rFonts w:cs="Arial"/>
                <w:szCs w:val="18"/>
              </w:rPr>
            </w:pPr>
            <w:r>
              <w:rPr>
                <w:rFonts w:cs="Arial"/>
                <w:szCs w:val="18"/>
              </w:rPr>
              <w:t>Description</w:t>
            </w:r>
          </w:p>
        </w:tc>
      </w:tr>
      <w:tr w:rsidR="00416D52" w14:paraId="3AB37BCC"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F184D79" w14:textId="77777777" w:rsidR="00416D52" w:rsidRPr="00744D78" w:rsidRDefault="00416D52" w:rsidP="009F70AD">
            <w:pPr>
              <w:pStyle w:val="TAL"/>
              <w:rPr>
                <w:rStyle w:val="Code"/>
              </w:rPr>
            </w:pPr>
            <w:r>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62612666" w14:textId="77777777" w:rsidR="00416D52" w:rsidRPr="00744D78" w:rsidRDefault="00416D52" w:rsidP="009F70AD">
            <w:pPr>
              <w:pStyle w:val="TAL"/>
              <w:rPr>
                <w:rStyle w:val="Datatypechar"/>
              </w:rPr>
            </w:pPr>
            <w:bookmarkStart w:id="1307" w:name="_MCCTEMPBM_CRPT71130411___7"/>
            <w:r>
              <w:rPr>
                <w:rStyle w:val="Datatypechar"/>
              </w:rPr>
              <w:t>array(string)</w:t>
            </w:r>
            <w:bookmarkEnd w:id="1307"/>
          </w:p>
        </w:tc>
        <w:tc>
          <w:tcPr>
            <w:tcW w:w="588" w:type="pct"/>
            <w:tcBorders>
              <w:top w:val="single" w:sz="4" w:space="0" w:color="auto"/>
              <w:left w:val="single" w:sz="4" w:space="0" w:color="auto"/>
              <w:bottom w:val="single" w:sz="4" w:space="0" w:color="auto"/>
              <w:right w:val="single" w:sz="4" w:space="0" w:color="auto"/>
            </w:tcBorders>
          </w:tcPr>
          <w:p w14:paraId="440AF23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72FC1088" w14:textId="77777777" w:rsidR="00416D52" w:rsidRDefault="00416D52" w:rsidP="009F70AD">
            <w:pPr>
              <w:pStyle w:val="TAL"/>
            </w:pPr>
            <w:r>
              <w:t>The set of acceptable providers of 5GMS EAS instances associated with this Provisioning Session.</w:t>
            </w:r>
          </w:p>
          <w:p w14:paraId="4B1333B5" w14:textId="77777777" w:rsidR="00416D52" w:rsidRDefault="00416D52" w:rsidP="009F70AD">
            <w:pPr>
              <w:pStyle w:val="TALcontinuation"/>
              <w:spacing w:before="60"/>
            </w:pPr>
            <w:r>
              <w:t>If empty, EAS instances from any provider are acceptable.</w:t>
            </w:r>
          </w:p>
        </w:tc>
      </w:tr>
      <w:tr w:rsidR="00416D52" w14:paraId="6DB8E7B6"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12A1212C" w14:textId="77777777" w:rsidR="00416D52" w:rsidRPr="00744D78" w:rsidRDefault="00416D52" w:rsidP="009F70AD">
            <w:pPr>
              <w:pStyle w:val="TAL"/>
              <w:rPr>
                <w:rStyle w:val="Code"/>
              </w:rPr>
            </w:pPr>
            <w:r w:rsidRPr="00744D78">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4A824337" w14:textId="77777777" w:rsidR="00416D52" w:rsidRPr="00744D78" w:rsidRDefault="00416D52" w:rsidP="009F70AD">
            <w:pPr>
              <w:pStyle w:val="TAL"/>
              <w:rPr>
                <w:rStyle w:val="Datatypechar"/>
              </w:rPr>
            </w:pPr>
            <w:bookmarkStart w:id="1308" w:name="_MCCTEMPBM_CRPT71130412___7"/>
            <w:r w:rsidRPr="00744D78">
              <w:rPr>
                <w:rStyle w:val="Datatypechar"/>
              </w:rPr>
              <w:t>String</w:t>
            </w:r>
            <w:bookmarkEnd w:id="1308"/>
          </w:p>
        </w:tc>
        <w:tc>
          <w:tcPr>
            <w:tcW w:w="588" w:type="pct"/>
            <w:tcBorders>
              <w:top w:val="single" w:sz="4" w:space="0" w:color="auto"/>
              <w:left w:val="single" w:sz="4" w:space="0" w:color="auto"/>
              <w:bottom w:val="single" w:sz="4" w:space="0" w:color="auto"/>
              <w:right w:val="single" w:sz="4" w:space="0" w:color="auto"/>
            </w:tcBorders>
          </w:tcPr>
          <w:p w14:paraId="02597199"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C679B2D" w14:textId="77777777" w:rsidR="00416D52" w:rsidRDefault="00416D52" w:rsidP="009F70AD">
            <w:pPr>
              <w:pStyle w:val="TAL"/>
            </w:pPr>
            <w:r>
              <w:t>The type of 5GMS EAS instances associated with this Provisioning Session.</w:t>
            </w:r>
          </w:p>
        </w:tc>
      </w:tr>
      <w:tr w:rsidR="00416D52" w14:paraId="0768ED14"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699E2434" w14:textId="77777777" w:rsidR="00416D52" w:rsidRPr="00744D78" w:rsidRDefault="00416D52" w:rsidP="009F70AD">
            <w:pPr>
              <w:pStyle w:val="TAL"/>
              <w:rPr>
                <w:rStyle w:val="Code"/>
              </w:rPr>
            </w:pPr>
            <w:r w:rsidRPr="00744D78">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72DFDF17" w14:textId="77777777" w:rsidR="00416D52" w:rsidRPr="00744D78" w:rsidRDefault="00416D52" w:rsidP="009F70AD">
            <w:pPr>
              <w:pStyle w:val="TAL"/>
              <w:rPr>
                <w:rStyle w:val="Datatypechar"/>
              </w:rPr>
            </w:pPr>
            <w:bookmarkStart w:id="1309" w:name="_MCCTEMPBM_CRPT71130413___7"/>
            <w:r w:rsidRPr="00744D78">
              <w:rPr>
                <w:rStyle w:val="Datatypechar"/>
              </w:rPr>
              <w:t>array(string)</w:t>
            </w:r>
            <w:bookmarkEnd w:id="1309"/>
          </w:p>
        </w:tc>
        <w:tc>
          <w:tcPr>
            <w:tcW w:w="588" w:type="pct"/>
            <w:tcBorders>
              <w:top w:val="single" w:sz="4" w:space="0" w:color="auto"/>
              <w:left w:val="single" w:sz="4" w:space="0" w:color="auto"/>
              <w:bottom w:val="single" w:sz="4" w:space="0" w:color="auto"/>
              <w:right w:val="single" w:sz="4" w:space="0" w:color="auto"/>
            </w:tcBorders>
          </w:tcPr>
          <w:p w14:paraId="117E6D65"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A376EDE" w14:textId="77777777" w:rsidR="00416D52" w:rsidRDefault="00416D52" w:rsidP="009F70AD">
            <w:pPr>
              <w:pStyle w:val="TAL"/>
            </w:pPr>
            <w:r>
              <w:t>5GMS EAS service features required to be supported by EAS instances associated with this Provisioning Session.</w:t>
            </w:r>
          </w:p>
          <w:p w14:paraId="7BA516CF" w14:textId="77777777" w:rsidR="00416D52" w:rsidRDefault="00416D52" w:rsidP="009F70AD">
            <w:pPr>
              <w:pStyle w:val="TALcontinuation"/>
              <w:spacing w:before="60"/>
            </w:pPr>
            <w:r>
              <w:t xml:space="preserve">If empty, 5GMS EAS instances of the specified </w:t>
            </w:r>
            <w:r w:rsidRPr="007F1375">
              <w:rPr>
                <w:rStyle w:val="Code"/>
              </w:rPr>
              <w:t>easType</w:t>
            </w:r>
            <w:r>
              <w:t xml:space="preserve"> with any feature set are acceptable.</w:t>
            </w:r>
          </w:p>
        </w:tc>
      </w:tr>
      <w:tr w:rsidR="00416D52" w14:paraId="1299A230"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5F5BBEB4" w14:textId="77777777" w:rsidR="00416D52" w:rsidRPr="00744D78" w:rsidRDefault="00416D52" w:rsidP="009F70AD">
            <w:pPr>
              <w:pStyle w:val="TAL"/>
              <w:rPr>
                <w:rStyle w:val="Code"/>
              </w:rPr>
            </w:pPr>
            <w:r w:rsidRPr="00744D78">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5DAFE032" w14:textId="77777777" w:rsidR="00416D52" w:rsidRPr="00744D78" w:rsidRDefault="00416D52" w:rsidP="009F70AD">
            <w:pPr>
              <w:pStyle w:val="TAL"/>
              <w:rPr>
                <w:rStyle w:val="Datatypechar"/>
              </w:rPr>
            </w:pPr>
            <w:bookmarkStart w:id="1310" w:name="_MCCTEMPBM_CRPT71130414___7"/>
            <w:r w:rsidRPr="00744D78">
              <w:rPr>
                <w:rStyle w:val="Datatypechar"/>
              </w:rPr>
              <w:t>EASServiceKPI</w:t>
            </w:r>
            <w:bookmarkEnd w:id="1310"/>
          </w:p>
        </w:tc>
        <w:tc>
          <w:tcPr>
            <w:tcW w:w="588" w:type="pct"/>
            <w:tcBorders>
              <w:top w:val="single" w:sz="4" w:space="0" w:color="auto"/>
              <w:left w:val="single" w:sz="4" w:space="0" w:color="auto"/>
              <w:bottom w:val="single" w:sz="4" w:space="0" w:color="auto"/>
              <w:right w:val="single" w:sz="4" w:space="0" w:color="auto"/>
            </w:tcBorders>
          </w:tcPr>
          <w:p w14:paraId="3F38D214"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01E02309" w14:textId="77777777" w:rsidR="00416D52" w:rsidRDefault="00416D52" w:rsidP="009F70AD">
            <w:pPr>
              <w:pStyle w:val="TAL"/>
            </w:pPr>
            <w:r>
              <w:t>Service characteristics required to be satisfied by 5GMS AS</w:t>
            </w:r>
            <w:r w:rsidDel="00B06588">
              <w:t xml:space="preserve"> </w:t>
            </w:r>
            <w:r>
              <w:t>EAS instances associated with this Provisioning Session.</w:t>
            </w:r>
          </w:p>
          <w:p w14:paraId="0EACB49D" w14:textId="77777777" w:rsidR="00416D52" w:rsidRDefault="00416D52" w:rsidP="009F70AD">
            <w:pPr>
              <w:pStyle w:val="TALcontinuation"/>
              <w:spacing w:before="60"/>
            </w:pPr>
            <w:r>
              <w:t>If absent, 5GMS EAS instances with any service characteristics are acceptable.</w:t>
            </w:r>
          </w:p>
        </w:tc>
      </w:tr>
      <w:tr w:rsidR="00416D52" w14:paraId="6D47F6E2"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2AEFC9EE" w14:textId="77777777" w:rsidR="00416D52" w:rsidRPr="00744D78" w:rsidRDefault="00416D52" w:rsidP="009F70AD">
            <w:pPr>
              <w:pStyle w:val="TAL"/>
              <w:rPr>
                <w:rStyle w:val="Code"/>
              </w:rPr>
            </w:pPr>
            <w:r w:rsidRPr="00744D78">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4C2275AB" w14:textId="77777777" w:rsidR="00416D52" w:rsidRPr="00744D78" w:rsidRDefault="00416D52" w:rsidP="009F70AD">
            <w:pPr>
              <w:pStyle w:val="TAL"/>
              <w:rPr>
                <w:rStyle w:val="Datatypechar"/>
              </w:rPr>
            </w:pPr>
            <w:bookmarkStart w:id="1311" w:name="_MCCTEMPBM_CRPT71130415___7"/>
            <w:r w:rsidRPr="00744D78">
              <w:rPr>
                <w:rStyle w:val="Datatypechar"/>
              </w:rPr>
              <w:t>Geographical‌Service‌Area</w:t>
            </w:r>
            <w:bookmarkEnd w:id="1311"/>
          </w:p>
        </w:tc>
        <w:tc>
          <w:tcPr>
            <w:tcW w:w="588" w:type="pct"/>
            <w:tcBorders>
              <w:top w:val="single" w:sz="4" w:space="0" w:color="auto"/>
              <w:left w:val="single" w:sz="4" w:space="0" w:color="auto"/>
              <w:bottom w:val="single" w:sz="4" w:space="0" w:color="auto"/>
              <w:right w:val="single" w:sz="4" w:space="0" w:color="auto"/>
            </w:tcBorders>
          </w:tcPr>
          <w:p w14:paraId="61090287"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31B2D3FA" w14:textId="77777777" w:rsidR="00416D52" w:rsidRDefault="00416D52" w:rsidP="009F70AD">
            <w:pPr>
              <w:pStyle w:val="TAL"/>
              <w:tabs>
                <w:tab w:val="left" w:pos="701"/>
              </w:tabs>
            </w:pPr>
            <w:r>
              <w:t>The list of geographical areas that 5GMS EAS instances associated with this Provisioning Session are required to serve.</w:t>
            </w:r>
          </w:p>
          <w:p w14:paraId="347AFCFB" w14:textId="77777777" w:rsidR="00416D52" w:rsidRDefault="00416D52" w:rsidP="009F70AD">
            <w:pPr>
              <w:pStyle w:val="TALcontinuation"/>
              <w:spacing w:before="60"/>
            </w:pPr>
            <w:r>
              <w:t>If absent, 5GMS EAS instances shall serve all geographical areas whenever possible.</w:t>
            </w:r>
          </w:p>
        </w:tc>
      </w:tr>
      <w:tr w:rsidR="00416D52" w14:paraId="5498EB03"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CD723CD" w14:textId="77777777" w:rsidR="00416D52" w:rsidRPr="00744D78" w:rsidRDefault="00416D52" w:rsidP="009F70AD">
            <w:pPr>
              <w:pStyle w:val="TAL"/>
              <w:rPr>
                <w:rStyle w:val="Code"/>
              </w:rPr>
            </w:pPr>
            <w:r>
              <w:rPr>
                <w:rStyle w:val="Code"/>
              </w:rPr>
              <w:t>service‌Availability‌S</w:t>
            </w:r>
            <w:r w:rsidRPr="00744D78">
              <w:rPr>
                <w:rStyle w:val="Code"/>
              </w:rPr>
              <w:t>ched</w:t>
            </w:r>
            <w:r>
              <w:rPr>
                <w:rStyle w:val="Code"/>
              </w:rPr>
              <w:t>ule</w:t>
            </w:r>
          </w:p>
        </w:tc>
        <w:tc>
          <w:tcPr>
            <w:tcW w:w="1030" w:type="pct"/>
            <w:tcBorders>
              <w:top w:val="single" w:sz="4" w:space="0" w:color="auto"/>
              <w:left w:val="single" w:sz="4" w:space="0" w:color="auto"/>
              <w:bottom w:val="single" w:sz="4" w:space="0" w:color="auto"/>
              <w:right w:val="single" w:sz="4" w:space="0" w:color="auto"/>
            </w:tcBorders>
          </w:tcPr>
          <w:p w14:paraId="6485584C" w14:textId="77777777" w:rsidR="00416D52" w:rsidRPr="00744D78" w:rsidRDefault="00416D52" w:rsidP="009F70AD">
            <w:pPr>
              <w:pStyle w:val="TAL"/>
              <w:rPr>
                <w:rStyle w:val="Datatypechar"/>
              </w:rPr>
            </w:pPr>
            <w:bookmarkStart w:id="1312" w:name="_MCCTEMPBM_CRPT71130416___7"/>
            <w:r>
              <w:rPr>
                <w:rStyle w:val="Datatypechar"/>
              </w:rPr>
              <w:t>a</w:t>
            </w:r>
            <w:r w:rsidRPr="00744D78">
              <w:rPr>
                <w:rStyle w:val="Datatypechar"/>
              </w:rPr>
              <w:t>rray(Scheduled‌Communication‌Time)</w:t>
            </w:r>
            <w:bookmarkEnd w:id="1312"/>
          </w:p>
        </w:tc>
        <w:tc>
          <w:tcPr>
            <w:tcW w:w="588" w:type="pct"/>
            <w:tcBorders>
              <w:top w:val="single" w:sz="4" w:space="0" w:color="auto"/>
              <w:left w:val="single" w:sz="4" w:space="0" w:color="auto"/>
              <w:bottom w:val="single" w:sz="4" w:space="0" w:color="auto"/>
              <w:right w:val="single" w:sz="4" w:space="0" w:color="auto"/>
            </w:tcBorders>
          </w:tcPr>
          <w:p w14:paraId="6A9939F1"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350C6B1" w14:textId="77777777" w:rsidR="00416D52" w:rsidRDefault="00416D52" w:rsidP="009F70AD">
            <w:pPr>
              <w:pStyle w:val="TAL"/>
            </w:pPr>
            <w:r>
              <w:t>The required availability schedule for 5GMS EAS instances associated with this Provisioning Session.</w:t>
            </w:r>
          </w:p>
          <w:p w14:paraId="1CE33C9C" w14:textId="77777777" w:rsidR="00416D52" w:rsidRDefault="00416D52" w:rsidP="009F70AD">
            <w:pPr>
              <w:pStyle w:val="TALcontinuation"/>
              <w:spacing w:before="60"/>
            </w:pPr>
            <w:r>
              <w:t>If empty, 5GMS EAS instances are required to be available at all times.</w:t>
            </w:r>
          </w:p>
        </w:tc>
      </w:tr>
      <w:tr w:rsidR="00416D52" w14:paraId="175EA25B"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097CB0BA" w14:textId="77777777" w:rsidR="00416D52" w:rsidRPr="00744D78" w:rsidRDefault="00416D52" w:rsidP="009F70AD">
            <w:pPr>
              <w:pStyle w:val="TAL"/>
              <w:rPr>
                <w:rStyle w:val="Code"/>
              </w:rPr>
            </w:pPr>
            <w:r>
              <w:rPr>
                <w:rStyle w:val="Code"/>
              </w:rPr>
              <w:t>s</w:t>
            </w:r>
            <w:r w:rsidRPr="00744D78">
              <w:rPr>
                <w:rStyle w:val="Code"/>
              </w:rPr>
              <w:t>ervice‌Continuity‌S</w:t>
            </w:r>
            <w:r>
              <w:rPr>
                <w:rStyle w:val="Code"/>
              </w:rPr>
              <w:t>cenarios</w:t>
            </w:r>
          </w:p>
        </w:tc>
        <w:tc>
          <w:tcPr>
            <w:tcW w:w="1030" w:type="pct"/>
            <w:tcBorders>
              <w:top w:val="single" w:sz="4" w:space="0" w:color="auto"/>
              <w:left w:val="single" w:sz="4" w:space="0" w:color="auto"/>
              <w:bottom w:val="single" w:sz="4" w:space="0" w:color="auto"/>
              <w:right w:val="single" w:sz="4" w:space="0" w:color="auto"/>
            </w:tcBorders>
          </w:tcPr>
          <w:p w14:paraId="0F9492DC" w14:textId="77777777" w:rsidR="00416D52" w:rsidRPr="00744D78" w:rsidRDefault="00416D52" w:rsidP="009F70AD">
            <w:pPr>
              <w:pStyle w:val="TAL"/>
              <w:rPr>
                <w:rStyle w:val="Datatypechar"/>
              </w:rPr>
            </w:pPr>
            <w:bookmarkStart w:id="1313" w:name="_MCCTEMPBM_CRPT71130417___7"/>
            <w:r w:rsidRPr="00744D78">
              <w:rPr>
                <w:rStyle w:val="Datatypechar"/>
              </w:rPr>
              <w:t>array(ACRScenario)</w:t>
            </w:r>
            <w:bookmarkEnd w:id="1313"/>
          </w:p>
        </w:tc>
        <w:tc>
          <w:tcPr>
            <w:tcW w:w="588" w:type="pct"/>
            <w:tcBorders>
              <w:top w:val="single" w:sz="4" w:space="0" w:color="auto"/>
              <w:left w:val="single" w:sz="4" w:space="0" w:color="auto"/>
              <w:bottom w:val="single" w:sz="4" w:space="0" w:color="auto"/>
              <w:right w:val="single" w:sz="4" w:space="0" w:color="auto"/>
            </w:tcBorders>
          </w:tcPr>
          <w:p w14:paraId="51D2B9B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C2C943A" w14:textId="77777777" w:rsidR="00416D52" w:rsidRDefault="00416D52" w:rsidP="009F70AD">
            <w:pPr>
              <w:pStyle w:val="TAL"/>
            </w:pPr>
            <w:r>
              <w:t>The Application Context Relocation scenarios that 5GMS EAS instances associated with this Provisioning Session are required to support for service continuity.</w:t>
            </w:r>
          </w:p>
          <w:p w14:paraId="753F459E" w14:textId="77777777" w:rsidR="00416D52" w:rsidRDefault="00416D52" w:rsidP="009F70AD">
            <w:pPr>
              <w:pStyle w:val="TALcontinuation"/>
              <w:spacing w:before="60"/>
            </w:pPr>
            <w:r>
              <w:t>If empty 5GMS EAS instances are not required to support service continuity across EAS relocation.</w:t>
            </w:r>
          </w:p>
        </w:tc>
      </w:tr>
      <w:tr w:rsidR="00416D52" w14:paraId="7329B4BF" w14:textId="77777777" w:rsidTr="009F70AD">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4873C86" w14:textId="77777777" w:rsidR="00416D52" w:rsidRDefault="00416D52" w:rsidP="009F70AD">
            <w:pPr>
              <w:pStyle w:val="TAN"/>
            </w:pPr>
            <w:r w:rsidRPr="00744D78">
              <w:t>NOTE:</w:t>
            </w:r>
            <w:r>
              <w:tab/>
            </w:r>
            <w:r w:rsidRPr="00744D78">
              <w:t xml:space="preserve">Data types </w:t>
            </w:r>
            <w:r w:rsidRPr="00371EDE">
              <w:rPr>
                <w:rStyle w:val="Code"/>
              </w:rPr>
              <w:t>ScheduledCommunicationTime</w:t>
            </w:r>
            <w:r>
              <w:t xml:space="preserve">, </w:t>
            </w:r>
            <w:r w:rsidRPr="00371EDE">
              <w:rPr>
                <w:rStyle w:val="Code"/>
              </w:rPr>
              <w:t>GeographicalServiceArea</w:t>
            </w:r>
            <w:r>
              <w:t xml:space="preserve">, </w:t>
            </w:r>
            <w:r w:rsidRPr="00371EDE">
              <w:rPr>
                <w:rStyle w:val="Code"/>
              </w:rPr>
              <w:t>EASServiceKPI</w:t>
            </w:r>
            <w:r>
              <w:t xml:space="preserve">, and </w:t>
            </w:r>
            <w:r w:rsidRPr="00371EDE">
              <w:rPr>
                <w:rStyle w:val="Code"/>
              </w:rPr>
              <w:t>ACRS</w:t>
            </w:r>
            <w:r>
              <w:rPr>
                <w:rStyle w:val="Code"/>
              </w:rPr>
              <w:t>c</w:t>
            </w:r>
            <w:r w:rsidRPr="00371EDE">
              <w:rPr>
                <w:rStyle w:val="Code"/>
              </w:rPr>
              <w:t>enario</w:t>
            </w:r>
            <w:r>
              <w:t xml:space="preserve"> are defined in TS 29.558 [43].</w:t>
            </w:r>
          </w:p>
        </w:tc>
      </w:tr>
    </w:tbl>
    <w:p w14:paraId="2207FBF3" w14:textId="77777777" w:rsidR="00416D52" w:rsidRDefault="00416D52" w:rsidP="00416D52">
      <w:pPr>
        <w:pStyle w:val="TAN"/>
        <w:keepNext w:val="0"/>
      </w:pPr>
    </w:p>
    <w:p w14:paraId="275956CC" w14:textId="77777777" w:rsidR="00416D52" w:rsidRPr="00586B6B" w:rsidRDefault="00416D52" w:rsidP="00416D52">
      <w:pPr>
        <w:pStyle w:val="Heading4"/>
      </w:pPr>
      <w:bookmarkStart w:id="1314" w:name="_Toc123800856"/>
      <w:r>
        <w:t>7.10.3.4</w:t>
      </w:r>
      <w:r>
        <w:tab/>
        <w:t>M1EASRelocationRequirements type</w:t>
      </w:r>
      <w:bookmarkEnd w:id="1314"/>
    </w:p>
    <w:p w14:paraId="29638875" w14:textId="77777777" w:rsidR="00416D52" w:rsidRPr="00586B6B" w:rsidRDefault="00416D52" w:rsidP="00416D52">
      <w:pPr>
        <w:keepNext/>
      </w:pPr>
      <w:bookmarkStart w:id="1315" w:name="_MCCTEMPBM_CRPT71130418___7"/>
      <w:r w:rsidRPr="00586B6B">
        <w:t>The</w:t>
      </w:r>
      <w:r>
        <w:t xml:space="preserve"> </w:t>
      </w:r>
      <w:r w:rsidRPr="005C3349">
        <w:rPr>
          <w:rStyle w:val="Code"/>
        </w:rPr>
        <w:t>M1ACRRequirements</w:t>
      </w:r>
      <w:r w:rsidRPr="00586B6B">
        <w:t xml:space="preserve"> </w:t>
      </w:r>
      <w:r>
        <w:t>type</w:t>
      </w:r>
      <w:r w:rsidRPr="00586B6B">
        <w:t xml:space="preserve"> is specified in </w:t>
      </w:r>
      <w:r>
        <w:t>t</w:t>
      </w:r>
      <w:r w:rsidRPr="00586B6B">
        <w:t>able</w:t>
      </w:r>
      <w:r>
        <w:t> 7.10.3.4</w:t>
      </w:r>
      <w:r w:rsidRPr="00586B6B">
        <w:t>-1 below</w:t>
      </w:r>
      <w:r>
        <w:t>:</w:t>
      </w:r>
    </w:p>
    <w:bookmarkEnd w:id="1315"/>
    <w:p w14:paraId="6A76BAC1" w14:textId="77777777" w:rsidR="00416D52" w:rsidRPr="00586B6B" w:rsidRDefault="00416D52" w:rsidP="00416D52">
      <w:pPr>
        <w:pStyle w:val="TH"/>
      </w:pPr>
      <w:r w:rsidRPr="00586B6B">
        <w:t>Table </w:t>
      </w:r>
      <w:r>
        <w:t>7.10.3.4</w:t>
      </w:r>
      <w:r w:rsidRPr="00586B6B">
        <w:t xml:space="preserve">-1: Definition of </w:t>
      </w:r>
      <w:r>
        <w:t>M1EASRelocationRequirements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586B6B" w14:paraId="36A78C02" w14:textId="77777777" w:rsidTr="009F70AD">
        <w:trPr>
          <w:tblHeader/>
        </w:trPr>
        <w:tc>
          <w:tcPr>
            <w:tcW w:w="954" w:type="pct"/>
            <w:shd w:val="clear" w:color="auto" w:fill="BFBFBF"/>
          </w:tcPr>
          <w:p w14:paraId="67E77E8A" w14:textId="77777777" w:rsidR="00416D52" w:rsidRPr="00586B6B" w:rsidRDefault="00416D52" w:rsidP="009F70AD">
            <w:pPr>
              <w:pStyle w:val="TAH"/>
            </w:pPr>
            <w:r w:rsidRPr="00586B6B">
              <w:t>Property name</w:t>
            </w:r>
          </w:p>
        </w:tc>
        <w:tc>
          <w:tcPr>
            <w:tcW w:w="663" w:type="pct"/>
            <w:shd w:val="clear" w:color="auto" w:fill="BFBFBF"/>
          </w:tcPr>
          <w:p w14:paraId="36EE5AB6" w14:textId="77777777" w:rsidR="00416D52" w:rsidRPr="00586B6B" w:rsidRDefault="00416D52" w:rsidP="009F70AD">
            <w:pPr>
              <w:pStyle w:val="TAH"/>
            </w:pPr>
            <w:r w:rsidRPr="00586B6B">
              <w:t>Type</w:t>
            </w:r>
          </w:p>
        </w:tc>
        <w:tc>
          <w:tcPr>
            <w:tcW w:w="662" w:type="pct"/>
            <w:shd w:val="clear" w:color="auto" w:fill="BFBFBF"/>
          </w:tcPr>
          <w:p w14:paraId="711AC524" w14:textId="77777777" w:rsidR="00416D52" w:rsidRPr="00586B6B" w:rsidRDefault="00416D52" w:rsidP="009F70AD">
            <w:pPr>
              <w:pStyle w:val="TAH"/>
            </w:pPr>
            <w:r w:rsidRPr="00586B6B">
              <w:t>Cardinality</w:t>
            </w:r>
          </w:p>
        </w:tc>
        <w:tc>
          <w:tcPr>
            <w:tcW w:w="2720" w:type="pct"/>
            <w:shd w:val="clear" w:color="auto" w:fill="BFBFBF"/>
          </w:tcPr>
          <w:p w14:paraId="2B09EBCB" w14:textId="77777777" w:rsidR="00416D52" w:rsidRPr="00586B6B" w:rsidRDefault="00416D52" w:rsidP="009F70AD">
            <w:pPr>
              <w:pStyle w:val="TAH"/>
            </w:pPr>
            <w:r w:rsidRPr="00586B6B">
              <w:t>Description</w:t>
            </w:r>
          </w:p>
        </w:tc>
      </w:tr>
      <w:tr w:rsidR="00416D52" w:rsidRPr="00A7417A" w14:paraId="0F43C83C" w14:textId="77777777" w:rsidTr="009F70AD">
        <w:tc>
          <w:tcPr>
            <w:tcW w:w="954" w:type="pct"/>
            <w:shd w:val="clear" w:color="auto" w:fill="auto"/>
          </w:tcPr>
          <w:p w14:paraId="54B30A95" w14:textId="77777777" w:rsidR="00416D52" w:rsidRPr="00D41AA2" w:rsidRDefault="00416D52" w:rsidP="009F70AD">
            <w:pPr>
              <w:pStyle w:val="TAL"/>
              <w:rPr>
                <w:rStyle w:val="Code"/>
              </w:rPr>
            </w:pPr>
            <w:r>
              <w:rPr>
                <w:rStyle w:val="Code"/>
              </w:rPr>
              <w:t>tolerance</w:t>
            </w:r>
          </w:p>
        </w:tc>
        <w:tc>
          <w:tcPr>
            <w:tcW w:w="663" w:type="pct"/>
            <w:shd w:val="clear" w:color="auto" w:fill="auto"/>
          </w:tcPr>
          <w:p w14:paraId="73A9D882" w14:textId="77777777" w:rsidR="00416D52" w:rsidRPr="0023629D" w:rsidRDefault="00416D52" w:rsidP="009F70AD">
            <w:pPr>
              <w:pStyle w:val="TAL"/>
              <w:rPr>
                <w:rStyle w:val="Datatypechar"/>
              </w:rPr>
            </w:pPr>
            <w:bookmarkStart w:id="1316" w:name="_MCCTEMPBM_CRPT71130419___7"/>
            <w:r>
              <w:rPr>
                <w:rStyle w:val="Datatypechar"/>
              </w:rPr>
              <w:t>EAS‌Relocation‌Tolerance</w:t>
            </w:r>
            <w:bookmarkEnd w:id="1316"/>
          </w:p>
        </w:tc>
        <w:tc>
          <w:tcPr>
            <w:tcW w:w="662" w:type="pct"/>
          </w:tcPr>
          <w:p w14:paraId="55E3E005" w14:textId="77777777" w:rsidR="00416D52" w:rsidRPr="00C522DE" w:rsidRDefault="00416D52" w:rsidP="009F70AD">
            <w:pPr>
              <w:pStyle w:val="TAC"/>
            </w:pPr>
            <w:r w:rsidRPr="00C522DE">
              <w:t>1..1</w:t>
            </w:r>
          </w:p>
        </w:tc>
        <w:tc>
          <w:tcPr>
            <w:tcW w:w="2720" w:type="pct"/>
            <w:shd w:val="clear" w:color="auto" w:fill="auto"/>
          </w:tcPr>
          <w:p w14:paraId="22161621" w14:textId="77777777" w:rsidR="00416D52" w:rsidRDefault="00416D52" w:rsidP="009F70AD">
            <w:pPr>
              <w:pStyle w:val="TAL"/>
            </w:pPr>
            <w:r w:rsidRPr="00C522DE">
              <w:t xml:space="preserve">Indicates whether </w:t>
            </w:r>
            <w:r>
              <w:t>the 5GMS EAS instance tolerates Application Context Relocation</w:t>
            </w:r>
            <w:r w:rsidRPr="00C522DE">
              <w:t>.</w:t>
            </w:r>
            <w:r>
              <w:t xml:space="preserve"> (See clause 6.4.4.4.)</w:t>
            </w:r>
          </w:p>
          <w:p w14:paraId="445BC28F" w14:textId="77777777" w:rsidR="00416D52" w:rsidRPr="00C522DE" w:rsidRDefault="00416D52" w:rsidP="009F70AD">
            <w:pPr>
              <w:pStyle w:val="TALcontinuation"/>
              <w:spacing w:before="60"/>
            </w:pPr>
            <w:r>
              <w:t xml:space="preserve">If set to </w:t>
            </w:r>
            <w:r w:rsidRPr="009F47C5">
              <w:rPr>
                <w:rStyle w:val="Code"/>
              </w:rPr>
              <w:t>RELOCATION_INTOLERANT</w:t>
            </w:r>
            <w:r>
              <w:t>, the other properties in this data type shall be ignored.</w:t>
            </w:r>
          </w:p>
        </w:tc>
      </w:tr>
      <w:tr w:rsidR="00416D52" w:rsidRPr="00A7417A" w14:paraId="125C760A" w14:textId="77777777" w:rsidTr="009F70AD">
        <w:tc>
          <w:tcPr>
            <w:tcW w:w="954" w:type="pct"/>
            <w:shd w:val="clear" w:color="auto" w:fill="auto"/>
          </w:tcPr>
          <w:p w14:paraId="366568EF" w14:textId="77777777" w:rsidR="00416D52" w:rsidRPr="00D41AA2" w:rsidRDefault="00416D52" w:rsidP="009F70AD">
            <w:pPr>
              <w:pStyle w:val="TAL"/>
              <w:rPr>
                <w:rStyle w:val="Code"/>
              </w:rPr>
            </w:pPr>
            <w:r>
              <w:rPr>
                <w:rStyle w:val="Code"/>
              </w:rPr>
              <w:t>max‌Interruption‌Duration</w:t>
            </w:r>
          </w:p>
        </w:tc>
        <w:tc>
          <w:tcPr>
            <w:tcW w:w="663" w:type="pct"/>
            <w:shd w:val="clear" w:color="auto" w:fill="auto"/>
          </w:tcPr>
          <w:p w14:paraId="6B776912" w14:textId="77777777" w:rsidR="00416D52" w:rsidRDefault="00416D52" w:rsidP="009F70AD">
            <w:pPr>
              <w:pStyle w:val="TAL"/>
              <w:rPr>
                <w:rStyle w:val="Datatypechar"/>
              </w:rPr>
            </w:pPr>
            <w:bookmarkStart w:id="1317" w:name="_MCCTEMPBM_CRPT71130420___7"/>
            <w:r>
              <w:rPr>
                <w:rStyle w:val="Datatypechar"/>
              </w:rPr>
              <w:t>UintegerRm</w:t>
            </w:r>
            <w:bookmarkEnd w:id="1317"/>
          </w:p>
        </w:tc>
        <w:tc>
          <w:tcPr>
            <w:tcW w:w="662" w:type="pct"/>
          </w:tcPr>
          <w:p w14:paraId="5F06C5FB" w14:textId="77777777" w:rsidR="00416D52" w:rsidRPr="00C522DE" w:rsidRDefault="00416D52" w:rsidP="009F70AD">
            <w:pPr>
              <w:pStyle w:val="TAC"/>
            </w:pPr>
            <w:r w:rsidRPr="00C522DE">
              <w:t>0..1</w:t>
            </w:r>
          </w:p>
        </w:tc>
        <w:tc>
          <w:tcPr>
            <w:tcW w:w="2720" w:type="pct"/>
            <w:shd w:val="clear" w:color="auto" w:fill="auto"/>
          </w:tcPr>
          <w:p w14:paraId="21E6247F" w14:textId="77777777" w:rsidR="00416D52" w:rsidRDefault="00416D52" w:rsidP="009F70AD">
            <w:pPr>
              <w:pStyle w:val="TAL"/>
            </w:pPr>
            <w:r>
              <w:t>The maximum downtime (expressed in milliseconds) that an application can tolerate during EAS relocation</w:t>
            </w:r>
            <w:r w:rsidRPr="00C522DE">
              <w:t>.</w:t>
            </w:r>
          </w:p>
          <w:p w14:paraId="1512EEB6" w14:textId="77777777" w:rsidR="00416D52" w:rsidRPr="00C522DE" w:rsidRDefault="00416D52" w:rsidP="009F70AD">
            <w:pPr>
              <w:pStyle w:val="TALcontinuation"/>
              <w:spacing w:before="60"/>
            </w:pPr>
            <w:r>
              <w:t>If the expected downtime of the application is expected to exceed this duration, relocation of the 5GMS EAS instance shall not be performed.</w:t>
            </w:r>
          </w:p>
        </w:tc>
      </w:tr>
      <w:tr w:rsidR="00416D52" w:rsidRPr="00A7417A" w14:paraId="04B545DA" w14:textId="77777777" w:rsidTr="009F70AD">
        <w:tc>
          <w:tcPr>
            <w:tcW w:w="954" w:type="pct"/>
            <w:shd w:val="clear" w:color="auto" w:fill="auto"/>
          </w:tcPr>
          <w:p w14:paraId="002920C6" w14:textId="77777777" w:rsidR="00416D52" w:rsidRDefault="00416D52" w:rsidP="009F70AD">
            <w:pPr>
              <w:pStyle w:val="TAL"/>
              <w:rPr>
                <w:rStyle w:val="Code"/>
              </w:rPr>
            </w:pPr>
            <w:r>
              <w:rPr>
                <w:rStyle w:val="Code"/>
              </w:rPr>
              <w:t>maxResponseTime‌Difference</w:t>
            </w:r>
          </w:p>
        </w:tc>
        <w:tc>
          <w:tcPr>
            <w:tcW w:w="663" w:type="pct"/>
            <w:shd w:val="clear" w:color="auto" w:fill="auto"/>
          </w:tcPr>
          <w:p w14:paraId="44DAF5D1" w14:textId="77777777" w:rsidR="00416D52" w:rsidRDefault="00416D52" w:rsidP="009F70AD">
            <w:pPr>
              <w:pStyle w:val="TAL"/>
              <w:rPr>
                <w:rStyle w:val="Datatypechar"/>
              </w:rPr>
            </w:pPr>
            <w:bookmarkStart w:id="1318" w:name="_MCCTEMPBM_CRPT71130421___7"/>
            <w:r>
              <w:rPr>
                <w:rStyle w:val="Datatypechar"/>
              </w:rPr>
              <w:t>UintegerRm</w:t>
            </w:r>
            <w:bookmarkEnd w:id="1318"/>
          </w:p>
        </w:tc>
        <w:tc>
          <w:tcPr>
            <w:tcW w:w="662" w:type="pct"/>
          </w:tcPr>
          <w:p w14:paraId="1F151B03" w14:textId="77777777" w:rsidR="00416D52" w:rsidRPr="00C522DE" w:rsidRDefault="00416D52" w:rsidP="009F70AD">
            <w:pPr>
              <w:pStyle w:val="TAC"/>
            </w:pPr>
            <w:r>
              <w:t>0..1</w:t>
            </w:r>
          </w:p>
        </w:tc>
        <w:tc>
          <w:tcPr>
            <w:tcW w:w="2720" w:type="pct"/>
            <w:shd w:val="clear" w:color="auto" w:fill="auto"/>
          </w:tcPr>
          <w:p w14:paraId="07B9F9EA" w14:textId="77777777" w:rsidR="00416D52" w:rsidRDefault="00416D52" w:rsidP="009F70AD">
            <w:pPr>
              <w:pStyle w:val="TAL"/>
            </w:pPr>
            <w:r w:rsidRPr="003F6CEE">
              <w:t>The maximum allowed difference between the previously experienced average User Plane network latency to the source 5GMS</w:t>
            </w:r>
            <w:r>
              <w:t> </w:t>
            </w:r>
            <w:r w:rsidRPr="003F6CEE">
              <w:t xml:space="preserve">EAS </w:t>
            </w:r>
            <w:r>
              <w:t xml:space="preserve">instance </w:t>
            </w:r>
            <w:r w:rsidRPr="003F6CEE">
              <w:t>and the expected latency to the target 5GMS EAS instance</w:t>
            </w:r>
            <w:r>
              <w:t>, expressed in milliseconds</w:t>
            </w:r>
            <w:r w:rsidRPr="003F6CEE">
              <w:t>.</w:t>
            </w:r>
          </w:p>
        </w:tc>
      </w:tr>
    </w:tbl>
    <w:p w14:paraId="39456661" w14:textId="77777777" w:rsidR="00416D52" w:rsidRPr="00586B6B" w:rsidRDefault="00416D52" w:rsidP="00416D52">
      <w:pPr>
        <w:pStyle w:val="TAN"/>
        <w:keepNext w:val="0"/>
      </w:pPr>
    </w:p>
    <w:p w14:paraId="5CE87DF4" w14:textId="77777777" w:rsidR="008F5E2F" w:rsidRDefault="008F5E2F" w:rsidP="008F5E2F">
      <w:pPr>
        <w:pStyle w:val="Heading2"/>
        <w:spacing w:before="240"/>
        <w:ind w:left="1138" w:hanging="1138"/>
      </w:pPr>
      <w:bookmarkStart w:id="1319" w:name="_Toc123800857"/>
      <w:r>
        <w:t>7.11</w:t>
      </w:r>
      <w:r>
        <w:tab/>
        <w:t>Event Data Processing Provisioning API</w:t>
      </w:r>
      <w:bookmarkEnd w:id="1319"/>
    </w:p>
    <w:p w14:paraId="5E34D1FB" w14:textId="77777777" w:rsidR="008F5E2F" w:rsidRDefault="008F5E2F" w:rsidP="008F5E2F">
      <w:pPr>
        <w:pStyle w:val="Heading3"/>
      </w:pPr>
      <w:bookmarkStart w:id="1320" w:name="_Toc123800858"/>
      <w:r>
        <w:t>7.11.1</w:t>
      </w:r>
      <w:r>
        <w:tab/>
        <w:t>General</w:t>
      </w:r>
      <w:bookmarkEnd w:id="1320"/>
    </w:p>
    <w:p w14:paraId="2B6880F2" w14:textId="77777777" w:rsidR="008F5E2F" w:rsidRPr="005D0294" w:rsidRDefault="008F5E2F" w:rsidP="008F5E2F">
      <w:bookmarkStart w:id="1321" w:name="_MCCTEMPBM_CRPT71130422___7"/>
      <w:r w:rsidRPr="00586B6B">
        <w:t xml:space="preserve">The </w:t>
      </w:r>
      <w:r>
        <w:t>Event Data Processing Provisioning</w:t>
      </w:r>
      <w:r w:rsidRPr="00586B6B">
        <w:t xml:space="preserve"> API is used by a 5GMS Application Provider</w:t>
      </w:r>
      <w:r>
        <w:t xml:space="preserve"> </w:t>
      </w:r>
      <w:r w:rsidRPr="00586B6B">
        <w:t>to pro</w:t>
      </w:r>
      <w:r>
        <w:t>vide</w:t>
      </w:r>
      <w:r w:rsidRPr="00586B6B">
        <w:t xml:space="preserve"> </w:t>
      </w:r>
      <w:r>
        <w:t xml:space="preserve">Event Data Processing Configurations to the Data Collection AF instantiated in the 5GMS AF. Each such configuration is represented by an </w:t>
      </w:r>
      <w:r>
        <w:rPr>
          <w:rStyle w:val="Code"/>
        </w:rPr>
        <w:t>EventDataProcessing</w:t>
      </w:r>
      <w:r w:rsidRPr="00D41AA2">
        <w:rPr>
          <w:rStyle w:val="Code"/>
        </w:rPr>
        <w:t>Configuration</w:t>
      </w:r>
      <w:r w:rsidRPr="00586B6B">
        <w:t xml:space="preserve"> </w:t>
      </w:r>
      <w:r>
        <w:t xml:space="preserve">resource, the data model of which is specified in clause 7.11.3 below. It comprises processing rules and parameters expressed by Data Access Profiles each of which defines a level of access by Event consumers to the UE data collected by the Data Collection AF. The </w:t>
      </w:r>
      <w:r w:rsidRPr="00586B6B">
        <w:t xml:space="preserve">RESTful </w:t>
      </w:r>
      <w:r>
        <w:t xml:space="preserve">structure of the </w:t>
      </w:r>
      <w:r w:rsidRPr="00CC0D84">
        <w:t>Data</w:t>
      </w:r>
      <w:r>
        <w:t xml:space="preserve"> </w:t>
      </w:r>
      <w:r w:rsidRPr="00CC0D84">
        <w:t>Exposure</w:t>
      </w:r>
      <w:r>
        <w:t xml:space="preserve"> </w:t>
      </w:r>
      <w:r w:rsidRPr="00CC0D84">
        <w:t>Restriction</w:t>
      </w:r>
      <w:r>
        <w:t xml:space="preserve"> </w:t>
      </w:r>
      <w:r w:rsidRPr="00CC0D84">
        <w:t>Configuration</w:t>
      </w:r>
      <w:r>
        <w:t xml:space="preserve"> resource collection,</w:t>
      </w:r>
      <w:r w:rsidRPr="00586B6B">
        <w:t xml:space="preserve"> </w:t>
      </w:r>
      <w:r>
        <w:t>along with the</w:t>
      </w:r>
      <w:r w:rsidRPr="00586B6B">
        <w:t xml:space="preserve"> operations </w:t>
      </w:r>
      <w:r>
        <w:t xml:space="preserve">and corresponding HTTP methods for managing resources of this type </w:t>
      </w:r>
      <w:r w:rsidRPr="00586B6B">
        <w:t xml:space="preserve">are </w:t>
      </w:r>
      <w:r>
        <w:t xml:space="preserve">defined </w:t>
      </w:r>
      <w:r w:rsidRPr="00586B6B">
        <w:t>in clause 7.</w:t>
      </w:r>
      <w:r>
        <w:t>11</w:t>
      </w:r>
      <w:r w:rsidRPr="00586B6B">
        <w:t>.</w:t>
      </w:r>
      <w:r>
        <w:t>2</w:t>
      </w:r>
      <w:r w:rsidRPr="00586B6B">
        <w:t>.</w:t>
      </w:r>
    </w:p>
    <w:p w14:paraId="632799EE" w14:textId="77777777" w:rsidR="008F5E2F" w:rsidRDefault="008F5E2F" w:rsidP="008F5E2F">
      <w:pPr>
        <w:pStyle w:val="Heading3"/>
      </w:pPr>
      <w:bookmarkStart w:id="1322" w:name="_Toc123800859"/>
      <w:bookmarkEnd w:id="1321"/>
      <w:r>
        <w:t>7.11.2</w:t>
      </w:r>
      <w:r>
        <w:tab/>
        <w:t>Resource structure</w:t>
      </w:r>
      <w:bookmarkEnd w:id="1322"/>
    </w:p>
    <w:p w14:paraId="01492D63" w14:textId="77777777" w:rsidR="008F5E2F" w:rsidRPr="00586B6B" w:rsidRDefault="008F5E2F" w:rsidP="008F5E2F">
      <w:pPr>
        <w:keepNext/>
      </w:pPr>
      <w:r w:rsidRPr="00586B6B">
        <w:t xml:space="preserve">The </w:t>
      </w:r>
      <w:r>
        <w:t xml:space="preserve">Event Data Processing Provisioning </w:t>
      </w:r>
      <w:r w:rsidRPr="00586B6B">
        <w:t>API is accessible through th</w:t>
      </w:r>
      <w:r>
        <w:t>e following</w:t>
      </w:r>
      <w:r w:rsidRPr="00586B6B">
        <w:t xml:space="preserve"> URL base path:</w:t>
      </w:r>
    </w:p>
    <w:p w14:paraId="6F5ECDFC" w14:textId="77777777" w:rsidR="008F5E2F" w:rsidRPr="00586B6B" w:rsidRDefault="008F5E2F" w:rsidP="008F5E2F">
      <w:pPr>
        <w:pStyle w:val="URLdisplay"/>
        <w:keepNext/>
      </w:pPr>
      <w:r w:rsidRPr="00095F93">
        <w:rPr>
          <w:rStyle w:val="Code"/>
        </w:rPr>
        <w:t>{apiRoot}</w:t>
      </w:r>
      <w:r w:rsidRPr="00586B6B">
        <w:t>/3gpp-m1/</w:t>
      </w:r>
      <w:r w:rsidRPr="00095F93">
        <w:rPr>
          <w:rStyle w:val="Code"/>
        </w:rPr>
        <w:t>{api</w:t>
      </w:r>
      <w:r>
        <w:rPr>
          <w:rStyle w:val="Code"/>
        </w:rPr>
        <w:t>Version</w:t>
      </w:r>
      <w:r w:rsidRPr="00095F93">
        <w:rPr>
          <w:rStyle w:val="Code"/>
        </w:rPr>
        <w:t>}</w:t>
      </w:r>
      <w:r w:rsidRPr="00586B6B">
        <w:t>/provisioning-sessions/</w:t>
      </w:r>
      <w:r w:rsidRPr="00D41AA2">
        <w:rPr>
          <w:rStyle w:val="Code"/>
        </w:rPr>
        <w:t>{provisioningSessionId}</w:t>
      </w:r>
      <w:r w:rsidRPr="00586B6B">
        <w:t>/</w:t>
      </w:r>
    </w:p>
    <w:p w14:paraId="23111E08" w14:textId="77777777" w:rsidR="008F5E2F" w:rsidRPr="00586B6B" w:rsidRDefault="008F5E2F" w:rsidP="008F5E2F">
      <w:pPr>
        <w:keepNext/>
      </w:pPr>
      <w:bookmarkStart w:id="1323" w:name="_MCCTEMPBM_CRPT71130423___7"/>
      <w:r w:rsidRPr="00586B6B">
        <w:t>Table 7.</w:t>
      </w:r>
      <w:r>
        <w:t>11</w:t>
      </w:r>
      <w:r w:rsidRPr="00586B6B">
        <w:t>.2</w:t>
      </w:r>
      <w:r>
        <w:t>-</w:t>
      </w:r>
      <w:r w:rsidRPr="00586B6B">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323"/>
    <w:p w14:paraId="62B9E40F" w14:textId="77777777" w:rsidR="008F5E2F" w:rsidRPr="00586B6B" w:rsidRDefault="008F5E2F" w:rsidP="008F5E2F">
      <w:pPr>
        <w:pStyle w:val="TH"/>
      </w:pPr>
      <w:r w:rsidRPr="00586B6B">
        <w:t>Table 7.</w:t>
      </w:r>
      <w:r>
        <w:t>11</w:t>
      </w:r>
      <w:r w:rsidRPr="00586B6B">
        <w:t>.2</w:t>
      </w:r>
      <w:r w:rsidRPr="00586B6B">
        <w:noBreakHyphen/>
        <w:t xml:space="preserve">1: Operations supported by the </w:t>
      </w:r>
      <w:r>
        <w:t xml:space="preserve">Data Exposure Restriction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586B6B" w14:paraId="604CBA2A" w14:textId="77777777" w:rsidTr="00427D39">
        <w:tc>
          <w:tcPr>
            <w:tcW w:w="0" w:type="auto"/>
            <w:shd w:val="clear" w:color="auto" w:fill="BFBFBF"/>
          </w:tcPr>
          <w:p w14:paraId="106EF469" w14:textId="77777777" w:rsidR="008F5E2F" w:rsidRPr="00586B6B" w:rsidRDefault="008F5E2F" w:rsidP="00427D39">
            <w:pPr>
              <w:pStyle w:val="TAH"/>
            </w:pPr>
            <w:r w:rsidRPr="00586B6B">
              <w:t>Operation</w:t>
            </w:r>
          </w:p>
        </w:tc>
        <w:tc>
          <w:tcPr>
            <w:tcW w:w="0" w:type="auto"/>
            <w:shd w:val="clear" w:color="auto" w:fill="BFBFBF"/>
          </w:tcPr>
          <w:p w14:paraId="0BA31546" w14:textId="77777777" w:rsidR="008F5E2F" w:rsidRPr="00586B6B" w:rsidRDefault="008F5E2F" w:rsidP="00427D39">
            <w:pPr>
              <w:pStyle w:val="TAH"/>
            </w:pPr>
            <w:r w:rsidRPr="00586B6B">
              <w:t>Sub</w:t>
            </w:r>
            <w:r w:rsidRPr="00586B6B">
              <w:noBreakHyphen/>
              <w:t>resource path</w:t>
            </w:r>
          </w:p>
        </w:tc>
        <w:tc>
          <w:tcPr>
            <w:tcW w:w="0" w:type="auto"/>
            <w:shd w:val="clear" w:color="auto" w:fill="BFBFBF"/>
          </w:tcPr>
          <w:p w14:paraId="0A73C998" w14:textId="77777777" w:rsidR="008F5E2F" w:rsidRPr="00586B6B" w:rsidRDefault="008F5E2F" w:rsidP="00427D39">
            <w:pPr>
              <w:pStyle w:val="TAH"/>
            </w:pPr>
            <w:r w:rsidRPr="00586B6B">
              <w:t>Allowed HTTP method(s)</w:t>
            </w:r>
          </w:p>
        </w:tc>
        <w:tc>
          <w:tcPr>
            <w:tcW w:w="0" w:type="auto"/>
            <w:shd w:val="clear" w:color="auto" w:fill="BFBFBF"/>
          </w:tcPr>
          <w:p w14:paraId="17097150" w14:textId="77777777" w:rsidR="008F5E2F" w:rsidRPr="00586B6B" w:rsidRDefault="008F5E2F" w:rsidP="00427D39">
            <w:pPr>
              <w:pStyle w:val="TAH"/>
            </w:pPr>
            <w:r w:rsidRPr="00586B6B">
              <w:t>Description</w:t>
            </w:r>
          </w:p>
        </w:tc>
      </w:tr>
      <w:tr w:rsidR="008F5E2F" w:rsidRPr="00586B6B" w14:paraId="036B02FA" w14:textId="77777777" w:rsidTr="00427D39">
        <w:tc>
          <w:tcPr>
            <w:tcW w:w="0" w:type="auto"/>
            <w:shd w:val="clear" w:color="auto" w:fill="auto"/>
          </w:tcPr>
          <w:p w14:paraId="7A8ECE9F" w14:textId="77777777" w:rsidR="008F5E2F" w:rsidRPr="00586B6B" w:rsidRDefault="008F5E2F" w:rsidP="00427D39">
            <w:pPr>
              <w:pStyle w:val="TAL"/>
            </w:pPr>
            <w:bookmarkStart w:id="1324" w:name="_MCCTEMPBM_CRPT71130424___7" w:colFirst="1" w:colLast="1"/>
            <w:r w:rsidRPr="00586B6B">
              <w:t xml:space="preserve">Create </w:t>
            </w:r>
            <w:r>
              <w:t>Event Data Processing</w:t>
            </w:r>
            <w:r w:rsidRPr="00586B6B">
              <w:t xml:space="preserve"> Configuration</w:t>
            </w:r>
          </w:p>
        </w:tc>
        <w:tc>
          <w:tcPr>
            <w:tcW w:w="0" w:type="auto"/>
          </w:tcPr>
          <w:p w14:paraId="5399A325" w14:textId="77777777" w:rsidR="008F5E2F" w:rsidRPr="00D41AA2" w:rsidRDefault="008F5E2F" w:rsidP="00427D39">
            <w:pPr>
              <w:pStyle w:val="TAL"/>
              <w:rPr>
                <w:rStyle w:val="URLchar"/>
              </w:rPr>
            </w:pPr>
            <w:r>
              <w:rPr>
                <w:rStyle w:val="URLchar"/>
              </w:rPr>
              <w:t>event-data-processing-</w:t>
            </w:r>
            <w:r w:rsidRPr="00D41AA2">
              <w:rPr>
                <w:rStyle w:val="URLchar"/>
              </w:rPr>
              <w:t>configuration</w:t>
            </w:r>
            <w:r>
              <w:rPr>
                <w:rStyle w:val="URLchar"/>
              </w:rPr>
              <w:t>s</w:t>
            </w:r>
          </w:p>
        </w:tc>
        <w:tc>
          <w:tcPr>
            <w:tcW w:w="0" w:type="auto"/>
            <w:shd w:val="clear" w:color="auto" w:fill="auto"/>
          </w:tcPr>
          <w:p w14:paraId="4814A62C" w14:textId="77777777" w:rsidR="008F5E2F" w:rsidRPr="00586B6B" w:rsidRDefault="008F5E2F" w:rsidP="00427D39">
            <w:pPr>
              <w:pStyle w:val="TAL"/>
            </w:pPr>
            <w:r w:rsidRPr="00586B6B">
              <w:rPr>
                <w:rStyle w:val="HTTPMethod"/>
              </w:rPr>
              <w:t>POST</w:t>
            </w:r>
          </w:p>
        </w:tc>
        <w:tc>
          <w:tcPr>
            <w:tcW w:w="0" w:type="auto"/>
            <w:shd w:val="clear" w:color="auto" w:fill="auto"/>
          </w:tcPr>
          <w:p w14:paraId="5B37B6C1" w14:textId="77777777" w:rsidR="008F5E2F" w:rsidRPr="00586B6B" w:rsidRDefault="008F5E2F" w:rsidP="00427D39">
            <w:pPr>
              <w:pStyle w:val="TAL"/>
            </w:pPr>
            <w:r w:rsidRPr="00586B6B">
              <w:t xml:space="preserve">Used to create a </w:t>
            </w:r>
            <w:r>
              <w:t>new Event Data Processing</w:t>
            </w:r>
            <w:r w:rsidRPr="00586B6B">
              <w:t xml:space="preserve"> Configuration resource.</w:t>
            </w:r>
          </w:p>
        </w:tc>
      </w:tr>
      <w:bookmarkEnd w:id="1324"/>
      <w:tr w:rsidR="008F5E2F" w:rsidRPr="00586B6B" w14:paraId="7FF06128" w14:textId="77777777" w:rsidTr="00427D39">
        <w:tc>
          <w:tcPr>
            <w:tcW w:w="0" w:type="auto"/>
            <w:shd w:val="clear" w:color="auto" w:fill="auto"/>
          </w:tcPr>
          <w:p w14:paraId="3B5DE3C6" w14:textId="77777777" w:rsidR="008F5E2F" w:rsidRPr="00586B6B" w:rsidRDefault="008F5E2F" w:rsidP="00427D39">
            <w:pPr>
              <w:pStyle w:val="TAL"/>
            </w:pPr>
            <w:r w:rsidRPr="00586B6B">
              <w:t xml:space="preserve">Retrieve </w:t>
            </w:r>
            <w:r>
              <w:t>Event Data Processing</w:t>
            </w:r>
            <w:r w:rsidRPr="00586B6B">
              <w:t xml:space="preserve"> Configuration</w:t>
            </w:r>
          </w:p>
        </w:tc>
        <w:tc>
          <w:tcPr>
            <w:tcW w:w="0" w:type="auto"/>
            <w:vMerge w:val="restart"/>
          </w:tcPr>
          <w:p w14:paraId="1BF7EA30" w14:textId="77777777" w:rsidR="008F5E2F" w:rsidRPr="00D41AA2" w:rsidRDefault="008F5E2F" w:rsidP="00427D39">
            <w:pPr>
              <w:pStyle w:val="TAL"/>
              <w:rPr>
                <w:rStyle w:val="URLchar"/>
              </w:rPr>
            </w:pPr>
            <w:bookmarkStart w:id="1325" w:name="_MCCTEMPBM_CRPT71130425___7"/>
            <w:r>
              <w:rPr>
                <w:rStyle w:val="URLchar"/>
              </w:rPr>
              <w:t>event-data-processing-configurations/</w:t>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bookmarkEnd w:id="1325"/>
          </w:p>
        </w:tc>
        <w:tc>
          <w:tcPr>
            <w:tcW w:w="0" w:type="auto"/>
            <w:shd w:val="clear" w:color="auto" w:fill="auto"/>
          </w:tcPr>
          <w:p w14:paraId="10E00350" w14:textId="77777777" w:rsidR="008F5E2F" w:rsidRPr="00586B6B" w:rsidRDefault="008F5E2F" w:rsidP="00427D39">
            <w:pPr>
              <w:pStyle w:val="TAL"/>
            </w:pPr>
            <w:bookmarkStart w:id="1326" w:name="_MCCTEMPBM_CRPT71130426___7"/>
            <w:r w:rsidRPr="00586B6B">
              <w:rPr>
                <w:rStyle w:val="HTTPMethod"/>
              </w:rPr>
              <w:t>GET</w:t>
            </w:r>
            <w:bookmarkEnd w:id="1326"/>
          </w:p>
        </w:tc>
        <w:tc>
          <w:tcPr>
            <w:tcW w:w="0" w:type="auto"/>
            <w:shd w:val="clear" w:color="auto" w:fill="auto"/>
          </w:tcPr>
          <w:p w14:paraId="7CEBDFA9" w14:textId="77777777" w:rsidR="008F5E2F" w:rsidRPr="00586B6B" w:rsidRDefault="008F5E2F" w:rsidP="00427D39">
            <w:pPr>
              <w:pStyle w:val="TAL"/>
            </w:pPr>
            <w:r w:rsidRPr="00586B6B">
              <w:t xml:space="preserve">Used to retrieve an existing </w:t>
            </w:r>
            <w:r>
              <w:t>Event Data Processing</w:t>
            </w:r>
            <w:r w:rsidRPr="00586B6B">
              <w:t xml:space="preserve"> Configuration.</w:t>
            </w:r>
          </w:p>
        </w:tc>
      </w:tr>
      <w:tr w:rsidR="008F5E2F" w:rsidRPr="00586B6B" w14:paraId="2B365A35" w14:textId="77777777" w:rsidTr="00427D39">
        <w:tc>
          <w:tcPr>
            <w:tcW w:w="0" w:type="auto"/>
            <w:shd w:val="clear" w:color="auto" w:fill="auto"/>
          </w:tcPr>
          <w:p w14:paraId="43CC4B05" w14:textId="77777777" w:rsidR="008F5E2F" w:rsidRPr="00586B6B" w:rsidRDefault="008F5E2F" w:rsidP="00427D39">
            <w:pPr>
              <w:pStyle w:val="TAL"/>
            </w:pPr>
            <w:r w:rsidRPr="00586B6B">
              <w:t xml:space="preserve">Update </w:t>
            </w:r>
            <w:r>
              <w:t>Event Data Processing</w:t>
            </w:r>
            <w:r w:rsidRPr="00586B6B">
              <w:t xml:space="preserve"> Configuration</w:t>
            </w:r>
          </w:p>
        </w:tc>
        <w:tc>
          <w:tcPr>
            <w:tcW w:w="0" w:type="auto"/>
            <w:vMerge/>
          </w:tcPr>
          <w:p w14:paraId="0F66D2AA" w14:textId="77777777" w:rsidR="008F5E2F" w:rsidRPr="00D41AA2" w:rsidRDefault="008F5E2F" w:rsidP="00427D39">
            <w:pPr>
              <w:pStyle w:val="TAL"/>
              <w:rPr>
                <w:rStyle w:val="URLchar"/>
              </w:rPr>
            </w:pPr>
          </w:p>
        </w:tc>
        <w:tc>
          <w:tcPr>
            <w:tcW w:w="0" w:type="auto"/>
            <w:shd w:val="clear" w:color="auto" w:fill="auto"/>
          </w:tcPr>
          <w:p w14:paraId="76AC810C" w14:textId="77777777" w:rsidR="008F5E2F" w:rsidRPr="00586B6B" w:rsidRDefault="008F5E2F" w:rsidP="00427D39">
            <w:pPr>
              <w:pStyle w:val="TAL"/>
            </w:pPr>
            <w:bookmarkStart w:id="1327" w:name="_MCCTEMPBM_CRPT71130427___7"/>
            <w:r w:rsidRPr="00586B6B">
              <w:rPr>
                <w:rStyle w:val="HTTPMethod"/>
              </w:rPr>
              <w:t>PUT</w:t>
            </w:r>
            <w:r w:rsidRPr="00586B6B">
              <w:t>,</w:t>
            </w:r>
          </w:p>
          <w:p w14:paraId="52DF9987" w14:textId="77777777" w:rsidR="008F5E2F" w:rsidRPr="00586B6B" w:rsidRDefault="008F5E2F" w:rsidP="00427D39">
            <w:pPr>
              <w:pStyle w:val="TAL"/>
            </w:pPr>
            <w:bookmarkStart w:id="1328" w:name="_MCCTEMPBM_CRPT71130428___7"/>
            <w:bookmarkEnd w:id="1327"/>
            <w:r w:rsidRPr="00586B6B">
              <w:rPr>
                <w:rStyle w:val="HTTPMethod"/>
              </w:rPr>
              <w:t>PATCH</w:t>
            </w:r>
            <w:bookmarkEnd w:id="1328"/>
          </w:p>
        </w:tc>
        <w:tc>
          <w:tcPr>
            <w:tcW w:w="0" w:type="auto"/>
            <w:shd w:val="clear" w:color="auto" w:fill="auto"/>
          </w:tcPr>
          <w:p w14:paraId="6711A6BC" w14:textId="77777777" w:rsidR="008F5E2F" w:rsidRPr="00586B6B" w:rsidRDefault="008F5E2F" w:rsidP="00427D39">
            <w:pPr>
              <w:pStyle w:val="TAL"/>
            </w:pPr>
            <w:r w:rsidRPr="00586B6B">
              <w:t xml:space="preserve">Used to modify an existing </w:t>
            </w:r>
            <w:r>
              <w:t xml:space="preserve">Event Data Processing </w:t>
            </w:r>
            <w:r w:rsidRPr="00586B6B">
              <w:t>Configuration.</w:t>
            </w:r>
          </w:p>
        </w:tc>
      </w:tr>
      <w:tr w:rsidR="008F5E2F" w:rsidRPr="00586B6B" w14:paraId="3F96B8D4" w14:textId="77777777" w:rsidTr="00427D39">
        <w:tc>
          <w:tcPr>
            <w:tcW w:w="0" w:type="auto"/>
            <w:shd w:val="clear" w:color="auto" w:fill="auto"/>
          </w:tcPr>
          <w:p w14:paraId="5F2F69E9" w14:textId="77777777" w:rsidR="008F5E2F" w:rsidRPr="00586B6B" w:rsidRDefault="008F5E2F" w:rsidP="00427D39">
            <w:pPr>
              <w:pStyle w:val="TAL"/>
            </w:pPr>
            <w:r w:rsidRPr="00586B6B">
              <w:t>De</w:t>
            </w:r>
            <w:r>
              <w:t>stroy</w:t>
            </w:r>
            <w:r w:rsidRPr="00586B6B">
              <w:t xml:space="preserve"> </w:t>
            </w:r>
            <w:r>
              <w:t xml:space="preserve">Event Data Processing </w:t>
            </w:r>
            <w:r w:rsidRPr="00586B6B">
              <w:t>Configuration</w:t>
            </w:r>
          </w:p>
        </w:tc>
        <w:tc>
          <w:tcPr>
            <w:tcW w:w="0" w:type="auto"/>
            <w:vMerge/>
          </w:tcPr>
          <w:p w14:paraId="38FEF480" w14:textId="77777777" w:rsidR="008F5E2F" w:rsidRPr="00D41AA2" w:rsidRDefault="008F5E2F" w:rsidP="00427D39">
            <w:pPr>
              <w:pStyle w:val="TAL"/>
              <w:rPr>
                <w:rStyle w:val="URLchar"/>
              </w:rPr>
            </w:pPr>
          </w:p>
        </w:tc>
        <w:tc>
          <w:tcPr>
            <w:tcW w:w="0" w:type="auto"/>
            <w:shd w:val="clear" w:color="auto" w:fill="auto"/>
          </w:tcPr>
          <w:p w14:paraId="27F698B6" w14:textId="77777777" w:rsidR="008F5E2F" w:rsidRPr="00586B6B" w:rsidRDefault="008F5E2F" w:rsidP="00427D39">
            <w:pPr>
              <w:pStyle w:val="TAL"/>
            </w:pPr>
            <w:bookmarkStart w:id="1329" w:name="_MCCTEMPBM_CRPT71130429___7"/>
            <w:r w:rsidRPr="00586B6B">
              <w:rPr>
                <w:rStyle w:val="HTTPMethod"/>
              </w:rPr>
              <w:t>DELETE</w:t>
            </w:r>
            <w:bookmarkEnd w:id="1329"/>
          </w:p>
        </w:tc>
        <w:tc>
          <w:tcPr>
            <w:tcW w:w="0" w:type="auto"/>
            <w:shd w:val="clear" w:color="auto" w:fill="auto"/>
          </w:tcPr>
          <w:p w14:paraId="3A4D3929" w14:textId="77777777" w:rsidR="008F5E2F" w:rsidRPr="00586B6B" w:rsidRDefault="008F5E2F" w:rsidP="00427D39">
            <w:pPr>
              <w:pStyle w:val="TAL"/>
            </w:pPr>
            <w:r w:rsidRPr="00586B6B">
              <w:t>Used to de</w:t>
            </w:r>
            <w:r>
              <w:t>stroy</w:t>
            </w:r>
            <w:r w:rsidRPr="00586B6B">
              <w:t xml:space="preserve"> an existing </w:t>
            </w:r>
            <w:r>
              <w:t>Event Data Processing</w:t>
            </w:r>
            <w:r w:rsidRPr="00586B6B">
              <w:t xml:space="preserve"> Configuration.</w:t>
            </w:r>
          </w:p>
        </w:tc>
      </w:tr>
    </w:tbl>
    <w:p w14:paraId="143D7C2D" w14:textId="77777777" w:rsidR="008F5E2F" w:rsidRPr="005D0294" w:rsidRDefault="008F5E2F" w:rsidP="008F5E2F">
      <w:pPr>
        <w:pStyle w:val="TAN"/>
        <w:keepNext w:val="0"/>
      </w:pPr>
    </w:p>
    <w:p w14:paraId="15D1980D" w14:textId="77777777" w:rsidR="008F5E2F" w:rsidRDefault="008F5E2F" w:rsidP="008F5E2F">
      <w:pPr>
        <w:pStyle w:val="Heading3"/>
      </w:pPr>
      <w:bookmarkStart w:id="1330" w:name="_Toc123800860"/>
      <w:r>
        <w:t>7.11.3</w:t>
      </w:r>
      <w:r>
        <w:tab/>
        <w:t>Data model</w:t>
      </w:r>
      <w:bookmarkEnd w:id="1330"/>
    </w:p>
    <w:p w14:paraId="24C2EC10" w14:textId="77777777" w:rsidR="008F5E2F" w:rsidRDefault="008F5E2F" w:rsidP="008F5E2F">
      <w:pPr>
        <w:pStyle w:val="Heading4"/>
      </w:pPr>
      <w:bookmarkStart w:id="1331" w:name="_Toc123800861"/>
      <w:r>
        <w:t>7.11.3.1</w:t>
      </w:r>
      <w:r>
        <w:tab/>
        <w:t>EventDataProcessingConfiguration resource type</w:t>
      </w:r>
      <w:bookmarkEnd w:id="1331"/>
    </w:p>
    <w:p w14:paraId="64E6E446" w14:textId="77777777" w:rsidR="008F5E2F" w:rsidRPr="00586B6B" w:rsidRDefault="008F5E2F" w:rsidP="008F5E2F">
      <w:pPr>
        <w:keepNext/>
      </w:pPr>
      <w:bookmarkStart w:id="1332" w:name="_MCCTEMPBM_CRPT71130430___7"/>
      <w:r w:rsidRPr="00586B6B">
        <w:t xml:space="preserve">The data model for the </w:t>
      </w:r>
      <w:r>
        <w:rPr>
          <w:rStyle w:val="Code"/>
        </w:rPr>
        <w:t>EventDataProcessing</w:t>
      </w:r>
      <w:r w:rsidRPr="00D41AA2">
        <w:rPr>
          <w:rStyle w:val="Code"/>
        </w:rPr>
        <w:t>Configuration</w:t>
      </w:r>
      <w:r w:rsidRPr="00586B6B">
        <w:t xml:space="preserve"> resource is specified in </w:t>
      </w:r>
      <w:r>
        <w:t>t</w:t>
      </w:r>
      <w:r w:rsidRPr="00586B6B">
        <w:t>able 7.</w:t>
      </w:r>
      <w:r>
        <w:t>11</w:t>
      </w:r>
      <w:r w:rsidRPr="00586B6B">
        <w:t>.3</w:t>
      </w:r>
      <w:r>
        <w:noBreakHyphen/>
      </w:r>
      <w:r w:rsidRPr="00586B6B">
        <w:t>1 below:</w:t>
      </w:r>
    </w:p>
    <w:bookmarkEnd w:id="1332"/>
    <w:p w14:paraId="08D02FB1" w14:textId="77777777" w:rsidR="008F5E2F" w:rsidRPr="00586B6B" w:rsidRDefault="008F5E2F" w:rsidP="008F5E2F">
      <w:pPr>
        <w:pStyle w:val="TH"/>
      </w:pPr>
      <w:r w:rsidRPr="00586B6B">
        <w:t>Table 7.</w:t>
      </w:r>
      <w:r>
        <w:t>11</w:t>
      </w:r>
      <w:r w:rsidRPr="00586B6B">
        <w:t>.3</w:t>
      </w:r>
      <w:r w:rsidRPr="00586B6B">
        <w:noBreakHyphen/>
        <w:t xml:space="preserve">1: Definition of </w:t>
      </w:r>
      <w:r>
        <w:t>EventDataProcessing</w:t>
      </w:r>
      <w:r w:rsidRPr="00586B6B">
        <w:t>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586B6B"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586B6B" w:rsidRDefault="008F5E2F" w:rsidP="00427D39">
            <w:pPr>
              <w:pStyle w:val="TAH"/>
            </w:pPr>
            <w:r w:rsidRPr="00586B6B">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586B6B" w:rsidRDefault="008F5E2F" w:rsidP="00427D39">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586B6B" w:rsidRDefault="008F5E2F" w:rsidP="00427D39">
            <w:pPr>
              <w:pStyle w:val="TAH"/>
            </w:pPr>
            <w:r w:rsidRPr="00586B6B">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586B6B" w:rsidRDefault="008F5E2F" w:rsidP="00427D39">
            <w:pPr>
              <w:pStyle w:val="TAH"/>
            </w:pPr>
            <w:r w:rsidRPr="00586B6B">
              <w:t>Description</w:t>
            </w:r>
          </w:p>
        </w:tc>
      </w:tr>
      <w:tr w:rsidR="008F5E2F" w:rsidRPr="00586B6B"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450E15" w:rsidRDefault="008F5E2F" w:rsidP="00427D39">
            <w:pPr>
              <w:pStyle w:val="TAL"/>
              <w:ind w:left="284" w:hanging="177"/>
              <w:rPr>
                <w:i/>
                <w:iCs/>
              </w:rPr>
            </w:pPr>
            <w:bookmarkStart w:id="1333" w:name="_MCCTEMPBM_CRPT71130431___2"/>
            <w:r>
              <w:rPr>
                <w:i/>
                <w:iCs/>
              </w:rPr>
              <w:t>eventDataProcessing‌</w:t>
            </w:r>
            <w:r w:rsidRPr="00450E15">
              <w:rPr>
                <w:i/>
                <w:iCs/>
              </w:rPr>
              <w:t>ConfigurationId</w:t>
            </w:r>
            <w:bookmarkEnd w:id="133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C5C2E" w:rsidRDefault="008F5E2F" w:rsidP="00427D39">
            <w:pPr>
              <w:pStyle w:val="TAL"/>
              <w:rPr>
                <w:rStyle w:val="Datatypechar"/>
              </w:rPr>
            </w:pPr>
            <w:bookmarkStart w:id="1334" w:name="_MCCTEMPBM_CRPT71130432___7"/>
            <w:r w:rsidRPr="006C5C2E">
              <w:rPr>
                <w:rStyle w:val="Datatypechar"/>
              </w:rPr>
              <w:t>ResourceId</w:t>
            </w:r>
            <w:bookmarkEnd w:id="133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586B6B" w:rsidRDefault="008F5E2F" w:rsidP="00427D39">
            <w:pPr>
              <w:pStyle w:val="TAC"/>
            </w:pPr>
            <w:r w:rsidRPr="00586B6B">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586B6B" w:rsidRDefault="008F5E2F" w:rsidP="00427D39">
            <w:pPr>
              <w:pStyle w:val="TAL"/>
            </w:pPr>
            <w:r w:rsidRPr="00586B6B">
              <w:t xml:space="preserve">An identifier for this </w:t>
            </w:r>
            <w:r>
              <w:t>Event Data Processing</w:t>
            </w:r>
            <w:r w:rsidRPr="00586B6B">
              <w:t xml:space="preserve"> Configuration that is unique within the scope of the enclosing Provisioning Session.</w:t>
            </w:r>
          </w:p>
        </w:tc>
      </w:tr>
      <w:tr w:rsidR="008F5E2F" w:rsidRPr="00586B6B"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450E15" w:rsidRDefault="008F5E2F" w:rsidP="00427D39">
            <w:pPr>
              <w:pStyle w:val="TAL"/>
              <w:ind w:left="284" w:hanging="177"/>
              <w:rPr>
                <w:i/>
                <w:iCs/>
              </w:rPr>
            </w:pPr>
            <w:bookmarkStart w:id="1335" w:name="_MCCTEMPBM_CRPT71130433___2"/>
            <w:r>
              <w:rPr>
                <w:i/>
                <w:iCs/>
              </w:rPr>
              <w:t>eventId</w:t>
            </w:r>
            <w:bookmarkEnd w:id="133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C5C2E" w:rsidRDefault="008F5E2F" w:rsidP="00427D39">
            <w:pPr>
              <w:pStyle w:val="TAL"/>
              <w:rPr>
                <w:rStyle w:val="Datatypechar"/>
              </w:rPr>
            </w:pPr>
            <w:bookmarkStart w:id="1336" w:name="_MCCTEMPBM_CRPT71130434___7"/>
            <w:r w:rsidRPr="006C5C2E">
              <w:rPr>
                <w:rStyle w:val="Datatypechar"/>
              </w:rPr>
              <w:t>AfEvent</w:t>
            </w:r>
            <w:bookmarkEnd w:id="133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586B6B" w:rsidRDefault="008F5E2F" w:rsidP="00427D39">
            <w:pPr>
              <w:pStyle w:val="TAC"/>
            </w:pPr>
            <w:r>
              <w:t>1</w:t>
            </w:r>
            <w:r w:rsidRPr="00586B6B">
              <w:t>..1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586B6B" w:rsidRDefault="008F5E2F" w:rsidP="00427D39">
            <w:pPr>
              <w:pStyle w:val="TAL"/>
            </w:pPr>
            <w:r>
              <w:t>One of the enumerated values specified in clause 5.6.3.3 of TS 29.517 [4</w:t>
            </w:r>
            <w:r w:rsidR="00156C06">
              <w:t>6</w:t>
            </w:r>
            <w:r>
              <w:t>] relating to 5G Media Streaming.</w:t>
            </w:r>
          </w:p>
        </w:tc>
      </w:tr>
      <w:tr w:rsidR="008F5E2F" w:rsidRPr="00586B6B"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450E15" w:rsidRDefault="008F5E2F" w:rsidP="00427D39">
            <w:pPr>
              <w:pStyle w:val="TAL"/>
              <w:ind w:left="284" w:hanging="177"/>
              <w:rPr>
                <w:i/>
                <w:iCs/>
              </w:rPr>
            </w:pPr>
            <w:bookmarkStart w:id="1337" w:name="_MCCTEMPBM_CRPT71130435___2"/>
            <w:r>
              <w:rPr>
                <w:i/>
                <w:iCs/>
              </w:rPr>
              <w:t>authorizationUrl</w:t>
            </w:r>
            <w:bookmarkEnd w:id="133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C5C2E" w:rsidRDefault="008F5E2F" w:rsidP="00427D39">
            <w:pPr>
              <w:pStyle w:val="TAL"/>
              <w:rPr>
                <w:rStyle w:val="Datatypechar"/>
              </w:rPr>
            </w:pPr>
            <w:bookmarkStart w:id="1338" w:name="_MCCTEMPBM_CRPT71130436___7"/>
            <w:r w:rsidRPr="006C5C2E">
              <w:rPr>
                <w:rStyle w:val="Datatypechar"/>
              </w:rPr>
              <w:t>Url</w:t>
            </w:r>
            <w:bookmarkEnd w:id="133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586B6B" w:rsidRDefault="008F5E2F" w:rsidP="00427D39">
            <w:pPr>
              <w:pStyle w:val="TAC"/>
            </w:pPr>
            <w:r w:rsidRPr="00586B6B">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586B6B" w:rsidRDefault="008F5E2F" w:rsidP="00427D39">
            <w:pPr>
              <w:pStyle w:val="TALcontinuation"/>
              <w:spacing w:before="60"/>
              <w:rPr>
                <w:rFonts w:cs="Arial"/>
                <w:szCs w:val="18"/>
              </w:rPr>
            </w:pPr>
            <w:r>
              <w:rPr>
                <w:bCs/>
              </w:rPr>
              <w:t>A URL that may be used to authorize the Event consumer entity to enable its subscription to the Data Collection AF for event notification, subject to the data access restrictions of a Data Access Profile.</w:t>
            </w:r>
          </w:p>
        </w:tc>
      </w:tr>
      <w:tr w:rsidR="008F5E2F" w:rsidRPr="00586B6B"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450E15" w:rsidRDefault="008F5E2F" w:rsidP="00427D39">
            <w:pPr>
              <w:pStyle w:val="TAL"/>
              <w:ind w:left="284" w:hanging="177"/>
              <w:rPr>
                <w:i/>
                <w:iCs/>
              </w:rPr>
            </w:pPr>
            <w:bookmarkStart w:id="1339" w:name="_MCCTEMPBM_CRPT71130437___2"/>
            <w:r>
              <w:rPr>
                <w:i/>
                <w:iCs/>
              </w:rPr>
              <w:t>dataAccessProfiles</w:t>
            </w:r>
            <w:bookmarkEnd w:id="133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C5C2E" w:rsidRDefault="008F5E2F" w:rsidP="00427D39">
            <w:pPr>
              <w:pStyle w:val="TAL"/>
              <w:rPr>
                <w:rStyle w:val="Datatypechar"/>
              </w:rPr>
            </w:pPr>
            <w:bookmarkStart w:id="1340" w:name="_MCCTEMPBM_CRPT71130438___7"/>
            <w:r w:rsidRPr="006C5C2E">
              <w:rPr>
                <w:rStyle w:val="Datatypechar"/>
              </w:rPr>
              <w:t>Array(Data‌Access‌Profile)</w:t>
            </w:r>
            <w:bookmarkEnd w:id="134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586B6B" w:rsidRDefault="008F5E2F" w:rsidP="00427D39">
            <w:pPr>
              <w:pStyle w:val="TAC"/>
            </w:pPr>
            <w:r>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Default="008F5E2F" w:rsidP="00427D39">
            <w:pPr>
              <w:pStyle w:val="TALcontinuation"/>
              <w:spacing w:before="60"/>
              <w:rPr>
                <w:bCs/>
              </w:rPr>
            </w:pPr>
            <w:r>
              <w:rPr>
                <w:bCs/>
              </w:rPr>
              <w:t xml:space="preserve">One or more </w:t>
            </w:r>
            <w:r w:rsidRPr="006D181C">
              <w:rPr>
                <w:bCs/>
              </w:rPr>
              <w:t>Data Access Profile definitions</w:t>
            </w:r>
            <w:r>
              <w:rPr>
                <w:bCs/>
              </w:rPr>
              <w:t>, each one describing a set of data processing instructions to be applied by the Data Collection AF when exposing events to an associated Event consumer entity. (See clause 6.3.3.2 of TS 26.532 [47].)</w:t>
            </w:r>
          </w:p>
          <w:p w14:paraId="75BC95AF" w14:textId="77777777" w:rsidR="008F5E2F" w:rsidRPr="00586B6B" w:rsidRDefault="008F5E2F" w:rsidP="00427D39">
            <w:pPr>
              <w:pStyle w:val="TALcontinuation"/>
              <w:spacing w:before="60"/>
            </w:pPr>
            <w:r>
              <w:t xml:space="preserve">The </w:t>
            </w:r>
            <w:r w:rsidRPr="00244471">
              <w:t>controlled</w:t>
            </w:r>
            <w:r>
              <w:t xml:space="preserve"> vocabularies to be used with </w:t>
            </w:r>
            <w:r w:rsidRPr="00244471">
              <w:rPr>
                <w:rStyle w:val="Code"/>
              </w:rPr>
              <w:t>DataAccessProfile.‌parameters</w:t>
            </w:r>
            <w:r>
              <w:t xml:space="preserve"> are specified in annex E of the present document.</w:t>
            </w:r>
          </w:p>
        </w:tc>
      </w:tr>
    </w:tbl>
    <w:p w14:paraId="3ABED451" w14:textId="77777777" w:rsidR="00821C68" w:rsidRDefault="00821C68" w:rsidP="00821C68">
      <w:pPr>
        <w:pStyle w:val="TAN"/>
        <w:keepNext w:val="0"/>
      </w:pPr>
      <w:bookmarkStart w:id="1341" w:name="_Toc71722062"/>
      <w:bookmarkStart w:id="1342" w:name="_Toc74859114"/>
    </w:p>
    <w:p w14:paraId="15B780D6" w14:textId="78464480" w:rsidR="007D59CE" w:rsidRPr="00586B6B" w:rsidRDefault="01632CED" w:rsidP="007D59CE">
      <w:pPr>
        <w:pStyle w:val="Heading1"/>
      </w:pPr>
      <w:bookmarkStart w:id="1343" w:name="_Toc123800862"/>
      <w:r w:rsidRPr="00586B6B">
        <w:t>8</w:t>
      </w:r>
      <w:r w:rsidR="00F0770E" w:rsidRPr="00586B6B">
        <w:tab/>
      </w:r>
      <w:r w:rsidR="53FAA5BA" w:rsidRPr="00586B6B">
        <w:t xml:space="preserve">Media Ingest and Publish (M2) </w:t>
      </w:r>
      <w:r w:rsidR="34964666" w:rsidRPr="00586B6B">
        <w:t>protocol</w:t>
      </w:r>
      <w:r w:rsidR="53FAA5BA" w:rsidRPr="00586B6B">
        <w:t>s</w:t>
      </w:r>
      <w:bookmarkEnd w:id="1285"/>
      <w:bookmarkEnd w:id="1286"/>
      <w:bookmarkEnd w:id="1341"/>
      <w:bookmarkEnd w:id="1342"/>
      <w:bookmarkEnd w:id="1343"/>
    </w:p>
    <w:p w14:paraId="3BD65AB9" w14:textId="608D2031" w:rsidR="005377C1" w:rsidRPr="00586B6B" w:rsidRDefault="005377C1" w:rsidP="005377C1">
      <w:pPr>
        <w:pStyle w:val="Heading2"/>
      </w:pPr>
      <w:bookmarkStart w:id="1344" w:name="_Toc68899638"/>
      <w:bookmarkStart w:id="1345" w:name="_Toc71214389"/>
      <w:bookmarkStart w:id="1346" w:name="_Toc71722063"/>
      <w:bookmarkStart w:id="1347" w:name="_Toc74859115"/>
      <w:bookmarkStart w:id="1348" w:name="_Toc123800863"/>
      <w:r w:rsidRPr="00586B6B">
        <w:t>8.1</w:t>
      </w:r>
      <w:r w:rsidRPr="00586B6B">
        <w:tab/>
        <w:t>General</w:t>
      </w:r>
      <w:bookmarkEnd w:id="1344"/>
      <w:bookmarkEnd w:id="1345"/>
      <w:bookmarkEnd w:id="1346"/>
      <w:bookmarkEnd w:id="1347"/>
      <w:bookmarkEnd w:id="1348"/>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821C68">
      <w:pPr>
        <w:pStyle w:val="TAN"/>
        <w:keepNext w:val="0"/>
      </w:pPr>
    </w:p>
    <w:p w14:paraId="4095AAB2" w14:textId="20E3CB14" w:rsidR="005377C1" w:rsidRPr="00586B6B" w:rsidRDefault="005377C1" w:rsidP="005377C1">
      <w:pPr>
        <w:pStyle w:val="Heading2"/>
      </w:pPr>
      <w:bookmarkStart w:id="1349" w:name="_Toc68899639"/>
      <w:bookmarkStart w:id="1350" w:name="_Toc71214390"/>
      <w:bookmarkStart w:id="1351" w:name="_Toc71722064"/>
      <w:bookmarkStart w:id="1352" w:name="_Toc74859116"/>
      <w:bookmarkStart w:id="1353" w:name="_Toc123800864"/>
      <w:r w:rsidRPr="00586B6B">
        <w:t>8.2</w:t>
      </w:r>
      <w:r w:rsidRPr="00586B6B">
        <w:tab/>
        <w:t>HTTP pull-based content ingest protocol</w:t>
      </w:r>
      <w:bookmarkEnd w:id="1349"/>
      <w:bookmarkEnd w:id="1350"/>
      <w:bookmarkEnd w:id="1351"/>
      <w:bookmarkEnd w:id="1352"/>
      <w:bookmarkEnd w:id="1353"/>
    </w:p>
    <w:p w14:paraId="7B3B7160" w14:textId="194347FB" w:rsidR="003E1FFA" w:rsidRDefault="003E1FFA" w:rsidP="003E1FFA">
      <w:pPr>
        <w:keepNext/>
        <w:keepLines/>
      </w:pPr>
      <w:bookmarkStart w:id="1354" w:name="_Toc68899640"/>
      <w:bookmarkStart w:id="1355" w:name="_Toc71214391"/>
      <w:bookmarkStart w:id="1356" w:name="_Toc71722065"/>
      <w:bookmarkStart w:id="1357" w:name="_Toc74859117"/>
      <w:r>
        <w:t xml:space="preserve">If </w:t>
      </w:r>
      <w:r>
        <w:rPr>
          <w:rStyle w:val="Code"/>
        </w:rPr>
        <w:t>IngestConfiguration.protocol</w:t>
      </w:r>
      <w:r>
        <w:t xml:space="preserve"> is set to </w:t>
      </w:r>
      <w:r>
        <w:rPr>
          <w:rStyle w:val="Code"/>
        </w:rPr>
        <w:t>urn:3gpp:5gms:content-protocol:http-pull-ingest</w:t>
      </w:r>
      <w:r>
        <w:t xml:space="preserve"> in the Content Hosting Configuration, media resources shall be ingested by the 5GMSd AS using HTTP [9]. The </w:t>
      </w:r>
      <w:r>
        <w:rPr>
          <w:rStyle w:val="Code"/>
        </w:rPr>
        <w:t>IngestConfiguration.pull</w:t>
      </w:r>
      <w:r>
        <w:t xml:space="preserve"> property shall be set to </w:t>
      </w:r>
      <w:r>
        <w:rPr>
          <w:rStyle w:val="Code"/>
        </w:rPr>
        <w:t>True</w:t>
      </w:r>
      <w:r>
        <w:t xml:space="preserve">, indicating that a Pull-based protocol is used. The </w:t>
      </w:r>
      <w:r>
        <w:rPr>
          <w:rStyle w:val="Code"/>
        </w:rPr>
        <w:t>IngestConfiguration.baseURL</w:t>
      </w:r>
      <w:r>
        <w:t xml:space="preserve"> property shall point at the 5GMSd Application Provider's origin server, as specified in table 7.6.3.1</w:t>
      </w:r>
      <w:r>
        <w:noBreakHyphen/>
        <w:t>1, and may indicate the use of HTTPS [16].</w:t>
      </w:r>
    </w:p>
    <w:p w14:paraId="327978C5" w14:textId="2C1B790B" w:rsidR="003E1FFA" w:rsidRDefault="003E1FFA" w:rsidP="00CE66F9">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791AF202" w14:textId="77777777" w:rsidR="003E1FFA" w:rsidRDefault="003E1FFA" w:rsidP="00CE66F9">
      <w:pPr>
        <w:pStyle w:val="B1"/>
        <w:keepNext/>
      </w:pPr>
      <w:r>
        <w:t>1.</w:t>
      </w:r>
      <w:r>
        <w:tab/>
        <w:t xml:space="preserve">The prefix of the request URL indicated in the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t xml:space="preserve"> of the applicable Content Hosting Configuration is replaced with that of the corresponding </w:t>
      </w:r>
      <w:r w:rsidRPr="008A087E">
        <w:rPr>
          <w:rStyle w:val="Code"/>
        </w:rPr>
        <w:t>Ingest‌Configuration</w:t>
      </w:r>
      <w:r>
        <w:rPr>
          <w:rStyle w:val="Code"/>
        </w:rPr>
        <w:t>‌</w:t>
      </w:r>
      <w:r w:rsidRPr="008A087E">
        <w:rPr>
          <w:rStyle w:val="Code"/>
        </w:rPr>
        <w:t>.baseURL</w:t>
      </w:r>
      <w:r w:rsidRPr="006A653E">
        <w:t>.</w:t>
      </w:r>
    </w:p>
    <w:p w14:paraId="19C32BC4" w14:textId="77777777" w:rsidR="003E1FFA" w:rsidRDefault="003E1FFA" w:rsidP="003E1FFA">
      <w:pPr>
        <w:pStyle w:val="NO"/>
      </w:pPr>
      <w:r>
        <w:t>NOTE:</w:t>
      </w:r>
      <w:r>
        <w:tab/>
        <w:t>It is the responsibility of the 5GMSd AF to assign unique M4d base URLs to each provisioned Content Hosting Configuration so as to ensure that this substitution is unambiguous.</w:t>
      </w:r>
    </w:p>
    <w:p w14:paraId="6F72CD8D" w14:textId="77777777" w:rsidR="003E1FFA" w:rsidRPr="000E2778" w:rsidRDefault="003E1FFA" w:rsidP="003E1FFA">
      <w:pPr>
        <w:pStyle w:val="B1"/>
      </w:pPr>
      <w:r>
        <w:t>2.</w:t>
      </w:r>
      <w:r>
        <w:tab/>
        <w:t xml:space="preserve">The path rewrite rules (if provisioned in </w:t>
      </w:r>
      <w:r>
        <w:rPr>
          <w:rStyle w:val="Code"/>
        </w:rPr>
        <w:t>DistributionConfiguration.PathRewriteRules</w:t>
      </w:r>
      <w:r>
        <w:t xml:space="preserve">) are applied in strict order to the remainder of the request URL (i.e., the path segments following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rsidRPr="000E2778">
        <w:t>).</w:t>
      </w:r>
      <w:r>
        <w:t xml:space="preserve"> The </w:t>
      </w:r>
      <w:r w:rsidRPr="00DC1457">
        <w:rPr>
          <w:rStyle w:val="Code"/>
        </w:rPr>
        <w:t>requestPathPattern</w:t>
      </w:r>
      <w:r>
        <w:t xml:space="preserve"> of the first matching path rewrite rule is replaced with the corresponding </w:t>
      </w:r>
      <w:r>
        <w:rPr>
          <w:rStyle w:val="Code"/>
        </w:rPr>
        <w:t>mappedPath</w:t>
      </w:r>
      <w:r w:rsidRPr="000E2778">
        <w:t>.</w:t>
      </w:r>
    </w:p>
    <w:p w14:paraId="53CCBE21" w14:textId="0D8170B1" w:rsidR="005377C1" w:rsidRPr="00586B6B" w:rsidRDefault="005377C1" w:rsidP="005377C1">
      <w:pPr>
        <w:pStyle w:val="Heading2"/>
      </w:pPr>
      <w:bookmarkStart w:id="1358" w:name="_Toc123800865"/>
      <w:r w:rsidRPr="00586B6B">
        <w:t>8.3</w:t>
      </w:r>
      <w:r w:rsidRPr="00586B6B">
        <w:tab/>
        <w:t>DASH-IF push-based content ingest protocol</w:t>
      </w:r>
      <w:bookmarkEnd w:id="1354"/>
      <w:bookmarkEnd w:id="1355"/>
      <w:bookmarkEnd w:id="1356"/>
      <w:bookmarkEnd w:id="1357"/>
      <w:bookmarkEnd w:id="1358"/>
    </w:p>
    <w:p w14:paraId="32C982A0" w14:textId="11C97B78" w:rsidR="003E1FFA" w:rsidRDefault="003E1FFA" w:rsidP="003E1FFA">
      <w:bookmarkStart w:id="1359" w:name="_Toc68899641"/>
      <w:bookmarkStart w:id="1360" w:name="_Toc71214392"/>
      <w:bookmarkStart w:id="1361" w:name="_Toc71722066"/>
      <w:bookmarkStart w:id="1362" w:name="_Toc74859118"/>
      <w:r>
        <w:t xml:space="preserve">If </w:t>
      </w:r>
      <w:r>
        <w:rPr>
          <w:rStyle w:val="Code"/>
        </w:rPr>
        <w:t>IngestConfiguration.protocol</w:t>
      </w:r>
      <w:r>
        <w:t xml:space="preserve"> is set to </w:t>
      </w:r>
      <w:r>
        <w:rPr>
          <w:rStyle w:val="Code"/>
        </w:rPr>
        <w:t>urn:3gpp:5gms:content-protocol:dash-if-ingest</w:t>
      </w:r>
      <w:r>
        <w:t xml:space="preserve"> in the Content Hosting Configuration, media resources shall be ingested by the 5GMSd AS as specified by the DASH</w:t>
      </w:r>
      <w:r>
        <w:noBreakHyphen/>
        <w:t xml:space="preserve">IF Live Media Ingest specification [3]. The </w:t>
      </w:r>
      <w:r>
        <w:rPr>
          <w:rStyle w:val="Code"/>
        </w:rPr>
        <w:t>IngestConfiguration.pull</w:t>
      </w:r>
      <w:r>
        <w:t xml:space="preserve"> property shall be set to False, indicating that a Push-based protocol is used. The </w:t>
      </w:r>
      <w:r>
        <w:rPr>
          <w:rStyle w:val="Code"/>
        </w:rPr>
        <w:t>IngestConfiguration.baseURL</w:t>
      </w:r>
      <w:r>
        <w:t xml:space="preserve"> property shall be set by the 5GMSd AF to the base URL that is to be used by the 5GMSd Application Provider to upload the DASH segments and MPD(s) to the 5GMSd AS at reference point M2d.</w:t>
      </w:r>
    </w:p>
    <w:p w14:paraId="7185D633" w14:textId="740D4BEE" w:rsidR="007D59CE" w:rsidRPr="00586B6B" w:rsidRDefault="007D59CE" w:rsidP="007D59CE">
      <w:pPr>
        <w:pStyle w:val="Heading1"/>
      </w:pPr>
      <w:bookmarkStart w:id="1363" w:name="_Toc123800866"/>
      <w:r w:rsidRPr="00586B6B">
        <w:t>9</w:t>
      </w:r>
      <w:r w:rsidRPr="00586B6B">
        <w:tab/>
        <w:t>Internal (M3) APIs</w:t>
      </w:r>
      <w:bookmarkEnd w:id="1359"/>
      <w:bookmarkEnd w:id="1360"/>
      <w:bookmarkEnd w:id="1361"/>
      <w:bookmarkEnd w:id="1362"/>
      <w:bookmarkEnd w:id="1363"/>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1364" w:name="_Toc68899642"/>
      <w:bookmarkStart w:id="1365" w:name="_Toc71214393"/>
      <w:bookmarkStart w:id="1366" w:name="_Toc71722067"/>
      <w:bookmarkStart w:id="1367" w:name="_Toc74859119"/>
      <w:bookmarkStart w:id="1368" w:name="_Toc123800867"/>
      <w:r w:rsidRPr="00586B6B">
        <w:t>10</w:t>
      </w:r>
      <w:r w:rsidRPr="00586B6B">
        <w:tab/>
        <w:t>Media Streaming (M4) APIs</w:t>
      </w:r>
      <w:bookmarkEnd w:id="1364"/>
      <w:bookmarkEnd w:id="1365"/>
      <w:bookmarkEnd w:id="1366"/>
      <w:bookmarkEnd w:id="1367"/>
      <w:bookmarkEnd w:id="1368"/>
    </w:p>
    <w:p w14:paraId="3AEF9FDC" w14:textId="40051B84" w:rsidR="00F41894" w:rsidRPr="00450E15" w:rsidRDefault="00F41894" w:rsidP="00450E15">
      <w:pPr>
        <w:pStyle w:val="Heading2"/>
      </w:pPr>
      <w:bookmarkStart w:id="1369" w:name="_Toc68899643"/>
      <w:bookmarkStart w:id="1370" w:name="_Toc71214394"/>
      <w:bookmarkStart w:id="1371" w:name="_Toc71722068"/>
      <w:bookmarkStart w:id="1372" w:name="_Toc74859120"/>
      <w:bookmarkStart w:id="1373" w:name="_Toc123800868"/>
      <w:r w:rsidRPr="00450E15">
        <w:t>10.1</w:t>
      </w:r>
      <w:r w:rsidRPr="00450E15">
        <w:tab/>
        <w:t>General</w:t>
      </w:r>
      <w:bookmarkEnd w:id="1369"/>
      <w:bookmarkEnd w:id="1370"/>
      <w:bookmarkEnd w:id="1371"/>
      <w:bookmarkEnd w:id="1372"/>
      <w:bookmarkEnd w:id="1373"/>
    </w:p>
    <w:p w14:paraId="15D4894D" w14:textId="5AF3BFE6" w:rsidR="00F41894" w:rsidRPr="00586B6B" w:rsidRDefault="00F41894" w:rsidP="00CE66F9">
      <w:pPr>
        <w:keepNext/>
        <w:keepLines/>
      </w:pPr>
      <w:r w:rsidRPr="00586B6B">
        <w:t>This clause deals with the interface and APIs for media streaming for different distribution formats and protocols.</w:t>
      </w:r>
      <w:r w:rsidR="00156C06">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450E15" w:rsidRDefault="00F41894" w:rsidP="00450E15">
      <w:pPr>
        <w:pStyle w:val="Heading2"/>
      </w:pPr>
      <w:bookmarkStart w:id="1374" w:name="_Toc68899644"/>
      <w:bookmarkStart w:id="1375" w:name="_Toc71214395"/>
      <w:bookmarkStart w:id="1376" w:name="_Toc71722069"/>
      <w:bookmarkStart w:id="1377" w:name="_Toc74859121"/>
      <w:bookmarkStart w:id="1378" w:name="_Toc123800869"/>
      <w:r w:rsidRPr="00450E15">
        <w:t>10.2</w:t>
      </w:r>
      <w:r w:rsidRPr="00450E15">
        <w:tab/>
        <w:t>DASH Distribution</w:t>
      </w:r>
      <w:bookmarkEnd w:id="1374"/>
      <w:bookmarkEnd w:id="1375"/>
      <w:bookmarkEnd w:id="1376"/>
      <w:bookmarkEnd w:id="1377"/>
      <w:bookmarkEnd w:id="1378"/>
    </w:p>
    <w:p w14:paraId="4FF907B5" w14:textId="65506374" w:rsidR="00F41894" w:rsidRPr="00586B6B" w:rsidRDefault="00F41894" w:rsidP="00897985">
      <w:pPr>
        <w:keepNext/>
      </w:pPr>
      <w:r w:rsidRPr="00586B6B">
        <w:t xml:space="preserve">In the case of DASH distribution, M4d is relevant for the distribution as shown in </w:t>
      </w:r>
      <w:r w:rsidR="00821C68">
        <w:t>f</w:t>
      </w:r>
      <w:r w:rsidRPr="00586B6B">
        <w:t>igure 10.</w:t>
      </w:r>
      <w:r w:rsidR="00732C99">
        <w:t>2</w:t>
      </w:r>
      <w:r w:rsidRPr="00586B6B">
        <w:t>-1.</w:t>
      </w:r>
    </w:p>
    <w:p w14:paraId="1FA98C63" w14:textId="77777777" w:rsidR="00F41894" w:rsidRPr="00586B6B" w:rsidRDefault="00F41894" w:rsidP="006641D5">
      <w:pPr>
        <w:pStyle w:val="TH"/>
      </w:pPr>
      <w:r w:rsidRPr="00586B6B">
        <w:object w:dxaOrig="25635" w:dyaOrig="10950" w14:anchorId="3BDD7C20">
          <v:shape id="_x0000_i1026" type="#_x0000_t75" style="width:481.95pt;height:205.3pt" o:ole="">
            <v:imagedata r:id="rId24" o:title=""/>
          </v:shape>
          <o:OLEObject Type="Embed" ProgID="Visio.Drawing.15" ShapeID="_x0000_i1026" DrawAspect="Content" ObjectID="_1748768556"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53E7E76D" w:rsidR="00F41894" w:rsidRPr="00586B6B" w:rsidRDefault="00F41894" w:rsidP="00897985">
      <w:pPr>
        <w:keepNext/>
      </w:pPr>
      <w:r w:rsidRPr="00586B6B">
        <w:t xml:space="preserve">For DASH-based distribution according to </w:t>
      </w:r>
      <w:r w:rsidR="003F5C11" w:rsidRPr="00586B6B">
        <w:t>TS</w:t>
      </w:r>
      <w:r w:rsidR="00454B27">
        <w:t> </w:t>
      </w:r>
      <w:r w:rsidR="003F5C11" w:rsidRPr="00586B6B">
        <w:t>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821C68">
      <w:pPr>
        <w:pStyle w:val="B1"/>
        <w:keepNext/>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66E5EEB7"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w:t>
      </w:r>
      <w:r w:rsidR="00454B27">
        <w:t> </w:t>
      </w:r>
      <w:r w:rsidR="00F41894" w:rsidRPr="00586B6B">
        <w:t>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6C96E50B"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w:t>
      </w:r>
      <w:r w:rsidR="00454B27">
        <w:t> </w:t>
      </w:r>
      <w:r w:rsidR="00F41894" w:rsidRPr="00586B6B">
        <w:t>26.247 [4].</w:t>
      </w:r>
    </w:p>
    <w:p w14:paraId="553DD075" w14:textId="02E95510" w:rsidR="007D59CE" w:rsidRPr="00586B6B" w:rsidRDefault="00F41894" w:rsidP="007D59CE">
      <w:r w:rsidRPr="00586B6B">
        <w:t>A 5GMSd Client shall support the 5G Media Streaming DASH Interoperability Point as defined in TS</w:t>
      </w:r>
      <w:r w:rsidR="00454B27">
        <w:t> </w:t>
      </w:r>
      <w:r w:rsidRPr="00586B6B">
        <w:t>26.247</w:t>
      </w:r>
      <w:r w:rsidR="00454B27">
        <w:t> </w:t>
      </w:r>
      <w:r w:rsidRPr="00586B6B">
        <w:t>[4], clause</w:t>
      </w:r>
      <w:r w:rsidR="00454B27">
        <w:t> </w:t>
      </w:r>
      <w:r w:rsidRPr="00586B6B">
        <w:t>7.3.11. A 5GMSd Client may support additional DASH profiles and interoperability points.</w:t>
      </w:r>
    </w:p>
    <w:p w14:paraId="33E30A2C" w14:textId="7CC775AF" w:rsidR="00F865F0" w:rsidRPr="00586B6B" w:rsidRDefault="00F865F0" w:rsidP="007D59CE">
      <w:bookmarkStart w:id="1379" w:name="_MCCTEMPBM_CRPT71130441___7"/>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t> </w:t>
      </w:r>
      <w:r w:rsidRPr="00586B6B">
        <w:t>13.2.</w:t>
      </w:r>
    </w:p>
    <w:p w14:paraId="3F72E8E7" w14:textId="7B1D9890" w:rsidR="007D59CE" w:rsidRPr="00586B6B" w:rsidRDefault="007D59CE" w:rsidP="007D59CE">
      <w:pPr>
        <w:pStyle w:val="Heading1"/>
      </w:pPr>
      <w:bookmarkStart w:id="1380" w:name="_Toc68899645"/>
      <w:bookmarkStart w:id="1381" w:name="_Toc71214396"/>
      <w:bookmarkStart w:id="1382" w:name="_Toc71722070"/>
      <w:bookmarkStart w:id="1383" w:name="_Toc74859122"/>
      <w:bookmarkStart w:id="1384" w:name="_Toc123800870"/>
      <w:bookmarkEnd w:id="1379"/>
      <w:r w:rsidRPr="00586B6B">
        <w:t>11</w:t>
      </w:r>
      <w:r w:rsidRPr="00586B6B">
        <w:tab/>
        <w:t>Media Session Handling (M5) APIs</w:t>
      </w:r>
      <w:bookmarkEnd w:id="1380"/>
      <w:bookmarkEnd w:id="1381"/>
      <w:bookmarkEnd w:id="1382"/>
      <w:bookmarkEnd w:id="1383"/>
      <w:bookmarkEnd w:id="1384"/>
    </w:p>
    <w:p w14:paraId="365DBBF0" w14:textId="75E9A403" w:rsidR="007D59CE" w:rsidRPr="00586B6B" w:rsidRDefault="007D59CE" w:rsidP="007D59CE">
      <w:pPr>
        <w:pStyle w:val="Heading2"/>
      </w:pPr>
      <w:bookmarkStart w:id="1385" w:name="_Toc68899646"/>
      <w:bookmarkStart w:id="1386" w:name="_Toc71214397"/>
      <w:bookmarkStart w:id="1387" w:name="_Toc71722071"/>
      <w:bookmarkStart w:id="1388" w:name="_Toc74859123"/>
      <w:bookmarkStart w:id="1389" w:name="_Toc123800871"/>
      <w:r w:rsidRPr="00586B6B">
        <w:t>11.1</w:t>
      </w:r>
      <w:r w:rsidRPr="00586B6B">
        <w:tab/>
        <w:t>General</w:t>
      </w:r>
      <w:bookmarkEnd w:id="1385"/>
      <w:bookmarkEnd w:id="1386"/>
      <w:bookmarkEnd w:id="1387"/>
      <w:bookmarkEnd w:id="1388"/>
      <w:bookmarkEnd w:id="1389"/>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06E423E8"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w:t>
      </w:r>
    </w:p>
    <w:p w14:paraId="44FFADBE" w14:textId="29334E77" w:rsidR="00F46F1B" w:rsidRPr="00586B6B" w:rsidRDefault="007D59CE" w:rsidP="00F46F1B">
      <w:pPr>
        <w:pStyle w:val="Heading2"/>
      </w:pPr>
      <w:bookmarkStart w:id="1390" w:name="_Toc68899647"/>
      <w:bookmarkStart w:id="1391" w:name="_Toc71214398"/>
      <w:bookmarkStart w:id="1392" w:name="_Toc71722072"/>
      <w:bookmarkStart w:id="1393" w:name="_Toc74859124"/>
      <w:bookmarkStart w:id="1394" w:name="_Toc123800872"/>
      <w:r w:rsidRPr="00586B6B">
        <w:t>11.2</w:t>
      </w:r>
      <w:r w:rsidRPr="00586B6B">
        <w:tab/>
        <w:t>Service Access Information API</w:t>
      </w:r>
      <w:bookmarkEnd w:id="1390"/>
      <w:bookmarkEnd w:id="1391"/>
      <w:bookmarkEnd w:id="1392"/>
      <w:bookmarkEnd w:id="1393"/>
      <w:bookmarkEnd w:id="1394"/>
    </w:p>
    <w:p w14:paraId="1FB93DC6" w14:textId="07878F48" w:rsidR="000A09F9" w:rsidRPr="00586B6B" w:rsidRDefault="000A09F9" w:rsidP="000A09F9">
      <w:pPr>
        <w:pStyle w:val="Heading3"/>
      </w:pPr>
      <w:bookmarkStart w:id="1395" w:name="_Toc68899648"/>
      <w:bookmarkStart w:id="1396" w:name="_Toc71214399"/>
      <w:bookmarkStart w:id="1397" w:name="_Toc71722073"/>
      <w:bookmarkStart w:id="1398" w:name="_Toc74859125"/>
      <w:bookmarkStart w:id="1399" w:name="_Toc123800873"/>
      <w:r w:rsidRPr="00586B6B">
        <w:t>11.2.1</w:t>
      </w:r>
      <w:r w:rsidRPr="00586B6B">
        <w:tab/>
        <w:t>General</w:t>
      </w:r>
      <w:bookmarkEnd w:id="1395"/>
      <w:bookmarkEnd w:id="1396"/>
      <w:bookmarkEnd w:id="1397"/>
      <w:bookmarkEnd w:id="1398"/>
      <w:bookmarkEnd w:id="1399"/>
    </w:p>
    <w:p w14:paraId="29CC5471" w14:textId="48FD69B9" w:rsidR="00507BB1" w:rsidRPr="00586B6B" w:rsidRDefault="00507BB1" w:rsidP="0076572A">
      <w:pPr>
        <w:keepNext/>
      </w:pPr>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400" w:name="_Toc68899649"/>
      <w:bookmarkStart w:id="1401" w:name="_Toc71214400"/>
      <w:bookmarkStart w:id="1402" w:name="_Toc71722074"/>
      <w:bookmarkStart w:id="1403" w:name="_Toc74859126"/>
      <w:bookmarkStart w:id="1404" w:name="_Toc123800874"/>
      <w:r w:rsidRPr="00586B6B">
        <w:t>11.2.</w:t>
      </w:r>
      <w:r w:rsidR="00E1132C" w:rsidRPr="00586B6B">
        <w:t>2</w:t>
      </w:r>
      <w:r w:rsidRPr="00586B6B">
        <w:tab/>
        <w:t>Resource</w:t>
      </w:r>
      <w:r w:rsidR="00157B68" w:rsidRPr="00586B6B">
        <w:t xml:space="preserve"> </w:t>
      </w:r>
      <w:r w:rsidRPr="00586B6B">
        <w:t>s</w:t>
      </w:r>
      <w:r w:rsidR="00157B68" w:rsidRPr="00586B6B">
        <w:t>tructure</w:t>
      </w:r>
      <w:bookmarkEnd w:id="1400"/>
      <w:bookmarkEnd w:id="1401"/>
      <w:bookmarkEnd w:id="1402"/>
      <w:bookmarkEnd w:id="1403"/>
      <w:bookmarkEnd w:id="1404"/>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0DB83D7C" w:rsidR="000A09F9" w:rsidRPr="00586B6B" w:rsidRDefault="000A09F9" w:rsidP="00D41AA2">
      <w:pPr>
        <w:pStyle w:val="URLdisplay"/>
        <w:keepNext/>
      </w:pPr>
      <w:r w:rsidRPr="00E97EAC">
        <w:rPr>
          <w:rStyle w:val="Code"/>
        </w:rPr>
        <w:t>{apiRoot}</w:t>
      </w:r>
      <w:r w:rsidRPr="00586B6B">
        <w:t>/3gpp-m5/</w:t>
      </w:r>
      <w:r w:rsidR="00416D52" w:rsidRPr="00D41AA2">
        <w:rPr>
          <w:rStyle w:val="Code"/>
        </w:rPr>
        <w:t>{apiVersion}</w:t>
      </w:r>
      <w:r w:rsidRPr="00586B6B">
        <w:t>/service-access-information/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bookmarkStart w:id="1405" w:name="_MCCTEMPBM_CRPT71130442___7"/>
            <w:r w:rsidRPr="00586B6B">
              <w:rPr>
                <w:rStyle w:val="HTTPMethod"/>
              </w:rPr>
              <w:t>GET</w:t>
            </w:r>
            <w:bookmarkEnd w:id="1405"/>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tbl>
    <w:p w14:paraId="1BD1450A" w14:textId="77777777" w:rsidR="003F5C11" w:rsidRPr="00586B6B" w:rsidRDefault="003F5C11" w:rsidP="00454B27">
      <w:pPr>
        <w:pStyle w:val="TAN"/>
        <w:keepNext w:val="0"/>
      </w:pPr>
    </w:p>
    <w:p w14:paraId="5386AFE8" w14:textId="6DABCA98" w:rsidR="000A09F9" w:rsidRPr="00586B6B" w:rsidRDefault="000A09F9" w:rsidP="000A09F9">
      <w:pPr>
        <w:pStyle w:val="Heading3"/>
      </w:pPr>
      <w:bookmarkStart w:id="1406" w:name="_Toc68899650"/>
      <w:bookmarkStart w:id="1407" w:name="_Toc71214401"/>
      <w:bookmarkStart w:id="1408" w:name="_Toc71722075"/>
      <w:bookmarkStart w:id="1409" w:name="_Toc74859127"/>
      <w:bookmarkStart w:id="1410" w:name="_Toc123800875"/>
      <w:r w:rsidRPr="00586B6B">
        <w:t>11.2.</w:t>
      </w:r>
      <w:r w:rsidR="00E1132C" w:rsidRPr="00586B6B">
        <w:t>3</w:t>
      </w:r>
      <w:r w:rsidRPr="00586B6B">
        <w:tab/>
        <w:t>Data model</w:t>
      </w:r>
      <w:bookmarkEnd w:id="1406"/>
      <w:bookmarkEnd w:id="1407"/>
      <w:bookmarkEnd w:id="1408"/>
      <w:bookmarkEnd w:id="1409"/>
      <w:bookmarkEnd w:id="1410"/>
    </w:p>
    <w:p w14:paraId="7117323E" w14:textId="54E03ADC" w:rsidR="000A09F9" w:rsidRPr="00586B6B" w:rsidRDefault="000A09F9" w:rsidP="000A09F9">
      <w:pPr>
        <w:pStyle w:val="Heading4"/>
      </w:pPr>
      <w:bookmarkStart w:id="1411" w:name="_Toc68899651"/>
      <w:bookmarkStart w:id="1412" w:name="_Toc71214402"/>
      <w:bookmarkStart w:id="1413" w:name="_Toc71722076"/>
      <w:bookmarkStart w:id="1414" w:name="_Toc74859128"/>
      <w:bookmarkStart w:id="1415" w:name="_Toc123800876"/>
      <w:r w:rsidRPr="00586B6B">
        <w:t>11.2.</w:t>
      </w:r>
      <w:r w:rsidR="00E1132C" w:rsidRPr="00586B6B">
        <w:t>3</w:t>
      </w:r>
      <w:r w:rsidRPr="00586B6B">
        <w:t>.1</w:t>
      </w:r>
      <w:r w:rsidRPr="00586B6B">
        <w:tab/>
        <w:t>ServiceAccessInformation resource type</w:t>
      </w:r>
      <w:bookmarkEnd w:id="1411"/>
      <w:bookmarkEnd w:id="1412"/>
      <w:bookmarkEnd w:id="1413"/>
      <w:bookmarkEnd w:id="1414"/>
      <w:bookmarkEnd w:id="1415"/>
    </w:p>
    <w:p w14:paraId="075ED0F1" w14:textId="77777777" w:rsidR="006A1862" w:rsidRPr="00586B6B" w:rsidRDefault="006A1862" w:rsidP="006A1862">
      <w:pPr>
        <w:pStyle w:val="Normalitalics"/>
      </w:pPr>
      <w:r w:rsidRPr="00586B6B">
        <w:t xml:space="preserve">The data model for the </w:t>
      </w:r>
      <w:r w:rsidRPr="00E97EAC">
        <w:rPr>
          <w:rStyle w:val="Code"/>
        </w:rPr>
        <w:t>ServiceAccessInform</w:t>
      </w:r>
      <w:r>
        <w:rPr>
          <w:rStyle w:val="Code"/>
        </w:rPr>
        <w:t>a</w:t>
      </w:r>
      <w:r w:rsidRPr="00E97EAC">
        <w:rPr>
          <w:rStyle w:val="Code"/>
        </w:rPr>
        <w:t>tion</w:t>
      </w:r>
      <w:r w:rsidRPr="00586B6B">
        <w:t xml:space="preserve"> resource is specified in </w:t>
      </w:r>
      <w:r>
        <w:t>t</w:t>
      </w:r>
      <w:r w:rsidRPr="00586B6B">
        <w:t>able 11.2.3.1-1 below</w:t>
      </w:r>
      <w:r>
        <w:t xml:space="preserve">. Different properties are present in the resource depending on the type of Provisioning Session from which the Service Access Information is derived (as indicated in the </w:t>
      </w:r>
      <w:r w:rsidRPr="00E97EAC">
        <w:rPr>
          <w:rStyle w:val="Code"/>
        </w:rPr>
        <w:t>provisioningSessionType</w:t>
      </w:r>
      <w:r>
        <w:t xml:space="preserve"> property) and this is specified in the </w:t>
      </w:r>
      <w:r w:rsidRPr="0017464B">
        <w:rPr>
          <w:iCs w:val="0"/>
        </w:rPr>
        <w:t>Applicability</w:t>
      </w:r>
      <w:r>
        <w:t xml:space="preserve"> column.</w:t>
      </w:r>
    </w:p>
    <w:p w14:paraId="778F35A5" w14:textId="4D9CE4B2"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439"/>
        <w:gridCol w:w="1893"/>
        <w:gridCol w:w="1089"/>
        <w:gridCol w:w="636"/>
        <w:gridCol w:w="2471"/>
        <w:gridCol w:w="1101"/>
      </w:tblGrid>
      <w:tr w:rsidR="006A1862" w:rsidRPr="00C522DE" w14:paraId="4768ED03" w14:textId="77777777" w:rsidTr="00B5532A">
        <w:trPr>
          <w:tblHeader/>
          <w:jc w:val="center"/>
        </w:trPr>
        <w:tc>
          <w:tcPr>
            <w:tcW w:w="132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9DB770E" w14:textId="77777777" w:rsidR="006A1862" w:rsidRPr="00C522DE" w:rsidRDefault="006A1862" w:rsidP="00B5532A">
            <w:pPr>
              <w:pStyle w:val="TAH"/>
            </w:pPr>
            <w:r w:rsidRPr="00C522DE">
              <w:t>Property name</w:t>
            </w:r>
          </w:p>
        </w:tc>
        <w:tc>
          <w:tcPr>
            <w:tcW w:w="78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3734A2D" w14:textId="77777777" w:rsidR="006A1862" w:rsidRPr="00C522DE" w:rsidRDefault="006A1862" w:rsidP="00B5532A">
            <w:pPr>
              <w:pStyle w:val="TAH"/>
            </w:pPr>
            <w:r w:rsidRPr="00C522DE">
              <w:t>Type</w:t>
            </w:r>
          </w:p>
        </w:tc>
        <w:tc>
          <w:tcPr>
            <w:tcW w:w="6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F15E04" w14:textId="77777777" w:rsidR="006A1862" w:rsidRPr="00C522DE" w:rsidRDefault="006A1862" w:rsidP="00B5532A">
            <w:pPr>
              <w:pStyle w:val="TAH"/>
            </w:pPr>
            <w:r w:rsidRPr="00C522DE">
              <w:t>Cardinality</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EB085BB" w14:textId="77777777" w:rsidR="006A1862" w:rsidRPr="00C522DE" w:rsidRDefault="006A1862" w:rsidP="00B5532A">
            <w:pPr>
              <w:pStyle w:val="TAH"/>
            </w:pPr>
            <w:r w:rsidRPr="00C522DE">
              <w:t>Usage</w:t>
            </w:r>
          </w:p>
        </w:tc>
        <w:tc>
          <w:tcPr>
            <w:tcW w:w="134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0765AC" w14:textId="77777777" w:rsidR="006A1862" w:rsidRPr="00C522DE" w:rsidRDefault="006A1862" w:rsidP="00B5532A">
            <w:pPr>
              <w:pStyle w:val="TAH"/>
            </w:pPr>
            <w:r w:rsidRPr="00C522DE">
              <w:t>Description</w:t>
            </w:r>
          </w:p>
        </w:tc>
        <w:tc>
          <w:tcPr>
            <w:tcW w:w="535"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7D45260" w14:textId="77777777" w:rsidR="006A1862" w:rsidRPr="00C522DE" w:rsidRDefault="006A1862" w:rsidP="00B5532A">
            <w:pPr>
              <w:pStyle w:val="TAH"/>
            </w:pPr>
            <w:r w:rsidRPr="00C522DE">
              <w:t>Applicability</w:t>
            </w:r>
          </w:p>
        </w:tc>
      </w:tr>
      <w:tr w:rsidR="006A1862" w:rsidRPr="00C522DE" w14:paraId="371F82CB"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597883" w14:textId="77777777" w:rsidR="006A1862" w:rsidRPr="00D41AA2" w:rsidRDefault="006A1862" w:rsidP="00B5532A">
            <w:pPr>
              <w:pStyle w:val="TAL"/>
              <w:rPr>
                <w:rStyle w:val="Code"/>
              </w:rPr>
            </w:pPr>
            <w:r w:rsidRPr="00D41AA2">
              <w:rPr>
                <w:rStyle w:val="Code"/>
              </w:rPr>
              <w:t>provisioningSessionId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710D0F" w14:textId="77777777" w:rsidR="006A1862" w:rsidRDefault="006A1862" w:rsidP="00B5532A">
            <w:pPr>
              <w:pStyle w:val="TAL"/>
              <w:rPr>
                <w:rStyle w:val="Datatypechar"/>
              </w:rPr>
            </w:pPr>
            <w:bookmarkStart w:id="1416" w:name="_MCCTEMPBM_CRPT71130443___7"/>
            <w:r w:rsidRPr="00C522DE">
              <w:rPr>
                <w:rStyle w:val="Datatypechar"/>
              </w:rPr>
              <w:t>ResourceId</w:t>
            </w:r>
            <w:bookmarkEnd w:id="141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EDF9F" w14:textId="77777777" w:rsidR="006A1862" w:rsidRDefault="006A1862" w:rsidP="00B5532A">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A5DB89"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EB84" w14:textId="77777777" w:rsidR="006A1862" w:rsidRPr="00C522DE" w:rsidRDefault="006A1862" w:rsidP="00B5532A">
            <w:pPr>
              <w:pStyle w:val="TAL"/>
            </w:pPr>
            <w:r w:rsidRPr="00C522DE">
              <w:t>Unique identification of the M1 Provisioning Session.</w:t>
            </w:r>
          </w:p>
        </w:tc>
        <w:tc>
          <w:tcPr>
            <w:tcW w:w="53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2CEEB23" w14:textId="77777777" w:rsidR="006A1862" w:rsidRPr="00C522DE" w:rsidRDefault="006A1862" w:rsidP="00B5532A">
            <w:pPr>
              <w:pStyle w:val="TAL"/>
            </w:pPr>
            <w:r w:rsidRPr="00C522DE">
              <w:t>All types</w:t>
            </w:r>
          </w:p>
        </w:tc>
      </w:tr>
      <w:tr w:rsidR="006A1862" w:rsidRPr="00C522DE" w14:paraId="1C31C0EE"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980DC" w14:textId="77777777" w:rsidR="006A1862" w:rsidRPr="00D41AA2" w:rsidRDefault="006A1862" w:rsidP="00B5532A">
            <w:pPr>
              <w:pStyle w:val="TAL"/>
              <w:keepNext w:val="0"/>
              <w:rPr>
                <w:rStyle w:val="Code"/>
              </w:rPr>
            </w:pPr>
            <w:r w:rsidRPr="00D41AA2">
              <w:rPr>
                <w:rStyle w:val="Code"/>
              </w:rPr>
              <w:t>provisioningSession‌Type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014CF7" w14:textId="77777777" w:rsidR="006A1862" w:rsidRDefault="006A1862" w:rsidP="00B5532A">
            <w:pPr>
              <w:pStyle w:val="TAL"/>
              <w:keepNext w:val="0"/>
              <w:rPr>
                <w:rStyle w:val="Datatypechar"/>
              </w:rPr>
            </w:pPr>
            <w:bookmarkStart w:id="1417" w:name="_MCCTEMPBM_CRPT71130444___7"/>
            <w:r w:rsidRPr="00C522DE">
              <w:rPr>
                <w:rStyle w:val="Datatypechar"/>
              </w:rPr>
              <w:t>Provisioning‌Session‌Type</w:t>
            </w:r>
            <w:bookmarkEnd w:id="141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F27FCA" w14:textId="77777777" w:rsidR="006A1862" w:rsidRDefault="006A1862" w:rsidP="00B553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1D3D21" w14:textId="77777777" w:rsidR="006A1862" w:rsidRPr="00C522DE" w:rsidRDefault="006A1862" w:rsidP="00B553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BEDF2C" w14:textId="77777777" w:rsidR="006A1862" w:rsidRPr="00C522DE" w:rsidRDefault="006A1862" w:rsidP="00B5532A">
            <w:pPr>
              <w:pStyle w:val="TAL"/>
              <w:keepNext w:val="0"/>
            </w:pPr>
            <w:r w:rsidRPr="00C522DE">
              <w:t>The type of Provisioning Session.</w:t>
            </w:r>
          </w:p>
        </w:tc>
        <w:tc>
          <w:tcPr>
            <w:tcW w:w="535"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E848010" w14:textId="77777777" w:rsidR="006A1862" w:rsidRPr="00C522DE" w:rsidRDefault="006A1862" w:rsidP="00B5532A">
            <w:pPr>
              <w:pStyle w:val="TAL"/>
              <w:keepNext w:val="0"/>
            </w:pPr>
            <w:r w:rsidRPr="00C522DE">
              <w:t>All types.</w:t>
            </w:r>
          </w:p>
        </w:tc>
      </w:tr>
      <w:tr w:rsidR="006A1862" w:rsidRPr="00D41AA2" w14:paraId="12B3EAF3"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C31924" w14:textId="77777777" w:rsidR="006A1862" w:rsidRPr="00D41AA2" w:rsidRDefault="006A1862" w:rsidP="00B5532A">
            <w:pPr>
              <w:pStyle w:val="TAL"/>
              <w:rPr>
                <w:rStyle w:val="Code"/>
              </w:rPr>
            </w:pPr>
            <w:r>
              <w:rPr>
                <w:rStyle w:val="Code"/>
              </w:rPr>
              <w:t>s</w:t>
            </w:r>
            <w:r w:rsidRPr="00D41AA2">
              <w:rPr>
                <w:rStyle w:val="Code"/>
              </w:rPr>
              <w:t>treamingAccess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A85A23" w14:textId="77777777" w:rsidR="006A1862" w:rsidRDefault="006A1862" w:rsidP="00B5532A">
            <w:pPr>
              <w:pStyle w:val="TAL"/>
              <w:rPr>
                <w:rStyle w:val="Datatypechar"/>
              </w:rPr>
            </w:pPr>
            <w:bookmarkStart w:id="1418" w:name="_MCCTEMPBM_CRPT71130445___7"/>
            <w:r w:rsidRPr="00C522DE">
              <w:rPr>
                <w:rStyle w:val="Datatypechar"/>
              </w:rPr>
              <w:t>Object</w:t>
            </w:r>
            <w:bookmarkEnd w:id="141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6C54F" w14:textId="77777777" w:rsidR="006A1862" w:rsidRDefault="006A1862" w:rsidP="00B5532A">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A1C4450"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57804" w14:textId="77777777" w:rsidR="006A1862" w:rsidRPr="00C522DE" w:rsidRDefault="006A1862" w:rsidP="00B5532A">
            <w:pPr>
              <w:pStyle w:val="TAL"/>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8A322E" w14:textId="77777777" w:rsidR="006A1862" w:rsidRPr="00D41AA2" w:rsidRDefault="006A1862" w:rsidP="00B5532A">
            <w:pPr>
              <w:pStyle w:val="TAL"/>
              <w:keepNext w:val="0"/>
              <w:rPr>
                <w:rStyle w:val="Code"/>
              </w:rPr>
            </w:pPr>
            <w:r w:rsidRPr="00D41AA2">
              <w:rPr>
                <w:rStyle w:val="Code"/>
              </w:rPr>
              <w:t>downlink</w:t>
            </w:r>
          </w:p>
        </w:tc>
      </w:tr>
      <w:tr w:rsidR="006A1862" w14:paraId="1331CB68"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4936C2" w14:textId="77777777" w:rsidR="006A1862" w:rsidRPr="00D41AA2" w:rsidRDefault="006A1862" w:rsidP="00B5532A">
            <w:pPr>
              <w:pStyle w:val="TAL"/>
              <w:keepNext w:val="0"/>
              <w:ind w:left="284"/>
              <w:rPr>
                <w:rStyle w:val="Code"/>
              </w:rPr>
            </w:pPr>
            <w:r>
              <w:rPr>
                <w:rStyle w:val="Code"/>
              </w:rPr>
              <w:t>entryPoints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C67915" w14:textId="011A1679" w:rsidR="006A1862" w:rsidRDefault="006A1862" w:rsidP="00B5532A">
            <w:pPr>
              <w:pStyle w:val="TAL"/>
              <w:keepNext w:val="0"/>
              <w:rPr>
                <w:rStyle w:val="Datatypechar"/>
              </w:rPr>
            </w:pPr>
            <w:r>
              <w:rPr>
                <w:rStyle w:val="Datatypechar"/>
              </w:rPr>
              <w:t>Array(M5‌Media‌Entry‌Point)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1FF4D7" w14:textId="77777777" w:rsidR="006A1862" w:rsidRPr="00C522DE" w:rsidRDefault="006A1862" w:rsidP="00B5532A">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C00D09F" w14:textId="77777777" w:rsidR="006A1862" w:rsidRPr="00C522DE" w:rsidRDefault="006A1862" w:rsidP="00B5532A">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50289F" w14:textId="77777777" w:rsidR="006A1862" w:rsidRPr="00C522DE" w:rsidRDefault="006A1862" w:rsidP="00B5532A">
            <w:pPr>
              <w:pStyle w:val="TAL"/>
              <w:keepNext w:val="0"/>
            </w:pPr>
            <w:r>
              <w:t>A list of alternative Media Entry Points for the 5GMS Client to choose between.</w:t>
            </w:r>
          </w:p>
        </w:tc>
        <w:tc>
          <w:tcPr>
            <w:tcW w:w="535" w:type="pct"/>
            <w:vMerge/>
            <w:tcBorders>
              <w:top w:val="single" w:sz="4" w:space="0" w:color="000000"/>
              <w:left w:val="single" w:sz="4" w:space="0" w:color="000000"/>
              <w:bottom w:val="single" w:sz="4" w:space="0" w:color="000000"/>
              <w:right w:val="single" w:sz="4" w:space="0" w:color="000000"/>
            </w:tcBorders>
            <w:vAlign w:val="center"/>
          </w:tcPr>
          <w:p w14:paraId="3C3332D4" w14:textId="77777777" w:rsidR="006A1862" w:rsidRDefault="006A1862" w:rsidP="00B5532A">
            <w:pPr>
              <w:spacing w:after="0"/>
              <w:rPr>
                <w:rStyle w:val="Code"/>
              </w:rPr>
            </w:pPr>
          </w:p>
        </w:tc>
      </w:tr>
      <w:tr w:rsidR="006A1862" w14:paraId="4C835B54"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5506D5" w14:textId="77777777" w:rsidR="006A1862" w:rsidRPr="00D41AA2" w:rsidRDefault="006A1862" w:rsidP="00B5532A">
            <w:pPr>
              <w:pStyle w:val="TAL"/>
              <w:keepNext w:val="0"/>
              <w:ind w:left="284"/>
              <w:rPr>
                <w:rStyle w:val="Code"/>
              </w:rPr>
            </w:pPr>
            <w:r>
              <w:rPr>
                <w:rStyle w:val="Code"/>
              </w:rPr>
              <w:tab/>
              <w:t>locator</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F4001A" w14:textId="77777777" w:rsidR="006A1862" w:rsidRDefault="006A1862" w:rsidP="00B5532A">
            <w:pPr>
              <w:pStyle w:val="TAL"/>
              <w:keepNext w:val="0"/>
              <w:rPr>
                <w:rStyle w:val="Datatypechar"/>
              </w:rPr>
            </w:pPr>
            <w:bookmarkStart w:id="1419" w:name="_MCCTEMPBM_CRPT71130447___7"/>
            <w:r>
              <w:rPr>
                <w:rStyle w:val="Datatypechar"/>
              </w:rPr>
              <w:t>Absolute</w:t>
            </w:r>
            <w:r w:rsidRPr="00C522DE">
              <w:rPr>
                <w:rStyle w:val="Datatypechar"/>
              </w:rPr>
              <w:t>Url</w:t>
            </w:r>
            <w:bookmarkEnd w:id="141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B4E6D8" w14:textId="77777777" w:rsidR="006A1862" w:rsidRDefault="006A1862" w:rsidP="00B5532A">
            <w:pPr>
              <w:pStyle w:val="TAC"/>
              <w:keepNext w:val="0"/>
            </w:pPr>
            <w:r>
              <w:t>1</w:t>
            </w:r>
            <w:r w:rsidRPr="00C522DE">
              <w:t>..1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608E0FB"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BE854" w14:textId="77777777" w:rsidR="006A1862" w:rsidRPr="00C522DE" w:rsidRDefault="006A1862" w:rsidP="00B5532A">
            <w:pPr>
              <w:pStyle w:val="TAL"/>
              <w:keepNext w:val="0"/>
            </w:pPr>
            <w:r w:rsidRPr="00C522DE">
              <w:t xml:space="preserve">A pointer to a document </w:t>
            </w:r>
            <w:r>
              <w:t xml:space="preserve">at reference point M2 </w:t>
            </w:r>
            <w:r w:rsidRPr="00C522DE">
              <w:t>that defines a media presentation e.g. MPD for DASH content or URL to a video clip file.</w:t>
            </w:r>
          </w:p>
        </w:tc>
        <w:tc>
          <w:tcPr>
            <w:tcW w:w="535" w:type="pct"/>
            <w:vMerge/>
            <w:tcBorders>
              <w:top w:val="single" w:sz="4" w:space="0" w:color="000000"/>
              <w:left w:val="single" w:sz="4" w:space="0" w:color="000000"/>
              <w:right w:val="single" w:sz="4" w:space="0" w:color="000000"/>
            </w:tcBorders>
            <w:vAlign w:val="center"/>
            <w:hideMark/>
          </w:tcPr>
          <w:p w14:paraId="26FCD4FB" w14:textId="77777777" w:rsidR="006A1862" w:rsidRDefault="006A1862" w:rsidP="00B5532A">
            <w:pPr>
              <w:spacing w:after="0"/>
              <w:rPr>
                <w:rStyle w:val="Code"/>
              </w:rPr>
            </w:pPr>
          </w:p>
        </w:tc>
      </w:tr>
      <w:tr w:rsidR="006A1862" w14:paraId="25CC444C"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537D8E" w14:textId="77777777" w:rsidR="006A1862" w:rsidRPr="00D41AA2" w:rsidRDefault="006A1862" w:rsidP="00B5532A">
            <w:pPr>
              <w:pStyle w:val="TAL"/>
              <w:keepNext w:val="0"/>
              <w:ind w:left="284"/>
              <w:rPr>
                <w:rStyle w:val="Code"/>
              </w:rPr>
            </w:pPr>
            <w:r>
              <w:rPr>
                <w:rStyle w:val="Code"/>
              </w:rPr>
              <w:tab/>
              <w:t>contentType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49AD6" w14:textId="77777777" w:rsidR="006A1862" w:rsidRDefault="006A1862" w:rsidP="00B5532A">
            <w:pPr>
              <w:pStyle w:val="TAL"/>
              <w:keepNext w:val="0"/>
              <w:rPr>
                <w:rStyle w:val="Datatypechar"/>
              </w:rPr>
            </w:pPr>
            <w:r>
              <w:rPr>
                <w:rStyle w:val="Datatypechar"/>
              </w:rPr>
              <w:t>String</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4CCF2" w14:textId="77777777" w:rsidR="006A1862" w:rsidRPr="00C522DE" w:rsidRDefault="006A1862" w:rsidP="00B5532A">
            <w:pPr>
              <w:pStyle w:val="TAC"/>
              <w:keepNext w:val="0"/>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E274B82" w14:textId="77777777" w:rsidR="006A1862" w:rsidRPr="00C522DE" w:rsidRDefault="006A1862" w:rsidP="00B5532A">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88B423" w14:textId="77777777" w:rsidR="006A1862" w:rsidRPr="00C522DE" w:rsidRDefault="006A1862" w:rsidP="00B5532A">
            <w:pPr>
              <w:pStyle w:val="TAL"/>
            </w:pPr>
            <w:r>
              <w:t>The MIME content type of this Media Entry Point.</w:t>
            </w:r>
          </w:p>
        </w:tc>
        <w:tc>
          <w:tcPr>
            <w:tcW w:w="535" w:type="pct"/>
            <w:tcBorders>
              <w:left w:val="single" w:sz="4" w:space="0" w:color="000000"/>
              <w:right w:val="single" w:sz="4" w:space="0" w:color="000000"/>
            </w:tcBorders>
            <w:vAlign w:val="center"/>
          </w:tcPr>
          <w:p w14:paraId="4B736A92" w14:textId="77777777" w:rsidR="006A1862" w:rsidRDefault="006A1862" w:rsidP="00B5532A">
            <w:pPr>
              <w:spacing w:after="0"/>
              <w:rPr>
                <w:rStyle w:val="Code"/>
              </w:rPr>
            </w:pPr>
          </w:p>
        </w:tc>
      </w:tr>
      <w:tr w:rsidR="006A1862" w14:paraId="5C00C3E9"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64E89C" w14:textId="77777777" w:rsidR="006A1862" w:rsidRPr="00D41AA2" w:rsidRDefault="006A1862" w:rsidP="00B5532A">
            <w:pPr>
              <w:pStyle w:val="TAL"/>
              <w:keepNext w:val="0"/>
              <w:ind w:left="284"/>
              <w:rPr>
                <w:rStyle w:val="Code"/>
              </w:rPr>
            </w:pPr>
            <w:r>
              <w:rPr>
                <w:rStyle w:val="Code"/>
              </w:rPr>
              <w:tab/>
              <w:t>profiles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3C69B6" w14:textId="77777777" w:rsidR="006A1862" w:rsidRDefault="006A1862" w:rsidP="00B5532A">
            <w:pPr>
              <w:pStyle w:val="TAL"/>
              <w:keepNext w:val="0"/>
              <w:rPr>
                <w:rStyle w:val="Datatypechar"/>
              </w:rPr>
            </w:pPr>
            <w:r>
              <w:rPr>
                <w:rStyle w:val="Datatypechar"/>
              </w:rPr>
              <w:t>Array(Uri)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03812" w14:textId="77777777" w:rsidR="006A1862" w:rsidRPr="00C522DE" w:rsidRDefault="006A1862" w:rsidP="00B5532A">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D63D2EB" w14:textId="77777777" w:rsidR="006A1862" w:rsidRPr="00C522DE" w:rsidRDefault="006A1862" w:rsidP="00B5532A">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F6D0B" w14:textId="77777777" w:rsidR="006A1862" w:rsidRDefault="006A1862" w:rsidP="00B5532A">
            <w:pPr>
              <w:pStyle w:val="TAL"/>
              <w:keepNext w:val="0"/>
            </w:pPr>
            <w:r>
              <w:t>An optional list of conformance profile URIs with which this Media Entry Point is compliant.</w:t>
            </w:r>
          </w:p>
          <w:p w14:paraId="54271982" w14:textId="77777777" w:rsidR="006A1862" w:rsidRPr="00C522DE" w:rsidRDefault="006A1862" w:rsidP="00B5532A">
            <w:pPr>
              <w:pStyle w:val="TALcontinuation"/>
              <w:spacing w:before="60"/>
            </w:pPr>
            <w:r>
              <w:t>If present, the array shall contain at least one item.</w:t>
            </w:r>
          </w:p>
        </w:tc>
        <w:tc>
          <w:tcPr>
            <w:tcW w:w="535" w:type="pct"/>
            <w:tcBorders>
              <w:left w:val="single" w:sz="4" w:space="0" w:color="000000"/>
              <w:bottom w:val="single" w:sz="4" w:space="0" w:color="000000"/>
              <w:right w:val="single" w:sz="4" w:space="0" w:color="000000"/>
            </w:tcBorders>
            <w:vAlign w:val="center"/>
          </w:tcPr>
          <w:p w14:paraId="7B0A7A3F" w14:textId="77777777" w:rsidR="006A1862" w:rsidRDefault="006A1862" w:rsidP="00B5532A">
            <w:pPr>
              <w:spacing w:after="0"/>
              <w:rPr>
                <w:rStyle w:val="Code"/>
              </w:rPr>
            </w:pPr>
          </w:p>
        </w:tc>
      </w:tr>
      <w:tr w:rsidR="006A1862" w14:paraId="0C8D15A1"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8B9C2" w14:textId="77777777" w:rsidR="006A1862" w:rsidRPr="00D41AA2" w:rsidRDefault="006A1862" w:rsidP="00B5532A">
            <w:pPr>
              <w:pStyle w:val="TAL"/>
              <w:keepNext w:val="0"/>
              <w:ind w:left="284"/>
              <w:rPr>
                <w:rStyle w:val="Code"/>
              </w:rPr>
            </w:pPr>
            <w:bookmarkStart w:id="1420" w:name="_MCCTEMPBM_CRPT71130448___2"/>
            <w:r>
              <w:rPr>
                <w:rStyle w:val="Code"/>
              </w:rPr>
              <w:t>eMBMS‌Service‌Announcement‌Locator</w:t>
            </w:r>
            <w:bookmarkEnd w:id="1420"/>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B0178" w14:textId="77777777" w:rsidR="006A1862" w:rsidRPr="00C522DE" w:rsidRDefault="006A1862" w:rsidP="00B5532A">
            <w:pPr>
              <w:pStyle w:val="TAL"/>
              <w:keepNext w:val="0"/>
              <w:rPr>
                <w:rStyle w:val="Datatypechar"/>
              </w:rPr>
            </w:pPr>
            <w:bookmarkStart w:id="1421" w:name="_MCCTEMPBM_CRPT71130449___7"/>
            <w:r>
              <w:rPr>
                <w:rStyle w:val="Datatypechar"/>
              </w:rPr>
              <w:t>AbsoluteUrl</w:t>
            </w:r>
            <w:bookmarkEnd w:id="142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644910" w14:textId="77777777" w:rsidR="006A1862" w:rsidRPr="00C522DE" w:rsidRDefault="006A1862" w:rsidP="00B5532A">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153B6F0" w14:textId="77777777" w:rsidR="006A1862" w:rsidRPr="00C522DE" w:rsidRDefault="006A1862" w:rsidP="00B5532A">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9E0402" w14:textId="77777777" w:rsidR="006A1862" w:rsidRPr="00C522DE" w:rsidRDefault="006A1862" w:rsidP="00B5532A">
            <w:pPr>
              <w:pStyle w:val="TAL"/>
              <w:keepNext w:val="0"/>
            </w:pPr>
            <w:r w:rsidRPr="00C522DE">
              <w:t xml:space="preserve">A pointer to a document that defines a </w:t>
            </w:r>
            <w:r>
              <w:t>User Service Announcement for eMBMS where the service announcement file is available</w:t>
            </w:r>
            <w:r w:rsidRPr="00C522DE">
              <w:t>.</w:t>
            </w:r>
          </w:p>
        </w:tc>
        <w:tc>
          <w:tcPr>
            <w:tcW w:w="535" w:type="pct"/>
            <w:tcBorders>
              <w:top w:val="single" w:sz="4" w:space="0" w:color="000000"/>
              <w:left w:val="single" w:sz="4" w:space="0" w:color="000000"/>
              <w:bottom w:val="single" w:sz="4" w:space="0" w:color="000000"/>
              <w:right w:val="single" w:sz="4" w:space="0" w:color="000000"/>
            </w:tcBorders>
          </w:tcPr>
          <w:p w14:paraId="500C8D14" w14:textId="77777777" w:rsidR="006A1862" w:rsidRDefault="006A1862" w:rsidP="00B5532A">
            <w:pPr>
              <w:spacing w:after="0"/>
              <w:rPr>
                <w:rStyle w:val="Code"/>
              </w:rPr>
            </w:pPr>
            <w:bookmarkStart w:id="1422" w:name="_MCCTEMPBM_CRPT71130450___7"/>
            <w:r>
              <w:rPr>
                <w:rStyle w:val="Code"/>
              </w:rPr>
              <w:t>Downlink</w:t>
            </w:r>
            <w:bookmarkEnd w:id="1422"/>
          </w:p>
        </w:tc>
      </w:tr>
      <w:tr w:rsidR="006A1862" w:rsidRPr="00D41AA2" w14:paraId="1279BE02"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838168" w14:textId="77777777" w:rsidR="006A1862" w:rsidRPr="00D41AA2" w:rsidRDefault="006A1862" w:rsidP="00B5532A">
            <w:pPr>
              <w:pStyle w:val="TAL"/>
              <w:rPr>
                <w:rStyle w:val="Code"/>
              </w:rPr>
            </w:pPr>
            <w:r>
              <w:rPr>
                <w:rStyle w:val="Code"/>
              </w:rPr>
              <w:t>c</w:t>
            </w:r>
            <w:r w:rsidRPr="00D41AA2">
              <w:rPr>
                <w:rStyle w:val="Code"/>
              </w:rPr>
              <w:t>lientConsumptionReporting‌Configuration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823F0" w14:textId="77777777" w:rsidR="006A1862" w:rsidRDefault="006A1862" w:rsidP="00B5532A">
            <w:pPr>
              <w:pStyle w:val="TAL"/>
              <w:rPr>
                <w:rStyle w:val="Datatypechar"/>
              </w:rPr>
            </w:pPr>
            <w:bookmarkStart w:id="1423" w:name="_MCCTEMPBM_CRPT71130451___7"/>
            <w:r w:rsidRPr="00C522DE">
              <w:rPr>
                <w:rStyle w:val="Datatypechar"/>
              </w:rPr>
              <w:t>Object</w:t>
            </w:r>
            <w:bookmarkEnd w:id="142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5767A9" w14:textId="77777777" w:rsidR="006A1862" w:rsidRDefault="006A1862" w:rsidP="00B5532A">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2307E16"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61D49B" w14:textId="77777777" w:rsidR="006A1862" w:rsidRPr="00C522DE" w:rsidRDefault="006A1862" w:rsidP="00B5532A">
            <w:pPr>
              <w:pStyle w:val="TAL"/>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9260425" w14:textId="77777777" w:rsidR="006A1862" w:rsidRPr="00D41AA2" w:rsidRDefault="006A1862" w:rsidP="00B5532A">
            <w:pPr>
              <w:pStyle w:val="TAL"/>
              <w:rPr>
                <w:rStyle w:val="Code"/>
              </w:rPr>
            </w:pPr>
            <w:r w:rsidRPr="00D41AA2">
              <w:rPr>
                <w:rStyle w:val="Code"/>
              </w:rPr>
              <w:t>downlink</w:t>
            </w:r>
          </w:p>
        </w:tc>
      </w:tr>
      <w:tr w:rsidR="006A1862" w:rsidRPr="00C522DE" w14:paraId="79F54C2A"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7B1FE7" w14:textId="77777777" w:rsidR="006A1862" w:rsidRPr="00D41AA2" w:rsidRDefault="006A1862" w:rsidP="00B5532A">
            <w:pPr>
              <w:pStyle w:val="TAL"/>
              <w:ind w:left="284"/>
              <w:rPr>
                <w:rStyle w:val="Code"/>
              </w:rPr>
            </w:pPr>
            <w:bookmarkStart w:id="1424" w:name="_MCCTEMPBM_CRPT71130452___2"/>
            <w:r w:rsidRPr="00D41AA2">
              <w:rPr>
                <w:rStyle w:val="Code"/>
              </w:rPr>
              <w:t>reportingInterval</w:t>
            </w:r>
            <w:bookmarkEnd w:id="1424"/>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83BE35" w14:textId="77777777" w:rsidR="006A1862" w:rsidRDefault="006A1862" w:rsidP="00B5532A">
            <w:pPr>
              <w:pStyle w:val="TAL"/>
              <w:rPr>
                <w:rStyle w:val="Datatypechar"/>
              </w:rPr>
            </w:pPr>
            <w:bookmarkStart w:id="1425" w:name="_MCCTEMPBM_CRPT71130453___7"/>
            <w:r w:rsidRPr="00C522DE">
              <w:rPr>
                <w:rFonts w:ascii="Courier New" w:hAnsi="Courier New"/>
              </w:rPr>
              <w:t>DurationSec</w:t>
            </w:r>
            <w:bookmarkEnd w:id="142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24B033" w14:textId="77777777" w:rsidR="006A1862" w:rsidRDefault="006A1862" w:rsidP="00B5532A">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88702A"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43DAB7" w14:textId="77777777" w:rsidR="006A1862" w:rsidRPr="00C522DE" w:rsidRDefault="006A1862" w:rsidP="00B5532A">
            <w:pPr>
              <w:pStyle w:val="TAL"/>
            </w:pPr>
            <w:r w:rsidRPr="00C522DE">
              <w:t>The time interval, expressed in seconds, between consumption report messages being sent by the Media Session Handler. The value shall be greater than zero.</w:t>
            </w:r>
          </w:p>
          <w:p w14:paraId="3B2A880E" w14:textId="77777777" w:rsidR="006A1862" w:rsidRPr="00C522DE" w:rsidRDefault="006A1862" w:rsidP="00B5532A">
            <w:pPr>
              <w:pStyle w:val="TALcontinuation"/>
              <w:spacing w:before="60"/>
            </w:pPr>
            <w:r w:rsidRPr="00C522DE">
              <w:t>When this property is omitted, a single final report shall be sent immediately after the media streaming session has ended.</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69B25860" w14:textId="77777777" w:rsidR="006A1862" w:rsidRPr="00C522DE" w:rsidRDefault="006A1862" w:rsidP="00B5532A">
            <w:pPr>
              <w:keepNext/>
              <w:spacing w:after="0" w:afterAutospacing="1"/>
              <w:rPr>
                <w:rFonts w:ascii="Arial" w:hAnsi="Arial"/>
                <w:sz w:val="18"/>
              </w:rPr>
            </w:pPr>
          </w:p>
        </w:tc>
      </w:tr>
      <w:tr w:rsidR="006A1862" w:rsidRPr="00C522DE" w14:paraId="47040A64"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77D9AC" w14:textId="77777777" w:rsidR="006A1862" w:rsidRPr="00D41AA2" w:rsidRDefault="006A1862" w:rsidP="00B5532A">
            <w:pPr>
              <w:pStyle w:val="TAL"/>
              <w:keepNext w:val="0"/>
              <w:ind w:left="284"/>
              <w:rPr>
                <w:rStyle w:val="Code"/>
              </w:rPr>
            </w:pPr>
            <w:bookmarkStart w:id="1426" w:name="_MCCTEMPBM_CRPT71130454___2"/>
            <w:r w:rsidRPr="00D41AA2">
              <w:rPr>
                <w:rStyle w:val="Code"/>
              </w:rPr>
              <w:t>serverAddresses</w:t>
            </w:r>
            <w:bookmarkEnd w:id="142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E68369" w14:textId="77777777" w:rsidR="006A1862" w:rsidRDefault="006A1862" w:rsidP="00B5532A">
            <w:pPr>
              <w:pStyle w:val="TAL"/>
              <w:keepNext w:val="0"/>
              <w:rPr>
                <w:rStyle w:val="Datatypechar"/>
              </w:rPr>
            </w:pPr>
            <w:bookmarkStart w:id="1427" w:name="_MCCTEMPBM_CRPT71130455___7"/>
            <w:r w:rsidRPr="00C522DE">
              <w:rPr>
                <w:rStyle w:val="Datatypechar"/>
              </w:rPr>
              <w:t>Array(</w:t>
            </w:r>
            <w:r>
              <w:rPr>
                <w:rStyle w:val="Datatypechar"/>
              </w:rPr>
              <w:t>Absolute</w:t>
            </w:r>
            <w:r w:rsidRPr="00C522DE">
              <w:rPr>
                <w:rStyle w:val="Datatypechar"/>
              </w:rPr>
              <w:t>Url)</w:t>
            </w:r>
            <w:bookmarkEnd w:id="142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4C2A82" w14:textId="77777777" w:rsidR="006A1862" w:rsidRDefault="006A1862" w:rsidP="00B553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07B57C"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CA4458" w14:textId="77777777" w:rsidR="006A1862" w:rsidRPr="00C522DE" w:rsidRDefault="006A1862" w:rsidP="00B5532A">
            <w:pPr>
              <w:pStyle w:val="TAL"/>
            </w:pPr>
            <w:r w:rsidRPr="00C522DE">
              <w:t>A list of 5GMSd AF addresses (URLs) where the consumption reporting messages are sent by the Media Session Handler. See NOTE.</w:t>
            </w:r>
          </w:p>
          <w:p w14:paraId="09ACA5D6" w14:textId="47973DBB" w:rsidR="006A1862" w:rsidRPr="00C522DE" w:rsidRDefault="006A1862" w:rsidP="00B5532A">
            <w:pPr>
              <w:pStyle w:val="TALcontinuation"/>
              <w:spacing w:before="60"/>
            </w:pPr>
            <w:r>
              <w:t>Each address shall be an o</w:t>
            </w:r>
            <w:r w:rsidRPr="00C522DE">
              <w:t xml:space="preserve">paque </w:t>
            </w:r>
            <w:r>
              <w:t xml:space="preserve">base </w:t>
            </w:r>
            <w:r w:rsidRPr="00C522DE">
              <w:t>URL, following the 5GMS URL format</w:t>
            </w:r>
            <w:r>
              <w:t xml:space="preserve"> specified in clause 6.1 up to and including the </w:t>
            </w:r>
            <w:r w:rsidRPr="00D41AA2">
              <w:rPr>
                <w:rStyle w:val="Code"/>
              </w:rPr>
              <w:t>{api</w:t>
            </w:r>
            <w:r>
              <w:rPr>
                <w:rStyle w:val="Code"/>
              </w:rPr>
              <w:t>Version</w:t>
            </w:r>
            <w:r w:rsidRPr="00D41AA2">
              <w:rPr>
                <w:rStyle w:val="Code"/>
              </w:rPr>
              <w:t>}</w:t>
            </w:r>
            <w:r w:rsidRPr="00B32E87">
              <w:t xml:space="preserve"> </w:t>
            </w:r>
            <w:r>
              <w:t>path element</w:t>
            </w:r>
            <w:r w:rsidRPr="00C522DE">
              <w:t>.</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3F62A941" w14:textId="77777777" w:rsidR="006A1862" w:rsidRPr="00C522DE" w:rsidRDefault="006A1862" w:rsidP="00B5532A">
            <w:pPr>
              <w:spacing w:after="0" w:afterAutospacing="1"/>
              <w:rPr>
                <w:rFonts w:ascii="Arial" w:hAnsi="Arial"/>
                <w:sz w:val="18"/>
              </w:rPr>
            </w:pPr>
          </w:p>
        </w:tc>
      </w:tr>
      <w:tr w:rsidR="006A1862" w:rsidRPr="00C522DE" w14:paraId="382B41A5"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0F67C3" w14:textId="77777777" w:rsidR="006A1862" w:rsidRPr="00D41AA2" w:rsidRDefault="006A1862" w:rsidP="00B5532A">
            <w:pPr>
              <w:pStyle w:val="TAL"/>
              <w:ind w:left="284"/>
              <w:rPr>
                <w:rStyle w:val="Code"/>
              </w:rPr>
            </w:pPr>
            <w:bookmarkStart w:id="1428" w:name="_MCCTEMPBM_CRPT71130456___2"/>
            <w:r w:rsidRPr="00D41AA2">
              <w:rPr>
                <w:rStyle w:val="Code"/>
              </w:rPr>
              <w:t>locationReporting</w:t>
            </w:r>
            <w:bookmarkEnd w:id="1428"/>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0C579D" w14:textId="77777777" w:rsidR="006A1862" w:rsidRDefault="006A1862" w:rsidP="00B5532A">
            <w:pPr>
              <w:pStyle w:val="TAL"/>
              <w:rPr>
                <w:rStyle w:val="Datatypechar"/>
              </w:rPr>
            </w:pPr>
            <w:bookmarkStart w:id="1429" w:name="_MCCTEMPBM_CRPT71130457___7"/>
            <w:r w:rsidRPr="00C522DE">
              <w:rPr>
                <w:rStyle w:val="Datatypechar"/>
              </w:rPr>
              <w:t>Boolean</w:t>
            </w:r>
            <w:bookmarkEnd w:id="142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8A0F95" w14:textId="77777777" w:rsidR="006A1862" w:rsidRDefault="006A1862" w:rsidP="00B5532A">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E849B80"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4E4535" w14:textId="77777777" w:rsidR="006A1862" w:rsidRPr="00C522DE" w:rsidRDefault="006A1862" w:rsidP="00B5532A">
            <w:pPr>
              <w:pStyle w:val="TAL"/>
            </w:pPr>
            <w:r w:rsidRPr="00C522DE">
              <w:t>Stipulates whether the Media Session Handler is required to provide location data to the 5GMSd AF in consumption reporting messages (in case of MNO or trusted third parties).</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45C1D593" w14:textId="77777777" w:rsidR="006A1862" w:rsidRPr="00C522DE" w:rsidRDefault="006A1862" w:rsidP="00B5532A">
            <w:pPr>
              <w:spacing w:after="0" w:afterAutospacing="1"/>
              <w:rPr>
                <w:rFonts w:ascii="Arial" w:hAnsi="Arial"/>
                <w:sz w:val="18"/>
              </w:rPr>
            </w:pPr>
          </w:p>
        </w:tc>
      </w:tr>
      <w:tr w:rsidR="006A1862" w:rsidRPr="00C522DE" w14:paraId="0A112E7B"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82173A" w14:textId="77777777" w:rsidR="006A1862" w:rsidRPr="00D41AA2" w:rsidRDefault="006A1862" w:rsidP="00B5532A">
            <w:pPr>
              <w:pStyle w:val="TAL"/>
              <w:ind w:left="284"/>
              <w:rPr>
                <w:rStyle w:val="Code"/>
              </w:rPr>
            </w:pPr>
            <w:bookmarkStart w:id="1430" w:name="_MCCTEMPBM_CRPT71130458___2"/>
            <w:r>
              <w:rPr>
                <w:rStyle w:val="Code"/>
              </w:rPr>
              <w:t>accessReporting</w:t>
            </w:r>
            <w:bookmarkEnd w:id="1430"/>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2066E" w14:textId="77777777" w:rsidR="006A1862" w:rsidRPr="00C522DE" w:rsidRDefault="006A1862" w:rsidP="00B5532A">
            <w:pPr>
              <w:pStyle w:val="TAL"/>
              <w:rPr>
                <w:rStyle w:val="Datatypechar"/>
              </w:rPr>
            </w:pPr>
            <w:bookmarkStart w:id="1431" w:name="_MCCTEMPBM_CRPT71130459___7"/>
            <w:r>
              <w:rPr>
                <w:rStyle w:val="Datatypechar"/>
              </w:rPr>
              <w:t>Boolean</w:t>
            </w:r>
            <w:bookmarkEnd w:id="1431"/>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7D7544" w14:textId="77777777" w:rsidR="006A1862" w:rsidRPr="00C522DE" w:rsidRDefault="006A1862" w:rsidP="00B5532A">
            <w:pPr>
              <w:pStyle w:val="TAC"/>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087A3B" w14:textId="77777777" w:rsidR="006A1862" w:rsidRPr="00C522DE" w:rsidRDefault="006A1862" w:rsidP="00B5532A">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6230C" w14:textId="77777777" w:rsidR="006A1862" w:rsidRPr="00C522DE" w:rsidRDefault="006A1862" w:rsidP="00B5532A">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535" w:type="pct"/>
            <w:vMerge/>
            <w:tcBorders>
              <w:top w:val="single" w:sz="4" w:space="0" w:color="000000"/>
              <w:left w:val="single" w:sz="4" w:space="0" w:color="000000"/>
              <w:bottom w:val="single" w:sz="4" w:space="0" w:color="000000"/>
              <w:right w:val="single" w:sz="4" w:space="0" w:color="000000"/>
            </w:tcBorders>
            <w:vAlign w:val="center"/>
          </w:tcPr>
          <w:p w14:paraId="4ABB2F44" w14:textId="77777777" w:rsidR="006A1862" w:rsidRPr="00C522DE" w:rsidRDefault="006A1862" w:rsidP="00B5532A">
            <w:pPr>
              <w:spacing w:after="0" w:afterAutospacing="1"/>
              <w:rPr>
                <w:rFonts w:ascii="Arial" w:hAnsi="Arial"/>
                <w:sz w:val="18"/>
              </w:rPr>
            </w:pPr>
          </w:p>
        </w:tc>
      </w:tr>
      <w:tr w:rsidR="006A1862" w:rsidRPr="00C522DE" w14:paraId="4864C7D6"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30D1F1" w14:textId="77777777" w:rsidR="006A1862" w:rsidRPr="00D41AA2" w:rsidRDefault="006A1862" w:rsidP="00B5532A">
            <w:pPr>
              <w:pStyle w:val="TAL"/>
              <w:keepNext w:val="0"/>
              <w:ind w:left="284"/>
              <w:rPr>
                <w:rStyle w:val="Code"/>
              </w:rPr>
            </w:pPr>
            <w:bookmarkStart w:id="1432" w:name="_MCCTEMPBM_CRPT71130460___2"/>
            <w:r w:rsidRPr="00D41AA2">
              <w:rPr>
                <w:rStyle w:val="Code"/>
              </w:rPr>
              <w:t>samplePercentage</w:t>
            </w:r>
            <w:bookmarkEnd w:id="143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F2D94C" w14:textId="77777777" w:rsidR="006A1862" w:rsidRDefault="006A1862" w:rsidP="00B5532A">
            <w:pPr>
              <w:pStyle w:val="TAL"/>
              <w:rPr>
                <w:rStyle w:val="Datatypechar"/>
              </w:rPr>
            </w:pPr>
            <w:bookmarkStart w:id="1433" w:name="_MCCTEMPBM_CRPT71130461___7"/>
            <w:r w:rsidRPr="00C522DE">
              <w:rPr>
                <w:rStyle w:val="Datatypechar"/>
              </w:rPr>
              <w:t>Percentage</w:t>
            </w:r>
            <w:bookmarkEnd w:id="143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873524" w14:textId="77777777" w:rsidR="006A1862" w:rsidRDefault="006A1862" w:rsidP="00B553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40E7BB9"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AD334A" w14:textId="77777777" w:rsidR="006A1862" w:rsidRPr="00C522DE" w:rsidRDefault="006A1862" w:rsidP="00B5532A">
            <w:pPr>
              <w:pStyle w:val="TAL"/>
              <w:keepNext w:val="0"/>
            </w:pPr>
            <w:r w:rsidRPr="00C522DE">
              <w:t>The percentage of media streaming sessions that shall send consumption reports, expressed as a floating point value between 0.0 and 100.0.</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31955182" w14:textId="77777777" w:rsidR="006A1862" w:rsidRPr="00C522DE" w:rsidRDefault="006A1862" w:rsidP="00B5532A">
            <w:pPr>
              <w:spacing w:after="0" w:afterAutospacing="1"/>
              <w:rPr>
                <w:rFonts w:ascii="Arial" w:hAnsi="Arial"/>
                <w:sz w:val="18"/>
              </w:rPr>
            </w:pPr>
          </w:p>
        </w:tc>
      </w:tr>
      <w:tr w:rsidR="006A1862" w14:paraId="5401479F"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532DE3" w14:textId="77777777" w:rsidR="006A1862" w:rsidRPr="00D41AA2" w:rsidRDefault="006A1862" w:rsidP="00B5532A">
            <w:pPr>
              <w:pStyle w:val="TAL"/>
              <w:keepLines w:val="0"/>
              <w:rPr>
                <w:rStyle w:val="Code"/>
              </w:rPr>
            </w:pPr>
            <w:r>
              <w:rPr>
                <w:rStyle w:val="Code"/>
              </w:rPr>
              <w:t>d</w:t>
            </w:r>
            <w:r w:rsidRPr="00D41AA2">
              <w:rPr>
                <w:rStyle w:val="Code"/>
              </w:rPr>
              <w:t>ynamicPolicyInvocation‌Configuration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1452CD" w14:textId="77777777" w:rsidR="006A1862" w:rsidRDefault="006A1862" w:rsidP="00B5532A">
            <w:pPr>
              <w:pStyle w:val="TAL"/>
              <w:keepLines w:val="0"/>
              <w:rPr>
                <w:rStyle w:val="Datatypechar"/>
              </w:rPr>
            </w:pPr>
            <w:bookmarkStart w:id="1434" w:name="_MCCTEMPBM_CRPT71130462___7"/>
            <w:r w:rsidRPr="00C522DE">
              <w:rPr>
                <w:rStyle w:val="Datatypechar"/>
              </w:rPr>
              <w:t>Object</w:t>
            </w:r>
            <w:bookmarkEnd w:id="143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B96D8C" w14:textId="77777777" w:rsidR="006A1862" w:rsidRDefault="006A1862" w:rsidP="00B5532A">
            <w:pPr>
              <w:pStyle w:val="TAC"/>
              <w:keepLines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5AC5CFE" w14:textId="77777777" w:rsidR="006A1862" w:rsidRPr="00C522DE" w:rsidRDefault="006A1862" w:rsidP="00B5532A">
            <w:pPr>
              <w:pStyle w:val="TAC"/>
              <w:keepLines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783A8A" w14:textId="77777777" w:rsidR="006A1862" w:rsidRPr="00C522DE" w:rsidRDefault="006A1862" w:rsidP="00B5532A">
            <w:pPr>
              <w:pStyle w:val="TAL"/>
              <w:keepLines w:val="0"/>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6A97CC" w14:textId="77777777" w:rsidR="006A1862" w:rsidRPr="00D41AA2" w:rsidRDefault="006A1862" w:rsidP="00B5532A">
            <w:pPr>
              <w:pStyle w:val="TAL"/>
              <w:keepLines w:val="0"/>
              <w:rPr>
                <w:rStyle w:val="Code"/>
              </w:rPr>
            </w:pPr>
            <w:r w:rsidRPr="00D41AA2">
              <w:rPr>
                <w:rStyle w:val="Code"/>
              </w:rPr>
              <w:t>downlink,</w:t>
            </w:r>
          </w:p>
          <w:p w14:paraId="374E5AE1" w14:textId="77777777" w:rsidR="006A1862" w:rsidRDefault="006A1862" w:rsidP="00B5532A">
            <w:pPr>
              <w:pStyle w:val="TAL"/>
              <w:keepLines w:val="0"/>
              <w:rPr>
                <w:iCs/>
                <w:szCs w:val="18"/>
              </w:rPr>
            </w:pPr>
            <w:r w:rsidRPr="00D41AA2">
              <w:rPr>
                <w:rStyle w:val="Code"/>
              </w:rPr>
              <w:t>uplink</w:t>
            </w:r>
          </w:p>
        </w:tc>
      </w:tr>
      <w:tr w:rsidR="006A1862" w14:paraId="61E79D95"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258F74" w14:textId="77777777" w:rsidR="006A1862" w:rsidRPr="00D41AA2" w:rsidRDefault="006A1862" w:rsidP="00B5532A">
            <w:pPr>
              <w:pStyle w:val="TAL"/>
              <w:keepNext w:val="0"/>
              <w:ind w:left="284"/>
              <w:rPr>
                <w:rStyle w:val="Code"/>
              </w:rPr>
            </w:pPr>
            <w:bookmarkStart w:id="1435" w:name="_MCCTEMPBM_CRPT71130463___2"/>
            <w:r w:rsidRPr="00D41AA2">
              <w:rPr>
                <w:rStyle w:val="Code"/>
              </w:rPr>
              <w:t>serverAddresses</w:t>
            </w:r>
            <w:bookmarkEnd w:id="143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FD362C" w14:textId="77777777" w:rsidR="006A1862" w:rsidRDefault="006A1862" w:rsidP="00B5532A">
            <w:pPr>
              <w:pStyle w:val="TAL"/>
              <w:keepNext w:val="0"/>
              <w:rPr>
                <w:rStyle w:val="Datatypechar"/>
              </w:rPr>
            </w:pPr>
            <w:bookmarkStart w:id="1436" w:name="_MCCTEMPBM_CRPT71130464___7"/>
            <w:r w:rsidRPr="00C522DE">
              <w:rPr>
                <w:rStyle w:val="Datatypechar"/>
              </w:rPr>
              <w:t>Array(</w:t>
            </w:r>
            <w:r>
              <w:rPr>
                <w:rStyle w:val="Datatypechar"/>
              </w:rPr>
              <w:t>Absolute</w:t>
            </w:r>
            <w:r w:rsidRPr="00C522DE">
              <w:rPr>
                <w:rStyle w:val="Datatypechar"/>
              </w:rPr>
              <w:t>Url)</w:t>
            </w:r>
            <w:bookmarkEnd w:id="143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141871" w14:textId="77777777" w:rsidR="006A1862" w:rsidRDefault="006A1862" w:rsidP="00B553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9FA7474" w14:textId="77777777" w:rsidR="006A1862" w:rsidRPr="00C522DE" w:rsidRDefault="006A1862" w:rsidP="00B553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5251F8" w14:textId="77777777" w:rsidR="006A1862" w:rsidRPr="00C522DE" w:rsidRDefault="006A1862" w:rsidP="00B5532A">
            <w:pPr>
              <w:pStyle w:val="TAL"/>
              <w:keepNext w:val="0"/>
            </w:pPr>
            <w:r w:rsidRPr="00C522DE">
              <w:t>A list of 5GMSd AF addresses (URLs) which offer the APIs for dynamic policy invocation sent by the Media Session Handler. See NOTE.</w:t>
            </w:r>
          </w:p>
          <w:p w14:paraId="691F6A0A" w14:textId="33A8F89B" w:rsidR="006A1862" w:rsidRDefault="006A1862" w:rsidP="00B5532A">
            <w:pPr>
              <w:pStyle w:val="TALcontinuation"/>
              <w:spacing w:before="60"/>
            </w:pPr>
            <w:r>
              <w:t xml:space="preserve">Each address shall be an opaque base URL, following the 5GMS URL format specified in clause 6.1 up to and including the </w:t>
            </w:r>
            <w:r w:rsidRPr="00D41AA2">
              <w:rPr>
                <w:rStyle w:val="Code"/>
              </w:rPr>
              <w:t>{api</w:t>
            </w:r>
            <w:r>
              <w:rPr>
                <w:rStyle w:val="Code"/>
              </w:rPr>
              <w:t>Version</w:t>
            </w:r>
            <w:r w:rsidRPr="00D41AA2">
              <w:rPr>
                <w:rStyle w:val="Code"/>
              </w:rPr>
              <w:t>}</w:t>
            </w:r>
            <w:r w:rsidRPr="00B32E87">
              <w:t xml:space="preserve"> </w:t>
            </w:r>
            <w:r>
              <w:t>path element.</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7533DE64" w14:textId="77777777" w:rsidR="006A1862" w:rsidRDefault="006A1862" w:rsidP="00B5532A">
            <w:pPr>
              <w:spacing w:after="0" w:afterAutospacing="1"/>
              <w:rPr>
                <w:rFonts w:ascii="Arial" w:hAnsi="Arial"/>
                <w:iCs/>
                <w:sz w:val="18"/>
                <w:szCs w:val="18"/>
              </w:rPr>
            </w:pPr>
          </w:p>
        </w:tc>
      </w:tr>
      <w:tr w:rsidR="006A1862" w14:paraId="0A22A5CC"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9555B1" w14:textId="77777777" w:rsidR="006A1862" w:rsidRPr="00D41AA2" w:rsidRDefault="006A1862" w:rsidP="00B5532A">
            <w:pPr>
              <w:pStyle w:val="TAL"/>
              <w:keepNext w:val="0"/>
              <w:ind w:left="284"/>
              <w:rPr>
                <w:rStyle w:val="Code"/>
              </w:rPr>
            </w:pPr>
            <w:bookmarkStart w:id="1437" w:name="_MCCTEMPBM_CRPT71130467___2"/>
            <w:r w:rsidRPr="00D41AA2">
              <w:rPr>
                <w:rStyle w:val="Code"/>
              </w:rPr>
              <w:t>validPolicyTemplateIds</w:t>
            </w:r>
            <w:bookmarkEnd w:id="1437"/>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0524BE" w14:textId="77777777" w:rsidR="006A1862" w:rsidRDefault="006A1862" w:rsidP="00B5532A">
            <w:pPr>
              <w:pStyle w:val="TAL"/>
              <w:keepNext w:val="0"/>
              <w:rPr>
                <w:rStyle w:val="Datatypechar"/>
              </w:rPr>
            </w:pPr>
            <w:bookmarkStart w:id="1438" w:name="_MCCTEMPBM_CRPT71130468___7"/>
            <w:r w:rsidRPr="00C522DE">
              <w:rPr>
                <w:rStyle w:val="Datatypechar"/>
              </w:rPr>
              <w:t>Array(ResourceId)</w:t>
            </w:r>
            <w:bookmarkEnd w:id="143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5F64C4" w14:textId="77777777" w:rsidR="006A1862" w:rsidRDefault="006A1862" w:rsidP="00B553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8194" w14:textId="77777777" w:rsidR="006A1862" w:rsidRPr="00C522DE" w:rsidRDefault="006A1862" w:rsidP="00B553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DCE474" w14:textId="77777777" w:rsidR="006A1862" w:rsidRPr="00C522DE" w:rsidRDefault="006A1862" w:rsidP="00B5532A">
            <w:pPr>
              <w:pStyle w:val="TAL"/>
              <w:keepNext w:val="0"/>
            </w:pPr>
            <w:r w:rsidRPr="00C522DE">
              <w:t>A list of Policy Template identifiers which the 5GMS Client is authorized to use.</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4D35203D" w14:textId="77777777" w:rsidR="006A1862" w:rsidRDefault="006A1862" w:rsidP="00B5532A">
            <w:pPr>
              <w:spacing w:after="0" w:afterAutospacing="1"/>
              <w:rPr>
                <w:rFonts w:ascii="Arial" w:hAnsi="Arial"/>
                <w:iCs/>
                <w:sz w:val="18"/>
                <w:szCs w:val="18"/>
              </w:rPr>
            </w:pPr>
          </w:p>
        </w:tc>
      </w:tr>
      <w:tr w:rsidR="006A1862" w14:paraId="62883AC7"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3F2A38" w14:textId="77777777" w:rsidR="006A1862" w:rsidRPr="00D41AA2" w:rsidRDefault="006A1862" w:rsidP="00B5532A">
            <w:pPr>
              <w:pStyle w:val="TAL"/>
              <w:keepNext w:val="0"/>
              <w:ind w:left="284"/>
              <w:rPr>
                <w:rStyle w:val="Code"/>
              </w:rPr>
            </w:pPr>
            <w:bookmarkStart w:id="1439" w:name="_MCCTEMPBM_CRPT71130469___2"/>
            <w:r w:rsidRPr="00D41AA2">
              <w:rPr>
                <w:rStyle w:val="Code"/>
              </w:rPr>
              <w:t>sdfMethods</w:t>
            </w:r>
            <w:bookmarkEnd w:id="143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439F82" w14:textId="77777777" w:rsidR="006A1862" w:rsidRDefault="006A1862" w:rsidP="00B5532A">
            <w:pPr>
              <w:pStyle w:val="TAL"/>
              <w:keepNext w:val="0"/>
              <w:rPr>
                <w:rStyle w:val="Datatypechar"/>
              </w:rPr>
            </w:pPr>
            <w:bookmarkStart w:id="1440" w:name="_MCCTEMPBM_CRPT71130470___7"/>
            <w:r w:rsidRPr="00C522DE">
              <w:rPr>
                <w:rStyle w:val="Datatypechar"/>
              </w:rPr>
              <w:t>Array(SdfMethod)</w:t>
            </w:r>
            <w:bookmarkEnd w:id="144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AE6C4" w14:textId="77777777" w:rsidR="006A1862" w:rsidRDefault="006A1862" w:rsidP="00B553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583AAF2" w14:textId="77777777" w:rsidR="006A1862" w:rsidRPr="00C522DE" w:rsidRDefault="006A1862" w:rsidP="00B553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41D32A" w14:textId="77777777" w:rsidR="006A1862" w:rsidRPr="00C522DE" w:rsidRDefault="006A1862" w:rsidP="00B5532A">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634ED683" w14:textId="77777777" w:rsidR="006A1862" w:rsidRDefault="006A1862" w:rsidP="00B5532A">
            <w:pPr>
              <w:spacing w:after="0" w:afterAutospacing="1"/>
              <w:rPr>
                <w:rFonts w:ascii="Arial" w:hAnsi="Arial"/>
                <w:iCs/>
                <w:sz w:val="18"/>
                <w:szCs w:val="18"/>
              </w:rPr>
            </w:pPr>
          </w:p>
        </w:tc>
      </w:tr>
      <w:tr w:rsidR="006A1862" w14:paraId="55F1DAF7"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43C04F" w14:textId="77777777" w:rsidR="006A1862" w:rsidRPr="00D41AA2" w:rsidRDefault="006A1862" w:rsidP="00B5532A">
            <w:pPr>
              <w:pStyle w:val="TAL"/>
              <w:keepNext w:val="0"/>
              <w:ind w:left="284"/>
              <w:rPr>
                <w:rStyle w:val="Code"/>
              </w:rPr>
            </w:pPr>
            <w:bookmarkStart w:id="1441" w:name="_MCCTEMPBM_CRPT71130471___2"/>
            <w:r w:rsidRPr="00D41AA2">
              <w:rPr>
                <w:rStyle w:val="Code"/>
              </w:rPr>
              <w:t>externalReferences</w:t>
            </w:r>
            <w:bookmarkEnd w:id="1441"/>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354C47" w14:textId="77777777" w:rsidR="006A1862" w:rsidRDefault="006A1862" w:rsidP="00B5532A">
            <w:pPr>
              <w:pStyle w:val="TAL"/>
              <w:rPr>
                <w:rStyle w:val="Datatypechar"/>
              </w:rPr>
            </w:pPr>
            <w:bookmarkStart w:id="1442" w:name="_MCCTEMPBM_CRPT71130472___7"/>
            <w:r w:rsidRPr="00C522DE">
              <w:rPr>
                <w:rStyle w:val="Datatypechar"/>
              </w:rPr>
              <w:t>Array(String)</w:t>
            </w:r>
            <w:bookmarkEnd w:id="144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BBEE65" w14:textId="77777777" w:rsidR="006A1862" w:rsidRDefault="006A1862" w:rsidP="00B5532A">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CB59826"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9A9C28" w14:textId="77777777" w:rsidR="006A1862" w:rsidRPr="00C522DE" w:rsidRDefault="006A1862" w:rsidP="00B5532A">
            <w:pPr>
              <w:pStyle w:val="TAL"/>
              <w:keepNext w:val="0"/>
            </w:pPr>
            <w:r w:rsidRPr="00C522DE">
              <w:t>Additional identifier for this Policy Template, unique within the scope of its Provisioning Session, that can be cross-referenced with external metadata about the media streaming session.</w:t>
            </w:r>
          </w:p>
          <w:p w14:paraId="1F6586C5" w14:textId="77777777" w:rsidR="006A1862" w:rsidRDefault="006A1862" w:rsidP="00B5532A">
            <w:pPr>
              <w:pStyle w:val="TALcontinuation"/>
              <w:spacing w:before="60"/>
            </w:pPr>
            <w:r>
              <w:t>Example: "HD_Premium".</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14EFFE0C" w14:textId="77777777" w:rsidR="006A1862" w:rsidRDefault="006A1862" w:rsidP="00B5532A">
            <w:pPr>
              <w:spacing w:after="0" w:afterAutospacing="1"/>
              <w:rPr>
                <w:rFonts w:ascii="Arial" w:hAnsi="Arial"/>
                <w:iCs/>
                <w:sz w:val="18"/>
                <w:szCs w:val="18"/>
              </w:rPr>
            </w:pPr>
          </w:p>
        </w:tc>
      </w:tr>
      <w:tr w:rsidR="006A1862" w:rsidRPr="00D41AA2" w14:paraId="01BFE301"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6A0FF2" w14:textId="77777777" w:rsidR="006A1862" w:rsidRPr="00D41AA2" w:rsidRDefault="006A1862" w:rsidP="00B5532A">
            <w:pPr>
              <w:pStyle w:val="TAL"/>
              <w:rPr>
                <w:rStyle w:val="Code"/>
              </w:rPr>
            </w:pPr>
            <w:r>
              <w:rPr>
                <w:rStyle w:val="Code"/>
              </w:rPr>
              <w:t>c</w:t>
            </w:r>
            <w:r w:rsidRPr="00D41AA2">
              <w:rPr>
                <w:rStyle w:val="Code"/>
              </w:rPr>
              <w:t>lientMetricsReporting‌Configurations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1F28511" w14:textId="77777777" w:rsidR="006A1862" w:rsidRDefault="006A1862" w:rsidP="00B5532A">
            <w:pPr>
              <w:pStyle w:val="TAL"/>
              <w:rPr>
                <w:rStyle w:val="Datatypechar"/>
              </w:rPr>
            </w:pPr>
            <w:bookmarkStart w:id="1443" w:name="_MCCTEMPBM_CRPT71130473___7"/>
            <w:r w:rsidRPr="00C522DE">
              <w:rPr>
                <w:rStyle w:val="Datatypechar"/>
              </w:rPr>
              <w:t>Array(Object)</w:t>
            </w:r>
            <w:bookmarkEnd w:id="144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E7A1F6" w14:textId="77777777" w:rsidR="006A1862" w:rsidRDefault="006A1862" w:rsidP="00B5532A">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43D2A78"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92F7BE" w14:textId="77777777" w:rsidR="006A1862" w:rsidRPr="00C522DE" w:rsidRDefault="006A1862" w:rsidP="00B5532A">
            <w:pPr>
              <w:pStyle w:val="TAL"/>
            </w:pPr>
          </w:p>
        </w:tc>
        <w:tc>
          <w:tcPr>
            <w:tcW w:w="535"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36E5B3" w14:textId="77777777" w:rsidR="006A1862" w:rsidRPr="00C522DE" w:rsidRDefault="006A1862" w:rsidP="00B5532A">
            <w:pPr>
              <w:pStyle w:val="TAL"/>
              <w:keepNext w:val="0"/>
            </w:pPr>
            <w:r w:rsidRPr="00D41AA2">
              <w:rPr>
                <w:rStyle w:val="Code"/>
              </w:rPr>
              <w:t>downlink</w:t>
            </w:r>
            <w:r w:rsidRPr="00C522DE">
              <w:t>,</w:t>
            </w:r>
          </w:p>
          <w:p w14:paraId="6316EE46" w14:textId="77777777" w:rsidR="006A1862" w:rsidRPr="00D41AA2" w:rsidRDefault="006A1862" w:rsidP="00B5532A">
            <w:pPr>
              <w:pStyle w:val="TAL"/>
              <w:keepNext w:val="0"/>
              <w:rPr>
                <w:rStyle w:val="Code"/>
              </w:rPr>
            </w:pPr>
            <w:r w:rsidRPr="00D41AA2">
              <w:rPr>
                <w:rStyle w:val="Code"/>
              </w:rPr>
              <w:t>uplink</w:t>
            </w:r>
          </w:p>
        </w:tc>
      </w:tr>
      <w:tr w:rsidR="006A1862" w:rsidRPr="00C522DE" w14:paraId="042B1AC4"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743C3C" w14:textId="77777777" w:rsidR="006A1862" w:rsidRPr="00D41AA2" w:rsidRDefault="006A1862" w:rsidP="00B5532A">
            <w:pPr>
              <w:pStyle w:val="TAL"/>
              <w:ind w:left="284"/>
              <w:rPr>
                <w:rStyle w:val="Code"/>
              </w:rPr>
            </w:pPr>
            <w:r>
              <w:rPr>
                <w:i/>
                <w:iCs/>
              </w:rPr>
              <w:t>metricsReporting‌ConfigurationId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79D58" w14:textId="77777777" w:rsidR="006A1862" w:rsidRPr="00C522DE" w:rsidRDefault="006A1862" w:rsidP="00B5532A">
            <w:pPr>
              <w:pStyle w:val="TAL"/>
              <w:rPr>
                <w:rStyle w:val="Datatypechar"/>
              </w:rPr>
            </w:pPr>
            <w:r>
              <w:rPr>
                <w:rStyle w:val="Datatypechar"/>
              </w:rPr>
              <w:t>ResourceId</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C17C0" w14:textId="77777777" w:rsidR="006A1862" w:rsidRPr="00C522DE" w:rsidRDefault="006A1862" w:rsidP="00B5532A">
            <w:pPr>
              <w:pStyle w:val="TAC"/>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2481857" w14:textId="77777777" w:rsidR="006A1862" w:rsidRPr="00C522DE" w:rsidRDefault="006A1862" w:rsidP="00B5532A">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A7130" w14:textId="77777777" w:rsidR="006A1862" w:rsidRDefault="006A1862" w:rsidP="00B5532A">
            <w:pPr>
              <w:pStyle w:val="TAL"/>
            </w:pPr>
            <w:r>
              <w:t xml:space="preserve">The identifier of this metrics reporting configuration, unique within the scope of </w:t>
            </w:r>
            <w:r w:rsidRPr="00D41AA2">
              <w:rPr>
                <w:rStyle w:val="Code"/>
              </w:rPr>
              <w:t>provisioningSessionId</w:t>
            </w:r>
            <w:r>
              <w:t>.</w:t>
            </w:r>
          </w:p>
          <w:p w14:paraId="3134FF07" w14:textId="77777777" w:rsidR="006A1862" w:rsidRPr="00B60A63" w:rsidRDefault="006A1862" w:rsidP="00B5532A">
            <w:pPr>
              <w:pStyle w:val="TALcontinuation"/>
              <w:spacing w:before="60"/>
            </w:pPr>
            <w:r>
              <w:t>The value shall be the same as the corresponding identifier provisioned at reference point M1.</w:t>
            </w:r>
          </w:p>
        </w:tc>
        <w:tc>
          <w:tcPr>
            <w:tcW w:w="535" w:type="pct"/>
            <w:vMerge/>
            <w:tcBorders>
              <w:top w:val="single" w:sz="4" w:space="0" w:color="000000"/>
              <w:left w:val="single" w:sz="4" w:space="0" w:color="000000"/>
              <w:bottom w:val="single" w:sz="4" w:space="0" w:color="000000"/>
              <w:right w:val="single" w:sz="4" w:space="0" w:color="000000"/>
            </w:tcBorders>
            <w:vAlign w:val="center"/>
          </w:tcPr>
          <w:p w14:paraId="5928900D" w14:textId="77777777" w:rsidR="006A1862" w:rsidRPr="00C522DE" w:rsidRDefault="006A1862" w:rsidP="00B5532A">
            <w:pPr>
              <w:spacing w:after="0" w:afterAutospacing="1"/>
              <w:rPr>
                <w:rFonts w:ascii="Arial" w:hAnsi="Arial"/>
                <w:sz w:val="18"/>
              </w:rPr>
            </w:pPr>
          </w:p>
        </w:tc>
      </w:tr>
      <w:tr w:rsidR="006A1862" w:rsidRPr="00C522DE" w14:paraId="029BAFD8"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AE9518" w14:textId="77777777" w:rsidR="006A1862" w:rsidRPr="00D41AA2" w:rsidRDefault="006A1862" w:rsidP="00B5532A">
            <w:pPr>
              <w:pStyle w:val="TAL"/>
              <w:ind w:left="284"/>
              <w:rPr>
                <w:rStyle w:val="Code"/>
              </w:rPr>
            </w:pPr>
            <w:bookmarkStart w:id="1444" w:name="_MCCTEMPBM_CRPT71130474___2"/>
            <w:r w:rsidRPr="00D41AA2">
              <w:rPr>
                <w:rStyle w:val="Code"/>
              </w:rPr>
              <w:t>serverAddresses</w:t>
            </w:r>
            <w:bookmarkEnd w:id="1444"/>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A5C90" w14:textId="77777777" w:rsidR="006A1862" w:rsidRDefault="006A1862" w:rsidP="00B5532A">
            <w:pPr>
              <w:pStyle w:val="TAL"/>
              <w:rPr>
                <w:rStyle w:val="Datatypechar"/>
              </w:rPr>
            </w:pPr>
            <w:bookmarkStart w:id="1445" w:name="_MCCTEMPBM_CRPT71130475___7"/>
            <w:r w:rsidRPr="00C522DE">
              <w:rPr>
                <w:rStyle w:val="Datatypechar"/>
              </w:rPr>
              <w:t>Array(</w:t>
            </w:r>
            <w:r>
              <w:rPr>
                <w:rStyle w:val="Datatypechar"/>
              </w:rPr>
              <w:t>Absolute</w:t>
            </w:r>
            <w:r w:rsidRPr="00C522DE">
              <w:rPr>
                <w:rStyle w:val="Datatypechar"/>
              </w:rPr>
              <w:t>Url)</w:t>
            </w:r>
            <w:bookmarkEnd w:id="144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DDC58D" w14:textId="77777777" w:rsidR="006A1862" w:rsidRDefault="006A1862" w:rsidP="00B5532A">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05F68"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8E091" w14:textId="77777777" w:rsidR="006A1862" w:rsidRPr="00C522DE" w:rsidRDefault="006A1862" w:rsidP="00B5532A">
            <w:pPr>
              <w:pStyle w:val="TAL"/>
            </w:pPr>
            <w:r w:rsidRPr="00C522DE">
              <w:t>A list of 5GMS AF addresses to which metrics reports shall be sent. See NOTE.</w:t>
            </w:r>
          </w:p>
          <w:p w14:paraId="281BCE9A" w14:textId="4F899B41" w:rsidR="006A1862" w:rsidRDefault="006A1862" w:rsidP="00B5532A">
            <w:pPr>
              <w:pStyle w:val="TALcontinuation"/>
              <w:spacing w:before="60"/>
              <w:rPr>
                <w:rFonts w:cs="Arial"/>
              </w:rPr>
            </w:pPr>
            <w:r>
              <w:t xml:space="preserve">Each address shall be an opaque base URL, following the 5GMS URL format specified in clause 6.1 up to and including the </w:t>
            </w:r>
            <w:r w:rsidRPr="00D41AA2">
              <w:rPr>
                <w:rStyle w:val="Code"/>
              </w:rPr>
              <w:t>{api</w:t>
            </w:r>
            <w:r>
              <w:rPr>
                <w:rStyle w:val="Code"/>
              </w:rPr>
              <w:t>Version</w:t>
            </w:r>
            <w:r w:rsidRPr="00D41AA2">
              <w:rPr>
                <w:rStyle w:val="Code"/>
              </w:rPr>
              <w:t>}</w:t>
            </w:r>
            <w:r w:rsidRPr="00B32E87">
              <w:t xml:space="preserve"> </w:t>
            </w:r>
            <w:r>
              <w:t>path element.</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4DD1BF10" w14:textId="77777777" w:rsidR="006A1862" w:rsidRPr="00C522DE" w:rsidRDefault="006A1862" w:rsidP="00B5532A">
            <w:pPr>
              <w:spacing w:after="0" w:afterAutospacing="1"/>
              <w:rPr>
                <w:rFonts w:ascii="Arial" w:hAnsi="Arial"/>
                <w:sz w:val="18"/>
              </w:rPr>
            </w:pPr>
          </w:p>
        </w:tc>
      </w:tr>
      <w:tr w:rsidR="006A1862" w:rsidRPr="00C522DE" w14:paraId="380F36DB"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B95" w14:textId="77777777" w:rsidR="006A1862" w:rsidRPr="00D41AA2" w:rsidRDefault="006A1862" w:rsidP="00B5532A">
            <w:pPr>
              <w:pStyle w:val="TAL"/>
              <w:ind w:left="284"/>
              <w:rPr>
                <w:rStyle w:val="Code"/>
              </w:rPr>
            </w:pPr>
            <w:r>
              <w:rPr>
                <w:rStyle w:val="Code"/>
                <w:lang w:val="en-US"/>
              </w:rPr>
              <w:t>scheme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E59C1" w14:textId="77777777" w:rsidR="006A1862" w:rsidRPr="00C522DE" w:rsidRDefault="006A1862" w:rsidP="00B5532A">
            <w:pPr>
              <w:pStyle w:val="TAL"/>
              <w:rPr>
                <w:rStyle w:val="Datatypechar"/>
              </w:rPr>
            </w:pPr>
            <w:r>
              <w:rPr>
                <w:rStyle w:val="Datatypechar"/>
                <w:lang w:val="en-US"/>
              </w:rPr>
              <w:t>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661B8E" w14:textId="77777777" w:rsidR="006A1862" w:rsidRPr="00C522DE" w:rsidRDefault="006A1862" w:rsidP="00B5532A">
            <w:pPr>
              <w:pStyle w:val="TAC"/>
            </w:pPr>
            <w:r>
              <w:rPr>
                <w:lang w:val="en-US"/>
              </w:rPr>
              <w:t>1</w:t>
            </w:r>
            <w:r>
              <w:t>..1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23BD347" w14:textId="77777777" w:rsidR="006A1862" w:rsidRPr="00C522DE" w:rsidRDefault="006A1862" w:rsidP="00B5532A">
            <w:pPr>
              <w:pStyle w:val="TAC"/>
            </w:pPr>
            <w:r>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252995" w14:textId="77777777" w:rsidR="006A1862" w:rsidRPr="00C522DE" w:rsidRDefault="006A1862" w:rsidP="00B5532A">
            <w:pPr>
              <w:pStyle w:val="TAL"/>
            </w:pPr>
            <w:r>
              <w:t>The metrics reporting scheme that metrics reports shall use (see clause 4.7.5).</w:t>
            </w:r>
          </w:p>
        </w:tc>
        <w:tc>
          <w:tcPr>
            <w:tcW w:w="535" w:type="pct"/>
            <w:vMerge/>
            <w:tcBorders>
              <w:top w:val="single" w:sz="4" w:space="0" w:color="000000"/>
              <w:left w:val="single" w:sz="4" w:space="0" w:color="000000"/>
              <w:bottom w:val="single" w:sz="4" w:space="0" w:color="000000"/>
              <w:right w:val="single" w:sz="4" w:space="0" w:color="000000"/>
            </w:tcBorders>
            <w:vAlign w:val="center"/>
          </w:tcPr>
          <w:p w14:paraId="08B8E3FE" w14:textId="77777777" w:rsidR="006A1862" w:rsidRPr="00C522DE" w:rsidRDefault="006A1862" w:rsidP="00B5532A">
            <w:pPr>
              <w:spacing w:after="0" w:afterAutospacing="1"/>
              <w:rPr>
                <w:rFonts w:ascii="Arial" w:hAnsi="Arial"/>
                <w:sz w:val="18"/>
              </w:rPr>
            </w:pPr>
          </w:p>
        </w:tc>
      </w:tr>
      <w:tr w:rsidR="006A1862" w:rsidRPr="00C522DE" w14:paraId="07221F3C"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B83026" w14:textId="77777777" w:rsidR="006A1862" w:rsidRPr="00D41AA2" w:rsidRDefault="006A1862" w:rsidP="00B5532A">
            <w:pPr>
              <w:pStyle w:val="TAL"/>
              <w:ind w:left="284"/>
              <w:rPr>
                <w:rStyle w:val="Code"/>
              </w:rPr>
            </w:pPr>
            <w:bookmarkStart w:id="1446" w:name="_MCCTEMPBM_CRPT71130476___2"/>
            <w:r w:rsidRPr="00D41AA2">
              <w:rPr>
                <w:rStyle w:val="Code"/>
              </w:rPr>
              <w:t>dataNetworkName</w:t>
            </w:r>
            <w:bookmarkEnd w:id="144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1BEB4F" w14:textId="77777777" w:rsidR="006A1862" w:rsidRDefault="006A1862" w:rsidP="00B5532A">
            <w:pPr>
              <w:pStyle w:val="TAL"/>
              <w:rPr>
                <w:rStyle w:val="Datatypechar"/>
              </w:rPr>
            </w:pPr>
            <w:bookmarkStart w:id="1447" w:name="_MCCTEMPBM_CRPT71130477___7"/>
            <w:r w:rsidRPr="00C522DE">
              <w:rPr>
                <w:rStyle w:val="Datatypechar"/>
              </w:rPr>
              <w:t>Dnn</w:t>
            </w:r>
            <w:bookmarkEnd w:id="144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51F16CF" w14:textId="77777777" w:rsidR="006A1862" w:rsidRDefault="006A1862" w:rsidP="00B5532A">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4BAC642"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54C19E" w14:textId="77777777" w:rsidR="006A1862" w:rsidRPr="00C522DE" w:rsidRDefault="006A1862" w:rsidP="00B5532A">
            <w:pPr>
              <w:pStyle w:val="TAL"/>
            </w:pPr>
            <w:r w:rsidRPr="00C522DE">
              <w:t>The DNN which shall be used when sending metrics reports. If not specified, the name of the default DN shall be used.</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0A94BCF8" w14:textId="77777777" w:rsidR="006A1862" w:rsidRPr="00C522DE" w:rsidRDefault="006A1862" w:rsidP="00B5532A">
            <w:pPr>
              <w:spacing w:after="0" w:afterAutospacing="1"/>
              <w:rPr>
                <w:rFonts w:ascii="Arial" w:hAnsi="Arial"/>
                <w:sz w:val="18"/>
              </w:rPr>
            </w:pPr>
          </w:p>
        </w:tc>
      </w:tr>
      <w:tr w:rsidR="006A1862" w:rsidRPr="00C522DE" w14:paraId="40948959"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14E98F" w14:textId="77777777" w:rsidR="006A1862" w:rsidRPr="00D41AA2" w:rsidRDefault="006A1862" w:rsidP="00B5532A">
            <w:pPr>
              <w:pStyle w:val="TAL"/>
              <w:keepNext w:val="0"/>
              <w:ind w:left="284"/>
              <w:rPr>
                <w:rStyle w:val="Code"/>
              </w:rPr>
            </w:pPr>
            <w:bookmarkStart w:id="1448" w:name="_MCCTEMPBM_CRPT71130478___2"/>
            <w:r w:rsidRPr="00D41AA2">
              <w:rPr>
                <w:rStyle w:val="Code"/>
              </w:rPr>
              <w:t>reportingInterval</w:t>
            </w:r>
            <w:bookmarkEnd w:id="1448"/>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50E599" w14:textId="77777777" w:rsidR="006A1862" w:rsidRDefault="006A1862" w:rsidP="00B5532A">
            <w:pPr>
              <w:pStyle w:val="TALcontinuation"/>
              <w:spacing w:before="60"/>
              <w:rPr>
                <w:rFonts w:ascii="Courier New" w:hAnsi="Courier New" w:cs="Courier New"/>
              </w:rPr>
            </w:pPr>
            <w:r>
              <w:rPr>
                <w:rFonts w:ascii="Courier New" w:hAnsi="Courier New" w:cs="Courier New"/>
              </w:rPr>
              <w:t>DurationSec</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84DF77" w14:textId="77777777" w:rsidR="006A1862" w:rsidRPr="00C522DE" w:rsidRDefault="006A1862" w:rsidP="00B5532A">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7DE3F9" w14:textId="77777777" w:rsidR="006A1862" w:rsidRPr="00C522DE" w:rsidRDefault="006A1862" w:rsidP="00B553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9F9827" w14:textId="77777777" w:rsidR="006A1862" w:rsidRPr="00C522DE" w:rsidRDefault="006A1862" w:rsidP="00B5532A">
            <w:pPr>
              <w:pStyle w:val="TAL"/>
              <w:keepNext w:val="0"/>
            </w:pPr>
            <w:r w:rsidRPr="00C522DE">
              <w:t>The time interval, expressed in seconds, between metrics reports being sent by the Media Session Handler. The value shall be greater than zero.</w:t>
            </w:r>
          </w:p>
          <w:p w14:paraId="379D020F" w14:textId="77777777" w:rsidR="006A1862" w:rsidRPr="00C522DE" w:rsidRDefault="006A1862" w:rsidP="00B5532A">
            <w:pPr>
              <w:pStyle w:val="TALcontinuation"/>
              <w:spacing w:before="60"/>
            </w:pPr>
            <w:r w:rsidRPr="00C522DE">
              <w:t>When this property is omitted, a single final report shall be sent immediately after the media streaming session has ended.</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1D64D6E3" w14:textId="77777777" w:rsidR="006A1862" w:rsidRPr="00C522DE" w:rsidRDefault="006A1862" w:rsidP="00B5532A">
            <w:pPr>
              <w:spacing w:after="0" w:afterAutospacing="1"/>
              <w:rPr>
                <w:rFonts w:ascii="Arial" w:hAnsi="Arial"/>
                <w:sz w:val="18"/>
              </w:rPr>
            </w:pPr>
          </w:p>
        </w:tc>
      </w:tr>
      <w:tr w:rsidR="006A1862" w:rsidRPr="00C522DE" w14:paraId="556C000A"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65EEBB" w14:textId="77777777" w:rsidR="006A1862" w:rsidRPr="00D41AA2" w:rsidRDefault="006A1862" w:rsidP="00B5532A">
            <w:pPr>
              <w:pStyle w:val="TAL"/>
              <w:keepNext w:val="0"/>
              <w:ind w:left="284"/>
              <w:rPr>
                <w:rStyle w:val="Code"/>
              </w:rPr>
            </w:pPr>
            <w:bookmarkStart w:id="1449" w:name="_MCCTEMPBM_CRPT71130479___2"/>
            <w:r w:rsidRPr="00D41AA2">
              <w:rPr>
                <w:rStyle w:val="Code"/>
              </w:rPr>
              <w:t>samplePercentage</w:t>
            </w:r>
            <w:bookmarkEnd w:id="144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8435C7" w14:textId="77777777" w:rsidR="006A1862" w:rsidRDefault="006A1862" w:rsidP="00B5532A">
            <w:pPr>
              <w:pStyle w:val="TAL"/>
              <w:keepNext w:val="0"/>
              <w:rPr>
                <w:rStyle w:val="Datatypechar"/>
              </w:rPr>
            </w:pPr>
            <w:bookmarkStart w:id="1450" w:name="_MCCTEMPBM_CRPT71130480___7"/>
            <w:r w:rsidRPr="00C522DE">
              <w:rPr>
                <w:rStyle w:val="Datatypechar"/>
              </w:rPr>
              <w:t>Percentage</w:t>
            </w:r>
            <w:bookmarkEnd w:id="145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0FF5D2" w14:textId="77777777" w:rsidR="006A1862" w:rsidRDefault="006A1862" w:rsidP="00B553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8567406" w14:textId="77777777" w:rsidR="006A1862" w:rsidRPr="00C522DE" w:rsidRDefault="006A1862" w:rsidP="00B553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ADD209" w14:textId="77777777" w:rsidR="006A1862" w:rsidRPr="00C522DE" w:rsidRDefault="006A1862" w:rsidP="00B5532A">
            <w:pPr>
              <w:pStyle w:val="TAL"/>
              <w:keepNext w:val="0"/>
            </w:pPr>
            <w:r w:rsidRPr="00C522DE">
              <w:t>The percentage of media streaming sessions that shall report metrics, expressed as a floating point value between 0.0 and 100.0.</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725F8486" w14:textId="77777777" w:rsidR="006A1862" w:rsidRPr="00C522DE" w:rsidRDefault="006A1862" w:rsidP="00B5532A">
            <w:pPr>
              <w:spacing w:after="0" w:afterAutospacing="1"/>
              <w:rPr>
                <w:rFonts w:ascii="Arial" w:hAnsi="Arial"/>
                <w:sz w:val="18"/>
              </w:rPr>
            </w:pPr>
          </w:p>
        </w:tc>
      </w:tr>
      <w:tr w:rsidR="006A1862" w:rsidRPr="00C522DE" w14:paraId="534ACB56"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A671C" w14:textId="77777777" w:rsidR="006A1862" w:rsidRPr="00D41AA2" w:rsidRDefault="006A1862" w:rsidP="00B5532A">
            <w:pPr>
              <w:pStyle w:val="TAL"/>
              <w:keepNext w:val="0"/>
              <w:ind w:left="284"/>
              <w:rPr>
                <w:rStyle w:val="Code"/>
              </w:rPr>
            </w:pPr>
            <w:bookmarkStart w:id="1451" w:name="_MCCTEMPBM_CRPT71130481___2"/>
            <w:r w:rsidRPr="00D41AA2">
              <w:rPr>
                <w:rStyle w:val="Code"/>
              </w:rPr>
              <w:t>urlFilters</w:t>
            </w:r>
            <w:bookmarkEnd w:id="1451"/>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627117" w14:textId="77777777" w:rsidR="006A1862" w:rsidRDefault="006A1862" w:rsidP="00B5532A">
            <w:pPr>
              <w:pStyle w:val="TAL"/>
              <w:keepNext w:val="0"/>
              <w:rPr>
                <w:rStyle w:val="Datatypechar"/>
              </w:rPr>
            </w:pPr>
            <w:bookmarkStart w:id="1452" w:name="_MCCTEMPBM_CRPT71130482___7"/>
            <w:r w:rsidRPr="00C522DE">
              <w:rPr>
                <w:rStyle w:val="Datatypechar"/>
              </w:rPr>
              <w:t>Array(String)</w:t>
            </w:r>
            <w:bookmarkEnd w:id="145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9969FB" w14:textId="77777777" w:rsidR="006A1862" w:rsidRDefault="006A1862" w:rsidP="00B5532A">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78387DF" w14:textId="77777777" w:rsidR="006A1862" w:rsidRPr="00C522DE" w:rsidRDefault="006A1862" w:rsidP="00B553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0026A4" w14:textId="77777777" w:rsidR="006A1862" w:rsidRPr="00C522DE" w:rsidRDefault="006A1862" w:rsidP="00B5532A">
            <w:pPr>
              <w:pStyle w:val="TAL"/>
            </w:pPr>
            <w:r w:rsidRPr="00C522DE">
              <w:t>A non-empty list of URL patterns for which metrics reporting shall be done. The format of each pattern shall be a regular expression as specified in [5].</w:t>
            </w:r>
          </w:p>
          <w:p w14:paraId="0CD73700" w14:textId="77777777" w:rsidR="006A1862" w:rsidRDefault="006A1862" w:rsidP="00B5532A">
            <w:pPr>
              <w:pStyle w:val="TALcontinuation"/>
              <w:spacing w:before="60"/>
              <w:rPr>
                <w:rFonts w:cs="Arial"/>
              </w:rPr>
            </w:pPr>
            <w:r>
              <w:t>If not specified, reporting shall be done for all sessions.</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3765B12D" w14:textId="77777777" w:rsidR="006A1862" w:rsidRPr="00C522DE" w:rsidRDefault="006A1862" w:rsidP="00B5532A">
            <w:pPr>
              <w:spacing w:after="0" w:afterAutospacing="1"/>
              <w:rPr>
                <w:rFonts w:ascii="Arial" w:hAnsi="Arial"/>
                <w:sz w:val="18"/>
              </w:rPr>
            </w:pPr>
          </w:p>
        </w:tc>
      </w:tr>
      <w:tr w:rsidR="006A1862" w:rsidRPr="00C522DE" w14:paraId="6BAEBFDF"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76780B9" w14:textId="77777777" w:rsidR="006A1862" w:rsidRPr="00D41AA2" w:rsidRDefault="006A1862" w:rsidP="00B5532A">
            <w:pPr>
              <w:pStyle w:val="TAL"/>
              <w:keepNext w:val="0"/>
              <w:ind w:left="284"/>
              <w:rPr>
                <w:rStyle w:val="Code"/>
              </w:rPr>
            </w:pPr>
            <w:bookmarkStart w:id="1453" w:name="_MCCTEMPBM_CRPT71130483___2"/>
            <w:r w:rsidRPr="00D41AA2">
              <w:rPr>
                <w:rStyle w:val="Code"/>
              </w:rPr>
              <w:t>Metrics</w:t>
            </w:r>
            <w:bookmarkEnd w:id="1453"/>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C23B48" w14:textId="77777777" w:rsidR="006A1862" w:rsidRDefault="006A1862" w:rsidP="00B5532A">
            <w:pPr>
              <w:pStyle w:val="TAL"/>
              <w:keepNext w:val="0"/>
              <w:rPr>
                <w:rStyle w:val="Datatypechar"/>
              </w:rPr>
            </w:pPr>
            <w:bookmarkStart w:id="1454" w:name="_MCCTEMPBM_CRPT71130484___7"/>
            <w:r w:rsidRPr="00C522DE">
              <w:rPr>
                <w:rStyle w:val="Datatypechar"/>
              </w:rPr>
              <w:t>Array(String)</w:t>
            </w:r>
            <w:bookmarkEnd w:id="145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691F96" w14:textId="77777777" w:rsidR="006A1862" w:rsidRDefault="006A1862" w:rsidP="00B553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ED7C96" w14:textId="77777777" w:rsidR="006A1862" w:rsidRPr="00C522DE" w:rsidRDefault="006A1862" w:rsidP="00B553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D137B8" w14:textId="77777777" w:rsidR="006A1862" w:rsidRPr="00C522DE" w:rsidRDefault="006A1862" w:rsidP="00B5532A">
            <w:pPr>
              <w:pStyle w:val="TAL"/>
              <w:keepNext w:val="0"/>
            </w:pPr>
            <w:r w:rsidRPr="00C522DE">
              <w:t>A list of metrics which shall be reported.</w:t>
            </w:r>
          </w:p>
        </w:tc>
        <w:tc>
          <w:tcPr>
            <w:tcW w:w="535" w:type="pct"/>
            <w:vMerge/>
            <w:tcBorders>
              <w:top w:val="single" w:sz="4" w:space="0" w:color="000000"/>
              <w:left w:val="single" w:sz="4" w:space="0" w:color="000000"/>
              <w:bottom w:val="single" w:sz="4" w:space="0" w:color="000000"/>
              <w:right w:val="single" w:sz="4" w:space="0" w:color="000000"/>
            </w:tcBorders>
            <w:vAlign w:val="center"/>
            <w:hideMark/>
          </w:tcPr>
          <w:p w14:paraId="1B5374A6" w14:textId="77777777" w:rsidR="006A1862" w:rsidRPr="00C522DE" w:rsidRDefault="006A1862" w:rsidP="00B5532A">
            <w:pPr>
              <w:spacing w:after="0" w:afterAutospacing="1"/>
              <w:rPr>
                <w:rFonts w:ascii="Arial" w:hAnsi="Arial"/>
                <w:sz w:val="18"/>
              </w:rPr>
            </w:pPr>
          </w:p>
        </w:tc>
      </w:tr>
      <w:tr w:rsidR="006A1862" w:rsidRPr="00D41AA2" w14:paraId="79213A6A"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03B75D" w14:textId="77777777" w:rsidR="006A1862" w:rsidRPr="00D41AA2" w:rsidRDefault="006A1862" w:rsidP="00B5532A">
            <w:pPr>
              <w:pStyle w:val="TAL"/>
              <w:rPr>
                <w:rStyle w:val="Code"/>
              </w:rPr>
            </w:pPr>
            <w:r>
              <w:rPr>
                <w:rStyle w:val="Code"/>
              </w:rPr>
              <w:t>n</w:t>
            </w:r>
            <w:r w:rsidRPr="00D41AA2">
              <w:rPr>
                <w:rStyle w:val="Code"/>
              </w:rPr>
              <w:t>etworkAssistance</w:t>
            </w:r>
            <w:r>
              <w:rPr>
                <w:rStyle w:val="Code"/>
              </w:rPr>
              <w:t>‌</w:t>
            </w:r>
            <w:r w:rsidRPr="00D41AA2">
              <w:rPr>
                <w:rStyle w:val="Code"/>
              </w:rPr>
              <w:t>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E2D3F" w14:textId="77777777" w:rsidR="006A1862" w:rsidRDefault="006A1862" w:rsidP="00B5532A">
            <w:pPr>
              <w:pStyle w:val="TAL"/>
              <w:rPr>
                <w:rStyle w:val="Datatypechar"/>
              </w:rPr>
            </w:pPr>
            <w:bookmarkStart w:id="1455" w:name="_MCCTEMPBM_CRPT71130485___7"/>
            <w:r w:rsidRPr="00C522DE">
              <w:rPr>
                <w:rStyle w:val="Datatypechar"/>
              </w:rPr>
              <w:t>Object</w:t>
            </w:r>
            <w:bookmarkEnd w:id="145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3AA826" w14:textId="77777777" w:rsidR="006A1862" w:rsidRDefault="006A1862" w:rsidP="00B5532A">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B5180C4" w14:textId="77777777" w:rsidR="006A1862" w:rsidRPr="00C522DE" w:rsidRDefault="006A1862" w:rsidP="00B5532A">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59335" w14:textId="77777777" w:rsidR="006A1862" w:rsidRPr="00C522DE" w:rsidRDefault="006A1862" w:rsidP="00B5532A">
            <w:pPr>
              <w:pStyle w:val="TAL"/>
            </w:pPr>
          </w:p>
        </w:tc>
        <w:tc>
          <w:tcPr>
            <w:tcW w:w="535"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56AD0DFA" w14:textId="77777777" w:rsidR="006A1862" w:rsidRPr="00C522DE" w:rsidRDefault="006A1862" w:rsidP="00B5532A">
            <w:pPr>
              <w:pStyle w:val="TAL"/>
            </w:pPr>
            <w:r w:rsidRPr="00D41AA2">
              <w:rPr>
                <w:rStyle w:val="Code"/>
              </w:rPr>
              <w:t>downlink</w:t>
            </w:r>
            <w:r w:rsidRPr="00C522DE">
              <w:t>,</w:t>
            </w:r>
          </w:p>
          <w:p w14:paraId="47FE12BA" w14:textId="77777777" w:rsidR="006A1862" w:rsidRPr="00D41AA2" w:rsidRDefault="006A1862" w:rsidP="00B5532A">
            <w:pPr>
              <w:pStyle w:val="TAL"/>
              <w:keepNext w:val="0"/>
              <w:rPr>
                <w:rStyle w:val="Code"/>
              </w:rPr>
            </w:pPr>
            <w:r w:rsidRPr="00D41AA2">
              <w:rPr>
                <w:rStyle w:val="Code"/>
              </w:rPr>
              <w:t>uplink</w:t>
            </w:r>
          </w:p>
        </w:tc>
      </w:tr>
      <w:tr w:rsidR="006A1862" w:rsidRPr="00C522DE" w14:paraId="5DF869E6"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CAF457" w14:textId="77777777" w:rsidR="006A1862" w:rsidRPr="00D41AA2" w:rsidRDefault="006A1862" w:rsidP="00B5532A">
            <w:pPr>
              <w:pStyle w:val="TAL"/>
              <w:keepNext w:val="0"/>
              <w:ind w:left="284"/>
              <w:rPr>
                <w:rStyle w:val="Code"/>
              </w:rPr>
            </w:pPr>
            <w:bookmarkStart w:id="1456" w:name="_MCCTEMPBM_CRPT71130486___2"/>
            <w:r w:rsidRPr="00D41AA2">
              <w:rPr>
                <w:rStyle w:val="Code"/>
              </w:rPr>
              <w:t>serverAddress</w:t>
            </w:r>
            <w:bookmarkEnd w:id="1456"/>
            <w:r>
              <w:rPr>
                <w:rStyle w:val="Code"/>
              </w:rPr>
              <w:t>es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0C5C96" w14:textId="77777777" w:rsidR="006A1862" w:rsidRDefault="006A1862" w:rsidP="00B5532A">
            <w:pPr>
              <w:pStyle w:val="TAL"/>
              <w:keepNext w:val="0"/>
              <w:rPr>
                <w:rStyle w:val="Datatypechar"/>
              </w:rPr>
            </w:pPr>
            <w:bookmarkStart w:id="1457" w:name="_MCCTEMPBM_CRPT71130487___7"/>
            <w:r>
              <w:rPr>
                <w:rStyle w:val="Datatypechar"/>
              </w:rPr>
              <w:t>Array(Absolute</w:t>
            </w:r>
            <w:r w:rsidRPr="00C522DE">
              <w:rPr>
                <w:rStyle w:val="Datatypechar"/>
              </w:rPr>
              <w:t>Url</w:t>
            </w:r>
            <w:bookmarkEnd w:id="1457"/>
            <w:r>
              <w:rPr>
                <w:rStyle w:val="Datatypechar"/>
              </w:rPr>
              <w: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48BC10" w14:textId="77777777" w:rsidR="006A1862" w:rsidRDefault="006A1862" w:rsidP="00B553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16375ED" w14:textId="77777777" w:rsidR="006A1862" w:rsidRPr="00C522DE" w:rsidRDefault="006A1862" w:rsidP="00B553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AFBCD7" w14:textId="77777777" w:rsidR="006A1862" w:rsidRPr="00C522DE" w:rsidRDefault="006A1862" w:rsidP="00B5532A">
            <w:pPr>
              <w:pStyle w:val="TAL"/>
            </w:pPr>
            <w:r>
              <w:t>A list of</w:t>
            </w:r>
            <w:r w:rsidRPr="00C522DE">
              <w:t xml:space="preserve"> 5GMS AF </w:t>
            </w:r>
            <w:r>
              <w:t xml:space="preserve">addresses (URLs) </w:t>
            </w:r>
            <w:r w:rsidRPr="00C522DE">
              <w:t>that offer the APIs for 5GMS AF-based Network Assistance, for access by the 5GMSd Media Session Handler. See NOTE.</w:t>
            </w:r>
          </w:p>
          <w:p w14:paraId="13EC89B5" w14:textId="77777777" w:rsidR="006A1862" w:rsidRPr="00C522DE" w:rsidRDefault="006A1862" w:rsidP="00B5532A">
            <w:pPr>
              <w:pStyle w:val="TALcontinuation"/>
              <w:spacing w:before="60"/>
            </w:pPr>
            <w:r>
              <w:t>Each</w:t>
            </w:r>
            <w:r w:rsidRPr="00C522DE">
              <w:t xml:space="preserve"> address shall be an opaque URL, following the 5GMS URL format</w:t>
            </w:r>
            <w:r>
              <w:t xml:space="preserve"> specified in clause 6.1 up to and including the </w:t>
            </w:r>
            <w:r w:rsidRPr="00D41AA2">
              <w:rPr>
                <w:rStyle w:val="Code"/>
              </w:rPr>
              <w:t>{api</w:t>
            </w:r>
            <w:r>
              <w:rPr>
                <w:rStyle w:val="Code"/>
              </w:rPr>
              <w:t>Version</w:t>
            </w:r>
            <w:r w:rsidRPr="00D41AA2">
              <w:rPr>
                <w:rStyle w:val="Code"/>
              </w:rPr>
              <w:t>}</w:t>
            </w:r>
            <w:r w:rsidRPr="00B32E87">
              <w:t xml:space="preserve"> </w:t>
            </w:r>
            <w:r>
              <w:t>path element</w:t>
            </w:r>
            <w:r w:rsidRPr="00C522DE">
              <w:t>.</w:t>
            </w:r>
          </w:p>
        </w:tc>
        <w:tc>
          <w:tcPr>
            <w:tcW w:w="535" w:type="pct"/>
            <w:vMerge/>
            <w:tcBorders>
              <w:top w:val="single" w:sz="4" w:space="0" w:color="000000"/>
              <w:left w:val="single" w:sz="4" w:space="0" w:color="000000"/>
              <w:bottom w:val="nil"/>
              <w:right w:val="single" w:sz="4" w:space="0" w:color="000000"/>
            </w:tcBorders>
            <w:vAlign w:val="center"/>
            <w:hideMark/>
          </w:tcPr>
          <w:p w14:paraId="746B9322" w14:textId="77777777" w:rsidR="006A1862" w:rsidRPr="00C522DE" w:rsidRDefault="006A1862" w:rsidP="00B5532A">
            <w:pPr>
              <w:spacing w:after="0" w:afterAutospacing="1"/>
              <w:rPr>
                <w:rFonts w:ascii="Arial" w:hAnsi="Arial"/>
                <w:sz w:val="18"/>
              </w:rPr>
            </w:pPr>
          </w:p>
        </w:tc>
      </w:tr>
      <w:tr w:rsidR="006A1862" w:rsidRPr="000945F0" w14:paraId="52967ABE"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81C9" w14:textId="5ABEF3FD" w:rsidR="006A1862" w:rsidRPr="00D41AA2" w:rsidRDefault="006A1862" w:rsidP="00B5532A">
            <w:pPr>
              <w:pStyle w:val="TAL"/>
              <w:rPr>
                <w:rStyle w:val="Code"/>
              </w:rPr>
            </w:pPr>
            <w:r>
              <w:rPr>
                <w:rStyle w:val="Code"/>
              </w:rPr>
              <w:t>client‌EdgeResources‌Configuration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96BEB6" w14:textId="77777777" w:rsidR="006A1862" w:rsidRPr="00C522DE" w:rsidRDefault="006A1862" w:rsidP="00B5532A">
            <w:pPr>
              <w:pStyle w:val="TAL"/>
              <w:rPr>
                <w:rStyle w:val="Datatypechar"/>
              </w:rPr>
            </w:pPr>
            <w:r>
              <w:rPr>
                <w:rStyle w:val="Datatypechar"/>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1EF28E" w14:textId="77777777" w:rsidR="006A1862" w:rsidRPr="00C522DE" w:rsidRDefault="006A1862" w:rsidP="00B5532A">
            <w:pPr>
              <w:pStyle w:val="TAC"/>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74C1264" w14:textId="77777777" w:rsidR="006A1862" w:rsidRPr="00C522DE" w:rsidRDefault="006A1862" w:rsidP="00B5532A">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A7A3D" w14:textId="77777777" w:rsidR="006A1862" w:rsidRPr="00C522DE" w:rsidRDefault="006A1862" w:rsidP="00B5532A">
            <w:pPr>
              <w:pStyle w:val="TAL"/>
            </w:pPr>
            <w:r>
              <w:t>Present only for Provisioning Sessions with client-driven edge computing management mode provisioned.</w:t>
            </w:r>
          </w:p>
        </w:tc>
        <w:tc>
          <w:tcPr>
            <w:tcW w:w="535" w:type="pct"/>
            <w:vMerge w:val="restart"/>
            <w:tcBorders>
              <w:top w:val="single" w:sz="4" w:space="0" w:color="000000"/>
              <w:left w:val="single" w:sz="4" w:space="0" w:color="000000"/>
              <w:right w:val="single" w:sz="4" w:space="0" w:color="000000"/>
            </w:tcBorders>
          </w:tcPr>
          <w:p w14:paraId="4BE0764A" w14:textId="77777777" w:rsidR="006A1862" w:rsidRPr="000945F0" w:rsidRDefault="006A1862" w:rsidP="00B5532A">
            <w:pPr>
              <w:pStyle w:val="TAL"/>
            </w:pPr>
            <w:r w:rsidRPr="000945F0">
              <w:rPr>
                <w:rStyle w:val="Code"/>
              </w:rPr>
              <w:t>Downlink</w:t>
            </w:r>
            <w:r w:rsidRPr="000945F0">
              <w:t>,</w:t>
            </w:r>
          </w:p>
          <w:p w14:paraId="7D26BFBC" w14:textId="77777777" w:rsidR="006A1862" w:rsidRPr="000945F0" w:rsidRDefault="006A1862" w:rsidP="00B5532A">
            <w:pPr>
              <w:pStyle w:val="TAL"/>
              <w:rPr>
                <w:rStyle w:val="Code"/>
              </w:rPr>
            </w:pPr>
            <w:r w:rsidRPr="000945F0">
              <w:rPr>
                <w:rStyle w:val="Code"/>
              </w:rPr>
              <w:t>uplink</w:t>
            </w:r>
          </w:p>
        </w:tc>
      </w:tr>
      <w:tr w:rsidR="006A1862" w:rsidRPr="003F698D" w14:paraId="22078642"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EFB724" w14:textId="77777777" w:rsidR="006A1862" w:rsidRDefault="006A1862" w:rsidP="00B5532A">
            <w:pPr>
              <w:pStyle w:val="TAL"/>
              <w:rPr>
                <w:rStyle w:val="Code"/>
              </w:rPr>
            </w:pPr>
            <w:r>
              <w:rPr>
                <w:rStyle w:val="Code"/>
              </w:rPr>
              <w:tab/>
              <w:t>eligibilityCriteria</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1E468" w14:textId="77777777" w:rsidR="006A1862" w:rsidRDefault="006A1862" w:rsidP="00B5532A">
            <w:pPr>
              <w:pStyle w:val="TAL"/>
              <w:rPr>
                <w:rStyle w:val="Datatypechar"/>
              </w:rPr>
            </w:pPr>
            <w:r>
              <w:rPr>
                <w:rStyle w:val="Datatypechar"/>
              </w:rPr>
              <w:t>Edge‌Processing‌Eligibility‌Criteria</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B414DE" w14:textId="77777777" w:rsidR="006A1862" w:rsidRDefault="006A1862" w:rsidP="00B5532A">
            <w:pPr>
              <w:pStyle w:val="TAC"/>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14D22" w14:textId="77777777" w:rsidR="006A1862" w:rsidRDefault="006A1862" w:rsidP="00B5532A">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48EBF2" w14:textId="77777777" w:rsidR="006A1862" w:rsidRPr="00C522DE" w:rsidRDefault="006A1862" w:rsidP="00B5532A">
            <w:pPr>
              <w:pStyle w:val="TAL"/>
            </w:pPr>
            <w:r>
              <w:t>Conditions for activating edge resources for media streaming sessions in the scope of this Service Access Information. (See clause 6.4.3.8.)</w:t>
            </w:r>
          </w:p>
        </w:tc>
        <w:tc>
          <w:tcPr>
            <w:tcW w:w="535" w:type="pct"/>
            <w:vMerge/>
            <w:tcBorders>
              <w:left w:val="single" w:sz="4" w:space="0" w:color="000000"/>
              <w:right w:val="single" w:sz="4" w:space="0" w:color="000000"/>
            </w:tcBorders>
            <w:vAlign w:val="center"/>
          </w:tcPr>
          <w:p w14:paraId="0890472F" w14:textId="77777777" w:rsidR="006A1862" w:rsidRPr="003F698D" w:rsidRDefault="006A1862" w:rsidP="00B5532A">
            <w:pPr>
              <w:pStyle w:val="TAL"/>
              <w:rPr>
                <w:rStyle w:val="Code"/>
              </w:rPr>
            </w:pPr>
          </w:p>
        </w:tc>
      </w:tr>
      <w:tr w:rsidR="006A1862" w:rsidRPr="003F698D" w14:paraId="4D2CC34D"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B64BF7" w14:textId="77777777" w:rsidR="006A1862" w:rsidRDefault="006A1862" w:rsidP="00B5532A">
            <w:pPr>
              <w:pStyle w:val="TAL"/>
              <w:keepNext w:val="0"/>
              <w:rPr>
                <w:rStyle w:val="Code"/>
              </w:rPr>
            </w:pPr>
            <w:r>
              <w:rPr>
                <w:rStyle w:val="Code"/>
              </w:rPr>
              <w:tab/>
              <w:t>easDiscoveryTemplate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8CFD97" w14:textId="77777777" w:rsidR="006A1862" w:rsidRPr="004965FB" w:rsidRDefault="006A1862" w:rsidP="00B5532A">
            <w:pPr>
              <w:pStyle w:val="TAL"/>
              <w:keepNext w:val="0"/>
              <w:rPr>
                <w:rStyle w:val="Datatypechar"/>
              </w:rPr>
            </w:pPr>
            <w:r w:rsidRPr="004965FB">
              <w:rPr>
                <w:rStyle w:val="Datatypechar"/>
              </w:rPr>
              <w:t>EAS‌Discovery‌</w:t>
            </w:r>
            <w:r>
              <w:rPr>
                <w:rStyle w:val="Datatypechar"/>
              </w:rPr>
              <w:t>Template</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E9442F" w14:textId="77777777" w:rsidR="006A1862" w:rsidRDefault="006A1862" w:rsidP="00B5532A">
            <w:pPr>
              <w:pStyle w:val="TAC"/>
              <w:keepNext w:val="0"/>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33E9BBB8" w14:textId="77777777" w:rsidR="006A1862" w:rsidRDefault="006A1862" w:rsidP="00B5532A">
            <w:pPr>
              <w:pStyle w:val="TAC"/>
              <w:keepNext w:val="0"/>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D34EA6" w14:textId="77777777" w:rsidR="006A1862" w:rsidRDefault="006A1862" w:rsidP="00B5532A">
            <w:pPr>
              <w:pStyle w:val="TAL"/>
            </w:pPr>
            <w:r>
              <w:t>A template for the EAS discovery filter that shall be used by the EEC to discover and select a 5GMS EAS instance to serve media streaming sessions in the scope of this Service Access Information. (See clause 11.2.3.2.)</w:t>
            </w:r>
          </w:p>
        </w:tc>
        <w:tc>
          <w:tcPr>
            <w:tcW w:w="535" w:type="pct"/>
            <w:vMerge/>
            <w:tcBorders>
              <w:left w:val="single" w:sz="4" w:space="0" w:color="000000"/>
              <w:right w:val="single" w:sz="4" w:space="0" w:color="000000"/>
            </w:tcBorders>
            <w:vAlign w:val="center"/>
          </w:tcPr>
          <w:p w14:paraId="4D7CF0C0" w14:textId="77777777" w:rsidR="006A1862" w:rsidRPr="003F698D" w:rsidRDefault="006A1862" w:rsidP="00B5532A">
            <w:pPr>
              <w:pStyle w:val="TAL"/>
              <w:rPr>
                <w:rStyle w:val="Code"/>
              </w:rPr>
            </w:pPr>
          </w:p>
        </w:tc>
      </w:tr>
      <w:tr w:rsidR="006A1862" w:rsidRPr="003F698D" w14:paraId="22A8D3D3" w14:textId="77777777" w:rsidTr="00B5532A">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4D3ABD" w14:textId="77777777" w:rsidR="006A1862" w:rsidRDefault="006A1862" w:rsidP="00B5532A">
            <w:pPr>
              <w:pStyle w:val="TAL"/>
              <w:keepNext w:val="0"/>
              <w:rPr>
                <w:rStyle w:val="Code"/>
              </w:rPr>
            </w:pPr>
            <w:r>
              <w:rPr>
                <w:rStyle w:val="Code"/>
              </w:rPr>
              <w:tab/>
              <w:t>easRelocation‌Requirements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32F5D" w14:textId="77777777" w:rsidR="006A1862" w:rsidRPr="004965FB" w:rsidRDefault="006A1862" w:rsidP="00B5532A">
            <w:pPr>
              <w:pStyle w:val="TAL"/>
              <w:keepNext w:val="0"/>
              <w:rPr>
                <w:rStyle w:val="Datatypechar"/>
              </w:rPr>
            </w:pPr>
            <w:r w:rsidRPr="004965FB">
              <w:rPr>
                <w:rStyle w:val="Datatypechar"/>
              </w:rPr>
              <w:t>M5EAS‌Relocation‌Requirements</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CCE04B" w14:textId="77777777" w:rsidR="006A1862" w:rsidRDefault="006A1862" w:rsidP="00B5532A">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0C59176" w14:textId="77777777" w:rsidR="006A1862" w:rsidRDefault="006A1862" w:rsidP="00B5532A">
            <w:pPr>
              <w:pStyle w:val="TAC"/>
              <w:keepNext w:val="0"/>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A2B37" w14:textId="77777777" w:rsidR="006A1862" w:rsidRDefault="006A1862" w:rsidP="00B5532A">
            <w:pPr>
              <w:pStyle w:val="TAL"/>
            </w:pPr>
            <w:r>
              <w:t>EAS relocation tolerance and requirements.</w:t>
            </w:r>
          </w:p>
          <w:p w14:paraId="7208C487" w14:textId="77777777" w:rsidR="006A1862" w:rsidRDefault="006A1862" w:rsidP="00B5532A">
            <w:pPr>
              <w:pStyle w:val="TALcontinuation"/>
              <w:spacing w:before="60"/>
            </w:pPr>
            <w:r>
              <w:t>If absent, the EEC shall assume that relocation is tolerated by all 5GMS EAS instances in the scope of this Service Access Information. (See clause 11.2.3.3.)</w:t>
            </w:r>
          </w:p>
        </w:tc>
        <w:tc>
          <w:tcPr>
            <w:tcW w:w="535" w:type="pct"/>
            <w:vMerge/>
            <w:tcBorders>
              <w:left w:val="single" w:sz="4" w:space="0" w:color="000000"/>
              <w:bottom w:val="nil"/>
              <w:right w:val="single" w:sz="4" w:space="0" w:color="000000"/>
            </w:tcBorders>
            <w:vAlign w:val="center"/>
          </w:tcPr>
          <w:p w14:paraId="5568704B" w14:textId="77777777" w:rsidR="006A1862" w:rsidRPr="003F698D" w:rsidRDefault="006A1862" w:rsidP="00B5532A">
            <w:pPr>
              <w:pStyle w:val="TAL"/>
              <w:rPr>
                <w:rStyle w:val="Code"/>
              </w:rPr>
            </w:pPr>
          </w:p>
        </w:tc>
      </w:tr>
      <w:tr w:rsidR="006A1862" w:rsidRPr="00C522DE" w14:paraId="59806C8F" w14:textId="77777777" w:rsidTr="00B5532A">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D312AE" w14:textId="77777777" w:rsidR="006A1862" w:rsidRPr="00C522DE" w:rsidRDefault="006A1862" w:rsidP="00B5532A">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B73461C" w14:textId="77777777" w:rsidR="00810B1C" w:rsidRPr="00810B1C" w:rsidRDefault="00810B1C" w:rsidP="00461940">
      <w:pPr>
        <w:pStyle w:val="TAN"/>
        <w:keepNext w:val="0"/>
      </w:pPr>
    </w:p>
    <w:p w14:paraId="55A2AA32" w14:textId="496DD4A4" w:rsidR="00EB474B" w:rsidRDefault="00EB474B" w:rsidP="00454B27">
      <w:pPr>
        <w:pStyle w:val="Heading4"/>
      </w:pPr>
      <w:bookmarkStart w:id="1458" w:name="_Toc123800877"/>
      <w:r>
        <w:t>11.2.3.2</w:t>
      </w:r>
      <w:r>
        <w:tab/>
      </w:r>
      <w:r w:rsidRPr="00454B27">
        <w:t>EASDiscoveryTemplate</w:t>
      </w:r>
      <w:r>
        <w:t xml:space="preserve"> type</w:t>
      </w:r>
      <w:bookmarkEnd w:id="1458"/>
    </w:p>
    <w:p w14:paraId="5C681F19" w14:textId="77777777" w:rsidR="00EB474B" w:rsidRDefault="00EB474B" w:rsidP="00EB474B">
      <w:pPr>
        <w:pStyle w:val="TH"/>
      </w:pPr>
      <w:r>
        <w:t>Table 6.4.3.10-1  Definition of EASDiscoveryTemplate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0"/>
        <w:gridCol w:w="1458"/>
        <w:gridCol w:w="1167"/>
        <w:gridCol w:w="5404"/>
      </w:tblGrid>
      <w:tr w:rsidR="00EB474B" w14:paraId="05AC8993"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hideMark/>
          </w:tcPr>
          <w:p w14:paraId="217DE13E" w14:textId="77777777" w:rsidR="00EB474B" w:rsidRDefault="00EB474B" w:rsidP="009F70AD">
            <w:pPr>
              <w:pStyle w:val="TAH"/>
            </w:pPr>
            <w:r>
              <w:t>Property name</w:t>
            </w:r>
          </w:p>
        </w:tc>
        <w:tc>
          <w:tcPr>
            <w:tcW w:w="757" w:type="pct"/>
            <w:tcBorders>
              <w:top w:val="single" w:sz="4" w:space="0" w:color="auto"/>
              <w:left w:val="single" w:sz="4" w:space="0" w:color="auto"/>
              <w:bottom w:val="single" w:sz="4" w:space="0" w:color="auto"/>
              <w:right w:val="single" w:sz="4" w:space="0" w:color="auto"/>
            </w:tcBorders>
            <w:shd w:val="clear" w:color="auto" w:fill="C0C0C0"/>
            <w:hideMark/>
          </w:tcPr>
          <w:p w14:paraId="7536D539" w14:textId="77777777" w:rsidR="00EB474B" w:rsidRDefault="00EB474B" w:rsidP="009F70AD">
            <w:pPr>
              <w:pStyle w:val="TAH"/>
            </w:pPr>
            <w:r>
              <w:t>Type</w:t>
            </w:r>
          </w:p>
        </w:tc>
        <w:tc>
          <w:tcPr>
            <w:tcW w:w="606" w:type="pct"/>
            <w:tcBorders>
              <w:top w:val="single" w:sz="4" w:space="0" w:color="auto"/>
              <w:left w:val="single" w:sz="4" w:space="0" w:color="auto"/>
              <w:bottom w:val="single" w:sz="4" w:space="0" w:color="auto"/>
              <w:right w:val="single" w:sz="4" w:space="0" w:color="auto"/>
            </w:tcBorders>
            <w:shd w:val="clear" w:color="auto" w:fill="C0C0C0"/>
            <w:hideMark/>
          </w:tcPr>
          <w:p w14:paraId="539ED368" w14:textId="77777777" w:rsidR="00EB474B" w:rsidRPr="001E7BDC" w:rsidRDefault="00EB474B" w:rsidP="009F70AD">
            <w:pPr>
              <w:pStyle w:val="TAH"/>
            </w:pPr>
            <w:r w:rsidRPr="00960408">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0F21259C" w14:textId="77777777" w:rsidR="00EB474B" w:rsidRPr="005C44CA" w:rsidRDefault="00EB474B" w:rsidP="009F70AD">
            <w:pPr>
              <w:pStyle w:val="TAH"/>
            </w:pPr>
            <w:r w:rsidRPr="005C44CA">
              <w:t>Description</w:t>
            </w:r>
          </w:p>
        </w:tc>
      </w:tr>
      <w:tr w:rsidR="00EB474B" w14:paraId="38613225"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7266CD9" w14:textId="77777777" w:rsidR="00EB474B" w:rsidRPr="00215367" w:rsidRDefault="00EB474B" w:rsidP="009F70AD">
            <w:pPr>
              <w:pStyle w:val="TAL"/>
              <w:rPr>
                <w:rStyle w:val="Code"/>
              </w:rPr>
            </w:pPr>
            <w:r w:rsidRPr="00215367">
              <w:rPr>
                <w:rStyle w:val="Code"/>
              </w:rPr>
              <w:t>easType</w:t>
            </w:r>
          </w:p>
        </w:tc>
        <w:tc>
          <w:tcPr>
            <w:tcW w:w="757" w:type="pct"/>
            <w:tcBorders>
              <w:top w:val="single" w:sz="4" w:space="0" w:color="auto"/>
              <w:left w:val="single" w:sz="4" w:space="0" w:color="auto"/>
              <w:bottom w:val="single" w:sz="4" w:space="0" w:color="auto"/>
              <w:right w:val="single" w:sz="4" w:space="0" w:color="auto"/>
            </w:tcBorders>
          </w:tcPr>
          <w:p w14:paraId="282A8D43" w14:textId="77777777" w:rsidR="00EB474B" w:rsidRPr="004965FB" w:rsidRDefault="00EB474B" w:rsidP="009F70AD">
            <w:pPr>
              <w:pStyle w:val="TAL"/>
              <w:rPr>
                <w:rStyle w:val="Datatypechar"/>
              </w:rPr>
            </w:pPr>
            <w:bookmarkStart w:id="1459" w:name="_MCCTEMPBM_CRPT71130488___7"/>
            <w:r>
              <w:rPr>
                <w:rStyle w:val="Datatypechar"/>
              </w:rPr>
              <w:t>s</w:t>
            </w:r>
            <w:r w:rsidRPr="004965FB">
              <w:rPr>
                <w:rStyle w:val="Datatypechar"/>
              </w:rPr>
              <w:t>tring</w:t>
            </w:r>
            <w:bookmarkEnd w:id="1459"/>
          </w:p>
        </w:tc>
        <w:tc>
          <w:tcPr>
            <w:tcW w:w="606" w:type="pct"/>
            <w:tcBorders>
              <w:top w:val="single" w:sz="4" w:space="0" w:color="auto"/>
              <w:left w:val="single" w:sz="4" w:space="0" w:color="auto"/>
              <w:bottom w:val="single" w:sz="4" w:space="0" w:color="auto"/>
              <w:right w:val="single" w:sz="4" w:space="0" w:color="auto"/>
            </w:tcBorders>
          </w:tcPr>
          <w:p w14:paraId="037A014F"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7A90EF7D" w14:textId="77777777" w:rsidR="00EB474B" w:rsidRDefault="00EB474B" w:rsidP="009F70AD">
            <w:pPr>
              <w:pStyle w:val="TAL"/>
            </w:pPr>
            <w:r>
              <w:t>The type of 5GMS EAS required to support media streaming sessions in the scope o.</w:t>
            </w:r>
          </w:p>
          <w:p w14:paraId="25408CAB" w14:textId="77777777" w:rsidR="00EB474B" w:rsidRDefault="00EB474B" w:rsidP="009F70AD">
            <w:pPr>
              <w:pStyle w:val="TALcontinuation"/>
              <w:spacing w:before="60"/>
            </w:pPr>
            <w:r>
              <w:t xml:space="preserve">Corresponding to </w:t>
            </w:r>
            <w:r w:rsidRPr="00C748CF">
              <w:rPr>
                <w:rStyle w:val="Code"/>
              </w:rPr>
              <w:t>EASProfile.</w:t>
            </w:r>
            <w:r>
              <w:rPr>
                <w:rStyle w:val="Code"/>
              </w:rPr>
              <w:t>type</w:t>
            </w:r>
            <w:r>
              <w:t>, as specified in clause 8.1.5.2.3 of TS 29.558 [43].</w:t>
            </w:r>
          </w:p>
        </w:tc>
      </w:tr>
      <w:tr w:rsidR="00EB474B" w14:paraId="43C6E3BF"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03CD8DDC" w14:textId="77777777" w:rsidR="00EB474B" w:rsidRPr="00215367" w:rsidRDefault="00EB474B" w:rsidP="009F70AD">
            <w:pPr>
              <w:pStyle w:val="TAL"/>
              <w:rPr>
                <w:rStyle w:val="Code"/>
              </w:rPr>
            </w:pPr>
            <w:r w:rsidRPr="00215367">
              <w:rPr>
                <w:rStyle w:val="Code"/>
              </w:rPr>
              <w:t>easProviderId</w:t>
            </w:r>
            <w:r>
              <w:rPr>
                <w:rStyle w:val="Code"/>
              </w:rPr>
              <w:t>s</w:t>
            </w:r>
          </w:p>
        </w:tc>
        <w:tc>
          <w:tcPr>
            <w:tcW w:w="757" w:type="pct"/>
            <w:tcBorders>
              <w:top w:val="single" w:sz="4" w:space="0" w:color="auto"/>
              <w:left w:val="single" w:sz="4" w:space="0" w:color="auto"/>
              <w:bottom w:val="single" w:sz="4" w:space="0" w:color="auto"/>
              <w:right w:val="single" w:sz="4" w:space="0" w:color="auto"/>
            </w:tcBorders>
          </w:tcPr>
          <w:p w14:paraId="7FC7F148" w14:textId="77777777" w:rsidR="00EB474B" w:rsidRPr="004965FB" w:rsidRDefault="00EB474B" w:rsidP="009F70AD">
            <w:pPr>
              <w:pStyle w:val="TAL"/>
              <w:rPr>
                <w:rStyle w:val="Datatypechar"/>
              </w:rPr>
            </w:pPr>
            <w:bookmarkStart w:id="1460" w:name="_MCCTEMPBM_CRPT71130489___7"/>
            <w:r>
              <w:rPr>
                <w:rStyle w:val="Datatypechar"/>
              </w:rPr>
              <w:t>array(s</w:t>
            </w:r>
            <w:r w:rsidRPr="004965FB">
              <w:rPr>
                <w:rStyle w:val="Datatypechar"/>
              </w:rPr>
              <w:t>tring</w:t>
            </w:r>
            <w:r>
              <w:rPr>
                <w:rStyle w:val="Datatypechar"/>
              </w:rPr>
              <w:t>)</w:t>
            </w:r>
            <w:bookmarkEnd w:id="1460"/>
          </w:p>
        </w:tc>
        <w:tc>
          <w:tcPr>
            <w:tcW w:w="606" w:type="pct"/>
            <w:tcBorders>
              <w:top w:val="single" w:sz="4" w:space="0" w:color="auto"/>
              <w:left w:val="single" w:sz="4" w:space="0" w:color="auto"/>
              <w:bottom w:val="single" w:sz="4" w:space="0" w:color="auto"/>
              <w:right w:val="single" w:sz="4" w:space="0" w:color="auto"/>
            </w:tcBorders>
          </w:tcPr>
          <w:p w14:paraId="3480587C"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3ACF544E" w14:textId="77777777" w:rsidR="00EB474B" w:rsidRDefault="00EB474B" w:rsidP="009F70AD">
            <w:pPr>
              <w:pStyle w:val="TAL"/>
            </w:pPr>
            <w:r>
              <w:t>The set of acceptable EAS provider identifiers.</w:t>
            </w:r>
          </w:p>
          <w:p w14:paraId="3EE20436"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from any provider are acceptable.</w:t>
            </w:r>
          </w:p>
          <w:p w14:paraId="7FC85737" w14:textId="77777777" w:rsidR="00EB474B" w:rsidRDefault="00EB474B" w:rsidP="009F70AD">
            <w:pPr>
              <w:pStyle w:val="TALcontinuation"/>
              <w:spacing w:before="60"/>
            </w:pPr>
            <w:r>
              <w:t xml:space="preserve">Corresponding to </w:t>
            </w:r>
            <w:r w:rsidRPr="00C748CF">
              <w:rPr>
                <w:rStyle w:val="Code"/>
              </w:rPr>
              <w:t>EASProfile.provId</w:t>
            </w:r>
            <w:r>
              <w:t>, as specified in clause 8.1.5.2.3 of TS 29.558 [43].</w:t>
            </w:r>
          </w:p>
        </w:tc>
      </w:tr>
      <w:tr w:rsidR="00EB474B" w14:paraId="3C67BD6B"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01BFF83" w14:textId="77777777" w:rsidR="00EB474B" w:rsidRPr="00215367" w:rsidRDefault="00EB474B" w:rsidP="009F70AD">
            <w:pPr>
              <w:pStyle w:val="TAL"/>
              <w:rPr>
                <w:rStyle w:val="Code"/>
              </w:rPr>
            </w:pPr>
            <w:r>
              <w:rPr>
                <w:rStyle w:val="Code"/>
              </w:rPr>
              <w:t>eas</w:t>
            </w:r>
            <w:r w:rsidRPr="00215367">
              <w:rPr>
                <w:rStyle w:val="Code"/>
              </w:rPr>
              <w:t>Features</w:t>
            </w:r>
          </w:p>
        </w:tc>
        <w:tc>
          <w:tcPr>
            <w:tcW w:w="757" w:type="pct"/>
            <w:tcBorders>
              <w:top w:val="single" w:sz="4" w:space="0" w:color="auto"/>
              <w:left w:val="single" w:sz="4" w:space="0" w:color="auto"/>
              <w:bottom w:val="single" w:sz="4" w:space="0" w:color="auto"/>
              <w:right w:val="single" w:sz="4" w:space="0" w:color="auto"/>
            </w:tcBorders>
          </w:tcPr>
          <w:p w14:paraId="0D26185D" w14:textId="77777777" w:rsidR="00EB474B" w:rsidRPr="004965FB" w:rsidRDefault="00EB474B" w:rsidP="009F70AD">
            <w:pPr>
              <w:pStyle w:val="TAL"/>
              <w:rPr>
                <w:rStyle w:val="Datatypechar"/>
              </w:rPr>
            </w:pPr>
            <w:bookmarkStart w:id="1461" w:name="_MCCTEMPBM_CRPT71130490___7"/>
            <w:r>
              <w:rPr>
                <w:rStyle w:val="Datatypechar"/>
              </w:rPr>
              <w:t>a</w:t>
            </w:r>
            <w:r w:rsidRPr="004965FB">
              <w:rPr>
                <w:rStyle w:val="Datatypechar"/>
              </w:rPr>
              <w:t>rray(</w:t>
            </w:r>
            <w:r>
              <w:rPr>
                <w:rStyle w:val="Datatypechar"/>
              </w:rPr>
              <w:t>s</w:t>
            </w:r>
            <w:r w:rsidRPr="004965FB">
              <w:rPr>
                <w:rStyle w:val="Datatypechar"/>
              </w:rPr>
              <w:t>tring)</w:t>
            </w:r>
            <w:bookmarkEnd w:id="1461"/>
          </w:p>
        </w:tc>
        <w:tc>
          <w:tcPr>
            <w:tcW w:w="606" w:type="pct"/>
            <w:tcBorders>
              <w:top w:val="single" w:sz="4" w:space="0" w:color="auto"/>
              <w:left w:val="single" w:sz="4" w:space="0" w:color="auto"/>
              <w:bottom w:val="single" w:sz="4" w:space="0" w:color="auto"/>
              <w:right w:val="single" w:sz="4" w:space="0" w:color="auto"/>
            </w:tcBorders>
          </w:tcPr>
          <w:p w14:paraId="09815E1D"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43042619" w14:textId="77777777" w:rsidR="00EB474B" w:rsidRDefault="00EB474B" w:rsidP="009F70AD">
            <w:pPr>
              <w:pStyle w:val="TAL"/>
            </w:pPr>
            <w:r>
              <w:t>The required service features for the EAS to serve this session.</w:t>
            </w:r>
          </w:p>
          <w:p w14:paraId="11366354"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with any feature set are acceptable.</w:t>
            </w:r>
          </w:p>
          <w:p w14:paraId="6E8D439D" w14:textId="77777777" w:rsidR="00EB474B" w:rsidRDefault="00EB474B" w:rsidP="009F70AD">
            <w:pPr>
              <w:pStyle w:val="TALcontinuation"/>
              <w:spacing w:before="60"/>
            </w:pPr>
            <w:r>
              <w:t xml:space="preserve">Corresponding to </w:t>
            </w:r>
            <w:r w:rsidRPr="00C748CF">
              <w:rPr>
                <w:rStyle w:val="Code"/>
              </w:rPr>
              <w:t>EASProfile.</w:t>
            </w:r>
            <w:r>
              <w:rPr>
                <w:rStyle w:val="Code"/>
              </w:rPr>
              <w:t>easFeats</w:t>
            </w:r>
            <w:r>
              <w:t>, as specified in clause 8.1.5.2.3 of TS 29.558 [43]</w:t>
            </w:r>
          </w:p>
        </w:tc>
      </w:tr>
    </w:tbl>
    <w:p w14:paraId="494F700F" w14:textId="77777777" w:rsidR="000C154F" w:rsidRDefault="000C154F" w:rsidP="000C154F">
      <w:pPr>
        <w:pStyle w:val="TAN"/>
        <w:keepNext w:val="0"/>
      </w:pPr>
    </w:p>
    <w:p w14:paraId="4681C787" w14:textId="433E54FE" w:rsidR="00EB474B" w:rsidRPr="00586B6B" w:rsidRDefault="00EB474B" w:rsidP="00454B27">
      <w:pPr>
        <w:pStyle w:val="Heading4"/>
      </w:pPr>
      <w:bookmarkStart w:id="1462" w:name="_Toc123800878"/>
      <w:r>
        <w:t>11.2.3.3</w:t>
      </w:r>
      <w:r w:rsidRPr="00586B6B">
        <w:tab/>
      </w:r>
      <w:r w:rsidRPr="00454B27">
        <w:t>M5EASRelocationRequirements</w:t>
      </w:r>
      <w:r>
        <w:t xml:space="preserve"> type</w:t>
      </w:r>
      <w:bookmarkEnd w:id="1462"/>
    </w:p>
    <w:p w14:paraId="7BD06BDE" w14:textId="77777777" w:rsidR="00EB474B" w:rsidRPr="00586B6B" w:rsidRDefault="00EB474B" w:rsidP="00EB474B">
      <w:pPr>
        <w:pStyle w:val="TH"/>
      </w:pPr>
      <w:r w:rsidRPr="00586B6B">
        <w:t>Table </w:t>
      </w:r>
      <w:r>
        <w:t>11.2.3.3</w:t>
      </w:r>
      <w:r w:rsidRPr="00586B6B">
        <w:t xml:space="preserve">-1: Definition of </w:t>
      </w:r>
      <w:r>
        <w:t>M5EASRelocationRequirements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586B6B" w14:paraId="57CD22AB" w14:textId="77777777" w:rsidTr="009F70AD">
        <w:trPr>
          <w:tblHeader/>
        </w:trPr>
        <w:tc>
          <w:tcPr>
            <w:tcW w:w="1176" w:type="pct"/>
            <w:shd w:val="clear" w:color="auto" w:fill="BFBFBF"/>
          </w:tcPr>
          <w:p w14:paraId="05C71E16" w14:textId="77777777" w:rsidR="00EB474B" w:rsidRPr="00586B6B" w:rsidRDefault="00EB474B" w:rsidP="009F70AD">
            <w:pPr>
              <w:pStyle w:val="TAH"/>
            </w:pPr>
            <w:r w:rsidRPr="00586B6B">
              <w:t>Property name</w:t>
            </w:r>
          </w:p>
        </w:tc>
        <w:tc>
          <w:tcPr>
            <w:tcW w:w="810" w:type="pct"/>
            <w:shd w:val="clear" w:color="auto" w:fill="BFBFBF"/>
          </w:tcPr>
          <w:p w14:paraId="42D9DDFA" w14:textId="77777777" w:rsidR="00EB474B" w:rsidRPr="00586B6B" w:rsidRDefault="00EB474B" w:rsidP="009F70AD">
            <w:pPr>
              <w:pStyle w:val="TAH"/>
            </w:pPr>
            <w:r w:rsidRPr="00586B6B">
              <w:t>Type</w:t>
            </w:r>
          </w:p>
        </w:tc>
        <w:tc>
          <w:tcPr>
            <w:tcW w:w="662" w:type="pct"/>
            <w:shd w:val="clear" w:color="auto" w:fill="BFBFBF"/>
          </w:tcPr>
          <w:p w14:paraId="3B258B33" w14:textId="77777777" w:rsidR="00EB474B" w:rsidRPr="00586B6B" w:rsidRDefault="00EB474B" w:rsidP="009F70AD">
            <w:pPr>
              <w:pStyle w:val="TAH"/>
            </w:pPr>
            <w:r w:rsidRPr="00586B6B">
              <w:t>Cardinality</w:t>
            </w:r>
          </w:p>
        </w:tc>
        <w:tc>
          <w:tcPr>
            <w:tcW w:w="2352" w:type="pct"/>
            <w:shd w:val="clear" w:color="auto" w:fill="BFBFBF"/>
          </w:tcPr>
          <w:p w14:paraId="2A59F307" w14:textId="77777777" w:rsidR="00EB474B" w:rsidRPr="00586B6B" w:rsidRDefault="00EB474B" w:rsidP="009F70AD">
            <w:pPr>
              <w:pStyle w:val="TAH"/>
            </w:pPr>
            <w:r w:rsidRPr="00586B6B">
              <w:t>Description</w:t>
            </w:r>
          </w:p>
        </w:tc>
      </w:tr>
      <w:tr w:rsidR="00EB474B" w:rsidRPr="00A7417A" w14:paraId="79AF44C3" w14:textId="77777777" w:rsidTr="009F70AD">
        <w:tc>
          <w:tcPr>
            <w:tcW w:w="1176" w:type="pct"/>
            <w:shd w:val="clear" w:color="auto" w:fill="auto"/>
          </w:tcPr>
          <w:p w14:paraId="73B7CCC4" w14:textId="77777777" w:rsidR="00EB474B" w:rsidRPr="00D41AA2" w:rsidRDefault="00EB474B" w:rsidP="009F70AD">
            <w:pPr>
              <w:pStyle w:val="TAL"/>
              <w:rPr>
                <w:rStyle w:val="Code"/>
              </w:rPr>
            </w:pPr>
            <w:r>
              <w:rPr>
                <w:rStyle w:val="Code"/>
              </w:rPr>
              <w:t>tolerance</w:t>
            </w:r>
          </w:p>
        </w:tc>
        <w:tc>
          <w:tcPr>
            <w:tcW w:w="810" w:type="pct"/>
            <w:shd w:val="clear" w:color="auto" w:fill="auto"/>
          </w:tcPr>
          <w:p w14:paraId="6D376274" w14:textId="77777777" w:rsidR="00EB474B" w:rsidRPr="0023629D" w:rsidRDefault="00EB474B" w:rsidP="009F70AD">
            <w:pPr>
              <w:pStyle w:val="TAL"/>
              <w:rPr>
                <w:rStyle w:val="Datatypechar"/>
              </w:rPr>
            </w:pPr>
            <w:bookmarkStart w:id="1463" w:name="_MCCTEMPBM_CRPT71130491___7"/>
            <w:r>
              <w:rPr>
                <w:rStyle w:val="Datatypechar"/>
              </w:rPr>
              <w:t>EASRelocation‌Tolerance</w:t>
            </w:r>
            <w:bookmarkEnd w:id="1463"/>
          </w:p>
        </w:tc>
        <w:tc>
          <w:tcPr>
            <w:tcW w:w="662" w:type="pct"/>
          </w:tcPr>
          <w:p w14:paraId="00C8E1AC" w14:textId="77777777" w:rsidR="00EB474B" w:rsidRPr="00C522DE" w:rsidRDefault="00EB474B" w:rsidP="009F70AD">
            <w:pPr>
              <w:pStyle w:val="TAC"/>
            </w:pPr>
            <w:r w:rsidRPr="00C522DE">
              <w:t>1..1</w:t>
            </w:r>
          </w:p>
        </w:tc>
        <w:tc>
          <w:tcPr>
            <w:tcW w:w="2352" w:type="pct"/>
            <w:shd w:val="clear" w:color="auto" w:fill="auto"/>
          </w:tcPr>
          <w:p w14:paraId="35863BC2" w14:textId="77777777" w:rsidR="00EB474B" w:rsidRPr="00C522DE" w:rsidRDefault="00EB474B" w:rsidP="009F70AD">
            <w:pPr>
              <w:pStyle w:val="TAL"/>
            </w:pPr>
            <w:r w:rsidRPr="00C522DE">
              <w:t xml:space="preserve">Indicates whether </w:t>
            </w:r>
            <w:r>
              <w:t>the 5GMS EAS instance tolerates relocation</w:t>
            </w:r>
            <w:r w:rsidRPr="00C522DE">
              <w:t>.</w:t>
            </w:r>
            <w:r>
              <w:t xml:space="preserve"> (See clause 6.4.4.4.)</w:t>
            </w:r>
          </w:p>
        </w:tc>
      </w:tr>
      <w:tr w:rsidR="00EB474B" w:rsidRPr="00A7417A" w14:paraId="20338017" w14:textId="77777777" w:rsidTr="009F70AD">
        <w:tc>
          <w:tcPr>
            <w:tcW w:w="1176" w:type="pct"/>
            <w:shd w:val="clear" w:color="auto" w:fill="auto"/>
          </w:tcPr>
          <w:p w14:paraId="53EDD67D" w14:textId="77777777" w:rsidR="00EB474B" w:rsidRPr="00D41AA2" w:rsidRDefault="00EB474B" w:rsidP="009F70AD">
            <w:pPr>
              <w:pStyle w:val="TAL"/>
              <w:rPr>
                <w:rStyle w:val="Code"/>
              </w:rPr>
            </w:pPr>
            <w:r>
              <w:rPr>
                <w:rStyle w:val="Code"/>
              </w:rPr>
              <w:t>maxInterruptionDuration</w:t>
            </w:r>
          </w:p>
        </w:tc>
        <w:tc>
          <w:tcPr>
            <w:tcW w:w="810" w:type="pct"/>
            <w:shd w:val="clear" w:color="auto" w:fill="auto"/>
          </w:tcPr>
          <w:p w14:paraId="664A57BE" w14:textId="77777777" w:rsidR="00EB474B" w:rsidRDefault="00EB474B" w:rsidP="009F70AD">
            <w:pPr>
              <w:pStyle w:val="TAL"/>
              <w:rPr>
                <w:rStyle w:val="Datatypechar"/>
              </w:rPr>
            </w:pPr>
            <w:bookmarkStart w:id="1464" w:name="_MCCTEMPBM_CRPT71130492___7"/>
            <w:r>
              <w:rPr>
                <w:rStyle w:val="Datatypechar"/>
              </w:rPr>
              <w:t>UintegerRm</w:t>
            </w:r>
            <w:bookmarkEnd w:id="1464"/>
          </w:p>
        </w:tc>
        <w:tc>
          <w:tcPr>
            <w:tcW w:w="662" w:type="pct"/>
          </w:tcPr>
          <w:p w14:paraId="4D150829" w14:textId="77777777" w:rsidR="00EB474B" w:rsidRPr="00C522DE" w:rsidRDefault="00EB474B" w:rsidP="009F70AD">
            <w:pPr>
              <w:pStyle w:val="TAC"/>
            </w:pPr>
            <w:r w:rsidRPr="00C522DE">
              <w:t>0..1</w:t>
            </w:r>
          </w:p>
        </w:tc>
        <w:tc>
          <w:tcPr>
            <w:tcW w:w="2352" w:type="pct"/>
            <w:shd w:val="clear" w:color="auto" w:fill="auto"/>
          </w:tcPr>
          <w:p w14:paraId="3AE6FB90" w14:textId="77777777" w:rsidR="00EB474B" w:rsidRDefault="00EB474B" w:rsidP="009F70AD">
            <w:pPr>
              <w:pStyle w:val="TAL"/>
            </w:pPr>
            <w:r>
              <w:t>The maximum downtime (expressed in milliseconds) that an application can tolerate during EAS relocation</w:t>
            </w:r>
            <w:r w:rsidRPr="00C522DE">
              <w:t>.</w:t>
            </w:r>
          </w:p>
          <w:p w14:paraId="4A4DA804" w14:textId="77777777" w:rsidR="00EB474B" w:rsidRPr="00C522DE" w:rsidRDefault="00EB474B" w:rsidP="009F70AD">
            <w:pPr>
              <w:pStyle w:val="TALcontinuation"/>
              <w:spacing w:before="60"/>
            </w:pPr>
            <w:r>
              <w:t>If the expected downtime of the application is expected to exceed this duration, relocation of the 5GMS AS EAS instance shall not be performed.</w:t>
            </w:r>
          </w:p>
        </w:tc>
      </w:tr>
    </w:tbl>
    <w:p w14:paraId="4928F623" w14:textId="09971E16" w:rsidR="003F5C11" w:rsidRPr="00586B6B" w:rsidRDefault="003F5C11" w:rsidP="000C154F">
      <w:pPr>
        <w:pStyle w:val="TAN"/>
        <w:keepNext w:val="0"/>
        <w:ind w:left="0" w:firstLine="0"/>
      </w:pPr>
      <w:bookmarkStart w:id="1465" w:name="_MCCTEMPBM_CRPT71130493___2"/>
    </w:p>
    <w:p w14:paraId="24AE1D93" w14:textId="5A52FB70" w:rsidR="000A09F9" w:rsidRPr="00586B6B" w:rsidRDefault="000A09F9" w:rsidP="000A09F9">
      <w:pPr>
        <w:pStyle w:val="Heading3"/>
      </w:pPr>
      <w:bookmarkStart w:id="1466" w:name="_Toc68899652"/>
      <w:bookmarkStart w:id="1467" w:name="_Toc71214403"/>
      <w:bookmarkStart w:id="1468" w:name="_Toc71722077"/>
      <w:bookmarkStart w:id="1469" w:name="_Toc74859129"/>
      <w:bookmarkStart w:id="1470" w:name="_Toc123800879"/>
      <w:bookmarkEnd w:id="1465"/>
      <w:r w:rsidRPr="00586B6B">
        <w:t>11.2.4</w:t>
      </w:r>
      <w:r w:rsidRPr="00586B6B">
        <w:tab/>
        <w:t>Operations</w:t>
      </w:r>
      <w:bookmarkEnd w:id="1466"/>
      <w:bookmarkEnd w:id="1467"/>
      <w:bookmarkEnd w:id="1468"/>
      <w:bookmarkEnd w:id="1469"/>
      <w:bookmarkEnd w:id="1470"/>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471" w:name="_Toc68899653"/>
      <w:bookmarkStart w:id="1472" w:name="_Toc71214404"/>
      <w:bookmarkStart w:id="1473" w:name="_Toc71722078"/>
      <w:bookmarkStart w:id="1474" w:name="_Toc74859130"/>
      <w:bookmarkStart w:id="1475" w:name="_Toc123800880"/>
      <w:r w:rsidRPr="00586B6B">
        <w:t>11.3</w:t>
      </w:r>
      <w:r w:rsidRPr="00586B6B">
        <w:tab/>
        <w:t>Consumption Reporting API</w:t>
      </w:r>
      <w:bookmarkEnd w:id="1471"/>
      <w:bookmarkEnd w:id="1472"/>
      <w:bookmarkEnd w:id="1473"/>
      <w:bookmarkEnd w:id="1474"/>
      <w:bookmarkEnd w:id="1475"/>
    </w:p>
    <w:p w14:paraId="5361357E" w14:textId="117AD360" w:rsidR="007D59CE" w:rsidRPr="00586B6B" w:rsidRDefault="002454DF" w:rsidP="007D59CE">
      <w:pPr>
        <w:pStyle w:val="Heading3"/>
      </w:pPr>
      <w:bookmarkStart w:id="1476" w:name="_Toc68899654"/>
      <w:bookmarkStart w:id="1477" w:name="_Toc71214405"/>
      <w:bookmarkStart w:id="1478" w:name="_Toc71722079"/>
      <w:bookmarkStart w:id="1479" w:name="_Toc74859131"/>
      <w:bookmarkStart w:id="1480" w:name="_Toc123800881"/>
      <w:r w:rsidRPr="00586B6B">
        <w:t>11.</w:t>
      </w:r>
      <w:r w:rsidR="00F46F1B" w:rsidRPr="00586B6B">
        <w:t>3</w:t>
      </w:r>
      <w:r w:rsidR="007D59CE" w:rsidRPr="00586B6B">
        <w:t>.1</w:t>
      </w:r>
      <w:r w:rsidR="007D59CE" w:rsidRPr="00586B6B">
        <w:tab/>
        <w:t>General</w:t>
      </w:r>
      <w:bookmarkEnd w:id="1476"/>
      <w:bookmarkEnd w:id="1477"/>
      <w:bookmarkEnd w:id="1478"/>
      <w:bookmarkEnd w:id="1479"/>
      <w:bookmarkEnd w:id="1480"/>
    </w:p>
    <w:p w14:paraId="534E0873" w14:textId="5CB4A5E0" w:rsidR="007D59CE" w:rsidRPr="00586B6B" w:rsidRDefault="007D59CE" w:rsidP="00044007">
      <w:pPr>
        <w:keepNext/>
        <w:keepLines/>
        <w:rPr>
          <w:color w:val="000000"/>
        </w:rPr>
      </w:pPr>
      <w:bookmarkStart w:id="1481" w:name="_MCCTEMPBM_CRPT71130494___7"/>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482" w:name="_Toc68899655"/>
      <w:bookmarkStart w:id="1483" w:name="_Toc71214406"/>
      <w:bookmarkStart w:id="1484" w:name="_Toc71722080"/>
      <w:bookmarkStart w:id="1485" w:name="_Toc74859132"/>
      <w:bookmarkStart w:id="1486" w:name="_Toc123800882"/>
      <w:bookmarkEnd w:id="1481"/>
      <w:r w:rsidRPr="00586B6B">
        <w:t>11.3.</w:t>
      </w:r>
      <w:r w:rsidR="007D59CE" w:rsidRPr="00586B6B">
        <w:t>2</w:t>
      </w:r>
      <w:r w:rsidR="00897985" w:rsidRPr="00586B6B">
        <w:tab/>
      </w:r>
      <w:r w:rsidRPr="00586B6B">
        <w:t>Reporting procedure</w:t>
      </w:r>
      <w:bookmarkEnd w:id="1482"/>
      <w:bookmarkEnd w:id="1483"/>
      <w:bookmarkEnd w:id="1484"/>
      <w:bookmarkEnd w:id="1485"/>
      <w:bookmarkEnd w:id="1486"/>
    </w:p>
    <w:p w14:paraId="177E5DE3" w14:textId="3A067685" w:rsidR="006A1862" w:rsidRPr="00586B6B" w:rsidRDefault="006A1862" w:rsidP="006A1862">
      <w:pPr>
        <w:keepNext/>
      </w:pPr>
      <w:bookmarkStart w:id="1487" w:name="_Toc68899656"/>
      <w:bookmarkStart w:id="1488" w:name="_Toc71214407"/>
      <w:bookmarkStart w:id="1489" w:name="_Toc71722081"/>
      <w:bookmarkStart w:id="1490" w:name="_Toc74859133"/>
      <w:bookmarkStart w:id="1491" w:name="_Toc123800883"/>
      <w:bookmarkStart w:id="1492" w:name="_MCCTEMPBM_CRPT71130495___7"/>
      <w:r w:rsidRPr="00586B6B">
        <w:t xml:space="preserve">Consumption reports shall be submitted to </w:t>
      </w:r>
      <w:r>
        <w:t>a 5GMSd AF endpoint according</w:t>
      </w:r>
      <w:r w:rsidRPr="00586B6B">
        <w:t xml:space="preserve"> to the following general </w:t>
      </w:r>
      <w:r>
        <w:t xml:space="preserve">URL </w:t>
      </w:r>
      <w:r w:rsidRPr="00586B6B">
        <w:t>format:</w:t>
      </w:r>
    </w:p>
    <w:bookmarkEnd w:id="1492"/>
    <w:p w14:paraId="65E49C23" w14:textId="77777777" w:rsidR="006A1862" w:rsidRPr="00586B6B" w:rsidRDefault="006A1862" w:rsidP="006A1862">
      <w:pPr>
        <w:pStyle w:val="URLdisplay"/>
        <w:keepNext/>
      </w:pPr>
      <w:r w:rsidRPr="00E97EAC">
        <w:rPr>
          <w:rStyle w:val="Code"/>
        </w:rPr>
        <w:t>{apiRoot}</w:t>
      </w:r>
      <w:r w:rsidRPr="00586B6B">
        <w:t>/3gpp-m5</w:t>
      </w:r>
      <w:r w:rsidRPr="002050D5">
        <w:rPr>
          <w:i/>
        </w:rPr>
        <w:t>/</w:t>
      </w:r>
      <w:r w:rsidRPr="0076572A">
        <w:rPr>
          <w:rStyle w:val="Code"/>
        </w:rPr>
        <w:t>{apiVersion}</w:t>
      </w:r>
      <w:r w:rsidRPr="002050D5">
        <w:rPr>
          <w:i/>
        </w:rPr>
        <w:t>/</w:t>
      </w:r>
      <w:r w:rsidRPr="00586B6B">
        <w:t>consumption-reporting/</w:t>
      </w:r>
      <w:r w:rsidRPr="00D41AA2">
        <w:rPr>
          <w:rStyle w:val="Code"/>
        </w:rPr>
        <w:t>{aspId}</w:t>
      </w:r>
    </w:p>
    <w:p w14:paraId="0E46E048" w14:textId="7B19C677" w:rsidR="006A1862" w:rsidRPr="00586B6B" w:rsidRDefault="006A1862" w:rsidP="006A1862">
      <w:bookmarkStart w:id="1493" w:name="_MCCTEMPBM_CRPT71130496___7"/>
      <w:r w:rsidRPr="00586B6B">
        <w:t xml:space="preserve">where </w:t>
      </w:r>
      <w:r>
        <w:t xml:space="preserve">the first three elements </w:t>
      </w:r>
      <w:r w:rsidRPr="00586B6B">
        <w:t>shall be substituted by the 5GMS</w:t>
      </w:r>
      <w:r>
        <w:t>d</w:t>
      </w:r>
      <w:r w:rsidRPr="00586B6B">
        <w:t xml:space="preserve"> Client with one of the </w:t>
      </w:r>
      <w:r>
        <w:t xml:space="preserve">base </w:t>
      </w:r>
      <w:r w:rsidRPr="00586B6B">
        <w:t xml:space="preserve">URLs selected from the </w:t>
      </w:r>
      <w:r>
        <w:rPr>
          <w:rStyle w:val="Code"/>
        </w:rPr>
        <w:t>c</w:t>
      </w:r>
      <w:r w:rsidRPr="00D41AA2">
        <w:rPr>
          <w:rStyle w:val="Code"/>
        </w:rPr>
        <w:t>lient</w:t>
      </w:r>
      <w:r>
        <w:rPr>
          <w:rStyle w:val="Code"/>
        </w:rPr>
        <w:t>‌</w:t>
      </w:r>
      <w:r w:rsidRPr="00D41AA2">
        <w:rPr>
          <w:rStyle w:val="Code"/>
        </w:rPr>
        <w:t>Consumption</w:t>
      </w:r>
      <w:r>
        <w:rPr>
          <w:rStyle w:val="Code"/>
        </w:rPr>
        <w:t>‌</w:t>
      </w:r>
      <w:r w:rsidRPr="00D41AA2">
        <w:rPr>
          <w:rStyle w:val="Code"/>
        </w:rPr>
        <w:t>Reporting‌Configuration.‌serverAddresses</w:t>
      </w:r>
      <w:r w:rsidRPr="00586B6B">
        <w:t xml:space="preserve"> array of the </w:t>
      </w:r>
      <w:r w:rsidRPr="00D41AA2">
        <w:rPr>
          <w:rStyle w:val="Code"/>
        </w:rPr>
        <w:t>ServiceAccessInformation</w:t>
      </w:r>
      <w:r w:rsidRPr="00586B6B">
        <w:t xml:space="preserve"> resource (see clause</w:t>
      </w:r>
      <w:r>
        <w:t> </w:t>
      </w:r>
      <w:r w:rsidRPr="00586B6B">
        <w:t>11.2.3</w:t>
      </w:r>
      <w:r>
        <w:t>.1</w:t>
      </w:r>
      <w:r w:rsidRPr="00586B6B">
        <w:t>)</w:t>
      </w:r>
      <w:r>
        <w:t xml:space="preserve"> and</w:t>
      </w:r>
      <w:r w:rsidRPr="00D41AA2">
        <w:rPr>
          <w:rStyle w:val="Code"/>
        </w:rPr>
        <w:t xml:space="preserve"> {aspId}</w:t>
      </w:r>
      <w:r w:rsidRPr="00586B6B">
        <w:t xml:space="preserve"> shall be substituted with the relevant Application Service Provider identifier.</w:t>
      </w:r>
    </w:p>
    <w:p w14:paraId="5016DD68" w14:textId="77777777" w:rsidR="006A1862" w:rsidRPr="00586B6B" w:rsidRDefault="006A1862" w:rsidP="006A1862">
      <w:r w:rsidRPr="00586B6B">
        <w:t xml:space="preserve">The only HTTP method supported by this endpoint is </w:t>
      </w:r>
      <w:r w:rsidRPr="00586B6B">
        <w:rPr>
          <w:rStyle w:val="HTTPMethod"/>
        </w:rPr>
        <w:t>POST</w:t>
      </w:r>
      <w:r w:rsidRPr="00586B6B">
        <w:t>.</w:t>
      </w:r>
    </w:p>
    <w:bookmarkEnd w:id="1493"/>
    <w:p w14:paraId="73A71045" w14:textId="344E23F4" w:rsidR="007D59CE" w:rsidRPr="00586B6B" w:rsidRDefault="002454DF" w:rsidP="007D59CE">
      <w:pPr>
        <w:pStyle w:val="Heading3"/>
        <w:rPr>
          <w:lang w:eastAsia="fr-FR"/>
        </w:rPr>
      </w:pPr>
      <w:r w:rsidRPr="00586B6B">
        <w:t>11.</w:t>
      </w:r>
      <w:r w:rsidR="00F46F1B" w:rsidRPr="00586B6B">
        <w:t>3</w:t>
      </w:r>
      <w:r w:rsidR="007D59CE" w:rsidRPr="00586B6B">
        <w:t>.</w:t>
      </w:r>
      <w:r w:rsidR="00DE1E1E" w:rsidRPr="00586B6B">
        <w:t>3</w:t>
      </w:r>
      <w:r w:rsidR="007D59CE" w:rsidRPr="00586B6B">
        <w:tab/>
      </w:r>
      <w:r w:rsidR="009B610D" w:rsidRPr="00586B6B">
        <w:t>Report format</w:t>
      </w:r>
      <w:bookmarkEnd w:id="1487"/>
      <w:bookmarkEnd w:id="1488"/>
      <w:bookmarkEnd w:id="1489"/>
      <w:bookmarkEnd w:id="1490"/>
      <w:bookmarkEnd w:id="1491"/>
    </w:p>
    <w:p w14:paraId="3C3158F5" w14:textId="668E2918" w:rsidR="007D59CE" w:rsidRPr="00586B6B" w:rsidRDefault="003A2401" w:rsidP="007D59CE">
      <w:pPr>
        <w:pStyle w:val="Heading4"/>
      </w:pPr>
      <w:bookmarkStart w:id="1494" w:name="_Toc68899657"/>
      <w:bookmarkStart w:id="1495" w:name="_Toc71214408"/>
      <w:bookmarkStart w:id="1496" w:name="_Toc71722082"/>
      <w:bookmarkStart w:id="1497" w:name="_Toc74859134"/>
      <w:bookmarkStart w:id="1498" w:name="_Toc123800884"/>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494"/>
      <w:bookmarkEnd w:id="1495"/>
      <w:bookmarkEnd w:id="1496"/>
      <w:bookmarkEnd w:id="1497"/>
      <w:bookmarkEnd w:id="1498"/>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35606DD7" w:rsidR="007D59CE"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586B6B"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586B6B" w:rsidRDefault="006A1CDE" w:rsidP="002C6F69">
            <w:pPr>
              <w:pStyle w:val="TAH"/>
            </w:pPr>
            <w:r>
              <w:t>Property</w:t>
            </w:r>
            <w:r w:rsidRPr="00586B6B">
              <w:t xml:space="preserve">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586B6B" w:rsidRDefault="006A1CDE" w:rsidP="002C6F69">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586B6B" w:rsidRDefault="006A1CDE" w:rsidP="002C6F69">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586B6B" w:rsidRDefault="006A1CDE" w:rsidP="002C6F69">
            <w:pPr>
              <w:pStyle w:val="TAH"/>
            </w:pPr>
            <w:r w:rsidRPr="00586B6B">
              <w:t>Description</w:t>
            </w:r>
          </w:p>
        </w:tc>
      </w:tr>
      <w:tr w:rsidR="006A1CDE" w:rsidRPr="00586B6B"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D41AA2" w:rsidRDefault="006A1CDE" w:rsidP="002C6F69">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586B6B" w:rsidRDefault="006A1CDE" w:rsidP="002C6F69">
            <w:pPr>
              <w:pStyle w:val="TAL"/>
              <w:rPr>
                <w:rStyle w:val="Datatypechar"/>
              </w:rPr>
            </w:pPr>
            <w:r>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586B6B" w:rsidRDefault="006A1CDE" w:rsidP="002C6F69">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586B6B" w:rsidRDefault="006A1CDE" w:rsidP="002C6F69">
            <w:pPr>
              <w:pStyle w:val="TAL"/>
            </w:pPr>
            <w:r w:rsidRPr="00586B6B">
              <w:t xml:space="preserve">Identifies the Media </w:t>
            </w:r>
            <w:r>
              <w:t>E</w:t>
            </w:r>
            <w:r w:rsidRPr="00586B6B">
              <w:t>ntry</w:t>
            </w:r>
            <w:r>
              <w:t xml:space="preserve"> Point</w:t>
            </w:r>
            <w:r w:rsidRPr="00586B6B">
              <w:t>.</w:t>
            </w:r>
          </w:p>
          <w:p w14:paraId="418F93B4" w14:textId="3D63B7C2" w:rsidR="006A1CDE" w:rsidRPr="00586B6B" w:rsidRDefault="006A1CDE" w:rsidP="002C6F69">
            <w:pPr>
              <w:pStyle w:val="TALcontinuation"/>
              <w:spacing w:before="60"/>
            </w:pPr>
            <w:r w:rsidRPr="00586B6B">
              <w:t xml:space="preserve">In the case of DASH, </w:t>
            </w:r>
            <w:r>
              <w:t>this</w:t>
            </w:r>
            <w:r w:rsidRPr="00586B6B">
              <w:t>shall be the URL of the MPD</w:t>
            </w:r>
            <w:r>
              <w:t xml:space="preserve"> at reference point M4d</w:t>
            </w:r>
            <w:r w:rsidRPr="00586B6B">
              <w:t>.</w:t>
            </w:r>
          </w:p>
        </w:tc>
      </w:tr>
      <w:tr w:rsidR="006A1CDE" w:rsidRPr="00586B6B"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D41AA2" w:rsidRDefault="006A1CDE" w:rsidP="002C6F69">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586B6B" w:rsidRDefault="006A1CDE" w:rsidP="002C6F6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586B6B" w:rsidRDefault="006A1CDE" w:rsidP="002C6F69">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Default="006A1CDE" w:rsidP="002C6F69">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61FE2B3A" w14:textId="77777777" w:rsidR="006A1CDE" w:rsidRPr="00586B6B" w:rsidRDefault="006A1CDE" w:rsidP="002C6F69">
            <w:pPr>
              <w:pStyle w:val="TAL"/>
            </w:pPr>
            <w:r>
              <w:rPr>
                <w:lang w:eastAsia="zh-CN"/>
              </w:rPr>
              <w:t>If available to the Media Session Handler, a GPSI value (see clause 28.8 of TS 23.003 [7]); otherwise, a stable and globally unique string</w:t>
            </w:r>
            <w:r w:rsidRPr="00570CE4">
              <w:rPr>
                <w:lang w:eastAsia="zh-CN"/>
              </w:rPr>
              <w:t>.</w:t>
            </w:r>
          </w:p>
        </w:tc>
      </w:tr>
      <w:tr w:rsidR="006A1CDE" w:rsidRPr="00586B6B"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D41AA2" w:rsidRDefault="006A1CDE" w:rsidP="002C6F69">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77777777" w:rsidR="006A1CDE" w:rsidRPr="00586B6B" w:rsidRDefault="006A1CDE" w:rsidP="002C6F69">
            <w:pPr>
              <w:pStyle w:val="TAL"/>
              <w:rPr>
                <w:rStyle w:val="Datatypechar"/>
              </w:rPr>
            </w:pPr>
            <w:r w:rsidRPr="00586B6B">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586B6B" w:rsidRDefault="006A1CDE" w:rsidP="002C6F69">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41CD29" w14:textId="77777777" w:rsidR="006A1CDE" w:rsidRPr="00586B6B" w:rsidRDefault="006A1CDE" w:rsidP="002C6F69">
            <w:pPr>
              <w:pStyle w:val="TAL"/>
            </w:pPr>
            <w:r w:rsidRPr="00586B6B">
              <w:t>An array of consumption reporting units.</w:t>
            </w:r>
          </w:p>
        </w:tc>
      </w:tr>
    </w:tbl>
    <w:p w14:paraId="470D10E5" w14:textId="77777777" w:rsidR="00BA5CB8" w:rsidRPr="00586B6B" w:rsidRDefault="00BA5CB8" w:rsidP="000C154F">
      <w:pPr>
        <w:pStyle w:val="TAN"/>
        <w:keepNext w:val="0"/>
      </w:pPr>
    </w:p>
    <w:p w14:paraId="4912BDA3" w14:textId="21EFA56F" w:rsidR="007D59CE" w:rsidRPr="00586B6B" w:rsidRDefault="003A2401" w:rsidP="00F46F1B">
      <w:pPr>
        <w:pStyle w:val="Heading4"/>
      </w:pPr>
      <w:bookmarkStart w:id="1499" w:name="_Toc68899658"/>
      <w:bookmarkStart w:id="1500" w:name="_Toc71214409"/>
      <w:bookmarkStart w:id="1501" w:name="_Toc71722083"/>
      <w:bookmarkStart w:id="1502" w:name="_Toc74859135"/>
      <w:bookmarkStart w:id="1503" w:name="_Toc123800885"/>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499"/>
      <w:bookmarkEnd w:id="1500"/>
      <w:bookmarkEnd w:id="1501"/>
      <w:bookmarkEnd w:id="1502"/>
      <w:bookmarkEnd w:id="1503"/>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586B6B"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586B6B" w:rsidRDefault="002852C5" w:rsidP="00427D39">
            <w:pPr>
              <w:pStyle w:val="TAH"/>
            </w:pPr>
            <w:r>
              <w:t>Property</w:t>
            </w:r>
            <w:r w:rsidRPr="00586B6B">
              <w:t xml:space="preserve">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586B6B" w:rsidRDefault="002852C5" w:rsidP="00427D39">
            <w:pPr>
              <w:pStyle w:val="TAH"/>
            </w:pPr>
            <w:r w:rsidRPr="00586B6B">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586B6B" w:rsidRDefault="002852C5" w:rsidP="00427D39">
            <w:pPr>
              <w:pStyle w:val="TAH"/>
            </w:pPr>
            <w:r w:rsidRPr="00586B6B">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586B6B" w:rsidRDefault="002852C5" w:rsidP="00427D39">
            <w:pPr>
              <w:pStyle w:val="TAH"/>
            </w:pPr>
            <w:r w:rsidRPr="00586B6B">
              <w:t>Description</w:t>
            </w:r>
          </w:p>
        </w:tc>
      </w:tr>
      <w:tr w:rsidR="002852C5" w:rsidRPr="00586B6B"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D41AA2" w:rsidRDefault="002852C5" w:rsidP="00427D39">
            <w:pPr>
              <w:pStyle w:val="TAL"/>
              <w:rPr>
                <w:rStyle w:val="Code"/>
                <w:highlight w:val="yellow"/>
              </w:rPr>
            </w:pPr>
            <w:r w:rsidRPr="00D41AA2">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586B6B" w:rsidRDefault="002852C5" w:rsidP="00427D39">
            <w:pPr>
              <w:pStyle w:val="TAL"/>
              <w:rPr>
                <w:rStyle w:val="Datatypechar"/>
              </w:rPr>
            </w:pPr>
            <w:bookmarkStart w:id="1504" w:name="_MCCTEMPBM_CRPT71130500___7"/>
            <w:r w:rsidRPr="00586B6B">
              <w:rPr>
                <w:rStyle w:val="Datatypechar"/>
              </w:rPr>
              <w:t>string</w:t>
            </w:r>
            <w:bookmarkEnd w:id="1504"/>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586B6B" w:rsidRDefault="002852C5" w:rsidP="00427D39">
            <w:pPr>
              <w:pStyle w:val="TAL"/>
            </w:pPr>
            <w:r w:rsidRPr="00586B6B">
              <w:t>Identifies the media consumed.</w:t>
            </w:r>
          </w:p>
          <w:p w14:paraId="270EED27" w14:textId="77777777" w:rsidR="002852C5" w:rsidRPr="00586B6B" w:rsidRDefault="002852C5" w:rsidP="00427D39">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2852C5"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B3479C" w:rsidRDefault="002852C5" w:rsidP="00427D39">
            <w:pPr>
              <w:pStyle w:val="TAL"/>
              <w:rPr>
                <w:rStyle w:val="Code"/>
              </w:rPr>
            </w:pPr>
            <w:r w:rsidRPr="00B3479C">
              <w:rPr>
                <w:rStyle w:val="Code"/>
              </w:rPr>
              <w:t>mediaEndpointAddress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B3479C" w:rsidRDefault="002852C5" w:rsidP="00427D39">
            <w:pPr>
              <w:pStyle w:val="TAL"/>
              <w:rPr>
                <w:rStyle w:val="Datatypechar"/>
              </w:rPr>
            </w:pPr>
            <w:bookmarkStart w:id="1505" w:name="_MCCTEMPBM_CRPT71130501___7"/>
            <w:r w:rsidRPr="00B3479C">
              <w:rPr>
                <w:rStyle w:val="Datatypechar"/>
              </w:rPr>
              <w:t>EndpointAddress</w:t>
            </w:r>
            <w:bookmarkEnd w:id="1505"/>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B3479C" w:rsidRDefault="002852C5" w:rsidP="00427D39">
            <w:pPr>
              <w:pStyle w:val="TAC"/>
            </w:pPr>
            <w:r w:rsidRPr="00B3479C">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B3479C" w:rsidRDefault="002852C5" w:rsidP="00427D39">
            <w:pPr>
              <w:pStyle w:val="TAL"/>
            </w:pPr>
            <w:r w:rsidRPr="00B3479C">
              <w:t>The IP address and port number of the endpoint used to access the media consumed.</w:t>
            </w:r>
          </w:p>
          <w:p w14:paraId="7862B83A" w14:textId="77777777" w:rsidR="002852C5" w:rsidRPr="00B3479C" w:rsidRDefault="002852C5" w:rsidP="00427D39">
            <w:pPr>
              <w:pStyle w:val="TALcontinuation"/>
              <w:spacing w:before="60"/>
            </w:pPr>
            <w:r w:rsidRPr="00B3479C">
              <w:t>Present only if access reporting is enabled in the Consumption Reporting Configuration.</w:t>
            </w:r>
          </w:p>
        </w:tc>
      </w:tr>
      <w:tr w:rsidR="002852C5" w:rsidRPr="00586B6B"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D41AA2" w:rsidRDefault="002852C5" w:rsidP="00427D39">
            <w:pPr>
              <w:pStyle w:val="TAL"/>
              <w:rPr>
                <w:rStyle w:val="Code"/>
              </w:rPr>
            </w:pPr>
            <w:r w:rsidRPr="00D41AA2">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586B6B" w:rsidRDefault="002852C5" w:rsidP="00427D39">
            <w:pPr>
              <w:pStyle w:val="TAL"/>
              <w:rPr>
                <w:rStyle w:val="Datatypechar"/>
              </w:rPr>
            </w:pPr>
            <w:bookmarkStart w:id="1506" w:name="_MCCTEMPBM_CRPT71130502___7"/>
            <w:r w:rsidRPr="00586B6B">
              <w:rPr>
                <w:rStyle w:val="Datatypechar"/>
              </w:rPr>
              <w:t>DateTime</w:t>
            </w:r>
            <w:bookmarkEnd w:id="150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586B6B" w:rsidRDefault="002852C5" w:rsidP="00427D39">
            <w:pPr>
              <w:pStyle w:val="TAL"/>
            </w:pPr>
            <w:r w:rsidRPr="00586B6B">
              <w:t>The time when this consumption reporting unit started.</w:t>
            </w:r>
          </w:p>
        </w:tc>
      </w:tr>
      <w:tr w:rsidR="002852C5" w:rsidRPr="00586B6B"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D41AA2" w:rsidRDefault="002852C5" w:rsidP="00427D39">
            <w:pPr>
              <w:pStyle w:val="TAL"/>
              <w:rPr>
                <w:rStyle w:val="Code"/>
              </w:rPr>
            </w:pPr>
            <w:r w:rsidRPr="00D41AA2">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586B6B" w:rsidRDefault="002852C5" w:rsidP="00427D39">
            <w:pPr>
              <w:pStyle w:val="TAL"/>
              <w:rPr>
                <w:rStyle w:val="Datatypechar"/>
              </w:rPr>
            </w:pPr>
            <w:bookmarkStart w:id="1507" w:name="_MCCTEMPBM_CRPT71130503___7"/>
            <w:r w:rsidRPr="00586B6B">
              <w:rPr>
                <w:rStyle w:val="Datatypechar"/>
              </w:rPr>
              <w:t>DurationSec</w:t>
            </w:r>
            <w:bookmarkEnd w:id="150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586B6B" w:rsidRDefault="002852C5" w:rsidP="00427D39">
            <w:pPr>
              <w:pStyle w:val="TAL"/>
            </w:pPr>
            <w:r w:rsidRPr="00586B6B">
              <w:t>The duration of this consumption reporting unit.</w:t>
            </w:r>
          </w:p>
        </w:tc>
      </w:tr>
      <w:tr w:rsidR="002852C5"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D41AA2" w:rsidRDefault="002852C5" w:rsidP="00427D39">
            <w:pPr>
              <w:pStyle w:val="TAL"/>
              <w:rPr>
                <w:rStyle w:val="Code"/>
              </w:rPr>
            </w:pPr>
            <w:r w:rsidRPr="00D41AA2">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Default="002852C5" w:rsidP="00427D39">
            <w:pPr>
              <w:pStyle w:val="TAL"/>
              <w:rPr>
                <w:rStyle w:val="Datatypechar"/>
              </w:rPr>
            </w:pPr>
            <w:bookmarkStart w:id="1508" w:name="_MCCTEMPBM_CRPT71130504___7"/>
            <w:r w:rsidRPr="00C522DE">
              <w:rPr>
                <w:rStyle w:val="Datatypechar"/>
              </w:rPr>
              <w:t>Array(TypedLocation)</w:t>
            </w:r>
            <w:bookmarkEnd w:id="1508"/>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Default="002852C5" w:rsidP="00427D39">
            <w:pPr>
              <w:pStyle w:val="TAC"/>
            </w:pPr>
            <w:r w:rsidRPr="00C522DE">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Default="002852C5" w:rsidP="00427D39">
            <w:pPr>
              <w:pStyle w:val="TAL"/>
            </w:pPr>
            <w:r>
              <w:t>A time-ordered list of</w:t>
            </w:r>
            <w:r w:rsidRPr="00C522DE">
              <w:t xml:space="preserve"> UE location(s) where the media was consumed </w:t>
            </w:r>
            <w:r>
              <w:t>during the period of this consumption reporting unit.</w:t>
            </w:r>
          </w:p>
          <w:p w14:paraId="48018F87" w14:textId="77777777" w:rsidR="002852C5" w:rsidRPr="00C522DE" w:rsidRDefault="002852C5" w:rsidP="00427D39">
            <w:pPr>
              <w:pStyle w:val="TALcontinuation"/>
              <w:spacing w:before="60"/>
            </w:pPr>
            <w:r>
              <w:t xml:space="preserve">Present only </w:t>
            </w:r>
            <w:r w:rsidRPr="00C522DE">
              <w:t>if location reporting is enabled in the Consumption Reporting Configuration (only for trusted AF).</w:t>
            </w:r>
          </w:p>
          <w:p w14:paraId="7EEC07A7" w14:textId="77777777" w:rsidR="002852C5" w:rsidRPr="00C522DE" w:rsidRDefault="002852C5" w:rsidP="00427D39">
            <w:pPr>
              <w:pStyle w:val="TALcontinuation"/>
              <w:spacing w:before="60"/>
            </w:pPr>
            <w:r w:rsidRPr="00C522DE">
              <w:t>The cardinality of objects in this array is 1..N.</w:t>
            </w:r>
          </w:p>
        </w:tc>
      </w:tr>
    </w:tbl>
    <w:p w14:paraId="208FF468" w14:textId="510BBF55" w:rsidR="007D59CE" w:rsidRPr="00586B6B" w:rsidRDefault="007D59CE" w:rsidP="000C154F">
      <w:pPr>
        <w:pStyle w:val="TAN"/>
        <w:keepNext w:val="0"/>
        <w:rPr>
          <w:lang w:eastAsia="zh-CN"/>
        </w:rPr>
      </w:pPr>
    </w:p>
    <w:p w14:paraId="4D9FF3C6" w14:textId="71D08B03" w:rsidR="00F46F1B" w:rsidRPr="00586B6B" w:rsidRDefault="00F46F1B" w:rsidP="00F46F1B">
      <w:pPr>
        <w:pStyle w:val="Heading2"/>
      </w:pPr>
      <w:bookmarkStart w:id="1509" w:name="_Toc68899659"/>
      <w:bookmarkStart w:id="1510" w:name="_Toc71214410"/>
      <w:bookmarkStart w:id="1511" w:name="_Toc71722084"/>
      <w:bookmarkStart w:id="1512" w:name="_Toc74859136"/>
      <w:bookmarkStart w:id="1513" w:name="_Toc123800886"/>
      <w:r w:rsidRPr="00586B6B">
        <w:t>11.4</w:t>
      </w:r>
      <w:r w:rsidR="008C0ACA">
        <w:tab/>
      </w:r>
      <w:r w:rsidRPr="00586B6B">
        <w:t>Metrics Reporting API</w:t>
      </w:r>
      <w:bookmarkEnd w:id="1509"/>
      <w:bookmarkEnd w:id="1510"/>
      <w:bookmarkEnd w:id="1511"/>
      <w:bookmarkEnd w:id="1512"/>
      <w:bookmarkEnd w:id="1513"/>
    </w:p>
    <w:p w14:paraId="1B6EA2C2" w14:textId="0A849A7F" w:rsidR="00567069" w:rsidRPr="00586B6B" w:rsidRDefault="00567069" w:rsidP="00567069">
      <w:pPr>
        <w:pStyle w:val="Heading3"/>
      </w:pPr>
      <w:bookmarkStart w:id="1514" w:name="_Toc68899660"/>
      <w:bookmarkStart w:id="1515" w:name="_Toc71214411"/>
      <w:bookmarkStart w:id="1516" w:name="_Toc71722085"/>
      <w:bookmarkStart w:id="1517" w:name="_Toc74859137"/>
      <w:bookmarkStart w:id="1518" w:name="_Toc123800887"/>
      <w:r w:rsidRPr="00586B6B">
        <w:t>11.4.1</w:t>
      </w:r>
      <w:r w:rsidRPr="00586B6B">
        <w:tab/>
        <w:t>General</w:t>
      </w:r>
      <w:bookmarkEnd w:id="1514"/>
      <w:bookmarkEnd w:id="1515"/>
      <w:bookmarkEnd w:id="1516"/>
      <w:bookmarkEnd w:id="1517"/>
      <w:bookmarkEnd w:id="1518"/>
    </w:p>
    <w:p w14:paraId="7E66ACC3" w14:textId="4B8E4EB9" w:rsidR="00567069" w:rsidRPr="00586B6B" w:rsidRDefault="00567069" w:rsidP="00567069">
      <w:pPr>
        <w:keepNext/>
      </w:pPr>
      <w:bookmarkStart w:id="1519" w:name="_MCCTEMPBM_CRPT71130505___7"/>
      <w:r w:rsidRPr="00586B6B">
        <w:t xml:space="preserve">The Metrics Reporting API allows the Media Session Handler to send </w:t>
      </w:r>
      <w:r w:rsidR="00D41AA2">
        <w:t xml:space="preserve">QoE </w:t>
      </w:r>
      <w:r w:rsidRPr="00586B6B">
        <w:t>metrics reports to the 5GMS</w:t>
      </w:r>
      <w:r w:rsidR="00396DD1">
        <w:t> </w:t>
      </w:r>
      <w:r w:rsidRPr="00586B6B">
        <w:t xml:space="preserve">AF. This procedure is configured by the </w:t>
      </w:r>
      <w:r w:rsidRPr="00D41AA2">
        <w:rPr>
          <w:rStyle w:val="Code"/>
        </w:rPr>
        <w:t>ServiceAccessInformation</w:t>
      </w:r>
      <w:r w:rsidRPr="00586B6B">
        <w:t xml:space="preserve"> resource, as defined in clause</w:t>
      </w:r>
      <w:r w:rsidR="00396DD1">
        <w:t> </w:t>
      </w:r>
      <w:r w:rsidRPr="00586B6B">
        <w:t xml:space="preserve">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520" w:name="_Toc68899661"/>
      <w:bookmarkStart w:id="1521" w:name="_Toc71214412"/>
      <w:bookmarkStart w:id="1522" w:name="_Toc71722086"/>
      <w:bookmarkStart w:id="1523" w:name="_Toc74859138"/>
      <w:bookmarkStart w:id="1524" w:name="_Toc123800888"/>
      <w:bookmarkEnd w:id="1519"/>
      <w:r w:rsidRPr="00586B6B">
        <w:t>11.4.2</w:t>
      </w:r>
      <w:r w:rsidRPr="00586B6B">
        <w:tab/>
        <w:t>Reporting procedure</w:t>
      </w:r>
      <w:bookmarkEnd w:id="1520"/>
      <w:bookmarkEnd w:id="1521"/>
      <w:bookmarkEnd w:id="1522"/>
      <w:bookmarkEnd w:id="1523"/>
      <w:bookmarkEnd w:id="1524"/>
    </w:p>
    <w:p w14:paraId="42D86E3F" w14:textId="6BA8DA87" w:rsidR="006A1862" w:rsidRPr="00586B6B" w:rsidRDefault="006A1862" w:rsidP="006A1862">
      <w:pPr>
        <w:keepLines/>
      </w:pPr>
      <w:bookmarkStart w:id="1525" w:name="_Toc68899662"/>
      <w:bookmarkStart w:id="1526" w:name="_Toc71214413"/>
      <w:bookmarkStart w:id="1527" w:name="_Toc71722087"/>
      <w:bookmarkStart w:id="1528" w:name="_Toc74859139"/>
      <w:bookmarkStart w:id="1529" w:name="_Toc123800889"/>
      <w:bookmarkStart w:id="1530" w:name="_MCCTEMPBM_CRPT71130506___7"/>
      <w:r w:rsidRPr="00586B6B">
        <w:t xml:space="preserve">Metrics reports related to a specific </w:t>
      </w:r>
      <w:r w:rsidRPr="00D41AA2">
        <w:rPr>
          <w:rStyle w:val="Code"/>
        </w:rPr>
        <w:t>metricsReportingConfigurationId</w:t>
      </w:r>
      <w:r w:rsidRPr="00586B6B">
        <w:t xml:space="preserve"> shall be submitted </w:t>
      </w:r>
      <w:r>
        <w:t xml:space="preserve">according </w:t>
      </w:r>
      <w:r w:rsidRPr="00586B6B">
        <w:t>to the following general format:</w:t>
      </w:r>
    </w:p>
    <w:bookmarkEnd w:id="1530"/>
    <w:p w14:paraId="040A2CA6" w14:textId="77777777" w:rsidR="006A1862" w:rsidRPr="00586B6B" w:rsidRDefault="006A1862" w:rsidP="006A1862">
      <w:pPr>
        <w:pStyle w:val="URLdisplay"/>
        <w:keepNext/>
      </w:pPr>
      <w:r w:rsidRPr="00E97EAC">
        <w:rPr>
          <w:rStyle w:val="Code"/>
        </w:rPr>
        <w:t>{apiRoot}</w:t>
      </w:r>
      <w:r w:rsidRPr="00586B6B">
        <w:t>/3gpp-m5</w:t>
      </w:r>
      <w:r w:rsidRPr="002050D5">
        <w:rPr>
          <w:i/>
        </w:rPr>
        <w:t>/</w:t>
      </w:r>
      <w:r w:rsidRPr="00454B27">
        <w:rPr>
          <w:rStyle w:val="Code"/>
        </w:rPr>
        <w:t>{apiVersion}</w:t>
      </w:r>
      <w:r w:rsidRPr="002050D5">
        <w:rPr>
          <w:i/>
        </w:rPr>
        <w:t>/</w:t>
      </w:r>
      <w:r w:rsidRPr="00586B6B">
        <w:t>metrics-reporting</w:t>
      </w:r>
      <w:r w:rsidRPr="00186A79">
        <w:t>/</w:t>
      </w:r>
      <w:r>
        <w:t>‌</w:t>
      </w:r>
      <w:r w:rsidRPr="00E97EAC">
        <w:rPr>
          <w:rStyle w:val="Code"/>
        </w:rPr>
        <w:t>{provisioningSessionId}</w:t>
      </w:r>
      <w:r w:rsidRPr="00D41AA2">
        <w:t>/</w:t>
      </w:r>
      <w:r>
        <w:t>‌</w:t>
      </w:r>
      <w:r w:rsidRPr="00E97EAC">
        <w:rPr>
          <w:rStyle w:val="Code"/>
        </w:rPr>
        <w:t>{metricsReporting</w:t>
      </w:r>
      <w:r>
        <w:rPr>
          <w:rStyle w:val="Code"/>
        </w:rPr>
        <w:t>‌</w:t>
      </w:r>
      <w:r w:rsidRPr="00E97EAC">
        <w:rPr>
          <w:rStyle w:val="Code"/>
        </w:rPr>
        <w:t>ConfigurationId}</w:t>
      </w:r>
    </w:p>
    <w:p w14:paraId="155F93E8" w14:textId="3B2C929A" w:rsidR="006A1862" w:rsidRPr="00586B6B" w:rsidRDefault="006A1862" w:rsidP="006A1862">
      <w:bookmarkStart w:id="1531" w:name="_MCCTEMPBM_CRPT71130507___7"/>
      <w:r>
        <w:t>w</w:t>
      </w:r>
      <w:r w:rsidRPr="00586B6B">
        <w:t xml:space="preserve">here </w:t>
      </w:r>
      <w:r>
        <w:t xml:space="preserve">the first three elements </w:t>
      </w:r>
      <w:r w:rsidRPr="00586B6B">
        <w:t xml:space="preserve">shall be substituted by the 5GMS Client with </w:t>
      </w:r>
      <w:r>
        <w:t xml:space="preserve">one of </w:t>
      </w:r>
      <w:r w:rsidRPr="00586B6B">
        <w:t>the</w:t>
      </w:r>
      <w:r>
        <w:t xml:space="preserve"> base URLs selected from </w:t>
      </w:r>
      <w:r w:rsidRPr="00586B6B">
        <w:t xml:space="preserve">the </w:t>
      </w:r>
      <w:r>
        <w:rPr>
          <w:rStyle w:val="Code"/>
        </w:rPr>
        <w:t>cl</w:t>
      </w:r>
      <w:r w:rsidRPr="00D41AA2">
        <w:rPr>
          <w:rStyle w:val="Code"/>
        </w:rPr>
        <w:t>ient</w:t>
      </w:r>
      <w:r>
        <w:rPr>
          <w:rStyle w:val="Code"/>
        </w:rPr>
        <w:t>‌</w:t>
      </w:r>
      <w:r w:rsidRPr="00D41AA2">
        <w:rPr>
          <w:rStyle w:val="Code"/>
        </w:rPr>
        <w:t>Metrics</w:t>
      </w:r>
      <w:r>
        <w:rPr>
          <w:rStyle w:val="Code"/>
        </w:rPr>
        <w:t>‌</w:t>
      </w:r>
      <w:r w:rsidRPr="00D41AA2">
        <w:rPr>
          <w:rStyle w:val="Code"/>
        </w:rPr>
        <w:t>Reporting</w:t>
      </w:r>
      <w:r>
        <w:rPr>
          <w:rStyle w:val="Code"/>
        </w:rPr>
        <w:t>‌</w:t>
      </w:r>
      <w:r w:rsidRPr="00D41AA2">
        <w:rPr>
          <w:rStyle w:val="Code"/>
        </w:rPr>
        <w:t>Configuration</w:t>
      </w:r>
      <w:r>
        <w:rPr>
          <w:rStyle w:val="Code"/>
        </w:rPr>
        <w:t>s</w:t>
      </w:r>
      <w:r w:rsidRPr="00D41AA2">
        <w:rPr>
          <w:rStyle w:val="Code"/>
        </w:rPr>
        <w:t>.serverAddresses</w:t>
      </w:r>
      <w:r w:rsidRPr="00586B6B">
        <w:t xml:space="preserve"> array of the </w:t>
      </w:r>
      <w:r w:rsidRPr="00D41AA2">
        <w:rPr>
          <w:rStyle w:val="Code"/>
        </w:rPr>
        <w:t>ServiceAccessInformation</w:t>
      </w:r>
      <w:r w:rsidRPr="00586B6B">
        <w:t xml:space="preserve"> resource (see clause</w:t>
      </w:r>
      <w:r>
        <w:t> </w:t>
      </w:r>
      <w:r w:rsidRPr="00586B6B">
        <w:t>11.2.3</w:t>
      </w:r>
      <w:r>
        <w:t>.1</w:t>
      </w:r>
      <w:r w:rsidRPr="00586B6B">
        <w:t>)</w:t>
      </w:r>
      <w:r>
        <w:t>,</w:t>
      </w:r>
      <w:r w:rsidRPr="00586B6B">
        <w:t xml:space="preserve"> </w:t>
      </w:r>
      <w:r w:rsidRPr="00D41AA2">
        <w:rPr>
          <w:rStyle w:val="Code"/>
        </w:rPr>
        <w:t>{provisioning</w:t>
      </w:r>
      <w:r>
        <w:rPr>
          <w:rStyle w:val="Code"/>
        </w:rPr>
        <w:t>‌</w:t>
      </w:r>
      <w:r w:rsidRPr="00D41AA2">
        <w:rPr>
          <w:rStyle w:val="Code"/>
        </w:rPr>
        <w:t>Session</w:t>
      </w:r>
      <w:r>
        <w:rPr>
          <w:rStyle w:val="Code"/>
        </w:rPr>
        <w:t>‌</w:t>
      </w:r>
      <w:r w:rsidRPr="00D41AA2">
        <w:rPr>
          <w:rStyle w:val="Code"/>
        </w:rPr>
        <w:t>Id}</w:t>
      </w:r>
      <w:r w:rsidRPr="00586B6B">
        <w:t xml:space="preserve"> shall be substituted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0EB9D638" w14:textId="77777777" w:rsidR="006A1862" w:rsidRPr="00586B6B" w:rsidRDefault="006A1862" w:rsidP="006A1862">
      <w:r w:rsidRPr="00586B6B">
        <w:t xml:space="preserve">The only HTTP method supported by this endpoint is </w:t>
      </w:r>
      <w:r w:rsidRPr="00586B6B">
        <w:rPr>
          <w:rStyle w:val="HTTPMethod"/>
        </w:rPr>
        <w:t>POST</w:t>
      </w:r>
      <w:r w:rsidRPr="00586B6B">
        <w:t>.</w:t>
      </w:r>
    </w:p>
    <w:bookmarkEnd w:id="1531"/>
    <w:p w14:paraId="2D12F8BA" w14:textId="0564F0A5" w:rsidR="00567069" w:rsidRPr="00586B6B" w:rsidRDefault="00567069" w:rsidP="00567069">
      <w:pPr>
        <w:pStyle w:val="Heading3"/>
      </w:pPr>
      <w:r w:rsidRPr="00586B6B">
        <w:t>11.4.3</w:t>
      </w:r>
      <w:r w:rsidRPr="00586B6B">
        <w:tab/>
        <w:t>Report format</w:t>
      </w:r>
      <w:bookmarkEnd w:id="1525"/>
      <w:bookmarkEnd w:id="1526"/>
      <w:bookmarkEnd w:id="1527"/>
      <w:bookmarkEnd w:id="1528"/>
      <w:bookmarkEnd w:id="1529"/>
    </w:p>
    <w:p w14:paraId="4BDCC712" w14:textId="77777777" w:rsidR="00567069" w:rsidRPr="00586B6B" w:rsidRDefault="00567069" w:rsidP="00567069">
      <w:pPr>
        <w:keepNext/>
      </w:pPr>
      <w:bookmarkStart w:id="1532" w:name="_MCCTEMPBM_CRPT71130508___7"/>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bookmarkEnd w:id="1532"/>
    <w:p w14:paraId="0C57E367" w14:textId="1CB185E6"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396DD1">
        <w:rPr>
          <w:rStyle w:val="Code"/>
        </w:rPr>
        <w:t>urn:‌3GPP:‌ns:‌PSS:‌DASH:‌QM10</w:t>
      </w:r>
      <w:r w:rsidRPr="00586B6B">
        <w:t xml:space="preserve"> metrics reporting scheme.</w:t>
      </w:r>
      <w:r w:rsidR="00A349BD">
        <w:t xml:space="preserve"> For virtual reality media the report format is further extended as defined in TS</w:t>
      </w:r>
      <w:r w:rsidR="00454B27">
        <w:t> </w:t>
      </w:r>
      <w:r w:rsidR="00A349BD">
        <w:t>26.118 [42] clause</w:t>
      </w:r>
      <w:r w:rsidR="00454B27">
        <w:t> </w:t>
      </w:r>
      <w:r w:rsidR="00A349BD">
        <w:t>9.4.</w:t>
      </w:r>
    </w:p>
    <w:p w14:paraId="0897871B" w14:textId="441013B3" w:rsidR="00D41AA2" w:rsidRPr="00586B6B" w:rsidRDefault="00D41AA2" w:rsidP="008B764F">
      <w:bookmarkStart w:id="1533" w:name="_MCCTEMPBM_CRPT71130509___7"/>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w:t>
      </w:r>
      <w:r w:rsidR="00454B27">
        <w:rPr>
          <w:lang w:eastAsia="zh-CN"/>
        </w:rPr>
        <w:t> </w:t>
      </w:r>
      <w:r>
        <w:rPr>
          <w:lang w:eastAsia="zh-CN"/>
        </w:rPr>
        <w:t>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534" w:name="_Toc68899663"/>
      <w:bookmarkStart w:id="1535" w:name="_Toc71214414"/>
      <w:bookmarkStart w:id="1536" w:name="_Toc71722088"/>
      <w:bookmarkStart w:id="1537" w:name="_Toc74859140"/>
      <w:bookmarkStart w:id="1538" w:name="_Toc123800890"/>
      <w:bookmarkEnd w:id="1533"/>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534"/>
      <w:bookmarkEnd w:id="1535"/>
      <w:bookmarkEnd w:id="1536"/>
      <w:bookmarkEnd w:id="1537"/>
      <w:bookmarkEnd w:id="1538"/>
    </w:p>
    <w:p w14:paraId="0FFDAF88" w14:textId="77C8C886" w:rsidR="00340A78" w:rsidRPr="00586B6B" w:rsidRDefault="00F33FAA" w:rsidP="00340A78">
      <w:pPr>
        <w:pStyle w:val="Heading3"/>
      </w:pPr>
      <w:bookmarkStart w:id="1539" w:name="_Toc68899664"/>
      <w:bookmarkStart w:id="1540" w:name="_Toc71214415"/>
      <w:bookmarkStart w:id="1541" w:name="_Toc71722089"/>
      <w:bookmarkStart w:id="1542" w:name="_Toc74859141"/>
      <w:bookmarkStart w:id="1543" w:name="_Toc123800891"/>
      <w:r w:rsidRPr="00586B6B">
        <w:t>11.5</w:t>
      </w:r>
      <w:r w:rsidR="00340A78" w:rsidRPr="00586B6B">
        <w:t>.1</w:t>
      </w:r>
      <w:r w:rsidR="00340A78" w:rsidRPr="00586B6B">
        <w:tab/>
        <w:t>Overview</w:t>
      </w:r>
      <w:bookmarkEnd w:id="1539"/>
      <w:bookmarkEnd w:id="1540"/>
      <w:bookmarkEnd w:id="1541"/>
      <w:bookmarkEnd w:id="1542"/>
      <w:bookmarkEnd w:id="1543"/>
    </w:p>
    <w:p w14:paraId="1243C0B0" w14:textId="5690834F"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The API defines a set of data models, resources and the related procedures for the creation and management of the dynamic policy request.</w:t>
      </w:r>
    </w:p>
    <w:p w14:paraId="3E23EC08" w14:textId="77777777" w:rsidR="00D41AA2" w:rsidRDefault="00D41AA2" w:rsidP="00D41AA2">
      <w:pPr>
        <w:rPr>
          <w:noProof/>
          <w:lang w:eastAsia="zh-CN"/>
        </w:rPr>
      </w:pPr>
      <w:bookmarkStart w:id="1544" w:name="_MCCTEMPBM_CRPT71130510___7"/>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bookmarkEnd w:id="1544"/>
    <w:p w14:paraId="181EB251" w14:textId="0322D723" w:rsidR="00D41AA2" w:rsidRPr="00586B6B" w:rsidRDefault="00D41AA2" w:rsidP="00454B27">
      <w:pPr>
        <w:pStyle w:val="NO"/>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545" w:name="_Toc68899665"/>
      <w:bookmarkStart w:id="1546" w:name="_Toc71214416"/>
      <w:bookmarkStart w:id="1547" w:name="_Toc71722090"/>
      <w:bookmarkStart w:id="1548" w:name="_Toc74859142"/>
      <w:bookmarkStart w:id="1549" w:name="_Toc123800892"/>
      <w:r w:rsidRPr="00586B6B">
        <w:t>11.5.2</w:t>
      </w:r>
      <w:r w:rsidRPr="00586B6B">
        <w:tab/>
        <w:t>Resource structure</w:t>
      </w:r>
      <w:bookmarkEnd w:id="1545"/>
      <w:bookmarkEnd w:id="1546"/>
      <w:bookmarkEnd w:id="1547"/>
      <w:bookmarkEnd w:id="1548"/>
      <w:bookmarkEnd w:id="1549"/>
    </w:p>
    <w:p w14:paraId="6EF7A22E" w14:textId="77777777" w:rsidR="006A1862" w:rsidRPr="00586B6B" w:rsidRDefault="006A1862" w:rsidP="006A1862">
      <w:pPr>
        <w:keepNext/>
      </w:pPr>
      <w:r w:rsidRPr="00586B6B">
        <w:t>The Dynamic Policies API is accessible through the following URL base path:</w:t>
      </w:r>
    </w:p>
    <w:p w14:paraId="2D15B5A0" w14:textId="77777777" w:rsidR="006A1862" w:rsidRPr="00586B6B" w:rsidRDefault="006A1862" w:rsidP="006A1862">
      <w:pPr>
        <w:pStyle w:val="URLdisplay"/>
        <w:keepNext/>
      </w:pPr>
      <w:r w:rsidRPr="00E97EAC">
        <w:rPr>
          <w:rStyle w:val="Code"/>
        </w:rPr>
        <w:t>{apiRoot}</w:t>
      </w:r>
      <w:r w:rsidRPr="00586B6B">
        <w:t>/3gpp</w:t>
      </w:r>
      <w:r>
        <w:t>-m5</w:t>
      </w:r>
      <w:r w:rsidRPr="002050D5">
        <w:rPr>
          <w:i/>
        </w:rPr>
        <w:t>/</w:t>
      </w:r>
      <w:r w:rsidRPr="00396DD1">
        <w:rPr>
          <w:rStyle w:val="Code"/>
        </w:rPr>
        <w:t>{apiVersion}</w:t>
      </w:r>
      <w:r w:rsidRPr="002050D5">
        <w:rPr>
          <w:i/>
        </w:rPr>
        <w:t>/</w:t>
      </w:r>
      <w:r w:rsidRPr="00586B6B">
        <w:t>dynamic</w:t>
      </w:r>
      <w:r>
        <w:t>-</w:t>
      </w:r>
      <w:r w:rsidRPr="00586B6B">
        <w:t>policies/</w:t>
      </w:r>
    </w:p>
    <w:p w14:paraId="34E578CB" w14:textId="77777777" w:rsidR="006A1862" w:rsidRDefault="006A1862" w:rsidP="006A1862">
      <w:r w:rsidRPr="00586B6B">
        <w:t xml:space="preserve">where </w:t>
      </w:r>
      <w:r>
        <w:t xml:space="preserve">the first three elements </w:t>
      </w:r>
      <w:r w:rsidRPr="00586B6B">
        <w:t xml:space="preserve">shall be substituted by the 5GMS Client with </w:t>
      </w:r>
      <w:r>
        <w:t xml:space="preserve">one of </w:t>
      </w:r>
      <w:r w:rsidRPr="00586B6B">
        <w:t>the</w:t>
      </w:r>
      <w:r>
        <w:t xml:space="preserve"> URLs selected from </w:t>
      </w:r>
      <w:r w:rsidRPr="00586B6B">
        <w:t xml:space="preserve">the </w:t>
      </w:r>
      <w:r w:rsidRPr="00132291">
        <w:rPr>
          <w:rStyle w:val="Code"/>
        </w:rPr>
        <w:t>dynamicPolicy</w:t>
      </w:r>
      <w:r>
        <w:rPr>
          <w:rStyle w:val="Code"/>
        </w:rPr>
        <w:t>‌</w:t>
      </w:r>
      <w:r w:rsidRPr="00132291">
        <w:rPr>
          <w:rStyle w:val="Code"/>
        </w:rPr>
        <w:t>Invocation</w:t>
      </w:r>
      <w:r>
        <w:rPr>
          <w:rStyle w:val="Code"/>
        </w:rPr>
        <w:t>‌</w:t>
      </w:r>
      <w:r w:rsidRPr="00132291">
        <w:rPr>
          <w:rStyle w:val="Code"/>
        </w:rPr>
        <w:t>Configuration</w:t>
      </w:r>
      <w:r w:rsidRPr="00D41AA2">
        <w:rPr>
          <w:rStyle w:val="Code"/>
        </w:rPr>
        <w:t>.serverAddresses</w:t>
      </w:r>
      <w:r w:rsidRPr="00586B6B">
        <w:t xml:space="preserve"> array of the </w:t>
      </w:r>
      <w:r w:rsidRPr="00D41AA2">
        <w:rPr>
          <w:rStyle w:val="Code"/>
        </w:rPr>
        <w:t>ServiceAccessInformation</w:t>
      </w:r>
      <w:r w:rsidRPr="00586B6B">
        <w:t xml:space="preserve"> resource (see clause</w:t>
      </w:r>
      <w:r>
        <w:t> </w:t>
      </w:r>
      <w:r w:rsidRPr="00586B6B">
        <w:t>11.2.3</w:t>
      </w:r>
      <w:r>
        <w:t>.1</w:t>
      </w:r>
      <w:r w:rsidRPr="00586B6B">
        <w:t>)</w:t>
      </w:r>
      <w:r>
        <w:t>.</w:t>
      </w:r>
    </w:p>
    <w:p w14:paraId="6257CA07" w14:textId="77777777" w:rsidR="006A1862" w:rsidRPr="00586B6B" w:rsidRDefault="006A1862" w:rsidP="006A1862">
      <w:pPr>
        <w:keepNext/>
      </w:pPr>
      <w:r w:rsidRPr="00586B6B">
        <w:t>Table 11.5.</w:t>
      </w:r>
      <w:r>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586B6B" w14:paraId="4393A5E2" w14:textId="77777777" w:rsidTr="00B5532A">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586B6B" w:rsidRDefault="006A1862" w:rsidP="00B5532A">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586B6B" w:rsidRDefault="006A1862" w:rsidP="00B5532A">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586B6B" w:rsidRDefault="006A1862" w:rsidP="00B5532A">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586B6B" w:rsidRDefault="006A1862" w:rsidP="00B5532A">
            <w:pPr>
              <w:pStyle w:val="TAH"/>
            </w:pPr>
            <w:r w:rsidRPr="00586B6B">
              <w:t>Description</w:t>
            </w:r>
          </w:p>
        </w:tc>
      </w:tr>
      <w:tr w:rsidR="006A1862" w:rsidRPr="00586B6B" w14:paraId="72D35859" w14:textId="77777777" w:rsidTr="00B5532A">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586B6B" w:rsidRDefault="006A1862" w:rsidP="00B5532A">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586B6B"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586B6B" w:rsidRDefault="006A1862" w:rsidP="00B5532A">
            <w:pPr>
              <w:pStyle w:val="TAL"/>
              <w:rPr>
                <w:rStyle w:val="HTTPMethod"/>
              </w:rPr>
            </w:pPr>
            <w:bookmarkStart w:id="1550" w:name="_MCCTEMPBM_CRPT71130511___7"/>
            <w:r w:rsidRPr="00586B6B">
              <w:rPr>
                <w:rStyle w:val="HTTPMethod"/>
              </w:rPr>
              <w:t>POST</w:t>
            </w:r>
            <w:bookmarkEnd w:id="1550"/>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Default="006A1862" w:rsidP="00B5532A">
            <w:pPr>
              <w:pStyle w:val="TAL"/>
            </w:pPr>
            <w:r w:rsidRPr="00586B6B">
              <w:t>Create a new Dynamic Policy resource.</w:t>
            </w:r>
          </w:p>
          <w:p w14:paraId="07AC29FC" w14:textId="77777777" w:rsidR="006A1862" w:rsidRPr="00586B6B" w:rsidRDefault="006A1862" w:rsidP="00B5532A">
            <w:pPr>
              <w:pStyle w:val="TALcontinuation"/>
              <w:spacing w:before="60"/>
            </w:pPr>
            <w:bookmarkStart w:id="1551" w:name="_MCCTEMPBM_CRPT71130512___7"/>
            <w:r>
              <w:t xml:space="preserve">If the operation succeeds, the URL of the created Dynamic Policy Instance resource shall be returned in the </w:t>
            </w:r>
            <w:r w:rsidRPr="00121454">
              <w:rPr>
                <w:rStyle w:val="HTTPHeader"/>
              </w:rPr>
              <w:t>Location</w:t>
            </w:r>
            <w:r>
              <w:t xml:space="preserve"> header of the response.</w:t>
            </w:r>
            <w:bookmarkEnd w:id="1551"/>
          </w:p>
        </w:tc>
      </w:tr>
      <w:tr w:rsidR="006A1862" w:rsidRPr="00586B6B" w14:paraId="1C6A1059" w14:textId="77777777" w:rsidTr="00B5532A">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586B6B" w:rsidRDefault="006A1862" w:rsidP="00B5532A">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D41AA2" w:rsidRDefault="006A1862" w:rsidP="00B5532A">
            <w:pPr>
              <w:pStyle w:val="TAL"/>
              <w:rPr>
                <w:rStyle w:val="Code"/>
              </w:rPr>
            </w:pPr>
            <w:r w:rsidRPr="00D41AA2">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586B6B" w:rsidRDefault="006A1862" w:rsidP="00B5532A">
            <w:pPr>
              <w:pStyle w:val="TAL"/>
              <w:rPr>
                <w:rStyle w:val="HTTPMethod"/>
              </w:rPr>
            </w:pPr>
            <w:bookmarkStart w:id="1552" w:name="_MCCTEMPBM_CRPT71130513___7"/>
            <w:r w:rsidRPr="00586B6B">
              <w:rPr>
                <w:rStyle w:val="HTTPMethod"/>
              </w:rPr>
              <w:t>GET</w:t>
            </w:r>
            <w:bookmarkEnd w:id="1552"/>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586B6B" w:rsidRDefault="006A1862" w:rsidP="00B5532A">
            <w:pPr>
              <w:pStyle w:val="TAL"/>
            </w:pPr>
            <w:r>
              <w:t>Retrieve an existing</w:t>
            </w:r>
            <w:r w:rsidRPr="00586B6B">
              <w:t xml:space="preserve"> Dynamic Policy resource.</w:t>
            </w:r>
          </w:p>
        </w:tc>
      </w:tr>
      <w:tr w:rsidR="006A1862" w:rsidRPr="00586B6B" w14:paraId="1AC697CC" w14:textId="77777777" w:rsidTr="00B5532A">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586B6B" w:rsidRDefault="006A1862" w:rsidP="00B5532A">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586B6B"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586B6B" w:rsidRDefault="006A1862" w:rsidP="00B5532A">
            <w:pPr>
              <w:pStyle w:val="TAL"/>
              <w:rPr>
                <w:rStyle w:val="HTTPMethod"/>
              </w:rPr>
            </w:pPr>
            <w:bookmarkStart w:id="1553" w:name="_MCCTEMPBM_CRPT71130514___7"/>
            <w:r w:rsidRPr="00586B6B">
              <w:rPr>
                <w:rStyle w:val="HTTPMethod"/>
              </w:rPr>
              <w:t>PUT</w:t>
            </w:r>
            <w:bookmarkEnd w:id="1553"/>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586B6B" w:rsidRDefault="006A1862" w:rsidP="00B5532A">
            <w:pPr>
              <w:pStyle w:val="TAL"/>
            </w:pPr>
            <w:r w:rsidRPr="00586B6B">
              <w:rPr>
                <w:lang w:eastAsia="zh-CN"/>
              </w:rPr>
              <w:t>Replace an existing Dynamic Policy resource.</w:t>
            </w:r>
          </w:p>
        </w:tc>
      </w:tr>
      <w:tr w:rsidR="006A1862" w:rsidRPr="00586B6B" w14:paraId="3E7E6077" w14:textId="77777777" w:rsidTr="00B5532A">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586B6B" w:rsidRDefault="006A1862" w:rsidP="00B5532A">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586B6B"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586B6B" w:rsidDel="00996C04" w:rsidRDefault="006A1862" w:rsidP="00B5532A">
            <w:pPr>
              <w:pStyle w:val="TAL"/>
              <w:rPr>
                <w:rStyle w:val="HTTPMethod"/>
              </w:rPr>
            </w:pPr>
            <w:bookmarkStart w:id="1554" w:name="_MCCTEMPBM_CRPT71130515___7"/>
            <w:r w:rsidRPr="00586B6B">
              <w:rPr>
                <w:rStyle w:val="HTTPMethod"/>
              </w:rPr>
              <w:t>PATCH</w:t>
            </w:r>
            <w:bookmarkEnd w:id="1554"/>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586B6B" w:rsidRDefault="006A1862" w:rsidP="00B5532A">
            <w:pPr>
              <w:pStyle w:val="TAL"/>
            </w:pPr>
            <w:r w:rsidRPr="00586B6B">
              <w:t>Modify an existing Dynamic Policy resource.</w:t>
            </w:r>
          </w:p>
        </w:tc>
      </w:tr>
      <w:tr w:rsidR="006A1862" w:rsidRPr="00586B6B" w14:paraId="6B5B493F" w14:textId="77777777" w:rsidTr="00B5532A">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586B6B" w:rsidRDefault="006A1862" w:rsidP="00B5532A">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586B6B"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586B6B" w:rsidDel="00996C04" w:rsidRDefault="006A1862" w:rsidP="00B5532A">
            <w:pPr>
              <w:pStyle w:val="TAL"/>
              <w:keepNext w:val="0"/>
              <w:rPr>
                <w:rStyle w:val="HTTPMethod"/>
              </w:rPr>
            </w:pPr>
            <w:bookmarkStart w:id="1555" w:name="_MCCTEMPBM_CRPT71130516___7"/>
            <w:r w:rsidRPr="00586B6B">
              <w:rPr>
                <w:rStyle w:val="HTTPMethod"/>
              </w:rPr>
              <w:t>DELETE</w:t>
            </w:r>
            <w:bookmarkEnd w:id="1555"/>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586B6B" w:rsidRDefault="006A1862" w:rsidP="00B5532A">
            <w:pPr>
              <w:pStyle w:val="TAL"/>
              <w:keepNext w:val="0"/>
            </w:pPr>
            <w:r w:rsidRPr="00586B6B">
              <w:t>Delete an existing Dynamic Policy resource.</w:t>
            </w:r>
          </w:p>
        </w:tc>
      </w:tr>
    </w:tbl>
    <w:p w14:paraId="40A1C45E" w14:textId="77777777" w:rsidR="009E27AB" w:rsidRPr="00586B6B" w:rsidRDefault="009E27AB" w:rsidP="000C154F">
      <w:pPr>
        <w:pStyle w:val="TAN"/>
        <w:keepNext w:val="0"/>
      </w:pPr>
    </w:p>
    <w:p w14:paraId="4C43CFF7" w14:textId="650F2643" w:rsidR="00340A78" w:rsidRPr="00586B6B" w:rsidRDefault="00F33FAA" w:rsidP="00340A78">
      <w:pPr>
        <w:pStyle w:val="Heading3"/>
      </w:pPr>
      <w:bookmarkStart w:id="1556" w:name="_Toc68899666"/>
      <w:bookmarkStart w:id="1557" w:name="_Toc71214417"/>
      <w:bookmarkStart w:id="1558" w:name="_Toc71722091"/>
      <w:bookmarkStart w:id="1559" w:name="_Toc74859143"/>
      <w:bookmarkStart w:id="1560" w:name="_Toc123800893"/>
      <w:r w:rsidRPr="00586B6B">
        <w:t>11.5</w:t>
      </w:r>
      <w:r w:rsidR="00340A78" w:rsidRPr="00586B6B">
        <w:t>.</w:t>
      </w:r>
      <w:r w:rsidR="005731FD" w:rsidRPr="00586B6B">
        <w:t>3</w:t>
      </w:r>
      <w:r w:rsidR="00340A78" w:rsidRPr="00586B6B">
        <w:tab/>
        <w:t>Data model</w:t>
      </w:r>
      <w:bookmarkEnd w:id="1556"/>
      <w:bookmarkEnd w:id="1557"/>
      <w:bookmarkEnd w:id="1558"/>
      <w:bookmarkEnd w:id="1559"/>
      <w:bookmarkEnd w:id="1560"/>
    </w:p>
    <w:p w14:paraId="608E2121" w14:textId="6A28BF84" w:rsidR="00340A78" w:rsidRDefault="00F33FAA" w:rsidP="00BA5D65">
      <w:pPr>
        <w:pStyle w:val="Heading4"/>
      </w:pPr>
      <w:bookmarkStart w:id="1561" w:name="_Toc68899667"/>
      <w:bookmarkStart w:id="1562" w:name="_Toc71214418"/>
      <w:bookmarkStart w:id="1563" w:name="_Toc71722092"/>
      <w:bookmarkStart w:id="1564" w:name="_Toc74859144"/>
      <w:bookmarkStart w:id="1565" w:name="_Toc123800894"/>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561"/>
      <w:bookmarkEnd w:id="1562"/>
      <w:bookmarkEnd w:id="1563"/>
      <w:bookmarkEnd w:id="1564"/>
      <w:bookmarkEnd w:id="1565"/>
    </w:p>
    <w:p w14:paraId="38480FCF" w14:textId="005A5EB5" w:rsidR="004A2975" w:rsidRPr="004A2975" w:rsidRDefault="004A2975" w:rsidP="006D1300">
      <w:pPr>
        <w:keepNext/>
      </w:pPr>
      <w:bookmarkStart w:id="1566" w:name="_MCCTEMPBM_CRPT71130517___7"/>
      <w:r>
        <w:t xml:space="preserve">The </w:t>
      </w:r>
      <w:r w:rsidRPr="00D41AA2">
        <w:rPr>
          <w:rStyle w:val="Code"/>
        </w:rPr>
        <w:t>DynamicPolicy</w:t>
      </w:r>
      <w:r>
        <w:t xml:space="preserve"> resource is specified in table 11.5.3.1-1 below.</w:t>
      </w:r>
    </w:p>
    <w:bookmarkEnd w:id="1566"/>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bookmarkStart w:id="1567" w:name="_MCCTEMPBM_CRPT71130518___7"/>
            <w:r w:rsidRPr="00C522DE">
              <w:rPr>
                <w:rStyle w:val="Datatypechar"/>
              </w:rPr>
              <w:t>ResourceId</w:t>
            </w:r>
            <w:bookmarkEnd w:id="1567"/>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bookmarkStart w:id="1568" w:name="_MCCTEMPBM_CRPT71130519___7"/>
            <w:r w:rsidRPr="00C522DE">
              <w:rPr>
                <w:rStyle w:val="Datatypechar"/>
              </w:rPr>
              <w:t>ResourceId</w:t>
            </w:r>
            <w:bookmarkEnd w:id="1568"/>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bookmarkStart w:id="1569" w:name="_MCCTEMPBM_CRPT71130520___7"/>
            <w:r>
              <w:rPr>
                <w:rStyle w:val="Datatypechar"/>
              </w:rPr>
              <w:t>Array(</w:t>
            </w:r>
            <w:r w:rsidRPr="00586B6B">
              <w:rPr>
                <w:rStyle w:val="Datatypechar"/>
              </w:rPr>
              <w:t>ServiceDataFlowDescription</w:t>
            </w:r>
            <w:r>
              <w:rPr>
                <w:rStyle w:val="Datatypechar"/>
              </w:rPr>
              <w:t>)</w:t>
            </w:r>
            <w:bookmarkEnd w:id="1569"/>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bookmarkStart w:id="1570" w:name="_MCCTEMPBM_CRPT71130521___7"/>
            <w:r w:rsidRPr="00C522DE">
              <w:rPr>
                <w:rStyle w:val="Datatypechar"/>
              </w:rPr>
              <w:t>ResourceId</w:t>
            </w:r>
            <w:bookmarkEnd w:id="1570"/>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bookmarkStart w:id="1571" w:name="_MCCTEMPBM_CRPT71130522___7"/>
            <w:r w:rsidRPr="00586B6B">
              <w:rPr>
                <w:rStyle w:val="Datatypechar"/>
              </w:rPr>
              <w:t>M5QoSSpecification</w:t>
            </w:r>
            <w:bookmarkEnd w:id="1571"/>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bookmarkStart w:id="1572" w:name="_MCCTEMPBM_CRPT71130523___7"/>
            <w:r w:rsidRPr="00586B6B">
              <w:rPr>
                <w:rStyle w:val="Datatypechar"/>
              </w:rPr>
              <w:t>String</w:t>
            </w:r>
            <w:bookmarkEnd w:id="1572"/>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bookmarkStart w:id="1573" w:name="_MCCTEMPBM_CRPT71130524___7"/>
            <w:r w:rsidRPr="00586B6B">
              <w:rPr>
                <w:rStyle w:val="Datatypechar"/>
              </w:rPr>
              <w:t>Integer</w:t>
            </w:r>
            <w:bookmarkEnd w:id="1573"/>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574" w:name="_Toc68899668"/>
      <w:bookmarkStart w:id="1575" w:name="_Toc71214419"/>
      <w:bookmarkStart w:id="1576" w:name="_Toc71722093"/>
      <w:bookmarkStart w:id="1577" w:name="_Toc74859145"/>
      <w:bookmarkStart w:id="1578" w:name="_Toc123800895"/>
      <w:r w:rsidRPr="00586B6B">
        <w:t>11.5.4</w:t>
      </w:r>
      <w:r w:rsidRPr="00586B6B">
        <w:tab/>
        <w:t>Operations</w:t>
      </w:r>
      <w:bookmarkEnd w:id="1574"/>
      <w:bookmarkEnd w:id="1575"/>
      <w:bookmarkEnd w:id="1576"/>
      <w:bookmarkEnd w:id="1577"/>
      <w:bookmarkEnd w:id="1578"/>
    </w:p>
    <w:p w14:paraId="5F7B2C52" w14:textId="77777777" w:rsidR="00AC3619" w:rsidRPr="00586B6B" w:rsidRDefault="00AC3619" w:rsidP="00A92DFD">
      <w:pPr>
        <w:keepNext/>
      </w:pPr>
      <w:bookmarkStart w:id="1579" w:name="_MCCTEMPBM_CRPT71130525___7"/>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bookmarkStart w:id="1580" w:name="_MCCTEMPBM_CRPT71130526___7"/>
      <w:bookmarkEnd w:id="1579"/>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bookmarkStart w:id="1581" w:name="_MCCTEMPBM_CRPT71130527___7"/>
      <w:bookmarkEnd w:id="1580"/>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bookmarkStart w:id="1582" w:name="_MCCTEMPBM_CRPT71130528___7"/>
      <w:bookmarkEnd w:id="1581"/>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bookmarkEnd w:id="1582"/>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bookmarkStart w:id="1583" w:name="_MCCTEMPBM_CRPT71130529___7"/>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584" w:name="_Toc68899669"/>
      <w:bookmarkStart w:id="1585" w:name="_Toc71214420"/>
      <w:bookmarkStart w:id="1586" w:name="_Toc71722094"/>
      <w:bookmarkStart w:id="1587" w:name="_Toc74859146"/>
      <w:bookmarkStart w:id="1588" w:name="_Toc123800896"/>
      <w:bookmarkEnd w:id="1583"/>
      <w:r w:rsidRPr="00586B6B">
        <w:t>11.6</w:t>
      </w:r>
      <w:r w:rsidRPr="00586B6B">
        <w:tab/>
      </w:r>
      <w:r w:rsidR="00692638" w:rsidRPr="00586B6B">
        <w:t xml:space="preserve">Network Assistance </w:t>
      </w:r>
      <w:r w:rsidRPr="00586B6B">
        <w:t>API</w:t>
      </w:r>
      <w:bookmarkEnd w:id="1584"/>
      <w:bookmarkEnd w:id="1585"/>
      <w:bookmarkEnd w:id="1586"/>
      <w:bookmarkEnd w:id="1587"/>
      <w:bookmarkEnd w:id="1588"/>
    </w:p>
    <w:p w14:paraId="567E4342" w14:textId="3470E5B6" w:rsidR="007E2B3D" w:rsidRPr="00586B6B" w:rsidRDefault="007E2B3D" w:rsidP="007E2B3D">
      <w:pPr>
        <w:pStyle w:val="Heading3"/>
      </w:pPr>
      <w:bookmarkStart w:id="1589" w:name="_Toc68899670"/>
      <w:bookmarkStart w:id="1590" w:name="_Toc71214421"/>
      <w:bookmarkStart w:id="1591" w:name="_Toc71722095"/>
      <w:bookmarkStart w:id="1592" w:name="_Toc74859147"/>
      <w:bookmarkStart w:id="1593" w:name="_Toc123800897"/>
      <w:r w:rsidRPr="00586B6B">
        <w:t>11.6.1</w:t>
      </w:r>
      <w:r w:rsidRPr="00586B6B">
        <w:tab/>
        <w:t>Overview</w:t>
      </w:r>
      <w:bookmarkEnd w:id="1589"/>
      <w:bookmarkEnd w:id="1590"/>
      <w:bookmarkEnd w:id="1591"/>
      <w:bookmarkEnd w:id="1592"/>
      <w:bookmarkEnd w:id="1593"/>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594" w:name="_Toc68899671"/>
      <w:bookmarkStart w:id="1595" w:name="_Toc71214422"/>
      <w:bookmarkStart w:id="1596" w:name="_Toc71722096"/>
      <w:bookmarkStart w:id="1597" w:name="_Toc74859148"/>
      <w:bookmarkStart w:id="1598" w:name="_Toc123800898"/>
      <w:r w:rsidRPr="00586B6B">
        <w:t>11.6.2</w:t>
      </w:r>
      <w:r w:rsidRPr="00586B6B">
        <w:tab/>
        <w:t>Resource structure</w:t>
      </w:r>
      <w:bookmarkEnd w:id="1594"/>
      <w:bookmarkEnd w:id="1595"/>
      <w:bookmarkEnd w:id="1596"/>
      <w:bookmarkEnd w:id="1597"/>
      <w:bookmarkEnd w:id="1598"/>
    </w:p>
    <w:p w14:paraId="025E6492" w14:textId="77777777" w:rsidR="00355BC5" w:rsidRPr="00586B6B" w:rsidRDefault="00355BC5" w:rsidP="00355BC5">
      <w:pPr>
        <w:keepNext/>
      </w:pPr>
      <w:r w:rsidRPr="00586B6B">
        <w:t>The Network Assistance API is accessible via the following URL base path:</w:t>
      </w:r>
    </w:p>
    <w:p w14:paraId="7A44D3FB" w14:textId="77777777" w:rsidR="00355BC5" w:rsidRPr="00586B6B" w:rsidRDefault="00355BC5" w:rsidP="00355BC5">
      <w:pPr>
        <w:pStyle w:val="URLdisplay"/>
        <w:keepNext/>
      </w:pPr>
      <w:r w:rsidRPr="00E97EAC">
        <w:rPr>
          <w:rStyle w:val="Code"/>
        </w:rPr>
        <w:t>{apiRoot}</w:t>
      </w:r>
      <w:r w:rsidRPr="00586B6B">
        <w:t>/3gpp</w:t>
      </w:r>
      <w:r w:rsidRPr="00586B6B">
        <w:noBreakHyphen/>
        <w:t>m5</w:t>
      </w:r>
      <w:r>
        <w:rPr>
          <w:i/>
        </w:rPr>
        <w:t>/</w:t>
      </w:r>
      <w:r w:rsidRPr="0076572A">
        <w:rPr>
          <w:rStyle w:val="Code"/>
        </w:rPr>
        <w:t>{apiVersion}</w:t>
      </w:r>
      <w:r>
        <w:rPr>
          <w:i/>
        </w:rPr>
        <w:t>/</w:t>
      </w:r>
      <w:r w:rsidRPr="00586B6B">
        <w:t>network-assistance/</w:t>
      </w:r>
    </w:p>
    <w:p w14:paraId="3D854510" w14:textId="77777777" w:rsidR="00355BC5" w:rsidRDefault="00355BC5" w:rsidP="00355BC5">
      <w:r w:rsidRPr="00586B6B">
        <w:t xml:space="preserve">where </w:t>
      </w:r>
      <w:r>
        <w:t xml:space="preserve">the first three elements </w:t>
      </w:r>
      <w:r w:rsidRPr="00586B6B">
        <w:t xml:space="preserve">shall be substituted by the 5GMS Client with </w:t>
      </w:r>
      <w:r>
        <w:t xml:space="preserve">one of </w:t>
      </w:r>
      <w:r w:rsidRPr="00586B6B">
        <w:t>the</w:t>
      </w:r>
      <w:r>
        <w:t xml:space="preserve"> URLs selected from </w:t>
      </w:r>
      <w:r w:rsidRPr="00586B6B">
        <w:t xml:space="preserve">the </w:t>
      </w:r>
      <w:r w:rsidRPr="00132291">
        <w:rPr>
          <w:rStyle w:val="Code"/>
        </w:rPr>
        <w:t>network</w:t>
      </w:r>
      <w:r>
        <w:rPr>
          <w:rStyle w:val="Code"/>
        </w:rPr>
        <w:t>‌</w:t>
      </w:r>
      <w:r w:rsidRPr="00132291">
        <w:rPr>
          <w:rStyle w:val="Code"/>
        </w:rPr>
        <w:t>Assistance</w:t>
      </w:r>
      <w:r>
        <w:rPr>
          <w:rStyle w:val="Code"/>
        </w:rPr>
        <w:t>‌</w:t>
      </w:r>
      <w:r w:rsidRPr="00132291">
        <w:rPr>
          <w:rStyle w:val="Code"/>
        </w:rPr>
        <w:t>Configuration</w:t>
      </w:r>
      <w:r w:rsidRPr="00D41AA2">
        <w:rPr>
          <w:rStyle w:val="Code"/>
        </w:rPr>
        <w:t>.serverAddresses</w:t>
      </w:r>
      <w:r w:rsidRPr="00586B6B">
        <w:t xml:space="preserve"> array of the </w:t>
      </w:r>
      <w:r w:rsidRPr="00D41AA2">
        <w:rPr>
          <w:rStyle w:val="Code"/>
        </w:rPr>
        <w:t>ServiceAccessInformation</w:t>
      </w:r>
      <w:r w:rsidRPr="00586B6B">
        <w:t xml:space="preserve"> resource (see clause</w:t>
      </w:r>
      <w:r>
        <w:t> </w:t>
      </w:r>
      <w:r w:rsidRPr="00586B6B">
        <w:t>11.2.3</w:t>
      </w:r>
      <w:r>
        <w:t>.1</w:t>
      </w:r>
      <w:r w:rsidRPr="00586B6B">
        <w:t>)</w:t>
      </w:r>
      <w:r>
        <w:t>.</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bookmarkStart w:id="1599" w:name="_MCCTEMPBM_CRPT71130530___7"/>
            <w:r w:rsidRPr="00586B6B">
              <w:rPr>
                <w:rStyle w:val="HTTPMethod"/>
              </w:rPr>
              <w:t>POST</w:t>
            </w:r>
            <w:bookmarkEnd w:id="1599"/>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bookmarkStart w:id="1600" w:name="_MCCTEMPBM_CRPT71130531___7"/>
            <w:r w:rsidRPr="00586B6B">
              <w:rPr>
                <w:rStyle w:val="HTTPMethod"/>
              </w:rPr>
              <w:t>GET</w:t>
            </w:r>
            <w:bookmarkEnd w:id="1600"/>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bookmarkStart w:id="1601" w:name="_MCCTEMPBM_CRPT71130532___7"/>
            <w:r w:rsidRPr="00586B6B">
              <w:rPr>
                <w:rStyle w:val="HTTPMethod"/>
              </w:rPr>
              <w:t>PUT</w:t>
            </w:r>
            <w:r w:rsidRPr="00586B6B">
              <w:t>,</w:t>
            </w:r>
          </w:p>
          <w:p w14:paraId="539A4591" w14:textId="77777777" w:rsidR="007E2B3D" w:rsidRPr="00586B6B" w:rsidRDefault="007E2B3D" w:rsidP="00E90469">
            <w:pPr>
              <w:pStyle w:val="TAL"/>
            </w:pPr>
            <w:bookmarkStart w:id="1602" w:name="_MCCTEMPBM_CRPT71130533___7"/>
            <w:bookmarkEnd w:id="1601"/>
            <w:r w:rsidRPr="00586B6B">
              <w:rPr>
                <w:rStyle w:val="HTTPMethod"/>
              </w:rPr>
              <w:t>PATCH</w:t>
            </w:r>
            <w:bookmarkEnd w:id="1602"/>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bookmarkStart w:id="1603" w:name="_MCCTEMPBM_CRPT71130534___7"/>
            <w:r w:rsidRPr="00D41AA2">
              <w:rPr>
                <w:rStyle w:val="Code"/>
              </w:rPr>
              <w:t>{naSessionId}</w:t>
            </w:r>
            <w:r w:rsidRPr="00D41AA2">
              <w:rPr>
                <w:rStyle w:val="URLchar"/>
              </w:rPr>
              <w:t>/recommendation</w:t>
            </w:r>
            <w:bookmarkEnd w:id="1603"/>
          </w:p>
        </w:tc>
        <w:tc>
          <w:tcPr>
            <w:tcW w:w="1254" w:type="dxa"/>
            <w:shd w:val="clear" w:color="auto" w:fill="auto"/>
          </w:tcPr>
          <w:p w14:paraId="03E0FDA1" w14:textId="77777777" w:rsidR="007E2B3D" w:rsidRPr="00586B6B" w:rsidRDefault="007E2B3D" w:rsidP="00E90469">
            <w:pPr>
              <w:pStyle w:val="TAL"/>
              <w:rPr>
                <w:rStyle w:val="HTTPMethod"/>
              </w:rPr>
            </w:pPr>
            <w:bookmarkStart w:id="1604" w:name="_MCCTEMPBM_CRPT71130535___7"/>
            <w:r w:rsidRPr="00586B6B">
              <w:rPr>
                <w:rStyle w:val="HTTPMethod"/>
              </w:rPr>
              <w:t>GET</w:t>
            </w:r>
            <w:bookmarkEnd w:id="1604"/>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586B6B" w:rsidRDefault="007E2B3D" w:rsidP="00E90469">
            <w:pPr>
              <w:pStyle w:val="TAL"/>
            </w:pPr>
            <w:bookmarkStart w:id="1605" w:name="_MCCTEMPBM_CRPT71130536___7"/>
            <w:r w:rsidRPr="00D41AA2">
              <w:rPr>
                <w:rStyle w:val="Code"/>
              </w:rPr>
              <w:t>{naSessionId}</w:t>
            </w:r>
            <w:r w:rsidRPr="00D41AA2">
              <w:rPr>
                <w:rStyle w:val="URLchar"/>
              </w:rPr>
              <w:t>/boost</w:t>
            </w:r>
            <w:r w:rsidR="00572F30">
              <w:rPr>
                <w:rStyle w:val="URLchar"/>
              </w:rPr>
              <w:t>-r</w:t>
            </w:r>
            <w:r w:rsidRPr="00D41AA2">
              <w:rPr>
                <w:rStyle w:val="URLchar"/>
              </w:rPr>
              <w:t>equest</w:t>
            </w:r>
            <w:bookmarkEnd w:id="1605"/>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bookmarkStart w:id="1606" w:name="_MCCTEMPBM_CRPT71130537___7"/>
            <w:r>
              <w:rPr>
                <w:rStyle w:val="HTTPMethod"/>
              </w:rPr>
              <w:t>POST</w:t>
            </w:r>
            <w:bookmarkEnd w:id="1606"/>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bookmarkStart w:id="1607" w:name="_MCCTEMPBM_CRPT71130538___7"/>
            <w:r w:rsidRPr="00586B6B">
              <w:rPr>
                <w:rStyle w:val="HTTPMethod"/>
              </w:rPr>
              <w:t>DELETE</w:t>
            </w:r>
            <w:bookmarkEnd w:id="1607"/>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0C154F">
      <w:pPr>
        <w:pStyle w:val="TAN"/>
        <w:keepNext w:val="0"/>
      </w:pPr>
    </w:p>
    <w:p w14:paraId="27028121" w14:textId="0852EE14" w:rsidR="007E2B3D" w:rsidRPr="00586B6B" w:rsidRDefault="007E2B3D" w:rsidP="007E2B3D">
      <w:pPr>
        <w:pStyle w:val="Heading3"/>
      </w:pPr>
      <w:bookmarkStart w:id="1608" w:name="_Toc68899672"/>
      <w:bookmarkStart w:id="1609" w:name="_Toc71214423"/>
      <w:bookmarkStart w:id="1610" w:name="_Toc71722097"/>
      <w:bookmarkStart w:id="1611" w:name="_Toc74859149"/>
      <w:bookmarkStart w:id="1612" w:name="_Toc123800899"/>
      <w:r w:rsidRPr="00586B6B">
        <w:t>11.6.3</w:t>
      </w:r>
      <w:r w:rsidRPr="00586B6B">
        <w:tab/>
        <w:t>Data model</w:t>
      </w:r>
      <w:bookmarkEnd w:id="1608"/>
      <w:bookmarkEnd w:id="1609"/>
      <w:bookmarkEnd w:id="1610"/>
      <w:bookmarkEnd w:id="1611"/>
      <w:bookmarkEnd w:id="1612"/>
    </w:p>
    <w:p w14:paraId="26208949" w14:textId="1CCE3848" w:rsidR="007E2B3D" w:rsidRPr="00586B6B" w:rsidRDefault="007E2B3D" w:rsidP="007E2B3D">
      <w:pPr>
        <w:pStyle w:val="Heading4"/>
      </w:pPr>
      <w:bookmarkStart w:id="1613" w:name="_Toc68899673"/>
      <w:bookmarkStart w:id="1614" w:name="_Toc71214424"/>
      <w:bookmarkStart w:id="1615" w:name="_Toc71722098"/>
      <w:bookmarkStart w:id="1616" w:name="_Toc74859150"/>
      <w:bookmarkStart w:id="1617" w:name="_Toc123800900"/>
      <w:r w:rsidRPr="00586B6B">
        <w:t>11.6.3.1</w:t>
      </w:r>
      <w:r w:rsidRPr="00586B6B">
        <w:tab/>
        <w:t>NetworkAssistanceSession resource</w:t>
      </w:r>
      <w:bookmarkEnd w:id="1613"/>
      <w:bookmarkEnd w:id="1614"/>
      <w:bookmarkEnd w:id="1615"/>
      <w:bookmarkEnd w:id="1616"/>
      <w:bookmarkEnd w:id="1617"/>
    </w:p>
    <w:p w14:paraId="493F7522" w14:textId="5548B5B6" w:rsidR="007E2B3D" w:rsidRPr="00586B6B" w:rsidRDefault="007E2B3D" w:rsidP="000C154F">
      <w:pPr>
        <w:keepNext/>
      </w:pPr>
      <w:bookmarkStart w:id="1618" w:name="_MCCTEMPBM_CRPT71130539___7"/>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bookmarkEnd w:id="1618"/>
    <w:p w14:paraId="227D7B5C" w14:textId="7704D79D" w:rsidR="007E2B3D" w:rsidRPr="00586B6B" w:rsidRDefault="007E2B3D" w:rsidP="00F34A36">
      <w:pPr>
        <w:pStyle w:val="TH"/>
        <w:keepLines w:val="0"/>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bookmarkStart w:id="1619" w:name="_MCCTEMPBM_CRPT71130540___7"/>
            <w:r>
              <w:rPr>
                <w:rStyle w:val="Datatypechar"/>
              </w:rPr>
              <w:t>ResourceId</w:t>
            </w:r>
            <w:bookmarkEnd w:id="1619"/>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bookmarkStart w:id="1620" w:name="_MCCTEMPBM_CRPT71130541___7"/>
            <w:r w:rsidRPr="00586B6B">
              <w:rPr>
                <w:rStyle w:val="Datatypechar"/>
              </w:rPr>
              <w:t>Array(ServiceDataFlowDescription)</w:t>
            </w:r>
            <w:bookmarkEnd w:id="1620"/>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bookmarkStart w:id="1621" w:name="_MCCTEMPBM_CRPT71130542___7"/>
            <w:r>
              <w:rPr>
                <w:rStyle w:val="Datatypechar"/>
              </w:rPr>
              <w:t>ResourceId</w:t>
            </w:r>
            <w:bookmarkEnd w:id="1621"/>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bookmarkStart w:id="1622" w:name="_MCCTEMPBM_CRPT71130543___7"/>
            <w:r w:rsidRPr="00586B6B">
              <w:rPr>
                <w:rStyle w:val="Datatypechar"/>
              </w:rPr>
              <w:t>M5QoSSpecification</w:t>
            </w:r>
            <w:bookmarkEnd w:id="1622"/>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bookmarkStart w:id="1623" w:name="_MCCTEMPBM_CRPT71130544___7"/>
            <w:r w:rsidRPr="00586B6B">
              <w:rPr>
                <w:rStyle w:val="Datatypechar"/>
              </w:rPr>
              <w:t>M5QoSSpecification</w:t>
            </w:r>
            <w:bookmarkEnd w:id="1623"/>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15B72A4A" w:rsidR="00E165E8" w:rsidRPr="00586B6B" w:rsidRDefault="006A1CDE" w:rsidP="00E165E8">
            <w:pPr>
              <w:pStyle w:val="TAL"/>
              <w:keepNext w:val="0"/>
              <w:rPr>
                <w:rStyle w:val="Datatypechar"/>
              </w:rPr>
            </w:pPr>
            <w:bookmarkStart w:id="1624" w:name="_MCCTEMPBM_CRPT71130545___7"/>
            <w:r>
              <w:rPr>
                <w:rStyle w:val="Datatypechar"/>
              </w:rPr>
              <w:t>Absolute</w:t>
            </w:r>
            <w:r w:rsidR="0093052D">
              <w:rPr>
                <w:rStyle w:val="Datatypechar"/>
              </w:rPr>
              <w:t>Url</w:t>
            </w:r>
            <w:bookmarkEnd w:id="1624"/>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0C154F">
      <w:pPr>
        <w:pStyle w:val="TAN"/>
        <w:keepNext w:val="0"/>
      </w:pPr>
    </w:p>
    <w:p w14:paraId="7703AEA3" w14:textId="7D1481F0" w:rsidR="007E2B3D" w:rsidRPr="00586B6B" w:rsidRDefault="007E2B3D" w:rsidP="007E2B3D">
      <w:pPr>
        <w:pStyle w:val="Heading3"/>
      </w:pPr>
      <w:bookmarkStart w:id="1625" w:name="_Toc68899674"/>
      <w:bookmarkStart w:id="1626" w:name="_Toc71214425"/>
      <w:bookmarkStart w:id="1627" w:name="_Toc71722099"/>
      <w:bookmarkStart w:id="1628" w:name="_Toc74859151"/>
      <w:bookmarkStart w:id="1629" w:name="_Toc123800901"/>
      <w:r w:rsidRPr="00586B6B">
        <w:t>11.6.4</w:t>
      </w:r>
      <w:r w:rsidRPr="00586B6B">
        <w:tab/>
        <w:t>Operations</w:t>
      </w:r>
      <w:bookmarkEnd w:id="1625"/>
      <w:bookmarkEnd w:id="1626"/>
      <w:bookmarkEnd w:id="1627"/>
      <w:bookmarkEnd w:id="1628"/>
      <w:bookmarkEnd w:id="1629"/>
    </w:p>
    <w:p w14:paraId="634FAD02" w14:textId="6A84F92C" w:rsidR="007E2B3D" w:rsidRPr="00586B6B" w:rsidRDefault="007E2B3D" w:rsidP="00D41AA2">
      <w:pPr>
        <w:keepNext/>
      </w:pPr>
      <w:bookmarkStart w:id="1630" w:name="_MCCTEMPBM_CRPT71130546___7"/>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bookmarkEnd w:id="1630"/>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0C154F">
      <w:bookmarkStart w:id="1631" w:name="_MCCTEMPBM_CRPT71130547___7"/>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bookmarkStart w:id="1632" w:name="_MCCTEMPBM_CRPT71130548___7"/>
      <w:bookmarkEnd w:id="1631"/>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bookmarkStart w:id="1633" w:name="_MCCTEMPBM_CRPT71130549___7"/>
      <w:bookmarkEnd w:id="1632"/>
      <w:r>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634" w:name="_Toc68899675"/>
      <w:bookmarkStart w:id="1635" w:name="_Toc71214426"/>
      <w:bookmarkStart w:id="1636" w:name="_Toc71722100"/>
      <w:bookmarkStart w:id="1637" w:name="_Toc74859152"/>
      <w:bookmarkStart w:id="1638" w:name="_Toc123800902"/>
      <w:bookmarkEnd w:id="1633"/>
      <w:r w:rsidRPr="00586B6B">
        <w:t>12</w:t>
      </w:r>
      <w:r w:rsidRPr="00586B6B">
        <w:tab/>
        <w:t>UE Media Session Handling (M6) APIs for uplink and downlink</w:t>
      </w:r>
      <w:bookmarkEnd w:id="1634"/>
      <w:bookmarkEnd w:id="1635"/>
      <w:bookmarkEnd w:id="1636"/>
      <w:bookmarkEnd w:id="1637"/>
      <w:bookmarkEnd w:id="1638"/>
    </w:p>
    <w:p w14:paraId="6F8F90D2" w14:textId="1A7D9F45" w:rsidR="0073586F" w:rsidRPr="00586B6B" w:rsidRDefault="0073586F" w:rsidP="0073586F">
      <w:pPr>
        <w:pStyle w:val="Heading2"/>
      </w:pPr>
      <w:bookmarkStart w:id="1639" w:name="_Toc68899676"/>
      <w:bookmarkStart w:id="1640" w:name="_Toc71214427"/>
      <w:bookmarkStart w:id="1641" w:name="_Toc71722101"/>
      <w:bookmarkStart w:id="1642" w:name="_Toc74859153"/>
      <w:bookmarkStart w:id="1643" w:name="_Toc123800903"/>
      <w:r w:rsidRPr="00586B6B">
        <w:t>12.1</w:t>
      </w:r>
      <w:r w:rsidR="00A26091" w:rsidRPr="00586B6B">
        <w:tab/>
      </w:r>
      <w:r w:rsidRPr="00586B6B">
        <w:t>General</w:t>
      </w:r>
      <w:bookmarkEnd w:id="1639"/>
      <w:bookmarkEnd w:id="1640"/>
      <w:bookmarkEnd w:id="1641"/>
      <w:bookmarkEnd w:id="1642"/>
      <w:bookmarkEnd w:id="1643"/>
    </w:p>
    <w:p w14:paraId="71B3AF9D" w14:textId="5BB1E29A" w:rsidR="0073586F" w:rsidRDefault="0073586F" w:rsidP="00531BE3">
      <w:r w:rsidRPr="00586B6B">
        <w:t xml:space="preserve">This clause defines the client APIs for Media Session Handling to be used by other 5G System components such as a Media Player in a 5GMSd </w:t>
      </w:r>
      <w:r w:rsidR="00EB474B">
        <w:t>C</w:t>
      </w:r>
      <w:r w:rsidR="00EB474B" w:rsidRPr="00586B6B">
        <w:t xml:space="preserve">lient </w:t>
      </w:r>
      <w:r w:rsidRPr="00586B6B">
        <w:t>or th</w:t>
      </w:r>
      <w:r w:rsidR="00514F1D" w:rsidRPr="00586B6B">
        <w:t>e</w:t>
      </w:r>
      <w:r w:rsidRPr="00586B6B">
        <w:t xml:space="preserve"> Media Streamer in a 5GMSu </w:t>
      </w:r>
      <w:r w:rsidR="00A6514F">
        <w:t>C</w:t>
      </w:r>
      <w:r w:rsidRPr="00586B6B">
        <w:t>lient.</w:t>
      </w:r>
    </w:p>
    <w:p w14:paraId="69AA5966" w14:textId="77777777" w:rsidR="00EB474B" w:rsidRDefault="00EB474B" w:rsidP="00EB474B">
      <w:pPr>
        <w:pStyle w:val="NO"/>
      </w:pPr>
      <w:r>
        <w:t>NOTE:</w:t>
      </w:r>
      <w:r>
        <w:tab/>
        <w:t>Client-driven management of edge processing resources via reference point M6 is not specified in this release.</w:t>
      </w:r>
    </w:p>
    <w:p w14:paraId="15650676" w14:textId="7D87F306" w:rsidR="0073586F" w:rsidRPr="00586B6B" w:rsidRDefault="0073586F" w:rsidP="0073586F">
      <w:pPr>
        <w:pStyle w:val="Heading2"/>
      </w:pPr>
      <w:bookmarkStart w:id="1644" w:name="_Toc68899677"/>
      <w:bookmarkStart w:id="1645" w:name="_Toc71214428"/>
      <w:bookmarkStart w:id="1646" w:name="_Toc71722102"/>
      <w:bookmarkStart w:id="1647" w:name="_Toc74859154"/>
      <w:bookmarkStart w:id="1648" w:name="_Toc123800904"/>
      <w:r w:rsidRPr="00586B6B">
        <w:t>12.2</w:t>
      </w:r>
      <w:r w:rsidR="00A26091" w:rsidRPr="00586B6B">
        <w:tab/>
      </w:r>
      <w:r w:rsidRPr="00586B6B">
        <w:t xml:space="preserve">Media Session Handling for </w:t>
      </w:r>
      <w:r w:rsidR="007B1DA2">
        <w:t xml:space="preserve">Downlink media streaming </w:t>
      </w:r>
      <w:r w:rsidRPr="00586B6B">
        <w:t>– APIs and Functions</w:t>
      </w:r>
      <w:bookmarkEnd w:id="1644"/>
      <w:bookmarkEnd w:id="1645"/>
      <w:bookmarkEnd w:id="1646"/>
      <w:bookmarkEnd w:id="1647"/>
      <w:bookmarkEnd w:id="1648"/>
    </w:p>
    <w:p w14:paraId="5FB58A0C" w14:textId="05E9C371" w:rsidR="0073586F" w:rsidRPr="00586B6B" w:rsidRDefault="0073586F" w:rsidP="0073586F">
      <w:pPr>
        <w:pStyle w:val="Heading3"/>
      </w:pPr>
      <w:bookmarkStart w:id="1649" w:name="_Toc68899678"/>
      <w:bookmarkStart w:id="1650" w:name="_Toc71214429"/>
      <w:bookmarkStart w:id="1651" w:name="_Toc71722103"/>
      <w:bookmarkStart w:id="1652" w:name="_Toc74859155"/>
      <w:bookmarkStart w:id="1653" w:name="_Toc123800905"/>
      <w:r w:rsidRPr="00586B6B">
        <w:t>12.2.1</w:t>
      </w:r>
      <w:r w:rsidR="00A26091" w:rsidRPr="00586B6B">
        <w:tab/>
      </w:r>
      <w:r w:rsidRPr="00586B6B">
        <w:t>Overview</w:t>
      </w:r>
      <w:bookmarkEnd w:id="1649"/>
      <w:bookmarkEnd w:id="1650"/>
      <w:bookmarkEnd w:id="1651"/>
      <w:bookmarkEnd w:id="1652"/>
      <w:bookmarkEnd w:id="1653"/>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bookmarkStart w:id="1654" w:name="_MCCTEMPBM_CRPT71130550___7"/>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55pt;height:310.55pt" o:ole="">
            <v:imagedata r:id="rId26" o:title="" cropleft="789f"/>
          </v:shape>
          <o:OLEObject Type="Embed" ProgID="Visio.Drawing.15" ShapeID="_x0000_i1027" DrawAspect="Content" ObjectID="_1748768557" r:id="rId27"/>
        </w:object>
      </w:r>
    </w:p>
    <w:bookmarkEnd w:id="1654"/>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bookmarkStart w:id="1655" w:name="_MCCTEMPBM_CRPT71130551___7"/>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bookmarkEnd w:id="1655"/>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bookmarkStart w:id="1656" w:name="_MCCTEMPBM_CRPT71130552___2"/>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bookmarkEnd w:id="1656"/>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bookmarkStart w:id="1657" w:name="_MCCTEMPBM_CRPT71130553___2"/>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658" w:name="_Toc68899679"/>
      <w:bookmarkStart w:id="1659" w:name="_Toc71214430"/>
      <w:bookmarkStart w:id="1660" w:name="_Toc71722104"/>
      <w:bookmarkStart w:id="1661" w:name="_Toc74859156"/>
      <w:bookmarkStart w:id="1662" w:name="_Toc123800906"/>
      <w:bookmarkEnd w:id="1657"/>
      <w:r w:rsidRPr="00586B6B">
        <w:t>12.2.2</w:t>
      </w:r>
      <w:r w:rsidR="00B92256" w:rsidRPr="00586B6B">
        <w:tab/>
      </w:r>
      <w:r w:rsidRPr="00586B6B">
        <w:t>Media Session Handler model</w:t>
      </w:r>
      <w:bookmarkEnd w:id="1658"/>
      <w:bookmarkEnd w:id="1659"/>
      <w:bookmarkEnd w:id="1660"/>
      <w:bookmarkEnd w:id="1661"/>
      <w:bookmarkEnd w:id="1662"/>
    </w:p>
    <w:p w14:paraId="2F24FF2A" w14:textId="491DF9BA" w:rsidR="0073586F" w:rsidRPr="00586B6B" w:rsidRDefault="0073586F" w:rsidP="0073586F">
      <w:pPr>
        <w:pStyle w:val="Heading4"/>
      </w:pPr>
      <w:bookmarkStart w:id="1663" w:name="_Toc68899680"/>
      <w:bookmarkStart w:id="1664" w:name="_Toc71214431"/>
      <w:bookmarkStart w:id="1665" w:name="_Toc71722105"/>
      <w:bookmarkStart w:id="1666" w:name="_Toc74859157"/>
      <w:bookmarkStart w:id="1667" w:name="_Toc123800907"/>
      <w:r w:rsidRPr="00586B6B">
        <w:t>12.2.2.1</w:t>
      </w:r>
      <w:r w:rsidR="00B92256" w:rsidRPr="00586B6B">
        <w:tab/>
      </w:r>
      <w:r w:rsidRPr="00586B6B">
        <w:t xml:space="preserve">State </w:t>
      </w:r>
      <w:r w:rsidR="00B92256" w:rsidRPr="00586B6B">
        <w:t>m</w:t>
      </w:r>
      <w:r w:rsidRPr="00586B6B">
        <w:t>odel</w:t>
      </w:r>
      <w:bookmarkEnd w:id="1663"/>
      <w:bookmarkEnd w:id="1664"/>
      <w:bookmarkEnd w:id="1665"/>
      <w:bookmarkEnd w:id="1666"/>
      <w:bookmarkEnd w:id="1667"/>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668" w:name="_Toc68899681"/>
      <w:bookmarkStart w:id="1669" w:name="_Toc71214432"/>
      <w:bookmarkStart w:id="1670" w:name="_Toc71722106"/>
      <w:bookmarkStart w:id="1671" w:name="_Toc74859158"/>
      <w:bookmarkStart w:id="1672" w:name="_Toc123800908"/>
      <w:r w:rsidRPr="00586B6B">
        <w:t>12.2.2.2</w:t>
      </w:r>
      <w:r w:rsidR="00B92256" w:rsidRPr="00586B6B">
        <w:tab/>
      </w:r>
      <w:r w:rsidRPr="00586B6B">
        <w:t>Media Session Handler internal properties</w:t>
      </w:r>
      <w:bookmarkEnd w:id="1668"/>
      <w:bookmarkEnd w:id="1669"/>
      <w:bookmarkEnd w:id="1670"/>
      <w:bookmarkEnd w:id="1671"/>
      <w:bookmarkEnd w:id="1672"/>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0C154F">
      <w:pPr>
        <w:pStyle w:val="TAN"/>
        <w:keepNext w:val="0"/>
      </w:pPr>
    </w:p>
    <w:p w14:paraId="7D83BB53" w14:textId="4B48A480" w:rsidR="0073586F" w:rsidRPr="00586B6B" w:rsidRDefault="0073586F" w:rsidP="0073586F">
      <w:pPr>
        <w:pStyle w:val="Heading4"/>
      </w:pPr>
      <w:bookmarkStart w:id="1673" w:name="_Toc68899682"/>
      <w:bookmarkStart w:id="1674" w:name="_Toc71214433"/>
      <w:bookmarkStart w:id="1675" w:name="_Toc71722107"/>
      <w:bookmarkStart w:id="1676" w:name="_Toc74859159"/>
      <w:bookmarkStart w:id="1677" w:name="_Toc123800909"/>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673"/>
      <w:bookmarkEnd w:id="1674"/>
      <w:bookmarkEnd w:id="1675"/>
      <w:bookmarkEnd w:id="1676"/>
      <w:bookmarkEnd w:id="1677"/>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678" w:name="_Toc68899683"/>
      <w:bookmarkStart w:id="1679" w:name="_Toc71214434"/>
      <w:bookmarkStart w:id="1680" w:name="_Toc71722108"/>
      <w:bookmarkStart w:id="1681" w:name="_Toc74859160"/>
      <w:bookmarkStart w:id="1682" w:name="_Toc123800910"/>
      <w:r w:rsidRPr="00586B6B">
        <w:t>12.2.2.4</w:t>
      </w:r>
      <w:r w:rsidRPr="00586B6B">
        <w:tab/>
        <w:t>Starting and Stopping a Media Session Handler</w:t>
      </w:r>
      <w:bookmarkEnd w:id="1678"/>
      <w:bookmarkEnd w:id="1679"/>
      <w:bookmarkEnd w:id="1680"/>
      <w:bookmarkEnd w:id="1681"/>
      <w:bookmarkEnd w:id="1682"/>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683" w:name="_Toc68899684"/>
      <w:bookmarkStart w:id="1684" w:name="_Toc71214435"/>
      <w:bookmarkStart w:id="1685" w:name="_Toc71722109"/>
      <w:bookmarkStart w:id="1686" w:name="_Toc74859161"/>
      <w:bookmarkStart w:id="1687" w:name="_Toc123800911"/>
      <w:r w:rsidRPr="00586B6B">
        <w:t>12.2.3</w:t>
      </w:r>
      <w:r w:rsidRPr="00586B6B">
        <w:tab/>
        <w:t>General</w:t>
      </w:r>
      <w:bookmarkEnd w:id="1683"/>
      <w:bookmarkEnd w:id="1684"/>
      <w:bookmarkEnd w:id="1685"/>
      <w:bookmarkEnd w:id="1686"/>
      <w:bookmarkEnd w:id="1687"/>
    </w:p>
    <w:p w14:paraId="409799C6" w14:textId="77777777" w:rsidR="00550F63" w:rsidRPr="00586B6B" w:rsidRDefault="00550F63" w:rsidP="00550F63">
      <w:pPr>
        <w:keepNext/>
      </w:pPr>
      <w:r w:rsidRPr="00586B6B">
        <w:t xml:space="preserve">Table 12.2.3-1 provides a list status information that can be obtained from the Media Session Handler through </w:t>
      </w:r>
      <w:r>
        <w:t xml:space="preserve">reference point </w:t>
      </w:r>
      <w:r w:rsidRPr="00586B6B">
        <w:t>M6d.</w:t>
      </w:r>
    </w:p>
    <w:p w14:paraId="12F32663" w14:textId="77777777" w:rsidR="00550F63" w:rsidRPr="00586B6B" w:rsidRDefault="00550F63" w:rsidP="00550F63">
      <w:pPr>
        <w:pStyle w:val="TH"/>
      </w:pPr>
      <w:r w:rsidRPr="00586B6B">
        <w:t xml:space="preserve">Table 12.2.3-1: </w:t>
      </w:r>
      <w:r>
        <w:t xml:space="preserve">General </w:t>
      </w:r>
      <w:r w:rsidRPr="00586B6B">
        <w:t>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586B6B" w14:paraId="7CE4EC07" w14:textId="77777777" w:rsidTr="002C6F69">
        <w:tc>
          <w:tcPr>
            <w:tcW w:w="2462" w:type="dxa"/>
            <w:shd w:val="clear" w:color="auto" w:fill="BFBFBF" w:themeFill="background1" w:themeFillShade="BF"/>
          </w:tcPr>
          <w:p w14:paraId="15145532" w14:textId="77777777" w:rsidR="00550F63" w:rsidRPr="00586B6B" w:rsidRDefault="00550F63" w:rsidP="002C6F69">
            <w:pPr>
              <w:pStyle w:val="TAH"/>
            </w:pPr>
            <w:r w:rsidRPr="00586B6B">
              <w:t>Status</w:t>
            </w:r>
          </w:p>
        </w:tc>
        <w:tc>
          <w:tcPr>
            <w:tcW w:w="1177" w:type="dxa"/>
            <w:shd w:val="clear" w:color="auto" w:fill="BFBFBF" w:themeFill="background1" w:themeFillShade="BF"/>
          </w:tcPr>
          <w:p w14:paraId="48151F9A" w14:textId="77777777" w:rsidR="00550F63" w:rsidRPr="00586B6B" w:rsidRDefault="00550F63" w:rsidP="002C6F69">
            <w:pPr>
              <w:pStyle w:val="TAH"/>
            </w:pPr>
            <w:r w:rsidRPr="00586B6B">
              <w:t>Type</w:t>
            </w:r>
          </w:p>
        </w:tc>
        <w:tc>
          <w:tcPr>
            <w:tcW w:w="1442" w:type="dxa"/>
            <w:shd w:val="clear" w:color="auto" w:fill="BFBFBF" w:themeFill="background1" w:themeFillShade="BF"/>
          </w:tcPr>
          <w:p w14:paraId="6D6A38E0" w14:textId="77777777" w:rsidR="00550F63" w:rsidRPr="00586B6B" w:rsidRDefault="00550F63" w:rsidP="002C6F69">
            <w:pPr>
              <w:pStyle w:val="TAH"/>
            </w:pPr>
            <w:r w:rsidRPr="00586B6B">
              <w:t>Parameter</w:t>
            </w:r>
          </w:p>
        </w:tc>
        <w:tc>
          <w:tcPr>
            <w:tcW w:w="4550" w:type="dxa"/>
            <w:shd w:val="clear" w:color="auto" w:fill="BFBFBF" w:themeFill="background1" w:themeFillShade="BF"/>
          </w:tcPr>
          <w:p w14:paraId="1F14D2BA" w14:textId="77777777" w:rsidR="00550F63" w:rsidRPr="00586B6B" w:rsidRDefault="00550F63" w:rsidP="002C6F69">
            <w:pPr>
              <w:pStyle w:val="TAH"/>
            </w:pPr>
            <w:r w:rsidRPr="00586B6B">
              <w:t>Definition</w:t>
            </w:r>
          </w:p>
        </w:tc>
      </w:tr>
      <w:tr w:rsidR="00550F63" w:rsidRPr="00586B6B" w14:paraId="5E7CB8B2" w14:textId="77777777" w:rsidTr="002C6F69">
        <w:tc>
          <w:tcPr>
            <w:tcW w:w="2462" w:type="dxa"/>
          </w:tcPr>
          <w:p w14:paraId="753FCD2A" w14:textId="77777777" w:rsidR="00550F63" w:rsidRPr="00586B6B" w:rsidRDefault="00550F63" w:rsidP="002C6F69">
            <w:pPr>
              <w:pStyle w:val="TAL"/>
            </w:pPr>
          </w:p>
        </w:tc>
        <w:tc>
          <w:tcPr>
            <w:tcW w:w="1177" w:type="dxa"/>
          </w:tcPr>
          <w:p w14:paraId="2BAEB194" w14:textId="77777777" w:rsidR="00550F63" w:rsidRPr="00586B6B" w:rsidRDefault="00550F63" w:rsidP="002C6F69">
            <w:pPr>
              <w:pStyle w:val="TAL"/>
            </w:pPr>
          </w:p>
        </w:tc>
        <w:tc>
          <w:tcPr>
            <w:tcW w:w="1442" w:type="dxa"/>
          </w:tcPr>
          <w:p w14:paraId="67DF5534" w14:textId="77777777" w:rsidR="00550F63" w:rsidRPr="00586B6B" w:rsidRDefault="00550F63" w:rsidP="002C6F69">
            <w:pPr>
              <w:pStyle w:val="TAL"/>
            </w:pPr>
          </w:p>
        </w:tc>
        <w:tc>
          <w:tcPr>
            <w:tcW w:w="4550" w:type="dxa"/>
          </w:tcPr>
          <w:p w14:paraId="7DD48EF1" w14:textId="77777777" w:rsidR="00550F63" w:rsidRPr="00586B6B" w:rsidRDefault="00550F63" w:rsidP="002C6F69">
            <w:pPr>
              <w:pStyle w:val="TAL"/>
            </w:pPr>
          </w:p>
        </w:tc>
      </w:tr>
    </w:tbl>
    <w:p w14:paraId="71C67C52" w14:textId="77777777" w:rsidR="00550F63" w:rsidRPr="00586B6B" w:rsidRDefault="00550F63" w:rsidP="00550F63">
      <w:pPr>
        <w:pStyle w:val="TAN"/>
        <w:keepNext w:val="0"/>
      </w:pPr>
    </w:p>
    <w:p w14:paraId="669C5910" w14:textId="1F8653E4" w:rsidR="00550F63" w:rsidRPr="00586B6B" w:rsidRDefault="00550F63" w:rsidP="00550F63">
      <w:pPr>
        <w:pStyle w:val="Normalaftertable"/>
        <w:keepNext/>
        <w:spacing w:before="240"/>
      </w:pPr>
      <w:r w:rsidRPr="00586B6B">
        <w:t xml:space="preserve">Table 12.2.3-2 provides a list of general notification events exposed </w:t>
      </w:r>
      <w:r>
        <w:t>at reference point</w:t>
      </w:r>
      <w:r w:rsidRPr="00586B6B">
        <w:t xml:space="preserve"> M6d.</w:t>
      </w:r>
    </w:p>
    <w:p w14:paraId="17119DA5" w14:textId="77777777" w:rsidR="00550F63" w:rsidRPr="00586B6B" w:rsidRDefault="00550F63" w:rsidP="00550F63">
      <w:pPr>
        <w:pStyle w:val="TH"/>
      </w:pPr>
      <w:r w:rsidRPr="00586B6B">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586B6B" w14:paraId="3442D051" w14:textId="77777777" w:rsidTr="002C6F69">
        <w:tc>
          <w:tcPr>
            <w:tcW w:w="3330" w:type="dxa"/>
            <w:shd w:val="clear" w:color="auto" w:fill="BFBFBF" w:themeFill="background1" w:themeFillShade="BF"/>
          </w:tcPr>
          <w:p w14:paraId="19D98CD3" w14:textId="77777777" w:rsidR="00550F63" w:rsidRPr="00586B6B" w:rsidRDefault="00550F63" w:rsidP="002C6F69">
            <w:pPr>
              <w:pStyle w:val="TAH"/>
            </w:pPr>
            <w:r w:rsidRPr="00586B6B">
              <w:t>Event</w:t>
            </w:r>
          </w:p>
        </w:tc>
        <w:tc>
          <w:tcPr>
            <w:tcW w:w="3588" w:type="dxa"/>
            <w:shd w:val="clear" w:color="auto" w:fill="BFBFBF" w:themeFill="background1" w:themeFillShade="BF"/>
          </w:tcPr>
          <w:p w14:paraId="49FC31E0" w14:textId="77777777" w:rsidR="00550F63" w:rsidRPr="00586B6B" w:rsidRDefault="00550F63" w:rsidP="002C6F69">
            <w:pPr>
              <w:pStyle w:val="TAH"/>
            </w:pPr>
            <w:r w:rsidRPr="00586B6B">
              <w:t>Definition</w:t>
            </w:r>
          </w:p>
        </w:tc>
        <w:tc>
          <w:tcPr>
            <w:tcW w:w="2723" w:type="dxa"/>
            <w:shd w:val="clear" w:color="auto" w:fill="BFBFBF" w:themeFill="background1" w:themeFillShade="BF"/>
          </w:tcPr>
          <w:p w14:paraId="6B123331" w14:textId="77777777" w:rsidR="00550F63" w:rsidRPr="00586B6B" w:rsidRDefault="00550F63" w:rsidP="002C6F69">
            <w:pPr>
              <w:pStyle w:val="TAH"/>
            </w:pPr>
            <w:r w:rsidRPr="00586B6B">
              <w:t>Payload</w:t>
            </w:r>
          </w:p>
        </w:tc>
      </w:tr>
      <w:tr w:rsidR="00550F63" w:rsidRPr="00586B6B" w14:paraId="1B6D4866" w14:textId="77777777" w:rsidTr="002C6F69">
        <w:tc>
          <w:tcPr>
            <w:tcW w:w="3330" w:type="dxa"/>
          </w:tcPr>
          <w:p w14:paraId="023E9476" w14:textId="77777777" w:rsidR="00550F63" w:rsidRPr="00D41AA2" w:rsidRDefault="00550F63" w:rsidP="002C6F69">
            <w:pPr>
              <w:pStyle w:val="TAL"/>
              <w:rPr>
                <w:rStyle w:val="Code"/>
              </w:rPr>
            </w:pPr>
            <w:r w:rsidRPr="00D41AA2">
              <w:rPr>
                <w:rStyle w:val="Code"/>
              </w:rPr>
              <w:t>SESSION_HANDLING_ACTIVATED</w:t>
            </w:r>
          </w:p>
        </w:tc>
        <w:tc>
          <w:tcPr>
            <w:tcW w:w="3588" w:type="dxa"/>
          </w:tcPr>
          <w:p w14:paraId="35D22EF6" w14:textId="7F4D0321" w:rsidR="00550F63" w:rsidRPr="00586B6B" w:rsidRDefault="00550F63" w:rsidP="002C6F69">
            <w:pPr>
              <w:pStyle w:val="TAL"/>
            </w:pPr>
            <w:r w:rsidRPr="00586B6B">
              <w:t xml:space="preserve">Triggered when media session handling was activated for a specific </w:t>
            </w:r>
            <w:r>
              <w:t>Media Entry Point</w:t>
            </w:r>
            <w:r w:rsidRPr="00586B6B">
              <w:t>.</w:t>
            </w:r>
          </w:p>
        </w:tc>
        <w:tc>
          <w:tcPr>
            <w:tcW w:w="2723" w:type="dxa"/>
          </w:tcPr>
          <w:p w14:paraId="5B6060C5" w14:textId="77777777" w:rsidR="00550F63" w:rsidRPr="00586B6B" w:rsidRDefault="00550F63" w:rsidP="002C6F69">
            <w:pPr>
              <w:pStyle w:val="TAL"/>
            </w:pPr>
            <w:r>
              <w:t>Media Entry Point URL.</w:t>
            </w:r>
          </w:p>
        </w:tc>
      </w:tr>
      <w:tr w:rsidR="00550F63" w:rsidRPr="00586B6B" w14:paraId="756CDEE1" w14:textId="77777777" w:rsidTr="002C6F69">
        <w:tc>
          <w:tcPr>
            <w:tcW w:w="3330" w:type="dxa"/>
          </w:tcPr>
          <w:p w14:paraId="4A7F3AEF" w14:textId="77777777" w:rsidR="00550F63" w:rsidRPr="00D41AA2" w:rsidRDefault="00550F63" w:rsidP="002C6F69">
            <w:pPr>
              <w:pStyle w:val="TAL"/>
              <w:rPr>
                <w:rStyle w:val="Code"/>
              </w:rPr>
            </w:pPr>
            <w:r w:rsidRPr="00D41AA2">
              <w:rPr>
                <w:rStyle w:val="Code"/>
              </w:rPr>
              <w:t>SESSION_HANDLING_STOPPED</w:t>
            </w:r>
          </w:p>
        </w:tc>
        <w:tc>
          <w:tcPr>
            <w:tcW w:w="3588" w:type="dxa"/>
          </w:tcPr>
          <w:p w14:paraId="0E04C06A" w14:textId="23704E5D" w:rsidR="00550F63" w:rsidRPr="00586B6B" w:rsidRDefault="00550F63" w:rsidP="002C6F69">
            <w:pPr>
              <w:pStyle w:val="TAL"/>
            </w:pPr>
            <w:r w:rsidRPr="00586B6B">
              <w:t xml:space="preserve">Triggered when media session handling stopped for a specific </w:t>
            </w:r>
            <w:r>
              <w:t>Media Entry Point</w:t>
            </w:r>
            <w:r w:rsidRPr="00586B6B">
              <w:t>.</w:t>
            </w:r>
          </w:p>
        </w:tc>
        <w:tc>
          <w:tcPr>
            <w:tcW w:w="2723" w:type="dxa"/>
          </w:tcPr>
          <w:p w14:paraId="675650F6" w14:textId="77777777" w:rsidR="00550F63" w:rsidRPr="00586B6B" w:rsidRDefault="00550F63" w:rsidP="002C6F69">
            <w:pPr>
              <w:pStyle w:val="TAL"/>
            </w:pPr>
            <w:r>
              <w:t>Media Entry Point URL.</w:t>
            </w:r>
          </w:p>
        </w:tc>
      </w:tr>
    </w:tbl>
    <w:p w14:paraId="6CAF650E" w14:textId="77777777" w:rsidR="00550F63" w:rsidRPr="00586B6B" w:rsidRDefault="00550F63" w:rsidP="00550F63">
      <w:pPr>
        <w:pStyle w:val="TAN"/>
        <w:keepNext w:val="0"/>
      </w:pPr>
    </w:p>
    <w:p w14:paraId="1FC4CC17" w14:textId="5A260991" w:rsidR="00550F63" w:rsidRPr="00586B6B" w:rsidRDefault="00550F63" w:rsidP="00550F63">
      <w:pPr>
        <w:pStyle w:val="Normalaftertable"/>
        <w:keepNext/>
        <w:spacing w:before="240"/>
      </w:pPr>
      <w:r w:rsidRPr="00586B6B">
        <w:t xml:space="preserve">Table 12.2.3-3 provides a list of general error events </w:t>
      </w:r>
      <w:r>
        <w:t>exposed at</w:t>
      </w:r>
      <w:r w:rsidRPr="00482345">
        <w:t xml:space="preserve"> </w:t>
      </w:r>
      <w:r>
        <w:t>reference point</w:t>
      </w:r>
      <w:r w:rsidRPr="00586B6B">
        <w:t xml:space="preserve"> M6d.</w:t>
      </w:r>
    </w:p>
    <w:p w14:paraId="5BD64786" w14:textId="77777777" w:rsidR="00550F63" w:rsidRPr="00586B6B" w:rsidRDefault="00550F63" w:rsidP="00550F63">
      <w:pPr>
        <w:pStyle w:val="TH"/>
      </w:pPr>
      <w:r w:rsidRPr="00586B6B">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586B6B" w14:paraId="639CB0A2" w14:textId="77777777" w:rsidTr="002C6F69">
        <w:tc>
          <w:tcPr>
            <w:tcW w:w="2972" w:type="dxa"/>
            <w:shd w:val="clear" w:color="auto" w:fill="BFBFBF" w:themeFill="background1" w:themeFillShade="BF"/>
          </w:tcPr>
          <w:p w14:paraId="4682D039" w14:textId="77777777" w:rsidR="00550F63" w:rsidRPr="00586B6B" w:rsidRDefault="00550F63" w:rsidP="002C6F69">
            <w:pPr>
              <w:pStyle w:val="TAH"/>
            </w:pPr>
            <w:r w:rsidRPr="00586B6B">
              <w:t>Status</w:t>
            </w:r>
          </w:p>
        </w:tc>
        <w:tc>
          <w:tcPr>
            <w:tcW w:w="5103" w:type="dxa"/>
            <w:shd w:val="clear" w:color="auto" w:fill="BFBFBF" w:themeFill="background1" w:themeFillShade="BF"/>
          </w:tcPr>
          <w:p w14:paraId="237AEDCE" w14:textId="77777777" w:rsidR="00550F63" w:rsidRPr="00586B6B" w:rsidRDefault="00550F63" w:rsidP="002C6F69">
            <w:pPr>
              <w:pStyle w:val="TAH"/>
            </w:pPr>
            <w:r w:rsidRPr="00586B6B">
              <w:t>Definition</w:t>
            </w:r>
          </w:p>
        </w:tc>
        <w:tc>
          <w:tcPr>
            <w:tcW w:w="1566" w:type="dxa"/>
            <w:shd w:val="clear" w:color="auto" w:fill="BFBFBF" w:themeFill="background1" w:themeFillShade="BF"/>
          </w:tcPr>
          <w:p w14:paraId="3E01BC2C" w14:textId="77777777" w:rsidR="00550F63" w:rsidRPr="00586B6B" w:rsidRDefault="00550F63" w:rsidP="002C6F69">
            <w:pPr>
              <w:pStyle w:val="TAH"/>
            </w:pPr>
            <w:r w:rsidRPr="00586B6B">
              <w:t>Payload</w:t>
            </w:r>
          </w:p>
        </w:tc>
      </w:tr>
      <w:tr w:rsidR="00550F63" w:rsidRPr="00586B6B" w14:paraId="60F71C04" w14:textId="77777777" w:rsidTr="002C6F69">
        <w:tc>
          <w:tcPr>
            <w:tcW w:w="2972" w:type="dxa"/>
          </w:tcPr>
          <w:p w14:paraId="0D313017" w14:textId="77777777" w:rsidR="00550F63" w:rsidRPr="00D41AA2" w:rsidRDefault="00550F63" w:rsidP="002C6F69">
            <w:pPr>
              <w:pStyle w:val="TAL"/>
              <w:rPr>
                <w:rStyle w:val="Code"/>
              </w:rPr>
            </w:pPr>
            <w:r w:rsidRPr="00D41AA2">
              <w:rPr>
                <w:rStyle w:val="Code"/>
              </w:rPr>
              <w:t>ERROR_SESSION_HANDLING</w:t>
            </w:r>
          </w:p>
        </w:tc>
        <w:tc>
          <w:tcPr>
            <w:tcW w:w="5103" w:type="dxa"/>
          </w:tcPr>
          <w:p w14:paraId="330E91C9" w14:textId="77777777" w:rsidR="00550F63" w:rsidRPr="00586B6B" w:rsidRDefault="00550F63" w:rsidP="002C6F69">
            <w:pPr>
              <w:pStyle w:val="TAL"/>
            </w:pPr>
            <w:r w:rsidRPr="00586B6B">
              <w:t>Triggered when there is an error in the media session handling.</w:t>
            </w:r>
          </w:p>
        </w:tc>
        <w:tc>
          <w:tcPr>
            <w:tcW w:w="1566" w:type="dxa"/>
          </w:tcPr>
          <w:p w14:paraId="50FBA509" w14:textId="77777777" w:rsidR="00550F63" w:rsidRPr="00586B6B" w:rsidRDefault="00550F63" w:rsidP="002C6F69">
            <w:pPr>
              <w:pStyle w:val="TAL"/>
            </w:pPr>
            <w:r w:rsidRPr="00586B6B">
              <w:t>Not applicable.</w:t>
            </w:r>
          </w:p>
        </w:tc>
      </w:tr>
    </w:tbl>
    <w:p w14:paraId="2F4F8AED" w14:textId="77777777" w:rsidR="003F5C11" w:rsidRPr="00586B6B" w:rsidRDefault="003F5C11" w:rsidP="000C154F">
      <w:pPr>
        <w:pStyle w:val="TAN"/>
        <w:keepNext w:val="0"/>
      </w:pPr>
    </w:p>
    <w:p w14:paraId="6D7235B5" w14:textId="62E3F267" w:rsidR="0073586F" w:rsidRPr="00586B6B" w:rsidRDefault="0073586F" w:rsidP="0073586F">
      <w:pPr>
        <w:pStyle w:val="Heading3"/>
      </w:pPr>
      <w:bookmarkStart w:id="1688" w:name="_Toc68899685"/>
      <w:bookmarkStart w:id="1689" w:name="_Toc71214436"/>
      <w:bookmarkStart w:id="1690" w:name="_Toc71722110"/>
      <w:bookmarkStart w:id="1691" w:name="_Toc74859162"/>
      <w:bookmarkStart w:id="1692" w:name="_Toc123800912"/>
      <w:r w:rsidRPr="00586B6B">
        <w:t>12.2.4</w:t>
      </w:r>
      <w:r w:rsidRPr="00586B6B">
        <w:tab/>
        <w:t>Dynamic Policy Information</w:t>
      </w:r>
      <w:bookmarkEnd w:id="1688"/>
      <w:bookmarkEnd w:id="1689"/>
      <w:bookmarkEnd w:id="1690"/>
      <w:bookmarkEnd w:id="1691"/>
      <w:bookmarkEnd w:id="1692"/>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693" w:name="_Toc68899686"/>
      <w:bookmarkStart w:id="1694" w:name="_Toc71214437"/>
      <w:bookmarkStart w:id="1695" w:name="_Toc71722111"/>
      <w:bookmarkStart w:id="1696" w:name="_Toc74859163"/>
      <w:bookmarkStart w:id="1697" w:name="_Toc123800913"/>
      <w:r w:rsidRPr="00586B6B">
        <w:t>12.2.5</w:t>
      </w:r>
      <w:r w:rsidRPr="00586B6B">
        <w:tab/>
        <w:t>Network Assistance Information</w:t>
      </w:r>
      <w:bookmarkEnd w:id="1693"/>
      <w:bookmarkEnd w:id="1694"/>
      <w:bookmarkEnd w:id="1695"/>
      <w:bookmarkEnd w:id="1696"/>
      <w:bookmarkEnd w:id="1697"/>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698" w:name="_Toc68899687"/>
      <w:bookmarkStart w:id="1699" w:name="_Toc71214438"/>
      <w:bookmarkStart w:id="1700" w:name="_Toc71722112"/>
      <w:bookmarkStart w:id="1701" w:name="_Toc74859164"/>
      <w:bookmarkStart w:id="1702" w:name="_Toc123800914"/>
      <w:r w:rsidRPr="00586B6B">
        <w:t>12.2.6</w:t>
      </w:r>
      <w:r w:rsidRPr="00586B6B">
        <w:tab/>
        <w:t>Consumption Reporting Information</w:t>
      </w:r>
      <w:bookmarkEnd w:id="1698"/>
      <w:bookmarkEnd w:id="1699"/>
      <w:bookmarkEnd w:id="1700"/>
      <w:bookmarkEnd w:id="1701"/>
      <w:bookmarkEnd w:id="1702"/>
    </w:p>
    <w:p w14:paraId="3B5E436B" w14:textId="77777777" w:rsidR="00550F63" w:rsidRPr="00586B6B" w:rsidRDefault="00550F63" w:rsidP="00550F63">
      <w:pPr>
        <w:keepNext/>
      </w:pPr>
      <w:r w:rsidRPr="00586B6B">
        <w:t>Table 12.2.6-1 provides a list status information that can be obtained from the M</w:t>
      </w:r>
      <w:r>
        <w:t xml:space="preserve">edia </w:t>
      </w:r>
      <w:r w:rsidRPr="00586B6B">
        <w:t>S</w:t>
      </w:r>
      <w:r>
        <w:t xml:space="preserve">ession </w:t>
      </w:r>
      <w:r w:rsidRPr="00586B6B">
        <w:t>H</w:t>
      </w:r>
      <w:r>
        <w:t>andler</w:t>
      </w:r>
      <w:r w:rsidRPr="00586B6B">
        <w:t xml:space="preserve"> through </w:t>
      </w:r>
      <w:r>
        <w:t xml:space="preserve">reference point </w:t>
      </w:r>
      <w:r w:rsidRPr="00586B6B">
        <w:t>M6d.</w:t>
      </w:r>
    </w:p>
    <w:p w14:paraId="2A4D35BC" w14:textId="0049E223" w:rsidR="00550F63" w:rsidRPr="00586B6B" w:rsidRDefault="00550F63" w:rsidP="00550F63">
      <w:pPr>
        <w:pStyle w:val="TH"/>
      </w:pPr>
      <w:r w:rsidRPr="00586B6B">
        <w:t>Table 12.2.6-1: Status Information relat</w:t>
      </w:r>
      <w:r>
        <w:t>ing</w:t>
      </w:r>
      <w:r w:rsidRPr="00586B6B">
        <w:t xml:space="preserve">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586B6B" w14:paraId="268C77D3" w14:textId="77777777" w:rsidTr="002C6F69">
        <w:tc>
          <w:tcPr>
            <w:tcW w:w="2496" w:type="dxa"/>
            <w:shd w:val="clear" w:color="auto" w:fill="BFBFBF" w:themeFill="background1" w:themeFillShade="BF"/>
          </w:tcPr>
          <w:p w14:paraId="6F1345A3" w14:textId="77777777" w:rsidR="00550F63" w:rsidRPr="00586B6B" w:rsidRDefault="00550F63" w:rsidP="002C6F69">
            <w:pPr>
              <w:pStyle w:val="TAH"/>
            </w:pPr>
            <w:r w:rsidRPr="00586B6B">
              <w:t>Status</w:t>
            </w:r>
          </w:p>
        </w:tc>
        <w:tc>
          <w:tcPr>
            <w:tcW w:w="1178" w:type="dxa"/>
            <w:shd w:val="clear" w:color="auto" w:fill="BFBFBF" w:themeFill="background1" w:themeFillShade="BF"/>
          </w:tcPr>
          <w:p w14:paraId="51635DF9" w14:textId="77777777" w:rsidR="00550F63" w:rsidRPr="00586B6B" w:rsidRDefault="00550F63" w:rsidP="002C6F69">
            <w:pPr>
              <w:pStyle w:val="TAH"/>
            </w:pPr>
            <w:r w:rsidRPr="00586B6B">
              <w:t>Type</w:t>
            </w:r>
          </w:p>
        </w:tc>
        <w:tc>
          <w:tcPr>
            <w:tcW w:w="1438" w:type="dxa"/>
            <w:shd w:val="clear" w:color="auto" w:fill="BFBFBF" w:themeFill="background1" w:themeFillShade="BF"/>
          </w:tcPr>
          <w:p w14:paraId="6C18F8B0" w14:textId="77777777" w:rsidR="00550F63" w:rsidRPr="00586B6B" w:rsidRDefault="00550F63" w:rsidP="002C6F69">
            <w:pPr>
              <w:pStyle w:val="TAH"/>
            </w:pPr>
            <w:r w:rsidRPr="00586B6B">
              <w:t>Parameter</w:t>
            </w:r>
          </w:p>
        </w:tc>
        <w:tc>
          <w:tcPr>
            <w:tcW w:w="4519" w:type="dxa"/>
            <w:shd w:val="clear" w:color="auto" w:fill="BFBFBF" w:themeFill="background1" w:themeFillShade="BF"/>
          </w:tcPr>
          <w:p w14:paraId="150972F9" w14:textId="77777777" w:rsidR="00550F63" w:rsidRPr="00586B6B" w:rsidRDefault="00550F63" w:rsidP="002C6F69">
            <w:pPr>
              <w:pStyle w:val="TAH"/>
            </w:pPr>
            <w:r w:rsidRPr="00586B6B">
              <w:t>Definition</w:t>
            </w:r>
          </w:p>
        </w:tc>
      </w:tr>
      <w:tr w:rsidR="00550F63" w:rsidRPr="00586B6B" w14:paraId="588C28CE" w14:textId="77777777" w:rsidTr="002C6F69">
        <w:tc>
          <w:tcPr>
            <w:tcW w:w="2496" w:type="dxa"/>
          </w:tcPr>
          <w:p w14:paraId="75DDAA6C" w14:textId="77777777" w:rsidR="00550F63" w:rsidRPr="00D41AA2" w:rsidRDefault="00550F63" w:rsidP="002C6F69">
            <w:pPr>
              <w:pStyle w:val="TAL"/>
              <w:keepNext w:val="0"/>
              <w:rPr>
                <w:rStyle w:val="Code"/>
              </w:rPr>
            </w:pPr>
            <w:r w:rsidRPr="00D41AA2">
              <w:rPr>
                <w:rStyle w:val="Code"/>
              </w:rPr>
              <w:t>consumptionReport</w:t>
            </w:r>
          </w:p>
        </w:tc>
        <w:tc>
          <w:tcPr>
            <w:tcW w:w="1178" w:type="dxa"/>
          </w:tcPr>
          <w:p w14:paraId="53DFEA18" w14:textId="77777777" w:rsidR="00550F63" w:rsidRPr="00586B6B" w:rsidRDefault="00550F63" w:rsidP="002C6F69">
            <w:pPr>
              <w:pStyle w:val="TAL"/>
              <w:rPr>
                <w:rStyle w:val="Datatypechar"/>
              </w:rPr>
            </w:pPr>
            <w:bookmarkStart w:id="1703" w:name="_MCCTEMPBM_CRPT71130554___7"/>
            <w:r w:rsidRPr="00586B6B">
              <w:rPr>
                <w:rStyle w:val="Datatypechar"/>
              </w:rPr>
              <w:t>Object</w:t>
            </w:r>
            <w:bookmarkEnd w:id="1703"/>
          </w:p>
        </w:tc>
        <w:tc>
          <w:tcPr>
            <w:tcW w:w="1438" w:type="dxa"/>
          </w:tcPr>
          <w:p w14:paraId="5024741C" w14:textId="77777777" w:rsidR="00550F63" w:rsidRPr="00586B6B" w:rsidRDefault="00550F63" w:rsidP="002C6F69">
            <w:pPr>
              <w:pStyle w:val="TAL"/>
              <w:keepNext w:val="0"/>
            </w:pPr>
          </w:p>
        </w:tc>
        <w:tc>
          <w:tcPr>
            <w:tcW w:w="4519" w:type="dxa"/>
          </w:tcPr>
          <w:p w14:paraId="21872466" w14:textId="2D74FFC1" w:rsidR="00550F63" w:rsidRPr="00586B6B" w:rsidRDefault="00550F63" w:rsidP="002C6F69">
            <w:pPr>
              <w:pStyle w:val="TAL"/>
              <w:keepNext w:val="0"/>
            </w:pPr>
            <w:r w:rsidRPr="00586B6B">
              <w:t xml:space="preserve">The </w:t>
            </w:r>
            <w:r>
              <w:t>most recently</w:t>
            </w:r>
            <w:r w:rsidRPr="00586B6B">
              <w:t xml:space="preserve"> sent consumption report.</w:t>
            </w:r>
          </w:p>
        </w:tc>
      </w:tr>
    </w:tbl>
    <w:p w14:paraId="1406592E" w14:textId="77777777" w:rsidR="00550F63" w:rsidRPr="00586B6B" w:rsidRDefault="00550F63" w:rsidP="00550F63">
      <w:pPr>
        <w:pStyle w:val="TAN"/>
        <w:keepNext w:val="0"/>
      </w:pPr>
    </w:p>
    <w:p w14:paraId="5297F43B" w14:textId="7C845AF0" w:rsidR="00550F63" w:rsidRPr="00586B6B" w:rsidRDefault="00550F63" w:rsidP="00550F63">
      <w:pPr>
        <w:pStyle w:val="Normalaftertable"/>
        <w:keepNext/>
        <w:spacing w:before="240"/>
      </w:pPr>
      <w:r w:rsidRPr="00586B6B">
        <w:t xml:space="preserve">Table 12.2.6-2 provides a list of general notification events exposed </w:t>
      </w:r>
      <w:r>
        <w:t>by the Media Session Handler at reference point</w:t>
      </w:r>
      <w:r w:rsidRPr="00586B6B">
        <w:t xml:space="preserve"> M6d.</w:t>
      </w:r>
    </w:p>
    <w:p w14:paraId="2A814FF4" w14:textId="620BA624" w:rsidR="00550F63" w:rsidRPr="00586B6B" w:rsidRDefault="00550F63" w:rsidP="00550F63">
      <w:pPr>
        <w:pStyle w:val="TH"/>
      </w:pPr>
      <w:r w:rsidRPr="00586B6B">
        <w:t>Table 12.2.6-2: Notification Events relat</w:t>
      </w:r>
      <w:r>
        <w:t>ing</w:t>
      </w:r>
      <w:r w:rsidRPr="00586B6B">
        <w:t xml:space="preserve">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586B6B" w14:paraId="625E5BA5" w14:textId="77777777" w:rsidTr="002C6F69">
        <w:tc>
          <w:tcPr>
            <w:tcW w:w="2044" w:type="pct"/>
            <w:shd w:val="clear" w:color="auto" w:fill="BFBFBF" w:themeFill="background1" w:themeFillShade="BF"/>
          </w:tcPr>
          <w:p w14:paraId="3DE51949" w14:textId="77777777" w:rsidR="00550F63" w:rsidRPr="00586B6B" w:rsidRDefault="00550F63" w:rsidP="002C6F69">
            <w:pPr>
              <w:pStyle w:val="TAH"/>
            </w:pPr>
            <w:r w:rsidRPr="00586B6B">
              <w:t>Status</w:t>
            </w:r>
          </w:p>
        </w:tc>
        <w:tc>
          <w:tcPr>
            <w:tcW w:w="2149" w:type="pct"/>
            <w:shd w:val="clear" w:color="auto" w:fill="BFBFBF" w:themeFill="background1" w:themeFillShade="BF"/>
          </w:tcPr>
          <w:p w14:paraId="1907D09A" w14:textId="77777777" w:rsidR="00550F63" w:rsidRPr="00586B6B" w:rsidRDefault="00550F63" w:rsidP="002C6F69">
            <w:pPr>
              <w:pStyle w:val="TAH"/>
            </w:pPr>
            <w:r w:rsidRPr="00586B6B">
              <w:t>Definition</w:t>
            </w:r>
          </w:p>
        </w:tc>
        <w:tc>
          <w:tcPr>
            <w:tcW w:w="807" w:type="pct"/>
            <w:shd w:val="clear" w:color="auto" w:fill="BFBFBF" w:themeFill="background1" w:themeFillShade="BF"/>
          </w:tcPr>
          <w:p w14:paraId="5BDA5792" w14:textId="77777777" w:rsidR="00550F63" w:rsidRPr="00586B6B" w:rsidRDefault="00550F63" w:rsidP="002C6F69">
            <w:pPr>
              <w:pStyle w:val="TAH"/>
            </w:pPr>
            <w:r w:rsidRPr="00586B6B">
              <w:t>Payload</w:t>
            </w:r>
          </w:p>
        </w:tc>
      </w:tr>
      <w:tr w:rsidR="00550F63" w:rsidRPr="00586B6B" w14:paraId="26E6B9CE" w14:textId="77777777" w:rsidTr="002C6F69">
        <w:tc>
          <w:tcPr>
            <w:tcW w:w="2044" w:type="pct"/>
          </w:tcPr>
          <w:p w14:paraId="58EEC073" w14:textId="77777777" w:rsidR="00550F63" w:rsidRPr="00D41AA2" w:rsidRDefault="00550F63" w:rsidP="002C6F69">
            <w:pPr>
              <w:pStyle w:val="TAL"/>
              <w:rPr>
                <w:rStyle w:val="Code"/>
              </w:rPr>
            </w:pPr>
            <w:r w:rsidRPr="00D41AA2">
              <w:rPr>
                <w:rStyle w:val="Code"/>
              </w:rPr>
              <w:t>CONSUMPTION_REPORTING_ACTIVATED</w:t>
            </w:r>
          </w:p>
        </w:tc>
        <w:tc>
          <w:tcPr>
            <w:tcW w:w="2149" w:type="pct"/>
          </w:tcPr>
          <w:p w14:paraId="5A59F11D" w14:textId="73F19D66" w:rsidR="00550F63" w:rsidRPr="00586B6B" w:rsidRDefault="00550F63" w:rsidP="002C6F69">
            <w:pPr>
              <w:pStyle w:val="TAL"/>
            </w:pPr>
            <w:r>
              <w:t>C</w:t>
            </w:r>
            <w:r w:rsidRPr="00586B6B">
              <w:t>onsumption reporting has been activated.</w:t>
            </w:r>
          </w:p>
        </w:tc>
        <w:tc>
          <w:tcPr>
            <w:tcW w:w="807" w:type="pct"/>
          </w:tcPr>
          <w:p w14:paraId="4783D09C" w14:textId="77777777" w:rsidR="00550F63" w:rsidRPr="00586B6B" w:rsidRDefault="00550F63" w:rsidP="002C6F69">
            <w:pPr>
              <w:pStyle w:val="TAL"/>
            </w:pPr>
            <w:r w:rsidRPr="00586B6B">
              <w:t>Not applicable.</w:t>
            </w:r>
          </w:p>
        </w:tc>
      </w:tr>
      <w:tr w:rsidR="00550F63" w:rsidRPr="00586B6B" w14:paraId="52047D1A" w14:textId="77777777" w:rsidTr="002C6F69">
        <w:tc>
          <w:tcPr>
            <w:tcW w:w="2044" w:type="pct"/>
          </w:tcPr>
          <w:p w14:paraId="7C72D219" w14:textId="77777777" w:rsidR="00550F63" w:rsidRPr="00D41AA2" w:rsidRDefault="00550F63" w:rsidP="002C6F69">
            <w:pPr>
              <w:pStyle w:val="TAL"/>
              <w:rPr>
                <w:rStyle w:val="Code"/>
              </w:rPr>
            </w:pPr>
            <w:r w:rsidRPr="00D41AA2">
              <w:rPr>
                <w:rStyle w:val="Code"/>
              </w:rPr>
              <w:t>CONSUMPTION_REPORTING_STOPPED</w:t>
            </w:r>
          </w:p>
        </w:tc>
        <w:tc>
          <w:tcPr>
            <w:tcW w:w="2149" w:type="pct"/>
          </w:tcPr>
          <w:p w14:paraId="5BF3071C" w14:textId="17304898" w:rsidR="00550F63" w:rsidRPr="00586B6B" w:rsidRDefault="00550F63" w:rsidP="002C6F69">
            <w:pPr>
              <w:pStyle w:val="TAL"/>
            </w:pPr>
            <w:r>
              <w:t>C</w:t>
            </w:r>
            <w:r w:rsidRPr="00586B6B">
              <w:t>onsumption reporting has been stopped.</w:t>
            </w:r>
          </w:p>
        </w:tc>
        <w:tc>
          <w:tcPr>
            <w:tcW w:w="807" w:type="pct"/>
          </w:tcPr>
          <w:p w14:paraId="1564AB18" w14:textId="77777777" w:rsidR="00550F63" w:rsidRPr="00586B6B" w:rsidRDefault="00550F63" w:rsidP="002C6F69">
            <w:pPr>
              <w:pStyle w:val="TAL"/>
            </w:pPr>
            <w:r w:rsidRPr="00586B6B">
              <w:t>Not applicable.</w:t>
            </w:r>
          </w:p>
        </w:tc>
      </w:tr>
      <w:tr w:rsidR="00550F63" w:rsidRPr="00586B6B" w14:paraId="3C7A01B5" w14:textId="77777777" w:rsidTr="002C6F69">
        <w:tc>
          <w:tcPr>
            <w:tcW w:w="2044" w:type="pct"/>
          </w:tcPr>
          <w:p w14:paraId="11402FEE" w14:textId="77777777" w:rsidR="00550F63" w:rsidRPr="00D41AA2" w:rsidRDefault="00550F63" w:rsidP="002C6F69">
            <w:pPr>
              <w:pStyle w:val="TAL"/>
              <w:keepNext w:val="0"/>
              <w:rPr>
                <w:rStyle w:val="Code"/>
              </w:rPr>
            </w:pPr>
            <w:r w:rsidRPr="00D41AA2">
              <w:rPr>
                <w:rStyle w:val="Code"/>
              </w:rPr>
              <w:t>NEW_CONSUMPTION_REPORT</w:t>
            </w:r>
          </w:p>
        </w:tc>
        <w:tc>
          <w:tcPr>
            <w:tcW w:w="2149" w:type="pct"/>
          </w:tcPr>
          <w:p w14:paraId="667B7D00" w14:textId="325DB07C" w:rsidR="00550F63" w:rsidRPr="00586B6B" w:rsidRDefault="00550F63" w:rsidP="002C6F69">
            <w:pPr>
              <w:pStyle w:val="TAL"/>
              <w:keepNext w:val="0"/>
            </w:pPr>
            <w:r>
              <w:t>A</w:t>
            </w:r>
            <w:r w:rsidRPr="00586B6B">
              <w:t xml:space="preserve"> new consumption report is available and has been sent.</w:t>
            </w:r>
          </w:p>
        </w:tc>
        <w:tc>
          <w:tcPr>
            <w:tcW w:w="807" w:type="pct"/>
          </w:tcPr>
          <w:p w14:paraId="2A77440A" w14:textId="77777777" w:rsidR="00550F63" w:rsidRPr="00586B6B" w:rsidRDefault="00550F63" w:rsidP="002C6F69">
            <w:pPr>
              <w:pStyle w:val="TAL"/>
              <w:keepNext w:val="0"/>
            </w:pPr>
            <w:r>
              <w:t>Not applicable.</w:t>
            </w:r>
          </w:p>
        </w:tc>
      </w:tr>
    </w:tbl>
    <w:p w14:paraId="2FA060EF" w14:textId="77777777" w:rsidR="00550F63" w:rsidRPr="00586B6B" w:rsidRDefault="00550F63" w:rsidP="00550F63">
      <w:pPr>
        <w:pStyle w:val="TAN"/>
        <w:keepNext w:val="0"/>
      </w:pPr>
    </w:p>
    <w:p w14:paraId="36B3850B" w14:textId="4F48408A" w:rsidR="00550F63" w:rsidRPr="00586B6B" w:rsidRDefault="00550F63" w:rsidP="00550F63">
      <w:pPr>
        <w:pStyle w:val="Normalaftertable"/>
        <w:keepNext/>
        <w:spacing w:before="240"/>
      </w:pPr>
      <w:r w:rsidRPr="00586B6B">
        <w:t xml:space="preserve">Table 12.2.6-3 provides a list of general error events </w:t>
      </w:r>
      <w:r>
        <w:t>exposed by the Media Session Handler at reference point</w:t>
      </w:r>
      <w:r w:rsidRPr="00586B6B">
        <w:t xml:space="preserve"> M6d.</w:t>
      </w:r>
    </w:p>
    <w:p w14:paraId="2003D722" w14:textId="77777777" w:rsidR="00550F63" w:rsidRPr="00586B6B" w:rsidRDefault="00550F63" w:rsidP="00550F63">
      <w:pPr>
        <w:pStyle w:val="TH"/>
      </w:pPr>
      <w:r w:rsidRPr="00586B6B">
        <w:t xml:space="preserve">Table 12.2.6-3: Error Events </w:t>
      </w:r>
      <w:r>
        <w:t xml:space="preserve">relating </w:t>
      </w:r>
      <w:r w:rsidRPr="00586B6B">
        <w:t>to Consumption Reporting</w:t>
      </w:r>
    </w:p>
    <w:tbl>
      <w:tblPr>
        <w:tblStyle w:val="TableGrid"/>
        <w:tblW w:w="0" w:type="auto"/>
        <w:tblLook w:val="04A0" w:firstRow="1" w:lastRow="0" w:firstColumn="1" w:lastColumn="0" w:noHBand="0" w:noVBand="1"/>
      </w:tblPr>
      <w:tblGrid>
        <w:gridCol w:w="3487"/>
        <w:gridCol w:w="3438"/>
        <w:gridCol w:w="2138"/>
      </w:tblGrid>
      <w:tr w:rsidR="00550F63" w:rsidRPr="00586B6B" w14:paraId="0EFE9268" w14:textId="77777777" w:rsidTr="002C6F69">
        <w:tc>
          <w:tcPr>
            <w:tcW w:w="0" w:type="auto"/>
            <w:shd w:val="clear" w:color="auto" w:fill="BFBFBF" w:themeFill="background1" w:themeFillShade="BF"/>
          </w:tcPr>
          <w:p w14:paraId="4E60E88D" w14:textId="77777777" w:rsidR="00550F63" w:rsidRPr="00586B6B" w:rsidRDefault="00550F63" w:rsidP="002C6F69">
            <w:pPr>
              <w:pStyle w:val="TAH"/>
            </w:pPr>
            <w:r w:rsidRPr="00586B6B">
              <w:t>Status</w:t>
            </w:r>
          </w:p>
        </w:tc>
        <w:tc>
          <w:tcPr>
            <w:tcW w:w="0" w:type="auto"/>
            <w:shd w:val="clear" w:color="auto" w:fill="BFBFBF" w:themeFill="background1" w:themeFillShade="BF"/>
          </w:tcPr>
          <w:p w14:paraId="76C641B6" w14:textId="77777777" w:rsidR="00550F63" w:rsidRPr="00586B6B" w:rsidRDefault="00550F63" w:rsidP="002C6F69">
            <w:pPr>
              <w:pStyle w:val="TAH"/>
            </w:pPr>
            <w:r w:rsidRPr="00586B6B">
              <w:t>Definition</w:t>
            </w:r>
          </w:p>
        </w:tc>
        <w:tc>
          <w:tcPr>
            <w:tcW w:w="0" w:type="auto"/>
            <w:shd w:val="clear" w:color="auto" w:fill="BFBFBF" w:themeFill="background1" w:themeFillShade="BF"/>
          </w:tcPr>
          <w:p w14:paraId="2ED3D0D0" w14:textId="77777777" w:rsidR="00550F63" w:rsidRPr="00586B6B" w:rsidRDefault="00550F63" w:rsidP="002C6F69">
            <w:pPr>
              <w:pStyle w:val="TAH"/>
            </w:pPr>
            <w:r w:rsidRPr="00586B6B">
              <w:t>Payload</w:t>
            </w:r>
          </w:p>
        </w:tc>
      </w:tr>
      <w:tr w:rsidR="00550F63" w:rsidRPr="00586B6B" w14:paraId="4B871207" w14:textId="77777777" w:rsidTr="002C6F69">
        <w:tc>
          <w:tcPr>
            <w:tcW w:w="0" w:type="auto"/>
          </w:tcPr>
          <w:p w14:paraId="57436743" w14:textId="77777777" w:rsidR="00550F63" w:rsidRPr="00D41AA2" w:rsidRDefault="00550F63" w:rsidP="002C6F69">
            <w:pPr>
              <w:pStyle w:val="TAL"/>
              <w:rPr>
                <w:rStyle w:val="Code"/>
              </w:rPr>
            </w:pPr>
            <w:r w:rsidRPr="00D41AA2">
              <w:rPr>
                <w:rStyle w:val="Code"/>
              </w:rPr>
              <w:t>ERROR_CONSUMPTION_REPORTING</w:t>
            </w:r>
          </w:p>
        </w:tc>
        <w:tc>
          <w:tcPr>
            <w:tcW w:w="0" w:type="auto"/>
          </w:tcPr>
          <w:p w14:paraId="4FDD5A1E" w14:textId="77777777" w:rsidR="00550F63" w:rsidRPr="00586B6B" w:rsidRDefault="00550F63" w:rsidP="002C6F69">
            <w:pPr>
              <w:pStyle w:val="TAL"/>
            </w:pPr>
            <w:r w:rsidRPr="00586B6B">
              <w:t>Error in consumption reporting occurred.</w:t>
            </w:r>
          </w:p>
        </w:tc>
        <w:tc>
          <w:tcPr>
            <w:tcW w:w="0" w:type="auto"/>
          </w:tcPr>
          <w:p w14:paraId="79D7167F" w14:textId="21E0D084" w:rsidR="00550F63" w:rsidRPr="00586B6B" w:rsidRDefault="00550F63" w:rsidP="002C6F69">
            <w:pPr>
              <w:pStyle w:val="TAL"/>
            </w:pPr>
            <w:r>
              <w:t>Server address,</w:t>
            </w:r>
            <w:r>
              <w:br/>
              <w:t>Provisioning Session Id,</w:t>
            </w:r>
            <w:r>
              <w:br/>
              <w:t>HTTP response code</w:t>
            </w:r>
            <w:r>
              <w:br/>
              <w:t>Error message.</w:t>
            </w:r>
          </w:p>
        </w:tc>
      </w:tr>
    </w:tbl>
    <w:p w14:paraId="17CB752E" w14:textId="77777777" w:rsidR="00550F63" w:rsidRPr="00586B6B" w:rsidRDefault="00550F63" w:rsidP="00550F63">
      <w:pPr>
        <w:pStyle w:val="TAN"/>
        <w:keepNext w:val="0"/>
      </w:pPr>
    </w:p>
    <w:p w14:paraId="182D66C6" w14:textId="1E534F97" w:rsidR="0073586F" w:rsidRPr="00586B6B" w:rsidRDefault="0073586F" w:rsidP="0073586F">
      <w:pPr>
        <w:pStyle w:val="Heading3"/>
      </w:pPr>
      <w:bookmarkStart w:id="1704" w:name="_Toc68899688"/>
      <w:bookmarkStart w:id="1705" w:name="_Toc71214439"/>
      <w:bookmarkStart w:id="1706" w:name="_Toc71722113"/>
      <w:bookmarkStart w:id="1707" w:name="_Toc74859165"/>
      <w:bookmarkStart w:id="1708" w:name="_Toc123800915"/>
      <w:r w:rsidRPr="00586B6B">
        <w:t>12.2.7</w:t>
      </w:r>
      <w:r w:rsidR="006C03FB" w:rsidRPr="00586B6B">
        <w:tab/>
      </w:r>
      <w:r w:rsidRPr="00586B6B">
        <w:t>Metrics Reporting Information</w:t>
      </w:r>
      <w:bookmarkEnd w:id="1704"/>
      <w:bookmarkEnd w:id="1705"/>
      <w:bookmarkEnd w:id="1706"/>
      <w:bookmarkEnd w:id="1707"/>
      <w:bookmarkEnd w:id="1708"/>
    </w:p>
    <w:p w14:paraId="45CB29F6" w14:textId="77777777" w:rsidR="00550F63" w:rsidRDefault="00550F63" w:rsidP="00550F63">
      <w:pPr>
        <w:keepNext/>
      </w:pPr>
      <w:bookmarkStart w:id="1709" w:name="_Toc68899689"/>
      <w:bookmarkStart w:id="1710" w:name="_Toc71214440"/>
      <w:bookmarkStart w:id="1711" w:name="_Toc71722114"/>
      <w:bookmarkStart w:id="1712" w:name="_Toc74859166"/>
      <w:bookmarkStart w:id="1713" w:name="_Toc123800916"/>
      <w:r>
        <w:t>Table 12.2.7-1 provides a list of status information that can be obtained from the Media Session Handler through M6d.</w:t>
      </w:r>
    </w:p>
    <w:p w14:paraId="1E15AC2B" w14:textId="77777777" w:rsidR="00550F63" w:rsidRDefault="00550F63" w:rsidP="00550F63">
      <w:pPr>
        <w:pStyle w:val="TH"/>
      </w:pPr>
      <w:r>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Default="00550F63" w:rsidP="002C6F69">
            <w:pPr>
              <w:pStyle w:val="TAH"/>
              <w:rPr>
                <w:lang w:val="en-US"/>
              </w:rPr>
            </w:pPr>
            <w:r>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Default="00550F63" w:rsidP="002C6F69">
            <w:pPr>
              <w:pStyle w:val="TAH"/>
              <w:rPr>
                <w:lang w:val="en-US"/>
              </w:rPr>
            </w:pPr>
            <w:r>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Default="00550F63" w:rsidP="002C6F69">
            <w:pPr>
              <w:pStyle w:val="TAH"/>
              <w:rPr>
                <w:lang w:val="en-US"/>
              </w:rPr>
            </w:pPr>
            <w:r>
              <w:rPr>
                <w:lang w:val="en-US"/>
              </w:rPr>
              <w:t>Definition</w:t>
            </w:r>
          </w:p>
        </w:tc>
      </w:tr>
      <w:tr w:rsidR="00550F63"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Default="00550F63" w:rsidP="002C6F69">
            <w:pPr>
              <w:pStyle w:val="TAL"/>
              <w:rPr>
                <w:rStyle w:val="Code"/>
              </w:rPr>
            </w:pPr>
            <w:r>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Default="00550F63" w:rsidP="002C6F69">
            <w:pPr>
              <w:pStyle w:val="TAL"/>
              <w:rPr>
                <w:rStyle w:val="Datatypechar"/>
              </w:rPr>
            </w:pPr>
            <w:r>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Default="00550F63" w:rsidP="002C6F69">
            <w:pPr>
              <w:pStyle w:val="TAL"/>
              <w:rPr>
                <w:lang w:val="en-US"/>
              </w:rPr>
            </w:pPr>
            <w:r>
              <w:rPr>
                <w:lang w:val="en-US"/>
              </w:rPr>
              <w:t>Status information relating to the last sent metrics report.</w:t>
            </w:r>
          </w:p>
        </w:tc>
      </w:tr>
      <w:tr w:rsidR="00550F63"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953943" w:rsidRDefault="00550F63" w:rsidP="002C6F69">
            <w:pPr>
              <w:pStyle w:val="TAL"/>
              <w:rPr>
                <w:rStyle w:val="Code"/>
                <w:lang w:val="en-US"/>
              </w:rPr>
            </w:pPr>
            <w:r>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Default="00550F63" w:rsidP="002C6F69">
            <w:pPr>
              <w:pStyle w:val="TAL"/>
              <w:rPr>
                <w:rStyle w:val="Datatypechar"/>
              </w:rPr>
            </w:pPr>
            <w:r>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Default="00550F63" w:rsidP="002C6F69">
            <w:pPr>
              <w:pStyle w:val="TAL"/>
              <w:rPr>
                <w:lang w:val="en-US"/>
              </w:rPr>
            </w:pPr>
            <w:r>
              <w:rPr>
                <w:lang w:val="en-US"/>
              </w:rPr>
              <w:t>The Provisioning Seession identifier for this metrics report.</w:t>
            </w:r>
          </w:p>
        </w:tc>
      </w:tr>
      <w:tr w:rsidR="00550F63"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953943" w:rsidRDefault="00550F63" w:rsidP="002C6F69">
            <w:pPr>
              <w:pStyle w:val="TAL"/>
              <w:rPr>
                <w:rStyle w:val="Code"/>
                <w:lang w:val="en-US"/>
              </w:rPr>
            </w:pPr>
            <w:r>
              <w:rPr>
                <w:rStyle w:val="Code"/>
              </w:rPr>
              <w:tab/>
            </w:r>
            <w:r w:rsidRPr="00953943">
              <w:rPr>
                <w:rStyle w:val="Code"/>
              </w:rPr>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Default="00550F63" w:rsidP="002C6F69">
            <w:pPr>
              <w:pStyle w:val="TAL"/>
              <w:rPr>
                <w:rStyle w:val="Datatypechar"/>
              </w:rPr>
            </w:pPr>
            <w:r>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Default="00550F63" w:rsidP="002C6F69">
            <w:pPr>
              <w:pStyle w:val="TAL"/>
              <w:rPr>
                <w:lang w:val="en-US"/>
              </w:rPr>
            </w:pPr>
            <w:r>
              <w:rPr>
                <w:lang w:val="en-US"/>
              </w:rPr>
              <w:t>The metrics reporting configuration identifier for this report.</w:t>
            </w:r>
          </w:p>
        </w:tc>
      </w:tr>
      <w:tr w:rsidR="00550F63"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Default="00550F63" w:rsidP="002C6F69">
            <w:pPr>
              <w:pStyle w:val="TAL"/>
              <w:rPr>
                <w:rStyle w:val="Code"/>
                <w:lang w:val="en-US"/>
              </w:rPr>
            </w:pPr>
            <w:r>
              <w:rPr>
                <w:rStyle w:val="Code"/>
                <w:lang w:val="en-US"/>
              </w:rPr>
              <w:tab/>
            </w:r>
            <w:r w:rsidR="00E70E38">
              <w:rPr>
                <w:rStyle w:val="Code"/>
                <w:lang w:val="en-US"/>
              </w:rPr>
              <w:t>s</w:t>
            </w:r>
            <w:r w:rsidRPr="00953943">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Default="00550F63" w:rsidP="002C6F69">
            <w:pPr>
              <w:pStyle w:val="TAL"/>
              <w:rPr>
                <w:rStyle w:val="Datatypechar"/>
                <w:lang w:val="en-US"/>
              </w:rPr>
            </w:pPr>
            <w:r>
              <w:rPr>
                <w:rStyle w:val="Datatypechar"/>
                <w:lang w:val="en-US"/>
              </w:rPr>
              <w:t>U</w:t>
            </w:r>
            <w:r>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Default="00550F63" w:rsidP="002C6F69">
            <w:pPr>
              <w:pStyle w:val="TAL"/>
              <w:rPr>
                <w:lang w:val="en-US"/>
              </w:rPr>
            </w:pPr>
            <w:r>
              <w:t>The metrics reporting scheme used by this metrics report (see clause 4.7.5).</w:t>
            </w:r>
          </w:p>
        </w:tc>
      </w:tr>
      <w:tr w:rsidR="00550F63"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953943" w:rsidRDefault="00550F63" w:rsidP="002C6F69">
            <w:pPr>
              <w:pStyle w:val="TAL"/>
              <w:rPr>
                <w:rStyle w:val="Code"/>
                <w:lang w:val="en-US"/>
              </w:rPr>
            </w:pPr>
            <w:r>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Default="00550F63" w:rsidP="002C6F69">
            <w:pPr>
              <w:pStyle w:val="TAL"/>
              <w:rPr>
                <w:rStyle w:val="Datatypechar"/>
              </w:rPr>
            </w:pPr>
            <w:r>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Default="00550F63" w:rsidP="002C6F69">
            <w:pPr>
              <w:pStyle w:val="TAL"/>
              <w:rPr>
                <w:lang w:val="en-US"/>
              </w:rPr>
            </w:pPr>
            <w:r>
              <w:rPr>
                <w:lang w:val="en-US"/>
              </w:rPr>
              <w:t>The most recently sent metrics report.</w:t>
            </w:r>
          </w:p>
        </w:tc>
      </w:tr>
    </w:tbl>
    <w:p w14:paraId="536E7485" w14:textId="77777777" w:rsidR="00550F63" w:rsidRDefault="00550F63" w:rsidP="00550F63">
      <w:pPr>
        <w:pStyle w:val="TAN"/>
        <w:keepNext w:val="0"/>
      </w:pPr>
    </w:p>
    <w:p w14:paraId="4F78F393" w14:textId="77777777" w:rsidR="00550F63" w:rsidRDefault="00550F63" w:rsidP="00550F63">
      <w:pPr>
        <w:pStyle w:val="Normalaftertable"/>
        <w:keepNext/>
        <w:spacing w:before="240"/>
      </w:pPr>
      <w:r>
        <w:t>Table 12.2.7-2 provides a list of general notification events exposed at reference point M6d.</w:t>
      </w:r>
    </w:p>
    <w:p w14:paraId="6E251F66" w14:textId="77777777" w:rsidR="00550F63" w:rsidRDefault="00550F63" w:rsidP="00550F63">
      <w:pPr>
        <w:pStyle w:val="TH"/>
      </w:pPr>
      <w:r>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Default="00550F63" w:rsidP="002C6F69">
            <w:pPr>
              <w:pStyle w:val="TAH"/>
              <w:rPr>
                <w:lang w:val="en-US"/>
              </w:rPr>
            </w:pPr>
            <w:r>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Default="00550F63" w:rsidP="002C6F69">
            <w:pPr>
              <w:pStyle w:val="TAH"/>
              <w:rPr>
                <w:lang w:val="en-US"/>
              </w:rPr>
            </w:pPr>
            <w:r>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Default="00550F63" w:rsidP="002C6F69">
            <w:pPr>
              <w:pStyle w:val="TAH"/>
              <w:rPr>
                <w:lang w:val="en-US"/>
              </w:rPr>
            </w:pPr>
            <w:r>
              <w:rPr>
                <w:lang w:val="en-US"/>
              </w:rPr>
              <w:t>Payload</w:t>
            </w:r>
          </w:p>
        </w:tc>
      </w:tr>
      <w:tr w:rsidR="00550F63"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Default="00550F63" w:rsidP="002C6F69">
            <w:pPr>
              <w:pStyle w:val="TAL"/>
              <w:rPr>
                <w:rStyle w:val="Code"/>
              </w:rPr>
            </w:pPr>
            <w:r>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Default="00550F63" w:rsidP="002C6F69">
            <w:pPr>
              <w:pStyle w:val="TAL"/>
            </w:pPr>
            <w:r>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Default="00550F63" w:rsidP="002C6F69">
            <w:pPr>
              <w:pStyle w:val="TAL"/>
              <w:rPr>
                <w:lang w:val="en-US"/>
              </w:rPr>
            </w:pPr>
            <w:r>
              <w:rPr>
                <w:lang w:val="en-US"/>
              </w:rPr>
              <w:t>Not applicable.</w:t>
            </w:r>
          </w:p>
        </w:tc>
      </w:tr>
      <w:tr w:rsidR="00550F63"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Default="00550F63" w:rsidP="002C6F69">
            <w:pPr>
              <w:pStyle w:val="TAL"/>
              <w:rPr>
                <w:rStyle w:val="Code"/>
              </w:rPr>
            </w:pPr>
            <w:r>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Default="00550F63" w:rsidP="002C6F69">
            <w:pPr>
              <w:pStyle w:val="TAL"/>
            </w:pPr>
            <w:r>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Default="00550F63" w:rsidP="002C6F69">
            <w:pPr>
              <w:pStyle w:val="TAL"/>
              <w:rPr>
                <w:lang w:val="en-US"/>
              </w:rPr>
            </w:pPr>
            <w:r>
              <w:rPr>
                <w:lang w:val="en-US"/>
              </w:rPr>
              <w:t>Not applicable.</w:t>
            </w:r>
          </w:p>
        </w:tc>
      </w:tr>
      <w:tr w:rsidR="00550F63"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Default="00550F63" w:rsidP="002C6F69">
            <w:pPr>
              <w:pStyle w:val="TAL"/>
              <w:rPr>
                <w:rStyle w:val="Code"/>
              </w:rPr>
            </w:pPr>
            <w:r>
              <w:rPr>
                <w:rStyle w:val="Code"/>
                <w:lang w:val="en-US"/>
              </w:rPr>
              <w:t>NEW_MET</w:t>
            </w:r>
            <w:r>
              <w:rPr>
                <w:rStyle w:val="Code"/>
              </w:rPr>
              <w:t>RICS</w:t>
            </w:r>
            <w:r>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Default="00550F63" w:rsidP="002C6F69">
            <w:pPr>
              <w:pStyle w:val="TAL"/>
            </w:pPr>
            <w:r>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Default="00550F63" w:rsidP="002C6F69">
            <w:pPr>
              <w:pStyle w:val="TAL"/>
              <w:rPr>
                <w:lang w:val="en-US"/>
              </w:rPr>
            </w:pPr>
            <w:r>
              <w:rPr>
                <w:lang w:val="en-US"/>
              </w:rPr>
              <w:t>Not applicable.</w:t>
            </w:r>
          </w:p>
        </w:tc>
      </w:tr>
    </w:tbl>
    <w:p w14:paraId="124EA1A6" w14:textId="77777777" w:rsidR="00550F63" w:rsidRDefault="00550F63" w:rsidP="00550F63">
      <w:pPr>
        <w:pStyle w:val="TAN"/>
        <w:keepNext w:val="0"/>
      </w:pPr>
    </w:p>
    <w:p w14:paraId="6D9C25C2" w14:textId="77777777" w:rsidR="00550F63" w:rsidRDefault="00550F63" w:rsidP="00550F63">
      <w:pPr>
        <w:pStyle w:val="Normalaftertable"/>
        <w:keepNext/>
        <w:spacing w:before="240"/>
      </w:pPr>
      <w:r>
        <w:t>Table 12.2.7-3 provides a list of general error events exposed at reference point M6d.</w:t>
      </w:r>
    </w:p>
    <w:p w14:paraId="1A61761F" w14:textId="77777777" w:rsidR="00550F63" w:rsidRDefault="00550F63" w:rsidP="00550F63">
      <w:pPr>
        <w:pStyle w:val="TH"/>
      </w:pPr>
      <w:r>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Default="00550F63" w:rsidP="002C6F69">
            <w:pPr>
              <w:pStyle w:val="TAH"/>
              <w:rPr>
                <w:lang w:val="en-US"/>
              </w:rPr>
            </w:pPr>
            <w:r>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Default="00550F63" w:rsidP="002C6F69">
            <w:pPr>
              <w:pStyle w:val="TAH"/>
              <w:rPr>
                <w:lang w:val="en-US"/>
              </w:rPr>
            </w:pPr>
            <w:r>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Default="00550F63" w:rsidP="002C6F69">
            <w:pPr>
              <w:pStyle w:val="TAH"/>
              <w:rPr>
                <w:lang w:val="en-US"/>
              </w:rPr>
            </w:pPr>
            <w:r>
              <w:rPr>
                <w:lang w:val="en-US"/>
              </w:rPr>
              <w:t>Payload</w:t>
            </w:r>
          </w:p>
        </w:tc>
      </w:tr>
      <w:tr w:rsidR="00550F63"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Default="00550F63" w:rsidP="002C6F69">
            <w:pPr>
              <w:pStyle w:val="TAL"/>
              <w:rPr>
                <w:rStyle w:val="Code"/>
              </w:rPr>
            </w:pPr>
            <w:r>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Default="00550F63" w:rsidP="002C6F69">
            <w:pPr>
              <w:pStyle w:val="TAL"/>
            </w:pPr>
            <w:r>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Default="00550F63" w:rsidP="002C6F69">
            <w:pPr>
              <w:pStyle w:val="TAL"/>
              <w:rPr>
                <w:lang w:val="en-US"/>
              </w:rPr>
            </w:pPr>
            <w:r>
              <w:t>Server address,</w:t>
            </w:r>
            <w:r>
              <w:br/>
              <w:t>Provisioning Session Id,</w:t>
            </w:r>
            <w:r>
              <w:br/>
              <w:t>Metrics Reporting Configuration Id,</w:t>
            </w:r>
            <w:r>
              <w:br/>
              <w:t>HTTP response code</w:t>
            </w:r>
            <w:r>
              <w:br/>
              <w:t>Error message.</w:t>
            </w:r>
            <w:r>
              <w:rPr>
                <w:rStyle w:val="CommentReference"/>
                <w:rFonts w:ascii="Times New Roman" w:hAnsi="Times New Roman"/>
                <w:lang w:val="en-US"/>
              </w:rPr>
              <w:t xml:space="preserve"> </w:t>
            </w:r>
          </w:p>
        </w:tc>
      </w:tr>
    </w:tbl>
    <w:p w14:paraId="51C3FDF7" w14:textId="77777777" w:rsidR="00550F63" w:rsidRDefault="00550F63" w:rsidP="00550F63">
      <w:pPr>
        <w:pStyle w:val="TAN"/>
        <w:keepNext w:val="0"/>
      </w:pPr>
    </w:p>
    <w:p w14:paraId="66F2C273" w14:textId="77777777" w:rsidR="00550F63" w:rsidRDefault="00550F63" w:rsidP="00550F63">
      <w:r>
        <w:t>Details of status information for RAN-based metrics reporting are for further study.</w:t>
      </w:r>
    </w:p>
    <w:p w14:paraId="612B96CF" w14:textId="16ED63B6" w:rsidR="0073586F" w:rsidRPr="00586B6B" w:rsidRDefault="0073586F" w:rsidP="0073586F">
      <w:pPr>
        <w:pStyle w:val="Heading2"/>
      </w:pPr>
      <w:r w:rsidRPr="00586B6B">
        <w:t>12.3</w:t>
      </w:r>
      <w:r w:rsidR="006C03FB" w:rsidRPr="00586B6B">
        <w:tab/>
      </w:r>
      <w:r w:rsidRPr="00586B6B">
        <w:t>Media Session Handling for Uplink Streaming – APIs and Functions</w:t>
      </w:r>
      <w:bookmarkEnd w:id="1709"/>
      <w:bookmarkEnd w:id="1710"/>
      <w:bookmarkEnd w:id="1711"/>
      <w:bookmarkEnd w:id="1712"/>
      <w:bookmarkEnd w:id="171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714" w:name="_Toc68899690"/>
      <w:bookmarkStart w:id="1715" w:name="_Toc71214441"/>
      <w:bookmarkStart w:id="1716" w:name="_Toc71722115"/>
      <w:bookmarkStart w:id="1717" w:name="_Toc74859167"/>
      <w:bookmarkStart w:id="1718" w:name="_Toc123800917"/>
      <w:r w:rsidRPr="00586B6B">
        <w:t>13</w:t>
      </w:r>
      <w:r w:rsidRPr="00586B6B">
        <w:tab/>
        <w:t>UE Media Stream Handler (M7) APIs for uplink and downlink</w:t>
      </w:r>
      <w:bookmarkEnd w:id="1714"/>
      <w:bookmarkEnd w:id="1715"/>
      <w:bookmarkEnd w:id="1716"/>
      <w:bookmarkEnd w:id="1717"/>
      <w:bookmarkEnd w:id="1718"/>
    </w:p>
    <w:p w14:paraId="1DD35D6F" w14:textId="6D0C1520" w:rsidR="00D573D2" w:rsidRPr="00586B6B" w:rsidRDefault="00D573D2" w:rsidP="001E0E47">
      <w:pPr>
        <w:pStyle w:val="Heading2"/>
      </w:pPr>
      <w:bookmarkStart w:id="1719" w:name="_Toc68899691"/>
      <w:bookmarkStart w:id="1720" w:name="_Toc71214442"/>
      <w:bookmarkStart w:id="1721" w:name="_Toc71722116"/>
      <w:bookmarkStart w:id="1722" w:name="_Toc74859168"/>
      <w:bookmarkStart w:id="1723" w:name="_Toc123800918"/>
      <w:r w:rsidRPr="00586B6B">
        <w:t>13.1</w:t>
      </w:r>
      <w:r w:rsidRPr="00586B6B">
        <w:tab/>
        <w:t>General</w:t>
      </w:r>
      <w:bookmarkEnd w:id="1719"/>
      <w:bookmarkEnd w:id="1720"/>
      <w:bookmarkEnd w:id="1721"/>
      <w:bookmarkEnd w:id="1722"/>
      <w:bookmarkEnd w:id="1723"/>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724" w:name="_Toc68899692"/>
      <w:bookmarkStart w:id="1725" w:name="_Toc71214443"/>
      <w:bookmarkStart w:id="1726" w:name="_Toc71722117"/>
      <w:bookmarkStart w:id="1727" w:name="_Toc74859169"/>
      <w:bookmarkStart w:id="1728" w:name="_Toc123800919"/>
      <w:r w:rsidRPr="00586B6B">
        <w:t>13.2</w:t>
      </w:r>
      <w:r w:rsidRPr="00586B6B">
        <w:tab/>
        <w:t>DASH Media Player – APIs and Functions</w:t>
      </w:r>
      <w:bookmarkEnd w:id="1724"/>
      <w:bookmarkEnd w:id="1725"/>
      <w:bookmarkEnd w:id="1726"/>
      <w:bookmarkEnd w:id="1727"/>
      <w:bookmarkEnd w:id="1728"/>
    </w:p>
    <w:p w14:paraId="055D572C" w14:textId="36B12BAB" w:rsidR="00D573D2" w:rsidRPr="00586B6B" w:rsidRDefault="00D573D2" w:rsidP="00D573D2">
      <w:pPr>
        <w:pStyle w:val="Heading3"/>
      </w:pPr>
      <w:bookmarkStart w:id="1729" w:name="_Toc68899693"/>
      <w:bookmarkStart w:id="1730" w:name="_Toc71214444"/>
      <w:bookmarkStart w:id="1731" w:name="_Toc71722118"/>
      <w:bookmarkStart w:id="1732" w:name="_Toc74859170"/>
      <w:bookmarkStart w:id="1733" w:name="_Toc123800920"/>
      <w:r w:rsidRPr="00586B6B">
        <w:t>13.2.1</w:t>
      </w:r>
      <w:r w:rsidRPr="00586B6B">
        <w:tab/>
        <w:t>Overview</w:t>
      </w:r>
      <w:bookmarkEnd w:id="1729"/>
      <w:bookmarkEnd w:id="1730"/>
      <w:bookmarkEnd w:id="1731"/>
      <w:bookmarkEnd w:id="1732"/>
      <w:bookmarkEnd w:id="1733"/>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bookmarkStart w:id="1734" w:name="_MCCTEMPBM_CRPT71130555___7"/>
    <w:p w14:paraId="32189A35" w14:textId="6AD5AAF8" w:rsidR="007A7675" w:rsidRPr="00FD53DE" w:rsidRDefault="00C33866" w:rsidP="006641D5">
      <w:pPr>
        <w:pStyle w:val="TH"/>
      </w:pPr>
      <w:r>
        <w:object w:dxaOrig="18760" w:dyaOrig="11961" w14:anchorId="72907223">
          <v:shape id="_x0000_i1028" type="#_x0000_t75" style="width:481.2pt;height:306.8pt" o:ole="">
            <v:imagedata r:id="rId28" o:title=""/>
          </v:shape>
          <o:OLEObject Type="Embed" ProgID="Visio.Drawing.15" ShapeID="_x0000_i1028" DrawAspect="Content" ObjectID="_1748768558" r:id="rId29"/>
        </w:object>
      </w:r>
    </w:p>
    <w:bookmarkEnd w:id="1734"/>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CE66F9">
      <w:pPr>
        <w:keepNext/>
      </w:pPr>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bookmarkStart w:id="1735" w:name="_MCCTEMPBM_CRPT71130556___2"/>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bookmarkEnd w:id="1735"/>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bookmarkStart w:id="1736" w:name="_MCCTEMPBM_CRPT71130557___2"/>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bookmarkEnd w:id="1736"/>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bookmarkStart w:id="1737" w:name="_MCCTEMPBM_CRPT71130558___5"/>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738" w:name="_Toc68899694"/>
      <w:bookmarkStart w:id="1739" w:name="_Toc71214445"/>
      <w:bookmarkStart w:id="1740" w:name="_Toc71722119"/>
      <w:bookmarkStart w:id="1741" w:name="_Toc74859171"/>
      <w:bookmarkStart w:id="1742" w:name="_Toc123800921"/>
      <w:bookmarkEnd w:id="1737"/>
      <w:r w:rsidRPr="00586B6B">
        <w:t>13.2.2</w:t>
      </w:r>
      <w:r w:rsidR="00F601ED" w:rsidRPr="00586B6B">
        <w:tab/>
      </w:r>
      <w:r w:rsidRPr="00586B6B">
        <w:t>Media Player model</w:t>
      </w:r>
      <w:bookmarkEnd w:id="1738"/>
      <w:bookmarkEnd w:id="1739"/>
      <w:bookmarkEnd w:id="1740"/>
      <w:bookmarkEnd w:id="1741"/>
      <w:bookmarkEnd w:id="1742"/>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743" w:name="FIGURE_SD_STATE_DIAGRAM"/>
      <w:r w:rsidRPr="00586B6B">
        <w:t>Figure 13.2.2-1: State Diagram for Media Player</w:t>
      </w:r>
      <w:bookmarkEnd w:id="1743"/>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744" w:name="TABLE_SD_STATES"/>
      <w:r w:rsidRPr="00586B6B">
        <w:t xml:space="preserve">Table </w:t>
      </w:r>
      <w:bookmarkEnd w:id="1744"/>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bookmarkStart w:id="1745" w:name="_MCCTEMPBM_CRPT71130559___7"/>
            <w:r w:rsidRPr="00D41AA2">
              <w:rPr>
                <w:rStyle w:val="Code"/>
              </w:rPr>
              <w:t>IDLE</w:t>
            </w:r>
            <w:bookmarkEnd w:id="1745"/>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bookmarkStart w:id="1746" w:name="_MCCTEMPBM_CRPT71130560___2"/>
            <w:r w:rsidRPr="00D41AA2">
              <w:rPr>
                <w:rStyle w:val="Code"/>
              </w:rPr>
              <w:t>INITIALIZED</w:t>
            </w:r>
            <w:bookmarkEnd w:id="1746"/>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bookmarkStart w:id="1747" w:name="_MCCTEMPBM_CRPT71130561___2"/>
            <w:r w:rsidRPr="00D41AA2">
              <w:rPr>
                <w:rStyle w:val="Code"/>
              </w:rPr>
              <w:t>READY</w:t>
            </w:r>
            <w:bookmarkEnd w:id="1747"/>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bookmarkStart w:id="1748" w:name="_MCCTEMPBM_CRPT71130562___2"/>
            <w:r w:rsidRPr="00D41AA2">
              <w:rPr>
                <w:rStyle w:val="Code"/>
              </w:rPr>
              <w:t>PRELOADED</w:t>
            </w:r>
            <w:bookmarkEnd w:id="1748"/>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bookmarkStart w:id="1749" w:name="_MCCTEMPBM_CRPT71130563___2"/>
            <w:r w:rsidRPr="00D41AA2">
              <w:rPr>
                <w:rStyle w:val="Code"/>
              </w:rPr>
              <w:t>PLAYING</w:t>
            </w:r>
            <w:bookmarkEnd w:id="1749"/>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bookmarkStart w:id="1750" w:name="_MCCTEMPBM_CRPT71130564___2"/>
            <w:r w:rsidRPr="00D41AA2">
              <w:rPr>
                <w:rStyle w:val="Code"/>
              </w:rPr>
              <w:t>PAUSED</w:t>
            </w:r>
            <w:bookmarkEnd w:id="1750"/>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751" w:name="_Toc68899695"/>
      <w:bookmarkStart w:id="1752" w:name="_Toc71214446"/>
      <w:bookmarkStart w:id="1753" w:name="_Toc71722120"/>
      <w:bookmarkStart w:id="1754" w:name="_Toc74859172"/>
      <w:bookmarkStart w:id="1755" w:name="_Toc123800922"/>
      <w:r w:rsidRPr="00586B6B">
        <w:t>13.2.3</w:t>
      </w:r>
      <w:r w:rsidR="00F601ED" w:rsidRPr="00586B6B">
        <w:tab/>
      </w:r>
      <w:r w:rsidRPr="00586B6B">
        <w:t>Methods</w:t>
      </w:r>
      <w:bookmarkEnd w:id="1751"/>
      <w:bookmarkEnd w:id="1752"/>
      <w:bookmarkEnd w:id="1753"/>
      <w:bookmarkEnd w:id="1754"/>
      <w:bookmarkEnd w:id="1755"/>
    </w:p>
    <w:p w14:paraId="1302A077" w14:textId="19B54709" w:rsidR="00D573D2" w:rsidRPr="00586B6B" w:rsidRDefault="00D573D2" w:rsidP="00D573D2">
      <w:pPr>
        <w:pStyle w:val="Heading4"/>
      </w:pPr>
      <w:bookmarkStart w:id="1756" w:name="_Toc68899696"/>
      <w:bookmarkStart w:id="1757" w:name="_Toc71214447"/>
      <w:bookmarkStart w:id="1758" w:name="_Toc71722121"/>
      <w:bookmarkStart w:id="1759" w:name="_Toc74859173"/>
      <w:bookmarkStart w:id="1760" w:name="_Toc123800923"/>
      <w:r w:rsidRPr="00586B6B">
        <w:t>13.2.3.1</w:t>
      </w:r>
      <w:r w:rsidRPr="00586B6B">
        <w:tab/>
        <w:t>General</w:t>
      </w:r>
      <w:bookmarkEnd w:id="1756"/>
      <w:bookmarkEnd w:id="1757"/>
      <w:bookmarkEnd w:id="1758"/>
      <w:bookmarkEnd w:id="1759"/>
      <w:bookmarkEnd w:id="1760"/>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761" w:name="TABLE_SD_METHODS"/>
      <w:r w:rsidRPr="00586B6B">
        <w:t>Table 13.2.3.1-1</w:t>
      </w:r>
      <w:bookmarkEnd w:id="1761"/>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bookmarkStart w:id="1762" w:name="_MCCTEMPBM_CRPT71130565___7"/>
            <w:r w:rsidRPr="00116F1A">
              <w:rPr>
                <w:rStyle w:val="CodeMethod"/>
              </w:rPr>
              <w:t>initialize()</w:t>
            </w:r>
            <w:bookmarkEnd w:id="1762"/>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bookmarkStart w:id="1763" w:name="_MCCTEMPBM_CRPT71130566___7"/>
            <w:r w:rsidRPr="00116F1A">
              <w:rPr>
                <w:rStyle w:val="CodeMethod"/>
              </w:rPr>
              <w:t>attach(MPD)</w:t>
            </w:r>
            <w:bookmarkEnd w:id="1763"/>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bookmarkStart w:id="1764" w:name="_MCCTEMPBM_CRPT71130567___7"/>
            <w:r w:rsidRPr="00116F1A">
              <w:rPr>
                <w:rStyle w:val="CodeMethod"/>
              </w:rPr>
              <w:t>preload(MPD)</w:t>
            </w:r>
            <w:bookmarkEnd w:id="1764"/>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bookmarkStart w:id="1765" w:name="_MCCTEMPBM_CRPT71130568___7"/>
            <w:r w:rsidRPr="00116F1A">
              <w:rPr>
                <w:rStyle w:val="CodeMethod"/>
              </w:rPr>
              <w:t>play(MPD)</w:t>
            </w:r>
            <w:bookmarkEnd w:id="1765"/>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bookmarkStart w:id="1766" w:name="_MCCTEMPBM_CRPT71130569___7"/>
            <w:r w:rsidRPr="00116F1A">
              <w:rPr>
                <w:rStyle w:val="CodeMethod"/>
              </w:rPr>
              <w:t>pause()</w:t>
            </w:r>
            <w:bookmarkEnd w:id="1766"/>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bookmarkStart w:id="1767" w:name="_MCCTEMPBM_CRPT71130570___7"/>
            <w:r w:rsidRPr="00116F1A">
              <w:rPr>
                <w:rStyle w:val="CodeMethod"/>
              </w:rPr>
              <w:t>seek(MPD,</w:t>
            </w:r>
            <w:r w:rsidR="004B13C7" w:rsidRPr="00116F1A">
              <w:rPr>
                <w:rStyle w:val="CodeMethod"/>
              </w:rPr>
              <w:t xml:space="preserve"> </w:t>
            </w:r>
            <w:r w:rsidRPr="00116F1A">
              <w:rPr>
                <w:rStyle w:val="CodeMethod"/>
              </w:rPr>
              <w:t>time)</w:t>
            </w:r>
            <w:bookmarkEnd w:id="1767"/>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bookmarkStart w:id="1768" w:name="_MCCTEMPBM_CRPT71130571___7"/>
            <w:r w:rsidRPr="00116F1A">
              <w:rPr>
                <w:rStyle w:val="CodeMethod"/>
              </w:rPr>
              <w:t>reset()</w:t>
            </w:r>
            <w:bookmarkEnd w:id="1768"/>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bookmarkStart w:id="1769" w:name="_MCCTEMPBM_CRPT71130572___7"/>
            <w:r w:rsidRPr="00116F1A">
              <w:rPr>
                <w:rStyle w:val="CodeMethod"/>
              </w:rPr>
              <w:t>destroy()</w:t>
            </w:r>
            <w:bookmarkEnd w:id="1769"/>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0C154F">
      <w:pPr>
        <w:pStyle w:val="TAN"/>
        <w:keepNext w:val="0"/>
      </w:pPr>
    </w:p>
    <w:p w14:paraId="02CE9392" w14:textId="147A2240" w:rsidR="00D573D2" w:rsidRPr="00586B6B" w:rsidRDefault="00D573D2" w:rsidP="00D573D2">
      <w:pPr>
        <w:pStyle w:val="Heading4"/>
      </w:pPr>
      <w:bookmarkStart w:id="1770" w:name="_Toc68899697"/>
      <w:bookmarkStart w:id="1771" w:name="_Toc71214448"/>
      <w:bookmarkStart w:id="1772" w:name="_Toc71722122"/>
      <w:bookmarkStart w:id="1773" w:name="_Toc74859174"/>
      <w:bookmarkStart w:id="1774" w:name="_Toc123800924"/>
      <w:r w:rsidRPr="00586B6B">
        <w:t>13.2.3.2</w:t>
      </w:r>
      <w:r w:rsidRPr="00586B6B">
        <w:tab/>
        <w:t>Initialize</w:t>
      </w:r>
      <w:bookmarkEnd w:id="1770"/>
      <w:bookmarkEnd w:id="1771"/>
      <w:bookmarkEnd w:id="1772"/>
      <w:bookmarkEnd w:id="1773"/>
      <w:bookmarkEnd w:id="1774"/>
    </w:p>
    <w:p w14:paraId="49FFF479" w14:textId="77777777" w:rsidR="00D573D2" w:rsidRPr="00586B6B" w:rsidRDefault="00D573D2" w:rsidP="00D573D2">
      <w:bookmarkStart w:id="1775" w:name="_MCCTEMPBM_CRPT71130573___7"/>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bookmarkEnd w:id="1775"/>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776" w:name="_Toc68899698"/>
      <w:bookmarkStart w:id="1777" w:name="_Toc71214449"/>
      <w:bookmarkStart w:id="1778" w:name="_Toc71722123"/>
      <w:bookmarkStart w:id="1779" w:name="_Toc74859175"/>
      <w:bookmarkStart w:id="1780" w:name="_Toc123800925"/>
      <w:r w:rsidRPr="00586B6B">
        <w:t>13.2.3.3</w:t>
      </w:r>
      <w:r w:rsidRPr="00586B6B">
        <w:tab/>
        <w:t>Attach</w:t>
      </w:r>
      <w:bookmarkEnd w:id="1776"/>
      <w:bookmarkEnd w:id="1777"/>
      <w:bookmarkEnd w:id="1778"/>
      <w:bookmarkEnd w:id="1779"/>
      <w:bookmarkEnd w:id="1780"/>
    </w:p>
    <w:p w14:paraId="6A6A68F3" w14:textId="77777777" w:rsidR="00D573D2" w:rsidRPr="00586B6B" w:rsidRDefault="00D573D2" w:rsidP="00D573D2">
      <w:bookmarkStart w:id="1781" w:name="_MCCTEMPBM_CRPT71130574___7"/>
      <w:r w:rsidRPr="00586B6B">
        <w:t xml:space="preserve">This clause defines the </w:t>
      </w:r>
      <w:r w:rsidRPr="00586B6B">
        <w:rPr>
          <w:rStyle w:val="CodeMethod"/>
        </w:rPr>
        <w:t>attach()</w:t>
      </w:r>
      <w:r w:rsidRPr="00586B6B">
        <w:t xml:space="preserve"> method.</w:t>
      </w:r>
    </w:p>
    <w:bookmarkEnd w:id="1781"/>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bookmarkStart w:id="1782" w:name="_MCCTEMPBM_CRPT71130575___7"/>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bookmarkStart w:id="1783" w:name="_MCCTEMPBM_CRPT71130576___7"/>
      <w:bookmarkEnd w:id="1782"/>
      <w:r w:rsidRPr="00586B6B">
        <w:t xml:space="preserve">An 5GMSd-Aware Application calls </w:t>
      </w:r>
      <w:r w:rsidRPr="00586B6B">
        <w:rPr>
          <w:rStyle w:val="CodeMethod"/>
        </w:rPr>
        <w:t>attachMPD()</w:t>
      </w:r>
      <w:r w:rsidRPr="00586B6B">
        <w:t xml:space="preserve"> to set a source URL to an MPD file or a previously downloaded and parsed MPD.</w:t>
      </w:r>
    </w:p>
    <w:bookmarkEnd w:id="1783"/>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bookmarkStart w:id="1784" w:name="_MCCTEMPBM_CRPT71130577___7"/>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bookmarkEnd w:id="1784"/>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bookmarkStart w:id="1785" w:name="_MCCTEMPBM_CRPT71130578___7"/>
            <w:r w:rsidRPr="00586B6B">
              <w:rPr>
                <w:rStyle w:val="Datatypechar"/>
                <w:rFonts w:eastAsia="MS Mincho"/>
              </w:rPr>
              <w:t>string</w:t>
            </w:r>
            <w:r w:rsidRPr="00586B6B">
              <w:rPr>
                <w:rStyle w:val="Datatypechar"/>
              </w:rPr>
              <w:t> | </w:t>
            </w:r>
            <w:r w:rsidRPr="00586B6B">
              <w:rPr>
                <w:rStyle w:val="Datatypechar"/>
                <w:rFonts w:eastAsia="MS Mincho"/>
              </w:rPr>
              <w:t>Object</w:t>
            </w:r>
            <w:bookmarkEnd w:id="1785"/>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0C154F">
      <w:pPr>
        <w:pStyle w:val="TAN"/>
        <w:keepNext w:val="0"/>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bookmarkStart w:id="1786" w:name="_MCCTEMPBM_CRPT71130579___7"/>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bookmarkEnd w:id="1786"/>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bookmarkStart w:id="1787" w:name="_MCCTEMPBM_CRPT71130580___7"/>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bookmarkEnd w:id="1787"/>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bookmarkStart w:id="1788" w:name="_MCCTEMPBM_CRPT71130581___7"/>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bookmarkEnd w:id="1788"/>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bookmarkStart w:id="1789" w:name="_MCCTEMPBM_CRPT71130582___7"/>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bookmarkEnd w:id="1789"/>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790" w:name="_Toc68899699"/>
      <w:bookmarkStart w:id="1791" w:name="_Toc71214450"/>
      <w:bookmarkStart w:id="1792" w:name="_Toc71722124"/>
      <w:bookmarkStart w:id="1793" w:name="_Toc74859176"/>
      <w:bookmarkStart w:id="1794" w:name="_Toc123800926"/>
      <w:r w:rsidRPr="00586B6B">
        <w:t>13.2.3.4</w:t>
      </w:r>
      <w:r w:rsidRPr="00586B6B">
        <w:tab/>
        <w:t>Pre-load</w:t>
      </w:r>
      <w:bookmarkEnd w:id="1790"/>
      <w:bookmarkEnd w:id="1791"/>
      <w:bookmarkEnd w:id="1792"/>
      <w:bookmarkEnd w:id="1793"/>
      <w:bookmarkEnd w:id="1794"/>
    </w:p>
    <w:p w14:paraId="544B8C0F" w14:textId="77777777" w:rsidR="00D573D2" w:rsidRPr="00586B6B" w:rsidRDefault="00D573D2" w:rsidP="004A3377">
      <w:pPr>
        <w:keepNext/>
      </w:pPr>
      <w:bookmarkStart w:id="1795" w:name="_MCCTEMPBM_CRPT71130583___7"/>
      <w:r w:rsidRPr="00586B6B">
        <w:t xml:space="preserve">This clause defines the </w:t>
      </w:r>
      <w:r w:rsidRPr="00586B6B">
        <w:rPr>
          <w:rStyle w:val="CodeMethod"/>
        </w:rPr>
        <w:t>preload()</w:t>
      </w:r>
      <w:r w:rsidRPr="00586B6B">
        <w:t xml:space="preserve"> method.</w:t>
      </w:r>
    </w:p>
    <w:bookmarkEnd w:id="1795"/>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bookmarkStart w:id="1796" w:name="_MCCTEMPBM_CRPT71130584___7"/>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bookmarkStart w:id="1797" w:name="_MCCTEMPBM_CRPT71130585___7"/>
      <w:bookmarkEnd w:id="1796"/>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bookmarkEnd w:id="1797"/>
    <w:p w14:paraId="1262AB6E" w14:textId="54E1BD90" w:rsidR="00D573D2" w:rsidRPr="00586B6B" w:rsidRDefault="00D573D2" w:rsidP="00F601ED">
      <w:pPr>
        <w:keepNext/>
      </w:pPr>
      <w:r w:rsidRPr="00586B6B">
        <w:t>The parameters of the method are defined in Table 13.2.3.</w:t>
      </w:r>
      <w:r w:rsidR="55CFDB14" w:rsidRPr="00586B6B">
        <w:t>4</w:t>
      </w:r>
      <w:r w:rsidRPr="00586B6B">
        <w:t>-1.</w:t>
      </w:r>
    </w:p>
    <w:p w14:paraId="6E576344" w14:textId="733214FA" w:rsidR="00D573D2" w:rsidRPr="00586B6B" w:rsidRDefault="00D573D2" w:rsidP="00C97258">
      <w:pPr>
        <w:pStyle w:val="TH"/>
      </w:pPr>
      <w:bookmarkStart w:id="1798" w:name="_MCCTEMPBM_CRPT71130586___7"/>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bookmarkEnd w:id="1798"/>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bookmarkStart w:id="1799" w:name="_MCCTEMPBM_CRPT71130587___7"/>
            <w:r w:rsidRPr="00586B6B">
              <w:rPr>
                <w:rStyle w:val="Datatypechar"/>
                <w:rFonts w:eastAsia="MS Mincho"/>
              </w:rPr>
              <w:t>string</w:t>
            </w:r>
            <w:r w:rsidRPr="00586B6B">
              <w:rPr>
                <w:rStyle w:val="Datatypechar"/>
              </w:rPr>
              <w:t> | </w:t>
            </w:r>
            <w:r w:rsidRPr="00586B6B">
              <w:rPr>
                <w:rStyle w:val="Datatypechar"/>
                <w:rFonts w:eastAsia="MS Mincho"/>
              </w:rPr>
              <w:t>Object</w:t>
            </w:r>
            <w:bookmarkEnd w:id="1799"/>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0C154F">
      <w:pPr>
        <w:pStyle w:val="TAN"/>
        <w:keepNext w:val="0"/>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bookmarkStart w:id="1800" w:name="_MCCTEMPBM_CRPT7113058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bookmarkEnd w:id="1800"/>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bookmarkStart w:id="1801" w:name="_MCCTEMPBM_CRPT71130589___7"/>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bookmarkEnd w:id="1801"/>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802" w:name="_Toc68899700"/>
      <w:bookmarkStart w:id="1803" w:name="_Toc71214451"/>
      <w:bookmarkStart w:id="1804" w:name="_Toc71722125"/>
      <w:bookmarkStart w:id="1805" w:name="_Toc74859177"/>
      <w:bookmarkStart w:id="1806" w:name="_Toc123800927"/>
      <w:r w:rsidRPr="00586B6B">
        <w:t>13.2.3.5</w:t>
      </w:r>
      <w:r w:rsidRPr="00586B6B">
        <w:tab/>
        <w:t>Play</w:t>
      </w:r>
      <w:bookmarkEnd w:id="1802"/>
      <w:bookmarkEnd w:id="1803"/>
      <w:bookmarkEnd w:id="1804"/>
      <w:bookmarkEnd w:id="1805"/>
      <w:bookmarkEnd w:id="1806"/>
    </w:p>
    <w:p w14:paraId="59ACD361" w14:textId="77777777" w:rsidR="00D573D2" w:rsidRPr="00586B6B" w:rsidRDefault="00D573D2" w:rsidP="00D573D2">
      <w:bookmarkStart w:id="1807" w:name="_MCCTEMPBM_CRPT71130590___7"/>
      <w:r w:rsidRPr="00586B6B">
        <w:t xml:space="preserve">This clause defines the </w:t>
      </w:r>
      <w:r w:rsidRPr="00586B6B">
        <w:rPr>
          <w:rStyle w:val="CodeMethod"/>
        </w:rPr>
        <w:t>play()</w:t>
      </w:r>
      <w:r w:rsidRPr="00586B6B">
        <w:t xml:space="preserve"> method.</w:t>
      </w:r>
    </w:p>
    <w:bookmarkEnd w:id="1807"/>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bookmarkStart w:id="1808" w:name="_MCCTEMPBM_CRPT71130591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bookmarkStart w:id="1809" w:name="_MCCTEMPBM_CRPT71130592___7"/>
      <w:bookmarkEnd w:id="1808"/>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bookmarkEnd w:id="1809"/>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bookmarkStart w:id="1810" w:name="_MCCTEMPBM_CRPT71130593___7"/>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bookmarkEnd w:id="1810"/>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bookmarkStart w:id="1811" w:name="_MCCTEMPBM_CRPT71130594___7"/>
            <w:r w:rsidRPr="00586B6B">
              <w:rPr>
                <w:rStyle w:val="Datatypechar"/>
              </w:rPr>
              <w:t>string | Object</w:t>
            </w:r>
            <w:bookmarkEnd w:id="1811"/>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t>The following Media Player Actions are expected:</w:t>
      </w:r>
    </w:p>
    <w:p w14:paraId="571C506D" w14:textId="761C5680" w:rsidR="00D573D2" w:rsidRPr="00586B6B" w:rsidRDefault="001A2D9F" w:rsidP="001A2D9F">
      <w:pPr>
        <w:pStyle w:val="B1"/>
      </w:pPr>
      <w:bookmarkStart w:id="1812" w:name="_MCCTEMPBM_CRPT71130595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bookmarkEnd w:id="1812"/>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bookmarkStart w:id="1813" w:name="_MCCTEMPBM_CRPT71130596___7"/>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bookmarkEnd w:id="1813"/>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814" w:name="_Toc68899701"/>
      <w:bookmarkStart w:id="1815" w:name="_Toc71214452"/>
      <w:bookmarkStart w:id="1816" w:name="_Toc71722126"/>
      <w:bookmarkStart w:id="1817" w:name="_Toc74859178"/>
      <w:bookmarkStart w:id="1818" w:name="_Toc123800928"/>
      <w:r w:rsidRPr="00586B6B">
        <w:t>13.2.3.6</w:t>
      </w:r>
      <w:r w:rsidRPr="00586B6B">
        <w:tab/>
        <w:t>Pause</w:t>
      </w:r>
      <w:bookmarkEnd w:id="1814"/>
      <w:bookmarkEnd w:id="1815"/>
      <w:bookmarkEnd w:id="1816"/>
      <w:bookmarkEnd w:id="1817"/>
      <w:bookmarkEnd w:id="1818"/>
    </w:p>
    <w:p w14:paraId="78B46541" w14:textId="77777777" w:rsidR="00D573D2" w:rsidRPr="00586B6B" w:rsidRDefault="00D573D2" w:rsidP="00D573D2">
      <w:bookmarkStart w:id="1819" w:name="_MCCTEMPBM_CRPT71130597___7"/>
      <w:r w:rsidRPr="00586B6B">
        <w:t xml:space="preserve">This clause defines </w:t>
      </w:r>
      <w:r w:rsidRPr="00586B6B">
        <w:rPr>
          <w:rStyle w:val="CodeMethod"/>
        </w:rPr>
        <w:t>pause()</w:t>
      </w:r>
      <w:r w:rsidRPr="00586B6B">
        <w:t xml:space="preserve"> method.</w:t>
      </w:r>
    </w:p>
    <w:bookmarkEnd w:id="1819"/>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bookmarkStart w:id="1820" w:name="_MCCTEMPBM_CRPT71130598___2"/>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bookmarkStart w:id="1821" w:name="_MCCTEMPBM_CRPT71130599___7"/>
      <w:bookmarkEnd w:id="1820"/>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bookmarkEnd w:id="1821"/>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bookmarkStart w:id="1822" w:name="_MCCTEMPBM_CRPT71130600___7"/>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bookmarkEnd w:id="1822"/>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bookmarkStart w:id="1823" w:name="_MCCTEMPBM_CRPT71130601___7"/>
      <w:r w:rsidRPr="00586B6B">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bookmarkEnd w:id="1823"/>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824" w:name="_Toc68899702"/>
      <w:bookmarkStart w:id="1825" w:name="_Toc71214453"/>
      <w:bookmarkStart w:id="1826" w:name="_Toc71722127"/>
      <w:bookmarkStart w:id="1827" w:name="_Toc74859179"/>
      <w:bookmarkStart w:id="1828" w:name="_Toc123800929"/>
      <w:r w:rsidRPr="00586B6B">
        <w:t>13.2.3.7</w:t>
      </w:r>
      <w:r w:rsidRPr="00586B6B">
        <w:tab/>
        <w:t>Seek</w:t>
      </w:r>
      <w:bookmarkEnd w:id="1824"/>
      <w:bookmarkEnd w:id="1825"/>
      <w:bookmarkEnd w:id="1826"/>
      <w:bookmarkEnd w:id="1827"/>
      <w:bookmarkEnd w:id="1828"/>
    </w:p>
    <w:p w14:paraId="7BDA4E93" w14:textId="77777777" w:rsidR="00D573D2" w:rsidRPr="00586B6B" w:rsidRDefault="00D573D2" w:rsidP="00D573D2">
      <w:bookmarkStart w:id="1829" w:name="_MCCTEMPBM_CRPT71130602___7"/>
      <w:r w:rsidRPr="00586B6B">
        <w:t xml:space="preserve">This clause defines </w:t>
      </w:r>
      <w:r w:rsidRPr="00586B6B">
        <w:rPr>
          <w:rStyle w:val="CodeMethod"/>
        </w:rPr>
        <w:t>seek()</w:t>
      </w:r>
      <w:r w:rsidRPr="00586B6B">
        <w:t xml:space="preserve"> method.</w:t>
      </w:r>
    </w:p>
    <w:bookmarkEnd w:id="1829"/>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bookmarkStart w:id="1830" w:name="_MCCTEMPBM_CRPT71130603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bookmarkStart w:id="1831" w:name="_MCCTEMPBM_CRPT71130604___7"/>
      <w:bookmarkEnd w:id="1830"/>
      <w:r w:rsidRPr="00586B6B">
        <w:t xml:space="preserve">An 5GMSd-Aware Application calls </w:t>
      </w:r>
      <w:r w:rsidRPr="00586B6B">
        <w:rPr>
          <w:rStyle w:val="CodeMethod"/>
        </w:rPr>
        <w:t>seek()</w:t>
      </w:r>
      <w:r w:rsidRPr="00586B6B">
        <w:t xml:space="preserve"> to cause the player to go a specific media time.</w:t>
      </w:r>
    </w:p>
    <w:bookmarkEnd w:id="1831"/>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bookmarkStart w:id="1832" w:name="_MCCTEMPBM_CRPT71130605___7"/>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bookmarkEnd w:id="1832"/>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bookmarkStart w:id="1833" w:name="_MCCTEMPBM_CRPT71130606___7"/>
            <w:r w:rsidRPr="00D41AA2">
              <w:rPr>
                <w:rStyle w:val="URLchar"/>
              </w:rPr>
              <w:t>string | Object</w:t>
            </w:r>
            <w:bookmarkEnd w:id="1833"/>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bookmarkStart w:id="1834" w:name="_MCCTEMPBM_CRPT71130607___7"/>
            <w:r w:rsidRPr="00D41AA2">
              <w:rPr>
                <w:rStyle w:val="URLchar"/>
              </w:rPr>
              <w:t>Unsigned integer</w:t>
            </w:r>
            <w:bookmarkEnd w:id="1834"/>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0C154F">
      <w:pPr>
        <w:pStyle w:val="TAN"/>
        <w:keepNext w:val="0"/>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bookmarkStart w:id="1835" w:name="_MCCTEMPBM_CRPT7113060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bookmarkEnd w:id="1835"/>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836" w:name="_Toc68899703"/>
      <w:bookmarkStart w:id="1837" w:name="_Toc71214454"/>
      <w:bookmarkStart w:id="1838" w:name="_Toc71722128"/>
      <w:bookmarkStart w:id="1839" w:name="_Toc74859180"/>
      <w:bookmarkStart w:id="1840" w:name="_Toc123800930"/>
      <w:r w:rsidRPr="00586B6B">
        <w:t>13.2.3.8</w:t>
      </w:r>
      <w:r w:rsidRPr="00586B6B">
        <w:tab/>
        <w:t>Reset</w:t>
      </w:r>
      <w:bookmarkEnd w:id="1836"/>
      <w:bookmarkEnd w:id="1837"/>
      <w:bookmarkEnd w:id="1838"/>
      <w:bookmarkEnd w:id="1839"/>
      <w:bookmarkEnd w:id="1840"/>
    </w:p>
    <w:p w14:paraId="5B3196DA" w14:textId="77777777" w:rsidR="00D573D2" w:rsidRPr="00586B6B" w:rsidRDefault="00D573D2" w:rsidP="00D573D2">
      <w:bookmarkStart w:id="1841" w:name="_MCCTEMPBM_CRPT71130609___7"/>
      <w:r w:rsidRPr="00586B6B">
        <w:t xml:space="preserve">This clause defines the </w:t>
      </w:r>
      <w:r w:rsidRPr="00586B6B">
        <w:rPr>
          <w:rStyle w:val="CodeMethod"/>
        </w:rPr>
        <w:t>reset()</w:t>
      </w:r>
      <w:r w:rsidRPr="00586B6B">
        <w:t xml:space="preserve"> method.</w:t>
      </w:r>
    </w:p>
    <w:bookmarkEnd w:id="1841"/>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bookmarkStart w:id="1842" w:name="_MCCTEMPBM_CRPT71130610___2"/>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bookmarkStart w:id="1843" w:name="_MCCTEMPBM_CRPT71130611___7"/>
      <w:bookmarkEnd w:id="184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bookmarkEnd w:id="1843"/>
    <w:p w14:paraId="444EECB1" w14:textId="77777777" w:rsidR="00D573D2" w:rsidRPr="00586B6B" w:rsidRDefault="00D573D2" w:rsidP="00D573D2">
      <w:r w:rsidRPr="00586B6B">
        <w:t>No parameters are attached.</w:t>
      </w:r>
    </w:p>
    <w:p w14:paraId="22DB2B21" w14:textId="77777777" w:rsidR="00D573D2" w:rsidRPr="00586B6B" w:rsidRDefault="00D573D2" w:rsidP="000C154F">
      <w:pPr>
        <w:keepNext/>
      </w:pPr>
      <w:r w:rsidRPr="00586B6B">
        <w:t>The following Media Player Actions are expected:</w:t>
      </w:r>
    </w:p>
    <w:p w14:paraId="4D1248E2" w14:textId="22334DFA" w:rsidR="00D573D2" w:rsidRPr="00586B6B" w:rsidRDefault="001A2D9F" w:rsidP="000C154F">
      <w:pPr>
        <w:pStyle w:val="B1"/>
        <w:keepNext/>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bookmarkStart w:id="1844" w:name="_MCCTEMPBM_CRPT71130612___7"/>
      <w:r w:rsidRPr="00586B6B">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bookmarkEnd w:id="1844"/>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845" w:name="_Toc68899704"/>
      <w:bookmarkStart w:id="1846" w:name="_Toc71214455"/>
      <w:bookmarkStart w:id="1847" w:name="_Toc71722129"/>
      <w:bookmarkStart w:id="1848" w:name="_Toc74859181"/>
      <w:bookmarkStart w:id="1849" w:name="_Toc123800931"/>
      <w:r w:rsidRPr="00586B6B">
        <w:t>13.2.3.9</w:t>
      </w:r>
      <w:r w:rsidRPr="00586B6B">
        <w:tab/>
        <w:t>Destroy</w:t>
      </w:r>
      <w:bookmarkEnd w:id="1845"/>
      <w:bookmarkEnd w:id="1846"/>
      <w:bookmarkEnd w:id="1847"/>
      <w:bookmarkEnd w:id="1848"/>
      <w:bookmarkEnd w:id="1849"/>
    </w:p>
    <w:p w14:paraId="66AD5EA1" w14:textId="77777777" w:rsidR="00D573D2" w:rsidRPr="00586B6B" w:rsidRDefault="00D573D2" w:rsidP="006B3650">
      <w:pPr>
        <w:keepNext/>
      </w:pPr>
      <w:bookmarkStart w:id="1850" w:name="_MCCTEMPBM_CRPT71130613___7"/>
      <w:r w:rsidRPr="00586B6B">
        <w:t xml:space="preserve">This clause defines </w:t>
      </w:r>
      <w:r w:rsidRPr="00586B6B">
        <w:rPr>
          <w:rStyle w:val="CodeMethod"/>
        </w:rPr>
        <w:t>destroy()</w:t>
      </w:r>
      <w:r w:rsidRPr="00586B6B">
        <w:t xml:space="preserve"> method.</w:t>
      </w:r>
    </w:p>
    <w:bookmarkEnd w:id="1850"/>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bookmarkStart w:id="1851" w:name="_MCCTEMPBM_CRPT71130614___2"/>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bookmarkStart w:id="1852" w:name="_MCCTEMPBM_CRPT71130615___7"/>
      <w:bookmarkEnd w:id="1851"/>
      <w:r w:rsidRPr="00586B6B">
        <w:t xml:space="preserve">An 5GMSd-Aware Application calls </w:t>
      </w:r>
      <w:r w:rsidRPr="00586B6B">
        <w:rPr>
          <w:rStyle w:val="CodeMethod"/>
        </w:rPr>
        <w:t>destroy()</w:t>
      </w:r>
      <w:r w:rsidRPr="00586B6B">
        <w:t>resets all information related to the media and the network.</w:t>
      </w:r>
    </w:p>
    <w:bookmarkEnd w:id="1852"/>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bookmarkStart w:id="1853" w:name="_MCCTEMPBM_CRPT71130616___7"/>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bookmarkEnd w:id="1853"/>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854" w:name="_Toc68899705"/>
      <w:bookmarkStart w:id="1855" w:name="_Toc71214456"/>
      <w:bookmarkStart w:id="1856" w:name="_Toc71722130"/>
      <w:bookmarkStart w:id="1857" w:name="_Toc74859182"/>
      <w:bookmarkStart w:id="1858" w:name="_Toc123800932"/>
      <w:r w:rsidRPr="00586B6B">
        <w:t>13.2.4</w:t>
      </w:r>
      <w:r w:rsidR="00434389" w:rsidRPr="00586B6B">
        <w:tab/>
      </w:r>
      <w:r w:rsidRPr="00586B6B">
        <w:t>Configurations and settings API</w:t>
      </w:r>
      <w:bookmarkEnd w:id="1854"/>
      <w:bookmarkEnd w:id="1855"/>
      <w:bookmarkEnd w:id="1856"/>
      <w:bookmarkEnd w:id="1857"/>
      <w:bookmarkEnd w:id="1858"/>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bookmarkStart w:id="1859" w:name="_MCCTEMPBM_CRPT71130617___7"/>
            <w:r w:rsidRPr="00586B6B">
              <w:rPr>
                <w:rStyle w:val="Datatypechar"/>
              </w:rPr>
              <w:t>O</w:t>
            </w:r>
            <w:r w:rsidR="00D573D2" w:rsidRPr="00586B6B">
              <w:rPr>
                <w:rStyle w:val="Datatypechar"/>
              </w:rPr>
              <w:t>bject</w:t>
            </w:r>
            <w:bookmarkEnd w:id="1859"/>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bookmarkStart w:id="1860" w:name="_MCCTEMPBM_CRPT71130618___7"/>
            <w:r w:rsidRPr="00586B6B">
              <w:rPr>
                <w:rStyle w:val="Datatypechar"/>
              </w:rPr>
              <w:t>E</w:t>
            </w:r>
            <w:r w:rsidR="00D573D2" w:rsidRPr="00586B6B">
              <w:rPr>
                <w:rStyle w:val="Datatypechar"/>
              </w:rPr>
              <w:t>num</w:t>
            </w:r>
            <w:bookmarkEnd w:id="1860"/>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bookmarkStart w:id="1861" w:name="_MCCTEMPBM_CRPT71130619___7"/>
            <w:r w:rsidRPr="00586B6B">
              <w:rPr>
                <w:rStyle w:val="Datatypechar"/>
              </w:rPr>
              <w:t>Integer</w:t>
            </w:r>
            <w:bookmarkEnd w:id="1861"/>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bookmarkStart w:id="1862" w:name="_MCCTEMPBM_CRPT71130620___7"/>
            <w:r w:rsidRPr="00586B6B">
              <w:rPr>
                <w:rStyle w:val="Datatypechar"/>
              </w:rPr>
              <w:t>id</w:t>
            </w:r>
            <w:bookmarkEnd w:id="1862"/>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bookmarkStart w:id="1863" w:name="_MCCTEMPBM_CRPT71130621___7"/>
            <w:r w:rsidRPr="00586B6B">
              <w:rPr>
                <w:rStyle w:val="Datatypechar"/>
              </w:rPr>
              <w:t>Service description parameters</w:t>
            </w:r>
            <w:bookmarkEnd w:id="1863"/>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bookmarkStart w:id="1864" w:name="_MCCTEMPBM_CRPT71130622___7"/>
            <w:r w:rsidRPr="00586B6B">
              <w:rPr>
                <w:rStyle w:val="Datatypechar"/>
              </w:rPr>
              <w:t>id</w:t>
            </w:r>
            <w:bookmarkEnd w:id="1864"/>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bookmarkStart w:id="1865" w:name="_MCCTEMPBM_CRPT71130623___7"/>
            <w:r w:rsidRPr="00586B6B">
              <w:rPr>
                <w:rStyle w:val="Datatypechar"/>
              </w:rPr>
              <w:t>Object</w:t>
            </w:r>
            <w:bookmarkEnd w:id="1865"/>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bookmarkStart w:id="1866" w:name="_MCCTEMPBM_CRPT71130624___7"/>
            <w:r w:rsidRPr="00586B6B">
              <w:rPr>
                <w:rStyle w:val="Datatypechar"/>
              </w:rPr>
              <w:t>Object</w:t>
            </w:r>
            <w:bookmarkEnd w:id="1866"/>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bookmarkStart w:id="1867" w:name="_MCCTEMPBM_CRPT71130625___7"/>
            <w:r w:rsidRPr="00586B6B">
              <w:rPr>
                <w:rStyle w:val="Datatypechar"/>
              </w:rPr>
              <w:t>Object</w:t>
            </w:r>
            <w:bookmarkEnd w:id="1867"/>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bookmarkStart w:id="1868" w:name="_MCCTEMPBM_CRPT71130626___7"/>
            <w:r w:rsidRPr="00586B6B">
              <w:rPr>
                <w:rStyle w:val="Datatypechar"/>
              </w:rPr>
              <w:t>Object</w:t>
            </w:r>
            <w:bookmarkEnd w:id="1868"/>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bookmarkStart w:id="1869" w:name="_MCCTEMPBM_CRPT71130627___7"/>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bookmarkEnd w:id="1869"/>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bookmarkStart w:id="1870" w:name="_MCCTEMPBM_CRPT71130628___7"/>
            <w:r w:rsidRPr="00586B6B">
              <w:rPr>
                <w:rStyle w:val="Datatypechar"/>
              </w:rPr>
              <w:t>Object</w:t>
            </w:r>
            <w:bookmarkEnd w:id="1870"/>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871" w:name="_Toc68899706"/>
      <w:bookmarkStart w:id="1872" w:name="_Toc71214457"/>
      <w:bookmarkStart w:id="1873" w:name="_Toc71722131"/>
      <w:bookmarkStart w:id="1874" w:name="_Toc74859183"/>
      <w:bookmarkStart w:id="1875" w:name="_Toc123800933"/>
      <w:r w:rsidRPr="00586B6B">
        <w:t>13.2.5</w:t>
      </w:r>
      <w:r w:rsidR="006B3650" w:rsidRPr="00586B6B">
        <w:tab/>
      </w:r>
      <w:r w:rsidRPr="00586B6B">
        <w:t>Notifications and error events</w:t>
      </w:r>
      <w:bookmarkEnd w:id="1871"/>
      <w:bookmarkEnd w:id="1872"/>
      <w:bookmarkEnd w:id="1873"/>
      <w:bookmarkEnd w:id="1874"/>
      <w:bookmarkEnd w:id="1875"/>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6F823B51" w:rsidR="00D573D2" w:rsidRPr="00586B6B" w:rsidRDefault="007D7567" w:rsidP="00B92256">
            <w:pPr>
              <w:pStyle w:val="TAL"/>
            </w:pPr>
            <w:r>
              <w:t>External reference identifier of currently selected Service Operation Point.</w:t>
            </w: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0C154F">
      <w:pPr>
        <w:pStyle w:val="TAN"/>
        <w:keepNext w:val="0"/>
      </w:pPr>
    </w:p>
    <w:p w14:paraId="0B872CDA" w14:textId="5801F398" w:rsidR="00D573D2" w:rsidRPr="00586B6B" w:rsidRDefault="00C7434A" w:rsidP="00185C8F">
      <w:pPr>
        <w:pStyle w:val="Heading3"/>
      </w:pPr>
      <w:bookmarkStart w:id="1876" w:name="_Toc68899707"/>
      <w:bookmarkStart w:id="1877" w:name="_Toc71214458"/>
      <w:bookmarkStart w:id="1878" w:name="_Toc71722132"/>
      <w:bookmarkStart w:id="1879" w:name="_Toc74859184"/>
      <w:bookmarkStart w:id="1880" w:name="_Toc123800934"/>
      <w:r w:rsidRPr="00586B6B">
        <w:t>1</w:t>
      </w:r>
      <w:r w:rsidR="00C32F90" w:rsidRPr="00586B6B">
        <w:t>3.</w:t>
      </w:r>
      <w:r w:rsidR="00D573D2" w:rsidRPr="00586B6B">
        <w:t>2.6</w:t>
      </w:r>
      <w:r w:rsidR="00434389" w:rsidRPr="00586B6B">
        <w:tab/>
      </w:r>
      <w:r w:rsidR="00D573D2" w:rsidRPr="00586B6B">
        <w:t>Status Information</w:t>
      </w:r>
      <w:bookmarkEnd w:id="1876"/>
      <w:bookmarkEnd w:id="1877"/>
      <w:bookmarkEnd w:id="1878"/>
      <w:bookmarkEnd w:id="1879"/>
      <w:bookmarkEnd w:id="1880"/>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547515FE" w:rsidR="00D573D2"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586B6B" w14:paraId="69ABA481" w14:textId="77777777" w:rsidTr="002C6F69">
        <w:tc>
          <w:tcPr>
            <w:tcW w:w="2685" w:type="dxa"/>
            <w:shd w:val="clear" w:color="auto" w:fill="BFBFBF" w:themeFill="background1" w:themeFillShade="BF"/>
          </w:tcPr>
          <w:p w14:paraId="2F692B84" w14:textId="49917891" w:rsidR="007D7567" w:rsidRPr="00586B6B" w:rsidRDefault="007D7567" w:rsidP="002C6F69">
            <w:pPr>
              <w:pStyle w:val="TAH"/>
            </w:pPr>
            <w:r w:rsidRPr="00586B6B">
              <w:t>Status</w:t>
            </w:r>
          </w:p>
        </w:tc>
        <w:tc>
          <w:tcPr>
            <w:tcW w:w="1845" w:type="dxa"/>
            <w:shd w:val="clear" w:color="auto" w:fill="BFBFBF" w:themeFill="background1" w:themeFillShade="BF"/>
          </w:tcPr>
          <w:p w14:paraId="70B739BF" w14:textId="77777777" w:rsidR="007D7567" w:rsidRPr="00586B6B" w:rsidRDefault="007D7567" w:rsidP="002C6F69">
            <w:pPr>
              <w:pStyle w:val="TAH"/>
            </w:pPr>
            <w:r w:rsidRPr="00586B6B">
              <w:t>Type</w:t>
            </w:r>
          </w:p>
        </w:tc>
        <w:tc>
          <w:tcPr>
            <w:tcW w:w="1485" w:type="dxa"/>
            <w:shd w:val="clear" w:color="auto" w:fill="BFBFBF" w:themeFill="background1" w:themeFillShade="BF"/>
          </w:tcPr>
          <w:p w14:paraId="402F4993" w14:textId="77777777" w:rsidR="007D7567" w:rsidRPr="00586B6B" w:rsidRDefault="007D7567" w:rsidP="002C6F69">
            <w:pPr>
              <w:pStyle w:val="TAH"/>
            </w:pPr>
            <w:r w:rsidRPr="00586B6B">
              <w:t>Parameter</w:t>
            </w:r>
          </w:p>
        </w:tc>
        <w:tc>
          <w:tcPr>
            <w:tcW w:w="3614" w:type="dxa"/>
            <w:shd w:val="clear" w:color="auto" w:fill="BFBFBF" w:themeFill="background1" w:themeFillShade="BF"/>
          </w:tcPr>
          <w:p w14:paraId="71266989" w14:textId="77777777" w:rsidR="007D7567" w:rsidRPr="00586B6B" w:rsidRDefault="007D7567" w:rsidP="002C6F69">
            <w:pPr>
              <w:pStyle w:val="TAH"/>
            </w:pPr>
            <w:r w:rsidRPr="00586B6B">
              <w:t>Definition</w:t>
            </w:r>
          </w:p>
        </w:tc>
      </w:tr>
      <w:tr w:rsidR="007D7567" w:rsidRPr="00586B6B" w14:paraId="033AED9F" w14:textId="77777777" w:rsidTr="002C6F69">
        <w:tc>
          <w:tcPr>
            <w:tcW w:w="2685" w:type="dxa"/>
          </w:tcPr>
          <w:p w14:paraId="78D2CCE4" w14:textId="77777777" w:rsidR="007D7567" w:rsidRPr="00D41AA2" w:rsidDel="0025302A" w:rsidRDefault="007D7567" w:rsidP="002C6F69">
            <w:pPr>
              <w:pStyle w:val="TAL"/>
              <w:rPr>
                <w:rStyle w:val="Code"/>
              </w:rPr>
            </w:pPr>
            <w:r>
              <w:rPr>
                <w:rStyle w:val="Code"/>
              </w:rPr>
              <w:t>state</w:t>
            </w:r>
          </w:p>
        </w:tc>
        <w:tc>
          <w:tcPr>
            <w:tcW w:w="1845" w:type="dxa"/>
          </w:tcPr>
          <w:p w14:paraId="4A0B3379" w14:textId="77777777" w:rsidR="007D7567" w:rsidRPr="0025302A" w:rsidRDefault="007D7567" w:rsidP="002C6F69">
            <w:pPr>
              <w:pStyle w:val="TAL"/>
            </w:pPr>
            <w:r w:rsidRPr="0025302A">
              <w:t>Enumeration</w:t>
            </w:r>
          </w:p>
        </w:tc>
        <w:tc>
          <w:tcPr>
            <w:tcW w:w="1485" w:type="dxa"/>
          </w:tcPr>
          <w:p w14:paraId="2AC2917C" w14:textId="77777777" w:rsidR="007D7567" w:rsidRPr="00586B6B" w:rsidRDefault="007D7567" w:rsidP="002C6F69">
            <w:pPr>
              <w:pStyle w:val="TAL"/>
            </w:pPr>
          </w:p>
        </w:tc>
        <w:tc>
          <w:tcPr>
            <w:tcW w:w="3614" w:type="dxa"/>
          </w:tcPr>
          <w:p w14:paraId="05540470" w14:textId="77777777" w:rsidR="007D7567" w:rsidRPr="00586B6B" w:rsidRDefault="007D7567" w:rsidP="002C6F69">
            <w:pPr>
              <w:pStyle w:val="TAL"/>
            </w:pPr>
            <w:r>
              <w:t>An enumerated value from t</w:t>
            </w:r>
            <w:r w:rsidRPr="00586B6B">
              <w:t>able</w:t>
            </w:r>
            <w:r>
              <w:t> </w:t>
            </w:r>
            <w:r w:rsidRPr="00586B6B">
              <w:t>13.2.2</w:t>
            </w:r>
            <w:r>
              <w:noBreakHyphen/>
            </w:r>
            <w:r w:rsidRPr="00586B6B">
              <w:t>1</w:t>
            </w:r>
            <w:r>
              <w:t xml:space="preserve"> indicating the current state of the Media Player.</w:t>
            </w:r>
          </w:p>
        </w:tc>
      </w:tr>
      <w:tr w:rsidR="007D7567" w:rsidRPr="00586B6B" w14:paraId="1CE95C51" w14:textId="77777777" w:rsidTr="002C6F69">
        <w:tc>
          <w:tcPr>
            <w:tcW w:w="2685" w:type="dxa"/>
          </w:tcPr>
          <w:p w14:paraId="06BA9155" w14:textId="6CCB3115" w:rsidR="007D7567" w:rsidRPr="00D41AA2" w:rsidRDefault="007D7567" w:rsidP="002C6F69">
            <w:pPr>
              <w:pStyle w:val="TAL"/>
              <w:rPr>
                <w:rStyle w:val="Code"/>
              </w:rPr>
            </w:pPr>
            <w:r>
              <w:rPr>
                <w:rStyle w:val="Code"/>
              </w:rPr>
              <w:t>a</w:t>
            </w:r>
            <w:r w:rsidRPr="00D41AA2">
              <w:rPr>
                <w:rStyle w:val="Code"/>
              </w:rPr>
              <w:t>verageThroughput</w:t>
            </w:r>
          </w:p>
        </w:tc>
        <w:tc>
          <w:tcPr>
            <w:tcW w:w="1845" w:type="dxa"/>
          </w:tcPr>
          <w:p w14:paraId="3E660F92" w14:textId="77777777" w:rsidR="007D7567" w:rsidRPr="00586B6B" w:rsidRDefault="007D7567" w:rsidP="002C6F69">
            <w:pPr>
              <w:pStyle w:val="TAL"/>
              <w:rPr>
                <w:rStyle w:val="Datatypechar"/>
              </w:rPr>
            </w:pPr>
            <w:r w:rsidRPr="00586B6B">
              <w:rPr>
                <w:rStyle w:val="Datatypechar"/>
              </w:rPr>
              <w:t>float</w:t>
            </w:r>
          </w:p>
        </w:tc>
        <w:tc>
          <w:tcPr>
            <w:tcW w:w="1485" w:type="dxa"/>
          </w:tcPr>
          <w:p w14:paraId="6C702C85" w14:textId="77777777" w:rsidR="007D7567" w:rsidRPr="00586B6B" w:rsidRDefault="007D7567" w:rsidP="002C6F69">
            <w:pPr>
              <w:pStyle w:val="TAL"/>
            </w:pPr>
            <w:r w:rsidRPr="00586B6B">
              <w:t>none</w:t>
            </w:r>
          </w:p>
        </w:tc>
        <w:tc>
          <w:tcPr>
            <w:tcW w:w="3614" w:type="dxa"/>
          </w:tcPr>
          <w:p w14:paraId="2668C8BA" w14:textId="77777777" w:rsidR="007D7567" w:rsidRPr="00586B6B" w:rsidRDefault="007D7567" w:rsidP="002C6F69">
            <w:pPr>
              <w:pStyle w:val="TAL"/>
            </w:pPr>
            <w:r w:rsidRPr="00586B6B">
              <w:t>Current average throughput computed in the ABR logic in bit/s.</w:t>
            </w:r>
          </w:p>
        </w:tc>
      </w:tr>
      <w:tr w:rsidR="007D7567" w:rsidRPr="00586B6B" w14:paraId="33CCD0FF" w14:textId="77777777" w:rsidTr="002C6F69">
        <w:tc>
          <w:tcPr>
            <w:tcW w:w="2685" w:type="dxa"/>
          </w:tcPr>
          <w:p w14:paraId="3F87539C" w14:textId="4A26EDBC" w:rsidR="007D7567" w:rsidRPr="00D41AA2" w:rsidRDefault="007D7567" w:rsidP="002C6F69">
            <w:pPr>
              <w:pStyle w:val="TAL"/>
              <w:rPr>
                <w:rStyle w:val="Code"/>
              </w:rPr>
            </w:pPr>
            <w:r>
              <w:rPr>
                <w:rStyle w:val="Code"/>
              </w:rPr>
              <w:t>b</w:t>
            </w:r>
            <w:r w:rsidRPr="00D41AA2">
              <w:rPr>
                <w:rStyle w:val="Code"/>
              </w:rPr>
              <w:t>ufferLength</w:t>
            </w:r>
          </w:p>
        </w:tc>
        <w:tc>
          <w:tcPr>
            <w:tcW w:w="1845" w:type="dxa"/>
          </w:tcPr>
          <w:p w14:paraId="459F6CC0" w14:textId="77777777" w:rsidR="007D7567" w:rsidRPr="00586B6B" w:rsidRDefault="007D7567" w:rsidP="002C6F69">
            <w:pPr>
              <w:pStyle w:val="TAL"/>
              <w:rPr>
                <w:rStyle w:val="Datatypechar"/>
              </w:rPr>
            </w:pPr>
            <w:r w:rsidRPr="00586B6B">
              <w:rPr>
                <w:rStyle w:val="Datatypechar"/>
              </w:rPr>
              <w:t>float</w:t>
            </w:r>
          </w:p>
        </w:tc>
        <w:tc>
          <w:tcPr>
            <w:tcW w:w="1485" w:type="dxa"/>
          </w:tcPr>
          <w:p w14:paraId="101BDCDE" w14:textId="77777777" w:rsidR="007D7567" w:rsidRPr="00586B6B" w:rsidRDefault="007D7567" w:rsidP="002C6F69">
            <w:pPr>
              <w:pStyle w:val="TAL"/>
              <w:rPr>
                <w:rStyle w:val="Datatypechar"/>
              </w:rPr>
            </w:pPr>
            <w:r w:rsidRPr="00586B6B">
              <w:rPr>
                <w:rStyle w:val="Datatypechar"/>
              </w:rPr>
              <w:t>MediaType</w:t>
            </w:r>
          </w:p>
          <w:p w14:paraId="17F4DF55" w14:textId="77777777" w:rsidR="007D7567" w:rsidRPr="00586B6B" w:rsidRDefault="007D7567" w:rsidP="002C6F69">
            <w:pPr>
              <w:pStyle w:val="TAL"/>
            </w:pPr>
            <w:r w:rsidRPr="00586B6B">
              <w:t>"video", "audio" and "subtitle"</w:t>
            </w:r>
          </w:p>
        </w:tc>
        <w:tc>
          <w:tcPr>
            <w:tcW w:w="3614" w:type="dxa"/>
          </w:tcPr>
          <w:p w14:paraId="28287993" w14:textId="77777777" w:rsidR="007D7567" w:rsidRPr="00586B6B" w:rsidRDefault="007D7567" w:rsidP="002C6F69">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D7567" w:rsidRPr="00586B6B" w14:paraId="4F818907" w14:textId="77777777" w:rsidTr="002C6F69">
        <w:tc>
          <w:tcPr>
            <w:tcW w:w="2685" w:type="dxa"/>
          </w:tcPr>
          <w:p w14:paraId="537AA33F" w14:textId="77777777" w:rsidR="007D7567" w:rsidRPr="00D41AA2" w:rsidRDefault="007D7567" w:rsidP="002C6F69">
            <w:pPr>
              <w:pStyle w:val="TAL"/>
              <w:rPr>
                <w:rStyle w:val="Code"/>
              </w:rPr>
            </w:pPr>
            <w:r w:rsidRPr="00D41AA2">
              <w:rPr>
                <w:rStyle w:val="Code"/>
              </w:rPr>
              <w:t>liveLatency</w:t>
            </w:r>
          </w:p>
        </w:tc>
        <w:tc>
          <w:tcPr>
            <w:tcW w:w="1845" w:type="dxa"/>
          </w:tcPr>
          <w:p w14:paraId="22D59536" w14:textId="77777777" w:rsidR="007D7567" w:rsidRPr="00586B6B" w:rsidRDefault="007D7567" w:rsidP="002C6F69">
            <w:pPr>
              <w:pStyle w:val="TAL"/>
              <w:rPr>
                <w:rStyle w:val="Datatypechar"/>
              </w:rPr>
            </w:pPr>
            <w:r w:rsidRPr="00586B6B">
              <w:rPr>
                <w:rStyle w:val="Datatypechar"/>
              </w:rPr>
              <w:t>float</w:t>
            </w:r>
          </w:p>
        </w:tc>
        <w:tc>
          <w:tcPr>
            <w:tcW w:w="1485" w:type="dxa"/>
          </w:tcPr>
          <w:p w14:paraId="76C9EC9D" w14:textId="77777777" w:rsidR="007D7567" w:rsidRPr="00586B6B" w:rsidRDefault="007D7567" w:rsidP="002C6F69">
            <w:pPr>
              <w:pStyle w:val="TAL"/>
            </w:pPr>
            <w:r w:rsidRPr="00586B6B">
              <w:t>none</w:t>
            </w:r>
          </w:p>
        </w:tc>
        <w:tc>
          <w:tcPr>
            <w:tcW w:w="3614" w:type="dxa"/>
          </w:tcPr>
          <w:p w14:paraId="3B87457C" w14:textId="77777777" w:rsidR="007D7567" w:rsidRPr="00586B6B" w:rsidRDefault="007D7567" w:rsidP="002C6F69">
            <w:pPr>
              <w:pStyle w:val="TAL"/>
            </w:pPr>
            <w:r w:rsidRPr="00586B6B">
              <w:t>Current live stream latency in seconds based on the latency measurement.</w:t>
            </w:r>
          </w:p>
        </w:tc>
      </w:tr>
      <w:tr w:rsidR="007D7567" w:rsidRPr="00586B6B" w14:paraId="24338843" w14:textId="77777777" w:rsidTr="002C6F69">
        <w:tc>
          <w:tcPr>
            <w:tcW w:w="2685" w:type="dxa"/>
          </w:tcPr>
          <w:p w14:paraId="3772A95C" w14:textId="527B2FEB" w:rsidR="007D7567" w:rsidRPr="00D41AA2" w:rsidRDefault="007D7567" w:rsidP="002C6F69">
            <w:pPr>
              <w:pStyle w:val="TAL"/>
              <w:rPr>
                <w:rStyle w:val="Code"/>
              </w:rPr>
            </w:pPr>
            <w:r>
              <w:rPr>
                <w:rStyle w:val="Code"/>
              </w:rPr>
              <w:t>m</w:t>
            </w:r>
            <w:r w:rsidRPr="00D41AA2">
              <w:rPr>
                <w:rStyle w:val="Code"/>
              </w:rPr>
              <w:t>ediaSetting[]</w:t>
            </w:r>
          </w:p>
        </w:tc>
        <w:tc>
          <w:tcPr>
            <w:tcW w:w="1845" w:type="dxa"/>
          </w:tcPr>
          <w:p w14:paraId="44D803C4" w14:textId="77777777" w:rsidR="007D7567" w:rsidRPr="00586B6B" w:rsidRDefault="007D7567" w:rsidP="002C6F69">
            <w:pPr>
              <w:pStyle w:val="TAL"/>
              <w:rPr>
                <w:rStyle w:val="Datatypechar"/>
              </w:rPr>
            </w:pPr>
            <w:r w:rsidRPr="00586B6B">
              <w:rPr>
                <w:rStyle w:val="Datatypechar"/>
              </w:rPr>
              <w:t>MPDAdaptationSet</w:t>
            </w:r>
          </w:p>
        </w:tc>
        <w:tc>
          <w:tcPr>
            <w:tcW w:w="1485" w:type="dxa"/>
          </w:tcPr>
          <w:p w14:paraId="2E154BC6" w14:textId="77777777" w:rsidR="007D7567" w:rsidRPr="00586B6B" w:rsidRDefault="007D7567" w:rsidP="002C6F69">
            <w:pPr>
              <w:pStyle w:val="TAL"/>
              <w:rPr>
                <w:rStyle w:val="Datatypechar"/>
              </w:rPr>
            </w:pPr>
            <w:r w:rsidRPr="00586B6B">
              <w:rPr>
                <w:rStyle w:val="Datatypechar"/>
              </w:rPr>
              <w:t>MediaType</w:t>
            </w:r>
          </w:p>
          <w:p w14:paraId="0208AF0B" w14:textId="77777777" w:rsidR="007D7567" w:rsidRPr="00586B6B" w:rsidRDefault="007D7567" w:rsidP="002C6F69">
            <w:pPr>
              <w:pStyle w:val="TAL"/>
            </w:pPr>
            <w:r w:rsidRPr="00586B6B">
              <w:t>"video", "audio" and "subtitle"</w:t>
            </w:r>
          </w:p>
        </w:tc>
        <w:tc>
          <w:tcPr>
            <w:tcW w:w="3614" w:type="dxa"/>
          </w:tcPr>
          <w:p w14:paraId="222FF0BF" w14:textId="77777777" w:rsidR="007D7567" w:rsidRPr="00586B6B" w:rsidRDefault="007D7567" w:rsidP="002C6F69">
            <w:pPr>
              <w:pStyle w:val="TAL"/>
            </w:pPr>
            <w:r w:rsidRPr="00586B6B">
              <w:t>Current media settings for each media type based on the CMAF Header and the MPD information based on the selected Adaptation Set for this media type.</w:t>
            </w:r>
          </w:p>
        </w:tc>
      </w:tr>
      <w:tr w:rsidR="007D7567" w:rsidRPr="00586B6B" w14:paraId="14017F27" w14:textId="77777777" w:rsidTr="002C6F69">
        <w:tc>
          <w:tcPr>
            <w:tcW w:w="2685" w:type="dxa"/>
          </w:tcPr>
          <w:p w14:paraId="67FF37A5" w14:textId="5AEA366B" w:rsidR="007D7567" w:rsidRPr="00D41AA2" w:rsidRDefault="007D7567" w:rsidP="002C6F69">
            <w:pPr>
              <w:pStyle w:val="TAL"/>
              <w:rPr>
                <w:rStyle w:val="Code"/>
              </w:rPr>
            </w:pPr>
            <w:r>
              <w:rPr>
                <w:rStyle w:val="Code"/>
              </w:rPr>
              <w:t>m</w:t>
            </w:r>
            <w:r w:rsidRPr="00D41AA2">
              <w:rPr>
                <w:rStyle w:val="Code"/>
              </w:rPr>
              <w:t>ediaTime</w:t>
            </w:r>
          </w:p>
        </w:tc>
        <w:tc>
          <w:tcPr>
            <w:tcW w:w="1845" w:type="dxa"/>
          </w:tcPr>
          <w:p w14:paraId="4506B5D1" w14:textId="77777777" w:rsidR="007D7567" w:rsidRPr="00586B6B" w:rsidRDefault="007D7567" w:rsidP="002C6F69">
            <w:pPr>
              <w:pStyle w:val="TAL"/>
              <w:rPr>
                <w:rStyle w:val="Datatypechar"/>
              </w:rPr>
            </w:pPr>
            <w:r w:rsidRPr="00586B6B">
              <w:rPr>
                <w:rStyle w:val="Datatypechar"/>
              </w:rPr>
              <w:t>float</w:t>
            </w:r>
          </w:p>
        </w:tc>
        <w:tc>
          <w:tcPr>
            <w:tcW w:w="1485" w:type="dxa"/>
          </w:tcPr>
          <w:p w14:paraId="2D79FCF3" w14:textId="77777777" w:rsidR="007D7567" w:rsidRPr="00586B6B" w:rsidRDefault="007D7567" w:rsidP="002C6F69">
            <w:pPr>
              <w:pStyle w:val="TAL"/>
              <w:rPr>
                <w:rFonts w:ascii="Courier New" w:hAnsi="Courier New" w:cs="Courier New"/>
              </w:rPr>
            </w:pPr>
            <w:r w:rsidRPr="00586B6B">
              <w:t>None</w:t>
            </w:r>
          </w:p>
        </w:tc>
        <w:tc>
          <w:tcPr>
            <w:tcW w:w="3614" w:type="dxa"/>
          </w:tcPr>
          <w:p w14:paraId="3BE9D0F1" w14:textId="77777777" w:rsidR="007D7567" w:rsidRPr="00586B6B" w:rsidRDefault="007D7567" w:rsidP="002C6F69">
            <w:pPr>
              <w:pStyle w:val="TAL"/>
            </w:pPr>
            <w:r w:rsidRPr="00586B6B">
              <w:t>Current media playback time from media playback platform. The media time is in seconds and is relative to the start of the playback and provides the media that is actually rendered.</w:t>
            </w:r>
          </w:p>
        </w:tc>
      </w:tr>
      <w:tr w:rsidR="007D7567" w:rsidRPr="00586B6B" w14:paraId="503AFCE0" w14:textId="77777777" w:rsidTr="002C6F69">
        <w:tc>
          <w:tcPr>
            <w:tcW w:w="2685" w:type="dxa"/>
          </w:tcPr>
          <w:p w14:paraId="1877A73B" w14:textId="66367DDC" w:rsidR="007D7567" w:rsidRPr="00D41AA2" w:rsidRDefault="007D7567" w:rsidP="002C6F69">
            <w:pPr>
              <w:pStyle w:val="TAL"/>
              <w:rPr>
                <w:rStyle w:val="Code"/>
              </w:rPr>
            </w:pPr>
            <w:r>
              <w:rPr>
                <w:rStyle w:val="Code"/>
              </w:rPr>
              <w:t>p</w:t>
            </w:r>
            <w:r w:rsidRPr="00D41AA2">
              <w:rPr>
                <w:rStyle w:val="Code"/>
              </w:rPr>
              <w:t>laybackRate</w:t>
            </w:r>
          </w:p>
        </w:tc>
        <w:tc>
          <w:tcPr>
            <w:tcW w:w="1845" w:type="dxa"/>
          </w:tcPr>
          <w:p w14:paraId="41572E6B" w14:textId="77777777" w:rsidR="007D7567" w:rsidRPr="00586B6B" w:rsidRDefault="007D7567" w:rsidP="002C6F69">
            <w:pPr>
              <w:pStyle w:val="TAL"/>
              <w:rPr>
                <w:rStyle w:val="Datatypechar"/>
              </w:rPr>
            </w:pPr>
            <w:r w:rsidRPr="00586B6B">
              <w:rPr>
                <w:rStyle w:val="Datatypechar"/>
              </w:rPr>
              <w:t>float</w:t>
            </w:r>
          </w:p>
        </w:tc>
        <w:tc>
          <w:tcPr>
            <w:tcW w:w="1485" w:type="dxa"/>
          </w:tcPr>
          <w:p w14:paraId="489C8A40" w14:textId="77777777" w:rsidR="007D7567" w:rsidRPr="00586B6B" w:rsidRDefault="007D7567" w:rsidP="002C6F69">
            <w:pPr>
              <w:pStyle w:val="TAL"/>
            </w:pPr>
            <w:r w:rsidRPr="00586B6B">
              <w:t>None</w:t>
            </w:r>
          </w:p>
        </w:tc>
        <w:tc>
          <w:tcPr>
            <w:tcW w:w="3614" w:type="dxa"/>
          </w:tcPr>
          <w:p w14:paraId="387088C0" w14:textId="77777777" w:rsidR="007D7567" w:rsidRPr="00586B6B" w:rsidRDefault="007D7567" w:rsidP="002C6F69">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p>
        </w:tc>
      </w:tr>
      <w:tr w:rsidR="007D7567" w:rsidRPr="00586B6B" w14:paraId="0F89F87B" w14:textId="77777777" w:rsidTr="002C6F69">
        <w:tc>
          <w:tcPr>
            <w:tcW w:w="2685" w:type="dxa"/>
          </w:tcPr>
          <w:p w14:paraId="0203F006" w14:textId="77777777" w:rsidR="007D7567" w:rsidRPr="00D41AA2" w:rsidRDefault="007D7567" w:rsidP="002C6F69">
            <w:pPr>
              <w:pStyle w:val="TAL"/>
              <w:rPr>
                <w:rStyle w:val="Code"/>
              </w:rPr>
            </w:pPr>
            <w:r w:rsidRPr="00D41AA2">
              <w:rPr>
                <w:rStyle w:val="Code"/>
              </w:rPr>
              <w:t>availableServiceDescriptions[]</w:t>
            </w:r>
          </w:p>
        </w:tc>
        <w:tc>
          <w:tcPr>
            <w:tcW w:w="1845" w:type="dxa"/>
          </w:tcPr>
          <w:p w14:paraId="6C1BD711" w14:textId="77777777" w:rsidR="007D7567" w:rsidRPr="00586B6B" w:rsidRDefault="007D7567" w:rsidP="002C6F69">
            <w:pPr>
              <w:pStyle w:val="TAL"/>
            </w:pPr>
            <w:r w:rsidRPr="00586B6B">
              <w:t>Provides the available service descriptions</w:t>
            </w:r>
          </w:p>
        </w:tc>
        <w:tc>
          <w:tcPr>
            <w:tcW w:w="1485" w:type="dxa"/>
          </w:tcPr>
          <w:p w14:paraId="03168C8F" w14:textId="77777777" w:rsidR="007D7567" w:rsidRPr="00586B6B" w:rsidRDefault="007D7567" w:rsidP="002C6F69">
            <w:pPr>
              <w:pStyle w:val="TAL"/>
            </w:pPr>
          </w:p>
        </w:tc>
        <w:tc>
          <w:tcPr>
            <w:tcW w:w="3614" w:type="dxa"/>
          </w:tcPr>
          <w:p w14:paraId="131B0B37" w14:textId="77777777" w:rsidR="007D7567" w:rsidRPr="00586B6B" w:rsidRDefault="007D7567" w:rsidP="002C6F69">
            <w:pPr>
              <w:pStyle w:val="TAL"/>
            </w:pPr>
            <w:r w:rsidRPr="00586B6B">
              <w:t>Provides the list of available selectable service descriptions with an id to select from. Those are either configured ones or the ones in the MPD.</w:t>
            </w:r>
          </w:p>
        </w:tc>
      </w:tr>
      <w:tr w:rsidR="007D7567" w:rsidRPr="00586B6B" w14:paraId="30C2207A" w14:textId="77777777" w:rsidTr="002C6F69">
        <w:tc>
          <w:tcPr>
            <w:tcW w:w="2685" w:type="dxa"/>
          </w:tcPr>
          <w:p w14:paraId="3B0E3357" w14:textId="77777777" w:rsidR="007D7567" w:rsidRPr="00D41AA2" w:rsidRDefault="007D7567" w:rsidP="002C6F69">
            <w:pPr>
              <w:pStyle w:val="TAL"/>
              <w:rPr>
                <w:rStyle w:val="Code"/>
              </w:rPr>
            </w:pPr>
            <w:r w:rsidRPr="00D41AA2">
              <w:rPr>
                <w:rStyle w:val="Code"/>
              </w:rPr>
              <w:t>availableMediaOptions[]</w:t>
            </w:r>
          </w:p>
        </w:tc>
        <w:tc>
          <w:tcPr>
            <w:tcW w:w="1845" w:type="dxa"/>
          </w:tcPr>
          <w:p w14:paraId="2AD47456" w14:textId="77777777" w:rsidR="007D7567" w:rsidRPr="00586B6B" w:rsidRDefault="007D7567" w:rsidP="002C6F69">
            <w:pPr>
              <w:pStyle w:val="TAL"/>
            </w:pPr>
            <w:r w:rsidRPr="00586B6B">
              <w:t>List of Adaptation Set or Preselection ids</w:t>
            </w:r>
          </w:p>
        </w:tc>
        <w:tc>
          <w:tcPr>
            <w:tcW w:w="1485" w:type="dxa"/>
          </w:tcPr>
          <w:p w14:paraId="337FD804" w14:textId="77777777" w:rsidR="007D7567" w:rsidRPr="00586B6B" w:rsidRDefault="007D7567" w:rsidP="002C6F69">
            <w:pPr>
              <w:pStyle w:val="TAL"/>
              <w:rPr>
                <w:rStyle w:val="Datatypechar"/>
              </w:rPr>
            </w:pPr>
            <w:r w:rsidRPr="00586B6B">
              <w:rPr>
                <w:rStyle w:val="Datatypechar"/>
              </w:rPr>
              <w:t>MediaType</w:t>
            </w:r>
          </w:p>
          <w:p w14:paraId="4A8EE3F3" w14:textId="77777777" w:rsidR="007D7567" w:rsidRPr="00586B6B" w:rsidRDefault="007D7567" w:rsidP="002C6F69">
            <w:pPr>
              <w:pStyle w:val="TAL"/>
            </w:pPr>
            <w:r w:rsidRPr="00586B6B">
              <w:t>"video", "audio" "subtitle"</w:t>
            </w:r>
            <w:r w:rsidRPr="00586B6B">
              <w:br/>
              <w:t>"all"</w:t>
            </w:r>
          </w:p>
        </w:tc>
        <w:tc>
          <w:tcPr>
            <w:tcW w:w="3614" w:type="dxa"/>
          </w:tcPr>
          <w:p w14:paraId="66CBBA97" w14:textId="77777777" w:rsidR="007D7567" w:rsidRPr="00586B6B" w:rsidRDefault="007D7567" w:rsidP="002C6F69">
            <w:pPr>
              <w:pStyle w:val="TAL"/>
            </w:pPr>
            <w:r w:rsidRPr="00586B6B">
              <w:t>Provides the list of available media options that can be selected by the application based on the capability discovery and the subset information.</w:t>
            </w:r>
          </w:p>
        </w:tc>
      </w:tr>
      <w:tr w:rsidR="007D7567" w:rsidRPr="00586B6B" w14:paraId="7EC56D17" w14:textId="77777777" w:rsidTr="002C6F69">
        <w:tc>
          <w:tcPr>
            <w:tcW w:w="2685" w:type="dxa"/>
          </w:tcPr>
          <w:p w14:paraId="2264B832" w14:textId="77777777" w:rsidR="007D7567" w:rsidRPr="00D41AA2" w:rsidRDefault="007D7567" w:rsidP="002C6F69">
            <w:pPr>
              <w:pStyle w:val="TAL"/>
              <w:rPr>
                <w:rStyle w:val="Code"/>
              </w:rPr>
            </w:pPr>
            <w:r>
              <w:rPr>
                <w:rStyle w:val="Code"/>
              </w:rPr>
              <w:t>service‌Operation‌Points</w:t>
            </w:r>
          </w:p>
        </w:tc>
        <w:tc>
          <w:tcPr>
            <w:tcW w:w="1845" w:type="dxa"/>
          </w:tcPr>
          <w:p w14:paraId="0CFB21C5" w14:textId="77777777" w:rsidR="007D7567" w:rsidRPr="00586B6B" w:rsidRDefault="007D7567" w:rsidP="002C6F69">
            <w:pPr>
              <w:pStyle w:val="TAL"/>
            </w:pPr>
            <w:r>
              <w:rPr>
                <w:rStyle w:val="Datatypechar"/>
              </w:rPr>
              <w:t>Array(Service‌Operation‌Point)</w:t>
            </w:r>
          </w:p>
        </w:tc>
        <w:tc>
          <w:tcPr>
            <w:tcW w:w="1485" w:type="dxa"/>
          </w:tcPr>
          <w:p w14:paraId="194B409C" w14:textId="77777777" w:rsidR="007D7567" w:rsidRPr="00586B6B" w:rsidRDefault="007D7567" w:rsidP="002C6F69">
            <w:pPr>
              <w:pStyle w:val="TAL"/>
              <w:rPr>
                <w:rStyle w:val="Datatypechar"/>
              </w:rPr>
            </w:pPr>
          </w:p>
        </w:tc>
        <w:tc>
          <w:tcPr>
            <w:tcW w:w="3614" w:type="dxa"/>
          </w:tcPr>
          <w:p w14:paraId="76FA636E" w14:textId="77777777" w:rsidR="007D7567" w:rsidRPr="00586B6B" w:rsidRDefault="007D7567" w:rsidP="002C6F69">
            <w:pPr>
              <w:pStyle w:val="TAL"/>
            </w:pPr>
            <w:r>
              <w:t>The set of Service Operation Points declared in the presentation manifest (e.g. DASH MPD) of the current media presentation.</w:t>
            </w:r>
          </w:p>
        </w:tc>
      </w:tr>
      <w:tr w:rsidR="007D7567" w14:paraId="5EEEB21C" w14:textId="77777777" w:rsidTr="002C6F69">
        <w:tc>
          <w:tcPr>
            <w:tcW w:w="2685" w:type="dxa"/>
          </w:tcPr>
          <w:p w14:paraId="76F70E8D" w14:textId="77777777" w:rsidR="007D7567" w:rsidRDefault="007D7567" w:rsidP="002C6F69">
            <w:pPr>
              <w:pStyle w:val="TAL"/>
              <w:rPr>
                <w:rStyle w:val="Code"/>
              </w:rPr>
            </w:pPr>
            <w:r>
              <w:rPr>
                <w:rStyle w:val="Code"/>
              </w:rPr>
              <w:t>operative‌Service‌Operation‌Point</w:t>
            </w:r>
          </w:p>
        </w:tc>
        <w:tc>
          <w:tcPr>
            <w:tcW w:w="1845" w:type="dxa"/>
          </w:tcPr>
          <w:p w14:paraId="7EF63985" w14:textId="77777777" w:rsidR="007D7567" w:rsidRDefault="007D7567" w:rsidP="002C6F69">
            <w:pPr>
              <w:pStyle w:val="TAL"/>
              <w:rPr>
                <w:rStyle w:val="Datatypechar"/>
              </w:rPr>
            </w:pPr>
            <w:r>
              <w:rPr>
                <w:rStyle w:val="Datatypechar"/>
              </w:rPr>
              <w:t>integer</w:t>
            </w:r>
          </w:p>
        </w:tc>
        <w:tc>
          <w:tcPr>
            <w:tcW w:w="1485" w:type="dxa"/>
          </w:tcPr>
          <w:p w14:paraId="47099EB9" w14:textId="77777777" w:rsidR="007D7567" w:rsidRPr="00586B6B" w:rsidRDefault="007D7567" w:rsidP="002C6F69">
            <w:pPr>
              <w:pStyle w:val="TAL"/>
              <w:rPr>
                <w:rStyle w:val="Datatypechar"/>
              </w:rPr>
            </w:pPr>
          </w:p>
        </w:tc>
        <w:tc>
          <w:tcPr>
            <w:tcW w:w="3614" w:type="dxa"/>
          </w:tcPr>
          <w:p w14:paraId="571AFF57" w14:textId="77777777" w:rsidR="007D7567" w:rsidRDefault="007D7567" w:rsidP="002C6F69">
            <w:pPr>
              <w:pStyle w:val="TAL"/>
            </w:pPr>
            <w:r>
              <w:t xml:space="preserve">A zero-based index into the </w:t>
            </w:r>
            <w:r>
              <w:rPr>
                <w:rStyle w:val="Code"/>
              </w:rPr>
              <w:t>service‌Operation‌Points</w:t>
            </w:r>
            <w:r>
              <w:t xml:space="preserve"> array indicating the Service Operation Point currently operative in the playback session.</w:t>
            </w:r>
          </w:p>
          <w:p w14:paraId="41C2882B" w14:textId="77777777" w:rsidR="007D7567" w:rsidRDefault="007D7567" w:rsidP="002C6F69">
            <w:pPr>
              <w:pStyle w:val="TALcontinuation"/>
              <w:spacing w:before="60"/>
            </w:pPr>
            <w:r>
              <w:t>Set to -1 if the array is empty.</w:t>
            </w:r>
          </w:p>
        </w:tc>
      </w:tr>
      <w:tr w:rsidR="007D7567" w:rsidRPr="00586B6B" w14:paraId="65260CEE" w14:textId="77777777" w:rsidTr="002C6F69">
        <w:tc>
          <w:tcPr>
            <w:tcW w:w="2685" w:type="dxa"/>
          </w:tcPr>
          <w:p w14:paraId="0633C9DF" w14:textId="53875CB4" w:rsidR="007D7567" w:rsidRPr="00D41AA2" w:rsidRDefault="007D7567" w:rsidP="002C6F69">
            <w:pPr>
              <w:pStyle w:val="TAL"/>
              <w:keepNext w:val="0"/>
              <w:rPr>
                <w:rStyle w:val="Code"/>
              </w:rPr>
            </w:pPr>
            <w:r>
              <w:rPr>
                <w:rStyle w:val="Code"/>
              </w:rPr>
              <w:t>m</w:t>
            </w:r>
            <w:r w:rsidRPr="00D41AA2">
              <w:rPr>
                <w:rStyle w:val="Code"/>
              </w:rPr>
              <w:t>etrics[][]</w:t>
            </w:r>
          </w:p>
        </w:tc>
        <w:tc>
          <w:tcPr>
            <w:tcW w:w="1845" w:type="dxa"/>
          </w:tcPr>
          <w:p w14:paraId="0BD4207E" w14:textId="77777777" w:rsidR="007D7567" w:rsidRPr="00586B6B" w:rsidRDefault="007D7567" w:rsidP="002C6F69">
            <w:pPr>
              <w:pStyle w:val="TAL"/>
              <w:keepNext w:val="0"/>
              <w:rPr>
                <w:rStyle w:val="Datatypechar"/>
              </w:rPr>
            </w:pPr>
            <w:r w:rsidRPr="00586B6B">
              <w:rPr>
                <w:rStyle w:val="Datatypechar"/>
              </w:rPr>
              <w:t>Metrics</w:t>
            </w:r>
          </w:p>
        </w:tc>
        <w:tc>
          <w:tcPr>
            <w:tcW w:w="1485" w:type="dxa"/>
          </w:tcPr>
          <w:p w14:paraId="63EF4941" w14:textId="77777777" w:rsidR="007D7567" w:rsidRPr="00586B6B" w:rsidRDefault="007D7567" w:rsidP="002C6F69">
            <w:pPr>
              <w:pStyle w:val="TAL"/>
              <w:keepNext w:val="0"/>
            </w:pPr>
          </w:p>
        </w:tc>
        <w:tc>
          <w:tcPr>
            <w:tcW w:w="3614" w:type="dxa"/>
          </w:tcPr>
          <w:p w14:paraId="6DDA2764" w14:textId="0AFC41EE" w:rsidR="007D7567" w:rsidRPr="00586B6B" w:rsidRDefault="007D7567" w:rsidP="002C6F69">
            <w:pPr>
              <w:pStyle w:val="TAL"/>
              <w:keepNext w:val="0"/>
            </w:pPr>
            <w:r w:rsidRPr="00586B6B">
              <w:t xml:space="preserve">A data blob of metrics for each </w:t>
            </w:r>
            <w:r>
              <w:t>configured</w:t>
            </w:r>
            <w:r w:rsidRPr="00586B6B">
              <w:t xml:space="preserve"> metrics collecting scheme.</w:t>
            </w:r>
          </w:p>
        </w:tc>
      </w:tr>
    </w:tbl>
    <w:p w14:paraId="4BD7BB9C" w14:textId="77777777" w:rsidR="001A2D9F" w:rsidRPr="00586B6B" w:rsidRDefault="001A2D9F" w:rsidP="00F34A36">
      <w:pPr>
        <w:pStyle w:val="TAN"/>
        <w:keepNext w:val="0"/>
      </w:pPr>
    </w:p>
    <w:p w14:paraId="4588D079" w14:textId="40164BBD" w:rsidR="00D573D2" w:rsidRPr="00586B6B" w:rsidRDefault="00D573D2" w:rsidP="000C154F">
      <w:pPr>
        <w:pStyle w:val="Normalaftertable"/>
        <w:keepNext/>
        <w:spacing w:before="240"/>
      </w:pPr>
      <w:r w:rsidRPr="00586B6B">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5051D848" w:rsidR="00D573D2" w:rsidRDefault="00D573D2" w:rsidP="00434389">
      <w:pPr>
        <w:pStyle w:val="TH"/>
      </w:pPr>
      <w:r w:rsidRPr="00586B6B">
        <w:t>Table 13.2.6-2</w:t>
      </w:r>
      <w:r w:rsidR="00C32F90" w:rsidRPr="00586B6B">
        <w:t>:</w:t>
      </w:r>
      <w:r w:rsidRPr="00586B6B">
        <w:t xml:space="preserve"> </w:t>
      </w:r>
      <w:r w:rsidR="00FC682F">
        <w:t xml:space="preserve">Service </w:t>
      </w:r>
      <w:r w:rsidRPr="00586B6B">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586B6B" w14:paraId="39D0F92F" w14:textId="77777777" w:rsidTr="002C6F69">
        <w:tc>
          <w:tcPr>
            <w:tcW w:w="2666" w:type="dxa"/>
            <w:gridSpan w:val="3"/>
          </w:tcPr>
          <w:p w14:paraId="044B2333" w14:textId="77777777" w:rsidR="00FC682F" w:rsidRPr="00112A6A" w:rsidRDefault="00FC682F" w:rsidP="002C6F69">
            <w:pPr>
              <w:pStyle w:val="TAH"/>
            </w:pPr>
            <w:r w:rsidRPr="00112A6A">
              <w:t>Param</w:t>
            </w:r>
            <w:r>
              <w:t>e</w:t>
            </w:r>
            <w:r w:rsidRPr="00112A6A">
              <w:t>ter</w:t>
            </w:r>
          </w:p>
        </w:tc>
        <w:tc>
          <w:tcPr>
            <w:tcW w:w="1590" w:type="dxa"/>
          </w:tcPr>
          <w:p w14:paraId="51921BAA" w14:textId="77777777" w:rsidR="00FC682F" w:rsidRPr="00112A6A" w:rsidRDefault="00FC682F" w:rsidP="002C6F69">
            <w:pPr>
              <w:pStyle w:val="TAH"/>
            </w:pPr>
            <w:r w:rsidRPr="00112A6A">
              <w:t>Type</w:t>
            </w:r>
          </w:p>
        </w:tc>
        <w:tc>
          <w:tcPr>
            <w:tcW w:w="5375" w:type="dxa"/>
          </w:tcPr>
          <w:p w14:paraId="6D3C352D" w14:textId="77777777" w:rsidR="00FC682F" w:rsidRPr="00112A6A" w:rsidRDefault="00FC682F" w:rsidP="002C6F69">
            <w:pPr>
              <w:pStyle w:val="TAH"/>
            </w:pPr>
            <w:r w:rsidRPr="00112A6A">
              <w:t>Definition</w:t>
            </w:r>
          </w:p>
        </w:tc>
      </w:tr>
      <w:tr w:rsidR="00FC682F" w:rsidRPr="00586B6B" w14:paraId="2E17C9DA" w14:textId="77777777" w:rsidTr="002C6F69">
        <w:tc>
          <w:tcPr>
            <w:tcW w:w="2666" w:type="dxa"/>
            <w:gridSpan w:val="3"/>
          </w:tcPr>
          <w:p w14:paraId="20F4410A" w14:textId="77777777" w:rsidR="00FC682F" w:rsidRPr="00D41AA2" w:rsidRDefault="00FC682F" w:rsidP="002C6F69">
            <w:pPr>
              <w:pStyle w:val="TAL"/>
              <w:rPr>
                <w:rStyle w:val="Code"/>
              </w:rPr>
            </w:pPr>
            <w:r>
              <w:rPr>
                <w:rStyle w:val="Code"/>
              </w:rPr>
              <w:t>Service</w:t>
            </w:r>
            <w:r w:rsidRPr="00D41AA2">
              <w:rPr>
                <w:rStyle w:val="Code"/>
              </w:rPr>
              <w:t>OperationPoint</w:t>
            </w:r>
          </w:p>
        </w:tc>
        <w:tc>
          <w:tcPr>
            <w:tcW w:w="1590" w:type="dxa"/>
          </w:tcPr>
          <w:p w14:paraId="556FE29D" w14:textId="0A7A0774" w:rsidR="00FC682F" w:rsidRPr="00586B6B" w:rsidRDefault="00FC682F" w:rsidP="002C6F69">
            <w:pPr>
              <w:pStyle w:val="TAL"/>
            </w:pPr>
            <w:r>
              <w:rPr>
                <w:rStyle w:val="Datatypechar"/>
              </w:rPr>
              <w:t>Object</w:t>
            </w:r>
          </w:p>
        </w:tc>
        <w:tc>
          <w:tcPr>
            <w:tcW w:w="5375" w:type="dxa"/>
          </w:tcPr>
          <w:p w14:paraId="405593E7" w14:textId="77777777" w:rsidR="00FC682F" w:rsidRPr="00586B6B" w:rsidRDefault="00FC682F" w:rsidP="002C6F69">
            <w:pPr>
              <w:pStyle w:val="TAL"/>
            </w:pPr>
            <w:r w:rsidRPr="00586B6B">
              <w:t>The currently configured operation point parameters according to which the DASH client is operating.</w:t>
            </w:r>
          </w:p>
        </w:tc>
      </w:tr>
      <w:tr w:rsidR="00FC682F" w:rsidRPr="00586B6B" w14:paraId="53779BA7" w14:textId="77777777" w:rsidTr="002C6F69">
        <w:tc>
          <w:tcPr>
            <w:tcW w:w="289" w:type="dxa"/>
          </w:tcPr>
          <w:p w14:paraId="61A78E3B" w14:textId="77777777" w:rsidR="00FC682F" w:rsidRPr="00586B6B" w:rsidDel="001549E4" w:rsidRDefault="00FC682F" w:rsidP="002C6F69">
            <w:pPr>
              <w:pStyle w:val="TAL"/>
            </w:pPr>
          </w:p>
        </w:tc>
        <w:tc>
          <w:tcPr>
            <w:tcW w:w="2377" w:type="dxa"/>
            <w:gridSpan w:val="2"/>
          </w:tcPr>
          <w:p w14:paraId="740845B2" w14:textId="77777777" w:rsidR="00FC682F" w:rsidRPr="00D41AA2" w:rsidRDefault="00FC682F" w:rsidP="002C6F69">
            <w:pPr>
              <w:pStyle w:val="TAL"/>
              <w:rPr>
                <w:rStyle w:val="Code"/>
              </w:rPr>
            </w:pPr>
            <w:r>
              <w:rPr>
                <w:rStyle w:val="Code"/>
              </w:rPr>
              <w:t>externalIdentifier</w:t>
            </w:r>
          </w:p>
        </w:tc>
        <w:tc>
          <w:tcPr>
            <w:tcW w:w="1590" w:type="dxa"/>
          </w:tcPr>
          <w:p w14:paraId="7C66BCD0" w14:textId="77777777" w:rsidR="00FC682F" w:rsidRPr="00586B6B" w:rsidRDefault="00FC682F" w:rsidP="002C6F69">
            <w:pPr>
              <w:pStyle w:val="TAL"/>
              <w:rPr>
                <w:rStyle w:val="Datatypechar"/>
              </w:rPr>
            </w:pPr>
            <w:r>
              <w:rPr>
                <w:rStyle w:val="Datatypechar"/>
              </w:rPr>
              <w:t>String</w:t>
            </w:r>
          </w:p>
        </w:tc>
        <w:tc>
          <w:tcPr>
            <w:tcW w:w="5375" w:type="dxa"/>
          </w:tcPr>
          <w:p w14:paraId="0C668136" w14:textId="77777777" w:rsidR="00FC682F" w:rsidRPr="00586B6B" w:rsidRDefault="00FC682F" w:rsidP="002C6F69">
            <w:pPr>
              <w:pStyle w:val="TAL"/>
            </w:pPr>
            <w:r>
              <w:t>The external identifier uniquely identifying this Operation Point in the presentation manifest (e.g. DASH MPD).</w:t>
            </w:r>
          </w:p>
        </w:tc>
      </w:tr>
      <w:tr w:rsidR="00FC682F" w:rsidRPr="00586B6B" w14:paraId="45BF87E7" w14:textId="77777777" w:rsidTr="002C6F69">
        <w:tc>
          <w:tcPr>
            <w:tcW w:w="289" w:type="dxa"/>
          </w:tcPr>
          <w:p w14:paraId="2E9B47DC" w14:textId="77777777" w:rsidR="00FC682F" w:rsidRPr="00586B6B" w:rsidDel="001549E4" w:rsidRDefault="00FC682F" w:rsidP="002C6F69">
            <w:pPr>
              <w:pStyle w:val="TAL"/>
            </w:pPr>
          </w:p>
        </w:tc>
        <w:tc>
          <w:tcPr>
            <w:tcW w:w="2377" w:type="dxa"/>
            <w:gridSpan w:val="2"/>
          </w:tcPr>
          <w:p w14:paraId="162095DF" w14:textId="77777777" w:rsidR="00FC682F" w:rsidRPr="00D41AA2" w:rsidDel="001549E4" w:rsidRDefault="00FC682F" w:rsidP="002C6F69">
            <w:pPr>
              <w:pStyle w:val="TAL"/>
              <w:rPr>
                <w:rStyle w:val="Code"/>
              </w:rPr>
            </w:pPr>
            <w:r>
              <w:rPr>
                <w:rStyle w:val="Code"/>
              </w:rPr>
              <w:t>m</w:t>
            </w:r>
            <w:r w:rsidRPr="00D41AA2">
              <w:rPr>
                <w:rStyle w:val="Code"/>
              </w:rPr>
              <w:t>ode</w:t>
            </w:r>
          </w:p>
        </w:tc>
        <w:tc>
          <w:tcPr>
            <w:tcW w:w="1590" w:type="dxa"/>
          </w:tcPr>
          <w:p w14:paraId="7B224268" w14:textId="77777777" w:rsidR="00FC682F" w:rsidRPr="00586B6B" w:rsidRDefault="00FC682F" w:rsidP="002C6F69">
            <w:pPr>
              <w:pStyle w:val="TAL"/>
              <w:rPr>
                <w:rStyle w:val="Datatypechar"/>
              </w:rPr>
            </w:pPr>
            <w:r w:rsidRPr="00586B6B">
              <w:rPr>
                <w:rStyle w:val="Datatypechar"/>
              </w:rPr>
              <w:t>Enum</w:t>
            </w:r>
          </w:p>
        </w:tc>
        <w:tc>
          <w:tcPr>
            <w:tcW w:w="5375" w:type="dxa"/>
          </w:tcPr>
          <w:p w14:paraId="6C5A8B09" w14:textId="77777777" w:rsidR="00FC682F" w:rsidRPr="00586B6B" w:rsidRDefault="00FC682F" w:rsidP="002C6F69">
            <w:pPr>
              <w:pStyle w:val="TAL"/>
            </w:pPr>
            <w:r w:rsidRPr="00586B6B">
              <w:t>The following operation modes are defined:</w:t>
            </w:r>
          </w:p>
          <w:p w14:paraId="6894D0D4" w14:textId="77777777" w:rsidR="00FC682F" w:rsidRPr="00586B6B" w:rsidRDefault="00FC682F" w:rsidP="002C6F69">
            <w:pPr>
              <w:pStyle w:val="TALcontinuation"/>
              <w:spacing w:before="60"/>
            </w:pPr>
            <w:r w:rsidRPr="00C522DE">
              <w:rPr>
                <w:rStyle w:val="Code"/>
              </w:rPr>
              <w:t>live</w:t>
            </w:r>
            <w:r w:rsidRPr="00586B6B">
              <w:t>: The DASH client operates to maintain configured target latencies using playback rate adjustments and possibly resync.</w:t>
            </w:r>
          </w:p>
          <w:p w14:paraId="301C38E5" w14:textId="77777777" w:rsidR="00FC682F" w:rsidRPr="00586B6B" w:rsidRDefault="00FC682F" w:rsidP="002C6F69">
            <w:pPr>
              <w:pStyle w:val="TALcontinuation"/>
              <w:spacing w:before="60"/>
            </w:pPr>
            <w:r w:rsidRPr="00C522DE">
              <w:rPr>
                <w:rStyle w:val="Code"/>
              </w:rPr>
              <w:t>Vod</w:t>
            </w:r>
            <w:r w:rsidRPr="00586B6B">
              <w:t>: The DASH client operates without latency requirements and rebuffering may result in additional latencies</w:t>
            </w:r>
          </w:p>
        </w:tc>
      </w:tr>
      <w:tr w:rsidR="00FC682F" w:rsidRPr="00586B6B" w14:paraId="0D492055" w14:textId="77777777" w:rsidTr="002C6F69">
        <w:tc>
          <w:tcPr>
            <w:tcW w:w="289" w:type="dxa"/>
          </w:tcPr>
          <w:p w14:paraId="5FCD732C" w14:textId="77777777" w:rsidR="00FC682F" w:rsidRPr="00586B6B" w:rsidDel="001549E4" w:rsidRDefault="00FC682F" w:rsidP="002C6F69">
            <w:pPr>
              <w:pStyle w:val="TAL"/>
            </w:pPr>
          </w:p>
        </w:tc>
        <w:tc>
          <w:tcPr>
            <w:tcW w:w="2377" w:type="dxa"/>
            <w:gridSpan w:val="2"/>
          </w:tcPr>
          <w:p w14:paraId="67C8390C" w14:textId="77777777" w:rsidR="00FC682F" w:rsidRPr="00D41AA2" w:rsidRDefault="00FC682F" w:rsidP="002C6F69">
            <w:pPr>
              <w:pStyle w:val="TAL"/>
              <w:rPr>
                <w:rStyle w:val="Code"/>
              </w:rPr>
            </w:pPr>
            <w:r w:rsidRPr="00D41AA2">
              <w:rPr>
                <w:rStyle w:val="Code"/>
              </w:rPr>
              <w:t>maxBufferTime</w:t>
            </w:r>
          </w:p>
        </w:tc>
        <w:tc>
          <w:tcPr>
            <w:tcW w:w="1590" w:type="dxa"/>
          </w:tcPr>
          <w:p w14:paraId="074167F1" w14:textId="77777777" w:rsidR="00FC682F" w:rsidRPr="00586B6B" w:rsidRDefault="00FC682F" w:rsidP="002C6F69">
            <w:pPr>
              <w:pStyle w:val="TAL"/>
              <w:rPr>
                <w:rStyle w:val="Datatypechar"/>
              </w:rPr>
            </w:pPr>
            <w:r w:rsidRPr="00586B6B">
              <w:rPr>
                <w:rStyle w:val="Datatypechar"/>
              </w:rPr>
              <w:t>Integer</w:t>
            </w:r>
          </w:p>
        </w:tc>
        <w:tc>
          <w:tcPr>
            <w:tcW w:w="5375" w:type="dxa"/>
          </w:tcPr>
          <w:p w14:paraId="733D2F36" w14:textId="77777777" w:rsidR="00FC682F" w:rsidRPr="00586B6B" w:rsidRDefault="00FC682F" w:rsidP="002C6F69">
            <w:pPr>
              <w:pStyle w:val="TAL"/>
            </w:pPr>
            <w:r w:rsidRPr="00586B6B">
              <w:t>maximum buffer time in milliseconds for the service.</w:t>
            </w:r>
          </w:p>
        </w:tc>
      </w:tr>
      <w:tr w:rsidR="00FC682F" w:rsidRPr="00586B6B" w14:paraId="40FB11E3" w14:textId="77777777" w:rsidTr="002C6F69">
        <w:tc>
          <w:tcPr>
            <w:tcW w:w="289" w:type="dxa"/>
          </w:tcPr>
          <w:p w14:paraId="496A1E24" w14:textId="77777777" w:rsidR="00FC682F" w:rsidRPr="00586B6B" w:rsidDel="001549E4" w:rsidRDefault="00FC682F" w:rsidP="002C6F69">
            <w:pPr>
              <w:pStyle w:val="TAL"/>
            </w:pPr>
          </w:p>
        </w:tc>
        <w:tc>
          <w:tcPr>
            <w:tcW w:w="2377" w:type="dxa"/>
            <w:gridSpan w:val="2"/>
          </w:tcPr>
          <w:p w14:paraId="07132CF0" w14:textId="77777777" w:rsidR="00FC682F" w:rsidRPr="00D41AA2" w:rsidRDefault="00FC682F" w:rsidP="002C6F69">
            <w:pPr>
              <w:pStyle w:val="TAL"/>
              <w:rPr>
                <w:rStyle w:val="Code"/>
              </w:rPr>
            </w:pPr>
            <w:r w:rsidRPr="00D41AA2">
              <w:rPr>
                <w:rStyle w:val="Code"/>
              </w:rPr>
              <w:t>switchBufferTime</w:t>
            </w:r>
          </w:p>
        </w:tc>
        <w:tc>
          <w:tcPr>
            <w:tcW w:w="1590" w:type="dxa"/>
          </w:tcPr>
          <w:p w14:paraId="05AFAF35" w14:textId="77777777" w:rsidR="00FC682F" w:rsidRPr="00586B6B" w:rsidRDefault="00FC682F" w:rsidP="002C6F69">
            <w:pPr>
              <w:pStyle w:val="TAL"/>
              <w:rPr>
                <w:rStyle w:val="Datatypechar"/>
              </w:rPr>
            </w:pPr>
            <w:r w:rsidRPr="00586B6B">
              <w:rPr>
                <w:rStyle w:val="Datatypechar"/>
              </w:rPr>
              <w:t>Integer</w:t>
            </w:r>
          </w:p>
        </w:tc>
        <w:tc>
          <w:tcPr>
            <w:tcW w:w="5375" w:type="dxa"/>
          </w:tcPr>
          <w:p w14:paraId="3FE14AB0" w14:textId="77777777" w:rsidR="00FC682F" w:rsidRPr="00586B6B" w:rsidRDefault="00FC682F" w:rsidP="002C6F69">
            <w:pPr>
              <w:pStyle w:val="TAL"/>
            </w:pPr>
            <w:r w:rsidRPr="00586B6B">
              <w:t>buffer time threshold below which the DASH clients attempts to switch Representations.</w:t>
            </w:r>
          </w:p>
        </w:tc>
      </w:tr>
      <w:tr w:rsidR="00FC682F" w:rsidRPr="00586B6B" w14:paraId="700B9A58" w14:textId="77777777" w:rsidTr="002C6F69">
        <w:tc>
          <w:tcPr>
            <w:tcW w:w="289" w:type="dxa"/>
          </w:tcPr>
          <w:p w14:paraId="7AEA0408" w14:textId="77777777" w:rsidR="00FC682F" w:rsidRPr="00586B6B" w:rsidDel="001549E4" w:rsidRDefault="00FC682F" w:rsidP="002C6F69">
            <w:pPr>
              <w:pStyle w:val="TAL"/>
            </w:pPr>
          </w:p>
        </w:tc>
        <w:tc>
          <w:tcPr>
            <w:tcW w:w="2377" w:type="dxa"/>
            <w:gridSpan w:val="2"/>
          </w:tcPr>
          <w:p w14:paraId="7EA9AD8D" w14:textId="067CA544" w:rsidR="00FC682F" w:rsidRPr="00D41AA2" w:rsidRDefault="00FC682F" w:rsidP="002C6F69">
            <w:pPr>
              <w:pStyle w:val="TAL"/>
              <w:rPr>
                <w:rStyle w:val="Code"/>
              </w:rPr>
            </w:pPr>
            <w:r>
              <w:rPr>
                <w:rStyle w:val="Code"/>
              </w:rPr>
              <w:t>l</w:t>
            </w:r>
            <w:r w:rsidRPr="00D41AA2">
              <w:rPr>
                <w:rStyle w:val="Code"/>
              </w:rPr>
              <w:t>atency</w:t>
            </w:r>
          </w:p>
        </w:tc>
        <w:tc>
          <w:tcPr>
            <w:tcW w:w="1590" w:type="dxa"/>
          </w:tcPr>
          <w:p w14:paraId="4E73E3CC" w14:textId="77777777" w:rsidR="00FC682F" w:rsidRPr="00586B6B" w:rsidRDefault="00FC682F" w:rsidP="002C6F69">
            <w:pPr>
              <w:pStyle w:val="TAL"/>
            </w:pPr>
            <w:r>
              <w:rPr>
                <w:rStyle w:val="Datatypechar"/>
              </w:rPr>
              <w:t>Object</w:t>
            </w:r>
          </w:p>
        </w:tc>
        <w:tc>
          <w:tcPr>
            <w:tcW w:w="5375" w:type="dxa"/>
          </w:tcPr>
          <w:p w14:paraId="4EF6E066" w14:textId="77777777" w:rsidR="00FC682F" w:rsidRPr="00586B6B" w:rsidRDefault="00FC682F" w:rsidP="002C6F69">
            <w:pPr>
              <w:pStyle w:val="TAL"/>
            </w:pPr>
            <w:r w:rsidRPr="00586B6B">
              <w:t>Defines the latency parameters used by the DASH client when operating in live mode.</w:t>
            </w:r>
          </w:p>
        </w:tc>
      </w:tr>
      <w:tr w:rsidR="00FC682F" w:rsidRPr="00586B6B" w14:paraId="7745A852" w14:textId="77777777" w:rsidTr="002C6F69">
        <w:tc>
          <w:tcPr>
            <w:tcW w:w="289" w:type="dxa"/>
          </w:tcPr>
          <w:p w14:paraId="082D1463" w14:textId="77777777" w:rsidR="00FC682F" w:rsidRPr="00586B6B" w:rsidDel="001549E4" w:rsidRDefault="00FC682F" w:rsidP="002C6F69">
            <w:pPr>
              <w:pStyle w:val="TAL"/>
            </w:pPr>
          </w:p>
        </w:tc>
        <w:tc>
          <w:tcPr>
            <w:tcW w:w="352" w:type="dxa"/>
          </w:tcPr>
          <w:p w14:paraId="4473DB87" w14:textId="77777777" w:rsidR="00FC682F" w:rsidRPr="00586B6B" w:rsidRDefault="00FC682F" w:rsidP="002C6F69">
            <w:pPr>
              <w:pStyle w:val="TAL"/>
            </w:pPr>
          </w:p>
        </w:tc>
        <w:tc>
          <w:tcPr>
            <w:tcW w:w="2025" w:type="dxa"/>
          </w:tcPr>
          <w:p w14:paraId="2BB9A169" w14:textId="77777777" w:rsidR="00FC682F" w:rsidRPr="00D41AA2" w:rsidRDefault="00FC682F" w:rsidP="002C6F69">
            <w:pPr>
              <w:pStyle w:val="TAL"/>
              <w:rPr>
                <w:rStyle w:val="Code"/>
              </w:rPr>
            </w:pPr>
            <w:r>
              <w:rPr>
                <w:rStyle w:val="Code"/>
              </w:rPr>
              <w:t>t</w:t>
            </w:r>
            <w:r w:rsidRPr="00D41AA2">
              <w:rPr>
                <w:rStyle w:val="Code"/>
              </w:rPr>
              <w:t>arget</w:t>
            </w:r>
          </w:p>
        </w:tc>
        <w:tc>
          <w:tcPr>
            <w:tcW w:w="1590" w:type="dxa"/>
          </w:tcPr>
          <w:p w14:paraId="0B720B0B" w14:textId="77777777" w:rsidR="00FC682F" w:rsidRPr="00586B6B" w:rsidRDefault="00FC682F" w:rsidP="002C6F69">
            <w:pPr>
              <w:pStyle w:val="TAL"/>
              <w:rPr>
                <w:rStyle w:val="Datatypechar"/>
              </w:rPr>
            </w:pPr>
            <w:r w:rsidRPr="00586B6B">
              <w:rPr>
                <w:rStyle w:val="Datatypechar"/>
              </w:rPr>
              <w:t>Integer</w:t>
            </w:r>
          </w:p>
        </w:tc>
        <w:tc>
          <w:tcPr>
            <w:tcW w:w="5375" w:type="dxa"/>
          </w:tcPr>
          <w:p w14:paraId="311E6CEE" w14:textId="77777777" w:rsidR="00FC682F" w:rsidRPr="00586B6B" w:rsidRDefault="00FC682F" w:rsidP="002C6F69">
            <w:pPr>
              <w:pStyle w:val="TAL"/>
            </w:pPr>
            <w:r w:rsidRPr="00586B6B">
              <w:t>The target latency for the service in milliseconds.</w:t>
            </w:r>
          </w:p>
        </w:tc>
      </w:tr>
      <w:tr w:rsidR="00FC682F" w:rsidRPr="00586B6B" w14:paraId="7533DD13" w14:textId="77777777" w:rsidTr="002C6F69">
        <w:tc>
          <w:tcPr>
            <w:tcW w:w="289" w:type="dxa"/>
          </w:tcPr>
          <w:p w14:paraId="46574507" w14:textId="77777777" w:rsidR="00FC682F" w:rsidRPr="00586B6B" w:rsidDel="001549E4" w:rsidRDefault="00FC682F" w:rsidP="002C6F69">
            <w:pPr>
              <w:pStyle w:val="TAL"/>
            </w:pPr>
          </w:p>
        </w:tc>
        <w:tc>
          <w:tcPr>
            <w:tcW w:w="352" w:type="dxa"/>
          </w:tcPr>
          <w:p w14:paraId="1D000579" w14:textId="77777777" w:rsidR="00FC682F" w:rsidRPr="00586B6B" w:rsidRDefault="00FC682F" w:rsidP="002C6F69">
            <w:pPr>
              <w:pStyle w:val="TAL"/>
            </w:pPr>
          </w:p>
        </w:tc>
        <w:tc>
          <w:tcPr>
            <w:tcW w:w="2025" w:type="dxa"/>
          </w:tcPr>
          <w:p w14:paraId="24DEA3F6" w14:textId="77777777" w:rsidR="00FC682F" w:rsidRPr="00D41AA2" w:rsidRDefault="00FC682F" w:rsidP="002C6F69">
            <w:pPr>
              <w:pStyle w:val="TAL"/>
              <w:rPr>
                <w:rStyle w:val="Code"/>
              </w:rPr>
            </w:pPr>
            <w:r>
              <w:rPr>
                <w:rStyle w:val="Code"/>
              </w:rPr>
              <w:t>m</w:t>
            </w:r>
            <w:r w:rsidRPr="00D41AA2">
              <w:rPr>
                <w:rStyle w:val="Code"/>
              </w:rPr>
              <w:t>ax</w:t>
            </w:r>
          </w:p>
        </w:tc>
        <w:tc>
          <w:tcPr>
            <w:tcW w:w="1590" w:type="dxa"/>
          </w:tcPr>
          <w:p w14:paraId="0C44E644" w14:textId="77777777" w:rsidR="00FC682F" w:rsidRPr="00586B6B" w:rsidRDefault="00FC682F" w:rsidP="002C6F69">
            <w:pPr>
              <w:pStyle w:val="TAL"/>
              <w:rPr>
                <w:rStyle w:val="Datatypechar"/>
              </w:rPr>
            </w:pPr>
            <w:r w:rsidRPr="00586B6B">
              <w:rPr>
                <w:rStyle w:val="Datatypechar"/>
              </w:rPr>
              <w:t>Integer</w:t>
            </w:r>
          </w:p>
        </w:tc>
        <w:tc>
          <w:tcPr>
            <w:tcW w:w="5375" w:type="dxa"/>
          </w:tcPr>
          <w:p w14:paraId="4A4286A2" w14:textId="77777777" w:rsidR="00FC682F" w:rsidRPr="00586B6B" w:rsidRDefault="00FC682F" w:rsidP="002C6F69">
            <w:pPr>
              <w:pStyle w:val="TAL"/>
            </w:pPr>
            <w:r w:rsidRPr="00586B6B">
              <w:t>The maximum latency for the service in milliseconds.</w:t>
            </w:r>
          </w:p>
        </w:tc>
      </w:tr>
      <w:tr w:rsidR="00FC682F" w:rsidRPr="00586B6B" w14:paraId="5D25A7B4" w14:textId="77777777" w:rsidTr="002C6F69">
        <w:tc>
          <w:tcPr>
            <w:tcW w:w="289" w:type="dxa"/>
          </w:tcPr>
          <w:p w14:paraId="61B51524" w14:textId="77777777" w:rsidR="00FC682F" w:rsidRPr="00586B6B" w:rsidDel="001549E4" w:rsidRDefault="00FC682F" w:rsidP="002C6F69">
            <w:pPr>
              <w:pStyle w:val="TAL"/>
            </w:pPr>
          </w:p>
        </w:tc>
        <w:tc>
          <w:tcPr>
            <w:tcW w:w="352" w:type="dxa"/>
          </w:tcPr>
          <w:p w14:paraId="7AF8EE00" w14:textId="77777777" w:rsidR="00FC682F" w:rsidRPr="00586B6B" w:rsidRDefault="00FC682F" w:rsidP="002C6F69">
            <w:pPr>
              <w:pStyle w:val="TAL"/>
            </w:pPr>
          </w:p>
        </w:tc>
        <w:tc>
          <w:tcPr>
            <w:tcW w:w="2025" w:type="dxa"/>
          </w:tcPr>
          <w:p w14:paraId="3ACF73BB" w14:textId="77777777" w:rsidR="00FC682F" w:rsidRPr="00D41AA2" w:rsidRDefault="00FC682F" w:rsidP="002C6F69">
            <w:pPr>
              <w:pStyle w:val="TAL"/>
              <w:rPr>
                <w:rStyle w:val="Code"/>
              </w:rPr>
            </w:pPr>
            <w:r>
              <w:rPr>
                <w:rStyle w:val="Code"/>
              </w:rPr>
              <w:t>m</w:t>
            </w:r>
            <w:r w:rsidRPr="00D41AA2">
              <w:rPr>
                <w:rStyle w:val="Code"/>
              </w:rPr>
              <w:t>in</w:t>
            </w:r>
          </w:p>
        </w:tc>
        <w:tc>
          <w:tcPr>
            <w:tcW w:w="1590" w:type="dxa"/>
          </w:tcPr>
          <w:p w14:paraId="43979EFB" w14:textId="77777777" w:rsidR="00FC682F" w:rsidRPr="00586B6B" w:rsidRDefault="00FC682F" w:rsidP="002C6F69">
            <w:pPr>
              <w:pStyle w:val="TAL"/>
              <w:rPr>
                <w:rStyle w:val="Datatypechar"/>
              </w:rPr>
            </w:pPr>
            <w:r w:rsidRPr="00586B6B">
              <w:rPr>
                <w:rStyle w:val="Datatypechar"/>
              </w:rPr>
              <w:t>Integer</w:t>
            </w:r>
          </w:p>
        </w:tc>
        <w:tc>
          <w:tcPr>
            <w:tcW w:w="5375" w:type="dxa"/>
          </w:tcPr>
          <w:p w14:paraId="2ABAD90E" w14:textId="77777777" w:rsidR="00FC682F" w:rsidRPr="00586B6B" w:rsidRDefault="00FC682F" w:rsidP="002C6F69">
            <w:pPr>
              <w:pStyle w:val="TAL"/>
            </w:pPr>
            <w:r w:rsidRPr="00586B6B">
              <w:t>The maximum latency for the service in milliseconds.</w:t>
            </w:r>
          </w:p>
        </w:tc>
      </w:tr>
      <w:tr w:rsidR="00FC682F" w:rsidRPr="00586B6B" w14:paraId="50C72FC1" w14:textId="77777777" w:rsidTr="002C6F69">
        <w:tc>
          <w:tcPr>
            <w:tcW w:w="289" w:type="dxa"/>
          </w:tcPr>
          <w:p w14:paraId="089F9862" w14:textId="77777777" w:rsidR="00FC682F" w:rsidRPr="00586B6B" w:rsidDel="001549E4" w:rsidRDefault="00FC682F" w:rsidP="002C6F69">
            <w:pPr>
              <w:pStyle w:val="TAL"/>
            </w:pPr>
          </w:p>
        </w:tc>
        <w:tc>
          <w:tcPr>
            <w:tcW w:w="2377" w:type="dxa"/>
            <w:gridSpan w:val="2"/>
          </w:tcPr>
          <w:p w14:paraId="6DA5A1F8" w14:textId="76DCD70D" w:rsidR="00FC682F" w:rsidRPr="00D41AA2" w:rsidRDefault="00FC682F" w:rsidP="002C6F69">
            <w:pPr>
              <w:pStyle w:val="TAL"/>
              <w:rPr>
                <w:rStyle w:val="Code"/>
              </w:rPr>
            </w:pPr>
            <w:r>
              <w:rPr>
                <w:rStyle w:val="Code"/>
              </w:rPr>
              <w:t>p</w:t>
            </w:r>
            <w:r w:rsidRPr="00D41AA2">
              <w:rPr>
                <w:rStyle w:val="Code"/>
              </w:rPr>
              <w:t>laybackRate</w:t>
            </w:r>
          </w:p>
        </w:tc>
        <w:tc>
          <w:tcPr>
            <w:tcW w:w="1590" w:type="dxa"/>
          </w:tcPr>
          <w:p w14:paraId="0643940B" w14:textId="77777777" w:rsidR="00FC682F" w:rsidRPr="00586B6B" w:rsidRDefault="00FC682F" w:rsidP="002C6F69">
            <w:pPr>
              <w:pStyle w:val="TAL"/>
              <w:rPr>
                <w:rStyle w:val="Datatypechar"/>
              </w:rPr>
            </w:pPr>
            <w:r w:rsidRPr="00586B6B">
              <w:rPr>
                <w:rStyle w:val="Datatypechar"/>
              </w:rPr>
              <w:t>MediaType</w:t>
            </w:r>
          </w:p>
          <w:p w14:paraId="699321AA" w14:textId="77777777" w:rsidR="00FC682F" w:rsidRPr="00586B6B" w:rsidRDefault="00FC682F" w:rsidP="002C6F69">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4C7F7563" w14:textId="77777777" w:rsidR="00FC682F" w:rsidRPr="00586B6B" w:rsidRDefault="00FC682F" w:rsidP="002C6F69">
            <w:pPr>
              <w:pStyle w:val="TAL"/>
            </w:pPr>
            <w:r w:rsidRPr="00586B6B">
              <w:t>Defines the playback rate parameters used by the DASH client for catchup mode and deceleration to avoid buffer underruns and maintaining target latencies.</w:t>
            </w:r>
          </w:p>
        </w:tc>
      </w:tr>
      <w:tr w:rsidR="00FC682F" w:rsidRPr="00586B6B" w14:paraId="2ED1AA34" w14:textId="77777777" w:rsidTr="002C6F69">
        <w:tc>
          <w:tcPr>
            <w:tcW w:w="289" w:type="dxa"/>
          </w:tcPr>
          <w:p w14:paraId="047FE253" w14:textId="77777777" w:rsidR="00FC682F" w:rsidRPr="00586B6B" w:rsidDel="001549E4" w:rsidRDefault="00FC682F" w:rsidP="002C6F69">
            <w:pPr>
              <w:pStyle w:val="TAL"/>
            </w:pPr>
          </w:p>
        </w:tc>
        <w:tc>
          <w:tcPr>
            <w:tcW w:w="352" w:type="dxa"/>
          </w:tcPr>
          <w:p w14:paraId="391A2A26" w14:textId="77777777" w:rsidR="00FC682F" w:rsidRPr="00586B6B" w:rsidRDefault="00FC682F" w:rsidP="002C6F69">
            <w:pPr>
              <w:pStyle w:val="TAL"/>
            </w:pPr>
          </w:p>
        </w:tc>
        <w:tc>
          <w:tcPr>
            <w:tcW w:w="2025" w:type="dxa"/>
          </w:tcPr>
          <w:p w14:paraId="3BCFBCC9" w14:textId="77777777" w:rsidR="00FC682F" w:rsidRPr="00D41AA2" w:rsidRDefault="00FC682F" w:rsidP="002C6F69">
            <w:pPr>
              <w:pStyle w:val="TAL"/>
              <w:rPr>
                <w:rStyle w:val="Code"/>
              </w:rPr>
            </w:pPr>
            <w:r>
              <w:rPr>
                <w:rStyle w:val="Code"/>
              </w:rPr>
              <w:t>m</w:t>
            </w:r>
            <w:r w:rsidRPr="00D41AA2">
              <w:rPr>
                <w:rStyle w:val="Code"/>
              </w:rPr>
              <w:t>ax</w:t>
            </w:r>
          </w:p>
        </w:tc>
        <w:tc>
          <w:tcPr>
            <w:tcW w:w="1590" w:type="dxa"/>
          </w:tcPr>
          <w:p w14:paraId="2B8A41B7" w14:textId="77777777" w:rsidR="00FC682F" w:rsidRPr="00586B6B" w:rsidRDefault="00FC682F" w:rsidP="002C6F69">
            <w:pPr>
              <w:pStyle w:val="TAL"/>
              <w:rPr>
                <w:rStyle w:val="Datatypechar"/>
              </w:rPr>
            </w:pPr>
            <w:r w:rsidRPr="00586B6B">
              <w:rPr>
                <w:rStyle w:val="Datatypechar"/>
              </w:rPr>
              <w:t>Real</w:t>
            </w:r>
          </w:p>
        </w:tc>
        <w:tc>
          <w:tcPr>
            <w:tcW w:w="5375" w:type="dxa"/>
          </w:tcPr>
          <w:p w14:paraId="7207C306" w14:textId="77777777" w:rsidR="00FC682F" w:rsidRPr="00586B6B" w:rsidRDefault="00FC682F" w:rsidP="002C6F69">
            <w:pPr>
              <w:pStyle w:val="TAL"/>
            </w:pPr>
            <w:r w:rsidRPr="00586B6B">
              <w:t>The maximum playback rate for the purposes of automatically adjusting playback latency and buffer occupancy during normal playback, where 1.0 is normal playback speed.</w:t>
            </w:r>
          </w:p>
        </w:tc>
      </w:tr>
      <w:tr w:rsidR="00FC682F" w:rsidRPr="00586B6B" w14:paraId="57BE422E" w14:textId="77777777" w:rsidTr="002C6F69">
        <w:tc>
          <w:tcPr>
            <w:tcW w:w="289" w:type="dxa"/>
          </w:tcPr>
          <w:p w14:paraId="3C7B4B75" w14:textId="77777777" w:rsidR="00FC682F" w:rsidRPr="00586B6B" w:rsidDel="001549E4" w:rsidRDefault="00FC682F" w:rsidP="002C6F69">
            <w:pPr>
              <w:pStyle w:val="TAL"/>
            </w:pPr>
          </w:p>
        </w:tc>
        <w:tc>
          <w:tcPr>
            <w:tcW w:w="352" w:type="dxa"/>
          </w:tcPr>
          <w:p w14:paraId="610A94AE" w14:textId="77777777" w:rsidR="00FC682F" w:rsidRPr="00586B6B" w:rsidRDefault="00FC682F" w:rsidP="002C6F69">
            <w:pPr>
              <w:pStyle w:val="TAL"/>
            </w:pPr>
          </w:p>
        </w:tc>
        <w:tc>
          <w:tcPr>
            <w:tcW w:w="2025" w:type="dxa"/>
          </w:tcPr>
          <w:p w14:paraId="6DF6B47F" w14:textId="77777777" w:rsidR="00FC682F" w:rsidRPr="00D41AA2" w:rsidRDefault="00FC682F" w:rsidP="002C6F69">
            <w:pPr>
              <w:pStyle w:val="TAL"/>
              <w:rPr>
                <w:rStyle w:val="Code"/>
              </w:rPr>
            </w:pPr>
            <w:r>
              <w:rPr>
                <w:rStyle w:val="Code"/>
              </w:rPr>
              <w:t>m</w:t>
            </w:r>
            <w:r w:rsidRPr="00D41AA2">
              <w:rPr>
                <w:rStyle w:val="Code"/>
              </w:rPr>
              <w:t>in</w:t>
            </w:r>
          </w:p>
        </w:tc>
        <w:tc>
          <w:tcPr>
            <w:tcW w:w="1590" w:type="dxa"/>
          </w:tcPr>
          <w:p w14:paraId="2C774B72" w14:textId="77777777" w:rsidR="00FC682F" w:rsidRPr="00586B6B" w:rsidRDefault="00FC682F" w:rsidP="002C6F69">
            <w:pPr>
              <w:pStyle w:val="TAL"/>
              <w:rPr>
                <w:rStyle w:val="Datatypechar"/>
              </w:rPr>
            </w:pPr>
            <w:r w:rsidRPr="00586B6B">
              <w:rPr>
                <w:rStyle w:val="Datatypechar"/>
              </w:rPr>
              <w:t>Real</w:t>
            </w:r>
          </w:p>
        </w:tc>
        <w:tc>
          <w:tcPr>
            <w:tcW w:w="5375" w:type="dxa"/>
          </w:tcPr>
          <w:p w14:paraId="7796300C" w14:textId="77777777" w:rsidR="00FC682F" w:rsidRPr="00586B6B" w:rsidRDefault="00FC682F" w:rsidP="002C6F69">
            <w:pPr>
              <w:pStyle w:val="TAL"/>
            </w:pPr>
            <w:r w:rsidRPr="00586B6B">
              <w:t>The minimum playback rate for the purposes of automatically adjusting playback latency and buffer occupancy during normal playback, where 1.0 is normal playback speed.</w:t>
            </w:r>
          </w:p>
        </w:tc>
      </w:tr>
      <w:tr w:rsidR="00FC682F" w:rsidRPr="00586B6B" w14:paraId="4A0DEEE9" w14:textId="77777777" w:rsidTr="002C6F69">
        <w:tc>
          <w:tcPr>
            <w:tcW w:w="289" w:type="dxa"/>
          </w:tcPr>
          <w:p w14:paraId="38FDC86F" w14:textId="77777777" w:rsidR="00FC682F" w:rsidRPr="00586B6B" w:rsidDel="001549E4" w:rsidRDefault="00FC682F" w:rsidP="002C6F69">
            <w:pPr>
              <w:pStyle w:val="TAL"/>
            </w:pPr>
          </w:p>
        </w:tc>
        <w:tc>
          <w:tcPr>
            <w:tcW w:w="2377" w:type="dxa"/>
            <w:gridSpan w:val="2"/>
          </w:tcPr>
          <w:p w14:paraId="7AFF2F79" w14:textId="1132F427" w:rsidR="00FC682F" w:rsidRPr="00D41AA2" w:rsidRDefault="00FC682F" w:rsidP="002C6F69">
            <w:pPr>
              <w:pStyle w:val="TAL"/>
              <w:rPr>
                <w:rStyle w:val="Code"/>
              </w:rPr>
            </w:pPr>
            <w:r>
              <w:rPr>
                <w:rStyle w:val="Code"/>
              </w:rPr>
              <w:t>bitRate</w:t>
            </w:r>
          </w:p>
        </w:tc>
        <w:tc>
          <w:tcPr>
            <w:tcW w:w="1590" w:type="dxa"/>
          </w:tcPr>
          <w:p w14:paraId="2ACD3D67" w14:textId="77777777" w:rsidR="00FC682F" w:rsidRPr="00586B6B" w:rsidRDefault="00FC682F" w:rsidP="002C6F69">
            <w:pPr>
              <w:pStyle w:val="TAL"/>
            </w:pPr>
          </w:p>
        </w:tc>
        <w:tc>
          <w:tcPr>
            <w:tcW w:w="5375" w:type="dxa"/>
          </w:tcPr>
          <w:p w14:paraId="1EB9696B" w14:textId="77777777" w:rsidR="00FC682F" w:rsidRPr="00586B6B" w:rsidRDefault="00FC682F" w:rsidP="002C6F69">
            <w:pPr>
              <w:pStyle w:val="TAL"/>
            </w:pPr>
            <w:r w:rsidRPr="00586B6B">
              <w:t>Defines the operating bandwidth parameters used by the DASH client used for a specific media type or aggregated. The values are on IP level.</w:t>
            </w:r>
          </w:p>
        </w:tc>
      </w:tr>
      <w:tr w:rsidR="00FC682F" w:rsidRPr="00586B6B" w14:paraId="332F35E5" w14:textId="77777777" w:rsidTr="002C6F69">
        <w:tc>
          <w:tcPr>
            <w:tcW w:w="289" w:type="dxa"/>
          </w:tcPr>
          <w:p w14:paraId="13932D99" w14:textId="77777777" w:rsidR="00FC682F" w:rsidRPr="00586B6B" w:rsidDel="001549E4" w:rsidRDefault="00FC682F" w:rsidP="002C6F69">
            <w:pPr>
              <w:pStyle w:val="TAL"/>
            </w:pPr>
          </w:p>
        </w:tc>
        <w:tc>
          <w:tcPr>
            <w:tcW w:w="352" w:type="dxa"/>
          </w:tcPr>
          <w:p w14:paraId="10490EF7" w14:textId="77777777" w:rsidR="00FC682F" w:rsidRPr="00586B6B" w:rsidRDefault="00FC682F" w:rsidP="002C6F69">
            <w:pPr>
              <w:pStyle w:val="TAL"/>
            </w:pPr>
          </w:p>
        </w:tc>
        <w:tc>
          <w:tcPr>
            <w:tcW w:w="2025" w:type="dxa"/>
          </w:tcPr>
          <w:p w14:paraId="5DCFDF0A" w14:textId="77777777" w:rsidR="00FC682F" w:rsidRPr="00D41AA2" w:rsidRDefault="00FC682F" w:rsidP="002C6F69">
            <w:pPr>
              <w:pStyle w:val="TAL"/>
              <w:rPr>
                <w:rStyle w:val="Code"/>
              </w:rPr>
            </w:pPr>
            <w:r>
              <w:rPr>
                <w:rStyle w:val="Code"/>
              </w:rPr>
              <w:t>t</w:t>
            </w:r>
            <w:r w:rsidRPr="00D41AA2">
              <w:rPr>
                <w:rStyle w:val="Code"/>
              </w:rPr>
              <w:t>arget</w:t>
            </w:r>
          </w:p>
        </w:tc>
        <w:tc>
          <w:tcPr>
            <w:tcW w:w="1590" w:type="dxa"/>
          </w:tcPr>
          <w:p w14:paraId="0AAC5D26" w14:textId="77777777" w:rsidR="00FC682F" w:rsidRPr="00586B6B" w:rsidRDefault="00FC682F" w:rsidP="002C6F69">
            <w:pPr>
              <w:pStyle w:val="TAL"/>
              <w:rPr>
                <w:rStyle w:val="Datatypechar"/>
              </w:rPr>
            </w:pPr>
            <w:r w:rsidRPr="00586B6B">
              <w:rPr>
                <w:rStyle w:val="Datatypechar"/>
              </w:rPr>
              <w:t>Integer</w:t>
            </w:r>
          </w:p>
        </w:tc>
        <w:tc>
          <w:tcPr>
            <w:tcW w:w="5375" w:type="dxa"/>
          </w:tcPr>
          <w:p w14:paraId="117E3E78" w14:textId="77777777" w:rsidR="00FC682F" w:rsidRPr="00586B6B" w:rsidRDefault="00FC682F" w:rsidP="002C6F69">
            <w:pPr>
              <w:pStyle w:val="TAL"/>
            </w:pPr>
            <w:r w:rsidRPr="00586B6B">
              <w:t>The target bandwidth for the service in bit/s that the client is configured to consume.</w:t>
            </w:r>
          </w:p>
        </w:tc>
      </w:tr>
      <w:tr w:rsidR="00FC682F" w:rsidRPr="00586B6B" w14:paraId="3AD1D872" w14:textId="77777777" w:rsidTr="002C6F69">
        <w:tc>
          <w:tcPr>
            <w:tcW w:w="289" w:type="dxa"/>
          </w:tcPr>
          <w:p w14:paraId="353363CA" w14:textId="77777777" w:rsidR="00FC682F" w:rsidRPr="00586B6B" w:rsidDel="001549E4" w:rsidRDefault="00FC682F" w:rsidP="002C6F69">
            <w:pPr>
              <w:pStyle w:val="TAL"/>
            </w:pPr>
          </w:p>
        </w:tc>
        <w:tc>
          <w:tcPr>
            <w:tcW w:w="352" w:type="dxa"/>
          </w:tcPr>
          <w:p w14:paraId="0F880ECF" w14:textId="77777777" w:rsidR="00FC682F" w:rsidRPr="00586B6B" w:rsidRDefault="00FC682F" w:rsidP="002C6F69">
            <w:pPr>
              <w:pStyle w:val="TAL"/>
            </w:pPr>
          </w:p>
        </w:tc>
        <w:tc>
          <w:tcPr>
            <w:tcW w:w="2025" w:type="dxa"/>
          </w:tcPr>
          <w:p w14:paraId="71ACC72E" w14:textId="77777777" w:rsidR="00FC682F" w:rsidRPr="00D41AA2" w:rsidRDefault="00FC682F" w:rsidP="002C6F69">
            <w:pPr>
              <w:pStyle w:val="TAL"/>
              <w:rPr>
                <w:rStyle w:val="Code"/>
              </w:rPr>
            </w:pPr>
            <w:r>
              <w:rPr>
                <w:rStyle w:val="Code"/>
              </w:rPr>
              <w:t>m</w:t>
            </w:r>
            <w:r w:rsidRPr="00D41AA2">
              <w:rPr>
                <w:rStyle w:val="Code"/>
              </w:rPr>
              <w:t>ax</w:t>
            </w:r>
          </w:p>
        </w:tc>
        <w:tc>
          <w:tcPr>
            <w:tcW w:w="1590" w:type="dxa"/>
          </w:tcPr>
          <w:p w14:paraId="0C622175" w14:textId="77777777" w:rsidR="00FC682F" w:rsidRPr="00586B6B" w:rsidRDefault="00FC682F" w:rsidP="002C6F69">
            <w:pPr>
              <w:pStyle w:val="TAL"/>
              <w:rPr>
                <w:rStyle w:val="Datatypechar"/>
              </w:rPr>
            </w:pPr>
            <w:r w:rsidRPr="00586B6B">
              <w:rPr>
                <w:rStyle w:val="Datatypechar"/>
              </w:rPr>
              <w:t>Integer</w:t>
            </w:r>
          </w:p>
        </w:tc>
        <w:tc>
          <w:tcPr>
            <w:tcW w:w="5375" w:type="dxa"/>
          </w:tcPr>
          <w:p w14:paraId="2BAA2ECA" w14:textId="77777777" w:rsidR="00FC682F" w:rsidRPr="00586B6B" w:rsidRDefault="00FC682F" w:rsidP="002C6F69">
            <w:pPr>
              <w:pStyle w:val="TAL"/>
            </w:pPr>
            <w:r w:rsidRPr="00586B6B">
              <w:t>The maximum bandwidth for the service in bit/s that the client is configured to consume.</w:t>
            </w:r>
          </w:p>
        </w:tc>
      </w:tr>
      <w:tr w:rsidR="00FC682F" w:rsidRPr="00586B6B" w14:paraId="46A87174" w14:textId="77777777" w:rsidTr="002C6F69">
        <w:tc>
          <w:tcPr>
            <w:tcW w:w="289" w:type="dxa"/>
          </w:tcPr>
          <w:p w14:paraId="1F6957D2" w14:textId="77777777" w:rsidR="00FC682F" w:rsidRPr="00586B6B" w:rsidDel="001549E4" w:rsidRDefault="00FC682F" w:rsidP="002C6F69">
            <w:pPr>
              <w:pStyle w:val="TAL"/>
            </w:pPr>
          </w:p>
        </w:tc>
        <w:tc>
          <w:tcPr>
            <w:tcW w:w="352" w:type="dxa"/>
          </w:tcPr>
          <w:p w14:paraId="275AD4EE" w14:textId="77777777" w:rsidR="00FC682F" w:rsidRPr="00586B6B" w:rsidRDefault="00FC682F" w:rsidP="002C6F69">
            <w:pPr>
              <w:pStyle w:val="TAL"/>
            </w:pPr>
          </w:p>
        </w:tc>
        <w:tc>
          <w:tcPr>
            <w:tcW w:w="2025" w:type="dxa"/>
          </w:tcPr>
          <w:p w14:paraId="62A7666E" w14:textId="77777777" w:rsidR="00FC682F" w:rsidRPr="00D41AA2" w:rsidRDefault="00FC682F" w:rsidP="002C6F69">
            <w:pPr>
              <w:pStyle w:val="TAL"/>
              <w:rPr>
                <w:rStyle w:val="Code"/>
              </w:rPr>
            </w:pPr>
            <w:r>
              <w:rPr>
                <w:rStyle w:val="Code"/>
              </w:rPr>
              <w:t>m</w:t>
            </w:r>
            <w:r w:rsidRPr="00D41AA2">
              <w:rPr>
                <w:rStyle w:val="Code"/>
              </w:rPr>
              <w:t>in</w:t>
            </w:r>
          </w:p>
        </w:tc>
        <w:tc>
          <w:tcPr>
            <w:tcW w:w="1590" w:type="dxa"/>
          </w:tcPr>
          <w:p w14:paraId="4B117E19" w14:textId="77777777" w:rsidR="00FC682F" w:rsidRPr="00586B6B" w:rsidRDefault="00FC682F" w:rsidP="002C6F69">
            <w:pPr>
              <w:pStyle w:val="TAL"/>
              <w:rPr>
                <w:rStyle w:val="Datatypechar"/>
              </w:rPr>
            </w:pPr>
            <w:r w:rsidRPr="00586B6B">
              <w:rPr>
                <w:rStyle w:val="Datatypechar"/>
              </w:rPr>
              <w:t>Integer</w:t>
            </w:r>
          </w:p>
        </w:tc>
        <w:tc>
          <w:tcPr>
            <w:tcW w:w="5375" w:type="dxa"/>
          </w:tcPr>
          <w:p w14:paraId="791F73BF" w14:textId="77777777" w:rsidR="00FC682F" w:rsidRPr="00586B6B" w:rsidRDefault="00FC682F" w:rsidP="002C6F69">
            <w:pPr>
              <w:pStyle w:val="TAL"/>
            </w:pPr>
            <w:r w:rsidRPr="00586B6B">
              <w:t>The minimum bandwidth for the service in bit/s that the client is configured to consume.</w:t>
            </w:r>
          </w:p>
        </w:tc>
      </w:tr>
      <w:tr w:rsidR="00FC682F" w:rsidRPr="00586B6B" w14:paraId="0627B83C" w14:textId="77777777" w:rsidTr="002C6F69">
        <w:tc>
          <w:tcPr>
            <w:tcW w:w="289" w:type="dxa"/>
          </w:tcPr>
          <w:p w14:paraId="47154DC6" w14:textId="77777777" w:rsidR="00FC682F" w:rsidRPr="00586B6B" w:rsidDel="001549E4" w:rsidRDefault="00FC682F" w:rsidP="002C6F69">
            <w:pPr>
              <w:pStyle w:val="TAL"/>
            </w:pPr>
          </w:p>
        </w:tc>
        <w:tc>
          <w:tcPr>
            <w:tcW w:w="2377" w:type="dxa"/>
            <w:gridSpan w:val="2"/>
          </w:tcPr>
          <w:p w14:paraId="17558E95" w14:textId="6ACD3B55" w:rsidR="00FC682F" w:rsidRPr="00D41AA2" w:rsidRDefault="00FC682F" w:rsidP="002C6F69">
            <w:pPr>
              <w:pStyle w:val="TAL"/>
              <w:rPr>
                <w:rStyle w:val="Code"/>
              </w:rPr>
            </w:pPr>
            <w:r>
              <w:rPr>
                <w:rStyle w:val="Code"/>
              </w:rPr>
              <w:t>p</w:t>
            </w:r>
            <w:r w:rsidRPr="00D41AA2">
              <w:rPr>
                <w:rStyle w:val="Code"/>
              </w:rPr>
              <w:t>layerSpecificParameters</w:t>
            </w:r>
          </w:p>
        </w:tc>
        <w:tc>
          <w:tcPr>
            <w:tcW w:w="1590" w:type="dxa"/>
          </w:tcPr>
          <w:p w14:paraId="484BA1F3" w14:textId="77777777" w:rsidR="00FC682F" w:rsidRPr="00586B6B" w:rsidRDefault="00FC682F" w:rsidP="002C6F69">
            <w:pPr>
              <w:pStyle w:val="TAL"/>
            </w:pPr>
          </w:p>
        </w:tc>
        <w:tc>
          <w:tcPr>
            <w:tcW w:w="5375" w:type="dxa"/>
          </w:tcPr>
          <w:p w14:paraId="1890CD7B" w14:textId="5E6A0A70" w:rsidR="00FC682F" w:rsidRPr="00586B6B" w:rsidRDefault="00FC682F" w:rsidP="002C6F69">
            <w:pPr>
              <w:pStyle w:val="TAL"/>
            </w:pPr>
            <w:r w:rsidRPr="00586B6B">
              <w:t>Player</w:t>
            </w:r>
            <w:r>
              <w:t>-</w:t>
            </w:r>
            <w:r w:rsidRPr="00586B6B">
              <w:t>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881" w:name="_Toc68899708"/>
      <w:bookmarkStart w:id="1882" w:name="_Toc71214459"/>
      <w:bookmarkStart w:id="1883" w:name="_Toc71722133"/>
      <w:bookmarkStart w:id="1884" w:name="_Toc74859185"/>
      <w:bookmarkStart w:id="1885" w:name="_Toc123800935"/>
      <w:r w:rsidRPr="00586B6B">
        <w:t>13.2.7</w:t>
      </w:r>
      <w:r w:rsidR="00434389" w:rsidRPr="00586B6B">
        <w:tab/>
      </w:r>
      <w:r w:rsidRPr="00586B6B">
        <w:t>Usage of M7d Information by Media Session Handler</w:t>
      </w:r>
      <w:bookmarkEnd w:id="1881"/>
      <w:bookmarkEnd w:id="1882"/>
      <w:bookmarkEnd w:id="1883"/>
      <w:bookmarkEnd w:id="1884"/>
      <w:bookmarkEnd w:id="1885"/>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886" w:name="_Toc68899709"/>
      <w:bookmarkStart w:id="1887" w:name="_Toc71214460"/>
      <w:bookmarkStart w:id="1888" w:name="_Toc71722134"/>
      <w:bookmarkStart w:id="1889" w:name="_Toc74859186"/>
      <w:bookmarkStart w:id="1890" w:name="_Toc123800936"/>
      <w:r w:rsidRPr="00586B6B">
        <w:t>14</w:t>
      </w:r>
      <w:r w:rsidRPr="00586B6B">
        <w:tab/>
        <w:t>Application (M8) APIs for uplink and downlink</w:t>
      </w:r>
      <w:bookmarkEnd w:id="1886"/>
      <w:bookmarkEnd w:id="1887"/>
      <w:bookmarkEnd w:id="1888"/>
      <w:bookmarkEnd w:id="1889"/>
      <w:bookmarkEnd w:id="1890"/>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891" w:name="_Toc68899710"/>
      <w:bookmarkStart w:id="1892" w:name="_Toc71214461"/>
      <w:bookmarkStart w:id="1893" w:name="_Toc71722135"/>
      <w:bookmarkStart w:id="1894" w:name="_Toc74859187"/>
      <w:bookmarkStart w:id="1895" w:name="_Toc123800937"/>
      <w:r w:rsidRPr="00586B6B">
        <w:rPr>
          <w:rFonts w:eastAsia="Malgun Gothic"/>
          <w:lang w:eastAsia="ko-KR"/>
        </w:rPr>
        <w:t>15</w:t>
      </w:r>
      <w:r w:rsidRPr="00586B6B">
        <w:rPr>
          <w:rFonts w:eastAsia="Malgun Gothic"/>
          <w:lang w:eastAsia="ko-KR"/>
        </w:rPr>
        <w:tab/>
        <w:t>Miscellaneous UE-internal APIs</w:t>
      </w:r>
      <w:bookmarkEnd w:id="1891"/>
      <w:bookmarkEnd w:id="1892"/>
      <w:bookmarkEnd w:id="1893"/>
      <w:bookmarkEnd w:id="1894"/>
      <w:bookmarkEnd w:id="1895"/>
    </w:p>
    <w:p w14:paraId="64EDCC51" w14:textId="55015891" w:rsidR="00BA0BD3" w:rsidRPr="00586B6B" w:rsidRDefault="00BA0BD3" w:rsidP="00BA0BD3">
      <w:pPr>
        <w:pStyle w:val="Heading2"/>
        <w:rPr>
          <w:rFonts w:eastAsia="Malgun Gothic"/>
          <w:lang w:eastAsia="ko-KR"/>
        </w:rPr>
      </w:pPr>
      <w:bookmarkStart w:id="1896" w:name="_Toc68899711"/>
      <w:bookmarkStart w:id="1897" w:name="_Toc71214462"/>
      <w:bookmarkStart w:id="1898" w:name="_Toc71722136"/>
      <w:bookmarkStart w:id="1899" w:name="_Toc74859188"/>
      <w:bookmarkStart w:id="1900" w:name="_Toc123800938"/>
      <w:r w:rsidRPr="00586B6B">
        <w:rPr>
          <w:rFonts w:eastAsia="Malgun Gothic"/>
          <w:lang w:eastAsia="ko-KR"/>
        </w:rPr>
        <w:t>15.1</w:t>
      </w:r>
      <w:r w:rsidRPr="00586B6B">
        <w:rPr>
          <w:rFonts w:eastAsia="Malgun Gothic"/>
          <w:lang w:eastAsia="ko-KR"/>
        </w:rPr>
        <w:tab/>
        <w:t>General</w:t>
      </w:r>
      <w:bookmarkEnd w:id="1896"/>
      <w:bookmarkEnd w:id="1897"/>
      <w:bookmarkEnd w:id="1898"/>
      <w:bookmarkEnd w:id="1899"/>
      <w:bookmarkEnd w:id="1900"/>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901" w:name="_Toc68899712"/>
      <w:bookmarkStart w:id="1902" w:name="_Toc71214463"/>
      <w:bookmarkStart w:id="1903" w:name="_Toc71722137"/>
      <w:bookmarkStart w:id="1904" w:name="_Toc74859189"/>
      <w:bookmarkStart w:id="1905" w:name="_Toc123800939"/>
      <w:r w:rsidRPr="00586B6B">
        <w:rPr>
          <w:rFonts w:eastAsia="Malgun Gothic"/>
          <w:lang w:eastAsia="ko-KR"/>
        </w:rPr>
        <w:t>15.2</w:t>
      </w:r>
      <w:r w:rsidRPr="00586B6B">
        <w:rPr>
          <w:rFonts w:eastAsia="Malgun Gothic"/>
          <w:lang w:eastAsia="ko-KR"/>
        </w:rPr>
        <w:tab/>
        <w:t>RAN Signaling-based Network Assistance API</w:t>
      </w:r>
      <w:bookmarkEnd w:id="1901"/>
      <w:bookmarkEnd w:id="1902"/>
      <w:bookmarkEnd w:id="1903"/>
      <w:bookmarkEnd w:id="1904"/>
      <w:bookmarkEnd w:id="1905"/>
    </w:p>
    <w:p w14:paraId="3C74FDB1" w14:textId="1DFB8227" w:rsidR="00BA0BD3" w:rsidRPr="00586B6B" w:rsidRDefault="00BA0BD3" w:rsidP="00BA0BD3">
      <w:bookmarkStart w:id="1906" w:name="_MCCTEMPBM_CRPT71130649___7"/>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bookmarkEnd w:id="1906"/>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C6C78">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907" w:name="_Toc68899713"/>
      <w:bookmarkStart w:id="1908" w:name="_Toc71214464"/>
      <w:bookmarkStart w:id="1909" w:name="_Toc71722138"/>
      <w:bookmarkStart w:id="1910" w:name="_Toc74859190"/>
      <w:bookmarkStart w:id="1911" w:name="_Toc123800940"/>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907"/>
      <w:bookmarkEnd w:id="1908"/>
      <w:bookmarkEnd w:id="1909"/>
      <w:bookmarkEnd w:id="1910"/>
      <w:bookmarkEnd w:id="1911"/>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bookmarkStart w:id="1912" w:name="_MCCTEMPBM_CRPT71130650___7"/>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bookmarkEnd w:id="1912"/>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913" w:name="_Toc68899714"/>
      <w:bookmarkStart w:id="1914" w:name="_Toc71214465"/>
      <w:bookmarkStart w:id="1915" w:name="_Toc71722139"/>
      <w:bookmarkStart w:id="1916" w:name="_Toc74859191"/>
      <w:bookmarkStart w:id="1917" w:name="_Toc123800941"/>
      <w:r w:rsidRPr="00586B6B">
        <w:rPr>
          <w:rFonts w:eastAsia="Malgun Gothic"/>
          <w:lang w:eastAsia="ko-KR"/>
        </w:rPr>
        <w:t>16</w:t>
      </w:r>
      <w:r w:rsidRPr="00586B6B">
        <w:rPr>
          <w:rFonts w:eastAsia="Malgun Gothic"/>
          <w:lang w:eastAsia="ko-KR"/>
        </w:rPr>
        <w:tab/>
        <w:t>Usage of 5GC interfaces and APIs</w:t>
      </w:r>
      <w:bookmarkEnd w:id="1913"/>
      <w:bookmarkEnd w:id="1914"/>
      <w:bookmarkEnd w:id="1915"/>
      <w:bookmarkEnd w:id="1916"/>
      <w:bookmarkEnd w:id="1917"/>
    </w:p>
    <w:p w14:paraId="11061417" w14:textId="0833B2F5" w:rsidR="00BA0BD3" w:rsidRPr="00586B6B" w:rsidRDefault="00BA0BD3" w:rsidP="00BA0BD3">
      <w:pPr>
        <w:pStyle w:val="Heading2"/>
        <w:rPr>
          <w:rFonts w:eastAsia="Malgun Gothic"/>
          <w:lang w:eastAsia="ko-KR"/>
        </w:rPr>
      </w:pPr>
      <w:bookmarkStart w:id="1918" w:name="_Toc68899715"/>
      <w:bookmarkStart w:id="1919" w:name="_Toc71214466"/>
      <w:bookmarkStart w:id="1920" w:name="_Toc71722140"/>
      <w:bookmarkStart w:id="1921" w:name="_Toc74859192"/>
      <w:bookmarkStart w:id="1922" w:name="_Toc123800942"/>
      <w:r w:rsidRPr="00586B6B">
        <w:rPr>
          <w:rFonts w:eastAsia="Malgun Gothic"/>
          <w:lang w:eastAsia="ko-KR"/>
        </w:rPr>
        <w:t>16.1</w:t>
      </w:r>
      <w:r w:rsidRPr="00586B6B">
        <w:rPr>
          <w:rFonts w:eastAsia="Malgun Gothic"/>
          <w:lang w:eastAsia="ko-KR"/>
        </w:rPr>
        <w:tab/>
        <w:t>General</w:t>
      </w:r>
      <w:bookmarkEnd w:id="1918"/>
      <w:bookmarkEnd w:id="1919"/>
      <w:bookmarkEnd w:id="1920"/>
      <w:bookmarkEnd w:id="1921"/>
      <w:bookmarkEnd w:id="1922"/>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923" w:name="_Toc68899716"/>
      <w:bookmarkStart w:id="1924" w:name="_Toc71214467"/>
      <w:bookmarkStart w:id="1925" w:name="_Toc71722141"/>
      <w:bookmarkStart w:id="1926" w:name="_Toc74859193"/>
      <w:bookmarkStart w:id="1927" w:name="_Toc123800943"/>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923"/>
      <w:bookmarkEnd w:id="1924"/>
      <w:bookmarkEnd w:id="1925"/>
      <w:bookmarkEnd w:id="1926"/>
      <w:bookmarkEnd w:id="1927"/>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bookmarkStart w:id="1928" w:name="_MCCTEMPBM_CRPT71130651___7"/>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bookmarkEnd w:id="1928"/>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bookmarkStart w:id="1929" w:name="_MCCTEMPBM_CRPT71130652___7"/>
      <w:r w:rsidRPr="00586B6B">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bookmarkEnd w:id="1929"/>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5B3437D3" w:rsidR="003425C9"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FF9945D" w14:textId="77777777" w:rsidR="008F5E2F" w:rsidRDefault="008F5E2F" w:rsidP="008F5E2F">
      <w:pPr>
        <w:pStyle w:val="Heading1"/>
      </w:pPr>
      <w:bookmarkStart w:id="1930" w:name="_Toc123800944"/>
      <w:r>
        <w:t>17</w:t>
      </w:r>
      <w:r>
        <w:tab/>
        <w:t>Media Streaming d</w:t>
      </w:r>
      <w:r w:rsidRPr="007E586D">
        <w:t>ata</w:t>
      </w:r>
      <w:r>
        <w:t xml:space="preserve"> r</w:t>
      </w:r>
      <w:r w:rsidRPr="007E586D">
        <w:t>eporting</w:t>
      </w:r>
      <w:r>
        <w:t xml:space="preserve"> at R4</w:t>
      </w:r>
      <w:bookmarkEnd w:id="1930"/>
    </w:p>
    <w:p w14:paraId="14BD8563" w14:textId="77777777" w:rsidR="008F5E2F" w:rsidRDefault="008F5E2F" w:rsidP="008F5E2F">
      <w:pPr>
        <w:pStyle w:val="Heading2"/>
      </w:pPr>
      <w:bookmarkStart w:id="1931" w:name="_Toc123800945"/>
      <w:r>
        <w:t>17.1</w:t>
      </w:r>
      <w:r>
        <w:tab/>
        <w:t>General</w:t>
      </w:r>
      <w:bookmarkEnd w:id="1931"/>
    </w:p>
    <w:p w14:paraId="45B2D306" w14:textId="77777777" w:rsidR="008F5E2F" w:rsidRDefault="008F5E2F" w:rsidP="008F5E2F">
      <w:bookmarkStart w:id="1932" w:name="_MCCTEMPBM_CRPT71130653___7"/>
      <w:r>
        <w:t xml:space="preserve">The following record types shall be used with the </w:t>
      </w:r>
      <w:r w:rsidRPr="00866E35">
        <w:rPr>
          <w:rStyle w:val="Code"/>
        </w:rPr>
        <w:t>Ndcaf_DataReporting_Report</w:t>
      </w:r>
      <w:r>
        <w:t xml:space="preserve"> service operation specified in clause 7.3.2.2.3.1 of TS 26.532 [47]. In each case, one or more records are included in a </w:t>
      </w:r>
      <w:r w:rsidRPr="00866E35">
        <w:rPr>
          <w:rStyle w:val="Code"/>
        </w:rPr>
        <w:t>DataReport</w:t>
      </w:r>
      <w:r>
        <w:t>, as specified in clause 7.3.3.2.1 of [47].</w:t>
      </w:r>
    </w:p>
    <w:bookmarkEnd w:id="1932"/>
    <w:p w14:paraId="78565F86" w14:textId="77777777" w:rsidR="008F5E2F" w:rsidRDefault="008F5E2F" w:rsidP="008F5E2F">
      <w:r>
        <w:t>The OpenAPI definitions of the record types are found in clause C.5.1 of the present document.</w:t>
      </w:r>
    </w:p>
    <w:p w14:paraId="249B896C" w14:textId="77777777" w:rsidR="008F5E2F" w:rsidRDefault="008F5E2F" w:rsidP="008F5E2F">
      <w:pPr>
        <w:pStyle w:val="Heading2"/>
      </w:pPr>
      <w:bookmarkStart w:id="1933" w:name="_Toc123800946"/>
      <w:r>
        <w:t>17.2</w:t>
      </w:r>
      <w:r>
        <w:tab/>
        <w:t>MediaStreamingAccessRecord type</w:t>
      </w:r>
      <w:bookmarkEnd w:id="1933"/>
    </w:p>
    <w:p w14:paraId="7DF3C3E1" w14:textId="0E8DB108" w:rsidR="008F5E2F" w:rsidRDefault="008F5E2F" w:rsidP="008F5E2F">
      <w:bookmarkStart w:id="1934" w:name="_MCCTEMPBM_CRPT71130654___7"/>
      <w:r>
        <w:t xml:space="preserve">As specified in clause 4.11.3, the </w:t>
      </w:r>
      <w:r w:rsidRPr="009B076B">
        <w:rPr>
          <w:rStyle w:val="Code"/>
        </w:rPr>
        <w:t>MediaStreamingAccessRecord</w:t>
      </w:r>
      <w:r>
        <w:t xml:space="preserve"> type shall be used by the 5GMS AS to report media streaming access</w:t>
      </w:r>
      <w:r w:rsidR="00FE09CE">
        <w:t>.</w:t>
      </w:r>
    </w:p>
    <w:bookmarkEnd w:id="1934"/>
    <w:p w14:paraId="0BAE922B" w14:textId="0A55A6EE" w:rsidR="008F5E2F" w:rsidRDefault="008F5E2F" w:rsidP="008F5E2F">
      <w:pPr>
        <w:pStyle w:val="TH"/>
      </w:pPr>
      <w:r>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FC682F" w14:paraId="408495DE" w14:textId="77777777" w:rsidTr="002C6F6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1DFD375" w14:textId="77777777" w:rsidR="00FC682F" w:rsidRDefault="00FC682F" w:rsidP="002C6F69">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C015C8" w14:textId="77777777" w:rsidR="00FC682F" w:rsidRDefault="00FC682F" w:rsidP="002C6F69">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107140" w14:textId="77777777" w:rsidR="00FC682F" w:rsidRDefault="00FC682F" w:rsidP="002C6F69">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D564B1" w14:textId="77777777" w:rsidR="00FC682F" w:rsidRDefault="00FC682F" w:rsidP="002C6F69">
            <w:pPr>
              <w:pStyle w:val="TAH"/>
              <w:rPr>
                <w:lang w:val="en-US"/>
              </w:rPr>
            </w:pPr>
            <w:r>
              <w:rPr>
                <w:lang w:val="en-US"/>
              </w:rPr>
              <w:t>Description</w:t>
            </w:r>
          </w:p>
        </w:tc>
      </w:tr>
      <w:tr w:rsidR="00FC682F" w14:paraId="5F979421"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64F00" w14:textId="77777777" w:rsidR="00FC682F" w:rsidRPr="00BF796F" w:rsidRDefault="00FC682F" w:rsidP="002C6F69">
            <w:pPr>
              <w:pStyle w:val="TAL"/>
              <w:rPr>
                <w:rStyle w:val="Code"/>
              </w:rPr>
            </w:pPr>
            <w:r>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17551" w14:textId="77777777" w:rsidR="00FC682F" w:rsidRPr="00BF796F" w:rsidRDefault="00FC682F" w:rsidP="002C6F69">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E4E63"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1FB04" w14:textId="77777777" w:rsidR="00FC682F" w:rsidRDefault="00FC682F" w:rsidP="002C6F69">
            <w:pPr>
              <w:pStyle w:val="TAL"/>
              <w:rPr>
                <w:lang w:val="en-US"/>
              </w:rPr>
            </w:pPr>
            <w:r>
              <w:t>The date and time of the media access. (See t</w:t>
            </w:r>
            <w:r w:rsidRPr="00586B6B">
              <w:t>able</w:t>
            </w:r>
            <w:r>
              <w:t> </w:t>
            </w:r>
            <w:r w:rsidRPr="00586B6B">
              <w:t>6.4.2-1</w:t>
            </w:r>
            <w:r>
              <w:t>.)</w:t>
            </w:r>
          </w:p>
        </w:tc>
      </w:tr>
      <w:tr w:rsidR="00FC682F" w14:paraId="1E69C2FE"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AA15C" w14:textId="77777777" w:rsidR="00FC682F" w:rsidRPr="00BF796F" w:rsidRDefault="00FC682F" w:rsidP="002C6F69">
            <w:pPr>
              <w:pStyle w:val="TAL"/>
              <w:rPr>
                <w:rStyle w:val="Code"/>
              </w:rPr>
            </w:pPr>
            <w:r>
              <w:rPr>
                <w:rStyle w:val="Code"/>
              </w:rPr>
              <w:t>mediaStreamHandler‌EndpointAddress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D2B6C" w14:textId="77777777" w:rsidR="00FC682F" w:rsidRPr="00BF796F" w:rsidRDefault="00FC682F" w:rsidP="002C6F69">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67C8BF"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CFA43" w14:textId="77777777" w:rsidR="00FC682F" w:rsidRDefault="00FC682F" w:rsidP="002C6F69">
            <w:pPr>
              <w:pStyle w:val="TAL"/>
              <w:rPr>
                <w:lang w:val="en-US"/>
              </w:rPr>
            </w:pPr>
            <w:r>
              <w:t>The endpoint address of the Media Stream Handler accessing the 5GMS AS. (See clause 6.4.3.8.)</w:t>
            </w:r>
          </w:p>
        </w:tc>
      </w:tr>
      <w:tr w:rsidR="00FC682F" w14:paraId="0496169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A5E44" w14:textId="77777777" w:rsidR="00FC682F" w:rsidRPr="00DB165B" w:rsidRDefault="00FC682F" w:rsidP="002C6F69">
            <w:pPr>
              <w:pStyle w:val="TAL"/>
              <w:rPr>
                <w:rStyle w:val="Code"/>
              </w:rPr>
            </w:pPr>
            <w:r w:rsidRPr="00DB165B">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F484B" w14:textId="77777777" w:rsidR="00FC682F" w:rsidRPr="00BF796F" w:rsidRDefault="00FC682F" w:rsidP="002C6F69">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54D2D"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E685B" w14:textId="77777777" w:rsidR="00FC682F" w:rsidRDefault="00FC682F" w:rsidP="002C6F69">
            <w:pPr>
              <w:pStyle w:val="TAL"/>
              <w:rPr>
                <w:lang w:val="en-US"/>
              </w:rPr>
            </w:pPr>
            <w:r>
              <w:t>The service endpoint on the 5GMS AS to which the Media Stream Handler is connected. (See clause 6.4.3.8.)</w:t>
            </w:r>
          </w:p>
        </w:tc>
      </w:tr>
      <w:tr w:rsidR="00FC682F" w:rsidRPr="00315087" w14:paraId="29E3A33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D8D27" w14:textId="77777777" w:rsidR="00FC682F" w:rsidRPr="00BF796F" w:rsidRDefault="00FC682F" w:rsidP="002C6F69">
            <w:pPr>
              <w:pStyle w:val="TAL"/>
              <w:rPr>
                <w:rStyle w:val="Code"/>
              </w:rPr>
            </w:pPr>
            <w:r>
              <w:rPr>
                <w:rStyle w:val="Code"/>
              </w:rPr>
              <w:t>s</w:t>
            </w:r>
            <w:r w:rsidRPr="00BF796F">
              <w:rPr>
                <w:rStyle w:val="Code"/>
              </w:rPr>
              <w:t>ession</w:t>
            </w:r>
            <w:r>
              <w:rPr>
                <w:rStyle w:val="Code"/>
              </w:rPr>
              <w:t>I</w:t>
            </w:r>
            <w:r w:rsidRPr="00BF796F">
              <w:rPr>
                <w:rStyle w:val="Code"/>
              </w:rPr>
              <w:t>dentifier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CD308"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8A6C8" w14:textId="77777777" w:rsidR="00FC682F" w:rsidRDefault="00FC682F" w:rsidP="002C6F6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32E6E" w14:textId="77777777" w:rsidR="00FC682F" w:rsidRDefault="00FC682F" w:rsidP="002C6F69">
            <w:pPr>
              <w:pStyle w:val="TAL"/>
            </w:pPr>
            <w:r>
              <w:t>An identifier for the HTTP session on which the Media Stream Handler request was made.</w:t>
            </w:r>
          </w:p>
          <w:p w14:paraId="6A8921D4" w14:textId="77777777" w:rsidR="00FC682F" w:rsidRPr="00315087" w:rsidRDefault="00FC682F" w:rsidP="002C6F69">
            <w:pPr>
              <w:pStyle w:val="TALcontinuation"/>
              <w:spacing w:before="60"/>
            </w:pPr>
            <w:r>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FC682F" w14:paraId="0C87AFA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8A58F" w14:textId="77777777" w:rsidR="00FC682F" w:rsidRPr="00BF796F" w:rsidRDefault="00FC682F" w:rsidP="002C6F69">
            <w:pPr>
              <w:pStyle w:val="TAL"/>
              <w:rPr>
                <w:rStyle w:val="Code"/>
              </w:rPr>
            </w:pPr>
            <w:r>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4241D" w14:textId="77777777" w:rsidR="00FC682F" w:rsidRPr="00BF796F" w:rsidRDefault="00FC682F" w:rsidP="002C6F69">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A12BF" w14:textId="77777777" w:rsidR="00FC682F" w:rsidRDefault="00FC682F" w:rsidP="002C6F69">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1BA7" w14:textId="77777777" w:rsidR="00FC682F" w:rsidRDefault="00FC682F" w:rsidP="002C6F69">
            <w:pPr>
              <w:pStyle w:val="TAL"/>
            </w:pPr>
            <w:r>
              <w:t>Details of the HTTP request message submitted to the 5GMS AS by the Media Stream Handler for this media access.</w:t>
            </w:r>
          </w:p>
        </w:tc>
      </w:tr>
      <w:tr w:rsidR="00FC682F" w14:paraId="79056E2A"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A9FA4" w14:textId="77777777" w:rsidR="00FC682F" w:rsidRPr="00BF796F" w:rsidRDefault="00FC682F" w:rsidP="002C6F69">
            <w:pPr>
              <w:pStyle w:val="TAL"/>
              <w:rPr>
                <w:rStyle w:val="Code"/>
              </w:rPr>
            </w:pPr>
            <w:r>
              <w:rPr>
                <w:rStyle w:val="Code"/>
              </w:rPr>
              <w:tab/>
            </w:r>
            <w:r w:rsidRPr="00BF796F">
              <w:rPr>
                <w:rStyle w:val="Code"/>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B27BA"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D98B"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99491" w14:textId="77777777" w:rsidR="00FC682F" w:rsidRDefault="00FC682F" w:rsidP="002C6F69">
            <w:pPr>
              <w:pStyle w:val="TAL"/>
              <w:rPr>
                <w:lang w:val="en-US"/>
              </w:rPr>
            </w:pPr>
            <w:r>
              <w:t>The request method.</w:t>
            </w:r>
          </w:p>
        </w:tc>
      </w:tr>
      <w:tr w:rsidR="00FC682F" w14:paraId="40C5AF5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04C40" w14:textId="77777777" w:rsidR="00FC682F" w:rsidRPr="00BF796F" w:rsidRDefault="00FC682F" w:rsidP="002C6F69">
            <w:pPr>
              <w:pStyle w:val="TAL"/>
              <w:rPr>
                <w:rStyle w:val="Code"/>
              </w:rPr>
            </w:pPr>
            <w:r>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A0AFD" w14:textId="77777777" w:rsidR="00FC682F" w:rsidRPr="00BF796F" w:rsidRDefault="00FC682F" w:rsidP="002C6F69">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80A6"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39FF" w14:textId="77777777" w:rsidR="00FC682F" w:rsidRDefault="00FC682F" w:rsidP="002C6F69">
            <w:pPr>
              <w:pStyle w:val="TAL"/>
              <w:rPr>
                <w:lang w:val="en-US"/>
              </w:rPr>
            </w:pPr>
            <w:r>
              <w:t>The request URL. (See table 6.4.2</w:t>
            </w:r>
            <w:r>
              <w:noBreakHyphen/>
              <w:t>1.)</w:t>
            </w:r>
          </w:p>
        </w:tc>
      </w:tr>
      <w:tr w:rsidR="00FC682F" w14:paraId="331B195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B124" w14:textId="77777777" w:rsidR="00FC682F" w:rsidRPr="00BF796F" w:rsidRDefault="00FC682F" w:rsidP="002C6F69">
            <w:pPr>
              <w:pStyle w:val="TAL"/>
              <w:rPr>
                <w:rStyle w:val="Code"/>
              </w:rPr>
            </w:pPr>
            <w:r>
              <w:rPr>
                <w:rStyle w:val="Code"/>
              </w:rPr>
              <w:tab/>
              <w:t>protocolV</w:t>
            </w:r>
            <w:r w:rsidRPr="00BF796F">
              <w:rPr>
                <w:rStyle w:val="Code"/>
              </w:rPr>
              <w:t>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9A5EB"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FB51"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2F30" w14:textId="77777777" w:rsidR="00FC682F" w:rsidRDefault="00FC682F" w:rsidP="002C6F69">
            <w:pPr>
              <w:pStyle w:val="TAL"/>
              <w:rPr>
                <w:lang w:val="en-US"/>
              </w:rPr>
            </w:pPr>
            <w:r>
              <w:t>The HTTP protocol version, e.g. "HTTP/1.1".</w:t>
            </w:r>
          </w:p>
        </w:tc>
      </w:tr>
      <w:tr w:rsidR="00FC682F" w14:paraId="0897E0FD"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7A400" w14:textId="77777777" w:rsidR="00FC682F" w:rsidRPr="00BF796F" w:rsidRDefault="00FC682F" w:rsidP="002C6F69">
            <w:pPr>
              <w:pStyle w:val="TAL"/>
              <w:rPr>
                <w:rStyle w:val="Code"/>
              </w:rPr>
            </w:pPr>
            <w:r>
              <w:rPr>
                <w:rStyle w:val="Code"/>
              </w:rPr>
              <w:tab/>
            </w:r>
            <w:r w:rsidRPr="00BF796F">
              <w:rPr>
                <w:rStyle w:val="Code"/>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4B70D7"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49D9A" w14:textId="77777777" w:rsidR="00FC682F" w:rsidRDefault="00FC682F" w:rsidP="002C6F6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F1150" w14:textId="77777777" w:rsidR="00FC682F" w:rsidRDefault="00FC682F" w:rsidP="002C6F69">
            <w:pPr>
              <w:pStyle w:val="TAL"/>
              <w:rPr>
                <w:lang w:val="en-US"/>
              </w:rPr>
            </w:pPr>
            <w:r>
              <w:t xml:space="preserve">The value of the </w:t>
            </w:r>
            <w:r>
              <w:rPr>
                <w:rStyle w:val="HTTPHeader"/>
              </w:rPr>
              <w:t>Range</w:t>
            </w:r>
            <w:r>
              <w:t xml:space="preserve"> request header, if present.</w:t>
            </w:r>
          </w:p>
        </w:tc>
      </w:tr>
      <w:tr w:rsidR="00FC682F" w14:paraId="78D179D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F02DB" w14:textId="77777777" w:rsidR="00FC682F" w:rsidRPr="00BF796F" w:rsidRDefault="00FC682F" w:rsidP="002C6F69">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D6733" w14:textId="77777777" w:rsidR="00FC682F" w:rsidRPr="00BF796F" w:rsidRDefault="00FC682F" w:rsidP="002C6F6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CC89F"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96556" w14:textId="77777777" w:rsidR="00FC682F" w:rsidRDefault="00FC682F" w:rsidP="002C6F69">
            <w:pPr>
              <w:pStyle w:val="TAL"/>
              <w:rPr>
                <w:lang w:val="en-US"/>
              </w:rPr>
            </w:pPr>
            <w:r>
              <w:t>The total number of bytes in the request message.</w:t>
            </w:r>
          </w:p>
        </w:tc>
      </w:tr>
      <w:tr w:rsidR="00FC682F" w14:paraId="6D885BB2"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C3900" w14:textId="77777777" w:rsidR="00FC682F" w:rsidRPr="00BF796F" w:rsidRDefault="00FC682F" w:rsidP="002C6F69">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36D45" w14:textId="77777777" w:rsidR="00FC682F" w:rsidRPr="00BF796F" w:rsidRDefault="00FC682F" w:rsidP="002C6F6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63D9B8"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41FD1" w14:textId="77777777" w:rsidR="00FC682F" w:rsidRDefault="00FC682F" w:rsidP="002C6F69">
            <w:pPr>
              <w:pStyle w:val="TAL"/>
            </w:pPr>
            <w:r>
              <w:t>The number of bytes supplied by the Media Stream Handler in the HTTP request message body.</w:t>
            </w:r>
          </w:p>
          <w:p w14:paraId="156562B4" w14:textId="77777777" w:rsidR="00FC682F" w:rsidRDefault="00FC682F" w:rsidP="002C6F69">
            <w:pPr>
              <w:pStyle w:val="TALcontinuation"/>
              <w:spacing w:before="60"/>
              <w:rPr>
                <w:lang w:val="en-US"/>
              </w:rPr>
            </w:pPr>
            <w:r>
              <w:t>Zero if there is no request body.</w:t>
            </w:r>
          </w:p>
        </w:tc>
      </w:tr>
      <w:tr w:rsidR="00FC682F" w14:paraId="0081408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2A05F" w14:textId="77777777" w:rsidR="00FC682F" w:rsidRDefault="00FC682F" w:rsidP="002C6F69">
            <w:pPr>
              <w:pStyle w:val="TAL"/>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F14C8" w14:textId="77777777" w:rsidR="00FC682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0D264E" w14:textId="77777777" w:rsidR="00FC682F" w:rsidRDefault="00FC682F" w:rsidP="002C6F69">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835C86" w14:textId="77777777" w:rsidR="00FC682F" w:rsidRDefault="00FC682F" w:rsidP="002C6F69">
            <w:pPr>
              <w:pStyle w:val="TAL"/>
            </w:pPr>
            <w:r>
              <w:t>The MIME content type of the request message, if any.</w:t>
            </w:r>
          </w:p>
        </w:tc>
      </w:tr>
      <w:tr w:rsidR="00FC682F" w14:paraId="52BB70C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4FEDC" w14:textId="77777777" w:rsidR="00FC682F" w:rsidRPr="00BF796F" w:rsidRDefault="00FC682F" w:rsidP="002C6F69">
            <w:pPr>
              <w:pStyle w:val="TAL"/>
              <w:rPr>
                <w:rStyle w:val="Code"/>
              </w:rPr>
            </w:pPr>
            <w:r>
              <w:rPr>
                <w:rStyle w:val="Code"/>
              </w:rPr>
              <w:tab/>
              <w:t>u</w:t>
            </w:r>
            <w:r w:rsidRPr="00BF796F">
              <w:rPr>
                <w:rStyle w:val="Code"/>
              </w:rPr>
              <w:t>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2483D"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A3D60" w14:textId="77777777" w:rsidR="00FC682F" w:rsidRDefault="00FC682F" w:rsidP="002C6F6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17753" w14:textId="77777777" w:rsidR="00FC682F" w:rsidRDefault="00FC682F" w:rsidP="002C6F69">
            <w:pPr>
              <w:pStyle w:val="TAL"/>
              <w:rPr>
                <w:lang w:val="en-US"/>
              </w:rPr>
            </w:pPr>
            <w:r>
              <w:t xml:space="preserve">A string describing the requesting Media Stream Handler, if it supplies a </w:t>
            </w:r>
            <w:r w:rsidRPr="00E84289">
              <w:rPr>
                <w:rStyle w:val="HTTPHeader"/>
              </w:rPr>
              <w:t>User-Agent</w:t>
            </w:r>
            <w:r>
              <w:t xml:space="preserve"> request header.</w:t>
            </w:r>
          </w:p>
        </w:tc>
      </w:tr>
      <w:tr w:rsidR="00FC682F" w14:paraId="1FB0757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1B8DC" w14:textId="77777777" w:rsidR="00FC682F" w:rsidRPr="00BF796F" w:rsidRDefault="00FC682F" w:rsidP="002C6F69">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DCFD4" w14:textId="77777777" w:rsidR="00FC682F" w:rsidRPr="00BF796F" w:rsidRDefault="00FC682F" w:rsidP="002C6F69">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AADE3" w14:textId="77777777" w:rsidR="00FC682F" w:rsidRDefault="00FC682F" w:rsidP="002C6F6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DCE4F" w14:textId="77777777" w:rsidR="00FC682F" w:rsidRDefault="00FC682F" w:rsidP="002C6F69">
            <w:pPr>
              <w:pStyle w:val="TAL"/>
              <w:rPr>
                <w:lang w:val="en-US"/>
              </w:rPr>
            </w:pPr>
            <w:r>
              <w:t>A string identifying the user that made the access, if supplied.</w:t>
            </w:r>
          </w:p>
        </w:tc>
      </w:tr>
      <w:tr w:rsidR="00FC682F" w14:paraId="574E441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6CB4A" w14:textId="77777777" w:rsidR="00FC682F" w:rsidRPr="00BF796F" w:rsidRDefault="00FC682F" w:rsidP="002C6F69">
            <w:pPr>
              <w:pStyle w:val="TAL"/>
              <w:keepNext w:val="0"/>
              <w:rPr>
                <w:rStyle w:val="Code"/>
              </w:rPr>
            </w:pPr>
            <w:r>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1C227" w14:textId="77777777" w:rsidR="00FC682F" w:rsidRPr="00BF796F" w:rsidRDefault="00FC682F" w:rsidP="002C6F69">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823E10" w14:textId="77777777" w:rsidR="00FC682F" w:rsidRDefault="00FC682F" w:rsidP="002C6F69">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DB3C" w14:textId="77777777" w:rsidR="00FC682F" w:rsidRDefault="00FC682F" w:rsidP="002C6F69">
            <w:pPr>
              <w:pStyle w:val="TAL"/>
              <w:keepNext w:val="0"/>
              <w:rPr>
                <w:lang w:val="en-US"/>
              </w:rPr>
            </w:pPr>
            <w:r>
              <w:t xml:space="preserve">The URL that the Media Player reports being referred from, if the </w:t>
            </w:r>
            <w:r w:rsidRPr="00E84289">
              <w:rPr>
                <w:rStyle w:val="HTTPHeader"/>
              </w:rPr>
              <w:t>Referer</w:t>
            </w:r>
            <w:r>
              <w:t xml:space="preserve"> request header is supplied. (See table 6.4.2</w:t>
            </w:r>
            <w:r>
              <w:noBreakHyphen/>
              <w:t>1.)</w:t>
            </w:r>
          </w:p>
        </w:tc>
      </w:tr>
      <w:tr w:rsidR="00FC682F" w14:paraId="6676E0F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72881" w14:textId="77777777" w:rsidR="00FC682F" w:rsidRPr="00BF796F" w:rsidRDefault="00FC682F" w:rsidP="002C6F69">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9CA42" w14:textId="77777777" w:rsidR="00FC682F" w:rsidRPr="00BF796F" w:rsidRDefault="00FC682F" w:rsidP="002C6F69">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12750" w14:textId="77777777" w:rsidR="00FC682F" w:rsidRDefault="00FC682F" w:rsidP="002C6F69">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DD9BD" w14:textId="77777777" w:rsidR="00FC682F" w:rsidRDefault="00FC682F" w:rsidP="002C6F69">
            <w:pPr>
              <w:pStyle w:val="TAL"/>
              <w:keepNext w:val="0"/>
            </w:pPr>
            <w:r>
              <w:t xml:space="preserve">An indication of whether the 5GMS AS is able to serve an object corresponding to </w:t>
            </w:r>
            <w:r>
              <w:rPr>
                <w:rStyle w:val="Code"/>
              </w:rPr>
              <w:t>requestMessage,u</w:t>
            </w:r>
            <w:r w:rsidRPr="00A30F1E">
              <w:rPr>
                <w:rStyle w:val="Code"/>
              </w:rPr>
              <w:t>rl</w:t>
            </w:r>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09F711EA" w14:textId="77777777" w:rsidR="00FC682F" w:rsidRDefault="00FC682F" w:rsidP="002C6F69">
            <w:pPr>
              <w:pStyle w:val="TALcontinuation"/>
              <w:spacing w:before="60"/>
              <w:rPr>
                <w:lang w:val="en-US"/>
              </w:rPr>
            </w:pPr>
            <w:r>
              <w:t>For non-caching implementations of the 5GMS AS, the property shall be omitted.</w:t>
            </w:r>
          </w:p>
        </w:tc>
      </w:tr>
      <w:tr w:rsidR="00FC682F" w14:paraId="67805F2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902B" w14:textId="77777777" w:rsidR="00FC682F" w:rsidRPr="00BF796F" w:rsidRDefault="00FC682F" w:rsidP="002C6F69">
            <w:pPr>
              <w:pStyle w:val="TAL"/>
              <w:rPr>
                <w:rStyle w:val="Code"/>
              </w:rPr>
            </w:pPr>
            <w:r>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1B349" w14:textId="77777777" w:rsidR="00FC682F" w:rsidRPr="00BF796F" w:rsidRDefault="00FC682F" w:rsidP="002C6F69">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7E67D" w14:textId="77777777" w:rsidR="00FC682F" w:rsidRDefault="00FC682F" w:rsidP="002C6F69">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223B2" w14:textId="77777777" w:rsidR="00FC682F" w:rsidRDefault="00FC682F" w:rsidP="002C6F69">
            <w:pPr>
              <w:pStyle w:val="TAL"/>
            </w:pPr>
            <w:r>
              <w:t>Details of the HTTP response message returned by the 5GMS AS to the Media Stream Handler for this media access.</w:t>
            </w:r>
          </w:p>
        </w:tc>
      </w:tr>
      <w:tr w:rsidR="00FC682F" w14:paraId="6648FA6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EF578" w14:textId="77777777" w:rsidR="00FC682F" w:rsidRPr="00BF796F" w:rsidRDefault="00FC682F" w:rsidP="002C6F69">
            <w:pPr>
              <w:pStyle w:val="TAL"/>
              <w:rPr>
                <w:rStyle w:val="Code"/>
              </w:rPr>
            </w:pPr>
            <w:r>
              <w:rPr>
                <w:rStyle w:val="Code"/>
              </w:rPr>
              <w:tab/>
            </w:r>
            <w:r w:rsidRPr="00BF796F">
              <w:rPr>
                <w:rStyle w:val="Code"/>
              </w:rPr>
              <w:t>response</w:t>
            </w:r>
            <w:r>
              <w:rPr>
                <w:rStyle w:val="Code"/>
              </w:rPr>
              <w:t>C</w:t>
            </w:r>
            <w:r w:rsidRPr="00BF796F">
              <w:rPr>
                <w:rStyle w:val="Code"/>
              </w:rPr>
              <w:t>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BCD12" w14:textId="77777777" w:rsidR="00FC682F" w:rsidRPr="00BF796F" w:rsidRDefault="00FC682F" w:rsidP="002C6F6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6E22A"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28B1" w14:textId="77777777" w:rsidR="00FC682F" w:rsidRDefault="00FC682F" w:rsidP="002C6F69">
            <w:pPr>
              <w:pStyle w:val="TAL"/>
              <w:rPr>
                <w:lang w:val="en-US"/>
              </w:rPr>
            </w:pPr>
            <w:r>
              <w:t>The HTTP response code.</w:t>
            </w:r>
          </w:p>
        </w:tc>
      </w:tr>
      <w:tr w:rsidR="00FC682F" w14:paraId="0745139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BDF32" w14:textId="77777777" w:rsidR="00FC682F" w:rsidRPr="00BF796F" w:rsidRDefault="00FC682F" w:rsidP="002C6F69">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E5275" w14:textId="77777777" w:rsidR="00FC682F" w:rsidRPr="00BF796F" w:rsidRDefault="00FC682F" w:rsidP="002C6F6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55C6"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D9620" w14:textId="77777777" w:rsidR="00FC682F" w:rsidRDefault="00FC682F" w:rsidP="002C6F69">
            <w:pPr>
              <w:pStyle w:val="TAL"/>
              <w:rPr>
                <w:lang w:val="en-US"/>
              </w:rPr>
            </w:pPr>
            <w:r>
              <w:t>The total number of bytes in the response message.</w:t>
            </w:r>
          </w:p>
        </w:tc>
      </w:tr>
      <w:tr w:rsidR="00FC682F" w14:paraId="3DA7A67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CF953" w14:textId="77777777" w:rsidR="00FC682F" w:rsidRPr="00BF796F" w:rsidRDefault="00FC682F" w:rsidP="002C6F69">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58F7E" w14:textId="77777777" w:rsidR="00FC682F" w:rsidRPr="00BF796F" w:rsidRDefault="00FC682F" w:rsidP="002C6F6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E79F1"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8D748" w14:textId="77777777" w:rsidR="00FC682F" w:rsidRDefault="00FC682F" w:rsidP="002C6F69">
            <w:pPr>
              <w:pStyle w:val="TAL"/>
              <w:rPr>
                <w:lang w:val="en-US"/>
              </w:rPr>
            </w:pPr>
            <w:r>
              <w:t>The number of bytes in the HTTP response message body.</w:t>
            </w:r>
          </w:p>
        </w:tc>
      </w:tr>
      <w:tr w:rsidR="00FC682F" w14:paraId="7FA8ACA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8F0AD" w14:textId="77777777" w:rsidR="00FC682F" w:rsidRDefault="00FC682F" w:rsidP="002C6F69">
            <w:pPr>
              <w:pStyle w:val="TAL"/>
              <w:keepNext w:val="0"/>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5FC74" w14:textId="77777777" w:rsidR="00FC682F" w:rsidRDefault="00FC682F" w:rsidP="002C6F69">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2E5A7" w14:textId="77777777" w:rsidR="00FC682F" w:rsidRDefault="00FC682F" w:rsidP="002C6F69">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106A4" w14:textId="77777777" w:rsidR="00FC682F" w:rsidRDefault="00FC682F" w:rsidP="002C6F69">
            <w:pPr>
              <w:pStyle w:val="TAL"/>
              <w:keepNext w:val="0"/>
            </w:pPr>
            <w:r>
              <w:t>The MIME content type of response message, if any.</w:t>
            </w:r>
          </w:p>
        </w:tc>
      </w:tr>
      <w:tr w:rsidR="00FC682F" w14:paraId="3830878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44BCD" w14:textId="77777777" w:rsidR="00FC682F" w:rsidRPr="00BF796F" w:rsidRDefault="00FC682F" w:rsidP="002C6F69">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CB5BD" w14:textId="77777777" w:rsidR="00FC682F" w:rsidRPr="00BF796F" w:rsidRDefault="00FC682F" w:rsidP="002C6F69">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4EB54" w14:textId="77777777" w:rsidR="00FC682F" w:rsidRDefault="00FC682F" w:rsidP="002C6F69">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BCEC" w14:textId="77777777" w:rsidR="00FC682F" w:rsidRDefault="00FC682F" w:rsidP="002C6F69">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FC682F" w14:paraId="40FB922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CC938" w14:textId="77777777" w:rsidR="00FC682F" w:rsidRDefault="00FC682F" w:rsidP="002C6F69">
            <w:pPr>
              <w:pStyle w:val="TAL"/>
              <w:rPr>
                <w:rStyle w:val="Code"/>
              </w:rPr>
            </w:pPr>
            <w:r>
              <w:rPr>
                <w:rStyle w:val="Code"/>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04E80" w14:textId="77777777" w:rsidR="00FC682F" w:rsidRDefault="00FC682F" w:rsidP="002C6F69">
            <w:pPr>
              <w:pStyle w:val="TAL"/>
              <w:rPr>
                <w:rStyle w:val="Datatypechar"/>
              </w:rPr>
            </w:pPr>
            <w:r>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04037" w14:textId="77777777" w:rsidR="00FC682F" w:rsidRDefault="00FC682F" w:rsidP="002C6F69">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C7544" w14:textId="77777777" w:rsidR="00FC682F" w:rsidRDefault="00FC682F" w:rsidP="002C6F69">
            <w:pPr>
              <w:pStyle w:val="TAL"/>
            </w:pPr>
            <w:r>
              <w:t>Metrics about the performance of the transport connection underlying the HTTP session serving this media access.</w:t>
            </w:r>
          </w:p>
        </w:tc>
      </w:tr>
      <w:tr w:rsidR="00FC682F" w14:paraId="47573874"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219CA" w14:textId="77777777" w:rsidR="00FC682F" w:rsidRPr="00BF796F" w:rsidRDefault="00FC682F" w:rsidP="002C6F69">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42263" w14:textId="77777777" w:rsidR="00FC682F" w:rsidRPr="00BF796F" w:rsidRDefault="00FC682F" w:rsidP="002C6F69">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81F28"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030A6" w14:textId="77777777" w:rsidR="00FC682F" w:rsidRDefault="00FC682F" w:rsidP="002C6F69">
            <w:pPr>
              <w:pStyle w:val="TAL"/>
              <w:rPr>
                <w:lang w:val="en-US"/>
              </w:rPr>
            </w:pPr>
            <w:r>
              <w:t>A rolling mean average, expressed in milliseconds, of the network round-trip time for the HTTP session.</w:t>
            </w:r>
          </w:p>
        </w:tc>
      </w:tr>
      <w:tr w:rsidR="00FC682F" w:rsidRPr="00131334" w14:paraId="7A73106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DA669" w14:textId="77777777" w:rsidR="00FC682F" w:rsidRPr="00BF796F" w:rsidRDefault="00FC682F" w:rsidP="002C6F69">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5F60B" w14:textId="77777777" w:rsidR="00FC682F" w:rsidRPr="00BF796F" w:rsidRDefault="00FC682F" w:rsidP="002C6F69">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CCD0D"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34962" w14:textId="77777777" w:rsidR="00FC682F" w:rsidRPr="00131334" w:rsidRDefault="00FC682F" w:rsidP="002C6F69">
            <w:pPr>
              <w:pStyle w:val="TAL"/>
            </w:pPr>
            <w:r>
              <w:t xml:space="preserve">The variation in </w:t>
            </w:r>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r w:rsidRPr="004A382A">
              <w:t xml:space="preserve">, </w:t>
            </w:r>
            <w:r>
              <w:t>expressed in milliseconds, during the averaging period.</w:t>
            </w:r>
          </w:p>
        </w:tc>
      </w:tr>
      <w:tr w:rsidR="00FC682F" w14:paraId="14AC1B3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8935D" w14:textId="251F4D85" w:rsidR="00FC682F" w:rsidRPr="00BF796F" w:rsidRDefault="00FC682F" w:rsidP="002C6F69">
            <w:pPr>
              <w:pStyle w:val="TAL"/>
              <w:rPr>
                <w:rStyle w:val="Code"/>
              </w:rPr>
            </w:pPr>
            <w:r>
              <w:rPr>
                <w:rStyle w:val="Code"/>
              </w:rPr>
              <w:tab/>
              <w:t>c</w:t>
            </w:r>
            <w:r w:rsidRPr="00BF796F">
              <w:rPr>
                <w:rStyle w:val="Code"/>
              </w:rPr>
              <w:t>ongestion</w:t>
            </w:r>
            <w:r>
              <w:rPr>
                <w:rStyle w:val="Code"/>
              </w:rPr>
              <w:t>‌W</w:t>
            </w:r>
            <w:r w:rsidRPr="00BF796F">
              <w:rPr>
                <w:rStyle w:val="Code"/>
              </w:rPr>
              <w:t>indow</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A11C2" w14:textId="77777777" w:rsidR="00FC682F" w:rsidRPr="00BF796F" w:rsidRDefault="00FC682F" w:rsidP="002C6F69">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7F115" w14:textId="77777777" w:rsidR="00FC682F" w:rsidRDefault="00FC682F" w:rsidP="002C6F6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6F8C" w14:textId="77777777" w:rsidR="00FC682F" w:rsidRDefault="00FC682F" w:rsidP="002C6F69">
            <w:pPr>
              <w:pStyle w:val="TAL"/>
              <w:rPr>
                <w:lang w:val="en-US"/>
              </w:rPr>
            </w:pPr>
            <w:r>
              <w:t>The current size (in bytes) of the congestion window for the transport connection underlying the HTTP session.</w:t>
            </w:r>
          </w:p>
        </w:tc>
      </w:tr>
    </w:tbl>
    <w:p w14:paraId="12F1AF63" w14:textId="77777777" w:rsidR="00FC682F" w:rsidRDefault="00FC682F" w:rsidP="008F5E2F">
      <w:pPr>
        <w:pStyle w:val="TH"/>
      </w:pPr>
    </w:p>
    <w:p w14:paraId="6769AA71" w14:textId="65D18020" w:rsidR="006B2CF3" w:rsidRDefault="006B2CF3">
      <w:pPr>
        <w:overflowPunct/>
        <w:autoSpaceDE/>
        <w:autoSpaceDN/>
        <w:adjustRightInd/>
        <w:spacing w:after="0"/>
        <w:textAlignment w:val="auto"/>
        <w:rPr>
          <w:rFonts w:eastAsia="Yu Gothic UI"/>
        </w:rPr>
      </w:pPr>
      <w:bookmarkStart w:id="1935" w:name="_Toc68899717"/>
      <w:bookmarkStart w:id="1936" w:name="_Toc71214468"/>
      <w:bookmarkStart w:id="1937" w:name="_Toc71722142"/>
      <w:bookmarkStart w:id="1938" w:name="_Toc74859194"/>
      <w:bookmarkStart w:id="1939" w:name="historyclause"/>
    </w:p>
    <w:p w14:paraId="46C49D0F" w14:textId="77777777" w:rsidR="008F5E2F" w:rsidRDefault="008F5E2F" w:rsidP="008F5E2F">
      <w:pPr>
        <w:pStyle w:val="Heading1"/>
      </w:pPr>
      <w:bookmarkStart w:id="1940" w:name="_Toc123800947"/>
      <w:r>
        <w:t>18</w:t>
      </w:r>
      <w:r>
        <w:tab/>
        <w:t>Event exposure at R5 and R6</w:t>
      </w:r>
      <w:bookmarkEnd w:id="1940"/>
    </w:p>
    <w:p w14:paraId="7FCA1266" w14:textId="48F6A977" w:rsidR="008F5E2F" w:rsidRDefault="008F5E2F" w:rsidP="008F5E2F">
      <w:pPr>
        <w:keepNext/>
      </w:pPr>
      <w:bookmarkStart w:id="1941" w:name="_MCCTEMPBM_CRPT71130684___7"/>
      <w:r>
        <w:t xml:space="preserve">The </w:t>
      </w:r>
      <w:r w:rsidRPr="00005FE6">
        <w:rPr>
          <w:rStyle w:val="Code"/>
        </w:rPr>
        <w:t>Naf_EventExposure</w:t>
      </w:r>
      <w:r>
        <w:t xml:space="preserve"> service specified in TS 29.517 [4</w:t>
      </w:r>
      <w:r w:rsidR="00156C06">
        <w:t>6</w:t>
      </w:r>
      <w:r>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1941"/>
    <w:p w14:paraId="0630DDFA" w14:textId="115F5BA0" w:rsidR="008F5E2F" w:rsidRPr="004B2583" w:rsidRDefault="008F5E2F" w:rsidP="008F5E2F">
      <w:pPr>
        <w:pStyle w:val="B1"/>
      </w:pPr>
      <w:r>
        <w:t>1.</w:t>
      </w:r>
      <w:r>
        <w:tab/>
        <w:t xml:space="preserve">Media Streaming QoE Event, as specified </w:t>
      </w:r>
      <w:r w:rsidRPr="004B2583">
        <w:t>in clause </w:t>
      </w:r>
      <w:r w:rsidR="00912EA0">
        <w:t>5.6.2.23</w:t>
      </w:r>
      <w:r w:rsidRPr="004B2583">
        <w:t xml:space="preserve"> of [4</w:t>
      </w:r>
      <w:r w:rsidR="00156C06" w:rsidRPr="004B2583">
        <w:t>6</w:t>
      </w:r>
      <w:r w:rsidRPr="004B2583">
        <w:t>], comprising</w:t>
      </w:r>
    </w:p>
    <w:p w14:paraId="1BC06A4F" w14:textId="77777777" w:rsidR="008F5E2F" w:rsidRPr="004B2583" w:rsidRDefault="008F5E2F" w:rsidP="008F5E2F">
      <w:pPr>
        <w:pStyle w:val="B2"/>
      </w:pPr>
      <w:r w:rsidRPr="004B2583">
        <w:t>a)</w:t>
      </w:r>
      <w:r w:rsidRPr="004B2583">
        <w:tab/>
        <w:t>3GPP-defined QoE metrics information, and</w:t>
      </w:r>
    </w:p>
    <w:p w14:paraId="3FBB0BCD" w14:textId="77777777" w:rsidR="008F5E2F" w:rsidRPr="004B2583" w:rsidRDefault="008F5E2F" w:rsidP="008F5E2F">
      <w:pPr>
        <w:pStyle w:val="B2"/>
      </w:pPr>
      <w:r w:rsidRPr="004B2583">
        <w:t>b)</w:t>
      </w:r>
      <w:r w:rsidRPr="004B2583">
        <w:tab/>
        <w:t>non-3GPP-defined QoE metrics information.</w:t>
      </w:r>
    </w:p>
    <w:p w14:paraId="05C08CAC" w14:textId="124ABBA1" w:rsidR="008F5E2F" w:rsidRPr="004B2583" w:rsidRDefault="008F5E2F" w:rsidP="008F5E2F">
      <w:pPr>
        <w:pStyle w:val="B1"/>
      </w:pPr>
      <w:r w:rsidRPr="004B2583">
        <w:t>2.</w:t>
      </w:r>
      <w:r w:rsidRPr="004B2583">
        <w:tab/>
        <w:t>Media Streaming Consumption Event, as specified in clause </w:t>
      </w:r>
      <w:r w:rsidR="00912EA0">
        <w:t>5.6.2.24</w:t>
      </w:r>
      <w:r w:rsidRPr="004B2583">
        <w:t xml:space="preserve"> of [4</w:t>
      </w:r>
      <w:r w:rsidR="00156C06" w:rsidRPr="004B2583">
        <w:t>6</w:t>
      </w:r>
      <w:r w:rsidRPr="004B2583">
        <w:t>].</w:t>
      </w:r>
    </w:p>
    <w:p w14:paraId="46E143C1" w14:textId="580CD34C" w:rsidR="008F5E2F" w:rsidRPr="004B2583" w:rsidRDefault="008F5E2F" w:rsidP="008F5E2F">
      <w:pPr>
        <w:pStyle w:val="B1"/>
      </w:pPr>
      <w:r w:rsidRPr="004B2583">
        <w:t>3.</w:t>
      </w:r>
      <w:r w:rsidRPr="004B2583">
        <w:tab/>
        <w:t>Media Streaming Network Assistance Invocation Event, as specified in clause </w:t>
      </w:r>
      <w:r w:rsidR="00912EA0">
        <w:t>5.6.2.25</w:t>
      </w:r>
      <w:r w:rsidRPr="004B2583">
        <w:t xml:space="preserve"> of [4</w:t>
      </w:r>
      <w:r w:rsidR="00156C06" w:rsidRPr="004B2583">
        <w:t>6</w:t>
      </w:r>
      <w:r w:rsidRPr="004B2583">
        <w:t>].</w:t>
      </w:r>
    </w:p>
    <w:p w14:paraId="4AF10F77" w14:textId="7F12F335" w:rsidR="008F5E2F" w:rsidRPr="004B2583" w:rsidRDefault="008F5E2F" w:rsidP="008F5E2F">
      <w:pPr>
        <w:pStyle w:val="B1"/>
      </w:pPr>
      <w:r w:rsidRPr="004B2583">
        <w:t>4.</w:t>
      </w:r>
      <w:r w:rsidRPr="004B2583">
        <w:tab/>
        <w:t>Media Streaming Dynamic Policy Invocation Event, as specified in clause </w:t>
      </w:r>
      <w:r w:rsidR="00912EA0">
        <w:t>5.6.2.26</w:t>
      </w:r>
      <w:r w:rsidRPr="004B2583">
        <w:t xml:space="preserve"> of [4</w:t>
      </w:r>
      <w:r w:rsidR="00156C06" w:rsidRPr="004B2583">
        <w:t>6</w:t>
      </w:r>
      <w:r w:rsidRPr="004B2583">
        <w:t>].</w:t>
      </w:r>
    </w:p>
    <w:p w14:paraId="1CEB2598" w14:textId="150927FA" w:rsidR="008F5E2F" w:rsidRDefault="008F5E2F" w:rsidP="008F5E2F">
      <w:pPr>
        <w:pStyle w:val="B1"/>
      </w:pPr>
      <w:r w:rsidRPr="004B2583">
        <w:t>5.</w:t>
      </w:r>
      <w:r w:rsidRPr="004B2583">
        <w:tab/>
        <w:t>Media Streaming Access Event, as specified in clause </w:t>
      </w:r>
      <w:r w:rsidR="00912EA0">
        <w:t>5.6.2.27</w:t>
      </w:r>
      <w:r w:rsidRPr="004B2583">
        <w:t xml:space="preserve"> of [4</w:t>
      </w:r>
      <w:r w:rsidR="00156C06" w:rsidRPr="004B2583">
        <w:t>6</w:t>
      </w:r>
      <w:r w:rsidRPr="004B2583">
        <w:t>].</w:t>
      </w:r>
    </w:p>
    <w:p w14:paraId="040DF823" w14:textId="649E1C73" w:rsidR="008F5E2F" w:rsidRDefault="008F5E2F" w:rsidP="008F5E2F">
      <w:pPr>
        <w:pStyle w:val="B1"/>
        <w:ind w:left="0" w:firstLine="0"/>
      </w:pPr>
      <w:bookmarkStart w:id="1942" w:name="_MCCTEMPBM_CRPT71130685___2"/>
      <w:r>
        <w:t>In this r</w:t>
      </w:r>
      <w:r w:rsidRPr="005D2CF1">
        <w:t>elease</w:t>
      </w:r>
      <w:r>
        <w:t xml:space="preserve">, eligible event consumer subscribers to the </w:t>
      </w:r>
      <w:r w:rsidRPr="00005FE6">
        <w:rPr>
          <w:rStyle w:val="Code"/>
        </w:rPr>
        <w:t>Naf_EventExposure</w:t>
      </w:r>
      <w:r>
        <w:t xml:space="preserve"> service as specified in [4</w:t>
      </w:r>
      <w:r w:rsidR="00156C06">
        <w:t>6</w:t>
      </w:r>
      <w:r>
        <w:t>] are the following:</w:t>
      </w:r>
    </w:p>
    <w:bookmarkEnd w:id="1942"/>
    <w:p w14:paraId="26F507DF" w14:textId="1B4F4EB4" w:rsidR="008F5E2F" w:rsidRDefault="008F5E2F" w:rsidP="008F5E2F">
      <w:pPr>
        <w:pStyle w:val="B1"/>
        <w:keepNext/>
      </w:pPr>
      <w:r>
        <w:t>-</w:t>
      </w:r>
      <w:r>
        <w:tab/>
        <w:t>The NWDAF defined in TS 23.288 [4</w:t>
      </w:r>
      <w:r w:rsidR="00CF4AC6">
        <w:t>7</w:t>
      </w:r>
      <w:r>
        <w:t>].</w:t>
      </w:r>
    </w:p>
    <w:p w14:paraId="213BAF7C" w14:textId="77777777" w:rsidR="008F5E2F" w:rsidRDefault="008F5E2F" w:rsidP="008F5E2F">
      <w:pPr>
        <w:pStyle w:val="B1"/>
        <w:keepNext/>
      </w:pPr>
      <w:r>
        <w:t>-</w:t>
      </w:r>
      <w:r>
        <w:tab/>
        <w:t>The Event Consumer AF defined in TS 26.531 [46] when it is deployed in the Trusted DN.</w:t>
      </w:r>
    </w:p>
    <w:p w14:paraId="09C7E7BD" w14:textId="10973B2C" w:rsidR="008F5E2F" w:rsidRDefault="008F5E2F" w:rsidP="008F5E2F">
      <w:pPr>
        <w:pStyle w:val="B1"/>
      </w:pPr>
      <w:bookmarkStart w:id="1943" w:name="_MCCTEMPBM_CRPT71130686___7"/>
      <w:r>
        <w:t>-</w:t>
      </w:r>
      <w:r>
        <w:tab/>
        <w:t xml:space="preserve">The NEF defined in TS 23.501 [2] when it is used to expose the </w:t>
      </w:r>
      <w:r w:rsidRPr="00005FE6">
        <w:rPr>
          <w:rStyle w:val="Code"/>
        </w:rPr>
        <w:t>Naf_EventExposure</w:t>
      </w:r>
      <w:r>
        <w:t xml:space="preserve"> service to functions outside the Trusted DN via the </w:t>
      </w:r>
      <w:r w:rsidRPr="00872BD1">
        <w:rPr>
          <w:rStyle w:val="Code"/>
        </w:rPr>
        <w:t>Nnef_EventExposure</w:t>
      </w:r>
      <w:r>
        <w:t xml:space="preserve"> service defined in TS 23.502 [4</w:t>
      </w:r>
      <w:r w:rsidR="00156C06">
        <w:t>5</w:t>
      </w:r>
      <w:r>
        <w:t>].</w:t>
      </w:r>
    </w:p>
    <w:bookmarkEnd w:id="1943"/>
    <w:p w14:paraId="55120045" w14:textId="1447188E" w:rsidR="00FE09CE" w:rsidRDefault="008F5E2F" w:rsidP="008F5E2F">
      <w:r>
        <w:t>Implementations of the Data Collection AF instantiated the 5GMS AF shall support negotiation of the optional features relating to 5G Media Streaming specified in table 5.8</w:t>
      </w:r>
      <w:r>
        <w:noBreakHyphen/>
        <w:t>1 of TS 29.517 [4</w:t>
      </w:r>
      <w:r w:rsidR="00156C06">
        <w:t>6</w:t>
      </w:r>
      <w:r>
        <w:t>]</w:t>
      </w:r>
      <w:r w:rsidRPr="00740273">
        <w:t>.</w:t>
      </w:r>
      <w:r>
        <w:t xml:space="preserve"> Feature negotiation by event consumers is achieved as specified in clause 5.8 of [4</w:t>
      </w:r>
      <w:r w:rsidR="00156C06">
        <w:t>6</w:t>
      </w:r>
      <w:r>
        <w:t>].</w:t>
      </w:r>
    </w:p>
    <w:p w14:paraId="0685BD55" w14:textId="77777777" w:rsidR="00FE09CE" w:rsidRDefault="00FE09CE">
      <w:pPr>
        <w:overflowPunct/>
        <w:autoSpaceDE/>
        <w:autoSpaceDN/>
        <w:adjustRightInd/>
        <w:spacing w:after="0"/>
        <w:textAlignment w:val="auto"/>
      </w:pPr>
      <w:r>
        <w:br w:type="page"/>
      </w:r>
    </w:p>
    <w:p w14:paraId="2756601E" w14:textId="308E386A" w:rsidR="00143A85" w:rsidRPr="00586B6B" w:rsidRDefault="00143A85" w:rsidP="001E1CEF">
      <w:pPr>
        <w:pStyle w:val="Heading8"/>
        <w:rPr>
          <w:rFonts w:eastAsia="MS Mincho"/>
        </w:rPr>
      </w:pPr>
      <w:bookmarkStart w:id="1944" w:name="_Toc123800948"/>
      <w:r w:rsidRPr="00586B6B">
        <w:rPr>
          <w:rFonts w:eastAsia="MS Mincho"/>
        </w:rPr>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935"/>
      <w:bookmarkEnd w:id="1936"/>
      <w:bookmarkEnd w:id="1937"/>
      <w:bookmarkEnd w:id="1938"/>
      <w:bookmarkEnd w:id="1944"/>
    </w:p>
    <w:p w14:paraId="37B2179F" w14:textId="77777777" w:rsidR="00143A85" w:rsidRPr="00586B6B" w:rsidRDefault="00143A85" w:rsidP="002D3606">
      <w:pPr>
        <w:pStyle w:val="Heading1"/>
      </w:pPr>
      <w:bookmarkStart w:id="1945" w:name="_Toc68899718"/>
      <w:bookmarkStart w:id="1946" w:name="_Toc71214469"/>
      <w:bookmarkStart w:id="1947" w:name="_Toc71722143"/>
      <w:bookmarkStart w:id="1948" w:name="_Toc74859195"/>
      <w:bookmarkStart w:id="1949" w:name="_Toc123800949"/>
      <w:r w:rsidRPr="00586B6B">
        <w:t>A.1</w:t>
      </w:r>
      <w:r w:rsidRPr="00586B6B">
        <w:tab/>
        <w:t>End-to-end model</w:t>
      </w:r>
      <w:bookmarkEnd w:id="1945"/>
      <w:bookmarkEnd w:id="1946"/>
      <w:bookmarkEnd w:id="1947"/>
      <w:bookmarkEnd w:id="1948"/>
      <w:bookmarkEnd w:id="1949"/>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bookmarkStart w:id="1950" w:name="_MCCTEMPBM_CRPT71130687___2"/>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bookmarkEnd w:id="1950"/>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bookmarkStart w:id="1951" w:name="_MCCTEMPBM_CRPT71130688___2"/>
      <w:r w:rsidRPr="00586B6B">
        <w:t>-</w:t>
      </w:r>
      <w:r w:rsidRPr="00586B6B">
        <w:tab/>
      </w:r>
      <w:r w:rsidR="00143A85" w:rsidRPr="00586B6B">
        <w:t>M8: Non-standardized input from the 5GMS Application Provider to the 5GMS-Aware Application, such as country-specific application behaviours (languages, on-demand catalogue, etc).</w:t>
      </w:r>
    </w:p>
    <w:bookmarkEnd w:id="1951"/>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bookmarkStart w:id="1952" w:name="_MCCTEMPBM_CRPT71130689___2"/>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bookmarkEnd w:id="1952"/>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953" w:name="_Toc68899719"/>
      <w:bookmarkStart w:id="1954" w:name="_Toc71214470"/>
      <w:bookmarkStart w:id="1955" w:name="_Toc71722144"/>
      <w:bookmarkStart w:id="1956" w:name="_Toc74859196"/>
      <w:bookmarkStart w:id="1957" w:name="_Toc123800950"/>
      <w:r w:rsidRPr="00586B6B">
        <w:t>A.2</w:t>
      </w:r>
      <w:r w:rsidRPr="00586B6B">
        <w:tab/>
        <w:t>Premium QoS dynamic policy</w:t>
      </w:r>
      <w:bookmarkEnd w:id="1953"/>
      <w:bookmarkEnd w:id="1954"/>
      <w:bookmarkEnd w:id="1955"/>
      <w:bookmarkEnd w:id="1956"/>
      <w:bookmarkEnd w:id="1957"/>
    </w:p>
    <w:p w14:paraId="53C0BA74" w14:textId="77777777" w:rsidR="00143A85" w:rsidRPr="00586B6B" w:rsidRDefault="00143A85" w:rsidP="002D3606">
      <w:pPr>
        <w:pStyle w:val="Heading2"/>
      </w:pPr>
      <w:bookmarkStart w:id="1958" w:name="_Toc68899720"/>
      <w:bookmarkStart w:id="1959" w:name="_Toc71214471"/>
      <w:bookmarkStart w:id="1960" w:name="_Toc71722145"/>
      <w:bookmarkStart w:id="1961" w:name="_Toc74859197"/>
      <w:bookmarkStart w:id="1962" w:name="_Toc123800951"/>
      <w:r w:rsidRPr="00586B6B">
        <w:t>A.2.1</w:t>
      </w:r>
      <w:r w:rsidRPr="00586B6B">
        <w:tab/>
        <w:t>General</w:t>
      </w:r>
      <w:bookmarkEnd w:id="1958"/>
      <w:bookmarkEnd w:id="1959"/>
      <w:bookmarkEnd w:id="1960"/>
      <w:bookmarkEnd w:id="1961"/>
      <w:bookmarkEnd w:id="1962"/>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963" w:name="_Toc68899721"/>
      <w:bookmarkStart w:id="1964" w:name="_Toc71214472"/>
      <w:bookmarkStart w:id="1965" w:name="_Toc71722146"/>
      <w:bookmarkStart w:id="1966" w:name="_Toc74859198"/>
      <w:bookmarkStart w:id="1967" w:name="_Toc123800952"/>
      <w:r w:rsidRPr="00586B6B">
        <w:t>A.2.2</w:t>
      </w:r>
      <w:r w:rsidRPr="00586B6B">
        <w:tab/>
        <w:t>Procedure</w:t>
      </w:r>
      <w:bookmarkEnd w:id="1963"/>
      <w:bookmarkEnd w:id="1964"/>
      <w:bookmarkEnd w:id="1965"/>
      <w:bookmarkEnd w:id="1966"/>
      <w:bookmarkEnd w:id="1967"/>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0.8pt;height:350.45pt" o:ole="">
            <v:imagedata r:id="rId34" o:title=""/>
          </v:shape>
          <o:OLEObject Type="Embed" ProgID="Mscgen.Chart" ShapeID="_x0000_i1029" DrawAspect="Content" ObjectID="_1748768559"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bookmarkStart w:id="1968" w:name="_MCCTEMPBM_CRPT71130690___3"/>
      <w:r w:rsidRPr="00586B6B">
        <w:t>The subscription identifiers and the device type identifiers are collectively referred to as Service Description Filters in the following.</w:t>
      </w:r>
    </w:p>
    <w:bookmarkEnd w:id="1968"/>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bookmarkStart w:id="1969" w:name="_MCCTEMPBM_CRPT71130691___3"/>
      <w:r w:rsidRPr="00586B6B">
        <w:t>The Service Access Information (via M5_1) includes a list of recommended traffic detection methods. The Media Session Handler selects a Service Data Flow description method (e.g. 5-Tuples). When the Media Session Handler selects:</w:t>
      </w:r>
    </w:p>
    <w:bookmarkEnd w:id="1969"/>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970" w:name="_Toc68899722"/>
      <w:bookmarkStart w:id="1971" w:name="_Toc71214473"/>
      <w:bookmarkStart w:id="1972" w:name="_Toc71722147"/>
      <w:bookmarkStart w:id="1973" w:name="_Toc74859199"/>
      <w:bookmarkStart w:id="1974" w:name="_Toc123800953"/>
      <w:r w:rsidRPr="00586B6B">
        <w:t>A.2.3</w:t>
      </w:r>
      <w:r w:rsidRPr="00586B6B">
        <w:tab/>
        <w:t>Example parameters</w:t>
      </w:r>
      <w:bookmarkEnd w:id="1970"/>
      <w:bookmarkEnd w:id="1971"/>
      <w:bookmarkEnd w:id="1972"/>
      <w:bookmarkEnd w:id="1973"/>
      <w:bookmarkEnd w:id="1974"/>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A1676D"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D6463" w:rsidRDefault="00732C99" w:rsidP="00EA6387">
            <w:pPr>
              <w:pStyle w:val="TAL"/>
              <w:keepNext w:val="0"/>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31047C06" w14:textId="2D6B0EED" w:rsidR="00143A85" w:rsidRPr="002D6463" w:rsidRDefault="00732C99" w:rsidP="00EA6387">
            <w:pPr>
              <w:pStyle w:val="TAL"/>
              <w:keepNext w:val="0"/>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416BD56" w14:textId="4C878049" w:rsidR="00143A85" w:rsidRPr="002D6463" w:rsidRDefault="00732C99" w:rsidP="00EA6387">
            <w:pPr>
              <w:pStyle w:val="TAL"/>
              <w:keepNext w:val="0"/>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bl>
    <w:p w14:paraId="37E8691F" w14:textId="77777777" w:rsidR="001A2D9F" w:rsidRPr="002D6463" w:rsidRDefault="001A2D9F" w:rsidP="00F34A36">
      <w:pPr>
        <w:pStyle w:val="TAN"/>
        <w:keepNext w:val="0"/>
        <w:rPr>
          <w:lang w:val="fr-FR"/>
        </w:rPr>
      </w:pPr>
    </w:p>
    <w:p w14:paraId="532C5B3B" w14:textId="77777777" w:rsidR="00143A85" w:rsidRPr="00586B6B" w:rsidRDefault="00143A85" w:rsidP="00EF72CA">
      <w:pPr>
        <w:pStyle w:val="Heading1"/>
      </w:pPr>
      <w:bookmarkStart w:id="1975" w:name="_Toc68899723"/>
      <w:bookmarkStart w:id="1976" w:name="_Toc71214474"/>
      <w:bookmarkStart w:id="1977" w:name="_Toc71722148"/>
      <w:bookmarkStart w:id="1978" w:name="_Toc74859200"/>
      <w:bookmarkStart w:id="1979" w:name="_Toc123800954"/>
      <w:r w:rsidRPr="00586B6B">
        <w:t>A.3</w:t>
      </w:r>
      <w:r w:rsidRPr="00586B6B">
        <w:tab/>
        <w:t xml:space="preserve">(Conditional) </w:t>
      </w:r>
      <w:r w:rsidRPr="00EF72CA">
        <w:t>Zero</w:t>
      </w:r>
      <w:r w:rsidRPr="00586B6B">
        <w:t xml:space="preserve"> Rating dynamic policy</w:t>
      </w:r>
      <w:bookmarkEnd w:id="1975"/>
      <w:bookmarkEnd w:id="1976"/>
      <w:bookmarkEnd w:id="1977"/>
      <w:bookmarkEnd w:id="1978"/>
      <w:bookmarkEnd w:id="1979"/>
    </w:p>
    <w:p w14:paraId="67B4B7F4" w14:textId="77777777" w:rsidR="00143A85" w:rsidRPr="00586B6B" w:rsidRDefault="00143A85" w:rsidP="00EF72CA">
      <w:pPr>
        <w:pStyle w:val="Heading2"/>
      </w:pPr>
      <w:bookmarkStart w:id="1980" w:name="_Toc68899724"/>
      <w:bookmarkStart w:id="1981" w:name="_Toc71214475"/>
      <w:bookmarkStart w:id="1982" w:name="_Toc71722149"/>
      <w:bookmarkStart w:id="1983" w:name="_Toc74859201"/>
      <w:bookmarkStart w:id="1984" w:name="_Toc123800955"/>
      <w:r w:rsidRPr="00586B6B">
        <w:t>A.3.1</w:t>
      </w:r>
      <w:r w:rsidRPr="00586B6B">
        <w:tab/>
      </w:r>
      <w:r w:rsidRPr="00EF72CA">
        <w:t>General</w:t>
      </w:r>
      <w:bookmarkEnd w:id="1980"/>
      <w:bookmarkEnd w:id="1981"/>
      <w:bookmarkEnd w:id="1982"/>
      <w:bookmarkEnd w:id="1983"/>
      <w:bookmarkEnd w:id="1984"/>
    </w:p>
    <w:p w14:paraId="1B01FD76" w14:textId="23157D49" w:rsidR="00143A85" w:rsidRPr="00586B6B" w:rsidRDefault="00143A85" w:rsidP="00EF72CA">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EF72CA">
      <w:pPr>
        <w:keepNext/>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985" w:name="_Toc68899725"/>
      <w:bookmarkStart w:id="1986" w:name="_Toc71214476"/>
      <w:bookmarkStart w:id="1987" w:name="_Toc71722150"/>
      <w:bookmarkStart w:id="1988" w:name="_Toc74859202"/>
      <w:bookmarkStart w:id="1989" w:name="_Toc123800956"/>
      <w:r w:rsidRPr="00586B6B">
        <w:t>A.3.2</w:t>
      </w:r>
      <w:r w:rsidRPr="00586B6B">
        <w:tab/>
        <w:t>Procedure</w:t>
      </w:r>
      <w:bookmarkEnd w:id="1985"/>
      <w:bookmarkEnd w:id="1986"/>
      <w:bookmarkEnd w:id="1987"/>
      <w:bookmarkEnd w:id="1988"/>
      <w:bookmarkEnd w:id="1989"/>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75pt;height:330.2pt" o:ole="">
            <v:imagedata r:id="rId37" o:title=""/>
          </v:shape>
          <o:OLEObject Type="Embed" ProgID="Mscgen.Chart" ShapeID="_x0000_i1030" DrawAspect="Content" ObjectID="_1748768560" r:id="rId38"/>
        </w:object>
      </w:r>
      <w:r w:rsidRPr="00586B6B">
        <w:t>Figure A.3.2</w:t>
      </w:r>
      <w:r w:rsidRPr="00586B6B">
        <w:noBreakHyphen/>
        <w:t>1: Procedure for activating (Conditional) Zero Rating dynamic policy</w:t>
      </w:r>
    </w:p>
    <w:p w14:paraId="24C0FE08" w14:textId="77777777" w:rsidR="00143A85" w:rsidRPr="00586B6B" w:rsidRDefault="00143A85" w:rsidP="00EF72CA">
      <w:pPr>
        <w:keepNext/>
        <w:rPr>
          <w:lang w:eastAsia="x-none"/>
        </w:rPr>
      </w:pPr>
      <w:r w:rsidRPr="00586B6B">
        <w:rPr>
          <w:lang w:eastAsia="x-none"/>
        </w:rPr>
        <w:t>Steps:</w:t>
      </w:r>
    </w:p>
    <w:p w14:paraId="1ADE4BB4" w14:textId="782DA6BA" w:rsidR="00143A85" w:rsidRPr="00586B6B" w:rsidRDefault="00143A85" w:rsidP="00EF72CA">
      <w:pPr>
        <w:pStyle w:val="B1"/>
        <w:keepNext/>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bookmarkStart w:id="1990" w:name="_MCCTEMPBM_CRPT71130692___3"/>
      <w:r w:rsidRPr="00586B6B">
        <w:t>The 5GMSd-Aware Application is configured via M8 about the available (Conditional) Zero Rating policy. This includes the Network Policy Ids.</w:t>
      </w:r>
    </w:p>
    <w:bookmarkEnd w:id="1990"/>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EF72CA">
      <w:pPr>
        <w:pStyle w:val="B1"/>
        <w:keepNext/>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bookmarkStart w:id="1991" w:name="_MCCTEMPBM_CRPT71130693___7"/>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bookmarkEnd w:id="1991"/>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bookmarkStart w:id="1992" w:name="_MCCTEMPBM_CRPT71130694___3"/>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1992"/>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993" w:name="_Toc68899726"/>
      <w:bookmarkStart w:id="1994" w:name="_Toc71214477"/>
      <w:bookmarkStart w:id="1995" w:name="_Toc71722151"/>
      <w:bookmarkStart w:id="1996" w:name="_Toc74859203"/>
      <w:bookmarkStart w:id="1997" w:name="_Toc123800957"/>
      <w:r w:rsidRPr="00586B6B">
        <w:t>A.3.3</w:t>
      </w:r>
      <w:r w:rsidRPr="00586B6B">
        <w:tab/>
        <w:t>Example parameters</w:t>
      </w:r>
      <w:bookmarkEnd w:id="1993"/>
      <w:bookmarkEnd w:id="1994"/>
      <w:bookmarkEnd w:id="1995"/>
      <w:bookmarkEnd w:id="1996"/>
      <w:bookmarkEnd w:id="1997"/>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EF72CA">
      <w:pPr>
        <w:pStyle w:val="TAN"/>
        <w:keepNext w:val="0"/>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A1676D"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458D4D44" w14:textId="2A0AAD69" w:rsidR="00143A85"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58D9F18F" w14:textId="28801A39"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EF72CA">
      <w:pPr>
        <w:pStyle w:val="Heading1"/>
      </w:pPr>
      <w:bookmarkStart w:id="1998" w:name="_Toc68899727"/>
      <w:bookmarkStart w:id="1999" w:name="_Toc71214478"/>
      <w:bookmarkStart w:id="2000" w:name="_Toc71722152"/>
      <w:bookmarkStart w:id="2001" w:name="_Toc74859204"/>
      <w:bookmarkStart w:id="2002" w:name="_Toc123800958"/>
      <w:r w:rsidRPr="00586B6B">
        <w:t>A.4</w:t>
      </w:r>
      <w:r w:rsidRPr="00586B6B">
        <w:tab/>
      </w:r>
      <w:r w:rsidRPr="00EF72CA">
        <w:t>Background</w:t>
      </w:r>
      <w:r w:rsidRPr="00586B6B">
        <w:t xml:space="preserve"> Download</w:t>
      </w:r>
      <w:bookmarkEnd w:id="1998"/>
      <w:bookmarkEnd w:id="1999"/>
      <w:bookmarkEnd w:id="2000"/>
      <w:bookmarkEnd w:id="2001"/>
      <w:bookmarkEnd w:id="2002"/>
    </w:p>
    <w:p w14:paraId="70397F9E" w14:textId="77777777" w:rsidR="00143A85" w:rsidRPr="00586B6B" w:rsidRDefault="00143A85" w:rsidP="00EF72CA">
      <w:pPr>
        <w:pStyle w:val="Heading2"/>
      </w:pPr>
      <w:bookmarkStart w:id="2003" w:name="_Toc68899728"/>
      <w:bookmarkStart w:id="2004" w:name="_Toc71214479"/>
      <w:bookmarkStart w:id="2005" w:name="_Toc71722153"/>
      <w:bookmarkStart w:id="2006" w:name="_Toc74859205"/>
      <w:bookmarkStart w:id="2007" w:name="_Toc123800959"/>
      <w:r w:rsidRPr="00586B6B">
        <w:t>A.4.1</w:t>
      </w:r>
      <w:r w:rsidRPr="00586B6B">
        <w:tab/>
      </w:r>
      <w:r w:rsidRPr="00EF72CA">
        <w:t>General</w:t>
      </w:r>
      <w:bookmarkEnd w:id="2003"/>
      <w:bookmarkEnd w:id="2004"/>
      <w:bookmarkEnd w:id="2005"/>
      <w:bookmarkEnd w:id="2006"/>
      <w:bookmarkEnd w:id="2007"/>
    </w:p>
    <w:p w14:paraId="68E1C3C9" w14:textId="7D420444" w:rsidR="00143A85" w:rsidRPr="00586B6B" w:rsidRDefault="00143A85" w:rsidP="00EF72CA">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EF72CA">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EF72CA">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2008" w:name="_Toc68899729"/>
      <w:bookmarkStart w:id="2009" w:name="_Toc71214480"/>
      <w:bookmarkStart w:id="2010" w:name="_Toc71722154"/>
      <w:bookmarkStart w:id="2011" w:name="_Toc74859206"/>
      <w:bookmarkStart w:id="2012" w:name="_Toc123800960"/>
      <w:r w:rsidRPr="00586B6B">
        <w:t>A.4.2</w:t>
      </w:r>
      <w:r w:rsidRPr="00586B6B">
        <w:tab/>
        <w:t>Procedure</w:t>
      </w:r>
      <w:bookmarkEnd w:id="2008"/>
      <w:bookmarkEnd w:id="2009"/>
      <w:bookmarkEnd w:id="2010"/>
      <w:bookmarkEnd w:id="2011"/>
      <w:bookmarkEnd w:id="2012"/>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5pt;height:366.1pt" o:ole="">
            <v:imagedata r:id="rId40" o:title=""/>
          </v:shape>
          <o:OLEObject Type="Embed" ProgID="Mscgen.Chart" ShapeID="_x0000_i1031" DrawAspect="Content" ObjectID="_1748768561"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EF72CA">
      <w:pPr>
        <w:keepNext/>
      </w:pPr>
      <w:r w:rsidRPr="00586B6B">
        <w:t>Steps</w:t>
      </w:r>
      <w:r w:rsidR="0518AD10" w:rsidRPr="00586B6B">
        <w:t>:</w:t>
      </w:r>
    </w:p>
    <w:p w14:paraId="030B4B32" w14:textId="77777777" w:rsidR="00143A85" w:rsidRPr="00586B6B" w:rsidRDefault="00143A85" w:rsidP="00EF72CA">
      <w:pPr>
        <w:pStyle w:val="B1"/>
        <w:keepNext/>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bookmarkStart w:id="2013" w:name="_MCCTEMPBM_CRPT71130695___3"/>
      <w:r w:rsidRPr="00586B6B">
        <w:rPr>
          <w:lang w:eastAsia="x-none"/>
        </w:rPr>
        <w:t>The 5GMSd-Aware Application is configured via M8 about the available background download policy. This includes the Network Policy Id which hints a background download policy.</w:t>
      </w:r>
    </w:p>
    <w:bookmarkEnd w:id="2013"/>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bookmarkStart w:id="2014" w:name="_MCCTEMPBM_CRPT71130696___7"/>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bookmarkEnd w:id="2014"/>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bookmarkStart w:id="2015" w:name="_MCCTEMPBM_CRPT71130697___3"/>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015"/>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2016" w:name="_Toc68899730"/>
      <w:bookmarkStart w:id="2017" w:name="_Toc71214481"/>
      <w:bookmarkStart w:id="2018" w:name="_Toc71722155"/>
      <w:bookmarkStart w:id="2019" w:name="_Toc74859207"/>
      <w:bookmarkStart w:id="2020" w:name="_Toc123800961"/>
      <w:r w:rsidRPr="00586B6B">
        <w:t>A.4.3</w:t>
      </w:r>
      <w:r w:rsidRPr="00586B6B">
        <w:tab/>
        <w:t>Example parameters</w:t>
      </w:r>
      <w:bookmarkEnd w:id="2016"/>
      <w:bookmarkEnd w:id="2017"/>
      <w:bookmarkEnd w:id="2018"/>
      <w:bookmarkEnd w:id="2019"/>
      <w:bookmarkEnd w:id="2020"/>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A1676D"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29B17A50" w14:textId="6DEC74EA" w:rsidR="00574ACB"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9E03B77" w14:textId="234E3091"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2021" w:name="_Toc68899731"/>
      <w:bookmarkStart w:id="2022" w:name="_Toc71214482"/>
      <w:bookmarkStart w:id="2023" w:name="_Toc71722156"/>
      <w:bookmarkStart w:id="2024" w:name="_Toc74859208"/>
      <w:bookmarkStart w:id="2025" w:name="_Toc123800962"/>
      <w:r w:rsidRPr="00586B6B">
        <w:t>Annex B (informative)</w:t>
      </w:r>
      <w:r w:rsidR="0087731D">
        <w:t>:</w:t>
      </w:r>
      <w:r w:rsidR="0087731D">
        <w:br/>
      </w:r>
      <w:r w:rsidRPr="00586B6B">
        <w:t>Content Hosting Configuration examples</w:t>
      </w:r>
      <w:bookmarkEnd w:id="2021"/>
      <w:bookmarkEnd w:id="2022"/>
      <w:bookmarkEnd w:id="2023"/>
      <w:bookmarkEnd w:id="2024"/>
      <w:bookmarkEnd w:id="2025"/>
    </w:p>
    <w:p w14:paraId="6C9ECAC0" w14:textId="25F9DAF9" w:rsidR="00D95A7E" w:rsidRPr="00586B6B" w:rsidRDefault="00D95A7E" w:rsidP="002D3606">
      <w:pPr>
        <w:pStyle w:val="Heading1"/>
      </w:pPr>
      <w:bookmarkStart w:id="2026" w:name="_Toc68899732"/>
      <w:bookmarkStart w:id="2027" w:name="_Toc71214483"/>
      <w:bookmarkStart w:id="2028" w:name="_Toc71722157"/>
      <w:bookmarkStart w:id="2029" w:name="_Toc74859209"/>
      <w:bookmarkStart w:id="2030" w:name="_Toc123800963"/>
      <w:r w:rsidRPr="00586B6B">
        <w:t>B.1</w:t>
      </w:r>
      <w:r w:rsidRPr="00586B6B">
        <w:tab/>
        <w:t>Pull-based content ingest example</w:t>
      </w:r>
      <w:bookmarkEnd w:id="2026"/>
      <w:bookmarkEnd w:id="2027"/>
      <w:bookmarkEnd w:id="2028"/>
      <w:bookmarkEnd w:id="2029"/>
      <w:bookmarkEnd w:id="2030"/>
    </w:p>
    <w:p w14:paraId="22D51200" w14:textId="68AA91DF" w:rsidR="00D95A7E" w:rsidRPr="00586B6B" w:rsidRDefault="0087731D" w:rsidP="002D3606">
      <w:pPr>
        <w:pStyle w:val="Heading2"/>
      </w:pPr>
      <w:bookmarkStart w:id="2031" w:name="_Toc68899733"/>
      <w:bookmarkStart w:id="2032" w:name="_Toc71214484"/>
      <w:bookmarkStart w:id="2033" w:name="_Toc71722158"/>
      <w:bookmarkStart w:id="2034" w:name="_Toc74859210"/>
      <w:bookmarkStart w:id="2035" w:name="_Toc123800964"/>
      <w:r>
        <w:t>B</w:t>
      </w:r>
      <w:r w:rsidR="00D95A7E" w:rsidRPr="0087731D">
        <w:t>.1</w:t>
      </w:r>
      <w:r w:rsidR="00D95A7E" w:rsidRPr="00586B6B">
        <w:t>.</w:t>
      </w:r>
      <w:r w:rsidR="001951A2" w:rsidRPr="00586B6B">
        <w:t>1</w:t>
      </w:r>
      <w:r w:rsidR="00D95A7E" w:rsidRPr="00586B6B">
        <w:tab/>
        <w:t>Overview</w:t>
      </w:r>
      <w:bookmarkEnd w:id="2031"/>
      <w:bookmarkEnd w:id="2032"/>
      <w:bookmarkEnd w:id="2033"/>
      <w:bookmarkEnd w:id="2034"/>
      <w:bookmarkEnd w:id="2035"/>
    </w:p>
    <w:p w14:paraId="6320535A" w14:textId="77777777" w:rsidR="00D95A7E" w:rsidRPr="00586B6B" w:rsidRDefault="00D95A7E" w:rsidP="00CE66F9">
      <w:pPr>
        <w:pStyle w:val="B1"/>
        <w:keepNext/>
      </w:pPr>
      <w:r w:rsidRPr="00586B6B">
        <w:t>1.</w:t>
      </w:r>
      <w:r w:rsidRPr="00586B6B">
        <w:tab/>
        <w:t>The 5GMSd Client on the UE requests a media resource via M4d.</w:t>
      </w:r>
    </w:p>
    <w:p w14:paraId="6A2A9D3A" w14:textId="72AB0AE0" w:rsidR="00D95A7E" w:rsidRPr="00586B6B" w:rsidRDefault="00D95A7E" w:rsidP="00CE66F9">
      <w:pPr>
        <w:pStyle w:val="B1"/>
        <w:keepNext/>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2036" w:name="_Toc68899734"/>
      <w:bookmarkStart w:id="2037" w:name="_Toc71214485"/>
      <w:bookmarkStart w:id="2038" w:name="_Toc71722159"/>
      <w:bookmarkStart w:id="2039" w:name="_Toc74859211"/>
      <w:bookmarkStart w:id="2040" w:name="_Toc123800965"/>
      <w:r w:rsidRPr="00586B6B">
        <w:t>B</w:t>
      </w:r>
      <w:r w:rsidR="00D95A7E" w:rsidRPr="00586B6B">
        <w:t>.1.</w:t>
      </w:r>
      <w:r w:rsidR="001951A2" w:rsidRPr="00586B6B">
        <w:t>2</w:t>
      </w:r>
      <w:r w:rsidR="00D95A7E" w:rsidRPr="00586B6B">
        <w:tab/>
        <w:t>Desired URL mapping</w:t>
      </w:r>
      <w:bookmarkEnd w:id="2036"/>
      <w:bookmarkEnd w:id="2037"/>
      <w:bookmarkEnd w:id="2038"/>
      <w:bookmarkEnd w:id="2039"/>
      <w:bookmarkEnd w:id="2040"/>
    </w:p>
    <w:p w14:paraId="72183D0B" w14:textId="4F68F067" w:rsidR="00D95A7E" w:rsidRPr="00586B6B" w:rsidRDefault="00D95A7E" w:rsidP="00CE66F9">
      <w:pPr>
        <w:keepNext/>
      </w:pPr>
      <w:bookmarkStart w:id="2041" w:name="_MCCTEMPBM_CRPT71130698___7"/>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bookmarkEnd w:id="2041"/>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EF72CA">
      <w:pPr>
        <w:pStyle w:val="TAN"/>
        <w:keepNext w:val="0"/>
      </w:pPr>
    </w:p>
    <w:p w14:paraId="6C200B74" w14:textId="6E3AA90C" w:rsidR="00D95A7E" w:rsidRPr="00586B6B" w:rsidRDefault="00AA171A" w:rsidP="002D3606">
      <w:pPr>
        <w:pStyle w:val="Heading2"/>
      </w:pPr>
      <w:bookmarkStart w:id="2042" w:name="_Toc68899735"/>
      <w:bookmarkStart w:id="2043" w:name="_Toc71214486"/>
      <w:bookmarkStart w:id="2044" w:name="_Toc71722160"/>
      <w:bookmarkStart w:id="2045" w:name="_Toc74859212"/>
      <w:bookmarkStart w:id="2046" w:name="_Toc123800966"/>
      <w:r w:rsidRPr="00586B6B">
        <w:t>B</w:t>
      </w:r>
      <w:r w:rsidR="00D95A7E" w:rsidRPr="00586B6B">
        <w:t>.1.</w:t>
      </w:r>
      <w:r w:rsidR="001951A2" w:rsidRPr="00586B6B">
        <w:t>3</w:t>
      </w:r>
      <w:r w:rsidR="00D95A7E" w:rsidRPr="00586B6B">
        <w:tab/>
        <w:t>Content Hosting Configuration</w:t>
      </w:r>
      <w:bookmarkEnd w:id="2042"/>
      <w:bookmarkEnd w:id="2043"/>
      <w:bookmarkEnd w:id="2044"/>
      <w:bookmarkEnd w:id="2045"/>
      <w:bookmarkEnd w:id="2046"/>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Default="00C33866" w:rsidP="00303D85">
            <w:pPr>
              <w:pStyle w:val="TAH"/>
              <w:rPr>
                <w:lang w:val="en-US"/>
              </w:rPr>
            </w:pPr>
            <w:bookmarkStart w:id="2047" w:name="_Hlk122689581"/>
            <w:r>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Default="00C33866" w:rsidP="00303D85">
            <w:pPr>
              <w:pStyle w:val="TAH"/>
              <w:rPr>
                <w:lang w:val="en-US"/>
              </w:rPr>
            </w:pPr>
            <w:r>
              <w:rPr>
                <w:lang w:val="en-US"/>
              </w:rPr>
              <w:t>Set by</w:t>
            </w:r>
          </w:p>
        </w:tc>
      </w:tr>
      <w:tr w:rsidR="00C33866"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Default="00C33866" w:rsidP="00303D85">
            <w:pPr>
              <w:pStyle w:val="TAL"/>
              <w:rPr>
                <w:rStyle w:val="Code"/>
              </w:rPr>
            </w:pPr>
            <w:r>
              <w:rPr>
                <w:rStyle w:val="Code"/>
                <w:lang w:val="en-US"/>
              </w:rPr>
              <w:t>IngestConfiguration</w:t>
            </w:r>
          </w:p>
        </w:tc>
      </w:tr>
      <w:tr w:rsidR="00C33866"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Default="00C33866" w:rsidP="00303D85">
            <w:pPr>
              <w:pStyle w:val="TAL"/>
              <w:rPr>
                <w:rStyle w:val="Code"/>
                <w:lang w:val="en-US"/>
              </w:rPr>
            </w:pPr>
            <w:r>
              <w:rPr>
                <w:lang w:val="en-US"/>
              </w:rPr>
              <w:tab/>
            </w:r>
            <w:r>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Default="00C33866" w:rsidP="00303D85">
            <w:pPr>
              <w:pStyle w:val="TAL"/>
            </w:pPr>
            <w:r>
              <w:rPr>
                <w:lang w:val="en-US"/>
              </w:rPr>
              <w:t>urn:3gpp:5gms:content-protocol:</w:t>
            </w:r>
            <w:r>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Default="00C33866" w:rsidP="00303D85">
            <w:pPr>
              <w:pStyle w:val="TAL"/>
              <w:rPr>
                <w:lang w:val="en-US"/>
              </w:rPr>
            </w:pPr>
            <w:r>
              <w:rPr>
                <w:lang w:val="en-US"/>
              </w:rPr>
              <w:t>5GMSd Application Provider</w:t>
            </w:r>
          </w:p>
        </w:tc>
      </w:tr>
      <w:tr w:rsidR="00C33866"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Default="00C33866" w:rsidP="00303D85">
            <w:pPr>
              <w:pStyle w:val="TAL"/>
              <w:rPr>
                <w:rStyle w:val="Code"/>
              </w:rPr>
            </w:pPr>
            <w:r>
              <w:rPr>
                <w:lang w:val="en-US"/>
              </w:rPr>
              <w:tab/>
            </w:r>
            <w:r>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Default="00C33866" w:rsidP="00303D85">
            <w:pPr>
              <w:pStyle w:val="TAL"/>
            </w:pPr>
            <w:r>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Default="00C33866" w:rsidP="00303D85">
            <w:pPr>
              <w:spacing w:after="0"/>
              <w:rPr>
                <w:rFonts w:ascii="Arial" w:hAnsi="Arial"/>
                <w:sz w:val="18"/>
                <w:lang w:val="en-US"/>
              </w:rPr>
            </w:pPr>
          </w:p>
        </w:tc>
      </w:tr>
      <w:tr w:rsidR="00C33866"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Default="00C33866" w:rsidP="00303D85">
            <w:pPr>
              <w:pStyle w:val="TAL"/>
              <w:rPr>
                <w:rStyle w:val="Code"/>
              </w:rPr>
            </w:pPr>
            <w:r>
              <w:rPr>
                <w:lang w:val="en-US"/>
              </w:rPr>
              <w:tab/>
            </w:r>
            <w:r>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Default="00C33866" w:rsidP="00303D85">
            <w:pPr>
              <w:pStyle w:val="TAL"/>
            </w:pPr>
            <w:r>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Default="00C33866" w:rsidP="00303D85">
            <w:pPr>
              <w:spacing w:after="0"/>
              <w:rPr>
                <w:rFonts w:ascii="Arial" w:hAnsi="Arial"/>
                <w:sz w:val="18"/>
                <w:lang w:val="en-US"/>
              </w:rPr>
            </w:pPr>
          </w:p>
        </w:tc>
      </w:tr>
      <w:tr w:rsidR="00C33866"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Default="00C33866" w:rsidP="00303D85">
            <w:pPr>
              <w:pStyle w:val="TAL"/>
              <w:rPr>
                <w:rStyle w:val="Code"/>
              </w:rPr>
            </w:pPr>
            <w:r>
              <w:rPr>
                <w:rStyle w:val="Code"/>
                <w:lang w:val="en-US"/>
              </w:rPr>
              <w:t>DistributionConfiguration</w:t>
            </w:r>
          </w:p>
        </w:tc>
      </w:tr>
      <w:tr w:rsidR="00C33866"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Default="00C33866" w:rsidP="00303D85">
            <w:pPr>
              <w:pStyle w:val="TAL"/>
              <w:rPr>
                <w:rStyle w:val="Code"/>
                <w:lang w:val="en-US"/>
              </w:rPr>
            </w:pPr>
            <w:r>
              <w:rPr>
                <w:lang w:val="en-US"/>
              </w:rPr>
              <w:tab/>
            </w:r>
            <w:r>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C7293F" w:rsidRDefault="00C33866" w:rsidP="00CE66F9">
            <w:pPr>
              <w:pStyle w:val="TAL"/>
              <w:rPr>
                <w:i/>
                <w:iCs/>
                <w:lang w:val="en-US"/>
              </w:rPr>
            </w:pPr>
            <w:r>
              <w:rPr>
                <w:lang w:val="en-US"/>
              </w:rPr>
              <w:t>5GMSd AF</w:t>
            </w:r>
            <w:r w:rsidR="00CE66F9">
              <w:rPr>
                <w:lang w:val="en-US"/>
              </w:rPr>
              <w:br/>
            </w:r>
            <w:r w:rsidRPr="00C7293F">
              <w:rPr>
                <w:i/>
                <w:iCs/>
                <w:lang w:val="en-US"/>
              </w:rPr>
              <w:t>(M1d response)</w:t>
            </w:r>
          </w:p>
        </w:tc>
      </w:tr>
      <w:tr w:rsidR="00C33866"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Default="00C33866" w:rsidP="00303D85">
            <w:pPr>
              <w:pStyle w:val="TAL"/>
              <w:rPr>
                <w:rStyle w:val="Code"/>
              </w:rPr>
            </w:pPr>
            <w:r>
              <w:rPr>
                <w:lang w:val="en-US"/>
              </w:rPr>
              <w:tab/>
            </w:r>
            <w:r>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Default="00C33866" w:rsidP="00303D85">
            <w:pPr>
              <w:pStyle w:val="TAL"/>
              <w:rPr>
                <w:lang w:val="en-US"/>
              </w:rPr>
            </w:pPr>
            <w:r>
              <w:rPr>
                <w:lang w:val="en-US"/>
              </w:rPr>
              <w:t>5GMSd Application Provider</w:t>
            </w:r>
          </w:p>
        </w:tc>
      </w:tr>
      <w:tr w:rsidR="00C33866"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FA476A" w:rsidRDefault="00C33866" w:rsidP="00303D85">
            <w:pPr>
              <w:pStyle w:val="TAL"/>
              <w:rPr>
                <w:rStyle w:val="Code"/>
              </w:rPr>
            </w:pPr>
            <w:r>
              <w:rPr>
                <w:lang w:val="en-US"/>
              </w:rPr>
              <w:tab/>
            </w:r>
            <w:r w:rsidRPr="00FA476A">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Default="00C33866" w:rsidP="00303D85">
            <w:pPr>
              <w:pStyle w:val="TAL"/>
              <w:rPr>
                <w:lang w:val="en-US"/>
              </w:rPr>
            </w:pPr>
            <w:r>
              <w:rPr>
                <w:lang w:val="en-US"/>
              </w:rPr>
              <w:t>https://</w:t>
            </w:r>
            <w:r w:rsidRPr="008154D0">
              <w:t>mno-cdn.5gmsd-ap.com</w:t>
            </w:r>
            <w:r>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C7293F" w:rsidRDefault="00C33866" w:rsidP="00CE66F9">
            <w:pPr>
              <w:pStyle w:val="TAL"/>
              <w:rPr>
                <w:i/>
                <w:iCs/>
              </w:rPr>
            </w:pPr>
            <w:r w:rsidRPr="004E5180">
              <w:t>5GMSd AF</w:t>
            </w:r>
            <w:r w:rsidR="00CE66F9">
              <w:br/>
            </w:r>
            <w:r w:rsidRPr="00C7293F">
              <w:rPr>
                <w:i/>
                <w:iCs/>
              </w:rPr>
              <w:t>(M1d response)</w:t>
            </w:r>
          </w:p>
        </w:tc>
      </w:tr>
      <w:bookmarkEnd w:id="2047"/>
    </w:tbl>
    <w:p w14:paraId="5800CEB1" w14:textId="77777777" w:rsidR="001A2D9F" w:rsidRPr="00586B6B" w:rsidRDefault="001A2D9F" w:rsidP="00EF72CA">
      <w:pPr>
        <w:pStyle w:val="TAN"/>
        <w:keepNext w:val="0"/>
      </w:pPr>
    </w:p>
    <w:p w14:paraId="55758E08" w14:textId="3A43A764" w:rsidR="00D95A7E" w:rsidRPr="00586B6B" w:rsidRDefault="00AA171A" w:rsidP="00EF72CA">
      <w:pPr>
        <w:pStyle w:val="Heading1"/>
      </w:pPr>
      <w:bookmarkStart w:id="2048" w:name="_Toc68899736"/>
      <w:bookmarkStart w:id="2049" w:name="_Toc71214487"/>
      <w:bookmarkStart w:id="2050" w:name="_Toc71722161"/>
      <w:bookmarkStart w:id="2051" w:name="_Toc74859213"/>
      <w:bookmarkStart w:id="2052" w:name="_Toc123800967"/>
      <w:r w:rsidRPr="00586B6B">
        <w:t>B</w:t>
      </w:r>
      <w:r w:rsidR="00D95A7E" w:rsidRPr="00586B6B">
        <w:t>.2</w:t>
      </w:r>
      <w:r w:rsidR="00D95A7E" w:rsidRPr="00586B6B">
        <w:tab/>
        <w:t>Push-based content ingest example</w:t>
      </w:r>
      <w:bookmarkEnd w:id="2048"/>
      <w:bookmarkEnd w:id="2049"/>
      <w:bookmarkEnd w:id="2050"/>
      <w:bookmarkEnd w:id="2051"/>
      <w:bookmarkEnd w:id="2052"/>
    </w:p>
    <w:p w14:paraId="19D6994F" w14:textId="6064E007" w:rsidR="00D95A7E" w:rsidRPr="00586B6B" w:rsidRDefault="00AA171A" w:rsidP="002D3606">
      <w:pPr>
        <w:pStyle w:val="Heading2"/>
      </w:pPr>
      <w:bookmarkStart w:id="2053" w:name="_Toc68899737"/>
      <w:bookmarkStart w:id="2054" w:name="_Toc71214488"/>
      <w:bookmarkStart w:id="2055" w:name="_Toc71722162"/>
      <w:bookmarkStart w:id="2056" w:name="_Toc74859214"/>
      <w:bookmarkStart w:id="2057" w:name="_Toc123800968"/>
      <w:r w:rsidRPr="00586B6B">
        <w:t>B</w:t>
      </w:r>
      <w:r w:rsidR="00D95A7E" w:rsidRPr="00586B6B">
        <w:t>.2.0</w:t>
      </w:r>
      <w:r w:rsidR="00D95A7E" w:rsidRPr="00586B6B">
        <w:tab/>
        <w:t>Overview</w:t>
      </w:r>
      <w:bookmarkEnd w:id="2053"/>
      <w:bookmarkEnd w:id="2054"/>
      <w:bookmarkEnd w:id="2055"/>
      <w:bookmarkEnd w:id="2056"/>
      <w:bookmarkEnd w:id="2057"/>
    </w:p>
    <w:p w14:paraId="58C41B5A" w14:textId="77777777" w:rsidR="00D95A7E" w:rsidRPr="00586B6B" w:rsidRDefault="00D95A7E" w:rsidP="00EF72CA">
      <w:pPr>
        <w:pStyle w:val="B1"/>
        <w:keepNext/>
      </w:pPr>
      <w:r w:rsidRPr="00586B6B">
        <w:t>1.</w:t>
      </w:r>
      <w:r w:rsidRPr="00586B6B">
        <w:tab/>
        <w:t>The 5GMSd Application Provider uploads content to the 5GMSd AS via M2d.</w:t>
      </w:r>
    </w:p>
    <w:p w14:paraId="765A399D" w14:textId="77777777" w:rsidR="00D95A7E" w:rsidRPr="00586B6B" w:rsidRDefault="00D95A7E" w:rsidP="00EF72CA">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2058" w:name="_Toc68899738"/>
      <w:bookmarkStart w:id="2059" w:name="_Toc71214489"/>
      <w:bookmarkStart w:id="2060" w:name="_Toc71722163"/>
      <w:bookmarkStart w:id="2061" w:name="_Toc74859215"/>
      <w:bookmarkStart w:id="2062" w:name="_Toc123800969"/>
      <w:r w:rsidRPr="00586B6B">
        <w:t>B</w:t>
      </w:r>
      <w:r w:rsidR="00D95A7E" w:rsidRPr="00586B6B">
        <w:t>.2.1</w:t>
      </w:r>
      <w:r w:rsidR="00D95A7E" w:rsidRPr="00586B6B">
        <w:tab/>
        <w:t>Desired URL mapping</w:t>
      </w:r>
      <w:bookmarkEnd w:id="2058"/>
      <w:bookmarkEnd w:id="2059"/>
      <w:bookmarkEnd w:id="2060"/>
      <w:bookmarkEnd w:id="2061"/>
      <w:bookmarkEnd w:id="2062"/>
    </w:p>
    <w:p w14:paraId="70400549" w14:textId="67A38028" w:rsidR="00D95A7E" w:rsidRPr="00586B6B" w:rsidRDefault="00D95A7E" w:rsidP="00EF72CA">
      <w:pPr>
        <w:keepNext/>
        <w:keepLines/>
      </w:pPr>
      <w:bookmarkStart w:id="2063" w:name="_MCCTEMPBM_CRPT71130699___7"/>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bookmarkEnd w:id="2063"/>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EF72CA">
      <w:pPr>
        <w:pStyle w:val="TAN"/>
        <w:keepNext w:val="0"/>
      </w:pPr>
    </w:p>
    <w:p w14:paraId="276ECBCF" w14:textId="48699874" w:rsidR="00D95A7E" w:rsidRPr="00586B6B" w:rsidRDefault="001951A2" w:rsidP="002D3606">
      <w:pPr>
        <w:pStyle w:val="Heading2"/>
      </w:pPr>
      <w:bookmarkStart w:id="2064" w:name="_Toc68899739"/>
      <w:bookmarkStart w:id="2065" w:name="_Toc71214490"/>
      <w:bookmarkStart w:id="2066" w:name="_Toc71722164"/>
      <w:bookmarkStart w:id="2067" w:name="_Toc74859216"/>
      <w:bookmarkStart w:id="2068" w:name="_Toc123800970"/>
      <w:r w:rsidRPr="00586B6B">
        <w:t>B</w:t>
      </w:r>
      <w:r w:rsidR="00D95A7E" w:rsidRPr="00586B6B">
        <w:t>.2.2</w:t>
      </w:r>
      <w:r w:rsidR="00D95A7E" w:rsidRPr="00586B6B">
        <w:tab/>
        <w:t>Content Hosting Configuration</w:t>
      </w:r>
      <w:bookmarkEnd w:id="2064"/>
      <w:bookmarkEnd w:id="2065"/>
      <w:bookmarkEnd w:id="2066"/>
      <w:bookmarkEnd w:id="2067"/>
      <w:bookmarkEnd w:id="2068"/>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Default="00C33866" w:rsidP="00303D85">
            <w:pPr>
              <w:pStyle w:val="TAH"/>
              <w:rPr>
                <w:lang w:val="en-US"/>
              </w:rPr>
            </w:pPr>
            <w:r>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Default="00C33866" w:rsidP="00303D85">
            <w:pPr>
              <w:pStyle w:val="TAH"/>
              <w:rPr>
                <w:lang w:val="en-US"/>
              </w:rPr>
            </w:pPr>
            <w:r>
              <w:rPr>
                <w:lang w:val="en-US"/>
              </w:rPr>
              <w:t>Set by</w:t>
            </w:r>
          </w:p>
        </w:tc>
      </w:tr>
      <w:tr w:rsidR="00C33866"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Default="00C33866" w:rsidP="00303D85">
            <w:pPr>
              <w:pStyle w:val="TAL"/>
              <w:rPr>
                <w:rStyle w:val="Code"/>
              </w:rPr>
            </w:pPr>
            <w:r>
              <w:rPr>
                <w:rStyle w:val="Code"/>
                <w:lang w:val="en-US"/>
              </w:rPr>
              <w:t>IngestConfiguration</w:t>
            </w:r>
          </w:p>
        </w:tc>
      </w:tr>
      <w:tr w:rsidR="00C33866"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Default="00C33866" w:rsidP="00303D85">
            <w:pPr>
              <w:pStyle w:val="TAL"/>
              <w:rPr>
                <w:rStyle w:val="Code"/>
                <w:lang w:val="en-US"/>
              </w:rPr>
            </w:pPr>
            <w:r>
              <w:rPr>
                <w:lang w:val="en-US"/>
              </w:rPr>
              <w:tab/>
            </w:r>
            <w:r>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Default="00C33866" w:rsidP="00303D85">
            <w:pPr>
              <w:pStyle w:val="TAL"/>
            </w:pPr>
            <w:r>
              <w:rPr>
                <w:lang w:val="en-US"/>
              </w:rPr>
              <w:t>urn:3gpp:5gms:content-protocol:</w:t>
            </w:r>
            <w:r>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Default="00C33866" w:rsidP="00CE66F9">
            <w:pPr>
              <w:pStyle w:val="TAL"/>
              <w:rPr>
                <w:i/>
                <w:iCs/>
                <w:lang w:val="en-US"/>
              </w:rPr>
            </w:pPr>
            <w:r>
              <w:rPr>
                <w:lang w:val="en-US"/>
              </w:rPr>
              <w:t>5GMSd Application Provider</w:t>
            </w:r>
            <w:r w:rsidR="00CE66F9">
              <w:rPr>
                <w:lang w:val="en-US"/>
              </w:rPr>
              <w:br/>
            </w:r>
            <w:r>
              <w:rPr>
                <w:i/>
                <w:iCs/>
                <w:lang w:val="en-US"/>
              </w:rPr>
              <w:t>(M1d request)</w:t>
            </w:r>
          </w:p>
        </w:tc>
      </w:tr>
      <w:tr w:rsidR="00C33866"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Default="00C33866" w:rsidP="00303D85">
            <w:pPr>
              <w:pStyle w:val="TAL"/>
              <w:rPr>
                <w:rStyle w:val="Code"/>
              </w:rPr>
            </w:pPr>
            <w:r>
              <w:rPr>
                <w:lang w:val="en-US"/>
              </w:rPr>
              <w:tab/>
            </w:r>
            <w:r>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Default="00C33866" w:rsidP="00303D85">
            <w:pPr>
              <w:pStyle w:val="TAL"/>
            </w:pPr>
            <w:r>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Default="00C33866" w:rsidP="00303D85">
            <w:pPr>
              <w:pStyle w:val="TALcontinuation"/>
              <w:spacing w:before="60"/>
              <w:rPr>
                <w:i/>
                <w:iCs/>
                <w:lang w:val="en-US"/>
              </w:rPr>
            </w:pPr>
          </w:p>
        </w:tc>
      </w:tr>
      <w:tr w:rsidR="00C33866"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Default="00C33866" w:rsidP="00303D85">
            <w:pPr>
              <w:pStyle w:val="TAL"/>
              <w:rPr>
                <w:rStyle w:val="Code"/>
              </w:rPr>
            </w:pPr>
            <w:r>
              <w:rPr>
                <w:lang w:val="en-US"/>
              </w:rPr>
              <w:tab/>
            </w:r>
            <w:r>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Default="00C33866" w:rsidP="00303D85">
            <w:pPr>
              <w:pStyle w:val="TAL"/>
            </w:pPr>
            <w:r>
              <w:rPr>
                <w:lang w:val="en-US"/>
              </w:rPr>
              <w:t>https://5gmsd-as.mno.net/‌</w:t>
            </w:r>
            <w:r w:rsidRPr="008154D0">
              <w:rPr>
                <w:lang w:val="en-US"/>
              </w:rPr>
              <w:t>m</w:t>
            </w:r>
            <w:r>
              <w:rPr>
                <w:lang w:val="en-US"/>
              </w:rPr>
              <w:t>2</w:t>
            </w:r>
            <w:r w:rsidRPr="008154D0">
              <w:rPr>
                <w:lang w:val="en-US"/>
              </w:rPr>
              <w:t>d/</w:t>
            </w:r>
            <w:r>
              <w:rPr>
                <w:lang w:val="en-US"/>
              </w:rPr>
              <w:t>‌</w:t>
            </w:r>
            <w:r w:rsidRPr="008154D0">
              <w:rPr>
                <w:lang w:val="en-US"/>
              </w:rPr>
              <w:t>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Default="00C33866" w:rsidP="00303D85">
            <w:pPr>
              <w:pStyle w:val="TALcontinuation"/>
              <w:spacing w:before="60"/>
              <w:rPr>
                <w:i/>
                <w:iCs/>
                <w:lang w:val="en-US"/>
              </w:rPr>
            </w:pPr>
          </w:p>
        </w:tc>
      </w:tr>
      <w:tr w:rsidR="00C33866"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Default="00C33866" w:rsidP="00CE66F9">
            <w:pPr>
              <w:keepNext/>
              <w:spacing w:after="0" w:afterAutospacing="1"/>
              <w:rPr>
                <w:rFonts w:ascii="Arial" w:hAnsi="Arial"/>
                <w:i/>
                <w:iCs/>
                <w:sz w:val="18"/>
                <w:lang w:val="en-US"/>
              </w:rPr>
            </w:pPr>
            <w:r>
              <w:rPr>
                <w:rStyle w:val="Code"/>
                <w:lang w:val="en-US"/>
              </w:rPr>
              <w:t>DistributionConfiguration</w:t>
            </w:r>
          </w:p>
        </w:tc>
      </w:tr>
      <w:tr w:rsidR="00C33866" w:rsidRPr="00AD77A5"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Default="00C33866" w:rsidP="00303D85">
            <w:pPr>
              <w:pStyle w:val="TAL"/>
              <w:rPr>
                <w:rStyle w:val="Code"/>
                <w:lang w:val="en-US"/>
              </w:rPr>
            </w:pPr>
            <w:r>
              <w:rPr>
                <w:lang w:val="en-US"/>
              </w:rPr>
              <w:tab/>
            </w:r>
            <w:r>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r w:rsidR="00C33866"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Default="00C33866" w:rsidP="00303D85">
            <w:pPr>
              <w:pStyle w:val="TAL"/>
              <w:rPr>
                <w:rStyle w:val="Code"/>
              </w:rPr>
            </w:pPr>
            <w:r>
              <w:rPr>
                <w:lang w:val="en-US"/>
              </w:rPr>
              <w:tab/>
            </w:r>
            <w:r>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Default="00C33866" w:rsidP="00CE66F9">
            <w:pPr>
              <w:pStyle w:val="TAL"/>
              <w:rPr>
                <w:i/>
                <w:iCs/>
                <w:lang w:val="en-US"/>
              </w:rPr>
            </w:pPr>
            <w:r>
              <w:rPr>
                <w:lang w:val="en-US"/>
              </w:rPr>
              <w:t>5GMSd Application Provider</w:t>
            </w:r>
            <w:r w:rsidR="00CE66F9">
              <w:rPr>
                <w:lang w:val="en-US"/>
              </w:rPr>
              <w:br/>
            </w:r>
            <w:r>
              <w:rPr>
                <w:i/>
                <w:iCs/>
                <w:lang w:val="en-US"/>
              </w:rPr>
              <w:t>(M1d response)</w:t>
            </w:r>
          </w:p>
        </w:tc>
      </w:tr>
      <w:tr w:rsidR="00C33866" w:rsidRPr="00AD77A5"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4E5180" w:rsidRDefault="00C33866" w:rsidP="00303D85">
            <w:pPr>
              <w:pStyle w:val="TAL"/>
              <w:rPr>
                <w:rStyle w:val="Code"/>
              </w:rPr>
            </w:pPr>
            <w:r>
              <w:rPr>
                <w:lang w:val="en-US"/>
              </w:rPr>
              <w:tab/>
            </w:r>
            <w:r w:rsidRPr="004E5180">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Default="00C33866" w:rsidP="00303D85">
            <w:pPr>
              <w:pStyle w:val="TAL"/>
              <w:rPr>
                <w:lang w:val="en-US"/>
              </w:rPr>
            </w:pPr>
            <w:r w:rsidRPr="008154D0">
              <w:rPr>
                <w:lang w:val="en-US"/>
              </w:rPr>
              <w:t>https://5gmsd-as.mno.net/</w:t>
            </w:r>
            <w:r>
              <w:rPr>
                <w:lang w:val="en-US"/>
              </w:rPr>
              <w:t>‌</w:t>
            </w:r>
            <w:r w:rsidRPr="008154D0">
              <w:rPr>
                <w:lang w:val="en-US"/>
              </w:rPr>
              <w:t>m4d/</w:t>
            </w:r>
            <w:r>
              <w:rPr>
                <w:lang w:val="en-US"/>
              </w:rPr>
              <w:t>‌</w:t>
            </w:r>
            <w:r w:rsidRPr="008154D0">
              <w:rPr>
                <w:lang w:val="en-US"/>
              </w:rPr>
              <w:t>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bl>
    <w:p w14:paraId="3844F6F5" w14:textId="72E7CDEC" w:rsidR="001A2D9F" w:rsidRDefault="001A2D9F" w:rsidP="00EF72CA">
      <w:pPr>
        <w:pStyle w:val="TAN"/>
        <w:keepNext w:val="0"/>
      </w:pPr>
    </w:p>
    <w:p w14:paraId="02C80051" w14:textId="64F0A106" w:rsidR="00B11A41" w:rsidRDefault="00014B58" w:rsidP="00B11A41">
      <w:pPr>
        <w:pStyle w:val="Heading8"/>
      </w:pPr>
      <w:bookmarkStart w:id="2069" w:name="_Toc68899740"/>
      <w:bookmarkStart w:id="2070" w:name="_Toc71214491"/>
      <w:r>
        <w:rPr>
          <w:rFonts w:eastAsia="SimSun"/>
        </w:rPr>
        <w:br w:type="page"/>
      </w:r>
      <w:bookmarkStart w:id="2071" w:name="_Toc71722165"/>
      <w:bookmarkStart w:id="2072" w:name="_Toc74859217"/>
      <w:bookmarkStart w:id="2073" w:name="_Toc123800971"/>
      <w:r w:rsidR="00B11A41" w:rsidRPr="008C75FB">
        <w:rPr>
          <w:rFonts w:eastAsia="SimSun"/>
        </w:rPr>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2069"/>
      <w:bookmarkEnd w:id="2070"/>
      <w:bookmarkEnd w:id="2071"/>
      <w:bookmarkEnd w:id="2072"/>
      <w:bookmarkEnd w:id="2073"/>
    </w:p>
    <w:p w14:paraId="4DC0CF1C" w14:textId="7A7E9038" w:rsidR="00B11A41" w:rsidRDefault="004A2A6D" w:rsidP="00B11A41">
      <w:pPr>
        <w:pStyle w:val="Heading1"/>
      </w:pPr>
      <w:bookmarkStart w:id="2074" w:name="_Toc28013568"/>
      <w:bookmarkStart w:id="2075" w:name="_Toc36040406"/>
      <w:bookmarkStart w:id="2076" w:name="_Toc68899741"/>
      <w:bookmarkStart w:id="2077" w:name="_Toc71214492"/>
      <w:bookmarkStart w:id="2078" w:name="_Toc71722166"/>
      <w:bookmarkStart w:id="2079" w:name="_Toc74859218"/>
      <w:bookmarkStart w:id="2080" w:name="_Toc123800972"/>
      <w:r>
        <w:t>C</w:t>
      </w:r>
      <w:r w:rsidR="00B11A41">
        <w:t>.1</w:t>
      </w:r>
      <w:r w:rsidR="00B11A41">
        <w:tab/>
        <w:t>General</w:t>
      </w:r>
      <w:bookmarkEnd w:id="2074"/>
      <w:bookmarkEnd w:id="2075"/>
      <w:bookmarkEnd w:id="2076"/>
      <w:bookmarkEnd w:id="2077"/>
      <w:bookmarkEnd w:id="2078"/>
      <w:bookmarkEnd w:id="2079"/>
      <w:bookmarkEnd w:id="2080"/>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2081" w:name="_Toc68899742"/>
      <w:bookmarkStart w:id="2082" w:name="_Toc71214493"/>
      <w:bookmarkStart w:id="2083" w:name="_Toc71722167"/>
      <w:bookmarkStart w:id="2084" w:name="_Toc74859219"/>
      <w:bookmarkStart w:id="2085" w:name="_Toc123800973"/>
      <w:r>
        <w:rPr>
          <w:noProof/>
        </w:rPr>
        <w:t>C</w:t>
      </w:r>
      <w:r w:rsidR="00B11A41">
        <w:rPr>
          <w:noProof/>
        </w:rPr>
        <w:t>.2</w:t>
      </w:r>
      <w:r w:rsidR="00B11A41">
        <w:rPr>
          <w:noProof/>
        </w:rPr>
        <w:tab/>
        <w:t>Data Types applicable to several APIs</w:t>
      </w:r>
      <w:bookmarkEnd w:id="2081"/>
      <w:bookmarkEnd w:id="2082"/>
      <w:bookmarkEnd w:id="2083"/>
      <w:bookmarkEnd w:id="2084"/>
      <w:bookmarkEnd w:id="2085"/>
    </w:p>
    <w:p w14:paraId="157C57BD" w14:textId="77777777" w:rsidR="00FC682F" w:rsidRDefault="00FC682F" w:rsidP="00FC682F">
      <w:pPr>
        <w:keepNext/>
      </w:pPr>
      <w:r>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C522DE" w:rsidRDefault="00FC682F" w:rsidP="002C6F69">
            <w:pPr>
              <w:pStyle w:val="PL"/>
              <w:rPr>
                <w:color w:val="D4D4D4"/>
              </w:rPr>
            </w:pPr>
            <w:bookmarkStart w:id="2086" w:name="_MCCTEMPBM_CRPT71130700___5"/>
            <w:r w:rsidRPr="00C522DE">
              <w:t>openapi</w:t>
            </w:r>
            <w:r w:rsidRPr="00C522DE">
              <w:rPr>
                <w:color w:val="D4D4D4"/>
              </w:rPr>
              <w:t>: </w:t>
            </w:r>
            <w:r w:rsidRPr="00C522DE">
              <w:rPr>
                <w:color w:val="B5CEA8"/>
              </w:rPr>
              <w:t>3.0.0</w:t>
            </w:r>
          </w:p>
          <w:p w14:paraId="243147F5" w14:textId="77777777" w:rsidR="00FC682F" w:rsidRPr="00C522DE" w:rsidRDefault="00FC682F" w:rsidP="002C6F69">
            <w:pPr>
              <w:pStyle w:val="PL"/>
              <w:rPr>
                <w:color w:val="D4D4D4"/>
              </w:rPr>
            </w:pPr>
            <w:r w:rsidRPr="00C522DE">
              <w:t>info</w:t>
            </w:r>
            <w:r w:rsidRPr="00C522DE">
              <w:rPr>
                <w:color w:val="D4D4D4"/>
              </w:rPr>
              <w:t>:</w:t>
            </w:r>
          </w:p>
          <w:p w14:paraId="11A247C4" w14:textId="77777777" w:rsidR="00FC682F" w:rsidRPr="00C522DE" w:rsidRDefault="00FC682F" w:rsidP="002C6F69">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9A7E1CD" w14:textId="3CEDB132" w:rsidR="00FC682F" w:rsidRPr="00C522DE" w:rsidRDefault="00FC682F"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0</w:t>
            </w:r>
            <w:r w:rsidRPr="00C522DE">
              <w:rPr>
                <w:color w:val="B5CEA8"/>
              </w:rPr>
              <w:t>.</w:t>
            </w:r>
            <w:r>
              <w:rPr>
                <w:color w:val="B5CEA8"/>
              </w:rPr>
              <w:t>1</w:t>
            </w:r>
          </w:p>
          <w:p w14:paraId="588E46C5"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653DD07A" w14:textId="77777777" w:rsidR="00FC682F" w:rsidRPr="00C522DE" w:rsidRDefault="00FC682F" w:rsidP="002C6F69">
            <w:pPr>
              <w:pStyle w:val="PL"/>
              <w:rPr>
                <w:color w:val="D4D4D4"/>
              </w:rPr>
            </w:pPr>
            <w:r w:rsidRPr="00C522DE">
              <w:rPr>
                <w:color w:val="CE9178"/>
              </w:rPr>
              <w:t>    5GMS Common Data Types</w:t>
            </w:r>
          </w:p>
          <w:p w14:paraId="0F73BB27" w14:textId="05B3A8C1" w:rsidR="00FC682F" w:rsidRPr="00C522DE" w:rsidRDefault="00FC682F"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65DF910C" w14:textId="77777777" w:rsidR="00FC682F" w:rsidRPr="00C522DE" w:rsidRDefault="00FC682F" w:rsidP="002C6F69">
            <w:pPr>
              <w:pStyle w:val="PL"/>
              <w:rPr>
                <w:color w:val="D4D4D4"/>
              </w:rPr>
            </w:pPr>
            <w:r w:rsidRPr="00C522DE">
              <w:rPr>
                <w:color w:val="CE9178"/>
              </w:rPr>
              <w:t>    All rights reserved.</w:t>
            </w:r>
          </w:p>
          <w:p w14:paraId="4CCC56F2" w14:textId="77777777" w:rsidR="00FC682F" w:rsidRPr="00C522DE" w:rsidRDefault="00FC682F" w:rsidP="002C6F69">
            <w:pPr>
              <w:pStyle w:val="PL"/>
              <w:rPr>
                <w:color w:val="D4D4D4"/>
              </w:rPr>
            </w:pPr>
            <w:r w:rsidRPr="00C522DE">
              <w:t>tags</w:t>
            </w:r>
            <w:r w:rsidRPr="00C522DE">
              <w:rPr>
                <w:color w:val="D4D4D4"/>
              </w:rPr>
              <w:t>:</w:t>
            </w:r>
          </w:p>
          <w:p w14:paraId="563056BB" w14:textId="77777777" w:rsidR="00FC682F" w:rsidRPr="00C522DE" w:rsidRDefault="00FC682F" w:rsidP="002C6F69">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177C3574"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131B5DBD" w14:textId="77777777" w:rsidR="00FC682F" w:rsidRPr="00C522DE" w:rsidRDefault="00FC682F" w:rsidP="002C6F69">
            <w:pPr>
              <w:pStyle w:val="PL"/>
              <w:rPr>
                <w:color w:val="D4D4D4"/>
              </w:rPr>
            </w:pPr>
            <w:r w:rsidRPr="00C522DE">
              <w:t>externalDocs</w:t>
            </w:r>
            <w:r w:rsidRPr="00C522DE">
              <w:rPr>
                <w:color w:val="D4D4D4"/>
              </w:rPr>
              <w:t>:</w:t>
            </w:r>
          </w:p>
          <w:p w14:paraId="1BE7D0C9" w14:textId="585DA291"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V1</w:t>
            </w:r>
            <w:r>
              <w:rPr>
                <w:color w:val="CE9178"/>
              </w:rPr>
              <w:t>7</w:t>
            </w:r>
            <w:r w:rsidRPr="00C522DE">
              <w:rPr>
                <w:color w:val="CE9178"/>
              </w:rPr>
              <w:t>.</w:t>
            </w:r>
            <w:r>
              <w:rPr>
                <w:color w:val="CE9178"/>
              </w:rPr>
              <w:t>4</w:t>
            </w:r>
            <w:r w:rsidRPr="00C522DE">
              <w:rPr>
                <w:color w:val="CE9178"/>
              </w:rPr>
              <w:t>.0; 5G Media Streaming (5GMS); Protocols'</w:t>
            </w:r>
          </w:p>
          <w:p w14:paraId="2741808B" w14:textId="77777777" w:rsidR="00FC682F" w:rsidRPr="00C522DE" w:rsidRDefault="00FC682F"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16ED1FF4" w14:textId="77777777" w:rsidR="00FC682F" w:rsidRPr="00C522DE" w:rsidRDefault="00FC682F" w:rsidP="002C6F69">
            <w:pPr>
              <w:pStyle w:val="PL"/>
              <w:rPr>
                <w:color w:val="D4D4D4"/>
              </w:rPr>
            </w:pPr>
            <w:r w:rsidRPr="00C522DE">
              <w:t>paths</w:t>
            </w:r>
            <w:r w:rsidRPr="00C522DE">
              <w:rPr>
                <w:color w:val="D4D4D4"/>
              </w:rPr>
              <w:t>: {}</w:t>
            </w:r>
          </w:p>
          <w:p w14:paraId="21EF83BF" w14:textId="77777777" w:rsidR="00FC682F" w:rsidRPr="00C522DE" w:rsidRDefault="00FC682F" w:rsidP="002C6F69">
            <w:pPr>
              <w:pStyle w:val="PL"/>
              <w:rPr>
                <w:color w:val="D4D4D4"/>
              </w:rPr>
            </w:pPr>
            <w:r w:rsidRPr="00C522DE">
              <w:t>components</w:t>
            </w:r>
            <w:r w:rsidRPr="00C522DE">
              <w:rPr>
                <w:color w:val="D4D4D4"/>
              </w:rPr>
              <w:t>:</w:t>
            </w:r>
          </w:p>
          <w:p w14:paraId="7C9E0163" w14:textId="77777777" w:rsidR="00FC682F" w:rsidRPr="00C522DE" w:rsidRDefault="00FC682F" w:rsidP="002C6F69">
            <w:pPr>
              <w:pStyle w:val="PL"/>
              <w:rPr>
                <w:color w:val="D4D4D4"/>
              </w:rPr>
            </w:pPr>
            <w:r w:rsidRPr="00C522DE">
              <w:rPr>
                <w:color w:val="D4D4D4"/>
              </w:rPr>
              <w:t>  </w:t>
            </w:r>
            <w:r w:rsidRPr="00C522DE">
              <w:t>schemas</w:t>
            </w:r>
            <w:r w:rsidRPr="00C522DE">
              <w:rPr>
                <w:color w:val="D4D4D4"/>
              </w:rPr>
              <w:t>:</w:t>
            </w:r>
          </w:p>
          <w:p w14:paraId="54A82C59" w14:textId="77777777" w:rsidR="00FC682F" w:rsidRPr="00C522DE" w:rsidRDefault="00FC682F" w:rsidP="002C6F69">
            <w:pPr>
              <w:pStyle w:val="PL"/>
              <w:rPr>
                <w:color w:val="D4D4D4"/>
              </w:rPr>
            </w:pPr>
            <w:r w:rsidRPr="00C522DE">
              <w:rPr>
                <w:color w:val="D4D4D4"/>
              </w:rPr>
              <w:t>    </w:t>
            </w:r>
            <w:r w:rsidRPr="00C522DE">
              <w:rPr>
                <w:color w:val="6A9955"/>
              </w:rPr>
              <w:t>#################################</w:t>
            </w:r>
          </w:p>
          <w:p w14:paraId="52BA3610" w14:textId="77777777" w:rsidR="00FC682F" w:rsidRPr="00C522DE" w:rsidRDefault="00FC682F" w:rsidP="002C6F69">
            <w:pPr>
              <w:pStyle w:val="PL"/>
              <w:rPr>
                <w:color w:val="D4D4D4"/>
              </w:rPr>
            </w:pPr>
            <w:r w:rsidRPr="00C522DE">
              <w:rPr>
                <w:color w:val="D4D4D4"/>
              </w:rPr>
              <w:t>    </w:t>
            </w:r>
            <w:r w:rsidRPr="00C522DE">
              <w:rPr>
                <w:color w:val="6A9955"/>
              </w:rPr>
              <w:t># Clause 6.4.2: Simple data types</w:t>
            </w:r>
          </w:p>
          <w:p w14:paraId="4CB8D496" w14:textId="77777777" w:rsidR="00FC682F" w:rsidRPr="00C522DE" w:rsidRDefault="00FC682F" w:rsidP="002C6F69">
            <w:pPr>
              <w:pStyle w:val="PL"/>
              <w:rPr>
                <w:color w:val="D4D4D4"/>
              </w:rPr>
            </w:pPr>
            <w:r w:rsidRPr="00C522DE">
              <w:rPr>
                <w:color w:val="D4D4D4"/>
              </w:rPr>
              <w:t>    </w:t>
            </w:r>
            <w:r w:rsidRPr="00C522DE">
              <w:rPr>
                <w:color w:val="6A9955"/>
              </w:rPr>
              <w:t>#################################</w:t>
            </w:r>
          </w:p>
          <w:p w14:paraId="69C050FC" w14:textId="77777777" w:rsidR="00FC682F" w:rsidRPr="00C522DE" w:rsidRDefault="00FC682F" w:rsidP="002C6F69">
            <w:pPr>
              <w:pStyle w:val="PL"/>
              <w:rPr>
                <w:color w:val="D4D4D4"/>
              </w:rPr>
            </w:pPr>
            <w:r w:rsidRPr="00C522DE">
              <w:rPr>
                <w:color w:val="D4D4D4"/>
              </w:rPr>
              <w:t>    </w:t>
            </w:r>
            <w:r w:rsidRPr="00C522DE">
              <w:t>ResourceId</w:t>
            </w:r>
            <w:r w:rsidRPr="00C522DE">
              <w:rPr>
                <w:color w:val="D4D4D4"/>
              </w:rPr>
              <w:t>:</w:t>
            </w:r>
          </w:p>
          <w:p w14:paraId="11EFD33A"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38871F54"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32C9A964" w14:textId="77777777" w:rsidR="00FC682F" w:rsidRPr="00C522DE" w:rsidRDefault="00FC682F" w:rsidP="002C6F69">
            <w:pPr>
              <w:pStyle w:val="PL"/>
              <w:rPr>
                <w:color w:val="D4D4D4"/>
              </w:rPr>
            </w:pPr>
            <w:r w:rsidRPr="00C522DE">
              <w:rPr>
                <w:color w:val="D4D4D4"/>
              </w:rPr>
              <w:t>    </w:t>
            </w:r>
            <w:r w:rsidRPr="00C522DE">
              <w:t>Percentage</w:t>
            </w:r>
            <w:r w:rsidRPr="00C522DE">
              <w:rPr>
                <w:color w:val="D4D4D4"/>
              </w:rPr>
              <w:t>:</w:t>
            </w:r>
          </w:p>
          <w:p w14:paraId="7D742CED"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number</w:t>
            </w:r>
          </w:p>
          <w:p w14:paraId="6CEC8ADD" w14:textId="77777777" w:rsidR="00FC682F" w:rsidRPr="00C522DE" w:rsidRDefault="00FC682F" w:rsidP="002C6F69">
            <w:pPr>
              <w:pStyle w:val="PL"/>
              <w:rPr>
                <w:color w:val="D4D4D4"/>
              </w:rPr>
            </w:pPr>
            <w:r w:rsidRPr="00C522DE">
              <w:rPr>
                <w:color w:val="D4D4D4"/>
              </w:rPr>
              <w:t>      </w:t>
            </w:r>
            <w:r w:rsidRPr="00C522DE">
              <w:t>minimum</w:t>
            </w:r>
            <w:r w:rsidRPr="00C522DE">
              <w:rPr>
                <w:color w:val="D4D4D4"/>
              </w:rPr>
              <w:t>: </w:t>
            </w:r>
            <w:r w:rsidRPr="00C522DE">
              <w:rPr>
                <w:color w:val="B5CEA8"/>
              </w:rPr>
              <w:t>0.0</w:t>
            </w:r>
          </w:p>
          <w:p w14:paraId="49982969" w14:textId="77777777" w:rsidR="00FC682F" w:rsidRPr="00C522DE" w:rsidRDefault="00FC682F" w:rsidP="002C6F69">
            <w:pPr>
              <w:pStyle w:val="PL"/>
              <w:rPr>
                <w:color w:val="D4D4D4"/>
              </w:rPr>
            </w:pPr>
            <w:r w:rsidRPr="00C522DE">
              <w:rPr>
                <w:color w:val="D4D4D4"/>
              </w:rPr>
              <w:t>      </w:t>
            </w:r>
            <w:r w:rsidRPr="00C522DE">
              <w:t>maximum</w:t>
            </w:r>
            <w:r w:rsidRPr="00C522DE">
              <w:rPr>
                <w:color w:val="D4D4D4"/>
              </w:rPr>
              <w:t>: </w:t>
            </w:r>
            <w:r w:rsidRPr="00C522DE">
              <w:rPr>
                <w:color w:val="B5CEA8"/>
              </w:rPr>
              <w:t>100.0</w:t>
            </w:r>
          </w:p>
          <w:p w14:paraId="6D7974FD" w14:textId="77777777" w:rsidR="00FC682F" w:rsidRPr="00C522DE" w:rsidRDefault="00FC682F" w:rsidP="002C6F69">
            <w:pPr>
              <w:pStyle w:val="PL"/>
              <w:rPr>
                <w:color w:val="D4D4D4"/>
              </w:rPr>
            </w:pPr>
            <w:r w:rsidRPr="00C522DE">
              <w:rPr>
                <w:color w:val="D4D4D4"/>
              </w:rPr>
              <w:t>    </w:t>
            </w:r>
            <w:r w:rsidRPr="00C522DE">
              <w:rPr>
                <w:color w:val="6A9955"/>
              </w:rPr>
              <w:t>#DurationSec is defined in TS29571_CommonData</w:t>
            </w:r>
          </w:p>
          <w:p w14:paraId="6789F190" w14:textId="77777777" w:rsidR="00FC682F" w:rsidRPr="00C522DE" w:rsidRDefault="00FC682F" w:rsidP="002C6F69">
            <w:pPr>
              <w:pStyle w:val="PL"/>
              <w:rPr>
                <w:color w:val="D4D4D4"/>
              </w:rPr>
            </w:pPr>
            <w:r w:rsidRPr="00C522DE">
              <w:rPr>
                <w:color w:val="D4D4D4"/>
              </w:rPr>
              <w:t>    </w:t>
            </w:r>
            <w:r w:rsidRPr="00C522DE">
              <w:rPr>
                <w:color w:val="6A9955"/>
              </w:rPr>
              <w:t>#DateTime is defined in TS29571_CommonData</w:t>
            </w:r>
          </w:p>
          <w:p w14:paraId="320511A2" w14:textId="77777777" w:rsidR="00FC682F" w:rsidRPr="00C522DE" w:rsidRDefault="00FC682F" w:rsidP="002C6F69">
            <w:pPr>
              <w:pStyle w:val="PL"/>
              <w:rPr>
                <w:color w:val="D4D4D4"/>
              </w:rPr>
            </w:pPr>
            <w:r w:rsidRPr="00C522DE">
              <w:rPr>
                <w:color w:val="D4D4D4"/>
              </w:rPr>
              <w:t>    </w:t>
            </w:r>
            <w:r w:rsidRPr="00C522DE">
              <w:rPr>
                <w:color w:val="6A9955"/>
              </w:rPr>
              <w:t>#Uri is defined in TS29571_CommonData</w:t>
            </w:r>
          </w:p>
          <w:p w14:paraId="0782320C" w14:textId="77777777" w:rsidR="00FC682F" w:rsidRPr="00C522DE" w:rsidRDefault="00FC682F" w:rsidP="002C6F69">
            <w:pPr>
              <w:pStyle w:val="PL"/>
              <w:rPr>
                <w:color w:val="D4D4D4"/>
              </w:rPr>
            </w:pPr>
            <w:r w:rsidRPr="00C522DE">
              <w:rPr>
                <w:color w:val="D4D4D4"/>
              </w:rPr>
              <w:t>    </w:t>
            </w:r>
            <w:r w:rsidRPr="00C522DE">
              <w:t>Url</w:t>
            </w:r>
            <w:r w:rsidRPr="00C522DE">
              <w:rPr>
                <w:color w:val="D4D4D4"/>
              </w:rPr>
              <w:t>:</w:t>
            </w:r>
          </w:p>
          <w:p w14:paraId="28C6A0B2"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670F9831" w14:textId="77777777" w:rsidR="00FC682F" w:rsidRPr="00C522DE" w:rsidRDefault="00FC682F" w:rsidP="002C6F69">
            <w:pPr>
              <w:pStyle w:val="PL"/>
              <w:rPr>
                <w:color w:val="D4D4D4"/>
              </w:rPr>
            </w:pPr>
            <w:r w:rsidRPr="00C522DE">
              <w:rPr>
                <w:color w:val="D4D4D4"/>
              </w:rPr>
              <w:t>      </w:t>
            </w:r>
            <w:r w:rsidRPr="00C522DE">
              <w:t>format</w:t>
            </w:r>
            <w:r w:rsidRPr="00C522DE">
              <w:rPr>
                <w:color w:val="D4D4D4"/>
              </w:rPr>
              <w:t>: </w:t>
            </w:r>
            <w:r w:rsidRPr="00C522DE">
              <w:rPr>
                <w:color w:val="CE9178"/>
              </w:rPr>
              <w:t>uri</w:t>
            </w:r>
            <w:r>
              <w:rPr>
                <w:color w:val="CE9178"/>
              </w:rPr>
              <w:t>-reference</w:t>
            </w:r>
          </w:p>
          <w:p w14:paraId="5C4E6D3C" w14:textId="7C52E6C1"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2401A">
              <w:rPr>
                <w:color w:val="CE9178"/>
              </w:rPr>
              <w:t>'</w:t>
            </w:r>
            <w:r w:rsidRPr="00C522DE">
              <w:rPr>
                <w:color w:val="CE9178"/>
              </w:rPr>
              <w:t>Uniform Resource Locator, co</w:t>
            </w:r>
            <w:r w:rsidR="00BB1635">
              <w:rPr>
                <w:color w:val="CE9178"/>
              </w:rPr>
              <w:t>n</w:t>
            </w:r>
            <w:r w:rsidRPr="00C522DE">
              <w:rPr>
                <w:color w:val="CE9178"/>
              </w:rPr>
              <w:t>forming with the </w:t>
            </w:r>
            <w:r>
              <w:rPr>
                <w:color w:val="CE9178"/>
              </w:rPr>
              <w:t>"</w:t>
            </w:r>
            <w:r w:rsidRPr="00C522DE">
              <w:rPr>
                <w:color w:val="CE9178"/>
              </w:rPr>
              <w:t>URI</w:t>
            </w:r>
            <w:r>
              <w:rPr>
                <w:color w:val="CE9178"/>
              </w:rPr>
              <w:t xml:space="preserve">-reference" production </w:t>
            </w:r>
            <w:r w:rsidRPr="00C522DE">
              <w:rPr>
                <w:color w:val="CE9178"/>
              </w:rPr>
              <w:t>specified in IETF RFC 3986</w:t>
            </w:r>
            <w:r>
              <w:rPr>
                <w:color w:val="CE9178"/>
              </w:rPr>
              <w:t>, section 4.1</w:t>
            </w:r>
            <w:r w:rsidRPr="00C522DE">
              <w:rPr>
                <w:color w:val="CE9178"/>
              </w:rPr>
              <w:t>.</w:t>
            </w:r>
            <w:r>
              <w:rPr>
                <w:color w:val="CE9178"/>
              </w:rPr>
              <w:t>'</w:t>
            </w:r>
          </w:p>
          <w:p w14:paraId="47C1840B" w14:textId="77777777" w:rsidR="00FC682F" w:rsidRPr="00C522DE" w:rsidRDefault="00FC682F" w:rsidP="002C6F69">
            <w:pPr>
              <w:pStyle w:val="PL"/>
              <w:rPr>
                <w:color w:val="D4D4D4"/>
              </w:rPr>
            </w:pPr>
            <w:r w:rsidRPr="00C522DE">
              <w:rPr>
                <w:color w:val="D4D4D4"/>
              </w:rPr>
              <w:t>    </w:t>
            </w:r>
            <w:r>
              <w:t>RelativeU</w:t>
            </w:r>
            <w:r w:rsidRPr="00C522DE">
              <w:t>rl</w:t>
            </w:r>
            <w:r w:rsidRPr="00C522DE">
              <w:rPr>
                <w:color w:val="D4D4D4"/>
              </w:rPr>
              <w:t>:</w:t>
            </w:r>
          </w:p>
          <w:p w14:paraId="65F36D64"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6B87589" w14:textId="77777777" w:rsidR="00FC682F" w:rsidRPr="00C522DE" w:rsidRDefault="00FC682F" w:rsidP="002C6F69">
            <w:pPr>
              <w:pStyle w:val="PL"/>
              <w:rPr>
                <w:color w:val="D4D4D4"/>
              </w:rPr>
            </w:pPr>
            <w:r w:rsidRPr="00C522DE">
              <w:rPr>
                <w:color w:val="D4D4D4"/>
              </w:rPr>
              <w:t>      </w:t>
            </w:r>
            <w:r w:rsidRPr="00C522DE">
              <w:t>format</w:t>
            </w:r>
            <w:r w:rsidRPr="00C522DE">
              <w:rPr>
                <w:color w:val="D4D4D4"/>
              </w:rPr>
              <w:t>: </w:t>
            </w:r>
            <w:r w:rsidRPr="00C522DE">
              <w:rPr>
                <w:color w:val="CE9178"/>
              </w:rPr>
              <w:t>uri</w:t>
            </w:r>
            <w:r>
              <w:rPr>
                <w:color w:val="CE9178"/>
              </w:rPr>
              <w:t>-reference</w:t>
            </w:r>
          </w:p>
          <w:p w14:paraId="2D81EB4D" w14:textId="16A842A8"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2401A">
              <w:rPr>
                <w:color w:val="CE9178"/>
              </w:rPr>
              <w:t>'</w:t>
            </w:r>
            <w:r>
              <w:rPr>
                <w:color w:val="CE9178"/>
              </w:rPr>
              <w:t>Relat</w:t>
            </w:r>
            <w:r w:rsidR="00BB1635">
              <w:rPr>
                <w:color w:val="CE9178"/>
              </w:rPr>
              <w:t>i</w:t>
            </w:r>
            <w:r>
              <w:rPr>
                <w:color w:val="CE9178"/>
              </w:rPr>
              <w:t xml:space="preserve">ve </w:t>
            </w:r>
            <w:r w:rsidRPr="00C522DE">
              <w:rPr>
                <w:color w:val="CE9178"/>
              </w:rPr>
              <w:t>Uniform Resource Locator,</w:t>
            </w:r>
            <w:r>
              <w:rPr>
                <w:color w:val="CE9178"/>
              </w:rPr>
              <w:t xml:space="preserve"> </w:t>
            </w:r>
            <w:r w:rsidRPr="00C522DE">
              <w:rPr>
                <w:color w:val="CE9178"/>
              </w:rPr>
              <w:t>co</w:t>
            </w:r>
            <w:r w:rsidR="00BB1635">
              <w:rPr>
                <w:color w:val="CE9178"/>
              </w:rPr>
              <w:t>n</w:t>
            </w:r>
            <w:r w:rsidRPr="00C522DE">
              <w:rPr>
                <w:color w:val="CE9178"/>
              </w:rPr>
              <w:t>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"relative-ref" production </w:t>
            </w:r>
            <w:r w:rsidRPr="00C522DE">
              <w:rPr>
                <w:color w:val="CE9178"/>
              </w:rPr>
              <w:t>specified in IETF RFC 3986</w:t>
            </w:r>
            <w:r>
              <w:rPr>
                <w:color w:val="CE9178"/>
              </w:rPr>
              <w:t>, section 4.2</w:t>
            </w:r>
            <w:r w:rsidRPr="00C522DE">
              <w:rPr>
                <w:color w:val="CE9178"/>
              </w:rPr>
              <w:t>.</w:t>
            </w:r>
            <w:r>
              <w:rPr>
                <w:color w:val="CE9178"/>
              </w:rPr>
              <w:t xml:space="preserve"> </w:t>
            </w:r>
            <w:r w:rsidRPr="00C2401A">
              <w:rPr>
                <w:color w:val="CE9178"/>
              </w:rPr>
              <w:t>Note that both "query" and "fragment" suffixes are permitted by this production.</w:t>
            </w:r>
            <w:r>
              <w:rPr>
                <w:color w:val="CE9178"/>
              </w:rPr>
              <w:t>'</w:t>
            </w:r>
          </w:p>
          <w:p w14:paraId="6C2CBD57" w14:textId="77777777" w:rsidR="00FC682F" w:rsidRPr="00C522DE" w:rsidRDefault="00FC682F" w:rsidP="002C6F69">
            <w:pPr>
              <w:pStyle w:val="PL"/>
              <w:rPr>
                <w:color w:val="D4D4D4"/>
              </w:rPr>
            </w:pPr>
            <w:r w:rsidRPr="00C522DE">
              <w:rPr>
                <w:color w:val="D4D4D4"/>
              </w:rPr>
              <w:t>    </w:t>
            </w:r>
            <w:r>
              <w:t>AbsoluteU</w:t>
            </w:r>
            <w:r w:rsidRPr="00C522DE">
              <w:t>rl</w:t>
            </w:r>
            <w:r w:rsidRPr="00C522DE">
              <w:rPr>
                <w:color w:val="D4D4D4"/>
              </w:rPr>
              <w:t>:</w:t>
            </w:r>
          </w:p>
          <w:p w14:paraId="0B68A0AE"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7E8E03E" w14:textId="77777777" w:rsidR="00FC682F" w:rsidRPr="00C522DE" w:rsidRDefault="00FC682F" w:rsidP="002C6F69">
            <w:pPr>
              <w:pStyle w:val="PL"/>
              <w:rPr>
                <w:color w:val="D4D4D4"/>
              </w:rPr>
            </w:pPr>
            <w:r w:rsidRPr="00C522DE">
              <w:rPr>
                <w:color w:val="D4D4D4"/>
              </w:rPr>
              <w:t>      </w:t>
            </w:r>
            <w:r w:rsidRPr="00C522DE">
              <w:t>format</w:t>
            </w:r>
            <w:r w:rsidRPr="00C522DE">
              <w:rPr>
                <w:color w:val="D4D4D4"/>
              </w:rPr>
              <w:t>: </w:t>
            </w:r>
            <w:r>
              <w:rPr>
                <w:color w:val="CE9178"/>
              </w:rPr>
              <w:t>uri</w:t>
            </w:r>
          </w:p>
          <w:p w14:paraId="4BEF8ABB" w14:textId="600DA28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2401A">
              <w:rPr>
                <w:color w:val="CE9178"/>
              </w:rPr>
              <w:t>'</w:t>
            </w:r>
            <w:r>
              <w:rPr>
                <w:color w:val="CE9178"/>
              </w:rPr>
              <w:t xml:space="preserve">Absolute </w:t>
            </w:r>
            <w:r w:rsidRPr="00C522DE">
              <w:rPr>
                <w:color w:val="CE9178"/>
              </w:rPr>
              <w:t>Uniform Resource Locator,</w:t>
            </w:r>
            <w:r>
              <w:rPr>
                <w:color w:val="CE9178"/>
              </w:rPr>
              <w:t xml:space="preserve"> </w:t>
            </w:r>
            <w:r w:rsidRPr="00C522DE">
              <w:rPr>
                <w:color w:val="CE9178"/>
              </w:rPr>
              <w:t>co</w:t>
            </w:r>
            <w:r w:rsidR="00BB1635">
              <w:rPr>
                <w:color w:val="CE9178"/>
              </w:rPr>
              <w:t>n</w:t>
            </w:r>
            <w:r w:rsidRPr="00C522DE">
              <w:rPr>
                <w:color w:val="CE9178"/>
              </w:rPr>
              <w:t>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"absolute-URI" production </w:t>
            </w:r>
            <w:r w:rsidRPr="00C522DE">
              <w:rPr>
                <w:color w:val="CE9178"/>
              </w:rPr>
              <w:t>specified</w:t>
            </w:r>
            <w:r>
              <w:rPr>
                <w:color w:val="CE9178"/>
              </w:rPr>
              <w:t xml:space="preserve"> </w:t>
            </w:r>
            <w:r w:rsidRPr="00C522DE">
              <w:rPr>
                <w:color w:val="CE9178"/>
              </w:rPr>
              <w:t>in</w:t>
            </w:r>
            <w:r>
              <w:rPr>
                <w:color w:val="CE9178"/>
              </w:rPr>
              <w:t xml:space="preserve"> </w:t>
            </w:r>
            <w:r w:rsidRPr="00C522DE">
              <w:rPr>
                <w:color w:val="CE9178"/>
              </w:rPr>
              <w:t>IETF</w:t>
            </w:r>
            <w:r>
              <w:rPr>
                <w:color w:val="CE9178"/>
              </w:rPr>
              <w:t xml:space="preserve"> </w:t>
            </w:r>
            <w:r w:rsidRPr="00C522DE">
              <w:rPr>
                <w:color w:val="CE9178"/>
              </w:rPr>
              <w:t>RFC 3986</w:t>
            </w:r>
            <w:r>
              <w:rPr>
                <w:color w:val="CE9178"/>
              </w:rPr>
              <w:t>, section 4.3</w:t>
            </w:r>
            <w:r w:rsidRPr="00C2401A">
              <w:rPr>
                <w:color w:val="CE9178"/>
              </w:rPr>
              <w:t xml:space="preserve"> in which the scheme part is "http" or "https"</w:t>
            </w:r>
            <w:r w:rsidRPr="00C522DE">
              <w:rPr>
                <w:color w:val="CE9178"/>
              </w:rPr>
              <w:t>.</w:t>
            </w:r>
            <w:r>
              <w:rPr>
                <w:color w:val="CE9178"/>
              </w:rPr>
              <w:t xml:space="preserve"> </w:t>
            </w:r>
            <w:r w:rsidRPr="00C2401A">
              <w:rPr>
                <w:color w:val="CE9178"/>
              </w:rPr>
              <w:t xml:space="preserve">Note that </w:t>
            </w:r>
            <w:r>
              <w:rPr>
                <w:color w:val="CE9178"/>
              </w:rPr>
              <w:t xml:space="preserve">the </w:t>
            </w:r>
            <w:r w:rsidRPr="00C2401A">
              <w:rPr>
                <w:color w:val="CE9178"/>
              </w:rPr>
              <w:t xml:space="preserve">"query" suffix </w:t>
            </w:r>
            <w:r>
              <w:rPr>
                <w:color w:val="CE9178"/>
              </w:rPr>
              <w:t>is</w:t>
            </w:r>
            <w:r w:rsidRPr="00C2401A">
              <w:rPr>
                <w:color w:val="CE9178"/>
              </w:rPr>
              <w:t xml:space="preserve"> permitted by this production but the "fragment" suffix is not.</w:t>
            </w:r>
            <w:r>
              <w:rPr>
                <w:color w:val="CE9178"/>
              </w:rPr>
              <w:t>'</w:t>
            </w:r>
          </w:p>
          <w:p w14:paraId="3FAA0A77" w14:textId="77777777" w:rsidR="00FC682F" w:rsidRPr="00C522DE" w:rsidRDefault="00FC682F" w:rsidP="002C6F69">
            <w:pPr>
              <w:pStyle w:val="PL"/>
              <w:rPr>
                <w:color w:val="D4D4D4"/>
              </w:rPr>
            </w:pPr>
            <w:r w:rsidRPr="00C522DE">
              <w:rPr>
                <w:color w:val="D4D4D4"/>
              </w:rPr>
              <w:t> </w:t>
            </w:r>
          </w:p>
          <w:p w14:paraId="79604B99" w14:textId="77777777" w:rsidR="00FC682F" w:rsidRPr="00C522DE" w:rsidRDefault="00FC682F" w:rsidP="002C6F69">
            <w:pPr>
              <w:pStyle w:val="PL"/>
              <w:rPr>
                <w:color w:val="D4D4D4"/>
              </w:rPr>
            </w:pPr>
            <w:r w:rsidRPr="00C522DE">
              <w:rPr>
                <w:color w:val="D4D4D4"/>
              </w:rPr>
              <w:t>    </w:t>
            </w:r>
            <w:r w:rsidRPr="00C522DE">
              <w:rPr>
                <w:color w:val="6A9955"/>
              </w:rPr>
              <w:t>#####################################</w:t>
            </w:r>
          </w:p>
          <w:p w14:paraId="7E411AA6" w14:textId="77777777" w:rsidR="00FC682F" w:rsidRPr="00C522DE" w:rsidRDefault="00FC682F" w:rsidP="002C6F69">
            <w:pPr>
              <w:pStyle w:val="PL"/>
              <w:rPr>
                <w:color w:val="D4D4D4"/>
              </w:rPr>
            </w:pPr>
            <w:r w:rsidRPr="00C522DE">
              <w:rPr>
                <w:color w:val="D4D4D4"/>
              </w:rPr>
              <w:t>    </w:t>
            </w:r>
            <w:r w:rsidRPr="00C522DE">
              <w:rPr>
                <w:color w:val="6A9955"/>
              </w:rPr>
              <w:t># Clause 6.4.3: Structured data types</w:t>
            </w:r>
          </w:p>
          <w:p w14:paraId="22A84C11" w14:textId="77777777" w:rsidR="00FC682F" w:rsidRPr="00C522DE" w:rsidRDefault="00FC682F" w:rsidP="002C6F69">
            <w:pPr>
              <w:pStyle w:val="PL"/>
              <w:rPr>
                <w:color w:val="D4D4D4"/>
              </w:rPr>
            </w:pPr>
            <w:r w:rsidRPr="00C522DE">
              <w:rPr>
                <w:color w:val="D4D4D4"/>
              </w:rPr>
              <w:t>    </w:t>
            </w:r>
            <w:r w:rsidRPr="00C522DE">
              <w:rPr>
                <w:color w:val="6A9955"/>
              </w:rPr>
              <w:t>#####################################</w:t>
            </w:r>
          </w:p>
          <w:p w14:paraId="2D7AE219" w14:textId="77777777" w:rsidR="00FC682F" w:rsidRPr="00C522DE" w:rsidRDefault="00FC682F" w:rsidP="002C6F69">
            <w:pPr>
              <w:pStyle w:val="PL"/>
              <w:rPr>
                <w:color w:val="D4D4D4"/>
              </w:rPr>
            </w:pPr>
            <w:r w:rsidRPr="00C522DE">
              <w:rPr>
                <w:color w:val="D4D4D4"/>
              </w:rPr>
              <w:t>    </w:t>
            </w:r>
            <w:r w:rsidRPr="00C522DE">
              <w:t>IpPacketFilterSet</w:t>
            </w:r>
            <w:r w:rsidRPr="00C522DE">
              <w:rPr>
                <w:color w:val="D4D4D4"/>
              </w:rPr>
              <w:t>:</w:t>
            </w:r>
          </w:p>
          <w:p w14:paraId="5E409C3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6FB5E097"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w:t>
            </w:r>
          </w:p>
          <w:p w14:paraId="2F75EF4D" w14:textId="77777777" w:rsidR="00FC682F" w:rsidRPr="00C522DE" w:rsidRDefault="00FC682F" w:rsidP="002C6F69">
            <w:pPr>
              <w:pStyle w:val="PL"/>
              <w:rPr>
                <w:color w:val="D4D4D4"/>
              </w:rPr>
            </w:pPr>
            <w:r w:rsidRPr="00C522DE">
              <w:rPr>
                <w:color w:val="D4D4D4"/>
              </w:rPr>
              <w:t>        - </w:t>
            </w:r>
            <w:r w:rsidRPr="00C522DE">
              <w:rPr>
                <w:color w:val="CE9178"/>
              </w:rPr>
              <w:t>direction</w:t>
            </w:r>
          </w:p>
          <w:p w14:paraId="5A6A2CEB"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364A2C4E" w14:textId="77777777" w:rsidR="00FC682F" w:rsidRPr="00C522DE" w:rsidRDefault="00FC682F" w:rsidP="002C6F69">
            <w:pPr>
              <w:pStyle w:val="PL"/>
              <w:rPr>
                <w:color w:val="D4D4D4"/>
              </w:rPr>
            </w:pPr>
            <w:r w:rsidRPr="00C522DE">
              <w:rPr>
                <w:color w:val="D4D4D4"/>
              </w:rPr>
              <w:t>        </w:t>
            </w:r>
            <w:r w:rsidRPr="00C522DE">
              <w:t>srcIp</w:t>
            </w:r>
            <w:r w:rsidRPr="00C522DE">
              <w:rPr>
                <w:color w:val="D4D4D4"/>
              </w:rPr>
              <w:t>:</w:t>
            </w:r>
          </w:p>
          <w:p w14:paraId="56928C9E"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F2972E6" w14:textId="77777777" w:rsidR="00FC682F" w:rsidRPr="00C522DE" w:rsidRDefault="00FC682F" w:rsidP="002C6F69">
            <w:pPr>
              <w:pStyle w:val="PL"/>
              <w:rPr>
                <w:color w:val="D4D4D4"/>
              </w:rPr>
            </w:pPr>
            <w:r w:rsidRPr="00C522DE">
              <w:rPr>
                <w:color w:val="D4D4D4"/>
              </w:rPr>
              <w:t>        </w:t>
            </w:r>
            <w:r w:rsidRPr="00C522DE">
              <w:t>dstIp</w:t>
            </w:r>
            <w:r w:rsidRPr="00C522DE">
              <w:rPr>
                <w:color w:val="D4D4D4"/>
              </w:rPr>
              <w:t>:</w:t>
            </w:r>
          </w:p>
          <w:p w14:paraId="0429B1CF"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E96F3EB" w14:textId="77777777" w:rsidR="00FC682F" w:rsidRPr="00C522DE" w:rsidRDefault="00FC682F" w:rsidP="002C6F69">
            <w:pPr>
              <w:pStyle w:val="PL"/>
              <w:rPr>
                <w:color w:val="D4D4D4"/>
              </w:rPr>
            </w:pPr>
            <w:r w:rsidRPr="00C522DE">
              <w:rPr>
                <w:color w:val="D4D4D4"/>
              </w:rPr>
              <w:t>        </w:t>
            </w:r>
            <w:r w:rsidRPr="00C522DE">
              <w:t>protocol</w:t>
            </w:r>
            <w:r w:rsidRPr="00C522DE">
              <w:rPr>
                <w:color w:val="D4D4D4"/>
              </w:rPr>
              <w:t>:</w:t>
            </w:r>
          </w:p>
          <w:p w14:paraId="10184E2C"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0F7BB29F" w14:textId="77777777" w:rsidR="00FC682F" w:rsidRPr="00C522DE" w:rsidRDefault="00FC682F" w:rsidP="002C6F69">
            <w:pPr>
              <w:pStyle w:val="PL"/>
              <w:rPr>
                <w:color w:val="D4D4D4"/>
              </w:rPr>
            </w:pPr>
            <w:r w:rsidRPr="00C522DE">
              <w:rPr>
                <w:color w:val="D4D4D4"/>
              </w:rPr>
              <w:t>        </w:t>
            </w:r>
            <w:r w:rsidRPr="00C522DE">
              <w:t>srcPort</w:t>
            </w:r>
            <w:r w:rsidRPr="00C522DE">
              <w:rPr>
                <w:color w:val="D4D4D4"/>
              </w:rPr>
              <w:t>:</w:t>
            </w:r>
          </w:p>
          <w:p w14:paraId="17803FED"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21297C" w14:textId="77777777" w:rsidR="00FC682F" w:rsidRPr="00C522DE" w:rsidRDefault="00FC682F" w:rsidP="002C6F69">
            <w:pPr>
              <w:pStyle w:val="PL"/>
              <w:rPr>
                <w:color w:val="D4D4D4"/>
              </w:rPr>
            </w:pPr>
            <w:r w:rsidRPr="00C522DE">
              <w:rPr>
                <w:color w:val="D4D4D4"/>
              </w:rPr>
              <w:t>        </w:t>
            </w:r>
            <w:r w:rsidRPr="00C522DE">
              <w:t>dstPort</w:t>
            </w:r>
            <w:r w:rsidRPr="00C522DE">
              <w:rPr>
                <w:color w:val="D4D4D4"/>
              </w:rPr>
              <w:t>:</w:t>
            </w:r>
          </w:p>
          <w:p w14:paraId="4941515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69DA4188" w14:textId="77777777" w:rsidR="00FC682F" w:rsidRPr="00C522DE" w:rsidRDefault="00FC682F" w:rsidP="002C6F69">
            <w:pPr>
              <w:pStyle w:val="PL"/>
              <w:rPr>
                <w:color w:val="D4D4D4"/>
              </w:rPr>
            </w:pPr>
            <w:r w:rsidRPr="00C522DE">
              <w:rPr>
                <w:color w:val="D4D4D4"/>
              </w:rPr>
              <w:t>        </w:t>
            </w:r>
            <w:r w:rsidRPr="00C522DE">
              <w:t>toSTc</w:t>
            </w:r>
            <w:r w:rsidRPr="00C522DE">
              <w:rPr>
                <w:color w:val="D4D4D4"/>
              </w:rPr>
              <w:t>:</w:t>
            </w:r>
          </w:p>
          <w:p w14:paraId="7510F0D2"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25F39024" w14:textId="77777777" w:rsidR="00FC682F" w:rsidRPr="00C522DE" w:rsidRDefault="00FC682F" w:rsidP="002C6F69">
            <w:pPr>
              <w:pStyle w:val="PL"/>
              <w:rPr>
                <w:color w:val="D4D4D4"/>
              </w:rPr>
            </w:pPr>
            <w:r w:rsidRPr="00C522DE">
              <w:rPr>
                <w:color w:val="D4D4D4"/>
              </w:rPr>
              <w:t>        </w:t>
            </w:r>
            <w:r w:rsidRPr="00C522DE">
              <w:t>flowLabel</w:t>
            </w:r>
            <w:r w:rsidRPr="00C522DE">
              <w:rPr>
                <w:color w:val="D4D4D4"/>
              </w:rPr>
              <w:t>:</w:t>
            </w:r>
          </w:p>
          <w:p w14:paraId="0BED85A1"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2C2F15" w14:textId="77777777" w:rsidR="00FC682F" w:rsidRPr="00C522DE" w:rsidRDefault="00FC682F" w:rsidP="002C6F69">
            <w:pPr>
              <w:pStyle w:val="PL"/>
              <w:rPr>
                <w:color w:val="D4D4D4"/>
              </w:rPr>
            </w:pPr>
            <w:r w:rsidRPr="00C522DE">
              <w:rPr>
                <w:color w:val="D4D4D4"/>
              </w:rPr>
              <w:t>        </w:t>
            </w:r>
            <w:r w:rsidRPr="00C522DE">
              <w:t>spi</w:t>
            </w:r>
            <w:r w:rsidRPr="00C522DE">
              <w:rPr>
                <w:color w:val="D4D4D4"/>
              </w:rPr>
              <w:t>:</w:t>
            </w:r>
          </w:p>
          <w:p w14:paraId="6416F7F1"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6032C50C" w14:textId="77777777" w:rsidR="00FC682F" w:rsidRPr="00C522DE" w:rsidRDefault="00FC682F" w:rsidP="002C6F69">
            <w:pPr>
              <w:pStyle w:val="PL"/>
              <w:rPr>
                <w:color w:val="D4D4D4"/>
              </w:rPr>
            </w:pPr>
            <w:r w:rsidRPr="00C522DE">
              <w:rPr>
                <w:color w:val="D4D4D4"/>
              </w:rPr>
              <w:t>        </w:t>
            </w:r>
            <w:r w:rsidRPr="00C522DE">
              <w:t>direction</w:t>
            </w:r>
            <w:r w:rsidRPr="00C522DE">
              <w:rPr>
                <w:color w:val="D4D4D4"/>
              </w:rPr>
              <w:t>:</w:t>
            </w:r>
          </w:p>
          <w:p w14:paraId="16BE37CD"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1A6F702B" w14:textId="77777777" w:rsidR="00FC682F" w:rsidRPr="00C522DE" w:rsidRDefault="00FC682F" w:rsidP="002C6F69">
            <w:pPr>
              <w:pStyle w:val="PL"/>
              <w:rPr>
                <w:color w:val="D4D4D4"/>
              </w:rPr>
            </w:pPr>
          </w:p>
          <w:p w14:paraId="402EDA0B" w14:textId="77777777" w:rsidR="00FC682F" w:rsidRPr="00C522DE" w:rsidRDefault="00FC682F" w:rsidP="002C6F69">
            <w:pPr>
              <w:pStyle w:val="PL"/>
              <w:rPr>
                <w:color w:val="D4D4D4"/>
              </w:rPr>
            </w:pPr>
            <w:r w:rsidRPr="00C522DE">
              <w:rPr>
                <w:color w:val="D4D4D4"/>
              </w:rPr>
              <w:t>    </w:t>
            </w:r>
            <w:r w:rsidRPr="00C522DE">
              <w:t>ServiceDataFlowDescription</w:t>
            </w:r>
            <w:r w:rsidRPr="00C522DE">
              <w:rPr>
                <w:color w:val="D4D4D4"/>
              </w:rPr>
              <w:t>:</w:t>
            </w:r>
          </w:p>
          <w:p w14:paraId="606FA93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36BB9F4A"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56DA9A78" w14:textId="77777777" w:rsidR="00FC682F" w:rsidRPr="00C522DE" w:rsidRDefault="00FC682F" w:rsidP="002C6F69">
            <w:pPr>
              <w:pStyle w:val="PL"/>
              <w:rPr>
                <w:color w:val="D4D4D4"/>
              </w:rPr>
            </w:pPr>
            <w:r w:rsidRPr="00C522DE">
              <w:rPr>
                <w:color w:val="D4D4D4"/>
              </w:rPr>
              <w:t>        </w:t>
            </w:r>
            <w:r w:rsidRPr="00C522DE">
              <w:t>flowDescription</w:t>
            </w:r>
            <w:r w:rsidRPr="00C522DE">
              <w:rPr>
                <w:color w:val="D4D4D4"/>
              </w:rPr>
              <w:t>:</w:t>
            </w:r>
          </w:p>
          <w:p w14:paraId="1B64DD77"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790D8FA" w14:textId="77777777" w:rsidR="00FC682F" w:rsidRPr="00C522DE" w:rsidRDefault="00FC682F" w:rsidP="002C6F69">
            <w:pPr>
              <w:pStyle w:val="PL"/>
              <w:rPr>
                <w:color w:val="D4D4D4"/>
              </w:rPr>
            </w:pPr>
            <w:r w:rsidRPr="00C522DE">
              <w:rPr>
                <w:color w:val="D4D4D4"/>
              </w:rPr>
              <w:t>        </w:t>
            </w:r>
            <w:r w:rsidRPr="00C522DE">
              <w:t>domainName</w:t>
            </w:r>
            <w:r w:rsidRPr="00C522DE">
              <w:rPr>
                <w:color w:val="D4D4D4"/>
              </w:rPr>
              <w:t>:</w:t>
            </w:r>
          </w:p>
          <w:p w14:paraId="5AE0B1E1"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7914F461" w14:textId="77777777" w:rsidR="00FC682F" w:rsidRPr="00C522DE" w:rsidRDefault="00FC682F" w:rsidP="002C6F69">
            <w:pPr>
              <w:pStyle w:val="PL"/>
              <w:rPr>
                <w:color w:val="D4D4D4"/>
              </w:rPr>
            </w:pPr>
          </w:p>
          <w:p w14:paraId="33F01FCE" w14:textId="77777777" w:rsidR="00FC682F" w:rsidRPr="00C522DE" w:rsidRDefault="00FC682F" w:rsidP="002C6F69">
            <w:pPr>
              <w:pStyle w:val="PL"/>
              <w:rPr>
                <w:color w:val="D4D4D4"/>
              </w:rPr>
            </w:pPr>
            <w:r w:rsidRPr="00C522DE">
              <w:rPr>
                <w:color w:val="D4D4D4"/>
              </w:rPr>
              <w:t>    </w:t>
            </w:r>
            <w:r w:rsidRPr="00C522DE">
              <w:t>M5QoSSpecification</w:t>
            </w:r>
            <w:r w:rsidRPr="00C522DE">
              <w:rPr>
                <w:color w:val="D4D4D4"/>
              </w:rPr>
              <w:t>:</w:t>
            </w:r>
          </w:p>
          <w:p w14:paraId="1E00F156"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25373F5E"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w:t>
            </w:r>
          </w:p>
          <w:p w14:paraId="5386CBCB" w14:textId="77777777" w:rsidR="00FC682F" w:rsidRPr="00C522DE" w:rsidRDefault="00FC682F" w:rsidP="002C6F69">
            <w:pPr>
              <w:pStyle w:val="PL"/>
              <w:rPr>
                <w:color w:val="D4D4D4"/>
              </w:rPr>
            </w:pPr>
            <w:r w:rsidRPr="00C522DE">
              <w:rPr>
                <w:color w:val="D4D4D4"/>
              </w:rPr>
              <w:t>        - </w:t>
            </w:r>
            <w:r w:rsidRPr="00C522DE">
              <w:rPr>
                <w:color w:val="CE9178"/>
              </w:rPr>
              <w:t>marBwDlBitRate</w:t>
            </w:r>
          </w:p>
          <w:p w14:paraId="754511FF" w14:textId="77777777" w:rsidR="00FC682F" w:rsidRPr="00C522DE" w:rsidRDefault="00FC682F" w:rsidP="002C6F69">
            <w:pPr>
              <w:pStyle w:val="PL"/>
              <w:rPr>
                <w:color w:val="D4D4D4"/>
              </w:rPr>
            </w:pPr>
            <w:r w:rsidRPr="00C522DE">
              <w:rPr>
                <w:color w:val="D4D4D4"/>
              </w:rPr>
              <w:t>        - </w:t>
            </w:r>
            <w:r w:rsidRPr="00C522DE">
              <w:rPr>
                <w:color w:val="CE9178"/>
              </w:rPr>
              <w:t>marBwUlBitRate</w:t>
            </w:r>
          </w:p>
          <w:p w14:paraId="75D04903" w14:textId="77777777" w:rsidR="00FC682F" w:rsidRPr="00C522DE" w:rsidRDefault="00FC682F" w:rsidP="002C6F69">
            <w:pPr>
              <w:pStyle w:val="PL"/>
              <w:rPr>
                <w:color w:val="D4D4D4"/>
              </w:rPr>
            </w:pPr>
            <w:r w:rsidRPr="00C522DE">
              <w:rPr>
                <w:color w:val="D4D4D4"/>
              </w:rPr>
              <w:t>        - </w:t>
            </w:r>
            <w:r w:rsidRPr="00C522DE">
              <w:rPr>
                <w:color w:val="CE9178"/>
              </w:rPr>
              <w:t>mirBwDlBitRate</w:t>
            </w:r>
          </w:p>
          <w:p w14:paraId="528DEF26" w14:textId="77777777" w:rsidR="00FC682F" w:rsidRPr="00C522DE" w:rsidRDefault="00FC682F" w:rsidP="002C6F69">
            <w:pPr>
              <w:pStyle w:val="PL"/>
              <w:rPr>
                <w:color w:val="D4D4D4"/>
              </w:rPr>
            </w:pPr>
            <w:r w:rsidRPr="00C522DE">
              <w:rPr>
                <w:color w:val="D4D4D4"/>
              </w:rPr>
              <w:t>        - </w:t>
            </w:r>
            <w:r w:rsidRPr="00C522DE">
              <w:rPr>
                <w:color w:val="CE9178"/>
              </w:rPr>
              <w:t>mirBwUlBitRate</w:t>
            </w:r>
          </w:p>
          <w:p w14:paraId="2A1C76C6"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210547F9" w14:textId="77777777" w:rsidR="00FC682F" w:rsidRPr="00C522DE" w:rsidRDefault="00FC682F" w:rsidP="002C6F69">
            <w:pPr>
              <w:pStyle w:val="PL"/>
              <w:rPr>
                <w:color w:val="D4D4D4"/>
              </w:rPr>
            </w:pPr>
            <w:r w:rsidRPr="00C522DE">
              <w:rPr>
                <w:color w:val="D4D4D4"/>
              </w:rPr>
              <w:t>        </w:t>
            </w:r>
            <w:r w:rsidRPr="00C522DE">
              <w:t>marBwDlBitRate</w:t>
            </w:r>
            <w:r w:rsidRPr="00C522DE">
              <w:rPr>
                <w:color w:val="D4D4D4"/>
              </w:rPr>
              <w:t>:</w:t>
            </w:r>
          </w:p>
          <w:p w14:paraId="62A6DE37"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6A7DE1D" w14:textId="77777777" w:rsidR="00FC682F" w:rsidRPr="00C522DE" w:rsidRDefault="00FC682F" w:rsidP="002C6F69">
            <w:pPr>
              <w:pStyle w:val="PL"/>
              <w:rPr>
                <w:color w:val="D4D4D4"/>
              </w:rPr>
            </w:pPr>
            <w:r w:rsidRPr="00C522DE">
              <w:rPr>
                <w:color w:val="D4D4D4"/>
              </w:rPr>
              <w:t>        </w:t>
            </w:r>
            <w:r w:rsidRPr="00C522DE">
              <w:t>marBwUlBitRate</w:t>
            </w:r>
            <w:r w:rsidRPr="00C522DE">
              <w:rPr>
                <w:color w:val="D4D4D4"/>
              </w:rPr>
              <w:t>:</w:t>
            </w:r>
          </w:p>
          <w:p w14:paraId="6100DB38"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8E6E7A1" w14:textId="77777777" w:rsidR="00FC682F" w:rsidRPr="00C522DE" w:rsidRDefault="00FC682F" w:rsidP="002C6F69">
            <w:pPr>
              <w:pStyle w:val="PL"/>
              <w:rPr>
                <w:color w:val="D4D4D4"/>
              </w:rPr>
            </w:pPr>
            <w:r w:rsidRPr="00C522DE">
              <w:rPr>
                <w:color w:val="D4D4D4"/>
              </w:rPr>
              <w:t>        </w:t>
            </w:r>
            <w:r w:rsidRPr="00C522DE">
              <w:t>minDesBwDlBitRate</w:t>
            </w:r>
            <w:r w:rsidRPr="00C522DE">
              <w:rPr>
                <w:color w:val="D4D4D4"/>
              </w:rPr>
              <w:t>:</w:t>
            </w:r>
          </w:p>
          <w:p w14:paraId="4D510818"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8B05D42" w14:textId="77777777" w:rsidR="00FC682F" w:rsidRPr="00C522DE" w:rsidRDefault="00FC682F" w:rsidP="002C6F69">
            <w:pPr>
              <w:pStyle w:val="PL"/>
              <w:rPr>
                <w:color w:val="D4D4D4"/>
              </w:rPr>
            </w:pPr>
            <w:r w:rsidRPr="00C522DE">
              <w:rPr>
                <w:color w:val="D4D4D4"/>
              </w:rPr>
              <w:t>        </w:t>
            </w:r>
            <w:r w:rsidRPr="00C522DE">
              <w:t>minDesBwUlBitRate</w:t>
            </w:r>
            <w:r w:rsidRPr="00C522DE">
              <w:rPr>
                <w:color w:val="D4D4D4"/>
              </w:rPr>
              <w:t>:</w:t>
            </w:r>
          </w:p>
          <w:p w14:paraId="60F66CF7"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8BF1E36" w14:textId="77777777" w:rsidR="00FC682F" w:rsidRPr="00C522DE" w:rsidRDefault="00FC682F" w:rsidP="002C6F69">
            <w:pPr>
              <w:pStyle w:val="PL"/>
              <w:rPr>
                <w:color w:val="D4D4D4"/>
              </w:rPr>
            </w:pPr>
            <w:r w:rsidRPr="00C522DE">
              <w:rPr>
                <w:color w:val="D4D4D4"/>
              </w:rPr>
              <w:t>        </w:t>
            </w:r>
            <w:r w:rsidRPr="00C522DE">
              <w:t>mirBwDlBitRate</w:t>
            </w:r>
            <w:r w:rsidRPr="00C522DE">
              <w:rPr>
                <w:color w:val="D4D4D4"/>
              </w:rPr>
              <w:t>:</w:t>
            </w:r>
          </w:p>
          <w:p w14:paraId="06F6FFB2"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4CBC0FBA" w14:textId="77777777" w:rsidR="00FC682F" w:rsidRPr="00C522DE" w:rsidRDefault="00FC682F" w:rsidP="002C6F69">
            <w:pPr>
              <w:pStyle w:val="PL"/>
              <w:rPr>
                <w:color w:val="D4D4D4"/>
              </w:rPr>
            </w:pPr>
            <w:r w:rsidRPr="00C522DE">
              <w:rPr>
                <w:color w:val="D4D4D4"/>
              </w:rPr>
              <w:t>        </w:t>
            </w:r>
            <w:r w:rsidRPr="00C522DE">
              <w:t>mirBwUlBitRate</w:t>
            </w:r>
            <w:r w:rsidRPr="00C522DE">
              <w:rPr>
                <w:color w:val="D4D4D4"/>
              </w:rPr>
              <w:t>:</w:t>
            </w:r>
          </w:p>
          <w:p w14:paraId="65B43805"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4DD615C5" w14:textId="77777777" w:rsidR="00FC682F" w:rsidRPr="00C522DE" w:rsidRDefault="00FC682F" w:rsidP="002C6F69">
            <w:pPr>
              <w:pStyle w:val="PL"/>
              <w:rPr>
                <w:color w:val="D4D4D4"/>
              </w:rPr>
            </w:pPr>
            <w:r w:rsidRPr="00C522DE">
              <w:rPr>
                <w:color w:val="D4D4D4"/>
              </w:rPr>
              <w:t>        </w:t>
            </w:r>
            <w:r w:rsidRPr="00C522DE">
              <w:t>desLatency</w:t>
            </w:r>
            <w:r w:rsidRPr="00C522DE">
              <w:rPr>
                <w:color w:val="D4D4D4"/>
              </w:rPr>
              <w:t>:</w:t>
            </w:r>
          </w:p>
          <w:p w14:paraId="290E0D5F"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1B23B115" w14:textId="77777777" w:rsidR="00FC682F" w:rsidRPr="00C522DE" w:rsidRDefault="00FC682F" w:rsidP="002C6F69">
            <w:pPr>
              <w:pStyle w:val="PL"/>
              <w:rPr>
                <w:color w:val="D4D4D4"/>
              </w:rPr>
            </w:pPr>
            <w:r w:rsidRPr="00C522DE">
              <w:rPr>
                <w:color w:val="D4D4D4"/>
              </w:rPr>
              <w:t>          </w:t>
            </w:r>
            <w:r w:rsidRPr="00C522DE">
              <w:t>minimum</w:t>
            </w:r>
            <w:r w:rsidRPr="00C522DE">
              <w:rPr>
                <w:color w:val="D4D4D4"/>
              </w:rPr>
              <w:t>: </w:t>
            </w:r>
            <w:r w:rsidRPr="00C522DE">
              <w:rPr>
                <w:color w:val="B5CEA8"/>
              </w:rPr>
              <w:t>0</w:t>
            </w:r>
          </w:p>
          <w:p w14:paraId="434D359D" w14:textId="77777777" w:rsidR="00FC682F" w:rsidRPr="00C522DE" w:rsidRDefault="00FC682F" w:rsidP="002C6F69">
            <w:pPr>
              <w:pStyle w:val="PL"/>
              <w:rPr>
                <w:color w:val="D4D4D4"/>
              </w:rPr>
            </w:pPr>
            <w:r w:rsidRPr="00C522DE">
              <w:rPr>
                <w:color w:val="D4D4D4"/>
              </w:rPr>
              <w:t>        </w:t>
            </w:r>
            <w:r w:rsidRPr="00C522DE">
              <w:t>desLoss</w:t>
            </w:r>
            <w:r w:rsidRPr="00C522DE">
              <w:rPr>
                <w:color w:val="D4D4D4"/>
              </w:rPr>
              <w:t>:</w:t>
            </w:r>
          </w:p>
          <w:p w14:paraId="040EB0B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429E0671" w14:textId="77777777" w:rsidR="00FC682F" w:rsidRPr="00C522DE" w:rsidRDefault="00FC682F" w:rsidP="002C6F69">
            <w:pPr>
              <w:pStyle w:val="PL"/>
              <w:rPr>
                <w:color w:val="D4D4D4"/>
              </w:rPr>
            </w:pPr>
            <w:r w:rsidRPr="00C522DE">
              <w:rPr>
                <w:color w:val="D4D4D4"/>
              </w:rPr>
              <w:t>          </w:t>
            </w:r>
            <w:r w:rsidRPr="00C522DE">
              <w:t>minimum</w:t>
            </w:r>
            <w:r w:rsidRPr="00C522DE">
              <w:rPr>
                <w:color w:val="D4D4D4"/>
              </w:rPr>
              <w:t>: </w:t>
            </w:r>
            <w:r w:rsidRPr="00C522DE">
              <w:rPr>
                <w:color w:val="B5CEA8"/>
              </w:rPr>
              <w:t>0</w:t>
            </w:r>
          </w:p>
          <w:p w14:paraId="4369EC1A" w14:textId="77777777" w:rsidR="00FC682F" w:rsidRPr="00C522DE" w:rsidRDefault="00FC682F" w:rsidP="002C6F69">
            <w:pPr>
              <w:pStyle w:val="PL"/>
              <w:rPr>
                <w:color w:val="D4D4D4"/>
              </w:rPr>
            </w:pPr>
          </w:p>
          <w:p w14:paraId="51936D1F" w14:textId="77777777" w:rsidR="00FC682F" w:rsidRPr="00C522DE" w:rsidRDefault="00FC682F" w:rsidP="002C6F69">
            <w:pPr>
              <w:pStyle w:val="PL"/>
              <w:rPr>
                <w:color w:val="D4D4D4"/>
              </w:rPr>
            </w:pPr>
            <w:r w:rsidRPr="00C522DE">
              <w:rPr>
                <w:color w:val="D4D4D4"/>
              </w:rPr>
              <w:t>    </w:t>
            </w:r>
            <w:r w:rsidRPr="00C522DE">
              <w:t>M1QoSSpecification</w:t>
            </w:r>
            <w:r w:rsidRPr="00C522DE">
              <w:rPr>
                <w:color w:val="D4D4D4"/>
              </w:rPr>
              <w:t>:</w:t>
            </w:r>
          </w:p>
          <w:p w14:paraId="1FCE29A3"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432010DB"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403375B4" w14:textId="77777777" w:rsidR="00FC682F" w:rsidRPr="00C522DE" w:rsidRDefault="00FC682F" w:rsidP="002C6F69">
            <w:pPr>
              <w:pStyle w:val="PL"/>
              <w:rPr>
                <w:color w:val="D4D4D4"/>
              </w:rPr>
            </w:pPr>
            <w:r w:rsidRPr="00C522DE">
              <w:rPr>
                <w:color w:val="D4D4D4"/>
              </w:rPr>
              <w:t>        </w:t>
            </w:r>
            <w:r w:rsidRPr="00C522DE">
              <w:t>qosReference</w:t>
            </w:r>
            <w:r w:rsidRPr="00C522DE">
              <w:rPr>
                <w:color w:val="D4D4D4"/>
              </w:rPr>
              <w:t>:</w:t>
            </w:r>
          </w:p>
          <w:p w14:paraId="1137538F"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128D4E46" w14:textId="77777777" w:rsidR="00FC682F" w:rsidRPr="00C522DE" w:rsidRDefault="00FC682F" w:rsidP="002C6F69">
            <w:pPr>
              <w:pStyle w:val="PL"/>
              <w:rPr>
                <w:color w:val="D4D4D4"/>
              </w:rPr>
            </w:pPr>
            <w:r w:rsidRPr="00C522DE">
              <w:rPr>
                <w:color w:val="D4D4D4"/>
              </w:rPr>
              <w:t>        </w:t>
            </w:r>
            <w:r w:rsidRPr="00C522DE">
              <w:t>maxBtrUl</w:t>
            </w:r>
            <w:r w:rsidRPr="00C522DE">
              <w:rPr>
                <w:color w:val="D4D4D4"/>
              </w:rPr>
              <w:t>:</w:t>
            </w:r>
          </w:p>
          <w:p w14:paraId="5200852E"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90226ED" w14:textId="77777777" w:rsidR="00FC682F" w:rsidRPr="00C522DE" w:rsidRDefault="00FC682F" w:rsidP="002C6F69">
            <w:pPr>
              <w:pStyle w:val="PL"/>
              <w:rPr>
                <w:color w:val="D4D4D4"/>
              </w:rPr>
            </w:pPr>
            <w:r w:rsidRPr="00C522DE">
              <w:rPr>
                <w:color w:val="D4D4D4"/>
              </w:rPr>
              <w:t>        </w:t>
            </w:r>
            <w:r w:rsidRPr="00C522DE">
              <w:t>maxBtrDl</w:t>
            </w:r>
            <w:r w:rsidRPr="00C522DE">
              <w:rPr>
                <w:color w:val="D4D4D4"/>
              </w:rPr>
              <w:t>:</w:t>
            </w:r>
          </w:p>
          <w:p w14:paraId="629C3D8B"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EF1E99F" w14:textId="77777777" w:rsidR="00FC682F" w:rsidRPr="00C522DE" w:rsidRDefault="00FC682F" w:rsidP="002C6F69">
            <w:pPr>
              <w:pStyle w:val="PL"/>
              <w:rPr>
                <w:color w:val="D4D4D4"/>
              </w:rPr>
            </w:pPr>
            <w:r w:rsidRPr="00C522DE">
              <w:rPr>
                <w:color w:val="D4D4D4"/>
              </w:rPr>
              <w:t>        </w:t>
            </w:r>
            <w:r w:rsidRPr="00C522DE">
              <w:t>maxAuthBtrUl</w:t>
            </w:r>
            <w:r w:rsidRPr="00C522DE">
              <w:rPr>
                <w:color w:val="D4D4D4"/>
              </w:rPr>
              <w:t>:</w:t>
            </w:r>
          </w:p>
          <w:p w14:paraId="419C305C"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FF80AB9" w14:textId="77777777" w:rsidR="00FC682F" w:rsidRPr="00C522DE" w:rsidRDefault="00FC682F" w:rsidP="002C6F69">
            <w:pPr>
              <w:pStyle w:val="PL"/>
              <w:rPr>
                <w:color w:val="D4D4D4"/>
              </w:rPr>
            </w:pPr>
            <w:r w:rsidRPr="00C522DE">
              <w:rPr>
                <w:color w:val="D4D4D4"/>
              </w:rPr>
              <w:t>        </w:t>
            </w:r>
            <w:r w:rsidRPr="00C522DE">
              <w:t>maxAuthBtrDl</w:t>
            </w:r>
            <w:r w:rsidRPr="00C522DE">
              <w:rPr>
                <w:color w:val="D4D4D4"/>
              </w:rPr>
              <w:t>:</w:t>
            </w:r>
          </w:p>
          <w:p w14:paraId="09C011C2"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875FBF2" w14:textId="77777777" w:rsidR="00FC682F" w:rsidRPr="00C522DE" w:rsidRDefault="00FC682F" w:rsidP="002C6F69">
            <w:pPr>
              <w:pStyle w:val="PL"/>
              <w:rPr>
                <w:color w:val="D4D4D4"/>
              </w:rPr>
            </w:pPr>
            <w:r w:rsidRPr="00C522DE">
              <w:rPr>
                <w:color w:val="D4D4D4"/>
              </w:rPr>
              <w:t>        </w:t>
            </w:r>
            <w:r w:rsidRPr="00C522DE">
              <w:t>defPacketLossRateDl</w:t>
            </w:r>
            <w:r w:rsidRPr="00C522DE">
              <w:rPr>
                <w:color w:val="D4D4D4"/>
              </w:rPr>
              <w:t>:</w:t>
            </w:r>
          </w:p>
          <w:p w14:paraId="514F3CCB"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67DC1554" w14:textId="77777777" w:rsidR="00FC682F" w:rsidRPr="00C522DE" w:rsidRDefault="00FC682F" w:rsidP="002C6F69">
            <w:pPr>
              <w:pStyle w:val="PL"/>
              <w:rPr>
                <w:color w:val="D4D4D4"/>
              </w:rPr>
            </w:pPr>
            <w:r w:rsidRPr="00C522DE">
              <w:rPr>
                <w:color w:val="D4D4D4"/>
              </w:rPr>
              <w:t>          </w:t>
            </w:r>
            <w:r w:rsidRPr="00C522DE">
              <w:t>minimum</w:t>
            </w:r>
            <w:r w:rsidRPr="00C522DE">
              <w:rPr>
                <w:color w:val="D4D4D4"/>
              </w:rPr>
              <w:t>: </w:t>
            </w:r>
            <w:r w:rsidRPr="00C522DE">
              <w:rPr>
                <w:color w:val="B5CEA8"/>
              </w:rPr>
              <w:t>0</w:t>
            </w:r>
          </w:p>
          <w:p w14:paraId="012B32B4" w14:textId="77777777" w:rsidR="00FC682F" w:rsidRPr="00C522DE" w:rsidRDefault="00FC682F" w:rsidP="002C6F69">
            <w:pPr>
              <w:pStyle w:val="PL"/>
              <w:rPr>
                <w:color w:val="D4D4D4"/>
              </w:rPr>
            </w:pPr>
            <w:r w:rsidRPr="00C522DE">
              <w:rPr>
                <w:color w:val="D4D4D4"/>
              </w:rPr>
              <w:t>        </w:t>
            </w:r>
            <w:r w:rsidRPr="00C522DE">
              <w:t>defPacketLossRateUl</w:t>
            </w:r>
            <w:r w:rsidRPr="00C522DE">
              <w:rPr>
                <w:color w:val="D4D4D4"/>
              </w:rPr>
              <w:t>:</w:t>
            </w:r>
          </w:p>
          <w:p w14:paraId="7144C82E"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p w14:paraId="76C06DAB" w14:textId="77777777" w:rsidR="00FC682F" w:rsidRPr="00C522DE" w:rsidRDefault="00FC682F" w:rsidP="002C6F69">
            <w:pPr>
              <w:pStyle w:val="PL"/>
              <w:rPr>
                <w:color w:val="D4D4D4"/>
              </w:rPr>
            </w:pPr>
            <w:r w:rsidRPr="00C522DE">
              <w:rPr>
                <w:color w:val="D4D4D4"/>
              </w:rPr>
              <w:t>          </w:t>
            </w:r>
            <w:r w:rsidRPr="00C522DE">
              <w:t>minimum</w:t>
            </w:r>
            <w:r w:rsidRPr="00C522DE">
              <w:rPr>
                <w:color w:val="D4D4D4"/>
              </w:rPr>
              <w:t>: </w:t>
            </w:r>
            <w:r w:rsidRPr="00C522DE">
              <w:rPr>
                <w:color w:val="B5CEA8"/>
              </w:rPr>
              <w:t>0</w:t>
            </w:r>
          </w:p>
          <w:p w14:paraId="4F3C2026" w14:textId="77777777" w:rsidR="00FC682F" w:rsidRPr="00C522DE" w:rsidRDefault="00FC682F" w:rsidP="002C6F69">
            <w:pPr>
              <w:pStyle w:val="PL"/>
              <w:rPr>
                <w:color w:val="D4D4D4"/>
              </w:rPr>
            </w:pPr>
          </w:p>
          <w:p w14:paraId="50AA225A" w14:textId="77777777" w:rsidR="00FC682F" w:rsidRPr="00C522DE" w:rsidRDefault="00FC682F" w:rsidP="002C6F69">
            <w:pPr>
              <w:pStyle w:val="PL"/>
              <w:rPr>
                <w:color w:val="D4D4D4"/>
              </w:rPr>
            </w:pPr>
            <w:r w:rsidRPr="00C522DE">
              <w:rPr>
                <w:color w:val="D4D4D4"/>
              </w:rPr>
              <w:t>    </w:t>
            </w:r>
            <w:r w:rsidRPr="00C522DE">
              <w:t>ChargingSpecification</w:t>
            </w:r>
            <w:r w:rsidRPr="00C522DE">
              <w:rPr>
                <w:color w:val="D4D4D4"/>
              </w:rPr>
              <w:t>:</w:t>
            </w:r>
          </w:p>
          <w:p w14:paraId="29F4BAA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2CA957FC"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77A124AD" w14:textId="77777777" w:rsidR="00FC682F" w:rsidRPr="00C522DE" w:rsidRDefault="00FC682F" w:rsidP="002C6F69">
            <w:pPr>
              <w:pStyle w:val="PL"/>
              <w:rPr>
                <w:color w:val="D4D4D4"/>
              </w:rPr>
            </w:pPr>
            <w:r w:rsidRPr="00C522DE">
              <w:rPr>
                <w:color w:val="D4D4D4"/>
              </w:rPr>
              <w:t>        </w:t>
            </w:r>
            <w:r w:rsidRPr="00C522DE">
              <w:t>sponId</w:t>
            </w:r>
            <w:r w:rsidRPr="00C522DE">
              <w:rPr>
                <w:color w:val="D4D4D4"/>
              </w:rPr>
              <w:t>:</w:t>
            </w:r>
          </w:p>
          <w:p w14:paraId="7C0901A5"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0912070" w14:textId="77777777" w:rsidR="00FC682F" w:rsidRPr="00C522DE" w:rsidRDefault="00FC682F" w:rsidP="002C6F69">
            <w:pPr>
              <w:pStyle w:val="PL"/>
              <w:rPr>
                <w:color w:val="D4D4D4"/>
              </w:rPr>
            </w:pPr>
            <w:r w:rsidRPr="00C522DE">
              <w:rPr>
                <w:color w:val="D4D4D4"/>
              </w:rPr>
              <w:t>        </w:t>
            </w:r>
            <w:r w:rsidRPr="00C522DE">
              <w:t>sponStatus</w:t>
            </w:r>
            <w:r w:rsidRPr="00C522DE">
              <w:rPr>
                <w:color w:val="D4D4D4"/>
              </w:rPr>
              <w:t>:</w:t>
            </w:r>
          </w:p>
          <w:p w14:paraId="5A962827"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4D8F343D" w14:textId="77777777" w:rsidR="00FC682F" w:rsidRPr="00C522DE" w:rsidRDefault="00FC682F" w:rsidP="002C6F69">
            <w:pPr>
              <w:pStyle w:val="PL"/>
              <w:rPr>
                <w:color w:val="D4D4D4"/>
              </w:rPr>
            </w:pPr>
            <w:r w:rsidRPr="00C522DE">
              <w:rPr>
                <w:color w:val="D4D4D4"/>
              </w:rPr>
              <w:t>        </w:t>
            </w:r>
            <w:r w:rsidRPr="00C522DE">
              <w:t>gpsi</w:t>
            </w:r>
            <w:r w:rsidRPr="00C522DE">
              <w:rPr>
                <w:color w:val="D4D4D4"/>
              </w:rPr>
              <w:t>:</w:t>
            </w:r>
          </w:p>
          <w:p w14:paraId="09D3E5D3"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21248514" w14:textId="77777777" w:rsidR="00FC682F" w:rsidRPr="00C522DE" w:rsidRDefault="00FC682F" w:rsidP="002C6F69">
            <w:pPr>
              <w:pStyle w:val="PL"/>
              <w:rPr>
                <w:color w:val="D4D4D4"/>
              </w:rPr>
            </w:pPr>
            <w:r w:rsidRPr="00C522DE">
              <w:rPr>
                <w:color w:val="D4D4D4"/>
              </w:rPr>
              <w:t>          </w:t>
            </w:r>
            <w:r w:rsidRPr="00C522DE">
              <w:t>items</w:t>
            </w:r>
            <w:r w:rsidRPr="00C522DE">
              <w:rPr>
                <w:color w:val="D4D4D4"/>
              </w:rPr>
              <w:t>:</w:t>
            </w:r>
          </w:p>
          <w:p w14:paraId="1112174D"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7E149FF0" w14:textId="77777777" w:rsidR="00FC682F" w:rsidRPr="00C522DE" w:rsidRDefault="00FC682F" w:rsidP="002C6F69">
            <w:pPr>
              <w:pStyle w:val="PL"/>
              <w:rPr>
                <w:color w:val="D4D4D4"/>
              </w:rPr>
            </w:pPr>
          </w:p>
          <w:p w14:paraId="7848B883" w14:textId="77777777" w:rsidR="00FC682F" w:rsidRPr="00C522DE" w:rsidRDefault="00FC682F" w:rsidP="002C6F69">
            <w:pPr>
              <w:pStyle w:val="PL"/>
              <w:rPr>
                <w:color w:val="D4D4D4"/>
              </w:rPr>
            </w:pPr>
            <w:r w:rsidRPr="00C522DE">
              <w:rPr>
                <w:color w:val="D4D4D4"/>
              </w:rPr>
              <w:t>    </w:t>
            </w:r>
            <w:r w:rsidRPr="00C522DE">
              <w:t>TypedLocation</w:t>
            </w:r>
            <w:r w:rsidRPr="00C522DE">
              <w:rPr>
                <w:color w:val="D4D4D4"/>
              </w:rPr>
              <w:t>:</w:t>
            </w:r>
          </w:p>
          <w:p w14:paraId="18DB8363"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384C21F1"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w:t>
            </w:r>
          </w:p>
          <w:p w14:paraId="5BBEDE22" w14:textId="77777777" w:rsidR="00FC682F" w:rsidRPr="00C522DE" w:rsidRDefault="00FC682F" w:rsidP="002C6F69">
            <w:pPr>
              <w:pStyle w:val="PL"/>
              <w:rPr>
                <w:color w:val="D4D4D4"/>
              </w:rPr>
            </w:pPr>
            <w:r w:rsidRPr="00C522DE">
              <w:rPr>
                <w:color w:val="D4D4D4"/>
              </w:rPr>
              <w:t>        - </w:t>
            </w:r>
            <w:r w:rsidRPr="00C522DE">
              <w:rPr>
                <w:color w:val="CE9178"/>
              </w:rPr>
              <w:t>locationIdentifierType</w:t>
            </w:r>
          </w:p>
          <w:p w14:paraId="445CB869" w14:textId="77777777" w:rsidR="00FC682F" w:rsidRPr="00C522DE" w:rsidRDefault="00FC682F" w:rsidP="002C6F69">
            <w:pPr>
              <w:pStyle w:val="PL"/>
              <w:rPr>
                <w:color w:val="D4D4D4"/>
              </w:rPr>
            </w:pPr>
            <w:r w:rsidRPr="00C522DE">
              <w:rPr>
                <w:color w:val="D4D4D4"/>
              </w:rPr>
              <w:t>        - </w:t>
            </w:r>
            <w:r w:rsidRPr="00C522DE">
              <w:rPr>
                <w:color w:val="CE9178"/>
              </w:rPr>
              <w:t>location</w:t>
            </w:r>
          </w:p>
          <w:p w14:paraId="341B69DD"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1AB91556" w14:textId="77777777" w:rsidR="00FC682F" w:rsidRPr="00C522DE" w:rsidRDefault="00FC682F" w:rsidP="002C6F69">
            <w:pPr>
              <w:pStyle w:val="PL"/>
              <w:rPr>
                <w:color w:val="D4D4D4"/>
              </w:rPr>
            </w:pPr>
            <w:r w:rsidRPr="00C522DE">
              <w:rPr>
                <w:color w:val="D4D4D4"/>
              </w:rPr>
              <w:t>        </w:t>
            </w:r>
            <w:r w:rsidRPr="00C522DE">
              <w:t>locationIdentifierType</w:t>
            </w:r>
            <w:r w:rsidRPr="00C522DE">
              <w:rPr>
                <w:color w:val="D4D4D4"/>
              </w:rPr>
              <w:t>:</w:t>
            </w:r>
          </w:p>
          <w:p w14:paraId="497433BF"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09F20660" w14:textId="77777777" w:rsidR="00FC682F" w:rsidRPr="00C522DE" w:rsidRDefault="00FC682F" w:rsidP="002C6F69">
            <w:pPr>
              <w:pStyle w:val="PL"/>
              <w:rPr>
                <w:color w:val="D4D4D4"/>
              </w:rPr>
            </w:pPr>
            <w:r w:rsidRPr="00C522DE">
              <w:rPr>
                <w:color w:val="D4D4D4"/>
              </w:rPr>
              <w:t>        </w:t>
            </w:r>
            <w:r w:rsidRPr="00C522DE">
              <w:t>location</w:t>
            </w:r>
            <w:r w:rsidRPr="00C522DE">
              <w:rPr>
                <w:color w:val="D4D4D4"/>
              </w:rPr>
              <w:t>:</w:t>
            </w:r>
          </w:p>
          <w:p w14:paraId="24EB3824"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6ED57772" w14:textId="77777777" w:rsidR="00FC682F" w:rsidRPr="00C522DE" w:rsidRDefault="00FC682F" w:rsidP="002C6F69">
            <w:pPr>
              <w:pStyle w:val="PL"/>
              <w:rPr>
                <w:color w:val="D4D4D4"/>
              </w:rPr>
            </w:pPr>
          </w:p>
          <w:p w14:paraId="0E543D5D" w14:textId="77777777" w:rsidR="00FC682F" w:rsidRPr="00C522DE" w:rsidRDefault="00FC682F" w:rsidP="002C6F69">
            <w:pPr>
              <w:pStyle w:val="PL"/>
              <w:rPr>
                <w:color w:val="D4D4D4"/>
              </w:rPr>
            </w:pPr>
            <w:r w:rsidRPr="00C522DE">
              <w:rPr>
                <w:color w:val="D4D4D4"/>
              </w:rPr>
              <w:t>    </w:t>
            </w:r>
            <w:r w:rsidRPr="00C522DE">
              <w:t>OperationSuccessResponse</w:t>
            </w:r>
            <w:r w:rsidRPr="00C522DE">
              <w:rPr>
                <w:color w:val="D4D4D4"/>
              </w:rPr>
              <w:t>:</w:t>
            </w:r>
          </w:p>
          <w:p w14:paraId="50C2D075"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5CC3F0C5"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w:t>
            </w:r>
          </w:p>
          <w:p w14:paraId="63F88E5B" w14:textId="77777777" w:rsidR="00FC682F" w:rsidRPr="00C522DE" w:rsidRDefault="00FC682F" w:rsidP="002C6F69">
            <w:pPr>
              <w:pStyle w:val="PL"/>
              <w:rPr>
                <w:color w:val="D4D4D4"/>
              </w:rPr>
            </w:pPr>
            <w:r w:rsidRPr="00C522DE">
              <w:rPr>
                <w:color w:val="D4D4D4"/>
              </w:rPr>
              <w:t>      - </w:t>
            </w:r>
            <w:r w:rsidRPr="00C522DE">
              <w:rPr>
                <w:color w:val="CE9178"/>
              </w:rPr>
              <w:t>success</w:t>
            </w:r>
          </w:p>
          <w:p w14:paraId="517A1C43"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549B230F" w14:textId="77777777" w:rsidR="00FC682F" w:rsidRPr="00C522DE" w:rsidRDefault="00FC682F" w:rsidP="002C6F69">
            <w:pPr>
              <w:pStyle w:val="PL"/>
              <w:rPr>
                <w:color w:val="D4D4D4"/>
              </w:rPr>
            </w:pPr>
            <w:r w:rsidRPr="00C522DE">
              <w:rPr>
                <w:color w:val="D4D4D4"/>
              </w:rPr>
              <w:t>        </w:t>
            </w:r>
            <w:r w:rsidRPr="00C522DE">
              <w:t>success</w:t>
            </w:r>
            <w:r w:rsidRPr="00C522DE">
              <w:rPr>
                <w:color w:val="D4D4D4"/>
              </w:rPr>
              <w:t>:</w:t>
            </w:r>
          </w:p>
          <w:p w14:paraId="5E9CE5CB"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boolean</w:t>
            </w:r>
          </w:p>
          <w:p w14:paraId="44287370" w14:textId="77777777" w:rsidR="00FC682F" w:rsidRPr="00C522DE" w:rsidRDefault="00FC682F" w:rsidP="002C6F69">
            <w:pPr>
              <w:pStyle w:val="PL"/>
              <w:rPr>
                <w:color w:val="D4D4D4"/>
              </w:rPr>
            </w:pPr>
            <w:r w:rsidRPr="00C522DE">
              <w:rPr>
                <w:color w:val="D4D4D4"/>
              </w:rPr>
              <w:t>        </w:t>
            </w:r>
            <w:r w:rsidRPr="00C522DE">
              <w:t>reason</w:t>
            </w:r>
            <w:r w:rsidRPr="00C522DE">
              <w:rPr>
                <w:color w:val="D4D4D4"/>
              </w:rPr>
              <w:t>:</w:t>
            </w:r>
          </w:p>
          <w:p w14:paraId="5EE16F98"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983073E" w14:textId="77777777" w:rsidR="00FC682F" w:rsidRPr="00C522DE" w:rsidRDefault="00FC682F" w:rsidP="002C6F69">
            <w:pPr>
              <w:pStyle w:val="PL"/>
              <w:rPr>
                <w:color w:val="D4D4D4"/>
              </w:rPr>
            </w:pPr>
          </w:p>
          <w:p w14:paraId="02B99405" w14:textId="77777777" w:rsidR="00FC682F" w:rsidRPr="00C522DE" w:rsidRDefault="00FC682F" w:rsidP="002C6F69">
            <w:pPr>
              <w:pStyle w:val="PL"/>
              <w:rPr>
                <w:color w:val="D4D4D4"/>
              </w:rPr>
            </w:pPr>
            <w:r w:rsidRPr="00C522DE">
              <w:rPr>
                <w:color w:val="D4D4D4"/>
              </w:rPr>
              <w:t>    </w:t>
            </w:r>
            <w:r w:rsidRPr="00C522DE">
              <w:t>CellIdentifierType</w:t>
            </w:r>
            <w:r w:rsidRPr="00C522DE">
              <w:rPr>
                <w:color w:val="D4D4D4"/>
              </w:rPr>
              <w:t>:</w:t>
            </w:r>
          </w:p>
          <w:p w14:paraId="247023AA" w14:textId="77777777" w:rsidR="00FC682F" w:rsidRPr="00C522DE" w:rsidRDefault="00FC682F" w:rsidP="002C6F69">
            <w:pPr>
              <w:pStyle w:val="PL"/>
              <w:rPr>
                <w:color w:val="D4D4D4"/>
              </w:rPr>
            </w:pPr>
            <w:r w:rsidRPr="00C522DE">
              <w:rPr>
                <w:color w:val="D4D4D4"/>
              </w:rPr>
              <w:t>      </w:t>
            </w:r>
            <w:r w:rsidRPr="00C522DE">
              <w:t>anyOf</w:t>
            </w:r>
            <w:r w:rsidRPr="00C522DE">
              <w:rPr>
                <w:color w:val="D4D4D4"/>
              </w:rPr>
              <w:t>:</w:t>
            </w:r>
          </w:p>
          <w:p w14:paraId="7D14EBCD"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26A70D69" w14:textId="77777777" w:rsidR="00FC682F" w:rsidRPr="00C522DE" w:rsidRDefault="00FC682F" w:rsidP="002C6F69">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71BA4B62"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12EAF16E"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5A3CC221" w14:textId="77777777" w:rsidR="00FC682F" w:rsidRPr="00C522DE" w:rsidRDefault="00FC682F" w:rsidP="002C6F69">
            <w:pPr>
              <w:pStyle w:val="PL"/>
              <w:rPr>
                <w:color w:val="D4D4D4"/>
              </w:rPr>
            </w:pPr>
            <w:r w:rsidRPr="00C522DE">
              <w:rPr>
                <w:color w:val="CE9178"/>
              </w:rPr>
              <w:t>            This string provides forward-compatibility with future</w:t>
            </w:r>
          </w:p>
          <w:p w14:paraId="67F05C87" w14:textId="77777777" w:rsidR="00FC682F" w:rsidRPr="00C522DE" w:rsidRDefault="00FC682F" w:rsidP="002C6F69">
            <w:pPr>
              <w:pStyle w:val="PL"/>
              <w:rPr>
                <w:color w:val="D4D4D4"/>
              </w:rPr>
            </w:pPr>
            <w:r w:rsidRPr="00C522DE">
              <w:rPr>
                <w:color w:val="CE9178"/>
              </w:rPr>
              <w:t>            extensions to the enumeration but is not used to encode</w:t>
            </w:r>
          </w:p>
          <w:p w14:paraId="0B1AA081" w14:textId="77777777" w:rsidR="00FC682F" w:rsidRPr="00C522DE" w:rsidRDefault="00FC682F" w:rsidP="002C6F69">
            <w:pPr>
              <w:pStyle w:val="PL"/>
              <w:rPr>
                <w:color w:val="D4D4D4"/>
              </w:rPr>
            </w:pPr>
            <w:r w:rsidRPr="00C522DE">
              <w:rPr>
                <w:color w:val="CE9178"/>
              </w:rPr>
              <w:t>            content defined in the present version of this API.</w:t>
            </w:r>
          </w:p>
          <w:p w14:paraId="178C3933" w14:textId="77777777" w:rsidR="00FC682F" w:rsidRPr="00C522DE" w:rsidRDefault="00FC682F" w:rsidP="002C6F69">
            <w:pPr>
              <w:pStyle w:val="PL"/>
              <w:rPr>
                <w:color w:val="D4D4D4"/>
              </w:rPr>
            </w:pPr>
          </w:p>
          <w:p w14:paraId="797B262D" w14:textId="77777777" w:rsidR="00FC682F" w:rsidRPr="00C522DE" w:rsidRDefault="00FC682F" w:rsidP="002C6F69">
            <w:pPr>
              <w:pStyle w:val="PL"/>
              <w:rPr>
                <w:color w:val="D4D4D4"/>
              </w:rPr>
            </w:pPr>
            <w:r w:rsidRPr="00C522DE">
              <w:rPr>
                <w:color w:val="D4D4D4"/>
              </w:rPr>
              <w:t>    </w:t>
            </w:r>
            <w:r w:rsidRPr="00C522DE">
              <w:t>SdfMethod</w:t>
            </w:r>
            <w:r w:rsidRPr="00C522DE">
              <w:rPr>
                <w:color w:val="D4D4D4"/>
              </w:rPr>
              <w:t>:</w:t>
            </w:r>
          </w:p>
          <w:p w14:paraId="04748596" w14:textId="77777777" w:rsidR="00FC682F" w:rsidRPr="00C522DE" w:rsidRDefault="00FC682F" w:rsidP="002C6F69">
            <w:pPr>
              <w:pStyle w:val="PL"/>
              <w:rPr>
                <w:color w:val="D4D4D4"/>
              </w:rPr>
            </w:pPr>
            <w:r w:rsidRPr="00C522DE">
              <w:rPr>
                <w:color w:val="D4D4D4"/>
              </w:rPr>
              <w:t>      </w:t>
            </w:r>
            <w:r w:rsidRPr="00C522DE">
              <w:t>anyOf</w:t>
            </w:r>
            <w:r w:rsidRPr="00C522DE">
              <w:rPr>
                <w:color w:val="D4D4D4"/>
              </w:rPr>
              <w:t>:</w:t>
            </w:r>
          </w:p>
          <w:p w14:paraId="05357B13"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6FBF487D" w14:textId="77777777" w:rsidR="00FC682F" w:rsidRPr="00C522DE" w:rsidRDefault="00FC682F" w:rsidP="002C6F69">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184CD348"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56522BF9"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96DDFDA" w14:textId="77777777" w:rsidR="00FC682F" w:rsidRPr="00C522DE" w:rsidRDefault="00FC682F" w:rsidP="002C6F69">
            <w:pPr>
              <w:pStyle w:val="PL"/>
              <w:rPr>
                <w:color w:val="D4D4D4"/>
              </w:rPr>
            </w:pPr>
            <w:r w:rsidRPr="00C522DE">
              <w:rPr>
                <w:color w:val="CE9178"/>
              </w:rPr>
              <w:t>            This string provides forward-compatibility with future</w:t>
            </w:r>
          </w:p>
          <w:p w14:paraId="7731735A" w14:textId="77777777" w:rsidR="00FC682F" w:rsidRPr="00C522DE" w:rsidRDefault="00FC682F" w:rsidP="002C6F69">
            <w:pPr>
              <w:pStyle w:val="PL"/>
              <w:rPr>
                <w:color w:val="D4D4D4"/>
              </w:rPr>
            </w:pPr>
            <w:r w:rsidRPr="00C522DE">
              <w:rPr>
                <w:color w:val="CE9178"/>
              </w:rPr>
              <w:t>            extensions to the enumeration but is not used to encode</w:t>
            </w:r>
          </w:p>
          <w:p w14:paraId="3F2336A3" w14:textId="77777777" w:rsidR="00FC682F" w:rsidRPr="00C522DE" w:rsidRDefault="00FC682F" w:rsidP="002C6F69">
            <w:pPr>
              <w:pStyle w:val="PL"/>
              <w:rPr>
                <w:color w:val="D4D4D4"/>
              </w:rPr>
            </w:pPr>
            <w:r w:rsidRPr="00C522DE">
              <w:rPr>
                <w:color w:val="CE9178"/>
              </w:rPr>
              <w:t>            content defined in the present version of this API.</w:t>
            </w:r>
          </w:p>
          <w:p w14:paraId="44F3D744" w14:textId="77777777" w:rsidR="00FC682F" w:rsidRPr="00C522DE" w:rsidRDefault="00FC682F" w:rsidP="002C6F69">
            <w:pPr>
              <w:pStyle w:val="PL"/>
              <w:rPr>
                <w:color w:val="D4D4D4"/>
              </w:rPr>
            </w:pPr>
          </w:p>
          <w:p w14:paraId="5996338D" w14:textId="77777777" w:rsidR="00FC682F" w:rsidRPr="00C522DE" w:rsidRDefault="00FC682F" w:rsidP="002C6F69">
            <w:pPr>
              <w:pStyle w:val="PL"/>
              <w:rPr>
                <w:color w:val="D4D4D4"/>
              </w:rPr>
            </w:pPr>
            <w:r w:rsidRPr="00C522DE">
              <w:rPr>
                <w:color w:val="D4D4D4"/>
              </w:rPr>
              <w:t>    </w:t>
            </w:r>
            <w:r w:rsidRPr="00C522DE">
              <w:t>ProvisioningSessionType</w:t>
            </w:r>
            <w:r w:rsidRPr="00C522DE">
              <w:rPr>
                <w:color w:val="D4D4D4"/>
              </w:rPr>
              <w:t>:</w:t>
            </w:r>
          </w:p>
          <w:p w14:paraId="72449EFB" w14:textId="77777777" w:rsidR="00FC682F" w:rsidRPr="00C522DE" w:rsidRDefault="00FC682F" w:rsidP="002C6F69">
            <w:pPr>
              <w:pStyle w:val="PL"/>
              <w:rPr>
                <w:color w:val="D4D4D4"/>
              </w:rPr>
            </w:pPr>
            <w:r w:rsidRPr="00C522DE">
              <w:rPr>
                <w:color w:val="D4D4D4"/>
              </w:rPr>
              <w:t>      </w:t>
            </w:r>
            <w:r w:rsidRPr="00C522DE">
              <w:t>anyOf</w:t>
            </w:r>
            <w:r w:rsidRPr="00C522DE">
              <w:rPr>
                <w:color w:val="D4D4D4"/>
              </w:rPr>
              <w:t>:</w:t>
            </w:r>
          </w:p>
          <w:p w14:paraId="4D93FF90"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41C0253C" w14:textId="77777777" w:rsidR="00FC682F" w:rsidRPr="00C522DE" w:rsidRDefault="00FC682F" w:rsidP="002C6F69">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0361342F" w14:textId="77777777" w:rsidR="00FC682F" w:rsidRPr="00C522DE" w:rsidRDefault="00FC682F" w:rsidP="002C6F69">
            <w:pPr>
              <w:pStyle w:val="PL"/>
              <w:rPr>
                <w:color w:val="D4D4D4"/>
              </w:rPr>
            </w:pPr>
            <w:r w:rsidRPr="00C522DE">
              <w:rPr>
                <w:color w:val="D4D4D4"/>
              </w:rPr>
              <w:t>        - </w:t>
            </w:r>
            <w:r w:rsidRPr="00C522DE">
              <w:t>type</w:t>
            </w:r>
            <w:r w:rsidRPr="00C522DE">
              <w:rPr>
                <w:color w:val="D4D4D4"/>
              </w:rPr>
              <w:t>: </w:t>
            </w:r>
            <w:r w:rsidRPr="00C522DE">
              <w:rPr>
                <w:color w:val="CE9178"/>
              </w:rPr>
              <w:t>string</w:t>
            </w:r>
          </w:p>
          <w:p w14:paraId="431BAA31"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5CFFB5" w14:textId="77777777" w:rsidR="00FC682F" w:rsidRPr="00C522DE" w:rsidRDefault="00FC682F" w:rsidP="002C6F69">
            <w:pPr>
              <w:pStyle w:val="PL"/>
              <w:rPr>
                <w:color w:val="D4D4D4"/>
              </w:rPr>
            </w:pPr>
            <w:r w:rsidRPr="00C522DE">
              <w:rPr>
                <w:color w:val="CE9178"/>
              </w:rPr>
              <w:t>            This string provides forward-compatibility with future</w:t>
            </w:r>
          </w:p>
          <w:p w14:paraId="65CA776D" w14:textId="77777777" w:rsidR="00FC682F" w:rsidRPr="00C522DE" w:rsidRDefault="00FC682F" w:rsidP="002C6F69">
            <w:pPr>
              <w:pStyle w:val="PL"/>
              <w:rPr>
                <w:color w:val="D4D4D4"/>
              </w:rPr>
            </w:pPr>
            <w:r w:rsidRPr="00C522DE">
              <w:rPr>
                <w:color w:val="CE9178"/>
              </w:rPr>
              <w:t>            extensions to the enumeration but is not used to encode</w:t>
            </w:r>
          </w:p>
          <w:p w14:paraId="2354850A" w14:textId="77777777" w:rsidR="00FC682F" w:rsidRDefault="00FC682F" w:rsidP="002C6F69">
            <w:pPr>
              <w:pStyle w:val="PL"/>
              <w:rPr>
                <w:color w:val="CE9178"/>
              </w:rPr>
            </w:pPr>
            <w:r w:rsidRPr="00C522DE">
              <w:rPr>
                <w:color w:val="CE9178"/>
              </w:rPr>
              <w:t>            content defined in the present version of this API.</w:t>
            </w:r>
          </w:p>
          <w:p w14:paraId="7C808E72" w14:textId="77777777" w:rsidR="00FC682F" w:rsidRDefault="00FC682F" w:rsidP="002C6F69">
            <w:pPr>
              <w:pStyle w:val="PL"/>
              <w:rPr>
                <w:color w:val="CE9178"/>
                <w:lang w:val="en-US"/>
              </w:rPr>
            </w:pPr>
          </w:p>
          <w:bookmarkEnd w:id="2086"/>
          <w:p w14:paraId="6AE5A5FF" w14:textId="77777777" w:rsidR="00FC682F" w:rsidRPr="008A649B" w:rsidRDefault="00FC682F" w:rsidP="002C6F69">
            <w:pPr>
              <w:pStyle w:val="PL"/>
              <w:rPr>
                <w:lang w:val="en-US"/>
              </w:rPr>
            </w:pPr>
            <w:r w:rsidRPr="008A649B">
              <w:rPr>
                <w:lang w:val="en-US"/>
              </w:rPr>
              <w:t xml:space="preserve">    EndpointAddress:</w:t>
            </w:r>
          </w:p>
          <w:p w14:paraId="071E07C6" w14:textId="77777777" w:rsidR="00FC682F" w:rsidRPr="008A649B" w:rsidRDefault="00FC682F" w:rsidP="002C6F69">
            <w:pPr>
              <w:pStyle w:val="PL"/>
              <w:rPr>
                <w:lang w:val="en-US"/>
              </w:rPr>
            </w:pPr>
            <w:r w:rsidRPr="008A649B">
              <w:rPr>
                <w:lang w:val="en-US"/>
              </w:rPr>
              <w:t xml:space="preserve">      type: object</w:t>
            </w:r>
          </w:p>
          <w:p w14:paraId="261CEC35" w14:textId="77777777" w:rsidR="00FC682F" w:rsidRPr="008A649B" w:rsidRDefault="00FC682F" w:rsidP="002C6F69">
            <w:pPr>
              <w:pStyle w:val="PL"/>
              <w:rPr>
                <w:lang w:val="en-US"/>
              </w:rPr>
            </w:pPr>
            <w:r w:rsidRPr="008A649B">
              <w:rPr>
                <w:lang w:val="en-US"/>
              </w:rPr>
              <w:t xml:space="preserve">      required:</w:t>
            </w:r>
          </w:p>
          <w:p w14:paraId="3E9E665A" w14:textId="77777777" w:rsidR="00FC682F" w:rsidRPr="008A649B" w:rsidRDefault="00FC682F" w:rsidP="002C6F69">
            <w:pPr>
              <w:pStyle w:val="PL"/>
              <w:rPr>
                <w:lang w:val="en-US"/>
              </w:rPr>
            </w:pPr>
            <w:r w:rsidRPr="008A649B">
              <w:rPr>
                <w:lang w:val="en-US"/>
              </w:rPr>
              <w:t xml:space="preserve">        - portNumber</w:t>
            </w:r>
          </w:p>
          <w:p w14:paraId="5DC94DE8" w14:textId="77777777" w:rsidR="00FC682F" w:rsidRPr="008A649B" w:rsidRDefault="00FC682F" w:rsidP="002C6F69">
            <w:pPr>
              <w:pStyle w:val="PL"/>
              <w:rPr>
                <w:lang w:val="en-US"/>
              </w:rPr>
            </w:pPr>
            <w:r w:rsidRPr="008A649B">
              <w:rPr>
                <w:lang w:val="en-US"/>
              </w:rPr>
              <w:t xml:space="preserve">      properties:</w:t>
            </w:r>
          </w:p>
          <w:p w14:paraId="0EBE9480" w14:textId="77777777" w:rsidR="00FC682F" w:rsidRPr="008A649B" w:rsidRDefault="00FC682F" w:rsidP="002C6F69">
            <w:pPr>
              <w:pStyle w:val="PL"/>
              <w:rPr>
                <w:lang w:val="en-US"/>
              </w:rPr>
            </w:pPr>
            <w:r w:rsidRPr="008A649B">
              <w:rPr>
                <w:lang w:val="en-US"/>
              </w:rPr>
              <w:t xml:space="preserve">        ipv4Addr:</w:t>
            </w:r>
          </w:p>
          <w:p w14:paraId="4053B676" w14:textId="77777777" w:rsidR="00FC682F" w:rsidRPr="008A649B" w:rsidRDefault="00FC682F" w:rsidP="002C6F69">
            <w:pPr>
              <w:pStyle w:val="PL"/>
              <w:rPr>
                <w:lang w:val="en-US"/>
              </w:rPr>
            </w:pPr>
            <w:r w:rsidRPr="008A649B">
              <w:rPr>
                <w:lang w:val="en-US"/>
              </w:rPr>
              <w:t xml:space="preserve">          $ref: 'TS29571_CommonData.yaml#/components/schemas/Ipv4Addr'</w:t>
            </w:r>
          </w:p>
          <w:p w14:paraId="668B9D0A" w14:textId="77777777" w:rsidR="00FC682F" w:rsidRPr="008A649B" w:rsidRDefault="00FC682F" w:rsidP="002C6F69">
            <w:pPr>
              <w:pStyle w:val="PL"/>
              <w:rPr>
                <w:lang w:val="en-US"/>
              </w:rPr>
            </w:pPr>
            <w:r w:rsidRPr="008A649B">
              <w:rPr>
                <w:lang w:val="en-US"/>
              </w:rPr>
              <w:t xml:space="preserve">        ipv6Addr:</w:t>
            </w:r>
          </w:p>
          <w:p w14:paraId="1514701D" w14:textId="77777777" w:rsidR="00FC682F" w:rsidRPr="008A649B" w:rsidRDefault="00FC682F" w:rsidP="002C6F69">
            <w:pPr>
              <w:pStyle w:val="PL"/>
              <w:rPr>
                <w:lang w:val="en-US"/>
              </w:rPr>
            </w:pPr>
            <w:r w:rsidRPr="008A649B">
              <w:rPr>
                <w:lang w:val="en-US"/>
              </w:rPr>
              <w:t xml:space="preserve">          $ref: 'TS29571_CommonData.yaml#/components/schemas/Ipv6Addr'</w:t>
            </w:r>
          </w:p>
          <w:p w14:paraId="4C1DB617" w14:textId="77777777" w:rsidR="00FC682F" w:rsidRPr="008A649B" w:rsidRDefault="00FC682F" w:rsidP="002C6F69">
            <w:pPr>
              <w:pStyle w:val="PL"/>
              <w:rPr>
                <w:lang w:val="en-US"/>
              </w:rPr>
            </w:pPr>
            <w:r w:rsidRPr="008A649B">
              <w:rPr>
                <w:lang w:val="en-US"/>
              </w:rPr>
              <w:t xml:space="preserve">        portNumber:</w:t>
            </w:r>
          </w:p>
          <w:p w14:paraId="2ADF7AFB" w14:textId="77777777" w:rsidR="00FC682F" w:rsidRPr="008A649B" w:rsidRDefault="00FC682F" w:rsidP="002C6F69">
            <w:pPr>
              <w:pStyle w:val="PL"/>
              <w:rPr>
                <w:lang w:val="en-US"/>
              </w:rPr>
            </w:pPr>
            <w:r w:rsidRPr="008A649B">
              <w:rPr>
                <w:lang w:val="en-US"/>
              </w:rPr>
              <w:t xml:space="preserve">          $ref: 'TS29571_CommonData.yaml#/components/schemas/Uint</w:t>
            </w:r>
            <w:r w:rsidRPr="008A649B">
              <w:t>16</w:t>
            </w:r>
            <w:r w:rsidRPr="008A649B">
              <w:rPr>
                <w:lang w:val="en-US"/>
              </w:rPr>
              <w:t>'</w:t>
            </w:r>
          </w:p>
          <w:p w14:paraId="5A7DB4DE" w14:textId="77777777" w:rsidR="00FC682F" w:rsidRPr="008A649B" w:rsidRDefault="00FC682F" w:rsidP="002C6F69">
            <w:pPr>
              <w:pStyle w:val="PL"/>
              <w:rPr>
                <w:lang w:val="en-US"/>
              </w:rPr>
            </w:pPr>
          </w:p>
          <w:p w14:paraId="23907FA4" w14:textId="77777777" w:rsidR="00FC682F" w:rsidRPr="008A649B" w:rsidRDefault="00FC682F" w:rsidP="002C6F69">
            <w:pPr>
              <w:pStyle w:val="PL"/>
              <w:rPr>
                <w:lang w:val="en-US"/>
              </w:rPr>
            </w:pPr>
            <w:r w:rsidRPr="008A649B">
              <w:rPr>
                <w:lang w:val="en-US"/>
              </w:rPr>
              <w:t xml:space="preserve">    CacheStatus:</w:t>
            </w:r>
          </w:p>
          <w:p w14:paraId="797D8BFE" w14:textId="77777777" w:rsidR="00FC682F" w:rsidRPr="008A649B" w:rsidRDefault="00FC682F" w:rsidP="002C6F69">
            <w:pPr>
              <w:pStyle w:val="PL"/>
              <w:rPr>
                <w:lang w:val="en-US"/>
              </w:rPr>
            </w:pPr>
            <w:r w:rsidRPr="008A649B">
              <w:rPr>
                <w:lang w:val="en-US"/>
              </w:rPr>
              <w:t xml:space="preserve">      anyOf:</w:t>
            </w:r>
          </w:p>
          <w:p w14:paraId="6070922C" w14:textId="77777777" w:rsidR="00FC682F" w:rsidRPr="008A649B" w:rsidRDefault="00FC682F" w:rsidP="002C6F69">
            <w:pPr>
              <w:pStyle w:val="PL"/>
              <w:rPr>
                <w:lang w:val="en-US"/>
              </w:rPr>
            </w:pPr>
            <w:r w:rsidRPr="008A649B">
              <w:rPr>
                <w:lang w:val="en-US"/>
              </w:rPr>
              <w:t xml:space="preserve">        - type: string</w:t>
            </w:r>
          </w:p>
          <w:p w14:paraId="59A48869" w14:textId="77777777" w:rsidR="00FC682F" w:rsidRPr="008A649B" w:rsidRDefault="00FC682F" w:rsidP="002C6F69">
            <w:pPr>
              <w:pStyle w:val="PL"/>
              <w:rPr>
                <w:lang w:val="en-US"/>
              </w:rPr>
            </w:pPr>
            <w:r w:rsidRPr="008A649B">
              <w:rPr>
                <w:lang w:val="en-US"/>
              </w:rPr>
              <w:t xml:space="preserve">          enum: [HIT, MISS, EXPIRED]</w:t>
            </w:r>
          </w:p>
          <w:p w14:paraId="1812099A" w14:textId="77777777" w:rsidR="00FC682F" w:rsidRPr="008A649B" w:rsidRDefault="00FC682F" w:rsidP="002C6F69">
            <w:pPr>
              <w:pStyle w:val="PL"/>
              <w:rPr>
                <w:lang w:val="en-US"/>
              </w:rPr>
            </w:pPr>
            <w:r w:rsidRPr="008A649B">
              <w:rPr>
                <w:lang w:val="en-US"/>
              </w:rPr>
              <w:t xml:space="preserve">        - type: string</w:t>
            </w:r>
          </w:p>
          <w:p w14:paraId="07070A2D" w14:textId="77777777" w:rsidR="00FC682F" w:rsidRPr="008A649B" w:rsidRDefault="00FC682F" w:rsidP="002C6F69">
            <w:pPr>
              <w:pStyle w:val="PL"/>
              <w:rPr>
                <w:lang w:val="en-US"/>
              </w:rPr>
            </w:pPr>
            <w:r w:rsidRPr="008A649B">
              <w:rPr>
                <w:lang w:val="en-US"/>
              </w:rPr>
              <w:t xml:space="preserve">          description: &gt;</w:t>
            </w:r>
          </w:p>
          <w:p w14:paraId="341E20C9" w14:textId="77777777" w:rsidR="00FC682F" w:rsidRPr="008A649B" w:rsidRDefault="00FC682F" w:rsidP="002C6F69">
            <w:pPr>
              <w:pStyle w:val="PL"/>
              <w:rPr>
                <w:lang w:val="en-US"/>
              </w:rPr>
            </w:pPr>
            <w:r w:rsidRPr="008A649B">
              <w:rPr>
                <w:lang w:val="en-US"/>
              </w:rPr>
              <w:t xml:space="preserve">            This string provides forward-compatibility with future</w:t>
            </w:r>
          </w:p>
          <w:p w14:paraId="02DCA0F4" w14:textId="77777777" w:rsidR="00FC682F" w:rsidRPr="008A649B" w:rsidRDefault="00FC682F" w:rsidP="002C6F69">
            <w:pPr>
              <w:pStyle w:val="PL"/>
              <w:rPr>
                <w:lang w:val="en-US"/>
              </w:rPr>
            </w:pPr>
            <w:r w:rsidRPr="008A649B">
              <w:rPr>
                <w:lang w:val="en-US"/>
              </w:rPr>
              <w:t xml:space="preserve">            extensions to the enumeration but is not used to encode</w:t>
            </w:r>
          </w:p>
          <w:p w14:paraId="651773A0" w14:textId="77777777" w:rsidR="00FC682F" w:rsidRDefault="00FC682F" w:rsidP="002C6F69">
            <w:pPr>
              <w:pStyle w:val="PL"/>
              <w:rPr>
                <w:lang w:val="en-US"/>
              </w:rPr>
            </w:pPr>
            <w:r w:rsidRPr="008A649B">
              <w:rPr>
                <w:lang w:val="en-US"/>
              </w:rPr>
              <w:t xml:space="preserve">            content defined in the present version of this API.</w:t>
            </w:r>
          </w:p>
          <w:p w14:paraId="4FBBA9CD" w14:textId="77777777" w:rsidR="00FC682F" w:rsidRDefault="00FC682F" w:rsidP="002C6F69">
            <w:pPr>
              <w:pStyle w:val="PL"/>
            </w:pPr>
          </w:p>
          <w:p w14:paraId="6D6E04CC" w14:textId="77777777" w:rsidR="00FC682F" w:rsidRPr="003C229B" w:rsidRDefault="00FC682F" w:rsidP="002C6F69">
            <w:pPr>
              <w:pStyle w:val="PL"/>
              <w:rPr>
                <w:rFonts w:cs="Courier New"/>
                <w:color w:val="D4D4D4"/>
                <w:szCs w:val="16"/>
                <w:lang w:val="en-US"/>
              </w:rPr>
            </w:pPr>
            <w:bookmarkStart w:id="2087" w:name="_MCCTEMPBM_CRPT71130701___5"/>
            <w:r w:rsidRPr="003C229B">
              <w:rPr>
                <w:rFonts w:cs="Courier New"/>
                <w:color w:val="D4D4D4"/>
                <w:szCs w:val="16"/>
                <w:lang w:val="en-US"/>
              </w:rPr>
              <w:t xml:space="preserve">    </w:t>
            </w:r>
            <w:r w:rsidRPr="003C229B">
              <w:rPr>
                <w:rFonts w:cs="Courier New"/>
                <w:color w:val="569CD6"/>
                <w:szCs w:val="16"/>
                <w:lang w:val="en-US"/>
              </w:rPr>
              <w:t>EdgeProcessingEligibilityCriteria</w:t>
            </w:r>
            <w:r w:rsidRPr="003C229B">
              <w:rPr>
                <w:rFonts w:cs="Courier New"/>
                <w:color w:val="D4D4D4"/>
                <w:szCs w:val="16"/>
                <w:lang w:val="en-US"/>
              </w:rPr>
              <w:t>:</w:t>
            </w:r>
          </w:p>
          <w:p w14:paraId="30BAF275"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object</w:t>
            </w:r>
          </w:p>
          <w:p w14:paraId="0EF43F29"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required</w:t>
            </w:r>
            <w:r w:rsidRPr="003C229B">
              <w:rPr>
                <w:rFonts w:cs="Courier New"/>
                <w:color w:val="D4D4D4"/>
                <w:szCs w:val="16"/>
                <w:lang w:val="en-US"/>
              </w:rPr>
              <w:t>:</w:t>
            </w:r>
          </w:p>
          <w:p w14:paraId="4B27B467"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serviceDataFlowDescriptions</w:t>
            </w:r>
          </w:p>
          <w:p w14:paraId="4D40A936"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ueLocations</w:t>
            </w:r>
          </w:p>
          <w:p w14:paraId="44A855A2"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timeWindow</w:t>
            </w:r>
            <w:r>
              <w:rPr>
                <w:rFonts w:cs="Courier New"/>
                <w:szCs w:val="16"/>
                <w:lang w:val="en-US"/>
              </w:rPr>
              <w:t>s</w:t>
            </w:r>
          </w:p>
          <w:p w14:paraId="08E9F99A"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appRequest</w:t>
            </w:r>
          </w:p>
          <w:p w14:paraId="131942F1"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properties</w:t>
            </w:r>
            <w:r w:rsidRPr="003C229B">
              <w:rPr>
                <w:rFonts w:cs="Courier New"/>
                <w:color w:val="D4D4D4"/>
                <w:szCs w:val="16"/>
                <w:lang w:val="en-US"/>
              </w:rPr>
              <w:t>:</w:t>
            </w:r>
          </w:p>
          <w:p w14:paraId="4B29E1A8"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serviceDataFlowDescriptions</w:t>
            </w:r>
            <w:r w:rsidRPr="003C229B">
              <w:rPr>
                <w:rFonts w:cs="Courier New"/>
                <w:color w:val="D4D4D4"/>
                <w:szCs w:val="16"/>
                <w:lang w:val="en-US"/>
              </w:rPr>
              <w:t>:</w:t>
            </w:r>
          </w:p>
          <w:p w14:paraId="20C2B629"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68D30B59"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036747FA"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'#/components/schemas/ServiceDataFlowDescription'</w:t>
            </w:r>
          </w:p>
          <w:p w14:paraId="2C40F1DA"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ueLocations</w:t>
            </w:r>
            <w:r w:rsidRPr="003C229B">
              <w:rPr>
                <w:rFonts w:cs="Courier New"/>
                <w:color w:val="D4D4D4"/>
                <w:szCs w:val="16"/>
                <w:lang w:val="en-US"/>
              </w:rPr>
              <w:t>:</w:t>
            </w:r>
          </w:p>
          <w:p w14:paraId="528AFC3B"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38FB3A93"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1902FCC3"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'TS29122_CommonData.yaml#/components/schemas/LocationArea5G'</w:t>
            </w:r>
          </w:p>
          <w:p w14:paraId="22A772C6"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timeWindow</w:t>
            </w:r>
            <w:r>
              <w:rPr>
                <w:rFonts w:cs="Courier New"/>
                <w:color w:val="569CD6"/>
                <w:szCs w:val="16"/>
                <w:lang w:val="en-US"/>
              </w:rPr>
              <w:t>s</w:t>
            </w:r>
            <w:r w:rsidRPr="003C229B">
              <w:rPr>
                <w:rFonts w:cs="Courier New"/>
                <w:color w:val="D4D4D4"/>
                <w:szCs w:val="16"/>
                <w:lang w:val="en-US"/>
              </w:rPr>
              <w:t>:</w:t>
            </w:r>
          </w:p>
          <w:p w14:paraId="0CEAD6AC"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283A3590"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5C25AE2D"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'TS29122_CommonData.yaml#/components/schemas/TimeWindow'</w:t>
            </w:r>
          </w:p>
          <w:p w14:paraId="2C97DE86" w14:textId="77777777" w:rsidR="00FC682F" w:rsidRPr="003C229B" w:rsidRDefault="00FC682F" w:rsidP="002C6F69">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appRequest</w:t>
            </w:r>
            <w:r w:rsidRPr="003C229B">
              <w:rPr>
                <w:rFonts w:cs="Courier New"/>
                <w:color w:val="D4D4D4"/>
                <w:szCs w:val="16"/>
                <w:lang w:val="en-US"/>
              </w:rPr>
              <w:t>:</w:t>
            </w:r>
          </w:p>
          <w:p w14:paraId="59407CEA" w14:textId="77777777" w:rsidR="00FC682F" w:rsidRDefault="00FC682F" w:rsidP="002C6F69">
            <w:pPr>
              <w:pStyle w:val="PL"/>
              <w:rPr>
                <w:rFonts w:cs="Courier New"/>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Pr>
                <w:rFonts w:cs="Courier New"/>
                <w:szCs w:val="16"/>
                <w:lang w:val="en-US"/>
              </w:rPr>
              <w:t>boolean</w:t>
            </w:r>
          </w:p>
          <w:bookmarkEnd w:id="2087"/>
          <w:p w14:paraId="1A050CBB" w14:textId="77777777" w:rsidR="00FC682F" w:rsidRDefault="00FC682F" w:rsidP="002C6F69">
            <w:pPr>
              <w:pStyle w:val="PL"/>
              <w:rPr>
                <w:rFonts w:cs="Courier New"/>
                <w:szCs w:val="16"/>
                <w:lang w:val="en-US"/>
              </w:rPr>
            </w:pPr>
          </w:p>
          <w:p w14:paraId="4EC60EBD" w14:textId="77777777" w:rsidR="00FC682F" w:rsidRPr="00656808" w:rsidRDefault="00FC682F" w:rsidP="002C6F69">
            <w:pPr>
              <w:pStyle w:val="PL"/>
              <w:rPr>
                <w:rFonts w:cs="Courier New"/>
                <w:color w:val="D4D4D4"/>
                <w:szCs w:val="16"/>
                <w:lang w:val="en-US"/>
              </w:rPr>
            </w:pPr>
            <w:bookmarkStart w:id="2088" w:name="_MCCTEMPBM_CRPT71130702___5"/>
            <w:r w:rsidRPr="00656808">
              <w:rPr>
                <w:rFonts w:cs="Courier New"/>
                <w:color w:val="D4D4D4"/>
                <w:szCs w:val="16"/>
                <w:lang w:val="en-US"/>
              </w:rPr>
              <w:t xml:space="preserve">    </w:t>
            </w:r>
            <w:r w:rsidRPr="00656808">
              <w:rPr>
                <w:rFonts w:cs="Courier New"/>
                <w:color w:val="569CD6"/>
                <w:szCs w:val="16"/>
                <w:lang w:val="en-US"/>
              </w:rPr>
              <w:t>EASRelocationTolerance</w:t>
            </w:r>
            <w:r w:rsidRPr="00656808">
              <w:rPr>
                <w:rFonts w:cs="Courier New"/>
                <w:color w:val="D4D4D4"/>
                <w:szCs w:val="16"/>
                <w:lang w:val="en-US"/>
              </w:rPr>
              <w:t>:</w:t>
            </w:r>
          </w:p>
          <w:p w14:paraId="1F305A54" w14:textId="77777777" w:rsidR="00FC682F" w:rsidRPr="00656808" w:rsidRDefault="00FC682F"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1D06110C" w14:textId="77777777" w:rsidR="00FC682F" w:rsidRPr="00656808" w:rsidRDefault="00FC682F" w:rsidP="002C6F69">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0CC8CC9C" w14:textId="77777777" w:rsidR="00FC682F" w:rsidRPr="00656808" w:rsidRDefault="00FC682F"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szCs w:val="16"/>
                <w:lang w:val="en-US"/>
              </w:rPr>
              <w:t>RELOCATION_UNAWARE</w:t>
            </w:r>
            <w:r w:rsidRPr="00656808">
              <w:rPr>
                <w:rFonts w:cs="Courier New"/>
                <w:color w:val="D4D4D4"/>
                <w:szCs w:val="16"/>
                <w:lang w:val="en-US"/>
              </w:rPr>
              <w:t xml:space="preserve">, </w:t>
            </w:r>
            <w:r w:rsidRPr="00656808">
              <w:rPr>
                <w:rFonts w:cs="Courier New"/>
                <w:szCs w:val="16"/>
                <w:lang w:val="en-US"/>
              </w:rPr>
              <w:t>RELOCATION_TOLERANT</w:t>
            </w:r>
            <w:r w:rsidRPr="00656808">
              <w:rPr>
                <w:rFonts w:cs="Courier New"/>
                <w:color w:val="D4D4D4"/>
                <w:szCs w:val="16"/>
                <w:lang w:val="en-US"/>
              </w:rPr>
              <w:t xml:space="preserve">, </w:t>
            </w:r>
            <w:r w:rsidRPr="00656808">
              <w:rPr>
                <w:rFonts w:cs="Courier New"/>
                <w:szCs w:val="16"/>
                <w:lang w:val="en-US"/>
              </w:rPr>
              <w:t>RELOCATION_INTOLERANT</w:t>
            </w:r>
            <w:r w:rsidRPr="00656808">
              <w:rPr>
                <w:rFonts w:cs="Courier New"/>
                <w:color w:val="D4D4D4"/>
                <w:szCs w:val="16"/>
                <w:lang w:val="en-US"/>
              </w:rPr>
              <w:t>]</w:t>
            </w:r>
          </w:p>
          <w:p w14:paraId="0E5E2895" w14:textId="77777777" w:rsidR="00FC682F" w:rsidRPr="00656808" w:rsidRDefault="00FC682F" w:rsidP="002C6F69">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4D47A08A" w14:textId="77777777" w:rsidR="00FC682F" w:rsidRPr="00656808" w:rsidRDefault="00FC682F"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bookmarkEnd w:id="2088"/>
          <w:p w14:paraId="4FE6A1C1" w14:textId="77777777" w:rsidR="00FC682F" w:rsidRPr="00656808" w:rsidRDefault="00FC682F" w:rsidP="002C6F69">
            <w:pPr>
              <w:pStyle w:val="PL"/>
              <w:rPr>
                <w:rFonts w:cs="Courier New"/>
                <w:color w:val="D4D4D4"/>
                <w:szCs w:val="16"/>
                <w:lang w:val="en-US"/>
              </w:rPr>
            </w:pPr>
            <w:r w:rsidRPr="00656808">
              <w:rPr>
                <w:rFonts w:cs="Courier New"/>
                <w:szCs w:val="16"/>
                <w:lang w:val="en-US"/>
              </w:rPr>
              <w:t>            This string provides forward-compatibility with future</w:t>
            </w:r>
          </w:p>
          <w:p w14:paraId="5DD837DD" w14:textId="77777777" w:rsidR="00FC682F" w:rsidRPr="00656808" w:rsidRDefault="00FC682F" w:rsidP="002C6F69">
            <w:pPr>
              <w:pStyle w:val="PL"/>
              <w:rPr>
                <w:rFonts w:cs="Courier New"/>
                <w:color w:val="D4D4D4"/>
                <w:szCs w:val="16"/>
                <w:lang w:val="en-US"/>
              </w:rPr>
            </w:pPr>
            <w:r w:rsidRPr="00656808">
              <w:rPr>
                <w:rFonts w:cs="Courier New"/>
                <w:szCs w:val="16"/>
                <w:lang w:val="en-US"/>
              </w:rPr>
              <w:t>            extensions to the enumeration but is not used to encode</w:t>
            </w:r>
          </w:p>
          <w:p w14:paraId="4AE3EF74" w14:textId="77777777" w:rsidR="00FC682F" w:rsidRPr="00C522DE" w:rsidRDefault="00FC682F" w:rsidP="002C6F69">
            <w:pPr>
              <w:pStyle w:val="PL"/>
              <w:rPr>
                <w:color w:val="D4D4D4"/>
              </w:rPr>
            </w:pPr>
            <w:r w:rsidRPr="00656808">
              <w:rPr>
                <w:rFonts w:cs="Courier New"/>
                <w:szCs w:val="16"/>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2089" w:name="_Toc68899743"/>
      <w:bookmarkStart w:id="2090" w:name="_Toc71214494"/>
      <w:bookmarkStart w:id="2091" w:name="_Toc71722168"/>
      <w:bookmarkStart w:id="2092" w:name="_Toc74859220"/>
      <w:bookmarkStart w:id="2093" w:name="_Toc123800974"/>
      <w:r>
        <w:t>C</w:t>
      </w:r>
      <w:r w:rsidR="00B11A41">
        <w:t>.3</w:t>
      </w:r>
      <w:r w:rsidR="00B11A41">
        <w:tab/>
        <w:t>OpenAPI representation of the M1 APIs</w:t>
      </w:r>
      <w:bookmarkEnd w:id="2089"/>
      <w:bookmarkEnd w:id="2090"/>
      <w:bookmarkEnd w:id="2091"/>
      <w:bookmarkEnd w:id="2092"/>
      <w:bookmarkEnd w:id="2093"/>
    </w:p>
    <w:p w14:paraId="516C1FF4" w14:textId="467D44D9" w:rsidR="00B11A41" w:rsidRDefault="004A2A6D" w:rsidP="00B11A41">
      <w:pPr>
        <w:pStyle w:val="Heading2"/>
      </w:pPr>
      <w:bookmarkStart w:id="2094" w:name="_Toc68899744"/>
      <w:bookmarkStart w:id="2095" w:name="_Toc71214495"/>
      <w:bookmarkStart w:id="2096" w:name="_Toc71722169"/>
      <w:bookmarkStart w:id="2097" w:name="_Toc74859221"/>
      <w:bookmarkStart w:id="2098" w:name="_Toc123800975"/>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2094"/>
      <w:bookmarkEnd w:id="2095"/>
      <w:bookmarkEnd w:id="2096"/>
      <w:bookmarkEnd w:id="2097"/>
      <w:bookmarkEnd w:id="2098"/>
    </w:p>
    <w:tbl>
      <w:tblPr>
        <w:tblW w:w="0" w:type="auto"/>
        <w:tblLook w:val="04A0" w:firstRow="1" w:lastRow="0" w:firstColumn="1" w:lastColumn="0" w:noHBand="0" w:noVBand="1"/>
      </w:tblPr>
      <w:tblGrid>
        <w:gridCol w:w="9629"/>
      </w:tblGrid>
      <w:tr w:rsidR="00FC682F" w:rsidRPr="00C522DE"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20C81489" w14:textId="77777777" w:rsidR="00FC682F" w:rsidRPr="00C522DE" w:rsidRDefault="00FC682F" w:rsidP="002C6F69">
            <w:pPr>
              <w:pStyle w:val="PL"/>
              <w:rPr>
                <w:color w:val="D4D4D4"/>
              </w:rPr>
            </w:pPr>
            <w:r w:rsidRPr="00C522DE">
              <w:t>openapi</w:t>
            </w:r>
            <w:r w:rsidRPr="00C522DE">
              <w:rPr>
                <w:color w:val="D4D4D4"/>
              </w:rPr>
              <w:t>: </w:t>
            </w:r>
            <w:r w:rsidRPr="00C522DE">
              <w:rPr>
                <w:color w:val="B5CEA8"/>
              </w:rPr>
              <w:t>3.0.0</w:t>
            </w:r>
          </w:p>
          <w:p w14:paraId="36C8949A" w14:textId="77777777" w:rsidR="00FC682F" w:rsidRPr="00C522DE" w:rsidRDefault="00FC682F" w:rsidP="002C6F69">
            <w:pPr>
              <w:pStyle w:val="PL"/>
              <w:rPr>
                <w:color w:val="D4D4D4"/>
              </w:rPr>
            </w:pPr>
            <w:r w:rsidRPr="00C522DE">
              <w:t>info</w:t>
            </w:r>
            <w:r w:rsidRPr="00C522DE">
              <w:rPr>
                <w:color w:val="D4D4D4"/>
              </w:rPr>
              <w:t>:</w:t>
            </w:r>
          </w:p>
          <w:p w14:paraId="47F9A0B3" w14:textId="77777777" w:rsidR="00FC682F" w:rsidRPr="00C522DE" w:rsidRDefault="00FC682F" w:rsidP="002C6F69">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4E96DB2D" w14:textId="136B7BF8" w:rsidR="00FC682F" w:rsidRPr="00C522DE" w:rsidRDefault="00FC682F"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.0.</w:t>
            </w:r>
            <w:r>
              <w:rPr>
                <w:color w:val="B5CEA8"/>
              </w:rPr>
              <w:t>1</w:t>
            </w:r>
          </w:p>
          <w:p w14:paraId="0C63399F"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55A64E4B" w14:textId="77777777" w:rsidR="00FC682F" w:rsidRPr="00C522DE" w:rsidRDefault="00FC682F" w:rsidP="002C6F69">
            <w:pPr>
              <w:pStyle w:val="PL"/>
              <w:rPr>
                <w:color w:val="D4D4D4"/>
              </w:rPr>
            </w:pPr>
            <w:r w:rsidRPr="00C522DE">
              <w:rPr>
                <w:color w:val="CE9178"/>
              </w:rPr>
              <w:t>    5GMS AF M1 Provisioning Sessions API</w:t>
            </w:r>
          </w:p>
          <w:p w14:paraId="681682AA" w14:textId="1D7F8454" w:rsidR="00FC682F" w:rsidRPr="00C522DE" w:rsidRDefault="00FC682F"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429F916B" w14:textId="77777777" w:rsidR="00FC682F" w:rsidRPr="00C522DE" w:rsidRDefault="00FC682F" w:rsidP="002C6F69">
            <w:pPr>
              <w:pStyle w:val="PL"/>
              <w:rPr>
                <w:color w:val="D4D4D4"/>
              </w:rPr>
            </w:pPr>
            <w:r w:rsidRPr="00C522DE">
              <w:rPr>
                <w:color w:val="CE9178"/>
              </w:rPr>
              <w:t>    All rights reserved.</w:t>
            </w:r>
          </w:p>
          <w:p w14:paraId="7E9A91A8" w14:textId="77777777" w:rsidR="00FC682F" w:rsidRPr="00C522DE" w:rsidRDefault="00FC682F" w:rsidP="002C6F69">
            <w:pPr>
              <w:pStyle w:val="PL"/>
              <w:rPr>
                <w:color w:val="D4D4D4"/>
              </w:rPr>
            </w:pPr>
            <w:r w:rsidRPr="00C522DE">
              <w:t>tags</w:t>
            </w:r>
            <w:r w:rsidRPr="00C522DE">
              <w:rPr>
                <w:color w:val="D4D4D4"/>
              </w:rPr>
              <w:t>:</w:t>
            </w:r>
          </w:p>
          <w:p w14:paraId="0AD2C76E" w14:textId="77777777" w:rsidR="00FC682F" w:rsidRPr="00C522DE" w:rsidRDefault="00FC682F" w:rsidP="002C6F69">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33981EE"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03A5F6D" w14:textId="77777777" w:rsidR="00FC682F" w:rsidRPr="00C522DE" w:rsidRDefault="00FC682F" w:rsidP="002C6F69">
            <w:pPr>
              <w:pStyle w:val="PL"/>
              <w:rPr>
                <w:color w:val="D4D4D4"/>
              </w:rPr>
            </w:pPr>
            <w:r w:rsidRPr="00C522DE">
              <w:t>externalDocs</w:t>
            </w:r>
            <w:r w:rsidRPr="00C522DE">
              <w:rPr>
                <w:color w:val="D4D4D4"/>
              </w:rPr>
              <w:t>:</w:t>
            </w:r>
          </w:p>
          <w:p w14:paraId="3A6BBBE1" w14:textId="40045CF0"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52137410" w14:textId="77777777" w:rsidR="00FC682F" w:rsidRPr="00C522DE" w:rsidRDefault="00FC682F"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F587509" w14:textId="77777777" w:rsidR="00FC682F" w:rsidRPr="00C522DE" w:rsidRDefault="00FC682F" w:rsidP="002C6F69">
            <w:pPr>
              <w:pStyle w:val="PL"/>
              <w:rPr>
                <w:color w:val="D4D4D4"/>
              </w:rPr>
            </w:pPr>
            <w:r w:rsidRPr="00C522DE">
              <w:t>servers</w:t>
            </w:r>
            <w:r w:rsidRPr="00C522DE">
              <w:rPr>
                <w:color w:val="D4D4D4"/>
              </w:rPr>
              <w:t>:</w:t>
            </w:r>
          </w:p>
          <w:p w14:paraId="0F8EB157" w14:textId="77777777" w:rsidR="00FC682F" w:rsidRPr="00C522DE" w:rsidRDefault="00FC682F" w:rsidP="002C6F69">
            <w:pPr>
              <w:pStyle w:val="PL"/>
              <w:rPr>
                <w:color w:val="D4D4D4"/>
              </w:rPr>
            </w:pPr>
            <w:r w:rsidRPr="00C522DE">
              <w:rPr>
                <w:color w:val="D4D4D4"/>
              </w:rPr>
              <w:t>  - </w:t>
            </w:r>
            <w:r w:rsidRPr="00C522DE">
              <w:t>url</w:t>
            </w:r>
            <w:r w:rsidRPr="00C522DE">
              <w:rPr>
                <w:color w:val="D4D4D4"/>
              </w:rPr>
              <w:t>: </w:t>
            </w:r>
            <w:r w:rsidRPr="00C522DE">
              <w:rPr>
                <w:color w:val="CE9178"/>
              </w:rPr>
              <w:t>'{apiRoot}/3gpp-m1/v</w:t>
            </w:r>
            <w:r>
              <w:rPr>
                <w:color w:val="CE9178"/>
              </w:rPr>
              <w:t>2</w:t>
            </w:r>
            <w:r w:rsidRPr="00C522DE">
              <w:rPr>
                <w:color w:val="CE9178"/>
              </w:rPr>
              <w:t>'</w:t>
            </w:r>
          </w:p>
          <w:p w14:paraId="70360CA0" w14:textId="77777777" w:rsidR="00FC682F" w:rsidRPr="00C522DE" w:rsidRDefault="00FC682F" w:rsidP="002C6F69">
            <w:pPr>
              <w:pStyle w:val="PL"/>
              <w:rPr>
                <w:color w:val="D4D4D4"/>
              </w:rPr>
            </w:pPr>
            <w:r w:rsidRPr="00C522DE">
              <w:rPr>
                <w:color w:val="D4D4D4"/>
              </w:rPr>
              <w:t>    </w:t>
            </w:r>
            <w:r w:rsidRPr="00C522DE">
              <w:t>variables</w:t>
            </w:r>
            <w:r w:rsidRPr="00C522DE">
              <w:rPr>
                <w:color w:val="D4D4D4"/>
              </w:rPr>
              <w:t>:</w:t>
            </w:r>
          </w:p>
          <w:p w14:paraId="648F54E7" w14:textId="77777777" w:rsidR="00FC682F" w:rsidRPr="00C522DE" w:rsidRDefault="00FC682F" w:rsidP="002C6F69">
            <w:pPr>
              <w:pStyle w:val="PL"/>
              <w:rPr>
                <w:color w:val="D4D4D4"/>
              </w:rPr>
            </w:pPr>
            <w:r w:rsidRPr="00C522DE">
              <w:rPr>
                <w:color w:val="D4D4D4"/>
              </w:rPr>
              <w:t>      </w:t>
            </w:r>
            <w:r w:rsidRPr="00C522DE">
              <w:t>apiRoot</w:t>
            </w:r>
            <w:r w:rsidRPr="00C522DE">
              <w:rPr>
                <w:color w:val="D4D4D4"/>
              </w:rPr>
              <w:t>:</w:t>
            </w:r>
          </w:p>
          <w:p w14:paraId="69B908A4" w14:textId="77777777" w:rsidR="00FC682F" w:rsidRPr="00C522DE" w:rsidRDefault="00FC682F"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A8D7CE7"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20FD9764" w14:textId="77777777" w:rsidR="00FC682F" w:rsidRPr="00C522DE" w:rsidRDefault="00FC682F" w:rsidP="002C6F69">
            <w:pPr>
              <w:pStyle w:val="PL"/>
              <w:rPr>
                <w:color w:val="D4D4D4"/>
              </w:rPr>
            </w:pPr>
            <w:r w:rsidRPr="00C522DE">
              <w:t>paths</w:t>
            </w:r>
            <w:r w:rsidRPr="00C522DE">
              <w:rPr>
                <w:color w:val="D4D4D4"/>
              </w:rPr>
              <w:t>:</w:t>
            </w:r>
          </w:p>
          <w:p w14:paraId="3BA59957" w14:textId="77777777" w:rsidR="00FC682F" w:rsidRPr="00C522DE" w:rsidRDefault="00FC682F" w:rsidP="002C6F69">
            <w:pPr>
              <w:pStyle w:val="PL"/>
              <w:rPr>
                <w:color w:val="D4D4D4"/>
              </w:rPr>
            </w:pPr>
            <w:r w:rsidRPr="00C522DE">
              <w:rPr>
                <w:color w:val="D4D4D4"/>
              </w:rPr>
              <w:t>  </w:t>
            </w:r>
            <w:r w:rsidRPr="00C522DE">
              <w:t>/provisioning-sessions</w:t>
            </w:r>
            <w:r w:rsidRPr="00C522DE">
              <w:rPr>
                <w:color w:val="D4D4D4"/>
              </w:rPr>
              <w:t>:</w:t>
            </w:r>
          </w:p>
          <w:p w14:paraId="5AF8796B" w14:textId="77777777" w:rsidR="00FC682F" w:rsidRPr="00C522DE" w:rsidRDefault="00FC682F" w:rsidP="002C6F69">
            <w:pPr>
              <w:pStyle w:val="PL"/>
              <w:rPr>
                <w:color w:val="D4D4D4"/>
              </w:rPr>
            </w:pPr>
            <w:r w:rsidRPr="00C522DE">
              <w:rPr>
                <w:color w:val="D4D4D4"/>
              </w:rPr>
              <w:t>    </w:t>
            </w:r>
            <w:r w:rsidRPr="00C522DE">
              <w:t>post</w:t>
            </w:r>
            <w:r w:rsidRPr="00C522DE">
              <w:rPr>
                <w:color w:val="D4D4D4"/>
              </w:rPr>
              <w:t>:</w:t>
            </w:r>
          </w:p>
          <w:p w14:paraId="0956DD69" w14:textId="77777777" w:rsidR="00FC682F" w:rsidRPr="00C522DE" w:rsidRDefault="00FC682F" w:rsidP="002C6F69">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478A8F5" w14:textId="77777777" w:rsidR="00FC682F" w:rsidRPr="00C522DE" w:rsidRDefault="00FC682F" w:rsidP="002C6F69">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03F6B877" w14:textId="77777777" w:rsidR="00FC682F" w:rsidRPr="00C522DE" w:rsidRDefault="00FC682F" w:rsidP="002C6F69">
            <w:pPr>
              <w:pStyle w:val="PL"/>
              <w:rPr>
                <w:color w:val="D4D4D4"/>
              </w:rPr>
            </w:pPr>
            <w:r w:rsidRPr="00C522DE">
              <w:rPr>
                <w:color w:val="D4D4D4"/>
              </w:rPr>
              <w:t>      </w:t>
            </w:r>
            <w:r w:rsidRPr="00C522DE">
              <w:t>responses</w:t>
            </w:r>
            <w:r w:rsidRPr="00C522DE">
              <w:rPr>
                <w:color w:val="D4D4D4"/>
              </w:rPr>
              <w:t>:</w:t>
            </w:r>
          </w:p>
          <w:p w14:paraId="2B0F7191" w14:textId="77777777" w:rsidR="00FC682F" w:rsidRPr="00C522DE" w:rsidRDefault="00FC682F" w:rsidP="002C6F69">
            <w:pPr>
              <w:pStyle w:val="PL"/>
              <w:rPr>
                <w:color w:val="D4D4D4"/>
              </w:rPr>
            </w:pPr>
            <w:r w:rsidRPr="00C522DE">
              <w:rPr>
                <w:color w:val="D4D4D4"/>
              </w:rPr>
              <w:t>        </w:t>
            </w:r>
            <w:r w:rsidRPr="00C522DE">
              <w:rPr>
                <w:color w:val="CE9178"/>
              </w:rPr>
              <w:t>'201'</w:t>
            </w:r>
            <w:r w:rsidRPr="00C522DE">
              <w:rPr>
                <w:color w:val="D4D4D4"/>
              </w:rPr>
              <w:t>:</w:t>
            </w:r>
          </w:p>
          <w:p w14:paraId="0A849455"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1B3B2D64" w14:textId="77777777" w:rsidR="00FC682F" w:rsidRPr="00C522DE" w:rsidRDefault="00FC682F" w:rsidP="002C6F69">
            <w:pPr>
              <w:pStyle w:val="PL"/>
              <w:rPr>
                <w:color w:val="D4D4D4"/>
              </w:rPr>
            </w:pPr>
            <w:r w:rsidRPr="00C522DE">
              <w:rPr>
                <w:color w:val="D4D4D4"/>
              </w:rPr>
              <w:t>          </w:t>
            </w:r>
            <w:r w:rsidRPr="00C522DE">
              <w:t>headers</w:t>
            </w:r>
            <w:r w:rsidRPr="00C522DE">
              <w:rPr>
                <w:color w:val="D4D4D4"/>
              </w:rPr>
              <w:t>:</w:t>
            </w:r>
          </w:p>
          <w:p w14:paraId="484904C2" w14:textId="77777777" w:rsidR="00FC682F" w:rsidRPr="00C522DE" w:rsidRDefault="00FC682F" w:rsidP="002C6F69">
            <w:pPr>
              <w:pStyle w:val="PL"/>
              <w:rPr>
                <w:color w:val="D4D4D4"/>
              </w:rPr>
            </w:pPr>
            <w:r w:rsidRPr="00C522DE">
              <w:rPr>
                <w:color w:val="D4D4D4"/>
              </w:rPr>
              <w:t>            </w:t>
            </w:r>
            <w:r w:rsidRPr="00C522DE">
              <w:t>Location</w:t>
            </w:r>
            <w:r w:rsidRPr="00C522DE">
              <w:rPr>
                <w:color w:val="D4D4D4"/>
              </w:rPr>
              <w:t>:</w:t>
            </w:r>
          </w:p>
          <w:p w14:paraId="34485F7E"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57843685"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 </w:t>
            </w:r>
            <w:r w:rsidRPr="00C522DE">
              <w:t>true</w:t>
            </w:r>
          </w:p>
          <w:p w14:paraId="062C6CAE" w14:textId="77777777" w:rsidR="00FC682F" w:rsidRPr="00C522DE" w:rsidRDefault="00FC682F" w:rsidP="002C6F69">
            <w:pPr>
              <w:pStyle w:val="PL"/>
              <w:rPr>
                <w:color w:val="D4D4D4"/>
              </w:rPr>
            </w:pPr>
            <w:r w:rsidRPr="00C522DE">
              <w:rPr>
                <w:color w:val="D4D4D4"/>
              </w:rPr>
              <w:t>              </w:t>
            </w:r>
            <w:r w:rsidRPr="00C522DE">
              <w:t>schema</w:t>
            </w:r>
            <w:r w:rsidRPr="00C522DE">
              <w:rPr>
                <w:color w:val="D4D4D4"/>
              </w:rPr>
              <w:t>:</w:t>
            </w:r>
          </w:p>
          <w:p w14:paraId="7151F2F3"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6FE246C4" w14:textId="77777777" w:rsidR="00FC682F" w:rsidRPr="00C522DE" w:rsidRDefault="00FC682F" w:rsidP="002C6F69">
            <w:pPr>
              <w:pStyle w:val="PL"/>
              <w:rPr>
                <w:color w:val="D4D4D4"/>
              </w:rPr>
            </w:pPr>
            <w:r w:rsidRPr="00C522DE">
              <w:rPr>
                <w:color w:val="D4D4D4"/>
              </w:rPr>
              <w:t>          </w:t>
            </w:r>
            <w:r w:rsidRPr="00C522DE">
              <w:t>content</w:t>
            </w:r>
            <w:r w:rsidRPr="00C522DE">
              <w:rPr>
                <w:color w:val="D4D4D4"/>
              </w:rPr>
              <w:t>:</w:t>
            </w:r>
          </w:p>
          <w:p w14:paraId="56C1BC05" w14:textId="77777777" w:rsidR="00FC682F" w:rsidRPr="00C522DE" w:rsidRDefault="00FC682F" w:rsidP="002C6F69">
            <w:pPr>
              <w:pStyle w:val="PL"/>
              <w:rPr>
                <w:color w:val="D4D4D4"/>
              </w:rPr>
            </w:pPr>
            <w:r w:rsidRPr="00C522DE">
              <w:rPr>
                <w:color w:val="D4D4D4"/>
              </w:rPr>
              <w:t>            </w:t>
            </w:r>
            <w:r w:rsidRPr="00C522DE">
              <w:t>application/json</w:t>
            </w:r>
            <w:r w:rsidRPr="00C522DE">
              <w:rPr>
                <w:color w:val="D4D4D4"/>
              </w:rPr>
              <w:t>:</w:t>
            </w:r>
          </w:p>
          <w:p w14:paraId="6156FE88" w14:textId="77777777" w:rsidR="00FC682F" w:rsidRPr="00C522DE" w:rsidRDefault="00FC682F" w:rsidP="002C6F69">
            <w:pPr>
              <w:pStyle w:val="PL"/>
              <w:rPr>
                <w:color w:val="D4D4D4"/>
              </w:rPr>
            </w:pPr>
            <w:r w:rsidRPr="00C522DE">
              <w:rPr>
                <w:color w:val="D4D4D4"/>
              </w:rPr>
              <w:t>              </w:t>
            </w:r>
            <w:r w:rsidRPr="00C522DE">
              <w:t>schema</w:t>
            </w:r>
            <w:r w:rsidRPr="00C522DE">
              <w:rPr>
                <w:color w:val="D4D4D4"/>
              </w:rPr>
              <w:t>:</w:t>
            </w:r>
          </w:p>
          <w:p w14:paraId="616F84C4"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0E45397C" w14:textId="77777777" w:rsidR="00FC682F" w:rsidRPr="00C522DE" w:rsidRDefault="00FC682F" w:rsidP="002C6F69">
            <w:pPr>
              <w:pStyle w:val="PL"/>
              <w:rPr>
                <w:color w:val="D4D4D4"/>
              </w:rPr>
            </w:pPr>
            <w:r w:rsidRPr="00C522DE">
              <w:rPr>
                <w:color w:val="D4D4D4"/>
              </w:rPr>
              <w:t>  </w:t>
            </w:r>
            <w:r w:rsidRPr="00C522DE">
              <w:t>/provisioning-sessions/{provisioningSessionId}</w:t>
            </w:r>
            <w:r w:rsidRPr="00C522DE">
              <w:rPr>
                <w:color w:val="D4D4D4"/>
              </w:rPr>
              <w:t>:</w:t>
            </w:r>
          </w:p>
          <w:p w14:paraId="10BAFB34" w14:textId="77777777" w:rsidR="00FC682F" w:rsidRPr="00C522DE" w:rsidRDefault="00FC682F" w:rsidP="002C6F69">
            <w:pPr>
              <w:pStyle w:val="PL"/>
              <w:rPr>
                <w:color w:val="D4D4D4"/>
              </w:rPr>
            </w:pPr>
            <w:r w:rsidRPr="00C522DE">
              <w:rPr>
                <w:color w:val="D4D4D4"/>
              </w:rPr>
              <w:t>    </w:t>
            </w:r>
            <w:r w:rsidRPr="00C522DE">
              <w:t>parameters</w:t>
            </w:r>
            <w:r w:rsidRPr="00C522DE">
              <w:rPr>
                <w:color w:val="D4D4D4"/>
              </w:rPr>
              <w:t>:</w:t>
            </w:r>
          </w:p>
          <w:p w14:paraId="7043B35C" w14:textId="77777777" w:rsidR="00FC682F" w:rsidRPr="00C522DE" w:rsidRDefault="00FC682F" w:rsidP="002C6F69">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7044B679" w14:textId="77777777" w:rsidR="00FC682F" w:rsidRPr="00C522DE" w:rsidRDefault="00FC682F"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17192916"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 </w:t>
            </w:r>
            <w:r w:rsidRPr="00C522DE">
              <w:t>true</w:t>
            </w:r>
          </w:p>
          <w:p w14:paraId="3B49DE79" w14:textId="77777777" w:rsidR="00FC682F" w:rsidRPr="00C522DE" w:rsidRDefault="00FC682F" w:rsidP="002C6F69">
            <w:pPr>
              <w:pStyle w:val="PL"/>
              <w:rPr>
                <w:color w:val="D4D4D4"/>
              </w:rPr>
            </w:pPr>
            <w:r w:rsidRPr="00C522DE">
              <w:rPr>
                <w:color w:val="D4D4D4"/>
              </w:rPr>
              <w:t>          </w:t>
            </w:r>
            <w:r w:rsidRPr="00C522DE">
              <w:t>schema</w:t>
            </w:r>
            <w:r w:rsidRPr="00C522DE">
              <w:rPr>
                <w:color w:val="D4D4D4"/>
              </w:rPr>
              <w:t>:</w:t>
            </w:r>
          </w:p>
          <w:p w14:paraId="1BE8AB9D"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0C6FD7"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202B61BA" w14:textId="77777777" w:rsidR="00FC682F" w:rsidRPr="00C522DE" w:rsidRDefault="00FC682F" w:rsidP="002C6F69">
            <w:pPr>
              <w:pStyle w:val="PL"/>
              <w:rPr>
                <w:color w:val="D4D4D4"/>
              </w:rPr>
            </w:pPr>
            <w:r w:rsidRPr="00C522DE">
              <w:rPr>
                <w:color w:val="D4D4D4"/>
              </w:rPr>
              <w:t>    </w:t>
            </w:r>
            <w:r w:rsidRPr="00C522DE">
              <w:t>get</w:t>
            </w:r>
            <w:r w:rsidRPr="00C522DE">
              <w:rPr>
                <w:color w:val="D4D4D4"/>
              </w:rPr>
              <w:t>:</w:t>
            </w:r>
          </w:p>
          <w:p w14:paraId="3B50CF26" w14:textId="77777777" w:rsidR="00FC682F" w:rsidRPr="00C522DE" w:rsidRDefault="00FC682F" w:rsidP="002C6F69">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2627AF96" w14:textId="77777777" w:rsidR="00FC682F" w:rsidRPr="00C522DE" w:rsidRDefault="00FC682F" w:rsidP="002C6F69">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5B87CB9B" w14:textId="77777777" w:rsidR="00FC682F" w:rsidRPr="002D6463" w:rsidRDefault="00FC682F" w:rsidP="002C6F69">
            <w:pPr>
              <w:pStyle w:val="PL"/>
              <w:rPr>
                <w:color w:val="D4D4D4"/>
                <w:lang w:val="fr-FR"/>
              </w:rPr>
            </w:pPr>
            <w:r w:rsidRPr="00C522DE">
              <w:rPr>
                <w:color w:val="D4D4D4"/>
              </w:rPr>
              <w:t>      </w:t>
            </w:r>
            <w:r w:rsidRPr="002D6463">
              <w:rPr>
                <w:lang w:val="fr-FR"/>
              </w:rPr>
              <w:t>responses</w:t>
            </w:r>
            <w:r w:rsidRPr="002D6463">
              <w:rPr>
                <w:color w:val="D4D4D4"/>
                <w:lang w:val="fr-FR"/>
              </w:rPr>
              <w:t>:</w:t>
            </w:r>
          </w:p>
          <w:p w14:paraId="039AE968" w14:textId="77777777" w:rsidR="00FC682F" w:rsidRPr="002D6463" w:rsidRDefault="00FC682F"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8F8E411" w14:textId="77777777" w:rsidR="00FC682F" w:rsidRPr="002D6463" w:rsidRDefault="00FC682F"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2F523D3D" w14:textId="77777777" w:rsidR="00FC682F" w:rsidRPr="002D6463" w:rsidRDefault="00FC682F"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1041791" w14:textId="77777777" w:rsidR="00FC682F" w:rsidRPr="00C522DE" w:rsidRDefault="00FC682F" w:rsidP="002C6F69">
            <w:pPr>
              <w:pStyle w:val="PL"/>
              <w:rPr>
                <w:color w:val="D4D4D4"/>
              </w:rPr>
            </w:pPr>
            <w:r w:rsidRPr="002D6463">
              <w:rPr>
                <w:color w:val="D4D4D4"/>
                <w:lang w:val="fr-FR"/>
              </w:rPr>
              <w:t>            </w:t>
            </w:r>
            <w:r w:rsidRPr="00C522DE">
              <w:t>application/json</w:t>
            </w:r>
            <w:r w:rsidRPr="00C522DE">
              <w:rPr>
                <w:color w:val="D4D4D4"/>
              </w:rPr>
              <w:t>:</w:t>
            </w:r>
          </w:p>
          <w:p w14:paraId="1508D751" w14:textId="77777777" w:rsidR="00FC682F" w:rsidRPr="00C522DE" w:rsidRDefault="00FC682F" w:rsidP="002C6F69">
            <w:pPr>
              <w:pStyle w:val="PL"/>
              <w:rPr>
                <w:color w:val="D4D4D4"/>
              </w:rPr>
            </w:pPr>
            <w:r w:rsidRPr="00C522DE">
              <w:rPr>
                <w:color w:val="D4D4D4"/>
              </w:rPr>
              <w:t>              </w:t>
            </w:r>
            <w:r w:rsidRPr="00C522DE">
              <w:t>schema</w:t>
            </w:r>
            <w:r w:rsidRPr="00C522DE">
              <w:rPr>
                <w:color w:val="D4D4D4"/>
              </w:rPr>
              <w:t>:</w:t>
            </w:r>
          </w:p>
          <w:p w14:paraId="0F38F667"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17518056" w14:textId="77777777" w:rsidR="00FC682F" w:rsidRPr="00C522DE" w:rsidRDefault="00FC682F" w:rsidP="002C6F69">
            <w:pPr>
              <w:pStyle w:val="PL"/>
              <w:rPr>
                <w:color w:val="D4D4D4"/>
              </w:rPr>
            </w:pPr>
            <w:r w:rsidRPr="00C522DE">
              <w:rPr>
                <w:color w:val="D4D4D4"/>
              </w:rPr>
              <w:t>    </w:t>
            </w:r>
            <w:r w:rsidRPr="00C522DE">
              <w:t>delete</w:t>
            </w:r>
            <w:r w:rsidRPr="00C522DE">
              <w:rPr>
                <w:color w:val="D4D4D4"/>
              </w:rPr>
              <w:t>:</w:t>
            </w:r>
          </w:p>
          <w:p w14:paraId="2CB513D6" w14:textId="77777777" w:rsidR="00FC682F" w:rsidRPr="00C522DE" w:rsidRDefault="00FC682F" w:rsidP="002C6F69">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39C6B77F" w14:textId="77777777" w:rsidR="00FC682F" w:rsidRPr="00C522DE" w:rsidRDefault="00FC682F" w:rsidP="002C6F69">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177A4E8E" w14:textId="77777777" w:rsidR="00FC682F" w:rsidRPr="00C522DE" w:rsidRDefault="00FC682F" w:rsidP="002C6F69">
            <w:pPr>
              <w:pStyle w:val="PL"/>
              <w:rPr>
                <w:color w:val="D4D4D4"/>
              </w:rPr>
            </w:pPr>
            <w:r w:rsidRPr="00C522DE">
              <w:rPr>
                <w:color w:val="D4D4D4"/>
              </w:rPr>
              <w:t>      </w:t>
            </w:r>
            <w:r w:rsidRPr="00C522DE">
              <w:t>responses</w:t>
            </w:r>
            <w:r w:rsidRPr="00C522DE">
              <w:rPr>
                <w:color w:val="D4D4D4"/>
              </w:rPr>
              <w:t>:</w:t>
            </w:r>
          </w:p>
          <w:p w14:paraId="4A245D6D" w14:textId="77777777" w:rsidR="00FC682F" w:rsidRPr="00C522DE" w:rsidRDefault="00FC682F" w:rsidP="002C6F69">
            <w:pPr>
              <w:pStyle w:val="PL"/>
              <w:rPr>
                <w:color w:val="D4D4D4"/>
              </w:rPr>
            </w:pPr>
            <w:r w:rsidRPr="00C522DE">
              <w:rPr>
                <w:color w:val="D4D4D4"/>
              </w:rPr>
              <w:t>        </w:t>
            </w:r>
            <w:r w:rsidRPr="00C522DE">
              <w:rPr>
                <w:color w:val="CE9178"/>
              </w:rPr>
              <w:t>'204'</w:t>
            </w:r>
            <w:r w:rsidRPr="00C522DE">
              <w:rPr>
                <w:color w:val="D4D4D4"/>
              </w:rPr>
              <w:t>:</w:t>
            </w:r>
          </w:p>
          <w:p w14:paraId="7020EF25"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3A834265" w14:textId="77777777" w:rsidR="00FC682F" w:rsidRPr="00C522DE" w:rsidRDefault="00FC682F" w:rsidP="002C6F69">
            <w:pPr>
              <w:pStyle w:val="PL"/>
              <w:rPr>
                <w:color w:val="D4D4D4"/>
              </w:rPr>
            </w:pPr>
            <w:r w:rsidRPr="00C522DE">
              <w:rPr>
                <w:color w:val="D4D4D4"/>
              </w:rPr>
              <w:t>          </w:t>
            </w:r>
            <w:r w:rsidRPr="00C522DE">
              <w:rPr>
                <w:color w:val="6A9955"/>
              </w:rPr>
              <w:t># No Content</w:t>
            </w:r>
          </w:p>
          <w:p w14:paraId="58970285" w14:textId="77777777" w:rsidR="00FC682F" w:rsidRPr="00C522DE" w:rsidRDefault="00FC682F" w:rsidP="002C6F69">
            <w:pPr>
              <w:pStyle w:val="PL"/>
              <w:rPr>
                <w:color w:val="D4D4D4"/>
              </w:rPr>
            </w:pPr>
            <w:r w:rsidRPr="00C522DE">
              <w:t>components</w:t>
            </w:r>
            <w:r w:rsidRPr="00C522DE">
              <w:rPr>
                <w:color w:val="D4D4D4"/>
              </w:rPr>
              <w:t>:</w:t>
            </w:r>
          </w:p>
          <w:p w14:paraId="34487C63" w14:textId="77777777" w:rsidR="00FC682F" w:rsidRPr="00C522DE" w:rsidRDefault="00FC682F" w:rsidP="002C6F69">
            <w:pPr>
              <w:pStyle w:val="PL"/>
              <w:rPr>
                <w:color w:val="D4D4D4"/>
              </w:rPr>
            </w:pPr>
            <w:r w:rsidRPr="00C522DE">
              <w:rPr>
                <w:color w:val="D4D4D4"/>
              </w:rPr>
              <w:t>  </w:t>
            </w:r>
            <w:r w:rsidRPr="00C522DE">
              <w:t>schemas</w:t>
            </w:r>
            <w:r w:rsidRPr="00C522DE">
              <w:rPr>
                <w:color w:val="D4D4D4"/>
              </w:rPr>
              <w:t>:</w:t>
            </w:r>
          </w:p>
          <w:p w14:paraId="5BD8B429" w14:textId="77777777" w:rsidR="00FC682F" w:rsidRPr="00C522DE" w:rsidRDefault="00FC682F" w:rsidP="002C6F69">
            <w:pPr>
              <w:pStyle w:val="PL"/>
              <w:rPr>
                <w:color w:val="D4D4D4"/>
              </w:rPr>
            </w:pPr>
            <w:r w:rsidRPr="00C522DE">
              <w:rPr>
                <w:color w:val="D4D4D4"/>
              </w:rPr>
              <w:t>    </w:t>
            </w:r>
            <w:r w:rsidRPr="00C522DE">
              <w:t>ProvisioningSession</w:t>
            </w:r>
            <w:r w:rsidRPr="00C522DE">
              <w:rPr>
                <w:color w:val="D4D4D4"/>
              </w:rPr>
              <w:t>:</w:t>
            </w:r>
          </w:p>
          <w:p w14:paraId="23846CB3"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2A4AE6C5" w14:textId="77777777" w:rsidR="00FC682F" w:rsidRPr="00C522DE" w:rsidRDefault="00FC682F" w:rsidP="002C6F69">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1683E1F2" w14:textId="77777777" w:rsidR="00FC682F" w:rsidRPr="00C522DE" w:rsidRDefault="00FC682F" w:rsidP="002C6F69">
            <w:pPr>
              <w:pStyle w:val="PL"/>
              <w:rPr>
                <w:color w:val="D4D4D4"/>
              </w:rPr>
            </w:pPr>
            <w:r w:rsidRPr="00C522DE">
              <w:rPr>
                <w:color w:val="D4D4D4"/>
              </w:rPr>
              <w:t>      </w:t>
            </w:r>
            <w:r w:rsidRPr="00C522DE">
              <w:t>required</w:t>
            </w:r>
            <w:r w:rsidRPr="00C522DE">
              <w:rPr>
                <w:color w:val="D4D4D4"/>
              </w:rPr>
              <w:t>:</w:t>
            </w:r>
          </w:p>
          <w:p w14:paraId="5C7FB43D" w14:textId="77777777" w:rsidR="00FC682F" w:rsidRPr="00C522DE" w:rsidRDefault="00FC682F" w:rsidP="002C6F69">
            <w:pPr>
              <w:pStyle w:val="PL"/>
              <w:rPr>
                <w:color w:val="D4D4D4"/>
              </w:rPr>
            </w:pPr>
            <w:r w:rsidRPr="00C522DE">
              <w:rPr>
                <w:color w:val="D4D4D4"/>
              </w:rPr>
              <w:t>        - </w:t>
            </w:r>
            <w:r w:rsidRPr="00C522DE">
              <w:rPr>
                <w:color w:val="CE9178"/>
              </w:rPr>
              <w:t>provisioningSessionId</w:t>
            </w:r>
          </w:p>
          <w:p w14:paraId="2A327243" w14:textId="77777777" w:rsidR="00FC682F" w:rsidRPr="00C522DE" w:rsidRDefault="00FC682F" w:rsidP="002C6F69">
            <w:pPr>
              <w:pStyle w:val="PL"/>
              <w:rPr>
                <w:color w:val="D4D4D4"/>
              </w:rPr>
            </w:pPr>
            <w:r w:rsidRPr="00C522DE">
              <w:rPr>
                <w:color w:val="D4D4D4"/>
              </w:rPr>
              <w:t>        - </w:t>
            </w:r>
            <w:r w:rsidRPr="00C522DE">
              <w:rPr>
                <w:color w:val="CE9178"/>
              </w:rPr>
              <w:t>provisioningSessionType</w:t>
            </w:r>
          </w:p>
          <w:p w14:paraId="6C562F9B" w14:textId="77777777" w:rsidR="00FC682F" w:rsidRPr="00C522DE" w:rsidRDefault="00FC682F" w:rsidP="002C6F69">
            <w:pPr>
              <w:pStyle w:val="PL"/>
              <w:rPr>
                <w:color w:val="D4D4D4"/>
              </w:rPr>
            </w:pPr>
            <w:r>
              <w:rPr>
                <w:color w:val="D4D4D4"/>
                <w:lang w:val="en-US"/>
              </w:rPr>
              <w:t>        - </w:t>
            </w:r>
            <w:r w:rsidRPr="008C74CC">
              <w:rPr>
                <w:color w:val="CE9178"/>
                <w:lang w:val="en-US"/>
              </w:rPr>
              <w:t>externalApplicationId</w:t>
            </w:r>
          </w:p>
          <w:p w14:paraId="416D4126" w14:textId="77777777" w:rsidR="00FC682F" w:rsidRPr="00C522DE" w:rsidRDefault="00FC682F" w:rsidP="002C6F69">
            <w:pPr>
              <w:pStyle w:val="PL"/>
              <w:rPr>
                <w:color w:val="D4D4D4"/>
              </w:rPr>
            </w:pPr>
            <w:r w:rsidRPr="00C522DE">
              <w:rPr>
                <w:color w:val="D4D4D4"/>
              </w:rPr>
              <w:t>      </w:t>
            </w:r>
            <w:r w:rsidRPr="00C522DE">
              <w:t>properties</w:t>
            </w:r>
            <w:r w:rsidRPr="00C522DE">
              <w:rPr>
                <w:color w:val="D4D4D4"/>
              </w:rPr>
              <w:t>:</w:t>
            </w:r>
          </w:p>
          <w:p w14:paraId="176921C1" w14:textId="77777777" w:rsidR="00FC682F" w:rsidRPr="00C522DE" w:rsidRDefault="00FC682F" w:rsidP="002C6F69">
            <w:pPr>
              <w:pStyle w:val="PL"/>
              <w:rPr>
                <w:color w:val="D4D4D4"/>
              </w:rPr>
            </w:pPr>
            <w:r w:rsidRPr="00C522DE">
              <w:rPr>
                <w:color w:val="D4D4D4"/>
              </w:rPr>
              <w:t>        </w:t>
            </w:r>
            <w:r w:rsidRPr="00C522DE">
              <w:t>provisioningSessionId</w:t>
            </w:r>
            <w:r w:rsidRPr="00C522DE">
              <w:rPr>
                <w:color w:val="D4D4D4"/>
              </w:rPr>
              <w:t>:</w:t>
            </w:r>
          </w:p>
          <w:p w14:paraId="37409F83"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534397C" w14:textId="77777777" w:rsidR="00FC682F" w:rsidRPr="00C522DE" w:rsidRDefault="00FC682F" w:rsidP="002C6F69">
            <w:pPr>
              <w:pStyle w:val="PL"/>
              <w:rPr>
                <w:color w:val="D4D4D4"/>
              </w:rPr>
            </w:pPr>
            <w:r w:rsidRPr="00C522DE">
              <w:rPr>
                <w:color w:val="D4D4D4"/>
              </w:rPr>
              <w:t>        </w:t>
            </w:r>
            <w:r w:rsidRPr="00C522DE">
              <w:t>provisioningSessionType</w:t>
            </w:r>
            <w:r w:rsidRPr="00C522DE">
              <w:rPr>
                <w:color w:val="D4D4D4"/>
              </w:rPr>
              <w:t>:</w:t>
            </w:r>
          </w:p>
          <w:p w14:paraId="7F8E1C2A"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09DB7A76" w14:textId="77777777" w:rsidR="00FC682F" w:rsidRPr="00C522DE" w:rsidRDefault="00FC682F" w:rsidP="002C6F69">
            <w:pPr>
              <w:pStyle w:val="PL"/>
              <w:rPr>
                <w:color w:val="D4D4D4"/>
              </w:rPr>
            </w:pPr>
            <w:r w:rsidRPr="00C522DE">
              <w:rPr>
                <w:color w:val="D4D4D4"/>
              </w:rPr>
              <w:t>        </w:t>
            </w:r>
            <w:r w:rsidRPr="00C522DE">
              <w:t>aspId</w:t>
            </w:r>
            <w:r w:rsidRPr="00C522DE">
              <w:rPr>
                <w:color w:val="D4D4D4"/>
              </w:rPr>
              <w:t>:</w:t>
            </w:r>
          </w:p>
          <w:p w14:paraId="43F5B671"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64E205" w14:textId="77777777" w:rsidR="00FC682F" w:rsidRDefault="00FC682F" w:rsidP="002C6F69">
            <w:pPr>
              <w:pStyle w:val="PL"/>
              <w:rPr>
                <w:color w:val="D4D4D4"/>
                <w:lang w:val="en-US"/>
              </w:rPr>
            </w:pPr>
            <w:r>
              <w:rPr>
                <w:color w:val="D4D4D4"/>
                <w:lang w:val="en-US"/>
              </w:rPr>
              <w:t>        </w:t>
            </w:r>
            <w:r w:rsidRPr="008C74CC">
              <w:rPr>
                <w:lang w:val="en-US"/>
              </w:rPr>
              <w:t>externalApplication</w:t>
            </w:r>
            <w:r>
              <w:rPr>
                <w:lang w:val="en-US"/>
              </w:rPr>
              <w:t>Id</w:t>
            </w:r>
            <w:r>
              <w:rPr>
                <w:color w:val="D4D4D4"/>
                <w:lang w:val="en-US"/>
              </w:rPr>
              <w:t>:</w:t>
            </w:r>
          </w:p>
          <w:p w14:paraId="6D3FB2E7" w14:textId="77777777" w:rsidR="00FC682F" w:rsidRDefault="00FC682F" w:rsidP="002C6F69">
            <w:pPr>
              <w:pStyle w:val="PL"/>
              <w:rPr>
                <w:color w:val="CE9178"/>
                <w:lang w:val="en-US"/>
              </w:rPr>
            </w:pPr>
            <w:r>
              <w:rPr>
                <w:color w:val="D4D4D4"/>
                <w:lang w:val="en-US"/>
              </w:rPr>
              <w:t>          </w:t>
            </w:r>
            <w:r>
              <w:rPr>
                <w:lang w:val="en-US"/>
              </w:rPr>
              <w:t>$ref</w:t>
            </w:r>
            <w:r>
              <w:rPr>
                <w:color w:val="D4D4D4"/>
                <w:lang w:val="en-US"/>
              </w:rPr>
              <w:t>: </w:t>
            </w:r>
            <w:r>
              <w:rPr>
                <w:color w:val="CE9178"/>
                <w:lang w:val="en-US"/>
              </w:rPr>
              <w:t>'</w:t>
            </w:r>
            <w:r w:rsidRPr="008C74CC">
              <w:rPr>
                <w:color w:val="CE9178"/>
                <w:lang w:val="en-US"/>
              </w:rPr>
              <w:t>TS29571_CommonData.yaml#/components/schemas/ApplicationId</w:t>
            </w:r>
            <w:r>
              <w:rPr>
                <w:color w:val="CE9178"/>
                <w:lang w:val="en-US"/>
              </w:rPr>
              <w:t>'</w:t>
            </w:r>
          </w:p>
          <w:p w14:paraId="3FBF46FF" w14:textId="77777777" w:rsidR="00FC682F" w:rsidRPr="00C522DE" w:rsidRDefault="00FC682F" w:rsidP="002C6F69">
            <w:pPr>
              <w:pStyle w:val="PL"/>
              <w:rPr>
                <w:color w:val="D4D4D4"/>
              </w:rPr>
            </w:pPr>
            <w:r w:rsidRPr="00C522DE">
              <w:rPr>
                <w:color w:val="D4D4D4"/>
              </w:rPr>
              <w:t>        </w:t>
            </w:r>
            <w:r w:rsidRPr="00C522DE">
              <w:t>serverCertificateIds</w:t>
            </w:r>
            <w:r w:rsidRPr="00C522DE">
              <w:rPr>
                <w:color w:val="D4D4D4"/>
              </w:rPr>
              <w:t>:</w:t>
            </w:r>
          </w:p>
          <w:p w14:paraId="281380E0"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0F43DBDB" w14:textId="77777777" w:rsidR="00FC682F" w:rsidRPr="00C522DE" w:rsidRDefault="00FC682F" w:rsidP="002C6F69">
            <w:pPr>
              <w:pStyle w:val="PL"/>
              <w:rPr>
                <w:color w:val="D4D4D4"/>
              </w:rPr>
            </w:pPr>
            <w:r w:rsidRPr="00C522DE">
              <w:rPr>
                <w:color w:val="D4D4D4"/>
              </w:rPr>
              <w:t>          </w:t>
            </w:r>
            <w:r w:rsidRPr="00C522DE">
              <w:t>items</w:t>
            </w:r>
            <w:r w:rsidRPr="00C522DE">
              <w:rPr>
                <w:color w:val="D4D4D4"/>
              </w:rPr>
              <w:t>:</w:t>
            </w:r>
          </w:p>
          <w:p w14:paraId="3956292A"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9760A79" w14:textId="77777777" w:rsidR="00FC682F" w:rsidRPr="00C522DE" w:rsidRDefault="00FC682F" w:rsidP="002C6F69">
            <w:pPr>
              <w:pStyle w:val="PL"/>
              <w:rPr>
                <w:color w:val="D4D4D4"/>
              </w:rPr>
            </w:pPr>
            <w:r w:rsidRPr="00C522DE">
              <w:rPr>
                <w:color w:val="D4D4D4"/>
              </w:rPr>
              <w:t>          </w:t>
            </w:r>
            <w:r w:rsidRPr="00C522DE">
              <w:t>minItems</w:t>
            </w:r>
            <w:r w:rsidRPr="00C522DE">
              <w:rPr>
                <w:color w:val="D4D4D4"/>
              </w:rPr>
              <w:t>: </w:t>
            </w:r>
            <w:r w:rsidRPr="00C522DE">
              <w:rPr>
                <w:color w:val="B5CEA8"/>
              </w:rPr>
              <w:t>1</w:t>
            </w:r>
          </w:p>
          <w:p w14:paraId="007C921D" w14:textId="77777777" w:rsidR="00FC682F" w:rsidRDefault="00FC682F" w:rsidP="002C6F69">
            <w:pPr>
              <w:pStyle w:val="PL"/>
              <w:rPr>
                <w:color w:val="D4D4D4"/>
                <w:lang w:val="en-US"/>
              </w:rPr>
            </w:pPr>
            <w:r>
              <w:rPr>
                <w:color w:val="D4D4D4"/>
                <w:lang w:val="en-US"/>
              </w:rPr>
              <w:t>          </w:t>
            </w:r>
            <w:r>
              <w:rPr>
                <w:lang w:val="en-US"/>
              </w:rPr>
              <w:t>uniqueItems</w:t>
            </w:r>
            <w:r>
              <w:rPr>
                <w:color w:val="D4D4D4"/>
                <w:lang w:val="en-US"/>
              </w:rPr>
              <w:t>: true</w:t>
            </w:r>
          </w:p>
          <w:p w14:paraId="45FE00F5" w14:textId="77777777" w:rsidR="00FC682F" w:rsidRPr="00C522DE" w:rsidRDefault="00FC682F" w:rsidP="002C6F69">
            <w:pPr>
              <w:pStyle w:val="PL"/>
              <w:rPr>
                <w:color w:val="D4D4D4"/>
              </w:rPr>
            </w:pPr>
            <w:r w:rsidRPr="00C522DE">
              <w:rPr>
                <w:color w:val="D4D4D4"/>
              </w:rPr>
              <w:t>        </w:t>
            </w:r>
            <w:r w:rsidRPr="00C522DE">
              <w:t>contentPreparationTemplateIds</w:t>
            </w:r>
            <w:r w:rsidRPr="00C522DE">
              <w:rPr>
                <w:color w:val="D4D4D4"/>
              </w:rPr>
              <w:t>:</w:t>
            </w:r>
          </w:p>
          <w:p w14:paraId="3C77871B"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5086DC6B" w14:textId="77777777" w:rsidR="00FC682F" w:rsidRPr="00C522DE" w:rsidRDefault="00FC682F" w:rsidP="002C6F69">
            <w:pPr>
              <w:pStyle w:val="PL"/>
              <w:rPr>
                <w:color w:val="D4D4D4"/>
              </w:rPr>
            </w:pPr>
            <w:r w:rsidRPr="00C522DE">
              <w:rPr>
                <w:color w:val="D4D4D4"/>
              </w:rPr>
              <w:t>          </w:t>
            </w:r>
            <w:r w:rsidRPr="00C522DE">
              <w:t>items</w:t>
            </w:r>
            <w:r w:rsidRPr="00C522DE">
              <w:rPr>
                <w:color w:val="D4D4D4"/>
              </w:rPr>
              <w:t>:</w:t>
            </w:r>
          </w:p>
          <w:p w14:paraId="60C2C4E5"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B085EBB" w14:textId="77777777" w:rsidR="00FC682F" w:rsidRPr="00C522DE" w:rsidRDefault="00FC682F" w:rsidP="002C6F69">
            <w:pPr>
              <w:pStyle w:val="PL"/>
              <w:rPr>
                <w:color w:val="D4D4D4"/>
              </w:rPr>
            </w:pPr>
            <w:r w:rsidRPr="00C522DE">
              <w:rPr>
                <w:color w:val="D4D4D4"/>
              </w:rPr>
              <w:t>          </w:t>
            </w:r>
            <w:r w:rsidRPr="00C522DE">
              <w:t>minItems</w:t>
            </w:r>
            <w:r w:rsidRPr="00C522DE">
              <w:rPr>
                <w:color w:val="D4D4D4"/>
              </w:rPr>
              <w:t>: </w:t>
            </w:r>
            <w:r w:rsidRPr="00C522DE">
              <w:rPr>
                <w:color w:val="B5CEA8"/>
              </w:rPr>
              <w:t>1</w:t>
            </w:r>
          </w:p>
          <w:p w14:paraId="7B270818" w14:textId="77777777" w:rsidR="00FC682F" w:rsidRDefault="00FC682F" w:rsidP="002C6F69">
            <w:pPr>
              <w:pStyle w:val="PL"/>
              <w:rPr>
                <w:color w:val="D4D4D4"/>
                <w:lang w:val="en-US"/>
              </w:rPr>
            </w:pPr>
            <w:r>
              <w:rPr>
                <w:color w:val="D4D4D4"/>
                <w:lang w:val="en-US"/>
              </w:rPr>
              <w:t>          </w:t>
            </w:r>
            <w:r>
              <w:rPr>
                <w:lang w:val="en-US"/>
              </w:rPr>
              <w:t>uniqueItems</w:t>
            </w:r>
            <w:r>
              <w:rPr>
                <w:color w:val="D4D4D4"/>
                <w:lang w:val="en-US"/>
              </w:rPr>
              <w:t>: true</w:t>
            </w:r>
          </w:p>
          <w:p w14:paraId="236E6A98" w14:textId="77777777" w:rsidR="00FC682F" w:rsidRPr="00C522DE" w:rsidRDefault="00FC682F" w:rsidP="002C6F69">
            <w:pPr>
              <w:pStyle w:val="PL"/>
              <w:rPr>
                <w:color w:val="D4D4D4"/>
              </w:rPr>
            </w:pPr>
            <w:r w:rsidRPr="00C522DE">
              <w:rPr>
                <w:color w:val="D4D4D4"/>
              </w:rPr>
              <w:t>        </w:t>
            </w:r>
            <w:r w:rsidRPr="00C522DE">
              <w:t>metricsReportingConfigurationIds</w:t>
            </w:r>
            <w:r w:rsidRPr="00C522DE">
              <w:rPr>
                <w:color w:val="D4D4D4"/>
              </w:rPr>
              <w:t>:</w:t>
            </w:r>
          </w:p>
          <w:p w14:paraId="5DFC1605"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2AE59EA0" w14:textId="77777777" w:rsidR="00FC682F" w:rsidRPr="00C522DE" w:rsidRDefault="00FC682F" w:rsidP="002C6F69">
            <w:pPr>
              <w:pStyle w:val="PL"/>
              <w:rPr>
                <w:color w:val="D4D4D4"/>
              </w:rPr>
            </w:pPr>
            <w:r w:rsidRPr="00C522DE">
              <w:rPr>
                <w:color w:val="D4D4D4"/>
              </w:rPr>
              <w:t>          </w:t>
            </w:r>
            <w:r w:rsidRPr="00C522DE">
              <w:t>items</w:t>
            </w:r>
            <w:r w:rsidRPr="00C522DE">
              <w:rPr>
                <w:color w:val="D4D4D4"/>
              </w:rPr>
              <w:t>:</w:t>
            </w:r>
          </w:p>
          <w:p w14:paraId="46032DAD"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2FC1F9E" w14:textId="77777777" w:rsidR="00FC682F" w:rsidRPr="00C522DE" w:rsidRDefault="00FC682F" w:rsidP="002C6F69">
            <w:pPr>
              <w:pStyle w:val="PL"/>
              <w:rPr>
                <w:color w:val="D4D4D4"/>
              </w:rPr>
            </w:pPr>
            <w:r w:rsidRPr="00C522DE">
              <w:rPr>
                <w:color w:val="D4D4D4"/>
              </w:rPr>
              <w:t>          </w:t>
            </w:r>
            <w:r w:rsidRPr="00C522DE">
              <w:t>minItems</w:t>
            </w:r>
            <w:r w:rsidRPr="00C522DE">
              <w:rPr>
                <w:color w:val="D4D4D4"/>
              </w:rPr>
              <w:t>: </w:t>
            </w:r>
            <w:r w:rsidRPr="00C522DE">
              <w:rPr>
                <w:color w:val="B5CEA8"/>
              </w:rPr>
              <w:t>1</w:t>
            </w:r>
          </w:p>
          <w:p w14:paraId="1D5594BE" w14:textId="77777777" w:rsidR="00FC682F" w:rsidRDefault="00FC682F" w:rsidP="002C6F69">
            <w:pPr>
              <w:pStyle w:val="PL"/>
              <w:rPr>
                <w:color w:val="D4D4D4"/>
                <w:lang w:val="en-US"/>
              </w:rPr>
            </w:pPr>
            <w:r>
              <w:rPr>
                <w:color w:val="D4D4D4"/>
                <w:lang w:val="en-US"/>
              </w:rPr>
              <w:t>          </w:t>
            </w:r>
            <w:r>
              <w:rPr>
                <w:lang w:val="en-US"/>
              </w:rPr>
              <w:t>uniqueItems</w:t>
            </w:r>
            <w:r>
              <w:rPr>
                <w:color w:val="D4D4D4"/>
                <w:lang w:val="en-US"/>
              </w:rPr>
              <w:t>: true</w:t>
            </w:r>
          </w:p>
          <w:p w14:paraId="7737F42C" w14:textId="77777777" w:rsidR="00FC682F" w:rsidRPr="00C522DE" w:rsidRDefault="00FC682F" w:rsidP="002C6F69">
            <w:pPr>
              <w:pStyle w:val="PL"/>
              <w:rPr>
                <w:color w:val="D4D4D4"/>
              </w:rPr>
            </w:pPr>
            <w:r w:rsidRPr="00C522DE">
              <w:rPr>
                <w:color w:val="D4D4D4"/>
              </w:rPr>
              <w:t>        </w:t>
            </w:r>
            <w:r w:rsidRPr="00C522DE">
              <w:t>policyTemplateIds</w:t>
            </w:r>
            <w:r w:rsidRPr="00C522DE">
              <w:rPr>
                <w:color w:val="D4D4D4"/>
              </w:rPr>
              <w:t>:</w:t>
            </w:r>
          </w:p>
          <w:p w14:paraId="389F20D7" w14:textId="77777777" w:rsidR="00FC682F" w:rsidRPr="00C522DE" w:rsidRDefault="00FC682F"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4BBB9E76" w14:textId="77777777" w:rsidR="00FC682F" w:rsidRPr="00C522DE" w:rsidRDefault="00FC682F" w:rsidP="002C6F69">
            <w:pPr>
              <w:pStyle w:val="PL"/>
              <w:rPr>
                <w:color w:val="D4D4D4"/>
              </w:rPr>
            </w:pPr>
            <w:r w:rsidRPr="00C522DE">
              <w:rPr>
                <w:color w:val="D4D4D4"/>
              </w:rPr>
              <w:t>          </w:t>
            </w:r>
            <w:r w:rsidRPr="00C522DE">
              <w:t>items</w:t>
            </w:r>
            <w:r w:rsidRPr="00C522DE">
              <w:rPr>
                <w:color w:val="D4D4D4"/>
              </w:rPr>
              <w:t>:</w:t>
            </w:r>
          </w:p>
          <w:p w14:paraId="77BB0435" w14:textId="77777777" w:rsidR="00FC682F" w:rsidRPr="00C522DE" w:rsidRDefault="00FC682F"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C9D624F" w14:textId="77777777" w:rsidR="00FC682F" w:rsidRDefault="00FC682F" w:rsidP="002C6F69">
            <w:pPr>
              <w:pStyle w:val="PL"/>
              <w:rPr>
                <w:color w:val="B5CEA8"/>
              </w:rPr>
            </w:pPr>
            <w:r w:rsidRPr="00C522DE">
              <w:rPr>
                <w:color w:val="D4D4D4"/>
              </w:rPr>
              <w:t>          </w:t>
            </w:r>
            <w:r w:rsidRPr="00C522DE">
              <w:t>minItems</w:t>
            </w:r>
            <w:r w:rsidRPr="00C522DE">
              <w:rPr>
                <w:color w:val="D4D4D4"/>
              </w:rPr>
              <w:t>: </w:t>
            </w:r>
            <w:r w:rsidRPr="00C522DE">
              <w:rPr>
                <w:color w:val="B5CEA8"/>
              </w:rPr>
              <w:t>1</w:t>
            </w:r>
          </w:p>
          <w:p w14:paraId="1CD150AF" w14:textId="77777777" w:rsidR="00FC682F" w:rsidRDefault="00FC682F" w:rsidP="002C6F69">
            <w:pPr>
              <w:pStyle w:val="PL"/>
              <w:rPr>
                <w:color w:val="D4D4D4"/>
                <w:lang w:val="en-US"/>
              </w:rPr>
            </w:pPr>
            <w:r>
              <w:rPr>
                <w:color w:val="D4D4D4"/>
                <w:lang w:val="en-US"/>
              </w:rPr>
              <w:t>          </w:t>
            </w:r>
            <w:r>
              <w:rPr>
                <w:lang w:val="en-US"/>
              </w:rPr>
              <w:t>uniqueItems</w:t>
            </w:r>
            <w:r>
              <w:rPr>
                <w:color w:val="D4D4D4"/>
                <w:lang w:val="en-US"/>
              </w:rPr>
              <w:t>: true</w:t>
            </w:r>
          </w:p>
          <w:p w14:paraId="25111734" w14:textId="77777777" w:rsidR="00FC682F" w:rsidRDefault="00FC682F" w:rsidP="002C6F69">
            <w:pPr>
              <w:pStyle w:val="PL"/>
              <w:rPr>
                <w:color w:val="D4D4D4"/>
                <w:lang w:val="en-US"/>
              </w:rPr>
            </w:pPr>
            <w:r>
              <w:rPr>
                <w:color w:val="D4D4D4"/>
                <w:lang w:val="en-US"/>
              </w:rPr>
              <w:t>        </w:t>
            </w:r>
            <w:r w:rsidRPr="001919BF">
              <w:rPr>
                <w:lang w:val="en-US"/>
              </w:rPr>
              <w:t>edgeResourcesConfiguration</w:t>
            </w:r>
            <w:r>
              <w:rPr>
                <w:lang w:val="en-US"/>
              </w:rPr>
              <w:t>Id</w:t>
            </w:r>
            <w:r w:rsidRPr="001919BF">
              <w:rPr>
                <w:lang w:val="en-US"/>
              </w:rPr>
              <w:t>s</w:t>
            </w:r>
            <w:r>
              <w:rPr>
                <w:color w:val="D4D4D4"/>
                <w:lang w:val="en-US"/>
              </w:rPr>
              <w:t>:</w:t>
            </w:r>
          </w:p>
          <w:p w14:paraId="1BB3E043" w14:textId="77777777" w:rsidR="00FC682F" w:rsidRDefault="00FC682F"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EAF30EC" w14:textId="77777777" w:rsidR="00FC682F" w:rsidRDefault="00FC682F" w:rsidP="002C6F69">
            <w:pPr>
              <w:pStyle w:val="PL"/>
              <w:rPr>
                <w:color w:val="D4D4D4"/>
                <w:lang w:val="en-US"/>
              </w:rPr>
            </w:pPr>
            <w:r>
              <w:rPr>
                <w:color w:val="D4D4D4"/>
                <w:lang w:val="en-US"/>
              </w:rPr>
              <w:t>          </w:t>
            </w:r>
            <w:r>
              <w:rPr>
                <w:lang w:val="en-US"/>
              </w:rPr>
              <w:t>items</w:t>
            </w:r>
            <w:r>
              <w:rPr>
                <w:color w:val="D4D4D4"/>
                <w:lang w:val="en-US"/>
              </w:rPr>
              <w:t>:</w:t>
            </w:r>
          </w:p>
          <w:p w14:paraId="01F4ABA0" w14:textId="77777777" w:rsidR="00FC682F" w:rsidRDefault="00FC682F"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268BD18" w14:textId="77777777" w:rsidR="00FC682F" w:rsidRDefault="00FC682F" w:rsidP="002C6F69">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272AFC64" w14:textId="77777777" w:rsidR="00FC682F" w:rsidRDefault="00FC682F" w:rsidP="002C6F69">
            <w:pPr>
              <w:pStyle w:val="PL"/>
              <w:rPr>
                <w:color w:val="D4D4D4"/>
                <w:lang w:val="en-US"/>
              </w:rPr>
            </w:pPr>
            <w:r>
              <w:rPr>
                <w:color w:val="D4D4D4"/>
                <w:lang w:val="en-US"/>
              </w:rPr>
              <w:t>          </w:t>
            </w:r>
            <w:r>
              <w:rPr>
                <w:lang w:val="en-US"/>
              </w:rPr>
              <w:t>uniqueItems</w:t>
            </w:r>
            <w:r>
              <w:rPr>
                <w:color w:val="D4D4D4"/>
                <w:lang w:val="en-US"/>
              </w:rPr>
              <w:t>: true</w:t>
            </w:r>
          </w:p>
          <w:p w14:paraId="37215B6D" w14:textId="77777777" w:rsidR="00FC682F" w:rsidRDefault="00FC682F" w:rsidP="002C6F69">
            <w:pPr>
              <w:pStyle w:val="PL"/>
              <w:rPr>
                <w:color w:val="D4D4D4"/>
                <w:lang w:val="en-US"/>
              </w:rPr>
            </w:pPr>
            <w:r>
              <w:rPr>
                <w:color w:val="D4D4D4"/>
                <w:lang w:val="en-US"/>
              </w:rPr>
              <w:t>        </w:t>
            </w:r>
            <w:r w:rsidRPr="001919BF">
              <w:rPr>
                <w:lang w:val="en-US"/>
              </w:rPr>
              <w:t>eventDataProcessingConfiguration</w:t>
            </w:r>
            <w:r>
              <w:rPr>
                <w:lang w:val="en-US"/>
              </w:rPr>
              <w:t>Id</w:t>
            </w:r>
            <w:r w:rsidRPr="001919BF">
              <w:rPr>
                <w:lang w:val="en-US"/>
              </w:rPr>
              <w:t>s</w:t>
            </w:r>
            <w:r>
              <w:rPr>
                <w:color w:val="D4D4D4"/>
                <w:lang w:val="en-US"/>
              </w:rPr>
              <w:t>:</w:t>
            </w:r>
          </w:p>
          <w:p w14:paraId="15BD28EF" w14:textId="77777777" w:rsidR="00FC682F" w:rsidRDefault="00FC682F" w:rsidP="002C6F69">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4D8257B" w14:textId="77777777" w:rsidR="00FC682F" w:rsidRDefault="00FC682F" w:rsidP="002C6F69">
            <w:pPr>
              <w:pStyle w:val="PL"/>
              <w:rPr>
                <w:color w:val="D4D4D4"/>
                <w:lang w:val="en-US"/>
              </w:rPr>
            </w:pPr>
            <w:r>
              <w:rPr>
                <w:color w:val="D4D4D4"/>
                <w:lang w:val="en-US"/>
              </w:rPr>
              <w:t>          </w:t>
            </w:r>
            <w:r>
              <w:rPr>
                <w:lang w:val="en-US"/>
              </w:rPr>
              <w:t>items</w:t>
            </w:r>
            <w:r>
              <w:rPr>
                <w:color w:val="D4D4D4"/>
                <w:lang w:val="en-US"/>
              </w:rPr>
              <w:t>:</w:t>
            </w:r>
          </w:p>
          <w:p w14:paraId="43228C31" w14:textId="77777777" w:rsidR="00FC682F" w:rsidRDefault="00FC682F" w:rsidP="002C6F69">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F690999" w14:textId="77777777" w:rsidR="00FC682F" w:rsidRDefault="00FC682F" w:rsidP="002C6F69">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1BA1E53C" w14:textId="77777777" w:rsidR="00FC682F" w:rsidRPr="00C522DE" w:rsidRDefault="00FC682F" w:rsidP="002C6F69">
            <w:pPr>
              <w:pStyle w:val="PL"/>
              <w:rPr>
                <w:color w:val="D4D4D4"/>
              </w:rPr>
            </w:pPr>
            <w:r>
              <w:rPr>
                <w:color w:val="D4D4D4"/>
                <w:lang w:val="en-US"/>
              </w:rPr>
              <w:t>          </w:t>
            </w:r>
            <w:r>
              <w:rPr>
                <w:lang w:val="en-US"/>
              </w:rPr>
              <w:t>uniqueItems</w:t>
            </w:r>
            <w:r>
              <w:rPr>
                <w:color w:val="D4D4D4"/>
                <w:lang w:val="en-US"/>
              </w:rPr>
              <w:t>: true</w:t>
            </w:r>
          </w:p>
        </w:tc>
      </w:tr>
    </w:tbl>
    <w:p w14:paraId="12C353FE" w14:textId="77777777" w:rsidR="000F5FEB" w:rsidRPr="000F5FEB" w:rsidRDefault="000F5FEB" w:rsidP="00DB7C2C"/>
    <w:p w14:paraId="3C12A4A4" w14:textId="5748DBF9" w:rsidR="00B11A41" w:rsidRDefault="004A2A6D" w:rsidP="00B11A41">
      <w:pPr>
        <w:pStyle w:val="Heading2"/>
      </w:pPr>
      <w:bookmarkStart w:id="2099" w:name="_Toc68899745"/>
      <w:bookmarkStart w:id="2100" w:name="_Toc71214496"/>
      <w:bookmarkStart w:id="2101" w:name="_Toc71722170"/>
      <w:bookmarkStart w:id="2102" w:name="_Toc74859222"/>
      <w:bookmarkStart w:id="2103" w:name="_Toc123800976"/>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2099"/>
      <w:bookmarkEnd w:id="2100"/>
      <w:bookmarkEnd w:id="2101"/>
      <w:bookmarkEnd w:id="2102"/>
      <w:bookmarkEnd w:id="2103"/>
    </w:p>
    <w:tbl>
      <w:tblPr>
        <w:tblW w:w="0" w:type="auto"/>
        <w:tblLook w:val="04A0" w:firstRow="1" w:lastRow="0" w:firstColumn="1" w:lastColumn="0" w:noHBand="0" w:noVBand="1"/>
      </w:tblPr>
      <w:tblGrid>
        <w:gridCol w:w="9629"/>
      </w:tblGrid>
      <w:tr w:rsidR="006440DB" w:rsidRPr="00C522DE" w14:paraId="297CB66B"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39D571F6" w14:textId="77777777" w:rsidR="006440DB" w:rsidRPr="00C522DE" w:rsidRDefault="006440DB" w:rsidP="00B5532A">
            <w:pPr>
              <w:pStyle w:val="PL"/>
              <w:rPr>
                <w:color w:val="D4D4D4"/>
              </w:rPr>
            </w:pPr>
            <w:r w:rsidRPr="00C522DE">
              <w:t>openapi</w:t>
            </w:r>
            <w:r w:rsidRPr="00C522DE">
              <w:rPr>
                <w:color w:val="D4D4D4"/>
              </w:rPr>
              <w:t>: </w:t>
            </w:r>
            <w:r w:rsidRPr="00C522DE">
              <w:rPr>
                <w:color w:val="B5CEA8"/>
              </w:rPr>
              <w:t>3.0.0</w:t>
            </w:r>
          </w:p>
          <w:p w14:paraId="4C81CC00" w14:textId="77777777" w:rsidR="006440DB" w:rsidRPr="00C522DE" w:rsidRDefault="006440DB" w:rsidP="00B5532A">
            <w:pPr>
              <w:pStyle w:val="PL"/>
              <w:rPr>
                <w:color w:val="D4D4D4"/>
              </w:rPr>
            </w:pPr>
            <w:r w:rsidRPr="00C522DE">
              <w:t>info</w:t>
            </w:r>
            <w:r w:rsidRPr="00C522DE">
              <w:rPr>
                <w:color w:val="D4D4D4"/>
              </w:rPr>
              <w:t>:</w:t>
            </w:r>
          </w:p>
          <w:p w14:paraId="2A7BE97A" w14:textId="77777777" w:rsidR="006440DB" w:rsidRPr="00C522DE" w:rsidRDefault="006440DB" w:rsidP="00B5532A">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6EB8C01D" w14:textId="4D19F1D2" w:rsidR="006440DB" w:rsidRPr="00C522DE" w:rsidRDefault="006440DB" w:rsidP="00B5532A">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1</w:t>
            </w:r>
            <w:r w:rsidRPr="00C522DE">
              <w:rPr>
                <w:color w:val="B5CEA8"/>
              </w:rPr>
              <w:t>.</w:t>
            </w:r>
            <w:r>
              <w:rPr>
                <w:color w:val="B5CEA8"/>
              </w:rPr>
              <w:t>1</w:t>
            </w:r>
          </w:p>
          <w:p w14:paraId="40AF0DB9"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586C0"/>
              </w:rPr>
              <w:t>|</w:t>
            </w:r>
          </w:p>
          <w:p w14:paraId="16AE4F59" w14:textId="77777777" w:rsidR="006440DB" w:rsidRPr="00C522DE" w:rsidRDefault="006440DB" w:rsidP="00B5532A">
            <w:pPr>
              <w:pStyle w:val="PL"/>
              <w:rPr>
                <w:color w:val="D4D4D4"/>
              </w:rPr>
            </w:pPr>
            <w:r w:rsidRPr="00C522DE">
              <w:rPr>
                <w:color w:val="CE9178"/>
              </w:rPr>
              <w:t>    5GMS AF M1 Server Certificates Provisioning API</w:t>
            </w:r>
          </w:p>
          <w:p w14:paraId="3826B457" w14:textId="77777777" w:rsidR="006440DB" w:rsidRPr="00C522DE" w:rsidRDefault="006440DB" w:rsidP="00B5532A">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3FE1517C" w14:textId="77777777" w:rsidR="006440DB" w:rsidRPr="00C522DE" w:rsidRDefault="006440DB" w:rsidP="00B5532A">
            <w:pPr>
              <w:pStyle w:val="PL"/>
              <w:rPr>
                <w:color w:val="D4D4D4"/>
              </w:rPr>
            </w:pPr>
            <w:r w:rsidRPr="00C522DE">
              <w:rPr>
                <w:color w:val="CE9178"/>
              </w:rPr>
              <w:t>    All rights reserved.</w:t>
            </w:r>
          </w:p>
          <w:p w14:paraId="41FFE0C2" w14:textId="77777777" w:rsidR="006440DB" w:rsidRPr="00C522DE" w:rsidRDefault="006440DB" w:rsidP="00B5532A">
            <w:pPr>
              <w:pStyle w:val="PL"/>
              <w:rPr>
                <w:color w:val="D4D4D4"/>
              </w:rPr>
            </w:pPr>
            <w:r w:rsidRPr="00C522DE">
              <w:t>tags</w:t>
            </w:r>
            <w:r w:rsidRPr="00C522DE">
              <w:rPr>
                <w:color w:val="D4D4D4"/>
              </w:rPr>
              <w:t>:</w:t>
            </w:r>
          </w:p>
          <w:p w14:paraId="105E3CBC" w14:textId="77777777" w:rsidR="006440DB" w:rsidRPr="00C522DE" w:rsidRDefault="006440DB" w:rsidP="00B5532A">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0A4CAC00"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3A6F3C37" w14:textId="77777777" w:rsidR="006440DB" w:rsidRPr="00C522DE" w:rsidRDefault="006440DB" w:rsidP="00B5532A">
            <w:pPr>
              <w:pStyle w:val="PL"/>
              <w:rPr>
                <w:color w:val="D4D4D4"/>
              </w:rPr>
            </w:pPr>
            <w:r w:rsidRPr="00C522DE">
              <w:t>externalDocs</w:t>
            </w:r>
            <w:r w:rsidRPr="00C522DE">
              <w:rPr>
                <w:color w:val="D4D4D4"/>
              </w:rPr>
              <w:t>:</w:t>
            </w:r>
          </w:p>
          <w:p w14:paraId="5865D701" w14:textId="61B8E7E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V17.5.0</w:t>
            </w:r>
            <w:r w:rsidRPr="00C522DE">
              <w:rPr>
                <w:color w:val="CE9178"/>
              </w:rPr>
              <w:t>; 5G Media Streaming (5GMS); Protocols'</w:t>
            </w:r>
          </w:p>
          <w:p w14:paraId="55F63713" w14:textId="77777777" w:rsidR="006440DB" w:rsidRPr="00C522DE" w:rsidRDefault="006440DB" w:rsidP="00B5532A">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61ABBB74" w14:textId="77777777" w:rsidR="006440DB" w:rsidRPr="00C522DE" w:rsidRDefault="006440DB" w:rsidP="00B5532A">
            <w:pPr>
              <w:pStyle w:val="PL"/>
              <w:rPr>
                <w:color w:val="D4D4D4"/>
              </w:rPr>
            </w:pPr>
            <w:r w:rsidRPr="00C522DE">
              <w:t>servers</w:t>
            </w:r>
            <w:r w:rsidRPr="00C522DE">
              <w:rPr>
                <w:color w:val="D4D4D4"/>
              </w:rPr>
              <w:t>:</w:t>
            </w:r>
          </w:p>
          <w:p w14:paraId="14432C08" w14:textId="77777777" w:rsidR="006440DB" w:rsidRPr="00C522DE" w:rsidRDefault="006440DB" w:rsidP="00B5532A">
            <w:pPr>
              <w:pStyle w:val="PL"/>
              <w:rPr>
                <w:color w:val="D4D4D4"/>
              </w:rPr>
            </w:pPr>
            <w:r w:rsidRPr="00C522DE">
              <w:rPr>
                <w:color w:val="D4D4D4"/>
              </w:rPr>
              <w:t>  - </w:t>
            </w:r>
            <w:r w:rsidRPr="00C522DE">
              <w:t>url</w:t>
            </w:r>
            <w:r w:rsidRPr="00C522DE">
              <w:rPr>
                <w:color w:val="D4D4D4"/>
              </w:rPr>
              <w:t>: </w:t>
            </w:r>
            <w:r w:rsidRPr="00C522DE">
              <w:rPr>
                <w:color w:val="CE9178"/>
              </w:rPr>
              <w:t>'{apiRoot}/3gpp-m1/v</w:t>
            </w:r>
            <w:r>
              <w:rPr>
                <w:color w:val="CE9178"/>
              </w:rPr>
              <w:t>2</w:t>
            </w:r>
            <w:r w:rsidRPr="00C522DE">
              <w:rPr>
                <w:color w:val="CE9178"/>
              </w:rPr>
              <w:t>'</w:t>
            </w:r>
          </w:p>
          <w:p w14:paraId="6FFCEF0B" w14:textId="77777777" w:rsidR="006440DB" w:rsidRPr="00C522DE" w:rsidRDefault="006440DB" w:rsidP="00B5532A">
            <w:pPr>
              <w:pStyle w:val="PL"/>
              <w:rPr>
                <w:color w:val="D4D4D4"/>
              </w:rPr>
            </w:pPr>
            <w:r w:rsidRPr="00C522DE">
              <w:rPr>
                <w:color w:val="D4D4D4"/>
              </w:rPr>
              <w:t>    </w:t>
            </w:r>
            <w:r w:rsidRPr="00C522DE">
              <w:t>variables</w:t>
            </w:r>
            <w:r w:rsidRPr="00C522DE">
              <w:rPr>
                <w:color w:val="D4D4D4"/>
              </w:rPr>
              <w:t>:</w:t>
            </w:r>
          </w:p>
          <w:p w14:paraId="556B656B" w14:textId="77777777" w:rsidR="006440DB" w:rsidRPr="00C522DE" w:rsidRDefault="006440DB" w:rsidP="00B5532A">
            <w:pPr>
              <w:pStyle w:val="PL"/>
              <w:rPr>
                <w:color w:val="D4D4D4"/>
              </w:rPr>
            </w:pPr>
            <w:r w:rsidRPr="00C522DE">
              <w:rPr>
                <w:color w:val="D4D4D4"/>
              </w:rPr>
              <w:t>      </w:t>
            </w:r>
            <w:r w:rsidRPr="00C522DE">
              <w:t>apiRoot</w:t>
            </w:r>
            <w:r w:rsidRPr="00C522DE">
              <w:rPr>
                <w:color w:val="D4D4D4"/>
              </w:rPr>
              <w:t>:</w:t>
            </w:r>
          </w:p>
          <w:p w14:paraId="141E8D6B" w14:textId="77777777" w:rsidR="006440DB" w:rsidRPr="00C522DE" w:rsidRDefault="006440DB" w:rsidP="00B5532A">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732409A6"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89325F5" w14:textId="77777777" w:rsidR="006440DB" w:rsidRPr="00C522DE" w:rsidRDefault="006440DB" w:rsidP="00B5532A">
            <w:pPr>
              <w:pStyle w:val="PL"/>
              <w:rPr>
                <w:color w:val="D4D4D4"/>
              </w:rPr>
            </w:pPr>
            <w:r w:rsidRPr="00C522DE">
              <w:t>paths</w:t>
            </w:r>
            <w:r w:rsidRPr="00C522DE">
              <w:rPr>
                <w:color w:val="D4D4D4"/>
              </w:rPr>
              <w:t>:</w:t>
            </w:r>
          </w:p>
          <w:p w14:paraId="5023FD32" w14:textId="77777777" w:rsidR="006440DB" w:rsidRPr="00C522DE" w:rsidRDefault="006440DB" w:rsidP="00B5532A">
            <w:pPr>
              <w:pStyle w:val="PL"/>
              <w:rPr>
                <w:color w:val="D4D4D4"/>
              </w:rPr>
            </w:pPr>
            <w:r w:rsidRPr="00C522DE">
              <w:rPr>
                <w:color w:val="D4D4D4"/>
              </w:rPr>
              <w:t>  </w:t>
            </w:r>
            <w:r w:rsidRPr="00C522DE">
              <w:t>/provisioning-sessions/{provisioningSessionId}/certificates</w:t>
            </w:r>
            <w:r w:rsidRPr="00C522DE">
              <w:rPr>
                <w:color w:val="D4D4D4"/>
              </w:rPr>
              <w:t>:</w:t>
            </w:r>
          </w:p>
          <w:p w14:paraId="0FB55529" w14:textId="77777777" w:rsidR="006440DB" w:rsidRPr="00C522DE" w:rsidRDefault="006440DB" w:rsidP="00B5532A">
            <w:pPr>
              <w:pStyle w:val="PL"/>
              <w:rPr>
                <w:color w:val="D4D4D4"/>
              </w:rPr>
            </w:pPr>
            <w:r w:rsidRPr="00C522DE">
              <w:rPr>
                <w:color w:val="D4D4D4"/>
              </w:rPr>
              <w:t>    </w:t>
            </w:r>
            <w:r w:rsidRPr="00C522DE">
              <w:t>parameters</w:t>
            </w:r>
            <w:r w:rsidRPr="00C522DE">
              <w:rPr>
                <w:color w:val="D4D4D4"/>
              </w:rPr>
              <w:t>:</w:t>
            </w:r>
          </w:p>
          <w:p w14:paraId="3A90D23F" w14:textId="77777777" w:rsidR="006440DB" w:rsidRPr="00C522DE" w:rsidRDefault="006440DB" w:rsidP="00B5532A">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DE983F" w14:textId="77777777" w:rsidR="006440DB" w:rsidRPr="00C522DE" w:rsidRDefault="006440DB" w:rsidP="00B5532A">
            <w:pPr>
              <w:pStyle w:val="PL"/>
              <w:rPr>
                <w:color w:val="D4D4D4"/>
              </w:rPr>
            </w:pPr>
            <w:r w:rsidRPr="00C522DE">
              <w:rPr>
                <w:color w:val="D4D4D4"/>
              </w:rPr>
              <w:t>        </w:t>
            </w:r>
            <w:r w:rsidRPr="00C522DE">
              <w:t>in</w:t>
            </w:r>
            <w:r w:rsidRPr="00C522DE">
              <w:rPr>
                <w:color w:val="D4D4D4"/>
              </w:rPr>
              <w:t>: </w:t>
            </w:r>
            <w:r w:rsidRPr="00C522DE">
              <w:rPr>
                <w:color w:val="CE9178"/>
              </w:rPr>
              <w:t>path</w:t>
            </w:r>
          </w:p>
          <w:p w14:paraId="56838F2A"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101815C7"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07082CC4"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FAA1AE4"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BD685CE" w14:textId="77777777" w:rsidR="006440DB" w:rsidRPr="00C522DE" w:rsidRDefault="006440DB" w:rsidP="00B5532A">
            <w:pPr>
              <w:pStyle w:val="PL"/>
              <w:rPr>
                <w:color w:val="D4D4D4"/>
              </w:rPr>
            </w:pPr>
            <w:r w:rsidRPr="00C522DE">
              <w:rPr>
                <w:color w:val="D4D4D4"/>
              </w:rPr>
              <w:t>    </w:t>
            </w:r>
            <w:r w:rsidRPr="00C522DE">
              <w:t>post</w:t>
            </w:r>
            <w:r w:rsidRPr="00C522DE">
              <w:rPr>
                <w:color w:val="D4D4D4"/>
              </w:rPr>
              <w:t>:</w:t>
            </w:r>
          </w:p>
          <w:p w14:paraId="0FD7F5AC" w14:textId="77777777" w:rsidR="006440DB" w:rsidRPr="00C522DE" w:rsidRDefault="006440DB" w:rsidP="00B5532A">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6AF8860C" w14:textId="77777777" w:rsidR="006440DB" w:rsidRPr="00C522DE" w:rsidRDefault="006440DB" w:rsidP="00B5532A">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5B3B6DE6"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C522DE" w:rsidRDefault="006440DB" w:rsidP="00B5532A">
            <w:pPr>
              <w:pStyle w:val="PL"/>
              <w:rPr>
                <w:color w:val="D4D4D4"/>
              </w:rPr>
            </w:pPr>
            <w:r w:rsidRPr="00C522DE">
              <w:rPr>
                <w:color w:val="D4D4D4"/>
              </w:rPr>
              <w:t>      </w:t>
            </w:r>
            <w:r w:rsidRPr="00C522DE">
              <w:t>parameters</w:t>
            </w:r>
            <w:r w:rsidRPr="00C522DE">
              <w:rPr>
                <w:color w:val="D4D4D4"/>
              </w:rPr>
              <w:t>:</w:t>
            </w:r>
          </w:p>
          <w:p w14:paraId="55FDF028" w14:textId="77777777" w:rsidR="006440DB" w:rsidRPr="00C522DE" w:rsidRDefault="006440DB" w:rsidP="00B5532A">
            <w:pPr>
              <w:pStyle w:val="PL"/>
              <w:rPr>
                <w:color w:val="D4D4D4"/>
              </w:rPr>
            </w:pPr>
            <w:r w:rsidRPr="00C522DE">
              <w:rPr>
                <w:color w:val="D4D4D4"/>
              </w:rPr>
              <w:t>        - </w:t>
            </w:r>
            <w:r w:rsidRPr="00C522DE">
              <w:t>in</w:t>
            </w:r>
            <w:r w:rsidRPr="00C522DE">
              <w:rPr>
                <w:color w:val="D4D4D4"/>
              </w:rPr>
              <w:t>: </w:t>
            </w:r>
            <w:r w:rsidRPr="00C522DE">
              <w:rPr>
                <w:color w:val="CE9178"/>
              </w:rPr>
              <w:t>query</w:t>
            </w:r>
          </w:p>
          <w:p w14:paraId="09F301EE" w14:textId="77777777" w:rsidR="006440DB" w:rsidRPr="00C522DE" w:rsidRDefault="006440DB" w:rsidP="00B5532A">
            <w:pPr>
              <w:pStyle w:val="PL"/>
              <w:rPr>
                <w:color w:val="D4D4D4"/>
              </w:rPr>
            </w:pPr>
            <w:r w:rsidRPr="00C522DE">
              <w:rPr>
                <w:color w:val="D4D4D4"/>
              </w:rPr>
              <w:t>          </w:t>
            </w:r>
            <w:r w:rsidRPr="00C522DE">
              <w:t>name</w:t>
            </w:r>
            <w:r w:rsidRPr="00C522DE">
              <w:rPr>
                <w:color w:val="D4D4D4"/>
              </w:rPr>
              <w:t>: </w:t>
            </w:r>
            <w:r w:rsidRPr="00C522DE">
              <w:rPr>
                <w:color w:val="CE9178"/>
              </w:rPr>
              <w:t>csr</w:t>
            </w:r>
          </w:p>
          <w:p w14:paraId="4A9DC14E"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 </w:t>
            </w:r>
          </w:p>
          <w:p w14:paraId="210DAFDE"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string</w:t>
            </w:r>
          </w:p>
          <w:p w14:paraId="2520AC05"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71740385" w14:textId="77777777" w:rsidR="006440DB" w:rsidRPr="00C522DE" w:rsidRDefault="006440DB" w:rsidP="00B5532A">
            <w:pPr>
              <w:pStyle w:val="PL"/>
              <w:rPr>
                <w:color w:val="D4D4D4"/>
              </w:rPr>
            </w:pPr>
            <w:r w:rsidRPr="00C522DE">
              <w:rPr>
                <w:color w:val="D4D4D4"/>
              </w:rPr>
              <w:t>      </w:t>
            </w:r>
            <w:r w:rsidRPr="00C522DE">
              <w:t>re</w:t>
            </w:r>
            <w:r>
              <w:t>questBody</w:t>
            </w:r>
            <w:r w:rsidRPr="00C522DE">
              <w:rPr>
                <w:color w:val="D4D4D4"/>
              </w:rPr>
              <w:t>:</w:t>
            </w:r>
          </w:p>
          <w:p w14:paraId="0AB7FF01"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w:t>
            </w:r>
            <w:r w:rsidRPr="00AC1E9F">
              <w:rPr>
                <w:color w:val="CE9178"/>
              </w:rPr>
              <w:t xml:space="preserve">An optional list of domain name aliases to be included in </w:t>
            </w:r>
            <w:r>
              <w:rPr>
                <w:color w:val="CE9178"/>
              </w:rPr>
              <w:t>the</w:t>
            </w:r>
            <w:r w:rsidRPr="00AC1E9F">
              <w:rPr>
                <w:color w:val="CE9178"/>
              </w:rPr>
              <w:t xml:space="preserve"> </w:t>
            </w:r>
            <w:r>
              <w:rPr>
                <w:color w:val="CE9178"/>
              </w:rPr>
              <w:t xml:space="preserve">returned </w:t>
            </w:r>
            <w:r w:rsidRPr="00AC1E9F">
              <w:rPr>
                <w:color w:val="CE9178"/>
              </w:rPr>
              <w:t>Certificate Signing Request</w:t>
            </w:r>
            <w:r w:rsidRPr="00C522DE">
              <w:rPr>
                <w:color w:val="CE9178"/>
              </w:rPr>
              <w:t>'</w:t>
            </w:r>
          </w:p>
          <w:p w14:paraId="4FBE7C3D" w14:textId="77777777" w:rsidR="006440DB" w:rsidRDefault="006440DB" w:rsidP="00B5532A">
            <w:pPr>
              <w:pStyle w:val="PL"/>
              <w:rPr>
                <w:color w:val="D4D4D4"/>
              </w:rPr>
            </w:pPr>
            <w:r w:rsidRPr="00C522DE">
              <w:rPr>
                <w:color w:val="D4D4D4"/>
              </w:rPr>
              <w:t>        </w:t>
            </w:r>
            <w:r>
              <w:t>content:</w:t>
            </w:r>
          </w:p>
          <w:p w14:paraId="59B116D0" w14:textId="77777777" w:rsidR="006440DB" w:rsidRPr="00C522DE" w:rsidRDefault="006440DB" w:rsidP="00B5532A">
            <w:pPr>
              <w:pStyle w:val="PL"/>
              <w:rPr>
                <w:color w:val="D4D4D4"/>
              </w:rPr>
            </w:pPr>
            <w:r w:rsidRPr="00C522DE">
              <w:rPr>
                <w:color w:val="D4D4D4"/>
              </w:rPr>
              <w:t>          </w:t>
            </w:r>
            <w:r w:rsidRPr="00C522DE">
              <w:rPr>
                <w:color w:val="CE9178"/>
              </w:rPr>
              <w:t>'application/</w:t>
            </w:r>
            <w:r>
              <w:rPr>
                <w:color w:val="CE9178"/>
              </w:rPr>
              <w:t>json</w:t>
            </w:r>
            <w:r w:rsidRPr="00C522DE">
              <w:rPr>
                <w:color w:val="CE9178"/>
              </w:rPr>
              <w:t>'</w:t>
            </w:r>
            <w:r w:rsidRPr="00C522DE">
              <w:rPr>
                <w:color w:val="D4D4D4"/>
              </w:rPr>
              <w:t>:</w:t>
            </w:r>
          </w:p>
          <w:p w14:paraId="79C4FD8E"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1540222E"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86C0046" w14:textId="77777777" w:rsidR="006440DB" w:rsidRDefault="006440DB" w:rsidP="00B5532A">
            <w:pPr>
              <w:pStyle w:val="PL"/>
              <w:rPr>
                <w:color w:val="D4D4D4"/>
                <w:lang w:val="en-US"/>
              </w:rPr>
            </w:pPr>
            <w:r>
              <w:rPr>
                <w:color w:val="D4D4D4"/>
                <w:lang w:val="en-US"/>
              </w:rPr>
              <w:t>              </w:t>
            </w:r>
            <w:r>
              <w:rPr>
                <w:lang w:val="en-US"/>
              </w:rPr>
              <w:t>items</w:t>
            </w:r>
            <w:r>
              <w:rPr>
                <w:color w:val="D4D4D4"/>
                <w:lang w:val="en-US"/>
              </w:rPr>
              <w:t>:</w:t>
            </w:r>
          </w:p>
          <w:p w14:paraId="425354CC"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1E8E802" w14:textId="77777777" w:rsidR="006440DB" w:rsidRPr="00C522DE" w:rsidRDefault="006440DB" w:rsidP="00B5532A">
            <w:pPr>
              <w:pStyle w:val="PL"/>
              <w:rPr>
                <w:color w:val="D4D4D4"/>
              </w:rPr>
            </w:pPr>
            <w:r w:rsidRPr="00C522DE">
              <w:rPr>
                <w:color w:val="D4D4D4"/>
              </w:rPr>
              <w:t>      </w:t>
            </w:r>
            <w:r w:rsidRPr="00C522DE">
              <w:t>responses</w:t>
            </w:r>
            <w:r w:rsidRPr="00C522DE">
              <w:rPr>
                <w:color w:val="D4D4D4"/>
              </w:rPr>
              <w:t>:</w:t>
            </w:r>
          </w:p>
          <w:p w14:paraId="2F195CA9" w14:textId="77777777" w:rsidR="006440DB" w:rsidRPr="00C522DE" w:rsidRDefault="006440DB" w:rsidP="00B5532A">
            <w:pPr>
              <w:pStyle w:val="PL"/>
              <w:rPr>
                <w:color w:val="D4D4D4"/>
              </w:rPr>
            </w:pPr>
            <w:r w:rsidRPr="00C522DE">
              <w:rPr>
                <w:color w:val="D4D4D4"/>
              </w:rPr>
              <w:t>        </w:t>
            </w:r>
            <w:r w:rsidRPr="00C522DE">
              <w:rPr>
                <w:color w:val="CE9178"/>
              </w:rPr>
              <w:t>'200'</w:t>
            </w:r>
            <w:r w:rsidRPr="00C522DE">
              <w:rPr>
                <w:color w:val="D4D4D4"/>
              </w:rPr>
              <w:t>:</w:t>
            </w:r>
          </w:p>
          <w:p w14:paraId="7B048141"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76DF8DDA" w14:textId="77777777" w:rsidR="006440DB" w:rsidRPr="00C522DE" w:rsidRDefault="006440DB" w:rsidP="00B5532A">
            <w:pPr>
              <w:pStyle w:val="PL"/>
              <w:rPr>
                <w:color w:val="D4D4D4"/>
              </w:rPr>
            </w:pPr>
            <w:r w:rsidRPr="00C522DE">
              <w:rPr>
                <w:color w:val="D4D4D4"/>
              </w:rPr>
              <w:t>          </w:t>
            </w:r>
            <w:r w:rsidRPr="00C522DE">
              <w:t>headers</w:t>
            </w:r>
            <w:r w:rsidRPr="00C522DE">
              <w:rPr>
                <w:color w:val="D4D4D4"/>
              </w:rPr>
              <w:t>:</w:t>
            </w:r>
          </w:p>
          <w:p w14:paraId="7951CC1E" w14:textId="77777777" w:rsidR="006440DB" w:rsidRPr="00C522DE" w:rsidRDefault="006440DB" w:rsidP="00B5532A">
            <w:pPr>
              <w:pStyle w:val="PL"/>
              <w:rPr>
                <w:color w:val="D4D4D4"/>
              </w:rPr>
            </w:pPr>
            <w:r w:rsidRPr="00C522DE">
              <w:rPr>
                <w:color w:val="D4D4D4"/>
              </w:rPr>
              <w:t>            </w:t>
            </w:r>
            <w:r w:rsidRPr="00C522DE">
              <w:t>Location</w:t>
            </w:r>
            <w:r w:rsidRPr="00C522DE">
              <w:rPr>
                <w:color w:val="D4D4D4"/>
              </w:rPr>
              <w:t>: </w:t>
            </w:r>
          </w:p>
          <w:p w14:paraId="521098B4"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61BF0A54"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78FC29A7"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7CD6F682"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5DBBC965" w14:textId="77777777" w:rsidR="006440DB" w:rsidRPr="00C522DE" w:rsidRDefault="006440DB" w:rsidP="00B5532A">
            <w:pPr>
              <w:pStyle w:val="PL"/>
              <w:rPr>
                <w:color w:val="D4D4D4"/>
              </w:rPr>
            </w:pPr>
            <w:r w:rsidRPr="00C522DE">
              <w:rPr>
                <w:color w:val="D4D4D4"/>
              </w:rPr>
              <w:t>          </w:t>
            </w:r>
            <w:r w:rsidRPr="00C522DE">
              <w:t>content</w:t>
            </w:r>
            <w:r w:rsidRPr="00C522DE">
              <w:rPr>
                <w:color w:val="D4D4D4"/>
              </w:rPr>
              <w:t>:</w:t>
            </w:r>
          </w:p>
          <w:p w14:paraId="0829FE63" w14:textId="77777777" w:rsidR="006440DB" w:rsidRPr="00C522DE" w:rsidRDefault="006440DB" w:rsidP="00B5532A">
            <w:pPr>
              <w:pStyle w:val="PL"/>
              <w:rPr>
                <w:color w:val="D4D4D4"/>
              </w:rPr>
            </w:pPr>
            <w:r w:rsidRPr="00C522DE">
              <w:rPr>
                <w:color w:val="D4D4D4"/>
              </w:rPr>
              <w:t>            </w:t>
            </w:r>
            <w:r w:rsidRPr="00C522DE">
              <w:rPr>
                <w:color w:val="CE9178"/>
              </w:rPr>
              <w:t>'application/x-pem-file'</w:t>
            </w:r>
            <w:r w:rsidRPr="00C522DE">
              <w:rPr>
                <w:color w:val="D4D4D4"/>
              </w:rPr>
              <w:t>:</w:t>
            </w:r>
          </w:p>
          <w:p w14:paraId="4E10D582"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76DBC93F"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string</w:t>
            </w:r>
          </w:p>
          <w:p w14:paraId="68C45ABD" w14:textId="77777777" w:rsidR="006440DB" w:rsidRPr="00C522DE" w:rsidRDefault="006440DB" w:rsidP="00B5532A">
            <w:pPr>
              <w:pStyle w:val="PL"/>
              <w:rPr>
                <w:color w:val="D4D4D4"/>
              </w:rPr>
            </w:pPr>
            <w:r w:rsidRPr="00C522DE">
              <w:rPr>
                <w:color w:val="D4D4D4"/>
              </w:rPr>
              <w:t>  </w:t>
            </w:r>
          </w:p>
          <w:p w14:paraId="4FD9F161" w14:textId="77777777" w:rsidR="006440DB" w:rsidRPr="00C522DE" w:rsidRDefault="006440DB" w:rsidP="00B5532A">
            <w:pPr>
              <w:pStyle w:val="PL"/>
              <w:rPr>
                <w:color w:val="D4D4D4"/>
              </w:rPr>
            </w:pPr>
            <w:r w:rsidRPr="00C522DE">
              <w:rPr>
                <w:color w:val="D4D4D4"/>
              </w:rPr>
              <w:t>  </w:t>
            </w:r>
            <w:r w:rsidRPr="00C522DE">
              <w:t>/provisioning-sessions/{provisioningSessionId}/certificates/{certificateId}</w:t>
            </w:r>
            <w:r w:rsidRPr="00C522DE">
              <w:rPr>
                <w:color w:val="D4D4D4"/>
              </w:rPr>
              <w:t>:</w:t>
            </w:r>
          </w:p>
          <w:p w14:paraId="770E0594" w14:textId="77777777" w:rsidR="006440DB" w:rsidRPr="00C522DE" w:rsidRDefault="006440DB" w:rsidP="00B5532A">
            <w:pPr>
              <w:pStyle w:val="PL"/>
              <w:rPr>
                <w:color w:val="D4D4D4"/>
              </w:rPr>
            </w:pPr>
            <w:r w:rsidRPr="00C522DE">
              <w:rPr>
                <w:color w:val="D4D4D4"/>
              </w:rPr>
              <w:t>    </w:t>
            </w:r>
            <w:r w:rsidRPr="00C522DE">
              <w:t>parameters</w:t>
            </w:r>
            <w:r w:rsidRPr="00C522DE">
              <w:rPr>
                <w:color w:val="D4D4D4"/>
              </w:rPr>
              <w:t>:</w:t>
            </w:r>
          </w:p>
          <w:p w14:paraId="6FF8FBD1" w14:textId="77777777" w:rsidR="006440DB" w:rsidRPr="00C522DE" w:rsidRDefault="006440DB" w:rsidP="00B5532A">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DE18746" w14:textId="77777777" w:rsidR="006440DB" w:rsidRPr="00C522DE" w:rsidRDefault="006440DB" w:rsidP="00B5532A">
            <w:pPr>
              <w:pStyle w:val="PL"/>
              <w:rPr>
                <w:color w:val="D4D4D4"/>
              </w:rPr>
            </w:pPr>
            <w:r w:rsidRPr="00C522DE">
              <w:rPr>
                <w:color w:val="D4D4D4"/>
              </w:rPr>
              <w:t>        </w:t>
            </w:r>
            <w:r w:rsidRPr="00C522DE">
              <w:t>in</w:t>
            </w:r>
            <w:r w:rsidRPr="00C522DE">
              <w:rPr>
                <w:color w:val="D4D4D4"/>
              </w:rPr>
              <w:t>: </w:t>
            </w:r>
            <w:r w:rsidRPr="00C522DE">
              <w:rPr>
                <w:color w:val="CE9178"/>
              </w:rPr>
              <w:t>path</w:t>
            </w:r>
          </w:p>
          <w:p w14:paraId="100F5622"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376817B1"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2F61A3C3"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FD44E19"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EC50241" w14:textId="77777777" w:rsidR="006440DB" w:rsidRPr="00C522DE" w:rsidRDefault="006440DB" w:rsidP="00B5532A">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06F4440B" w14:textId="77777777" w:rsidR="006440DB" w:rsidRPr="00C522DE" w:rsidRDefault="006440DB" w:rsidP="00B5532A">
            <w:pPr>
              <w:pStyle w:val="PL"/>
              <w:rPr>
                <w:color w:val="D4D4D4"/>
              </w:rPr>
            </w:pPr>
            <w:r w:rsidRPr="00C522DE">
              <w:rPr>
                <w:color w:val="D4D4D4"/>
              </w:rPr>
              <w:t>        </w:t>
            </w:r>
            <w:r w:rsidRPr="00C522DE">
              <w:t>in</w:t>
            </w:r>
            <w:r w:rsidRPr="00C522DE">
              <w:rPr>
                <w:color w:val="D4D4D4"/>
              </w:rPr>
              <w:t>: </w:t>
            </w:r>
            <w:r w:rsidRPr="00C522DE">
              <w:rPr>
                <w:color w:val="CE9178"/>
              </w:rPr>
              <w:t>path</w:t>
            </w:r>
          </w:p>
          <w:p w14:paraId="63E317F6"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1A1B1A87"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1CD55E93"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099E35A"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6AB3C524" w14:textId="77777777" w:rsidR="006440DB" w:rsidRPr="00C522DE" w:rsidRDefault="006440DB" w:rsidP="00B5532A">
            <w:pPr>
              <w:pStyle w:val="PL"/>
              <w:rPr>
                <w:color w:val="D4D4D4"/>
              </w:rPr>
            </w:pPr>
            <w:r w:rsidRPr="00C522DE">
              <w:rPr>
                <w:color w:val="D4D4D4"/>
              </w:rPr>
              <w:t>    </w:t>
            </w:r>
            <w:r w:rsidRPr="00C522DE">
              <w:t>put</w:t>
            </w:r>
            <w:r w:rsidRPr="00C522DE">
              <w:rPr>
                <w:color w:val="D4D4D4"/>
              </w:rPr>
              <w:t>:</w:t>
            </w:r>
          </w:p>
          <w:p w14:paraId="0D9EE0EE" w14:textId="77777777" w:rsidR="006440DB" w:rsidRPr="00C522DE" w:rsidRDefault="006440DB" w:rsidP="00B5532A">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2327BEB0" w14:textId="77777777" w:rsidR="006440DB" w:rsidRPr="00C522DE" w:rsidRDefault="006440DB" w:rsidP="00B5532A">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46CB3091" w14:textId="77777777" w:rsidR="006440DB" w:rsidRPr="00C522DE" w:rsidRDefault="006440DB" w:rsidP="00B5532A">
            <w:pPr>
              <w:pStyle w:val="PL"/>
              <w:rPr>
                <w:color w:val="D4D4D4"/>
              </w:rPr>
            </w:pPr>
            <w:r w:rsidRPr="00C522DE">
              <w:rPr>
                <w:color w:val="D4D4D4"/>
              </w:rPr>
              <w:t>      </w:t>
            </w:r>
            <w:r w:rsidRPr="00C522DE">
              <w:t>requestBody</w:t>
            </w:r>
            <w:r w:rsidRPr="00C522DE">
              <w:rPr>
                <w:color w:val="D4D4D4"/>
              </w:rPr>
              <w:t>:</w:t>
            </w:r>
          </w:p>
          <w:p w14:paraId="7C130137"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00229352" w14:textId="77777777" w:rsidR="006440DB" w:rsidRPr="00C522DE" w:rsidRDefault="006440DB" w:rsidP="00B5532A">
            <w:pPr>
              <w:pStyle w:val="PL"/>
              <w:rPr>
                <w:color w:val="D4D4D4"/>
              </w:rPr>
            </w:pPr>
            <w:r w:rsidRPr="00C522DE">
              <w:rPr>
                <w:color w:val="D4D4D4"/>
              </w:rPr>
              <w:t>        </w:t>
            </w:r>
            <w:r w:rsidRPr="00C522DE">
              <w:t>content</w:t>
            </w:r>
            <w:r w:rsidRPr="00C522DE">
              <w:rPr>
                <w:color w:val="D4D4D4"/>
              </w:rPr>
              <w:t>:</w:t>
            </w:r>
          </w:p>
          <w:p w14:paraId="497A597A" w14:textId="77777777" w:rsidR="006440DB" w:rsidRPr="00C522DE" w:rsidRDefault="006440DB" w:rsidP="00B5532A">
            <w:pPr>
              <w:pStyle w:val="PL"/>
              <w:rPr>
                <w:color w:val="D4D4D4"/>
              </w:rPr>
            </w:pPr>
            <w:r w:rsidRPr="00C522DE">
              <w:rPr>
                <w:color w:val="D4D4D4"/>
              </w:rPr>
              <w:t>          </w:t>
            </w:r>
            <w:r w:rsidRPr="00C522DE">
              <w:t>application/x-pem-file</w:t>
            </w:r>
            <w:r w:rsidRPr="00C522DE">
              <w:rPr>
                <w:color w:val="D4D4D4"/>
              </w:rPr>
              <w:t>:</w:t>
            </w:r>
          </w:p>
          <w:p w14:paraId="75C768FF"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7E13F864"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string</w:t>
            </w:r>
          </w:p>
          <w:p w14:paraId="5F2D1AF9" w14:textId="77777777" w:rsidR="006440DB" w:rsidRPr="00C522DE" w:rsidRDefault="006440DB" w:rsidP="00B5532A">
            <w:pPr>
              <w:pStyle w:val="PL"/>
              <w:rPr>
                <w:color w:val="D4D4D4"/>
              </w:rPr>
            </w:pPr>
            <w:r w:rsidRPr="00C522DE">
              <w:rPr>
                <w:color w:val="D4D4D4"/>
              </w:rPr>
              <w:t>      </w:t>
            </w:r>
            <w:r w:rsidRPr="00C522DE">
              <w:t>responses</w:t>
            </w:r>
            <w:r w:rsidRPr="00C522DE">
              <w:rPr>
                <w:color w:val="D4D4D4"/>
              </w:rPr>
              <w:t>:</w:t>
            </w:r>
          </w:p>
          <w:p w14:paraId="6070AC08" w14:textId="77777777" w:rsidR="006440DB" w:rsidRPr="00C522DE" w:rsidRDefault="006440DB" w:rsidP="00B5532A">
            <w:pPr>
              <w:pStyle w:val="PL"/>
              <w:rPr>
                <w:color w:val="D4D4D4"/>
              </w:rPr>
            </w:pPr>
            <w:r w:rsidRPr="00C522DE">
              <w:rPr>
                <w:color w:val="D4D4D4"/>
              </w:rPr>
              <w:t>        </w:t>
            </w:r>
            <w:r w:rsidRPr="00C522DE">
              <w:rPr>
                <w:color w:val="CE9178"/>
              </w:rPr>
              <w:t>'204'</w:t>
            </w:r>
            <w:r w:rsidRPr="00C522DE">
              <w:rPr>
                <w:color w:val="D4D4D4"/>
              </w:rPr>
              <w:t>:</w:t>
            </w:r>
          </w:p>
          <w:p w14:paraId="5D84861F"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401A3D96" w14:textId="77777777" w:rsidR="006440DB" w:rsidRPr="00C522DE" w:rsidRDefault="006440DB" w:rsidP="00B5532A">
            <w:pPr>
              <w:pStyle w:val="PL"/>
              <w:rPr>
                <w:color w:val="D4D4D4"/>
              </w:rPr>
            </w:pPr>
            <w:r w:rsidRPr="00C522DE">
              <w:rPr>
                <w:color w:val="D4D4D4"/>
              </w:rPr>
              <w:t>    </w:t>
            </w:r>
            <w:r w:rsidRPr="00C522DE">
              <w:t>get</w:t>
            </w:r>
            <w:r w:rsidRPr="00C522DE">
              <w:rPr>
                <w:color w:val="D4D4D4"/>
              </w:rPr>
              <w:t>:</w:t>
            </w:r>
          </w:p>
          <w:p w14:paraId="49B973AA" w14:textId="77777777" w:rsidR="006440DB" w:rsidRPr="00C522DE" w:rsidRDefault="006440DB" w:rsidP="00B5532A">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6A97283B" w14:textId="77777777" w:rsidR="006440DB" w:rsidRPr="00C522DE" w:rsidRDefault="006440DB" w:rsidP="00B5532A">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43EF59B7" w14:textId="77777777" w:rsidR="006440DB" w:rsidRPr="002D6463" w:rsidRDefault="006440DB" w:rsidP="00B5532A">
            <w:pPr>
              <w:pStyle w:val="PL"/>
              <w:rPr>
                <w:color w:val="D4D4D4"/>
                <w:lang w:val="fr-FR"/>
              </w:rPr>
            </w:pPr>
            <w:r w:rsidRPr="00C522DE">
              <w:rPr>
                <w:color w:val="D4D4D4"/>
              </w:rPr>
              <w:t>      </w:t>
            </w:r>
            <w:r w:rsidRPr="002D6463">
              <w:rPr>
                <w:lang w:val="fr-FR"/>
              </w:rPr>
              <w:t>responses</w:t>
            </w:r>
            <w:r w:rsidRPr="002D6463">
              <w:rPr>
                <w:color w:val="D4D4D4"/>
                <w:lang w:val="fr-FR"/>
              </w:rPr>
              <w:t>:</w:t>
            </w:r>
          </w:p>
          <w:p w14:paraId="5051AC1A" w14:textId="77777777" w:rsidR="006440DB" w:rsidRPr="002D6463" w:rsidRDefault="006440DB" w:rsidP="00B5532A">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8444D7D" w14:textId="77777777" w:rsidR="006440DB" w:rsidRPr="002D6463" w:rsidRDefault="006440DB" w:rsidP="00B5532A">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1F5DB1C4" w14:textId="77777777" w:rsidR="006440DB" w:rsidRPr="002D6463" w:rsidRDefault="006440DB" w:rsidP="00B5532A">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879819F" w14:textId="77777777" w:rsidR="006440DB" w:rsidRPr="00C522DE" w:rsidRDefault="006440DB" w:rsidP="00B5532A">
            <w:pPr>
              <w:pStyle w:val="PL"/>
              <w:rPr>
                <w:color w:val="D4D4D4"/>
              </w:rPr>
            </w:pPr>
            <w:r w:rsidRPr="002D6463">
              <w:rPr>
                <w:color w:val="D4D4D4"/>
                <w:lang w:val="fr-FR"/>
              </w:rPr>
              <w:t>            </w:t>
            </w:r>
            <w:r w:rsidRPr="00C522DE">
              <w:rPr>
                <w:color w:val="CE9178"/>
              </w:rPr>
              <w:t>'application/x-pem-file'</w:t>
            </w:r>
            <w:r w:rsidRPr="00C522DE">
              <w:rPr>
                <w:color w:val="D4D4D4"/>
              </w:rPr>
              <w:t>:</w:t>
            </w:r>
          </w:p>
          <w:p w14:paraId="186E8D4D"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642F82F6"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string</w:t>
            </w:r>
          </w:p>
          <w:p w14:paraId="0DBFF5DB" w14:textId="77777777" w:rsidR="006440DB" w:rsidRPr="00C522DE" w:rsidRDefault="006440DB" w:rsidP="00B5532A">
            <w:pPr>
              <w:pStyle w:val="PL"/>
              <w:rPr>
                <w:color w:val="D4D4D4"/>
              </w:rPr>
            </w:pPr>
            <w:r w:rsidRPr="00C522DE">
              <w:rPr>
                <w:color w:val="D4D4D4"/>
              </w:rPr>
              <w:t>        </w:t>
            </w:r>
            <w:r w:rsidRPr="00C522DE">
              <w:rPr>
                <w:color w:val="CE9178"/>
              </w:rPr>
              <w:t>'204'</w:t>
            </w:r>
            <w:r w:rsidRPr="00C522DE">
              <w:rPr>
                <w:color w:val="D4D4D4"/>
              </w:rPr>
              <w:t>:</w:t>
            </w:r>
          </w:p>
          <w:p w14:paraId="184787E9"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0B35B5B6" w14:textId="77777777" w:rsidR="006440DB" w:rsidRPr="00C522DE" w:rsidRDefault="006440DB" w:rsidP="00B5532A">
            <w:pPr>
              <w:pStyle w:val="PL"/>
              <w:rPr>
                <w:color w:val="D4D4D4"/>
              </w:rPr>
            </w:pPr>
            <w:r w:rsidRPr="00C522DE">
              <w:rPr>
                <w:color w:val="D4D4D4"/>
              </w:rPr>
              <w:t>        </w:t>
            </w:r>
            <w:r w:rsidRPr="00C522DE">
              <w:rPr>
                <w:color w:val="CE9178"/>
              </w:rPr>
              <w:t>'404'</w:t>
            </w:r>
            <w:r w:rsidRPr="00C522DE">
              <w:rPr>
                <w:color w:val="D4D4D4"/>
              </w:rPr>
              <w:t>:</w:t>
            </w:r>
          </w:p>
          <w:p w14:paraId="2688C635"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828B6D8" w14:textId="77777777" w:rsidR="006440DB" w:rsidRPr="00C522DE" w:rsidRDefault="006440DB" w:rsidP="00B5532A">
            <w:pPr>
              <w:pStyle w:val="PL"/>
              <w:rPr>
                <w:color w:val="D4D4D4"/>
              </w:rPr>
            </w:pPr>
            <w:r w:rsidRPr="00C522DE">
              <w:rPr>
                <w:color w:val="D4D4D4"/>
              </w:rPr>
              <w:t>    </w:t>
            </w:r>
            <w:r w:rsidRPr="00C522DE">
              <w:t>delete</w:t>
            </w:r>
            <w:r w:rsidRPr="00C522DE">
              <w:rPr>
                <w:color w:val="D4D4D4"/>
              </w:rPr>
              <w:t>:</w:t>
            </w:r>
          </w:p>
          <w:p w14:paraId="7CFB6344" w14:textId="77777777" w:rsidR="006440DB" w:rsidRPr="00C522DE" w:rsidRDefault="006440DB" w:rsidP="00B5532A">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531C2FFF" w14:textId="77777777" w:rsidR="006440DB" w:rsidRPr="00C522DE" w:rsidRDefault="006440DB" w:rsidP="00B5532A">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7B6A330F" w14:textId="77777777" w:rsidR="006440DB" w:rsidRPr="00C522DE" w:rsidRDefault="006440DB" w:rsidP="00B5532A">
            <w:pPr>
              <w:pStyle w:val="PL"/>
              <w:rPr>
                <w:color w:val="D4D4D4"/>
              </w:rPr>
            </w:pPr>
            <w:r w:rsidRPr="00C522DE">
              <w:rPr>
                <w:color w:val="D4D4D4"/>
              </w:rPr>
              <w:t>      </w:t>
            </w:r>
            <w:r w:rsidRPr="00C522DE">
              <w:t>responses</w:t>
            </w:r>
            <w:r w:rsidRPr="00C522DE">
              <w:rPr>
                <w:color w:val="D4D4D4"/>
              </w:rPr>
              <w:t>:</w:t>
            </w:r>
          </w:p>
          <w:p w14:paraId="3435B618" w14:textId="77777777" w:rsidR="006440DB" w:rsidRPr="00C522DE" w:rsidRDefault="006440DB" w:rsidP="00B5532A">
            <w:pPr>
              <w:pStyle w:val="PL"/>
              <w:rPr>
                <w:color w:val="D4D4D4"/>
              </w:rPr>
            </w:pPr>
            <w:r w:rsidRPr="00C522DE">
              <w:rPr>
                <w:color w:val="D4D4D4"/>
              </w:rPr>
              <w:t>        </w:t>
            </w:r>
            <w:r w:rsidRPr="00C522DE">
              <w:rPr>
                <w:color w:val="CE9178"/>
              </w:rPr>
              <w:t>'20</w:t>
            </w:r>
            <w:r>
              <w:rPr>
                <w:color w:val="CE9178"/>
              </w:rPr>
              <w:t>0</w:t>
            </w:r>
            <w:r w:rsidRPr="00C522DE">
              <w:rPr>
                <w:color w:val="CE9178"/>
              </w:rPr>
              <w:t>'</w:t>
            </w:r>
            <w:r w:rsidRPr="00C522DE">
              <w:rPr>
                <w:color w:val="D4D4D4"/>
              </w:rPr>
              <w:t>:</w:t>
            </w:r>
          </w:p>
          <w:p w14:paraId="0B978313"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OK</w:t>
            </w:r>
          </w:p>
          <w:p w14:paraId="4E8C26E6" w14:textId="77777777" w:rsidR="006440DB" w:rsidRPr="002D6463" w:rsidRDefault="006440DB" w:rsidP="00B5532A">
            <w:pPr>
              <w:pStyle w:val="PL"/>
              <w:rPr>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71BD2BD4" w14:textId="77777777" w:rsidR="006440DB" w:rsidRPr="002D6463" w:rsidRDefault="006440DB" w:rsidP="00B5532A">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14761E6" w14:textId="77777777" w:rsidR="006440DB" w:rsidRPr="00C522DE" w:rsidRDefault="006440DB" w:rsidP="00B5532A">
            <w:pPr>
              <w:pStyle w:val="PL"/>
              <w:rPr>
                <w:color w:val="D4D4D4"/>
              </w:rPr>
            </w:pPr>
            <w:r w:rsidRPr="002D6463">
              <w:rPr>
                <w:color w:val="D4D4D4"/>
                <w:lang w:val="fr-FR"/>
              </w:rPr>
              <w:t>            </w:t>
            </w:r>
            <w:r w:rsidRPr="00C522DE">
              <w:rPr>
                <w:color w:val="CE9178"/>
              </w:rPr>
              <w:t>'application/x-pem-file'</w:t>
            </w:r>
            <w:r w:rsidRPr="00C522DE">
              <w:rPr>
                <w:color w:val="D4D4D4"/>
              </w:rPr>
              <w:t>:</w:t>
            </w:r>
          </w:p>
          <w:p w14:paraId="2A836E07"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0F20C23D" w14:textId="77777777" w:rsidR="006440DB" w:rsidRPr="00597CC6"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string</w:t>
            </w:r>
          </w:p>
          <w:p w14:paraId="76C845E8" w14:textId="77777777" w:rsidR="006440DB" w:rsidRPr="00C522DE" w:rsidRDefault="006440DB" w:rsidP="00B5532A">
            <w:pPr>
              <w:pStyle w:val="PL"/>
              <w:rPr>
                <w:color w:val="D4D4D4"/>
              </w:rPr>
            </w:pPr>
            <w:r w:rsidRPr="00C522DE">
              <w:rPr>
                <w:color w:val="D4D4D4"/>
              </w:rPr>
              <w:t>        </w:t>
            </w:r>
            <w:r w:rsidRPr="00C522DE">
              <w:rPr>
                <w:color w:val="CE9178"/>
              </w:rPr>
              <w:t>'204'</w:t>
            </w:r>
            <w:r w:rsidRPr="00C522DE">
              <w:rPr>
                <w:color w:val="D4D4D4"/>
              </w:rPr>
              <w:t>:</w:t>
            </w:r>
          </w:p>
          <w:p w14:paraId="7C2ED01F"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No Content</w:t>
            </w:r>
          </w:p>
          <w:p w14:paraId="2AF34101" w14:textId="77777777" w:rsidR="006440DB" w:rsidRDefault="006440DB" w:rsidP="00B5532A">
            <w:pPr>
              <w:pStyle w:val="PL"/>
              <w:rPr>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5111940F" w14:textId="77777777" w:rsidR="006440DB" w:rsidRDefault="006440DB" w:rsidP="00B5532A">
            <w:pPr>
              <w:pStyle w:val="PL"/>
              <w:rPr>
                <w:color w:val="D4D4D4"/>
                <w:lang w:val="fr-FR"/>
              </w:rPr>
            </w:pPr>
            <w:r>
              <w:rPr>
                <w:color w:val="D4D4D4"/>
                <w:lang w:val="fr-FR"/>
              </w:rPr>
              <w:t>        </w:t>
            </w:r>
            <w:r>
              <w:rPr>
                <w:color w:val="CE9178"/>
                <w:lang w:val="fr-FR"/>
              </w:rPr>
              <w:t>'404'</w:t>
            </w:r>
            <w:r>
              <w:rPr>
                <w:color w:val="D4D4D4"/>
                <w:lang w:val="fr-FR"/>
              </w:rPr>
              <w:t>:</w:t>
            </w:r>
          </w:p>
          <w:p w14:paraId="2A69F558"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Not Found</w:t>
            </w:r>
          </w:p>
          <w:p w14:paraId="3DF5E80B" w14:textId="77777777" w:rsidR="006440DB" w:rsidRDefault="006440DB" w:rsidP="00B5532A">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'TS29571_CommonData.yaml#/components/responses/404'</w:t>
            </w:r>
          </w:p>
          <w:p w14:paraId="1DD3B4E1" w14:textId="77777777" w:rsidR="006440DB" w:rsidRDefault="006440DB" w:rsidP="00B5532A">
            <w:pPr>
              <w:pStyle w:val="PL"/>
              <w:rPr>
                <w:color w:val="D4D4D4"/>
                <w:lang w:val="fr-FR"/>
              </w:rPr>
            </w:pPr>
            <w:r>
              <w:rPr>
                <w:color w:val="D4D4D4"/>
                <w:lang w:val="fr-FR"/>
              </w:rPr>
              <w:t>        </w:t>
            </w:r>
            <w:r>
              <w:rPr>
                <w:color w:val="CE9178"/>
                <w:lang w:val="fr-FR"/>
              </w:rPr>
              <w:t>'409'</w:t>
            </w:r>
            <w:r>
              <w:rPr>
                <w:color w:val="D4D4D4"/>
                <w:lang w:val="fr-FR"/>
              </w:rPr>
              <w:t>:</w:t>
            </w:r>
          </w:p>
          <w:p w14:paraId="5DCEEF22"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Conflict</w:t>
            </w:r>
          </w:p>
          <w:p w14:paraId="66B8CB8F" w14:textId="77777777" w:rsidR="006440DB" w:rsidRPr="00597CC6" w:rsidRDefault="006440DB" w:rsidP="00B5532A">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p>
          <w:p w14:paraId="5A660F7B" w14:textId="77777777" w:rsidR="006440DB" w:rsidRDefault="006440DB" w:rsidP="00B5532A">
            <w:pPr>
              <w:pStyle w:val="PL"/>
              <w:rPr>
                <w:color w:val="D4D4D4"/>
                <w:lang w:val="fr-FR"/>
              </w:rPr>
            </w:pPr>
            <w:r>
              <w:rPr>
                <w:color w:val="D4D4D4"/>
                <w:lang w:val="fr-FR"/>
              </w:rPr>
              <w:t>        </w:t>
            </w:r>
            <w:r>
              <w:rPr>
                <w:color w:val="CE9178"/>
                <w:lang w:val="fr-FR"/>
              </w:rPr>
              <w:t>'410'</w:t>
            </w:r>
            <w:r>
              <w:rPr>
                <w:color w:val="D4D4D4"/>
                <w:lang w:val="fr-FR"/>
              </w:rPr>
              <w:t>:</w:t>
            </w:r>
          </w:p>
          <w:p w14:paraId="186CB60E"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Gone</w:t>
            </w:r>
          </w:p>
          <w:p w14:paraId="1D90FECB" w14:textId="77777777" w:rsidR="006440DB" w:rsidRDefault="006440DB" w:rsidP="00B5532A">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'TS29571_CommonData.yaml#/components/responses/4</w:t>
            </w:r>
            <w:r>
              <w:rPr>
                <w:color w:val="CE9178"/>
                <w:lang w:val="fr-FR"/>
              </w:rPr>
              <w:t>1</w:t>
            </w:r>
            <w:r w:rsidRPr="00B533AB">
              <w:rPr>
                <w:color w:val="CE9178"/>
                <w:lang w:val="fr-FR"/>
              </w:rPr>
              <w:t>0'</w:t>
            </w:r>
          </w:p>
          <w:p w14:paraId="5E8B8511" w14:textId="77777777" w:rsidR="006440DB" w:rsidRPr="00C522DE" w:rsidRDefault="006440DB" w:rsidP="00B5532A">
            <w:pPr>
              <w:pStyle w:val="PL"/>
              <w:rPr>
                <w:color w:val="D4D4D4"/>
              </w:rPr>
            </w:pPr>
          </w:p>
        </w:tc>
      </w:tr>
    </w:tbl>
    <w:p w14:paraId="3494961F" w14:textId="77777777" w:rsidR="009F12A6" w:rsidRPr="00D20D1B" w:rsidRDefault="009F12A6" w:rsidP="000807E1"/>
    <w:p w14:paraId="3242E89E" w14:textId="7095CE8E" w:rsidR="00B11A41" w:rsidRDefault="004A2A6D" w:rsidP="00B11A41">
      <w:pPr>
        <w:pStyle w:val="Heading2"/>
      </w:pPr>
      <w:bookmarkStart w:id="2104" w:name="_Toc68899746"/>
      <w:bookmarkStart w:id="2105" w:name="_Toc71214497"/>
      <w:bookmarkStart w:id="2106" w:name="_Toc71722171"/>
      <w:bookmarkStart w:id="2107" w:name="_Toc74859223"/>
      <w:bookmarkStart w:id="2108" w:name="_Toc123800977"/>
      <w:r>
        <w:rPr>
          <w:noProof/>
        </w:rPr>
        <w:t>C</w:t>
      </w:r>
      <w:r w:rsidR="00B11A41">
        <w:rPr>
          <w:noProof/>
        </w:rPr>
        <w:t>.3.3</w:t>
      </w:r>
      <w:r w:rsidR="00B11A41">
        <w:rPr>
          <w:noProof/>
        </w:rPr>
        <w:tab/>
      </w:r>
      <w:r w:rsidR="00D20D1B">
        <w:rPr>
          <w:noProof/>
        </w:rPr>
        <w:t>M1_</w:t>
      </w:r>
      <w:r w:rsidR="00B11A41" w:rsidRPr="00586B6B">
        <w:t>ContentPreparationTemplatesProvisioning API</w:t>
      </w:r>
      <w:bookmarkEnd w:id="2104"/>
      <w:bookmarkEnd w:id="2105"/>
      <w:bookmarkEnd w:id="2106"/>
      <w:bookmarkEnd w:id="2107"/>
      <w:bookmarkEnd w:id="2108"/>
    </w:p>
    <w:tbl>
      <w:tblPr>
        <w:tblW w:w="0" w:type="auto"/>
        <w:tblLook w:val="04A0" w:firstRow="1" w:lastRow="0" w:firstColumn="1" w:lastColumn="0" w:noHBand="0" w:noVBand="1"/>
      </w:tblPr>
      <w:tblGrid>
        <w:gridCol w:w="9629"/>
      </w:tblGrid>
      <w:tr w:rsidR="009F12A6" w:rsidRPr="00C522DE"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0DFC543B" w14:textId="77777777" w:rsidR="009F12A6" w:rsidRPr="00C522DE" w:rsidRDefault="009F12A6" w:rsidP="002C6F69">
            <w:pPr>
              <w:pStyle w:val="PL"/>
              <w:rPr>
                <w:color w:val="D4D4D4"/>
              </w:rPr>
            </w:pPr>
            <w:r w:rsidRPr="00C522DE">
              <w:t>openapi</w:t>
            </w:r>
            <w:r w:rsidRPr="00C522DE">
              <w:rPr>
                <w:color w:val="D4D4D4"/>
              </w:rPr>
              <w:t>: </w:t>
            </w:r>
            <w:r w:rsidRPr="00C522DE">
              <w:rPr>
                <w:color w:val="B5CEA8"/>
              </w:rPr>
              <w:t>3.0.0</w:t>
            </w:r>
          </w:p>
          <w:p w14:paraId="24381EF2" w14:textId="77777777" w:rsidR="009F12A6" w:rsidRPr="00C522DE" w:rsidRDefault="009F12A6" w:rsidP="002C6F69">
            <w:pPr>
              <w:pStyle w:val="PL"/>
              <w:rPr>
                <w:color w:val="D4D4D4"/>
              </w:rPr>
            </w:pPr>
            <w:r w:rsidRPr="00C522DE">
              <w:t>info</w:t>
            </w:r>
            <w:r w:rsidRPr="00C522DE">
              <w:rPr>
                <w:color w:val="D4D4D4"/>
              </w:rPr>
              <w:t>:</w:t>
            </w:r>
          </w:p>
          <w:p w14:paraId="1807F6A5" w14:textId="77777777" w:rsidR="009F12A6" w:rsidRPr="00C522DE" w:rsidRDefault="009F12A6" w:rsidP="002C6F69">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048DCB6C" w14:textId="58F7A776" w:rsidR="009F12A6" w:rsidRPr="00C522DE" w:rsidRDefault="009F12A6"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1</w:t>
            </w:r>
            <w:r w:rsidRPr="00C522DE">
              <w:rPr>
                <w:color w:val="B5CEA8"/>
              </w:rPr>
              <w:t>.0</w:t>
            </w:r>
          </w:p>
          <w:p w14:paraId="4EC1998B"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742C42E2" w14:textId="77777777" w:rsidR="009F12A6" w:rsidRPr="00C522DE" w:rsidRDefault="009F12A6" w:rsidP="002C6F69">
            <w:pPr>
              <w:pStyle w:val="PL"/>
              <w:rPr>
                <w:color w:val="D4D4D4"/>
              </w:rPr>
            </w:pPr>
            <w:r w:rsidRPr="00C522DE">
              <w:rPr>
                <w:color w:val="CE9178"/>
              </w:rPr>
              <w:t>    5GMS AF M1 Content Preparation Templates Provisioning API</w:t>
            </w:r>
          </w:p>
          <w:p w14:paraId="610ECCB0" w14:textId="2FE049D0" w:rsidR="009F12A6" w:rsidRPr="00C522DE" w:rsidRDefault="009F12A6"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0FCF6E0E" w14:textId="77777777" w:rsidR="009F12A6" w:rsidRPr="00C522DE" w:rsidRDefault="009F12A6" w:rsidP="002C6F69">
            <w:pPr>
              <w:pStyle w:val="PL"/>
              <w:rPr>
                <w:color w:val="D4D4D4"/>
              </w:rPr>
            </w:pPr>
            <w:r w:rsidRPr="00C522DE">
              <w:rPr>
                <w:color w:val="CE9178"/>
              </w:rPr>
              <w:t>    All rights reserved.</w:t>
            </w:r>
          </w:p>
          <w:p w14:paraId="23BDDB11" w14:textId="77777777" w:rsidR="009F12A6" w:rsidRPr="00C522DE" w:rsidRDefault="009F12A6" w:rsidP="002C6F69">
            <w:pPr>
              <w:pStyle w:val="PL"/>
              <w:rPr>
                <w:color w:val="D4D4D4"/>
              </w:rPr>
            </w:pPr>
            <w:r w:rsidRPr="00C522DE">
              <w:t>tags</w:t>
            </w:r>
            <w:r w:rsidRPr="00C522DE">
              <w:rPr>
                <w:color w:val="D4D4D4"/>
              </w:rPr>
              <w:t>:</w:t>
            </w:r>
          </w:p>
          <w:p w14:paraId="4589D5B2"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53D7E22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1C0CFAB8" w14:textId="77777777" w:rsidR="009F12A6" w:rsidRPr="00C522DE" w:rsidRDefault="009F12A6" w:rsidP="002C6F69">
            <w:pPr>
              <w:pStyle w:val="PL"/>
              <w:rPr>
                <w:color w:val="D4D4D4"/>
              </w:rPr>
            </w:pPr>
            <w:r w:rsidRPr="00C522DE">
              <w:t>externalDocs</w:t>
            </w:r>
            <w:r w:rsidRPr="00C522DE">
              <w:rPr>
                <w:color w:val="D4D4D4"/>
              </w:rPr>
              <w:t>:</w:t>
            </w:r>
          </w:p>
          <w:p w14:paraId="38FB2FEC" w14:textId="4A7C7246"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176A4ABA" w14:textId="77777777" w:rsidR="009F12A6" w:rsidRPr="00C522DE" w:rsidRDefault="009F12A6"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63C17AD0" w14:textId="77777777" w:rsidR="009F12A6" w:rsidRPr="00C522DE" w:rsidRDefault="009F12A6" w:rsidP="002C6F69">
            <w:pPr>
              <w:pStyle w:val="PL"/>
              <w:rPr>
                <w:color w:val="D4D4D4"/>
              </w:rPr>
            </w:pPr>
            <w:r w:rsidRPr="00C522DE">
              <w:t>servers</w:t>
            </w:r>
            <w:r w:rsidRPr="00C522DE">
              <w:rPr>
                <w:color w:val="D4D4D4"/>
              </w:rPr>
              <w:t>:</w:t>
            </w:r>
          </w:p>
          <w:p w14:paraId="10917514" w14:textId="77777777" w:rsidR="009F12A6" w:rsidRPr="00C522DE" w:rsidRDefault="009F12A6" w:rsidP="002C6F69">
            <w:pPr>
              <w:pStyle w:val="PL"/>
              <w:rPr>
                <w:color w:val="D4D4D4"/>
              </w:rPr>
            </w:pPr>
            <w:r w:rsidRPr="00C522DE">
              <w:rPr>
                <w:color w:val="D4D4D4"/>
              </w:rPr>
              <w:t>  - </w:t>
            </w:r>
            <w:r w:rsidRPr="00C522DE">
              <w:t>url</w:t>
            </w:r>
            <w:r w:rsidRPr="00C522DE">
              <w:rPr>
                <w:color w:val="D4D4D4"/>
              </w:rPr>
              <w:t>: </w:t>
            </w:r>
            <w:r w:rsidRPr="00C522DE">
              <w:rPr>
                <w:color w:val="CE9178"/>
              </w:rPr>
              <w:t>'{apiRoot}/3gpp-m1/v</w:t>
            </w:r>
            <w:r>
              <w:rPr>
                <w:color w:val="CE9178"/>
              </w:rPr>
              <w:t>2</w:t>
            </w:r>
            <w:r w:rsidRPr="00C522DE">
              <w:rPr>
                <w:color w:val="CE9178"/>
              </w:rPr>
              <w:t>'</w:t>
            </w:r>
          </w:p>
          <w:p w14:paraId="374528E1" w14:textId="77777777" w:rsidR="009F12A6" w:rsidRPr="00C522DE" w:rsidRDefault="009F12A6" w:rsidP="002C6F69">
            <w:pPr>
              <w:pStyle w:val="PL"/>
              <w:rPr>
                <w:color w:val="D4D4D4"/>
              </w:rPr>
            </w:pPr>
            <w:r w:rsidRPr="00C522DE">
              <w:rPr>
                <w:color w:val="D4D4D4"/>
              </w:rPr>
              <w:t>    </w:t>
            </w:r>
            <w:r w:rsidRPr="00C522DE">
              <w:t>variables</w:t>
            </w:r>
            <w:r w:rsidRPr="00C522DE">
              <w:rPr>
                <w:color w:val="D4D4D4"/>
              </w:rPr>
              <w:t>:</w:t>
            </w:r>
          </w:p>
          <w:p w14:paraId="733E0472" w14:textId="77777777" w:rsidR="009F12A6" w:rsidRPr="00C522DE" w:rsidRDefault="009F12A6" w:rsidP="002C6F69">
            <w:pPr>
              <w:pStyle w:val="PL"/>
              <w:rPr>
                <w:color w:val="D4D4D4"/>
              </w:rPr>
            </w:pPr>
            <w:r w:rsidRPr="00C522DE">
              <w:rPr>
                <w:color w:val="D4D4D4"/>
              </w:rPr>
              <w:t>      </w:t>
            </w:r>
            <w:r w:rsidRPr="00C522DE">
              <w:t>apiRoot</w:t>
            </w:r>
            <w:r w:rsidRPr="00C522DE">
              <w:rPr>
                <w:color w:val="D4D4D4"/>
              </w:rPr>
              <w:t>:</w:t>
            </w:r>
          </w:p>
          <w:p w14:paraId="2D3D78E9" w14:textId="77777777" w:rsidR="009F12A6" w:rsidRPr="00C522DE" w:rsidRDefault="009F12A6"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5440E9"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7D4B024F" w14:textId="77777777" w:rsidR="009F12A6" w:rsidRPr="00C522DE" w:rsidRDefault="009F12A6" w:rsidP="002C6F69">
            <w:pPr>
              <w:pStyle w:val="PL"/>
              <w:rPr>
                <w:color w:val="D4D4D4"/>
              </w:rPr>
            </w:pPr>
            <w:r w:rsidRPr="00C522DE">
              <w:t>paths</w:t>
            </w:r>
            <w:r w:rsidRPr="00C522DE">
              <w:rPr>
                <w:color w:val="D4D4D4"/>
              </w:rPr>
              <w:t>:</w:t>
            </w:r>
          </w:p>
          <w:p w14:paraId="41A47E78" w14:textId="77777777" w:rsidR="009F12A6" w:rsidRPr="00C522DE" w:rsidRDefault="009F12A6" w:rsidP="002C6F69">
            <w:pPr>
              <w:pStyle w:val="PL"/>
              <w:rPr>
                <w:color w:val="D4D4D4"/>
              </w:rPr>
            </w:pPr>
            <w:r w:rsidRPr="00C522DE">
              <w:rPr>
                <w:color w:val="D4D4D4"/>
              </w:rPr>
              <w:t>  </w:t>
            </w:r>
            <w:r w:rsidRPr="00C522DE">
              <w:t>/provisioning-sessions/{provisioningSessionId}/content-preparation-templates</w:t>
            </w:r>
            <w:r w:rsidRPr="00C522DE">
              <w:rPr>
                <w:color w:val="D4D4D4"/>
              </w:rPr>
              <w:t>:</w:t>
            </w:r>
          </w:p>
          <w:p w14:paraId="5E949F7A"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06B6FC04"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4EEE01F"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4B18E7B8"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157E4B3F"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29197BB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1ABEE6D"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E6A85C" w14:textId="77777777" w:rsidR="009F12A6" w:rsidRPr="00C522DE" w:rsidRDefault="009F12A6" w:rsidP="002C6F69">
            <w:pPr>
              <w:pStyle w:val="PL"/>
              <w:rPr>
                <w:color w:val="D4D4D4"/>
              </w:rPr>
            </w:pPr>
            <w:r w:rsidRPr="00C522DE">
              <w:rPr>
                <w:color w:val="D4D4D4"/>
              </w:rPr>
              <w:t>    </w:t>
            </w:r>
            <w:r w:rsidRPr="00C522DE">
              <w:t>post</w:t>
            </w:r>
            <w:r w:rsidRPr="00C522DE">
              <w:rPr>
                <w:color w:val="D4D4D4"/>
              </w:rPr>
              <w:t>:</w:t>
            </w:r>
          </w:p>
          <w:p w14:paraId="6AD5A650"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215A438D"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1EDE2EB3" w14:textId="77777777" w:rsidR="009F12A6" w:rsidRPr="00C522DE" w:rsidRDefault="009F12A6" w:rsidP="002C6F69">
            <w:pPr>
              <w:pStyle w:val="PL"/>
              <w:rPr>
                <w:color w:val="D4D4D4"/>
              </w:rPr>
            </w:pPr>
            <w:r w:rsidRPr="00C522DE">
              <w:rPr>
                <w:color w:val="D4D4D4"/>
              </w:rPr>
              <w:t>      </w:t>
            </w:r>
            <w:r w:rsidRPr="00C522DE">
              <w:t>requestBody</w:t>
            </w:r>
            <w:r w:rsidRPr="00C522DE">
              <w:rPr>
                <w:color w:val="D4D4D4"/>
              </w:rPr>
              <w:t>:</w:t>
            </w:r>
          </w:p>
          <w:p w14:paraId="4CB23E8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6D158F0A"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6F1D7634"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584CA798" w14:textId="77777777" w:rsidR="009F12A6" w:rsidRPr="00C522DE" w:rsidRDefault="009F12A6" w:rsidP="002C6F69">
            <w:pPr>
              <w:pStyle w:val="PL"/>
              <w:rPr>
                <w:color w:val="D4D4D4"/>
              </w:rPr>
            </w:pPr>
            <w:r w:rsidRPr="00C522DE">
              <w:rPr>
                <w:color w:val="D4D4D4"/>
              </w:rPr>
              <w:t>          </w:t>
            </w:r>
            <w:r w:rsidRPr="00C522DE">
              <w:rPr>
                <w:color w:val="CE9178"/>
              </w:rPr>
              <w:t>'*/*'</w:t>
            </w:r>
            <w:r w:rsidRPr="00C522DE">
              <w:rPr>
                <w:color w:val="D4D4D4"/>
              </w:rPr>
              <w:t>:</w:t>
            </w:r>
          </w:p>
          <w:p w14:paraId="0FC6520E"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4646A2C6"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1EDF6EE8"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7CAE801C" w14:textId="77777777" w:rsidR="009F12A6" w:rsidRPr="00C522DE" w:rsidRDefault="009F12A6" w:rsidP="002C6F69">
            <w:pPr>
              <w:pStyle w:val="PL"/>
              <w:rPr>
                <w:color w:val="D4D4D4"/>
              </w:rPr>
            </w:pPr>
            <w:r w:rsidRPr="00C522DE">
              <w:rPr>
                <w:color w:val="D4D4D4"/>
              </w:rPr>
              <w:t>        </w:t>
            </w:r>
            <w:r w:rsidRPr="00C522DE">
              <w:rPr>
                <w:color w:val="CE9178"/>
              </w:rPr>
              <w:t>'201'</w:t>
            </w:r>
            <w:r w:rsidRPr="00C522DE">
              <w:rPr>
                <w:color w:val="D4D4D4"/>
              </w:rPr>
              <w:t>:</w:t>
            </w:r>
          </w:p>
          <w:p w14:paraId="4D75BD7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38F24B7B" w14:textId="77777777" w:rsidR="009F12A6" w:rsidRPr="00C522DE" w:rsidRDefault="009F12A6" w:rsidP="002C6F69">
            <w:pPr>
              <w:pStyle w:val="PL"/>
              <w:rPr>
                <w:color w:val="D4D4D4"/>
              </w:rPr>
            </w:pPr>
            <w:r w:rsidRPr="00C522DE">
              <w:rPr>
                <w:color w:val="D4D4D4"/>
              </w:rPr>
              <w:t>          </w:t>
            </w:r>
            <w:r w:rsidRPr="00C522DE">
              <w:t>headers</w:t>
            </w:r>
            <w:r w:rsidRPr="00C522DE">
              <w:rPr>
                <w:color w:val="D4D4D4"/>
              </w:rPr>
              <w:t>:</w:t>
            </w:r>
          </w:p>
          <w:p w14:paraId="424691F0" w14:textId="77777777" w:rsidR="009F12A6" w:rsidRPr="00C522DE" w:rsidRDefault="009F12A6" w:rsidP="002C6F69">
            <w:pPr>
              <w:pStyle w:val="PL"/>
              <w:rPr>
                <w:color w:val="D4D4D4"/>
              </w:rPr>
            </w:pPr>
            <w:r w:rsidRPr="00C522DE">
              <w:rPr>
                <w:color w:val="D4D4D4"/>
              </w:rPr>
              <w:t>            </w:t>
            </w:r>
            <w:r w:rsidRPr="00C522DE">
              <w:t>Location</w:t>
            </w:r>
            <w:r w:rsidRPr="00C522DE">
              <w:rPr>
                <w:color w:val="D4D4D4"/>
              </w:rPr>
              <w:t>:</w:t>
            </w:r>
          </w:p>
          <w:p w14:paraId="28597F61"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0C7861E4"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01501D68"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7984CD62"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76C8280E" w14:textId="77777777" w:rsidR="009F12A6" w:rsidRPr="00C522DE" w:rsidRDefault="009F12A6" w:rsidP="002C6F69">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77B58569"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09CC15BE"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756AD297"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1E1DF061"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7D9B8716"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529A4CA1"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7A9D3A"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EEE5A49"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490AA6C5"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38AC9DF9"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51351B18"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7D5D460D"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E5554DC"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2AA56ABE" w14:textId="77777777" w:rsidR="009F12A6" w:rsidRPr="00C522DE" w:rsidRDefault="009F12A6" w:rsidP="002C6F69">
            <w:pPr>
              <w:pStyle w:val="PL"/>
              <w:rPr>
                <w:color w:val="D4D4D4"/>
              </w:rPr>
            </w:pPr>
            <w:r w:rsidRPr="00C522DE">
              <w:rPr>
                <w:color w:val="D4D4D4"/>
              </w:rPr>
              <w:t>    </w:t>
            </w:r>
            <w:r w:rsidRPr="00C522DE">
              <w:t>get</w:t>
            </w:r>
            <w:r w:rsidRPr="00C522DE">
              <w:rPr>
                <w:color w:val="D4D4D4"/>
              </w:rPr>
              <w:t>:</w:t>
            </w:r>
          </w:p>
          <w:p w14:paraId="26FCC761"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A798B3C"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33DF6313" w14:textId="77777777" w:rsidR="009F12A6" w:rsidRPr="002D6463" w:rsidRDefault="009F12A6" w:rsidP="002C6F69">
            <w:pPr>
              <w:pStyle w:val="PL"/>
              <w:rPr>
                <w:color w:val="D4D4D4"/>
                <w:lang w:val="fr-FR"/>
              </w:rPr>
            </w:pPr>
            <w:r w:rsidRPr="00C522DE">
              <w:rPr>
                <w:color w:val="D4D4D4"/>
              </w:rPr>
              <w:t>      </w:t>
            </w:r>
            <w:r w:rsidRPr="002D6463">
              <w:rPr>
                <w:lang w:val="fr-FR"/>
              </w:rPr>
              <w:t>responses</w:t>
            </w:r>
            <w:r w:rsidRPr="002D6463">
              <w:rPr>
                <w:color w:val="D4D4D4"/>
                <w:lang w:val="fr-FR"/>
              </w:rPr>
              <w:t>:</w:t>
            </w:r>
          </w:p>
          <w:p w14:paraId="1BE8A76C" w14:textId="77777777" w:rsidR="009F12A6" w:rsidRPr="002D6463" w:rsidRDefault="009F12A6"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476B93B4" w14:textId="77777777" w:rsidR="009F12A6" w:rsidRPr="002D6463" w:rsidRDefault="009F12A6"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050E4672"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FB14607" w14:textId="77777777" w:rsidR="009F12A6" w:rsidRPr="00C522DE" w:rsidRDefault="009F12A6" w:rsidP="002C6F69">
            <w:pPr>
              <w:pStyle w:val="PL"/>
              <w:rPr>
                <w:color w:val="D4D4D4"/>
              </w:rPr>
            </w:pPr>
            <w:r w:rsidRPr="002D6463">
              <w:rPr>
                <w:color w:val="D4D4D4"/>
                <w:lang w:val="fr-FR"/>
              </w:rPr>
              <w:t>            </w:t>
            </w:r>
            <w:r w:rsidRPr="00C522DE">
              <w:rPr>
                <w:color w:val="CE9178"/>
              </w:rPr>
              <w:t>'*/*'</w:t>
            </w:r>
            <w:r w:rsidRPr="00C522DE">
              <w:rPr>
                <w:color w:val="D4D4D4"/>
              </w:rPr>
              <w:t>:</w:t>
            </w:r>
          </w:p>
          <w:p w14:paraId="1ED84061"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692A87CD"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1FA8B704" w14:textId="77777777" w:rsidR="009F12A6" w:rsidRPr="00C522DE" w:rsidRDefault="009F12A6" w:rsidP="002C6F69">
            <w:pPr>
              <w:pStyle w:val="PL"/>
              <w:rPr>
                <w:color w:val="D4D4D4"/>
              </w:rPr>
            </w:pPr>
            <w:r w:rsidRPr="00C522DE">
              <w:rPr>
                <w:color w:val="D4D4D4"/>
              </w:rPr>
              <w:t>    </w:t>
            </w:r>
            <w:r w:rsidRPr="00C522DE">
              <w:t>put</w:t>
            </w:r>
            <w:r w:rsidRPr="00C522DE">
              <w:rPr>
                <w:color w:val="D4D4D4"/>
              </w:rPr>
              <w:t>:</w:t>
            </w:r>
          </w:p>
          <w:p w14:paraId="2681CB61"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5C64012F"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038E43B7" w14:textId="77777777" w:rsidR="009F12A6" w:rsidRPr="00C522DE" w:rsidRDefault="009F12A6" w:rsidP="002C6F69">
            <w:pPr>
              <w:pStyle w:val="PL"/>
              <w:rPr>
                <w:color w:val="D4D4D4"/>
              </w:rPr>
            </w:pPr>
            <w:r w:rsidRPr="00C522DE">
              <w:rPr>
                <w:color w:val="D4D4D4"/>
              </w:rPr>
              <w:t>      </w:t>
            </w:r>
            <w:r w:rsidRPr="00C522DE">
              <w:t>requestBody</w:t>
            </w:r>
            <w:r w:rsidRPr="00C522DE">
              <w:rPr>
                <w:color w:val="D4D4D4"/>
              </w:rPr>
              <w:t>:</w:t>
            </w:r>
          </w:p>
          <w:p w14:paraId="03C87C94"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3D5FFCFA"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2678DA0A"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05517599" w14:textId="77777777" w:rsidR="009F12A6" w:rsidRPr="00C522DE" w:rsidRDefault="009F12A6" w:rsidP="002C6F69">
            <w:pPr>
              <w:pStyle w:val="PL"/>
              <w:rPr>
                <w:color w:val="D4D4D4"/>
              </w:rPr>
            </w:pPr>
            <w:r w:rsidRPr="00C522DE">
              <w:rPr>
                <w:color w:val="D4D4D4"/>
              </w:rPr>
              <w:t>          </w:t>
            </w:r>
            <w:r w:rsidRPr="00C522DE">
              <w:rPr>
                <w:color w:val="CE9178"/>
              </w:rPr>
              <w:t>'*/*'</w:t>
            </w:r>
            <w:r w:rsidRPr="00C522DE">
              <w:rPr>
                <w:color w:val="D4D4D4"/>
              </w:rPr>
              <w:t>:</w:t>
            </w:r>
          </w:p>
          <w:p w14:paraId="21191865"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5AC99BCE"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36B01C2"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3B2F33BD"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1CE09F59"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704DC9F5"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7349B7C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E1C768E" w14:textId="77777777" w:rsidR="009F12A6" w:rsidRPr="00C522DE" w:rsidRDefault="009F12A6" w:rsidP="002C6F69">
            <w:pPr>
              <w:pStyle w:val="PL"/>
              <w:rPr>
                <w:color w:val="D4D4D4"/>
              </w:rPr>
            </w:pPr>
            <w:r w:rsidRPr="00C522DE">
              <w:rPr>
                <w:color w:val="D4D4D4"/>
              </w:rPr>
              <w:t>    </w:t>
            </w:r>
            <w:r w:rsidRPr="00C522DE">
              <w:t>patch</w:t>
            </w:r>
            <w:r w:rsidRPr="00C522DE">
              <w:rPr>
                <w:color w:val="D4D4D4"/>
              </w:rPr>
              <w:t>:</w:t>
            </w:r>
          </w:p>
          <w:p w14:paraId="54FD0C03"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0AC2B49F"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6A97EFF5" w14:textId="77777777" w:rsidR="009F12A6" w:rsidRPr="00C522DE" w:rsidRDefault="009F12A6" w:rsidP="002C6F69">
            <w:pPr>
              <w:pStyle w:val="PL"/>
              <w:rPr>
                <w:color w:val="D4D4D4"/>
              </w:rPr>
            </w:pPr>
            <w:r w:rsidRPr="00C522DE">
              <w:rPr>
                <w:color w:val="D4D4D4"/>
              </w:rPr>
              <w:t>      </w:t>
            </w:r>
            <w:r w:rsidRPr="00C522DE">
              <w:t>requestBody</w:t>
            </w:r>
            <w:r w:rsidRPr="00C522DE">
              <w:rPr>
                <w:color w:val="D4D4D4"/>
              </w:rPr>
              <w:t>:</w:t>
            </w:r>
          </w:p>
          <w:p w14:paraId="61DD6CA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069F57E2"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29FB3891"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25B5E6BF" w14:textId="77777777" w:rsidR="009F12A6" w:rsidRPr="00C522DE" w:rsidRDefault="009F12A6" w:rsidP="002C6F69">
            <w:pPr>
              <w:pStyle w:val="PL"/>
              <w:rPr>
                <w:color w:val="D4D4D4"/>
              </w:rPr>
            </w:pPr>
            <w:r w:rsidRPr="00C522DE">
              <w:rPr>
                <w:color w:val="D4D4D4"/>
              </w:rPr>
              <w:t>          </w:t>
            </w:r>
            <w:r w:rsidRPr="00C522DE">
              <w:t>application/merge-patch+json</w:t>
            </w:r>
            <w:r w:rsidRPr="00C522DE">
              <w:rPr>
                <w:color w:val="D4D4D4"/>
              </w:rPr>
              <w:t>:</w:t>
            </w:r>
          </w:p>
          <w:p w14:paraId="4E61FF95"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2096DAF0"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5659DA90" w14:textId="77777777" w:rsidR="009F12A6" w:rsidRPr="00C522DE" w:rsidRDefault="009F12A6" w:rsidP="002C6F69">
            <w:pPr>
              <w:pStyle w:val="PL"/>
              <w:rPr>
                <w:color w:val="D4D4D4"/>
              </w:rPr>
            </w:pPr>
            <w:r w:rsidRPr="00C522DE">
              <w:rPr>
                <w:color w:val="D4D4D4"/>
              </w:rPr>
              <w:t>          </w:t>
            </w:r>
            <w:r w:rsidRPr="00C522DE">
              <w:t>application/json-patch+json</w:t>
            </w:r>
            <w:r w:rsidRPr="00C522DE">
              <w:rPr>
                <w:color w:val="D4D4D4"/>
              </w:rPr>
              <w:t>:</w:t>
            </w:r>
          </w:p>
          <w:p w14:paraId="5022BB0D"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5F6EBB69"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3618953E"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68224D27" w14:textId="77777777" w:rsidR="009F12A6" w:rsidRPr="00C522DE" w:rsidRDefault="009F12A6" w:rsidP="002C6F69">
            <w:pPr>
              <w:pStyle w:val="PL"/>
              <w:rPr>
                <w:color w:val="D4D4D4"/>
              </w:rPr>
            </w:pPr>
            <w:r w:rsidRPr="00C522DE">
              <w:rPr>
                <w:color w:val="D4D4D4"/>
              </w:rPr>
              <w:t>        </w:t>
            </w:r>
            <w:r w:rsidRPr="00C522DE">
              <w:rPr>
                <w:color w:val="CE9178"/>
              </w:rPr>
              <w:t>'200'</w:t>
            </w:r>
            <w:r w:rsidRPr="00C522DE">
              <w:rPr>
                <w:color w:val="D4D4D4"/>
              </w:rPr>
              <w:t>:</w:t>
            </w:r>
          </w:p>
          <w:p w14:paraId="06F6C503"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43F0B086"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03B0D382" w14:textId="77777777" w:rsidR="009F12A6" w:rsidRPr="00C522DE" w:rsidRDefault="009F12A6" w:rsidP="002C6F69">
            <w:pPr>
              <w:pStyle w:val="PL"/>
              <w:rPr>
                <w:color w:val="D4D4D4"/>
              </w:rPr>
            </w:pPr>
            <w:r w:rsidRPr="00C522DE">
              <w:rPr>
                <w:color w:val="D4D4D4"/>
              </w:rPr>
              <w:t>            </w:t>
            </w:r>
            <w:r w:rsidRPr="00C522DE">
              <w:rPr>
                <w:color w:val="CE9178"/>
              </w:rPr>
              <w:t>'*/*'</w:t>
            </w:r>
            <w:r w:rsidRPr="00C522DE">
              <w:rPr>
                <w:color w:val="D4D4D4"/>
              </w:rPr>
              <w:t>:</w:t>
            </w:r>
          </w:p>
          <w:p w14:paraId="31AED900"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1BC7A660"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55466E64"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0A05D10B"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C3136E4" w14:textId="77777777" w:rsidR="009F12A6" w:rsidRPr="00C522DE" w:rsidRDefault="009F12A6" w:rsidP="002C6F69">
            <w:pPr>
              <w:pStyle w:val="PL"/>
              <w:rPr>
                <w:color w:val="D4D4D4"/>
              </w:rPr>
            </w:pPr>
            <w:r w:rsidRPr="00C522DE">
              <w:rPr>
                <w:color w:val="D4D4D4"/>
              </w:rPr>
              <w:t>    </w:t>
            </w:r>
            <w:r w:rsidRPr="00C522DE">
              <w:t>delete</w:t>
            </w:r>
            <w:r w:rsidRPr="00C522DE">
              <w:rPr>
                <w:color w:val="D4D4D4"/>
              </w:rPr>
              <w:t>:</w:t>
            </w:r>
          </w:p>
          <w:p w14:paraId="27137C88"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319D2D9F"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75EBF9C9"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78DA89BB" w14:textId="77777777" w:rsidR="009F12A6" w:rsidRPr="00C522DE" w:rsidRDefault="009F12A6" w:rsidP="002C6F69">
            <w:pPr>
              <w:pStyle w:val="PL"/>
              <w:rPr>
                <w:color w:val="D4D4D4"/>
              </w:rPr>
            </w:pPr>
            <w:r w:rsidRPr="00C522DE">
              <w:rPr>
                <w:color w:val="D4D4D4"/>
              </w:rPr>
              <w:t>        </w:t>
            </w:r>
            <w:r w:rsidRPr="00C522DE">
              <w:rPr>
                <w:color w:val="CE9178"/>
              </w:rPr>
              <w:t>'20</w:t>
            </w:r>
            <w:r>
              <w:rPr>
                <w:color w:val="CE9178"/>
              </w:rPr>
              <w:t>0</w:t>
            </w:r>
            <w:r w:rsidRPr="00C522DE">
              <w:rPr>
                <w:color w:val="CE9178"/>
              </w:rPr>
              <w:t>'</w:t>
            </w:r>
            <w:r w:rsidRPr="00C522DE">
              <w:rPr>
                <w:color w:val="D4D4D4"/>
              </w:rPr>
              <w:t>:</w:t>
            </w:r>
          </w:p>
          <w:p w14:paraId="72E2B28F"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OK</w:t>
            </w:r>
          </w:p>
          <w:p w14:paraId="7DE8F9E1" w14:textId="77777777" w:rsidR="009F12A6" w:rsidRPr="002D6463" w:rsidRDefault="009F12A6" w:rsidP="002C6F69">
            <w:pPr>
              <w:pStyle w:val="PL"/>
              <w:rPr>
                <w:color w:val="D4D4D4"/>
                <w:lang w:val="fr-FR"/>
              </w:rPr>
            </w:pPr>
            <w:r w:rsidRPr="00C522DE">
              <w:rPr>
                <w:color w:val="D4D4D4"/>
              </w:rPr>
              <w:t>          </w:t>
            </w:r>
            <w:r w:rsidRPr="00C522DE">
              <w:t>description</w:t>
            </w:r>
            <w:r w:rsidRPr="00C522DE">
              <w:rPr>
                <w:color w:val="D4D4D4"/>
              </w:rPr>
              <w:t>: </w:t>
            </w:r>
            <w:r w:rsidRPr="00C522DE">
              <w:rPr>
                <w:color w:val="CE9178"/>
              </w:rPr>
              <w:t>'</w:t>
            </w:r>
            <w:r>
              <w:rPr>
                <w:color w:val="CE9178"/>
              </w:rPr>
              <w:t>Content</w:t>
            </w:r>
            <w:r w:rsidRPr="00C522DE">
              <w:rPr>
                <w:color w:val="CE9178"/>
              </w:rPr>
              <w:t> </w:t>
            </w:r>
            <w:r>
              <w:rPr>
                <w:color w:val="CE9178"/>
              </w:rPr>
              <w:t>Preparation Template</w:t>
            </w:r>
            <w:r w:rsidRPr="00C522DE">
              <w:rPr>
                <w:color w:val="CE9178"/>
              </w:rPr>
              <w:t> Destroyed'</w:t>
            </w:r>
          </w:p>
          <w:p w14:paraId="6DC71629"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9AA129E" w14:textId="77777777" w:rsidR="009F12A6" w:rsidRPr="00C522DE" w:rsidRDefault="009F12A6" w:rsidP="002C6F69">
            <w:pPr>
              <w:pStyle w:val="PL"/>
              <w:rPr>
                <w:color w:val="D4D4D4"/>
              </w:rPr>
            </w:pPr>
            <w:r w:rsidRPr="002D6463">
              <w:rPr>
                <w:color w:val="D4D4D4"/>
                <w:lang w:val="fr-FR"/>
              </w:rPr>
              <w:t>            </w:t>
            </w:r>
            <w:r w:rsidRPr="00C522DE">
              <w:rPr>
                <w:color w:val="CE9178"/>
              </w:rPr>
              <w:t>'</w:t>
            </w:r>
            <w:r>
              <w:rPr>
                <w:color w:val="CE9178"/>
              </w:rPr>
              <w:t>*</w:t>
            </w:r>
            <w:r w:rsidRPr="00C522DE">
              <w:rPr>
                <w:color w:val="CE9178"/>
              </w:rPr>
              <w:t>/</w:t>
            </w:r>
            <w:r>
              <w:rPr>
                <w:color w:val="CE9178"/>
              </w:rPr>
              <w:t>*</w:t>
            </w:r>
            <w:r w:rsidRPr="00C522DE">
              <w:rPr>
                <w:color w:val="CE9178"/>
              </w:rPr>
              <w:t>'</w:t>
            </w:r>
            <w:r w:rsidRPr="00C522DE">
              <w:rPr>
                <w:color w:val="D4D4D4"/>
              </w:rPr>
              <w:t>:</w:t>
            </w:r>
          </w:p>
          <w:p w14:paraId="5C98E447"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707A706D" w14:textId="77777777" w:rsidR="009F12A6" w:rsidRPr="00597CC6"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2437F05F"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110D4036"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No Content</w:t>
            </w:r>
          </w:p>
          <w:p w14:paraId="446506F9" w14:textId="2338CCBC"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w:t>
            </w:r>
            <w:r>
              <w:rPr>
                <w:color w:val="CE9178"/>
              </w:rPr>
              <w:t> Destroyed</w:t>
            </w:r>
            <w:r w:rsidRPr="00C522DE">
              <w:rPr>
                <w:color w:val="CE9178"/>
              </w:rPr>
              <w:t>'</w:t>
            </w:r>
          </w:p>
          <w:p w14:paraId="72C95080"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30223ABB"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Not Found</w:t>
            </w:r>
          </w:p>
          <w:p w14:paraId="60C07FBD"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'TS29571_CommonData.yaml#/components/responses/404'</w:t>
            </w:r>
          </w:p>
          <w:p w14:paraId="53F14E26" w14:textId="77777777" w:rsidR="009F12A6" w:rsidRDefault="009F12A6" w:rsidP="002C6F69">
            <w:pPr>
              <w:pStyle w:val="PL"/>
              <w:rPr>
                <w:color w:val="D4D4D4"/>
                <w:lang w:val="fr-FR"/>
              </w:rPr>
            </w:pPr>
            <w:r>
              <w:rPr>
                <w:color w:val="D4D4D4"/>
                <w:lang w:val="fr-FR"/>
              </w:rPr>
              <w:t>        </w:t>
            </w:r>
            <w:r>
              <w:rPr>
                <w:color w:val="CE9178"/>
                <w:lang w:val="fr-FR"/>
              </w:rPr>
              <w:t>'409'</w:t>
            </w:r>
            <w:r>
              <w:rPr>
                <w:color w:val="D4D4D4"/>
                <w:lang w:val="fr-FR"/>
              </w:rPr>
              <w:t>:</w:t>
            </w:r>
          </w:p>
          <w:p w14:paraId="6B4FF57F"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Conflict</w:t>
            </w:r>
          </w:p>
          <w:p w14:paraId="758A0657" w14:textId="77777777" w:rsidR="009F12A6" w:rsidRPr="00597CC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p>
          <w:p w14:paraId="4B222586" w14:textId="77777777" w:rsidR="009F12A6" w:rsidRDefault="009F12A6" w:rsidP="002C6F69">
            <w:pPr>
              <w:pStyle w:val="PL"/>
              <w:rPr>
                <w:color w:val="D4D4D4"/>
                <w:lang w:val="fr-FR"/>
              </w:rPr>
            </w:pPr>
            <w:r>
              <w:rPr>
                <w:color w:val="D4D4D4"/>
                <w:lang w:val="fr-FR"/>
              </w:rPr>
              <w:t>        </w:t>
            </w:r>
            <w:r>
              <w:rPr>
                <w:color w:val="CE9178"/>
                <w:lang w:val="fr-FR"/>
              </w:rPr>
              <w:t>'410'</w:t>
            </w:r>
            <w:r>
              <w:rPr>
                <w:color w:val="D4D4D4"/>
                <w:lang w:val="fr-FR"/>
              </w:rPr>
              <w:t>:</w:t>
            </w:r>
          </w:p>
          <w:p w14:paraId="78067180" w14:textId="77777777" w:rsidR="009F12A6" w:rsidRPr="00E01E5B" w:rsidRDefault="009F12A6" w:rsidP="002C6F69">
            <w:pPr>
              <w:pStyle w:val="PL"/>
              <w:rPr>
                <w:color w:val="D4D4D4"/>
                <w:lang w:val="fr-FR"/>
              </w:rPr>
            </w:pPr>
            <w:r>
              <w:rPr>
                <w:color w:val="D4D4D4"/>
                <w:lang w:val="fr-FR"/>
              </w:rPr>
              <w:t>          </w:t>
            </w:r>
            <w:r w:rsidRPr="00E01E5B">
              <w:rPr>
                <w:color w:val="6A9955"/>
              </w:rPr>
              <w:t xml:space="preserve"># </w:t>
            </w:r>
            <w:r>
              <w:rPr>
                <w:color w:val="6A9955"/>
              </w:rPr>
              <w:t>Gone</w:t>
            </w:r>
          </w:p>
          <w:p w14:paraId="2A3D23F4" w14:textId="77777777" w:rsidR="009F12A6" w:rsidRDefault="009F12A6" w:rsidP="002C6F69">
            <w:pPr>
              <w:pStyle w:val="PL"/>
              <w:rPr>
                <w:color w:val="D4D4D4"/>
                <w:lang w:val="fr-FR"/>
              </w:rPr>
            </w:pPr>
            <w:r>
              <w:rPr>
                <w:color w:val="D4D4D4"/>
                <w:lang w:val="fr-FR"/>
              </w:rPr>
              <w:t>          </w:t>
            </w:r>
            <w:r>
              <w:rPr>
                <w:rStyle w:val="pl-ent"/>
                <w:rFonts w:eastAsiaTheme="majorEastAsia"/>
              </w:rPr>
              <w:t>$ref</w:t>
            </w:r>
            <w:r w:rsidRPr="00B533AB">
              <w:rPr>
                <w:color w:val="D4D4D4"/>
                <w:lang w:val="fr-FR"/>
              </w:rPr>
              <w:t xml:space="preserve">: </w:t>
            </w:r>
            <w:r w:rsidRPr="00B533AB">
              <w:rPr>
                <w:color w:val="CE9178"/>
                <w:lang w:val="fr-FR"/>
              </w:rPr>
              <w:t>'TS29571_CommonData.yaml#/components/responses/4</w:t>
            </w:r>
            <w:r>
              <w:rPr>
                <w:color w:val="CE9178"/>
                <w:lang w:val="fr-FR"/>
              </w:rPr>
              <w:t>1</w:t>
            </w:r>
            <w:r w:rsidRPr="00B533AB">
              <w:rPr>
                <w:color w:val="CE9178"/>
                <w:lang w:val="fr-FR"/>
              </w:rPr>
              <w:t>0'</w:t>
            </w:r>
          </w:p>
          <w:p w14:paraId="06990336" w14:textId="77777777" w:rsidR="009F12A6" w:rsidRPr="00C522DE" w:rsidRDefault="009F12A6" w:rsidP="002C6F69">
            <w:pPr>
              <w:pStyle w:val="PL"/>
              <w:rPr>
                <w:color w:val="D4D4D4"/>
              </w:rPr>
            </w:pPr>
          </w:p>
        </w:tc>
      </w:tr>
    </w:tbl>
    <w:p w14:paraId="3E2206DC" w14:textId="77777777" w:rsidR="009F12A6" w:rsidRPr="009F12A6" w:rsidRDefault="009F12A6" w:rsidP="009F12A6"/>
    <w:p w14:paraId="4BE2C259" w14:textId="5008E66C" w:rsidR="00B11A41" w:rsidRDefault="004A2A6D" w:rsidP="00B11A41">
      <w:pPr>
        <w:pStyle w:val="Heading2"/>
      </w:pPr>
      <w:bookmarkStart w:id="2109" w:name="_Toc68899747"/>
      <w:bookmarkStart w:id="2110" w:name="_Toc71214498"/>
      <w:bookmarkStart w:id="2111" w:name="_Toc71722172"/>
      <w:bookmarkStart w:id="2112" w:name="_Toc74859224"/>
      <w:bookmarkStart w:id="2113" w:name="_Toc123800978"/>
      <w:r>
        <w:rPr>
          <w:noProof/>
        </w:rPr>
        <w:t>C</w:t>
      </w:r>
      <w:r w:rsidR="00B11A41">
        <w:rPr>
          <w:noProof/>
        </w:rPr>
        <w:t>.3.4</w:t>
      </w:r>
      <w:r w:rsidR="00B11A41">
        <w:rPr>
          <w:noProof/>
        </w:rPr>
        <w:tab/>
      </w:r>
      <w:r w:rsidR="00D20D1B">
        <w:rPr>
          <w:noProof/>
        </w:rPr>
        <w:t>M1_</w:t>
      </w:r>
      <w:r w:rsidR="00B11A41" w:rsidRPr="00586B6B">
        <w:t>ContentProtocolsDiscovery API</w:t>
      </w:r>
      <w:bookmarkEnd w:id="2109"/>
      <w:bookmarkEnd w:id="2110"/>
      <w:bookmarkEnd w:id="2111"/>
      <w:bookmarkEnd w:id="2112"/>
      <w:bookmarkEnd w:id="2113"/>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bookmarkStart w:id="2114" w:name="_MCCTEMPBM_CRPT71130706___5" w:colFirst="0" w:colLast="0"/>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029D632" w:rsidR="00D20D1B" w:rsidRPr="00C522DE" w:rsidRDefault="00D20D1B">
            <w:pPr>
              <w:pStyle w:val="PL"/>
              <w:rPr>
                <w:color w:val="D4D4D4"/>
              </w:rPr>
            </w:pPr>
            <w:r w:rsidRPr="00C522DE">
              <w:rPr>
                <w:color w:val="D4D4D4"/>
              </w:rPr>
              <w:t>  </w:t>
            </w:r>
            <w:r w:rsidRPr="00C522DE">
              <w:t>version</w:t>
            </w:r>
            <w:r w:rsidRPr="00C522DE">
              <w:rPr>
                <w:color w:val="D4D4D4"/>
              </w:rPr>
              <w:t>: </w:t>
            </w:r>
            <w:r w:rsidR="002B3754">
              <w:rPr>
                <w:color w:val="B5CEA8"/>
              </w:rPr>
              <w:t>2</w:t>
            </w:r>
            <w:r w:rsidRPr="00C522DE">
              <w:rPr>
                <w:color w:val="B5CEA8"/>
              </w:rPr>
              <w:t>.0.0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551AD964"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00B139A"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2B3754">
              <w:rPr>
                <w:color w:val="CE9178"/>
              </w:rPr>
              <w:t>2</w:t>
            </w:r>
            <w:r w:rsidR="002050D5">
              <w:rPr>
                <w:color w:val="CE9178"/>
              </w:rPr>
              <w:t>.0</w:t>
            </w:r>
            <w:r w:rsidRPr="00C522DE">
              <w:rPr>
                <w:color w:val="CE9178"/>
              </w:rPr>
              <w:t>;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2090EA0E"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4FB325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3C7BEC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0EF8DF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12658A9" w14:textId="77777777" w:rsidR="00D20D1B" w:rsidRPr="00576928" w:rsidRDefault="00D20D1B">
            <w:pPr>
              <w:pStyle w:val="PL"/>
              <w:rPr>
                <w:color w:val="D4D4D4"/>
                <w:lang w:val="fr-FR"/>
              </w:rPr>
            </w:pPr>
            <w:r w:rsidRPr="002D6463">
              <w:rPr>
                <w:color w:val="D4D4D4"/>
                <w:lang w:val="fr-FR"/>
              </w:rPr>
              <w:t>            </w:t>
            </w:r>
            <w:r w:rsidRPr="00576928">
              <w:rPr>
                <w:lang w:val="fr-FR"/>
              </w:rPr>
              <w:t>application/json</w:t>
            </w:r>
            <w:r w:rsidRPr="00576928">
              <w:rPr>
                <w:color w:val="D4D4D4"/>
                <w:lang w:val="fr-FR"/>
              </w:rPr>
              <w:t>:</w:t>
            </w:r>
          </w:p>
          <w:p w14:paraId="0723FEA6" w14:textId="77777777" w:rsidR="00D20D1B" w:rsidRPr="00576928" w:rsidRDefault="00D20D1B">
            <w:pPr>
              <w:pStyle w:val="PL"/>
              <w:rPr>
                <w:color w:val="D4D4D4"/>
                <w:lang w:val="fr-FR"/>
              </w:rPr>
            </w:pPr>
            <w:r w:rsidRPr="00576928">
              <w:rPr>
                <w:color w:val="D4D4D4"/>
                <w:lang w:val="fr-FR"/>
              </w:rPr>
              <w:t>              </w:t>
            </w:r>
            <w:r w:rsidRPr="00576928">
              <w:rPr>
                <w:lang w:val="fr-FR"/>
              </w:rPr>
              <w:t>schema</w:t>
            </w:r>
            <w:r w:rsidRPr="00576928">
              <w:rPr>
                <w:color w:val="D4D4D4"/>
                <w:lang w:val="fr-FR"/>
              </w:rPr>
              <w:t>:</w:t>
            </w:r>
          </w:p>
          <w:p w14:paraId="0AECE313" w14:textId="77777777" w:rsidR="00D20D1B" w:rsidRPr="00576928" w:rsidRDefault="00D20D1B">
            <w:pPr>
              <w:pStyle w:val="PL"/>
              <w:rPr>
                <w:color w:val="D4D4D4"/>
                <w:lang w:val="fr-FR"/>
              </w:rPr>
            </w:pPr>
            <w:r w:rsidRPr="00576928">
              <w:rPr>
                <w:color w:val="D4D4D4"/>
                <w:lang w:val="fr-FR"/>
              </w:rPr>
              <w:t>                </w:t>
            </w:r>
            <w:r w:rsidRPr="00576928">
              <w:rPr>
                <w:lang w:val="fr-FR"/>
              </w:rPr>
              <w:t>$ref</w:t>
            </w:r>
            <w:r w:rsidRPr="00576928">
              <w:rPr>
                <w:color w:val="D4D4D4"/>
                <w:lang w:val="fr-FR"/>
              </w:rPr>
              <w:t>: </w:t>
            </w:r>
            <w:r w:rsidRPr="00576928">
              <w:rPr>
                <w:color w:val="CE9178"/>
                <w:lang w:val="fr-FR"/>
              </w:rPr>
              <w:t>'#/components/schemas/ContentProtocols'</w:t>
            </w:r>
          </w:p>
          <w:p w14:paraId="3CD00F4B" w14:textId="77777777" w:rsidR="00D20D1B" w:rsidRPr="00576928" w:rsidRDefault="00D20D1B">
            <w:pPr>
              <w:pStyle w:val="PL"/>
              <w:rPr>
                <w:color w:val="D4D4D4"/>
                <w:lang w:val="fr-FR"/>
              </w:rPr>
            </w:pPr>
            <w:r w:rsidRPr="00576928">
              <w:rPr>
                <w:lang w:val="fr-FR"/>
              </w:rPr>
              <w:t>components</w:t>
            </w:r>
            <w:r w:rsidRPr="00576928">
              <w:rPr>
                <w:color w:val="D4D4D4"/>
                <w:lang w:val="fr-FR"/>
              </w:rPr>
              <w:t>:</w:t>
            </w:r>
          </w:p>
          <w:p w14:paraId="14E77D5A" w14:textId="77777777" w:rsidR="00D20D1B" w:rsidRPr="00576928" w:rsidRDefault="00D20D1B">
            <w:pPr>
              <w:pStyle w:val="PL"/>
              <w:rPr>
                <w:color w:val="D4D4D4"/>
                <w:lang w:val="fr-FR"/>
              </w:rPr>
            </w:pPr>
            <w:r w:rsidRPr="00576928">
              <w:rPr>
                <w:color w:val="D4D4D4"/>
                <w:lang w:val="fr-FR"/>
              </w:rPr>
              <w:t>  </w:t>
            </w:r>
            <w:r w:rsidRPr="00576928">
              <w:rPr>
                <w:lang w:val="fr-FR"/>
              </w:rPr>
              <w:t>schemas</w:t>
            </w:r>
            <w:r w:rsidRPr="00576928">
              <w:rPr>
                <w:color w:val="D4D4D4"/>
                <w:lang w:val="fr-FR"/>
              </w:rPr>
              <w:t>:</w:t>
            </w:r>
          </w:p>
          <w:p w14:paraId="0FC095A7" w14:textId="77777777" w:rsidR="00D20D1B" w:rsidRPr="00576928" w:rsidRDefault="00D20D1B">
            <w:pPr>
              <w:pStyle w:val="PL"/>
              <w:rPr>
                <w:color w:val="D4D4D4"/>
                <w:lang w:val="fr-FR"/>
              </w:rPr>
            </w:pPr>
            <w:r w:rsidRPr="00576928">
              <w:rPr>
                <w:color w:val="D4D4D4"/>
                <w:lang w:val="fr-FR"/>
              </w:rPr>
              <w:t>    </w:t>
            </w:r>
            <w:r w:rsidRPr="00576928">
              <w:rPr>
                <w:lang w:val="fr-FR"/>
              </w:rPr>
              <w:t>ContentProtocolDescriptor</w:t>
            </w:r>
            <w:r w:rsidRPr="00576928">
              <w:rPr>
                <w:color w:val="D4D4D4"/>
                <w:lang w:val="fr-FR"/>
              </w:rPr>
              <w:t>:</w:t>
            </w:r>
          </w:p>
          <w:p w14:paraId="6A39E4BB" w14:textId="77777777" w:rsidR="00D20D1B" w:rsidRPr="00576928" w:rsidRDefault="00D20D1B">
            <w:pPr>
              <w:pStyle w:val="PL"/>
              <w:rPr>
                <w:color w:val="D4D4D4"/>
                <w:lang w:val="fr-FR"/>
              </w:rPr>
            </w:pPr>
            <w:r w:rsidRPr="00576928">
              <w:rPr>
                <w:color w:val="D4D4D4"/>
                <w:lang w:val="fr-FR"/>
              </w:rPr>
              <w:t>      </w:t>
            </w:r>
            <w:r w:rsidRPr="00576928">
              <w:rPr>
                <w:lang w:val="fr-FR"/>
              </w:rPr>
              <w:t>type</w:t>
            </w:r>
            <w:r w:rsidRPr="00576928">
              <w:rPr>
                <w:color w:val="D4D4D4"/>
                <w:lang w:val="fr-FR"/>
              </w:rPr>
              <w:t>: </w:t>
            </w:r>
            <w:r w:rsidRPr="00576928">
              <w:rPr>
                <w:color w:val="CE9178"/>
                <w:lang w:val="fr-FR"/>
              </w:rPr>
              <w:t>object</w:t>
            </w:r>
          </w:p>
          <w:p w14:paraId="5A9F27AE" w14:textId="77777777" w:rsidR="002A401A" w:rsidRPr="00A1676D" w:rsidRDefault="002A401A" w:rsidP="002A401A">
            <w:pPr>
              <w:pStyle w:val="PL"/>
              <w:rPr>
                <w:color w:val="D4D4D4"/>
                <w:lang w:val="fr-FR"/>
              </w:rPr>
            </w:pPr>
            <w:r w:rsidRPr="00A1676D">
              <w:rPr>
                <w:color w:val="D4D4D4"/>
                <w:lang w:val="fr-FR"/>
              </w:rPr>
              <w:t>      </w:t>
            </w:r>
            <w:r w:rsidRPr="00A1676D">
              <w:rPr>
                <w:lang w:val="fr-FR"/>
              </w:rPr>
              <w:t>description</w:t>
            </w:r>
            <w:r w:rsidRPr="00A1676D">
              <w:rPr>
                <w:color w:val="D4D4D4"/>
                <w:lang w:val="fr-FR"/>
              </w:rPr>
              <w:t>: </w:t>
            </w:r>
            <w:r w:rsidRPr="00A1676D">
              <w:rPr>
                <w:color w:val="CE9178"/>
                <w:lang w:val="fr-FR"/>
              </w:rPr>
              <w:t>"A descriptor describing a content protocol."</w:t>
            </w:r>
          </w:p>
          <w:p w14:paraId="4A08DB8F" w14:textId="77777777" w:rsidR="00D20D1B" w:rsidRPr="00C522DE" w:rsidRDefault="00D20D1B">
            <w:pPr>
              <w:pStyle w:val="PL"/>
              <w:rPr>
                <w:color w:val="D4D4D4"/>
              </w:rPr>
            </w:pPr>
            <w:r w:rsidRPr="00576928">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1CA7437" w14:textId="77777777" w:rsidR="00CA4A1F" w:rsidRDefault="00CA4A1F" w:rsidP="00CA4A1F">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114"/>
    </w:tbl>
    <w:p w14:paraId="66F704F4" w14:textId="77777777" w:rsidR="00D20D1B" w:rsidRPr="00D20D1B" w:rsidRDefault="00D20D1B" w:rsidP="00DB7C2C"/>
    <w:p w14:paraId="5546BF13" w14:textId="5070FE26" w:rsidR="00B11A41" w:rsidRDefault="004A2A6D" w:rsidP="00B11A41">
      <w:pPr>
        <w:pStyle w:val="Heading2"/>
      </w:pPr>
      <w:bookmarkStart w:id="2115" w:name="_Toc68899748"/>
      <w:bookmarkStart w:id="2116" w:name="_Toc71214499"/>
      <w:bookmarkStart w:id="2117" w:name="_Toc71722173"/>
      <w:bookmarkStart w:id="2118" w:name="_Toc74859225"/>
      <w:bookmarkStart w:id="2119" w:name="_Toc123800979"/>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2115"/>
      <w:bookmarkEnd w:id="2116"/>
      <w:bookmarkEnd w:id="2117"/>
      <w:bookmarkEnd w:id="2118"/>
      <w:bookmarkEnd w:id="2119"/>
    </w:p>
    <w:tbl>
      <w:tblPr>
        <w:tblW w:w="0" w:type="auto"/>
        <w:tblLook w:val="04A0" w:firstRow="1" w:lastRow="0" w:firstColumn="1" w:lastColumn="0" w:noHBand="0" w:noVBand="1"/>
      </w:tblPr>
      <w:tblGrid>
        <w:gridCol w:w="9629"/>
      </w:tblGrid>
      <w:tr w:rsidR="006440DB" w14:paraId="6C148617" w14:textId="77777777" w:rsidTr="00B5532A">
        <w:tc>
          <w:tcPr>
            <w:tcW w:w="9629" w:type="dxa"/>
            <w:tcBorders>
              <w:top w:val="single" w:sz="4" w:space="0" w:color="auto"/>
              <w:left w:val="single" w:sz="4" w:space="0" w:color="auto"/>
              <w:bottom w:val="single" w:sz="4" w:space="0" w:color="auto"/>
              <w:right w:val="single" w:sz="4" w:space="0" w:color="auto"/>
            </w:tcBorders>
          </w:tcPr>
          <w:p w14:paraId="2483B693" w14:textId="77777777" w:rsidR="006440DB" w:rsidRDefault="006440DB" w:rsidP="00B5532A">
            <w:pPr>
              <w:pStyle w:val="PL"/>
              <w:rPr>
                <w:color w:val="D4D4D4"/>
                <w:lang w:val="en-US"/>
              </w:rPr>
            </w:pPr>
            <w:r>
              <w:rPr>
                <w:lang w:val="en-US"/>
              </w:rPr>
              <w:t>openapi</w:t>
            </w:r>
            <w:r>
              <w:rPr>
                <w:color w:val="D4D4D4"/>
                <w:lang w:val="en-US"/>
              </w:rPr>
              <w:t>: </w:t>
            </w:r>
            <w:r>
              <w:rPr>
                <w:color w:val="B5CEA8"/>
                <w:lang w:val="en-US"/>
              </w:rPr>
              <w:t>3.0.0</w:t>
            </w:r>
          </w:p>
          <w:p w14:paraId="6BFFE191" w14:textId="77777777" w:rsidR="006440DB" w:rsidRDefault="006440DB" w:rsidP="00B5532A">
            <w:pPr>
              <w:pStyle w:val="PL"/>
              <w:rPr>
                <w:color w:val="D4D4D4"/>
                <w:lang w:val="en-US"/>
              </w:rPr>
            </w:pPr>
            <w:r>
              <w:rPr>
                <w:lang w:val="en-US"/>
              </w:rPr>
              <w:t>info</w:t>
            </w:r>
            <w:r>
              <w:rPr>
                <w:color w:val="D4D4D4"/>
                <w:lang w:val="en-US"/>
              </w:rPr>
              <w:t>:</w:t>
            </w:r>
          </w:p>
          <w:p w14:paraId="527D7268" w14:textId="77777777" w:rsidR="006440DB" w:rsidRDefault="006440DB" w:rsidP="00B5532A">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319AEE01" w14:textId="37C1A27B" w:rsidR="006440DB" w:rsidRDefault="006440DB" w:rsidP="00B5532A">
            <w:pPr>
              <w:pStyle w:val="PL"/>
              <w:rPr>
                <w:color w:val="D4D4D4"/>
                <w:lang w:val="en-US"/>
              </w:rPr>
            </w:pPr>
            <w:r>
              <w:rPr>
                <w:color w:val="D4D4D4"/>
                <w:lang w:val="en-US"/>
              </w:rPr>
              <w:t>  </w:t>
            </w:r>
            <w:r>
              <w:rPr>
                <w:lang w:val="en-US"/>
              </w:rPr>
              <w:t>version</w:t>
            </w:r>
            <w:r>
              <w:rPr>
                <w:color w:val="D4D4D4"/>
                <w:lang w:val="en-US"/>
              </w:rPr>
              <w:t>: </w:t>
            </w:r>
            <w:r>
              <w:rPr>
                <w:color w:val="B5CEA8"/>
                <w:lang w:val="en-US"/>
              </w:rPr>
              <w:t>2.2.1</w:t>
            </w:r>
          </w:p>
          <w:p w14:paraId="1FA95742"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E854FF9" w14:textId="77777777" w:rsidR="006440DB" w:rsidRDefault="006440DB" w:rsidP="00B5532A">
            <w:pPr>
              <w:pStyle w:val="PL"/>
              <w:rPr>
                <w:color w:val="D4D4D4"/>
                <w:lang w:val="en-US"/>
              </w:rPr>
            </w:pPr>
            <w:r>
              <w:rPr>
                <w:color w:val="CE9178"/>
                <w:lang w:val="en-US"/>
              </w:rPr>
              <w:t>    5GMS AF M1 Content Hosting Provisioning API</w:t>
            </w:r>
          </w:p>
          <w:p w14:paraId="1B59EADC" w14:textId="77777777" w:rsidR="006440DB" w:rsidRDefault="006440DB" w:rsidP="00B5532A">
            <w:pPr>
              <w:pStyle w:val="PL"/>
              <w:rPr>
                <w:color w:val="D4D4D4"/>
                <w:lang w:val="en-US"/>
              </w:rPr>
            </w:pPr>
            <w:r>
              <w:rPr>
                <w:color w:val="CE9178"/>
                <w:lang w:val="en-US"/>
              </w:rPr>
              <w:t>    </w:t>
            </w:r>
            <w:r>
              <w:rPr>
                <w:i/>
                <w:iCs/>
                <w:color w:val="CE9178"/>
                <w:lang w:val="en-US"/>
              </w:rPr>
              <w:t xml:space="preserve">© </w:t>
            </w:r>
            <w:r>
              <w:rPr>
                <w:color w:val="CE9178"/>
                <w:lang w:val="en-US"/>
              </w:rPr>
              <w:t>2023, 3GPP Organizational Partners (ARIB, ATIS, CCSA, ETSI, TSDSI, TTA, TTC).</w:t>
            </w:r>
          </w:p>
          <w:p w14:paraId="6393C6DF" w14:textId="77777777" w:rsidR="006440DB" w:rsidRDefault="006440DB" w:rsidP="00B5532A">
            <w:pPr>
              <w:pStyle w:val="PL"/>
              <w:rPr>
                <w:color w:val="D4D4D4"/>
                <w:lang w:val="en-US"/>
              </w:rPr>
            </w:pPr>
            <w:r>
              <w:rPr>
                <w:color w:val="CE9178"/>
                <w:lang w:val="en-US"/>
              </w:rPr>
              <w:t>    All rights reserved.</w:t>
            </w:r>
          </w:p>
          <w:p w14:paraId="374147C2" w14:textId="77777777" w:rsidR="006440DB" w:rsidRDefault="006440DB" w:rsidP="00B5532A">
            <w:pPr>
              <w:pStyle w:val="PL"/>
              <w:rPr>
                <w:color w:val="D4D4D4"/>
                <w:lang w:val="en-US"/>
              </w:rPr>
            </w:pPr>
            <w:r>
              <w:rPr>
                <w:lang w:val="en-US"/>
              </w:rPr>
              <w:t>tags</w:t>
            </w:r>
            <w:r>
              <w:rPr>
                <w:color w:val="D4D4D4"/>
                <w:lang w:val="en-US"/>
              </w:rPr>
              <w:t>:</w:t>
            </w:r>
          </w:p>
          <w:p w14:paraId="5E6AA2C9" w14:textId="77777777" w:rsidR="006440DB" w:rsidRDefault="006440DB" w:rsidP="00B5532A">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3BF3D389"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1406F26F" w14:textId="77777777" w:rsidR="006440DB" w:rsidRDefault="006440DB" w:rsidP="00B5532A">
            <w:pPr>
              <w:pStyle w:val="PL"/>
              <w:rPr>
                <w:color w:val="D4D4D4"/>
                <w:lang w:val="en-US"/>
              </w:rPr>
            </w:pPr>
            <w:r>
              <w:rPr>
                <w:lang w:val="en-US"/>
              </w:rPr>
              <w:t>externalDocs</w:t>
            </w:r>
            <w:r>
              <w:rPr>
                <w:color w:val="D4D4D4"/>
                <w:lang w:val="en-US"/>
              </w:rPr>
              <w:t>:</w:t>
            </w:r>
          </w:p>
          <w:p w14:paraId="698F409F" w14:textId="299629ED"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V17.5.0; 5G Media Streaming (5GMS); Protocols'</w:t>
            </w:r>
          </w:p>
          <w:p w14:paraId="37AF0BB9" w14:textId="77777777" w:rsidR="006440DB" w:rsidRDefault="006440DB" w:rsidP="00B5532A">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1618AA1" w14:textId="77777777" w:rsidR="006440DB" w:rsidRDefault="006440DB" w:rsidP="00B5532A">
            <w:pPr>
              <w:pStyle w:val="PL"/>
              <w:rPr>
                <w:color w:val="D4D4D4"/>
                <w:lang w:val="en-US"/>
              </w:rPr>
            </w:pPr>
            <w:r>
              <w:rPr>
                <w:lang w:val="en-US"/>
              </w:rPr>
              <w:t>servers</w:t>
            </w:r>
            <w:r>
              <w:rPr>
                <w:color w:val="D4D4D4"/>
                <w:lang w:val="en-US"/>
              </w:rPr>
              <w:t>:</w:t>
            </w:r>
          </w:p>
          <w:p w14:paraId="261014D6" w14:textId="77777777" w:rsidR="006440DB" w:rsidRDefault="006440DB" w:rsidP="00B5532A">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'{apiRoot}/3gpp-m1/v2'</w:t>
            </w:r>
          </w:p>
          <w:p w14:paraId="51FC211F" w14:textId="77777777" w:rsidR="006440DB" w:rsidRDefault="006440DB" w:rsidP="00B5532A">
            <w:pPr>
              <w:pStyle w:val="PL"/>
              <w:rPr>
                <w:color w:val="D4D4D4"/>
                <w:lang w:val="en-US"/>
              </w:rPr>
            </w:pPr>
            <w:r>
              <w:rPr>
                <w:color w:val="D4D4D4"/>
                <w:lang w:val="en-US"/>
              </w:rPr>
              <w:t>    </w:t>
            </w:r>
            <w:r>
              <w:rPr>
                <w:lang w:val="en-US"/>
              </w:rPr>
              <w:t>variables</w:t>
            </w:r>
            <w:r>
              <w:rPr>
                <w:color w:val="D4D4D4"/>
                <w:lang w:val="en-US"/>
              </w:rPr>
              <w:t>:</w:t>
            </w:r>
          </w:p>
          <w:p w14:paraId="508F71C3" w14:textId="77777777" w:rsidR="006440DB" w:rsidRDefault="006440DB" w:rsidP="00B5532A">
            <w:pPr>
              <w:pStyle w:val="PL"/>
              <w:rPr>
                <w:color w:val="D4D4D4"/>
                <w:lang w:val="en-US"/>
              </w:rPr>
            </w:pPr>
            <w:r>
              <w:rPr>
                <w:color w:val="D4D4D4"/>
                <w:lang w:val="en-US"/>
              </w:rPr>
              <w:t>      </w:t>
            </w:r>
            <w:r>
              <w:rPr>
                <w:lang w:val="en-US"/>
              </w:rPr>
              <w:t>apiRoot</w:t>
            </w:r>
            <w:r>
              <w:rPr>
                <w:color w:val="D4D4D4"/>
                <w:lang w:val="en-US"/>
              </w:rPr>
              <w:t>:</w:t>
            </w:r>
          </w:p>
          <w:p w14:paraId="2A0C14F7" w14:textId="77777777" w:rsidR="006440DB" w:rsidRDefault="006440DB" w:rsidP="00B5532A">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C8D1A61"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3C39BC20" w14:textId="77777777" w:rsidR="006440DB" w:rsidRDefault="006440DB" w:rsidP="00B5532A">
            <w:pPr>
              <w:pStyle w:val="PL"/>
              <w:rPr>
                <w:color w:val="D4D4D4"/>
                <w:lang w:val="en-US"/>
              </w:rPr>
            </w:pPr>
            <w:r>
              <w:rPr>
                <w:lang w:val="en-US"/>
              </w:rPr>
              <w:t>paths</w:t>
            </w:r>
            <w:r>
              <w:rPr>
                <w:color w:val="D4D4D4"/>
                <w:lang w:val="en-US"/>
              </w:rPr>
              <w:t>:</w:t>
            </w:r>
          </w:p>
          <w:p w14:paraId="0DF2FD02" w14:textId="77777777" w:rsidR="006440DB" w:rsidRDefault="006440DB" w:rsidP="00B5532A">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3DE0DFFD" w14:textId="77777777" w:rsidR="006440DB" w:rsidRDefault="006440DB" w:rsidP="00B5532A">
            <w:pPr>
              <w:pStyle w:val="PL"/>
              <w:rPr>
                <w:color w:val="D4D4D4"/>
                <w:lang w:val="en-US"/>
              </w:rPr>
            </w:pPr>
            <w:r>
              <w:rPr>
                <w:color w:val="D4D4D4"/>
                <w:lang w:val="en-US"/>
              </w:rPr>
              <w:t>    </w:t>
            </w:r>
            <w:r>
              <w:rPr>
                <w:lang w:val="en-US"/>
              </w:rPr>
              <w:t>parameters</w:t>
            </w:r>
            <w:r>
              <w:rPr>
                <w:color w:val="D4D4D4"/>
                <w:lang w:val="en-US"/>
              </w:rPr>
              <w:t>:</w:t>
            </w:r>
          </w:p>
          <w:p w14:paraId="76FDB177" w14:textId="77777777" w:rsidR="006440DB" w:rsidRDefault="006440DB" w:rsidP="00B5532A">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7D8E2A26" w14:textId="77777777" w:rsidR="006440DB" w:rsidRDefault="006440DB" w:rsidP="00B5532A">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1F3E0D3"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 </w:t>
            </w:r>
            <w:r>
              <w:rPr>
                <w:lang w:val="en-US"/>
              </w:rPr>
              <w:t>true</w:t>
            </w:r>
          </w:p>
          <w:p w14:paraId="1404E395" w14:textId="77777777" w:rsidR="006440DB" w:rsidRDefault="006440DB" w:rsidP="00B5532A">
            <w:pPr>
              <w:pStyle w:val="PL"/>
              <w:rPr>
                <w:color w:val="D4D4D4"/>
                <w:lang w:val="en-US"/>
              </w:rPr>
            </w:pPr>
            <w:r>
              <w:rPr>
                <w:color w:val="D4D4D4"/>
                <w:lang w:val="en-US"/>
              </w:rPr>
              <w:t>        </w:t>
            </w:r>
            <w:r>
              <w:rPr>
                <w:lang w:val="en-US"/>
              </w:rPr>
              <w:t>schema</w:t>
            </w:r>
            <w:r>
              <w:rPr>
                <w:color w:val="D4D4D4"/>
                <w:lang w:val="en-US"/>
              </w:rPr>
              <w:t>:</w:t>
            </w:r>
          </w:p>
          <w:p w14:paraId="1A9B984F"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E2EC59F"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3604412" w14:textId="77777777" w:rsidR="006440DB" w:rsidRDefault="006440DB" w:rsidP="00B5532A">
            <w:pPr>
              <w:pStyle w:val="PL"/>
              <w:rPr>
                <w:color w:val="D4D4D4"/>
                <w:lang w:val="en-US"/>
              </w:rPr>
            </w:pPr>
            <w:r>
              <w:rPr>
                <w:color w:val="D4D4D4"/>
                <w:lang w:val="en-US"/>
              </w:rPr>
              <w:t>    </w:t>
            </w:r>
            <w:r>
              <w:rPr>
                <w:lang w:val="en-US"/>
              </w:rPr>
              <w:t>post</w:t>
            </w:r>
            <w:r>
              <w:rPr>
                <w:color w:val="D4D4D4"/>
                <w:lang w:val="en-US"/>
              </w:rPr>
              <w:t>:</w:t>
            </w:r>
          </w:p>
          <w:p w14:paraId="5F20422D" w14:textId="77777777" w:rsidR="006440DB" w:rsidRDefault="006440DB" w:rsidP="00B5532A">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739797CE" w14:textId="77777777" w:rsidR="006440DB" w:rsidRDefault="006440DB" w:rsidP="00B5532A">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19A7A36A" w14:textId="77777777" w:rsidR="006440DB" w:rsidRDefault="006440DB" w:rsidP="00B5532A">
            <w:pPr>
              <w:pStyle w:val="PL"/>
              <w:rPr>
                <w:color w:val="D4D4D4"/>
                <w:lang w:val="en-US"/>
              </w:rPr>
            </w:pPr>
            <w:r>
              <w:rPr>
                <w:color w:val="D4D4D4"/>
                <w:lang w:val="en-US"/>
              </w:rPr>
              <w:t>      </w:t>
            </w:r>
            <w:r>
              <w:rPr>
                <w:lang w:val="en-US"/>
              </w:rPr>
              <w:t>requestBody</w:t>
            </w:r>
            <w:r>
              <w:rPr>
                <w:color w:val="D4D4D4"/>
                <w:lang w:val="en-US"/>
              </w:rPr>
              <w:t>:</w:t>
            </w:r>
          </w:p>
          <w:p w14:paraId="4F34CA6F"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3746F59E"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 </w:t>
            </w:r>
            <w:r>
              <w:rPr>
                <w:lang w:val="en-US"/>
              </w:rPr>
              <w:t>true</w:t>
            </w:r>
          </w:p>
          <w:p w14:paraId="38497A74" w14:textId="77777777" w:rsidR="006440DB" w:rsidRDefault="006440DB" w:rsidP="00B5532A">
            <w:pPr>
              <w:pStyle w:val="PL"/>
              <w:rPr>
                <w:color w:val="D4D4D4"/>
                <w:lang w:val="en-US"/>
              </w:rPr>
            </w:pPr>
            <w:r>
              <w:rPr>
                <w:color w:val="D4D4D4"/>
                <w:lang w:val="en-US"/>
              </w:rPr>
              <w:t>        </w:t>
            </w:r>
            <w:r>
              <w:rPr>
                <w:lang w:val="en-US"/>
              </w:rPr>
              <w:t>content</w:t>
            </w:r>
            <w:r>
              <w:rPr>
                <w:color w:val="D4D4D4"/>
                <w:lang w:val="en-US"/>
              </w:rPr>
              <w:t>:</w:t>
            </w:r>
          </w:p>
          <w:p w14:paraId="75EB75A0" w14:textId="77777777" w:rsidR="006440DB" w:rsidRDefault="006440DB" w:rsidP="00B5532A">
            <w:pPr>
              <w:pStyle w:val="PL"/>
              <w:rPr>
                <w:color w:val="D4D4D4"/>
                <w:lang w:val="en-US"/>
              </w:rPr>
            </w:pPr>
            <w:r>
              <w:rPr>
                <w:color w:val="D4D4D4"/>
                <w:lang w:val="en-US"/>
              </w:rPr>
              <w:t>          </w:t>
            </w:r>
            <w:r>
              <w:rPr>
                <w:lang w:val="en-US"/>
              </w:rPr>
              <w:t>application/json</w:t>
            </w:r>
            <w:r>
              <w:rPr>
                <w:color w:val="D4D4D4"/>
                <w:lang w:val="en-US"/>
              </w:rPr>
              <w:t>:</w:t>
            </w:r>
          </w:p>
          <w:p w14:paraId="650C71E2" w14:textId="77777777" w:rsidR="006440DB" w:rsidRDefault="006440DB" w:rsidP="00B5532A">
            <w:pPr>
              <w:pStyle w:val="PL"/>
              <w:rPr>
                <w:color w:val="D4D4D4"/>
                <w:lang w:val="en-US"/>
              </w:rPr>
            </w:pPr>
            <w:r>
              <w:rPr>
                <w:color w:val="D4D4D4"/>
                <w:lang w:val="en-US"/>
              </w:rPr>
              <w:t>            </w:t>
            </w:r>
            <w:r>
              <w:rPr>
                <w:lang w:val="en-US"/>
              </w:rPr>
              <w:t>schema</w:t>
            </w:r>
            <w:r>
              <w:rPr>
                <w:color w:val="D4D4D4"/>
                <w:lang w:val="en-US"/>
              </w:rPr>
              <w:t>:</w:t>
            </w:r>
          </w:p>
          <w:p w14:paraId="2979E78F"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44B52779" w14:textId="77777777" w:rsidR="006440DB" w:rsidRDefault="006440DB" w:rsidP="00B5532A">
            <w:pPr>
              <w:pStyle w:val="PL"/>
              <w:rPr>
                <w:color w:val="D4D4D4"/>
                <w:lang w:val="en-US"/>
              </w:rPr>
            </w:pPr>
            <w:r>
              <w:rPr>
                <w:color w:val="D4D4D4"/>
                <w:lang w:val="en-US"/>
              </w:rPr>
              <w:t>      </w:t>
            </w:r>
            <w:r>
              <w:rPr>
                <w:lang w:val="en-US"/>
              </w:rPr>
              <w:t>responses</w:t>
            </w:r>
            <w:r>
              <w:rPr>
                <w:color w:val="D4D4D4"/>
                <w:lang w:val="en-US"/>
              </w:rPr>
              <w:t>:</w:t>
            </w:r>
          </w:p>
          <w:p w14:paraId="74B83494" w14:textId="77777777" w:rsidR="006440DB" w:rsidRDefault="006440DB" w:rsidP="00B5532A">
            <w:pPr>
              <w:pStyle w:val="PL"/>
              <w:rPr>
                <w:color w:val="D4D4D4"/>
                <w:lang w:val="en-US"/>
              </w:rPr>
            </w:pPr>
            <w:r>
              <w:rPr>
                <w:color w:val="D4D4D4"/>
                <w:lang w:val="en-US"/>
              </w:rPr>
              <w:t>        </w:t>
            </w:r>
            <w:r>
              <w:rPr>
                <w:color w:val="CE9178"/>
                <w:lang w:val="en-US"/>
              </w:rPr>
              <w:t>'201'</w:t>
            </w:r>
            <w:r>
              <w:rPr>
                <w:color w:val="D4D4D4"/>
                <w:lang w:val="en-US"/>
              </w:rPr>
              <w:t>:</w:t>
            </w:r>
          </w:p>
          <w:p w14:paraId="59C619FC"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1FDFBB14" w14:textId="77777777" w:rsidR="006440DB" w:rsidRDefault="006440DB" w:rsidP="00B5532A">
            <w:pPr>
              <w:pStyle w:val="PL"/>
              <w:rPr>
                <w:color w:val="D4D4D4"/>
                <w:lang w:val="en-US"/>
              </w:rPr>
            </w:pPr>
            <w:r>
              <w:rPr>
                <w:color w:val="D4D4D4"/>
                <w:lang w:val="en-US"/>
              </w:rPr>
              <w:t>          </w:t>
            </w:r>
            <w:r>
              <w:rPr>
                <w:lang w:val="en-US"/>
              </w:rPr>
              <w:t>headers</w:t>
            </w:r>
            <w:r>
              <w:rPr>
                <w:color w:val="D4D4D4"/>
                <w:lang w:val="en-US"/>
              </w:rPr>
              <w:t>:</w:t>
            </w:r>
          </w:p>
          <w:p w14:paraId="6518C2A2" w14:textId="77777777" w:rsidR="006440DB" w:rsidRDefault="006440DB" w:rsidP="00B5532A">
            <w:pPr>
              <w:pStyle w:val="PL"/>
              <w:rPr>
                <w:color w:val="D4D4D4"/>
                <w:lang w:val="en-US"/>
              </w:rPr>
            </w:pPr>
            <w:r>
              <w:rPr>
                <w:color w:val="D4D4D4"/>
                <w:lang w:val="en-US"/>
              </w:rPr>
              <w:t>            </w:t>
            </w:r>
            <w:r>
              <w:rPr>
                <w:lang w:val="en-US"/>
              </w:rPr>
              <w:t>Location</w:t>
            </w:r>
            <w:r>
              <w:rPr>
                <w:color w:val="D4D4D4"/>
                <w:lang w:val="en-US"/>
              </w:rPr>
              <w:t>:</w:t>
            </w:r>
          </w:p>
          <w:p w14:paraId="01EFAEED"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Hosting Configuration (same as request URL).'</w:t>
            </w:r>
          </w:p>
          <w:p w14:paraId="6316670E"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 </w:t>
            </w:r>
            <w:r>
              <w:rPr>
                <w:lang w:val="en-US"/>
              </w:rPr>
              <w:t>true</w:t>
            </w:r>
          </w:p>
          <w:p w14:paraId="6D7C5D53" w14:textId="77777777" w:rsidR="006440DB" w:rsidRDefault="006440DB" w:rsidP="00B5532A">
            <w:pPr>
              <w:pStyle w:val="PL"/>
              <w:rPr>
                <w:color w:val="D4D4D4"/>
                <w:lang w:val="en-US"/>
              </w:rPr>
            </w:pPr>
            <w:r>
              <w:rPr>
                <w:color w:val="D4D4D4"/>
                <w:lang w:val="en-US"/>
              </w:rPr>
              <w:t>              </w:t>
            </w:r>
            <w:r>
              <w:rPr>
                <w:lang w:val="en-US"/>
              </w:rPr>
              <w:t>schema</w:t>
            </w:r>
            <w:r>
              <w:rPr>
                <w:color w:val="D4D4D4"/>
                <w:lang w:val="en-US"/>
              </w:rPr>
              <w:t>:</w:t>
            </w:r>
          </w:p>
          <w:p w14:paraId="571536CE"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63E46E33" w14:textId="77777777" w:rsidR="006440DB" w:rsidRDefault="006440DB" w:rsidP="00B5532A">
            <w:pPr>
              <w:pStyle w:val="PL"/>
              <w:rPr>
                <w:color w:val="D4D4D4"/>
                <w:lang w:val="en-US"/>
              </w:rPr>
            </w:pPr>
            <w:r>
              <w:rPr>
                <w:color w:val="D4D4D4"/>
                <w:lang w:val="en-US"/>
              </w:rPr>
              <w:t>    </w:t>
            </w:r>
            <w:r>
              <w:rPr>
                <w:lang w:val="en-US"/>
              </w:rPr>
              <w:t>get</w:t>
            </w:r>
            <w:r>
              <w:rPr>
                <w:color w:val="D4D4D4"/>
                <w:lang w:val="en-US"/>
              </w:rPr>
              <w:t>:</w:t>
            </w:r>
          </w:p>
          <w:p w14:paraId="4D6493E9" w14:textId="77777777" w:rsidR="006440DB" w:rsidRDefault="006440DB" w:rsidP="00B5532A">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268B3560" w14:textId="77777777" w:rsidR="006440DB" w:rsidRDefault="006440DB" w:rsidP="00B5532A">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458B74A6" w14:textId="77777777" w:rsidR="006440DB" w:rsidRDefault="006440DB" w:rsidP="00B5532A">
            <w:pPr>
              <w:pStyle w:val="PL"/>
              <w:rPr>
                <w:color w:val="D4D4D4"/>
                <w:lang w:val="fr-FR"/>
              </w:rPr>
            </w:pPr>
            <w:r>
              <w:rPr>
                <w:color w:val="D4D4D4"/>
                <w:lang w:val="en-US"/>
              </w:rPr>
              <w:t>      </w:t>
            </w:r>
            <w:r>
              <w:rPr>
                <w:lang w:val="fr-FR"/>
              </w:rPr>
              <w:t>responses</w:t>
            </w:r>
            <w:r>
              <w:rPr>
                <w:color w:val="D4D4D4"/>
                <w:lang w:val="fr-FR"/>
              </w:rPr>
              <w:t>:</w:t>
            </w:r>
          </w:p>
          <w:p w14:paraId="1206D6CE" w14:textId="77777777" w:rsidR="006440DB" w:rsidRDefault="006440DB" w:rsidP="00B5532A">
            <w:pPr>
              <w:pStyle w:val="PL"/>
              <w:rPr>
                <w:color w:val="D4D4D4"/>
                <w:lang w:val="fr-FR"/>
              </w:rPr>
            </w:pPr>
            <w:r>
              <w:rPr>
                <w:color w:val="D4D4D4"/>
                <w:lang w:val="fr-FR"/>
              </w:rPr>
              <w:t>        </w:t>
            </w:r>
            <w:r>
              <w:rPr>
                <w:color w:val="CE9178"/>
                <w:lang w:val="fr-FR"/>
              </w:rPr>
              <w:t>'200'</w:t>
            </w:r>
            <w:r>
              <w:rPr>
                <w:color w:val="D4D4D4"/>
                <w:lang w:val="fr-FR"/>
              </w:rPr>
              <w:t>:</w:t>
            </w:r>
          </w:p>
          <w:p w14:paraId="2B6B4FCA" w14:textId="77777777" w:rsidR="006440DB" w:rsidRDefault="006440DB" w:rsidP="00B5532A">
            <w:pPr>
              <w:pStyle w:val="PL"/>
              <w:rPr>
                <w:color w:val="D4D4D4"/>
                <w:lang w:val="fr-FR"/>
              </w:rPr>
            </w:pPr>
            <w:r>
              <w:rPr>
                <w:color w:val="D4D4D4"/>
                <w:lang w:val="fr-FR"/>
              </w:rPr>
              <w:t>          </w:t>
            </w:r>
            <w:r>
              <w:rPr>
                <w:lang w:val="fr-FR"/>
              </w:rPr>
              <w:t>description</w:t>
            </w:r>
            <w:r>
              <w:rPr>
                <w:color w:val="D4D4D4"/>
                <w:lang w:val="fr-FR"/>
              </w:rPr>
              <w:t>: </w:t>
            </w:r>
            <w:r>
              <w:rPr>
                <w:color w:val="CE9178"/>
                <w:lang w:val="fr-FR"/>
              </w:rPr>
              <w:t>'Success'</w:t>
            </w:r>
          </w:p>
          <w:p w14:paraId="4EE0BFA4" w14:textId="77777777" w:rsidR="006440DB" w:rsidRDefault="006440DB" w:rsidP="00B5532A">
            <w:pPr>
              <w:pStyle w:val="PL"/>
              <w:rPr>
                <w:color w:val="D4D4D4"/>
                <w:lang w:val="fr-FR"/>
              </w:rPr>
            </w:pPr>
            <w:r>
              <w:rPr>
                <w:color w:val="D4D4D4"/>
                <w:lang w:val="fr-FR"/>
              </w:rPr>
              <w:t>          </w:t>
            </w:r>
            <w:r>
              <w:rPr>
                <w:lang w:val="fr-FR"/>
              </w:rPr>
              <w:t>content</w:t>
            </w:r>
            <w:r>
              <w:rPr>
                <w:color w:val="D4D4D4"/>
                <w:lang w:val="fr-FR"/>
              </w:rPr>
              <w:t>:</w:t>
            </w:r>
          </w:p>
          <w:p w14:paraId="1F24C674" w14:textId="77777777" w:rsidR="006440DB" w:rsidRDefault="006440DB" w:rsidP="00B5532A">
            <w:pPr>
              <w:pStyle w:val="PL"/>
              <w:rPr>
                <w:color w:val="D4D4D4"/>
                <w:lang w:val="en-US"/>
              </w:rPr>
            </w:pPr>
            <w:r>
              <w:rPr>
                <w:color w:val="D4D4D4"/>
                <w:lang w:val="fr-FR"/>
              </w:rPr>
              <w:t>            </w:t>
            </w:r>
            <w:r>
              <w:rPr>
                <w:lang w:val="en-US"/>
              </w:rPr>
              <w:t>application/json</w:t>
            </w:r>
            <w:r>
              <w:rPr>
                <w:color w:val="D4D4D4"/>
                <w:lang w:val="en-US"/>
              </w:rPr>
              <w:t>:</w:t>
            </w:r>
          </w:p>
          <w:p w14:paraId="60DE1BBE" w14:textId="77777777" w:rsidR="006440DB" w:rsidRDefault="006440DB" w:rsidP="00B5532A">
            <w:pPr>
              <w:pStyle w:val="PL"/>
              <w:rPr>
                <w:color w:val="D4D4D4"/>
                <w:lang w:val="en-US"/>
              </w:rPr>
            </w:pPr>
            <w:r>
              <w:rPr>
                <w:color w:val="D4D4D4"/>
                <w:lang w:val="en-US"/>
              </w:rPr>
              <w:t>              </w:t>
            </w:r>
            <w:r>
              <w:rPr>
                <w:lang w:val="en-US"/>
              </w:rPr>
              <w:t>schema</w:t>
            </w:r>
            <w:r>
              <w:rPr>
                <w:color w:val="D4D4D4"/>
                <w:lang w:val="en-US"/>
              </w:rPr>
              <w:t>:</w:t>
            </w:r>
          </w:p>
          <w:p w14:paraId="43DB2C6D"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4A443AB9" w14:textId="77777777" w:rsidR="006440DB" w:rsidRDefault="006440DB" w:rsidP="00B5532A">
            <w:pPr>
              <w:pStyle w:val="PL"/>
              <w:rPr>
                <w:color w:val="D4D4D4"/>
                <w:lang w:val="en-US"/>
              </w:rPr>
            </w:pPr>
            <w:r>
              <w:rPr>
                <w:color w:val="D4D4D4"/>
                <w:lang w:val="en-US"/>
              </w:rPr>
              <w:t>        </w:t>
            </w:r>
            <w:r>
              <w:rPr>
                <w:color w:val="CE9178"/>
                <w:lang w:val="en-US"/>
              </w:rPr>
              <w:t>'404'</w:t>
            </w:r>
            <w:r>
              <w:rPr>
                <w:color w:val="D4D4D4"/>
                <w:lang w:val="en-US"/>
              </w:rPr>
              <w:t>:</w:t>
            </w:r>
          </w:p>
          <w:p w14:paraId="368D9EFA"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218B981" w14:textId="77777777" w:rsidR="006440DB" w:rsidRDefault="006440DB" w:rsidP="00B5532A">
            <w:pPr>
              <w:pStyle w:val="PL"/>
              <w:rPr>
                <w:color w:val="D4D4D4"/>
                <w:lang w:val="en-US"/>
              </w:rPr>
            </w:pPr>
            <w:r>
              <w:rPr>
                <w:color w:val="D4D4D4"/>
                <w:lang w:val="en-US"/>
              </w:rPr>
              <w:t>    </w:t>
            </w:r>
            <w:r>
              <w:rPr>
                <w:lang w:val="en-US"/>
              </w:rPr>
              <w:t>put</w:t>
            </w:r>
            <w:r>
              <w:rPr>
                <w:color w:val="D4D4D4"/>
                <w:lang w:val="en-US"/>
              </w:rPr>
              <w:t>:</w:t>
            </w:r>
          </w:p>
          <w:p w14:paraId="39917E27" w14:textId="77777777" w:rsidR="006440DB" w:rsidRDefault="006440DB" w:rsidP="00B5532A">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1DA1746A" w14:textId="77777777" w:rsidR="006440DB" w:rsidRDefault="006440DB" w:rsidP="00B5532A">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55FBBC9B" w14:textId="77777777" w:rsidR="006440DB" w:rsidRDefault="006440DB" w:rsidP="00B5532A">
            <w:pPr>
              <w:pStyle w:val="PL"/>
              <w:rPr>
                <w:color w:val="D4D4D4"/>
                <w:lang w:val="en-US"/>
              </w:rPr>
            </w:pPr>
            <w:r>
              <w:rPr>
                <w:color w:val="D4D4D4"/>
                <w:lang w:val="en-US"/>
              </w:rPr>
              <w:t>      </w:t>
            </w:r>
            <w:r>
              <w:rPr>
                <w:lang w:val="en-US"/>
              </w:rPr>
              <w:t>requestBody</w:t>
            </w:r>
            <w:r>
              <w:rPr>
                <w:color w:val="D4D4D4"/>
                <w:lang w:val="en-US"/>
              </w:rPr>
              <w:t>:</w:t>
            </w:r>
          </w:p>
          <w:p w14:paraId="357F65B1"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736D19E7"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 </w:t>
            </w:r>
            <w:r>
              <w:rPr>
                <w:lang w:val="en-US"/>
              </w:rPr>
              <w:t>true</w:t>
            </w:r>
          </w:p>
          <w:p w14:paraId="3B87B49F" w14:textId="77777777" w:rsidR="006440DB" w:rsidRDefault="006440DB" w:rsidP="00B5532A">
            <w:pPr>
              <w:pStyle w:val="PL"/>
              <w:rPr>
                <w:color w:val="D4D4D4"/>
                <w:lang w:val="en-US"/>
              </w:rPr>
            </w:pPr>
            <w:r>
              <w:rPr>
                <w:color w:val="D4D4D4"/>
                <w:lang w:val="en-US"/>
              </w:rPr>
              <w:t>        </w:t>
            </w:r>
            <w:r>
              <w:rPr>
                <w:lang w:val="en-US"/>
              </w:rPr>
              <w:t>content</w:t>
            </w:r>
            <w:r>
              <w:rPr>
                <w:color w:val="D4D4D4"/>
                <w:lang w:val="en-US"/>
              </w:rPr>
              <w:t>:</w:t>
            </w:r>
          </w:p>
          <w:p w14:paraId="6028FB6C" w14:textId="77777777" w:rsidR="006440DB" w:rsidRDefault="006440DB" w:rsidP="00B5532A">
            <w:pPr>
              <w:pStyle w:val="PL"/>
              <w:rPr>
                <w:color w:val="D4D4D4"/>
                <w:lang w:val="en-US"/>
              </w:rPr>
            </w:pPr>
            <w:r>
              <w:rPr>
                <w:color w:val="D4D4D4"/>
                <w:lang w:val="en-US"/>
              </w:rPr>
              <w:t>          </w:t>
            </w:r>
            <w:r>
              <w:rPr>
                <w:lang w:val="en-US"/>
              </w:rPr>
              <w:t>application/json</w:t>
            </w:r>
            <w:r>
              <w:rPr>
                <w:color w:val="D4D4D4"/>
                <w:lang w:val="en-US"/>
              </w:rPr>
              <w:t>:</w:t>
            </w:r>
          </w:p>
          <w:p w14:paraId="1F4238E6" w14:textId="77777777" w:rsidR="006440DB" w:rsidRDefault="006440DB" w:rsidP="00B5532A">
            <w:pPr>
              <w:pStyle w:val="PL"/>
              <w:rPr>
                <w:color w:val="D4D4D4"/>
                <w:lang w:val="en-US"/>
              </w:rPr>
            </w:pPr>
            <w:r>
              <w:rPr>
                <w:color w:val="D4D4D4"/>
                <w:lang w:val="en-US"/>
              </w:rPr>
              <w:t>            </w:t>
            </w:r>
            <w:r>
              <w:rPr>
                <w:lang w:val="en-US"/>
              </w:rPr>
              <w:t>schema</w:t>
            </w:r>
            <w:r>
              <w:rPr>
                <w:color w:val="D4D4D4"/>
                <w:lang w:val="en-US"/>
              </w:rPr>
              <w:t>:</w:t>
            </w:r>
          </w:p>
          <w:p w14:paraId="4A8DA127"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66C2797" w14:textId="77777777" w:rsidR="006440DB" w:rsidRDefault="006440DB" w:rsidP="00B5532A">
            <w:pPr>
              <w:pStyle w:val="PL"/>
              <w:rPr>
                <w:color w:val="D4D4D4"/>
                <w:lang w:val="en-US"/>
              </w:rPr>
            </w:pPr>
            <w:r>
              <w:rPr>
                <w:color w:val="D4D4D4"/>
                <w:lang w:val="en-US"/>
              </w:rPr>
              <w:t>      </w:t>
            </w:r>
            <w:r>
              <w:rPr>
                <w:lang w:val="en-US"/>
              </w:rPr>
              <w:t>responses</w:t>
            </w:r>
            <w:r>
              <w:rPr>
                <w:color w:val="D4D4D4"/>
                <w:lang w:val="en-US"/>
              </w:rPr>
              <w:t>:</w:t>
            </w:r>
          </w:p>
          <w:p w14:paraId="6E379E33" w14:textId="77777777" w:rsidR="006440DB" w:rsidRDefault="006440DB" w:rsidP="00B5532A">
            <w:pPr>
              <w:pStyle w:val="PL"/>
              <w:rPr>
                <w:color w:val="D4D4D4"/>
                <w:lang w:val="en-US"/>
              </w:rPr>
            </w:pPr>
            <w:r>
              <w:rPr>
                <w:color w:val="D4D4D4"/>
                <w:lang w:val="en-US"/>
              </w:rPr>
              <w:t>        </w:t>
            </w:r>
            <w:r>
              <w:rPr>
                <w:color w:val="CE9178"/>
                <w:lang w:val="en-US"/>
              </w:rPr>
              <w:t>'204'</w:t>
            </w:r>
            <w:r>
              <w:rPr>
                <w:color w:val="D4D4D4"/>
                <w:lang w:val="en-US"/>
              </w:rPr>
              <w:t>:</w:t>
            </w:r>
          </w:p>
          <w:p w14:paraId="66BCFC44"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7B26B2B6" w14:textId="77777777" w:rsidR="006440DB" w:rsidRDefault="006440DB" w:rsidP="00B5532A">
            <w:pPr>
              <w:pStyle w:val="PL"/>
              <w:rPr>
                <w:color w:val="D4D4D4"/>
                <w:lang w:val="en-US"/>
              </w:rPr>
            </w:pPr>
            <w:r>
              <w:rPr>
                <w:color w:val="D4D4D4"/>
                <w:lang w:val="en-US"/>
              </w:rPr>
              <w:t>        </w:t>
            </w:r>
            <w:r>
              <w:rPr>
                <w:color w:val="CE9178"/>
                <w:lang w:val="en-US"/>
              </w:rPr>
              <w:t>'404'</w:t>
            </w:r>
            <w:r>
              <w:rPr>
                <w:color w:val="D4D4D4"/>
                <w:lang w:val="en-US"/>
              </w:rPr>
              <w:t>:</w:t>
            </w:r>
          </w:p>
          <w:p w14:paraId="16A2F38B"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465E60E" w14:textId="77777777" w:rsidR="006440DB" w:rsidRDefault="006440DB" w:rsidP="00B5532A">
            <w:pPr>
              <w:pStyle w:val="PL"/>
              <w:rPr>
                <w:color w:val="D4D4D4"/>
                <w:lang w:val="en-US"/>
              </w:rPr>
            </w:pPr>
            <w:r>
              <w:rPr>
                <w:color w:val="D4D4D4"/>
                <w:lang w:val="en-US"/>
              </w:rPr>
              <w:t>    </w:t>
            </w:r>
            <w:r>
              <w:rPr>
                <w:lang w:val="en-US"/>
              </w:rPr>
              <w:t>patch</w:t>
            </w:r>
            <w:r>
              <w:rPr>
                <w:color w:val="D4D4D4"/>
                <w:lang w:val="en-US"/>
              </w:rPr>
              <w:t>:</w:t>
            </w:r>
          </w:p>
          <w:p w14:paraId="5437504C" w14:textId="77777777" w:rsidR="006440DB" w:rsidRDefault="006440DB" w:rsidP="00B5532A">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691049B3" w14:textId="77777777" w:rsidR="006440DB" w:rsidRDefault="006440DB" w:rsidP="00B5532A">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30E84CEB" w14:textId="77777777" w:rsidR="006440DB" w:rsidRDefault="006440DB" w:rsidP="00B5532A">
            <w:pPr>
              <w:pStyle w:val="PL"/>
              <w:rPr>
                <w:color w:val="D4D4D4"/>
                <w:lang w:val="en-US"/>
              </w:rPr>
            </w:pPr>
            <w:r>
              <w:rPr>
                <w:color w:val="D4D4D4"/>
                <w:lang w:val="en-US"/>
              </w:rPr>
              <w:t>      </w:t>
            </w:r>
            <w:r>
              <w:rPr>
                <w:lang w:val="en-US"/>
              </w:rPr>
              <w:t>requestBody</w:t>
            </w:r>
            <w:r>
              <w:rPr>
                <w:color w:val="D4D4D4"/>
                <w:lang w:val="en-US"/>
              </w:rPr>
              <w:t>:</w:t>
            </w:r>
          </w:p>
          <w:p w14:paraId="5ADB94A2"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34E1ECB5"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 </w:t>
            </w:r>
            <w:r>
              <w:rPr>
                <w:lang w:val="en-US"/>
              </w:rPr>
              <w:t>true</w:t>
            </w:r>
          </w:p>
          <w:p w14:paraId="5A42BE22" w14:textId="77777777" w:rsidR="006440DB" w:rsidRDefault="006440DB" w:rsidP="00B5532A">
            <w:pPr>
              <w:pStyle w:val="PL"/>
              <w:rPr>
                <w:color w:val="D4D4D4"/>
                <w:lang w:val="en-US"/>
              </w:rPr>
            </w:pPr>
            <w:r>
              <w:rPr>
                <w:color w:val="D4D4D4"/>
                <w:lang w:val="en-US"/>
              </w:rPr>
              <w:t>        </w:t>
            </w:r>
            <w:r>
              <w:rPr>
                <w:lang w:val="en-US"/>
              </w:rPr>
              <w:t>content</w:t>
            </w:r>
            <w:r>
              <w:rPr>
                <w:color w:val="D4D4D4"/>
                <w:lang w:val="en-US"/>
              </w:rPr>
              <w:t>:</w:t>
            </w:r>
          </w:p>
          <w:p w14:paraId="4D850B26" w14:textId="77777777" w:rsidR="006440DB" w:rsidRDefault="006440DB" w:rsidP="00B5532A">
            <w:pPr>
              <w:pStyle w:val="PL"/>
              <w:rPr>
                <w:color w:val="D4D4D4"/>
                <w:lang w:val="en-US"/>
              </w:rPr>
            </w:pPr>
            <w:r>
              <w:rPr>
                <w:color w:val="D4D4D4"/>
                <w:lang w:val="en-US"/>
              </w:rPr>
              <w:t>          </w:t>
            </w:r>
            <w:r>
              <w:rPr>
                <w:lang w:val="en-US"/>
              </w:rPr>
              <w:t>application/merge-patch+json</w:t>
            </w:r>
            <w:r>
              <w:rPr>
                <w:color w:val="D4D4D4"/>
                <w:lang w:val="en-US"/>
              </w:rPr>
              <w:t>:</w:t>
            </w:r>
          </w:p>
          <w:p w14:paraId="040980C2" w14:textId="77777777" w:rsidR="006440DB" w:rsidRDefault="006440DB" w:rsidP="00B5532A">
            <w:pPr>
              <w:pStyle w:val="PL"/>
              <w:rPr>
                <w:color w:val="D4D4D4"/>
                <w:lang w:val="en-US"/>
              </w:rPr>
            </w:pPr>
            <w:r>
              <w:rPr>
                <w:color w:val="D4D4D4"/>
                <w:lang w:val="en-US"/>
              </w:rPr>
              <w:t>            </w:t>
            </w:r>
            <w:r>
              <w:rPr>
                <w:lang w:val="en-US"/>
              </w:rPr>
              <w:t>schema</w:t>
            </w:r>
            <w:r>
              <w:rPr>
                <w:color w:val="D4D4D4"/>
                <w:lang w:val="en-US"/>
              </w:rPr>
              <w:t>:</w:t>
            </w:r>
          </w:p>
          <w:p w14:paraId="7B9D3EAE"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5A7A9FDB" w14:textId="77777777" w:rsidR="006440DB" w:rsidRDefault="006440DB" w:rsidP="00B5532A">
            <w:pPr>
              <w:pStyle w:val="PL"/>
              <w:rPr>
                <w:color w:val="D4D4D4"/>
                <w:lang w:val="en-US"/>
              </w:rPr>
            </w:pPr>
            <w:r>
              <w:rPr>
                <w:color w:val="D4D4D4"/>
                <w:lang w:val="en-US"/>
              </w:rPr>
              <w:t>          </w:t>
            </w:r>
            <w:r>
              <w:rPr>
                <w:lang w:val="en-US"/>
              </w:rPr>
              <w:t>application/json-patch+json</w:t>
            </w:r>
            <w:r>
              <w:rPr>
                <w:color w:val="D4D4D4"/>
                <w:lang w:val="en-US"/>
              </w:rPr>
              <w:t>:</w:t>
            </w:r>
          </w:p>
          <w:p w14:paraId="2D537E22" w14:textId="77777777" w:rsidR="006440DB" w:rsidRDefault="006440DB" w:rsidP="00B5532A">
            <w:pPr>
              <w:pStyle w:val="PL"/>
              <w:rPr>
                <w:color w:val="D4D4D4"/>
                <w:lang w:val="en-US"/>
              </w:rPr>
            </w:pPr>
            <w:r>
              <w:rPr>
                <w:color w:val="D4D4D4"/>
                <w:lang w:val="en-US"/>
              </w:rPr>
              <w:t>            </w:t>
            </w:r>
            <w:r>
              <w:rPr>
                <w:lang w:val="en-US"/>
              </w:rPr>
              <w:t>schema</w:t>
            </w:r>
            <w:r>
              <w:rPr>
                <w:color w:val="D4D4D4"/>
                <w:lang w:val="en-US"/>
              </w:rPr>
              <w:t>:</w:t>
            </w:r>
          </w:p>
          <w:p w14:paraId="771AB591"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56B465FF" w14:textId="77777777" w:rsidR="006440DB" w:rsidRDefault="006440DB" w:rsidP="00B5532A">
            <w:pPr>
              <w:pStyle w:val="PL"/>
              <w:rPr>
                <w:color w:val="D4D4D4"/>
                <w:lang w:val="en-US"/>
              </w:rPr>
            </w:pPr>
            <w:r>
              <w:rPr>
                <w:color w:val="D4D4D4"/>
                <w:lang w:val="en-US"/>
              </w:rPr>
              <w:t>      </w:t>
            </w:r>
            <w:r>
              <w:rPr>
                <w:lang w:val="en-US"/>
              </w:rPr>
              <w:t>responses</w:t>
            </w:r>
            <w:r>
              <w:rPr>
                <w:color w:val="D4D4D4"/>
                <w:lang w:val="en-US"/>
              </w:rPr>
              <w:t>:</w:t>
            </w:r>
          </w:p>
          <w:p w14:paraId="61B9DE3F" w14:textId="77777777" w:rsidR="006440DB" w:rsidRDefault="006440DB" w:rsidP="00B5532A">
            <w:pPr>
              <w:pStyle w:val="PL"/>
              <w:rPr>
                <w:color w:val="D4D4D4"/>
                <w:lang w:val="en-US"/>
              </w:rPr>
            </w:pPr>
            <w:r>
              <w:rPr>
                <w:color w:val="D4D4D4"/>
                <w:lang w:val="en-US"/>
              </w:rPr>
              <w:t>        </w:t>
            </w:r>
            <w:r>
              <w:rPr>
                <w:color w:val="CE9178"/>
                <w:lang w:val="en-US"/>
              </w:rPr>
              <w:t>'200'</w:t>
            </w:r>
            <w:r>
              <w:rPr>
                <w:color w:val="D4D4D4"/>
                <w:lang w:val="en-US"/>
              </w:rPr>
              <w:t>:</w:t>
            </w:r>
          </w:p>
          <w:p w14:paraId="32900555"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5A295DAD" w14:textId="77777777" w:rsidR="006440DB" w:rsidRDefault="006440DB" w:rsidP="00B5532A">
            <w:pPr>
              <w:pStyle w:val="PL"/>
              <w:rPr>
                <w:color w:val="D4D4D4"/>
                <w:lang w:val="en-US"/>
              </w:rPr>
            </w:pPr>
            <w:r>
              <w:rPr>
                <w:color w:val="D4D4D4"/>
                <w:lang w:val="en-US"/>
              </w:rPr>
              <w:t>          </w:t>
            </w:r>
            <w:r>
              <w:rPr>
                <w:lang w:val="en-US"/>
              </w:rPr>
              <w:t>content</w:t>
            </w:r>
            <w:r>
              <w:rPr>
                <w:color w:val="D4D4D4"/>
                <w:lang w:val="en-US"/>
              </w:rPr>
              <w:t>:</w:t>
            </w:r>
          </w:p>
          <w:p w14:paraId="7FFBA0D7" w14:textId="77777777" w:rsidR="006440DB" w:rsidRDefault="006440DB" w:rsidP="00B5532A">
            <w:pPr>
              <w:pStyle w:val="PL"/>
              <w:rPr>
                <w:color w:val="D4D4D4"/>
                <w:lang w:val="en-US"/>
              </w:rPr>
            </w:pPr>
            <w:r>
              <w:rPr>
                <w:color w:val="D4D4D4"/>
                <w:lang w:val="en-US"/>
              </w:rPr>
              <w:t>            </w:t>
            </w:r>
            <w:r>
              <w:rPr>
                <w:lang w:val="en-US"/>
              </w:rPr>
              <w:t>application/json</w:t>
            </w:r>
            <w:r>
              <w:rPr>
                <w:color w:val="D4D4D4"/>
                <w:lang w:val="en-US"/>
              </w:rPr>
              <w:t>:</w:t>
            </w:r>
          </w:p>
          <w:p w14:paraId="735666FE" w14:textId="77777777" w:rsidR="006440DB" w:rsidRDefault="006440DB" w:rsidP="00B5532A">
            <w:pPr>
              <w:pStyle w:val="PL"/>
              <w:rPr>
                <w:color w:val="D4D4D4"/>
                <w:lang w:val="en-US"/>
              </w:rPr>
            </w:pPr>
            <w:r>
              <w:rPr>
                <w:color w:val="D4D4D4"/>
                <w:lang w:val="en-US"/>
              </w:rPr>
              <w:t>              </w:t>
            </w:r>
            <w:r>
              <w:rPr>
                <w:lang w:val="en-US"/>
              </w:rPr>
              <w:t>schema</w:t>
            </w:r>
            <w:r>
              <w:rPr>
                <w:color w:val="D4D4D4"/>
                <w:lang w:val="en-US"/>
              </w:rPr>
              <w:t>:</w:t>
            </w:r>
          </w:p>
          <w:p w14:paraId="54BA0719"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7FAF286A" w14:textId="77777777" w:rsidR="006440DB" w:rsidRDefault="006440DB" w:rsidP="00B5532A">
            <w:pPr>
              <w:pStyle w:val="PL"/>
              <w:rPr>
                <w:color w:val="D4D4D4"/>
                <w:lang w:val="en-US"/>
              </w:rPr>
            </w:pPr>
            <w:r>
              <w:rPr>
                <w:color w:val="D4D4D4"/>
                <w:lang w:val="en-US"/>
              </w:rPr>
              <w:t>        </w:t>
            </w:r>
            <w:r>
              <w:rPr>
                <w:color w:val="CE9178"/>
                <w:lang w:val="en-US"/>
              </w:rPr>
              <w:t>'404'</w:t>
            </w:r>
            <w:r>
              <w:rPr>
                <w:color w:val="D4D4D4"/>
                <w:lang w:val="en-US"/>
              </w:rPr>
              <w:t>:</w:t>
            </w:r>
          </w:p>
          <w:p w14:paraId="7DAE5EA5"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571CEC3" w14:textId="77777777" w:rsidR="006440DB" w:rsidRDefault="006440DB" w:rsidP="00B5532A">
            <w:pPr>
              <w:pStyle w:val="PL"/>
              <w:rPr>
                <w:color w:val="D4D4D4"/>
                <w:lang w:val="en-US"/>
              </w:rPr>
            </w:pPr>
            <w:r>
              <w:rPr>
                <w:color w:val="D4D4D4"/>
                <w:lang w:val="en-US"/>
              </w:rPr>
              <w:t>    </w:t>
            </w:r>
            <w:r>
              <w:rPr>
                <w:lang w:val="en-US"/>
              </w:rPr>
              <w:t>delete</w:t>
            </w:r>
            <w:r>
              <w:rPr>
                <w:color w:val="D4D4D4"/>
                <w:lang w:val="en-US"/>
              </w:rPr>
              <w:t>:</w:t>
            </w:r>
          </w:p>
          <w:p w14:paraId="1A15DB32" w14:textId="77777777" w:rsidR="006440DB" w:rsidRDefault="006440DB" w:rsidP="00B5532A">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5386C429" w14:textId="77777777" w:rsidR="006440DB" w:rsidRDefault="006440DB" w:rsidP="00B5532A">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74203F2B" w14:textId="77777777" w:rsidR="006440DB" w:rsidRDefault="006440DB" w:rsidP="00B5532A">
            <w:pPr>
              <w:pStyle w:val="PL"/>
              <w:rPr>
                <w:color w:val="D4D4D4"/>
                <w:lang w:val="en-US"/>
              </w:rPr>
            </w:pPr>
            <w:r>
              <w:rPr>
                <w:color w:val="D4D4D4"/>
                <w:lang w:val="en-US"/>
              </w:rPr>
              <w:t>      </w:t>
            </w:r>
            <w:r>
              <w:rPr>
                <w:lang w:val="en-US"/>
              </w:rPr>
              <w:t>responses</w:t>
            </w:r>
            <w:r>
              <w:rPr>
                <w:color w:val="D4D4D4"/>
                <w:lang w:val="en-US"/>
              </w:rPr>
              <w:t>:</w:t>
            </w:r>
          </w:p>
          <w:p w14:paraId="14245281" w14:textId="77777777" w:rsidR="006440DB" w:rsidRDefault="006440DB" w:rsidP="00B5532A">
            <w:pPr>
              <w:pStyle w:val="PL"/>
              <w:rPr>
                <w:color w:val="D4D4D4"/>
                <w:lang w:val="en-US"/>
              </w:rPr>
            </w:pPr>
            <w:r>
              <w:rPr>
                <w:color w:val="D4D4D4"/>
                <w:lang w:val="en-US"/>
              </w:rPr>
              <w:t>        </w:t>
            </w:r>
            <w:r>
              <w:rPr>
                <w:color w:val="CE9178"/>
                <w:lang w:val="en-US"/>
              </w:rPr>
              <w:t>'204'</w:t>
            </w:r>
            <w:r>
              <w:rPr>
                <w:color w:val="D4D4D4"/>
                <w:lang w:val="en-US"/>
              </w:rPr>
              <w:t>:</w:t>
            </w:r>
          </w:p>
          <w:p w14:paraId="507DD855"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06E11AEF" w14:textId="77777777" w:rsidR="006440DB" w:rsidRDefault="006440DB" w:rsidP="00B5532A">
            <w:pPr>
              <w:pStyle w:val="PL"/>
              <w:rPr>
                <w:color w:val="D4D4D4"/>
                <w:lang w:val="en-US"/>
              </w:rPr>
            </w:pPr>
            <w:r>
              <w:rPr>
                <w:color w:val="D4D4D4"/>
                <w:lang w:val="en-US"/>
              </w:rPr>
              <w:t>        </w:t>
            </w:r>
            <w:r>
              <w:rPr>
                <w:color w:val="CE9178"/>
                <w:lang w:val="en-US"/>
              </w:rPr>
              <w:t>'404'</w:t>
            </w:r>
            <w:r>
              <w:rPr>
                <w:color w:val="D4D4D4"/>
                <w:lang w:val="en-US"/>
              </w:rPr>
              <w:t>:</w:t>
            </w:r>
          </w:p>
          <w:p w14:paraId="04D30570"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E845F86" w14:textId="77777777" w:rsidR="006440DB" w:rsidRDefault="006440DB" w:rsidP="00B5532A">
            <w:pPr>
              <w:pStyle w:val="PL"/>
              <w:rPr>
                <w:color w:val="D4D4D4"/>
                <w:lang w:val="en-US"/>
              </w:rPr>
            </w:pPr>
            <w:r>
              <w:rPr>
                <w:color w:val="D4D4D4"/>
                <w:lang w:val="en-US"/>
              </w:rPr>
              <w:t>          </w:t>
            </w:r>
          </w:p>
          <w:p w14:paraId="2751563F" w14:textId="77777777" w:rsidR="006440DB" w:rsidRDefault="006440DB" w:rsidP="00B5532A">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76667C0F" w14:textId="77777777" w:rsidR="006440DB" w:rsidRDefault="006440DB" w:rsidP="00B5532A">
            <w:pPr>
              <w:pStyle w:val="PL"/>
              <w:rPr>
                <w:color w:val="D4D4D4"/>
                <w:lang w:val="en-US"/>
              </w:rPr>
            </w:pPr>
            <w:r>
              <w:rPr>
                <w:color w:val="D4D4D4"/>
                <w:lang w:val="en-US"/>
              </w:rPr>
              <w:t>    </w:t>
            </w:r>
            <w:r>
              <w:rPr>
                <w:lang w:val="en-US"/>
              </w:rPr>
              <w:t>parameters</w:t>
            </w:r>
            <w:r>
              <w:rPr>
                <w:color w:val="D4D4D4"/>
                <w:lang w:val="en-US"/>
              </w:rPr>
              <w:t>:</w:t>
            </w:r>
          </w:p>
          <w:p w14:paraId="54B24F19" w14:textId="77777777" w:rsidR="006440DB" w:rsidRDefault="006440DB" w:rsidP="00B5532A">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57915177" w14:textId="77777777" w:rsidR="006440DB" w:rsidRDefault="006440DB" w:rsidP="00B5532A">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7CEF24D5"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 </w:t>
            </w:r>
            <w:r>
              <w:rPr>
                <w:lang w:val="en-US"/>
              </w:rPr>
              <w:t>true</w:t>
            </w:r>
          </w:p>
          <w:p w14:paraId="7D650114" w14:textId="77777777" w:rsidR="006440DB" w:rsidRDefault="006440DB" w:rsidP="00B5532A">
            <w:pPr>
              <w:pStyle w:val="PL"/>
              <w:rPr>
                <w:color w:val="D4D4D4"/>
                <w:lang w:val="en-US"/>
              </w:rPr>
            </w:pPr>
            <w:r>
              <w:rPr>
                <w:color w:val="D4D4D4"/>
                <w:lang w:val="en-US"/>
              </w:rPr>
              <w:t>          </w:t>
            </w:r>
            <w:r>
              <w:rPr>
                <w:lang w:val="en-US"/>
              </w:rPr>
              <w:t>schema</w:t>
            </w:r>
            <w:r>
              <w:rPr>
                <w:color w:val="D4D4D4"/>
                <w:lang w:val="en-US"/>
              </w:rPr>
              <w:t>:</w:t>
            </w:r>
          </w:p>
          <w:p w14:paraId="26E7464B"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1805FA0"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04E12F55" w14:textId="77777777" w:rsidR="006440DB" w:rsidRDefault="006440DB" w:rsidP="00B5532A">
            <w:pPr>
              <w:pStyle w:val="PL"/>
              <w:rPr>
                <w:color w:val="D4D4D4"/>
                <w:lang w:val="en-US"/>
              </w:rPr>
            </w:pPr>
            <w:r>
              <w:rPr>
                <w:color w:val="D4D4D4"/>
                <w:lang w:val="en-US"/>
              </w:rPr>
              <w:t>    </w:t>
            </w:r>
            <w:r>
              <w:rPr>
                <w:lang w:val="en-US"/>
              </w:rPr>
              <w:t>post</w:t>
            </w:r>
            <w:r>
              <w:rPr>
                <w:color w:val="D4D4D4"/>
                <w:lang w:val="en-US"/>
              </w:rPr>
              <w:t>:</w:t>
            </w:r>
          </w:p>
          <w:p w14:paraId="4DE177D1" w14:textId="77777777" w:rsidR="006440DB" w:rsidRDefault="006440DB" w:rsidP="00B5532A">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5DBE5FA5" w14:textId="77777777" w:rsidR="006440DB" w:rsidRDefault="006440DB" w:rsidP="00B5532A">
            <w:pPr>
              <w:pStyle w:val="PL"/>
              <w:rPr>
                <w:color w:val="D4D4D4"/>
                <w:lang w:val="en-US"/>
              </w:rPr>
            </w:pPr>
            <w:r>
              <w:rPr>
                <w:color w:val="D4D4D4"/>
                <w:lang w:val="en-US"/>
              </w:rPr>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6B682B29" w14:textId="77777777" w:rsidR="006440DB" w:rsidRDefault="006440DB" w:rsidP="00B5532A">
            <w:pPr>
              <w:pStyle w:val="PL"/>
              <w:rPr>
                <w:color w:val="D4D4D4"/>
                <w:lang w:val="en-US"/>
              </w:rPr>
            </w:pPr>
            <w:r>
              <w:rPr>
                <w:color w:val="D4D4D4"/>
                <w:lang w:val="en-US"/>
              </w:rPr>
              <w:t>      </w:t>
            </w:r>
            <w:r>
              <w:rPr>
                <w:lang w:val="en-US"/>
              </w:rPr>
              <w:t>requestBody</w:t>
            </w:r>
            <w:r>
              <w:rPr>
                <w:color w:val="D4D4D4"/>
                <w:lang w:val="en-US"/>
              </w:rPr>
              <w:t>:</w:t>
            </w:r>
          </w:p>
          <w:p w14:paraId="164CA528"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15689A51"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 </w:t>
            </w:r>
            <w:r>
              <w:rPr>
                <w:lang w:val="en-US"/>
              </w:rPr>
              <w:t>true</w:t>
            </w:r>
          </w:p>
          <w:p w14:paraId="68F4E466" w14:textId="77777777" w:rsidR="006440DB" w:rsidRDefault="006440DB" w:rsidP="00B5532A">
            <w:pPr>
              <w:pStyle w:val="PL"/>
              <w:rPr>
                <w:color w:val="D4D4D4"/>
                <w:lang w:val="en-US"/>
              </w:rPr>
            </w:pPr>
            <w:r>
              <w:rPr>
                <w:color w:val="D4D4D4"/>
                <w:lang w:val="en-US"/>
              </w:rPr>
              <w:t>        </w:t>
            </w:r>
            <w:r>
              <w:rPr>
                <w:lang w:val="en-US"/>
              </w:rPr>
              <w:t>content</w:t>
            </w:r>
            <w:r>
              <w:rPr>
                <w:color w:val="D4D4D4"/>
                <w:lang w:val="en-US"/>
              </w:rPr>
              <w:t>:</w:t>
            </w:r>
          </w:p>
          <w:p w14:paraId="15EB0821" w14:textId="77777777" w:rsidR="006440DB" w:rsidRDefault="006440DB" w:rsidP="00B5532A">
            <w:pPr>
              <w:pStyle w:val="PL"/>
              <w:rPr>
                <w:color w:val="D4D4D4"/>
                <w:lang w:val="en-US"/>
              </w:rPr>
            </w:pPr>
            <w:r>
              <w:rPr>
                <w:color w:val="D4D4D4"/>
                <w:lang w:val="en-US"/>
              </w:rPr>
              <w:t>          </w:t>
            </w:r>
            <w:r>
              <w:rPr>
                <w:lang w:val="en-US"/>
              </w:rPr>
              <w:t>application/x-www-form-urlencoded</w:t>
            </w:r>
            <w:r>
              <w:rPr>
                <w:color w:val="D4D4D4"/>
                <w:lang w:val="en-US"/>
              </w:rPr>
              <w:t>:</w:t>
            </w:r>
          </w:p>
          <w:p w14:paraId="74A3A31E" w14:textId="77777777" w:rsidR="006440DB" w:rsidRDefault="006440DB" w:rsidP="00B5532A">
            <w:pPr>
              <w:pStyle w:val="PL"/>
              <w:rPr>
                <w:color w:val="D4D4D4"/>
                <w:lang w:val="en-US"/>
              </w:rPr>
            </w:pPr>
            <w:r>
              <w:rPr>
                <w:color w:val="D4D4D4"/>
                <w:lang w:val="en-US"/>
              </w:rPr>
              <w:t>            </w:t>
            </w:r>
            <w:r>
              <w:rPr>
                <w:lang w:val="en-US"/>
              </w:rPr>
              <w:t>schema</w:t>
            </w:r>
            <w:r>
              <w:rPr>
                <w:color w:val="D4D4D4"/>
                <w:lang w:val="en-US"/>
              </w:rPr>
              <w:t>:</w:t>
            </w:r>
          </w:p>
          <w:p w14:paraId="44B59A87" w14:textId="77777777" w:rsidR="006440DB" w:rsidRDefault="006440DB" w:rsidP="00B5532A">
            <w:pPr>
              <w:pStyle w:val="PL"/>
              <w:rPr>
                <w:color w:val="D4D4D4"/>
                <w:lang w:val="en-US"/>
              </w:rPr>
            </w:pPr>
            <w:r>
              <w:rPr>
                <w:color w:val="D4D4D4"/>
                <w:lang w:val="en-US"/>
              </w:rPr>
              <w:t>              </w:t>
            </w:r>
            <w:r>
              <w:rPr>
                <w:lang w:val="en-US"/>
              </w:rPr>
              <w:t>properties</w:t>
            </w:r>
            <w:r>
              <w:rPr>
                <w:color w:val="D4D4D4"/>
                <w:lang w:val="en-US"/>
              </w:rPr>
              <w:t>:</w:t>
            </w:r>
          </w:p>
          <w:p w14:paraId="05F604CA" w14:textId="77777777" w:rsidR="006440DB" w:rsidRDefault="006440DB" w:rsidP="00B5532A">
            <w:pPr>
              <w:pStyle w:val="PL"/>
              <w:rPr>
                <w:color w:val="D4D4D4"/>
                <w:lang w:val="en-US"/>
              </w:rPr>
            </w:pPr>
            <w:r>
              <w:rPr>
                <w:color w:val="D4D4D4"/>
                <w:lang w:val="en-US"/>
              </w:rPr>
              <w:t>                </w:t>
            </w:r>
            <w:r>
              <w:rPr>
                <w:lang w:val="en-US"/>
              </w:rPr>
              <w:t>pattern</w:t>
            </w:r>
            <w:r>
              <w:rPr>
                <w:color w:val="D4D4D4"/>
                <w:lang w:val="en-US"/>
              </w:rPr>
              <w:t>: </w:t>
            </w:r>
          </w:p>
          <w:p w14:paraId="4A226165"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23FF3962"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1492857" w14:textId="77777777" w:rsidR="006440DB" w:rsidRDefault="006440DB" w:rsidP="00B5532A">
            <w:pPr>
              <w:pStyle w:val="PL"/>
              <w:rPr>
                <w:color w:val="D4D4D4"/>
                <w:lang w:val="fr-FR"/>
              </w:rPr>
            </w:pPr>
            <w:r>
              <w:rPr>
                <w:color w:val="D4D4D4"/>
                <w:lang w:val="en-US"/>
              </w:rPr>
              <w:t>      </w:t>
            </w:r>
            <w:r>
              <w:rPr>
                <w:lang w:val="fr-FR"/>
              </w:rPr>
              <w:t>responses</w:t>
            </w:r>
            <w:r>
              <w:rPr>
                <w:color w:val="D4D4D4"/>
                <w:lang w:val="fr-FR"/>
              </w:rPr>
              <w:t>:</w:t>
            </w:r>
          </w:p>
          <w:p w14:paraId="3E9D4CE0" w14:textId="77777777" w:rsidR="006440DB" w:rsidRDefault="006440DB" w:rsidP="00B5532A">
            <w:pPr>
              <w:pStyle w:val="PL"/>
              <w:rPr>
                <w:color w:val="D4D4D4"/>
                <w:lang w:val="fr-FR"/>
              </w:rPr>
            </w:pPr>
            <w:r>
              <w:rPr>
                <w:color w:val="D4D4D4"/>
                <w:lang w:val="fr-FR"/>
              </w:rPr>
              <w:t>        </w:t>
            </w:r>
            <w:r>
              <w:rPr>
                <w:color w:val="CE9178"/>
                <w:lang w:val="fr-FR"/>
              </w:rPr>
              <w:t>'200'</w:t>
            </w:r>
            <w:r>
              <w:rPr>
                <w:color w:val="D4D4D4"/>
                <w:lang w:val="fr-FR"/>
              </w:rPr>
              <w:t>:</w:t>
            </w:r>
          </w:p>
          <w:p w14:paraId="339AFADA"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OK</w:t>
            </w:r>
          </w:p>
          <w:p w14:paraId="5B964FFD" w14:textId="77777777" w:rsidR="006440DB" w:rsidRDefault="006440DB" w:rsidP="00B5532A">
            <w:pPr>
              <w:pStyle w:val="PL"/>
              <w:rPr>
                <w:color w:val="D4D4D4"/>
                <w:lang w:val="fr-FR"/>
              </w:rPr>
            </w:pPr>
            <w:r>
              <w:rPr>
                <w:color w:val="D4D4D4"/>
                <w:lang w:val="fr-FR"/>
              </w:rPr>
              <w:t>          </w:t>
            </w:r>
            <w:r>
              <w:rPr>
                <w:lang w:val="fr-FR"/>
              </w:rPr>
              <w:t>description</w:t>
            </w:r>
            <w:r>
              <w:rPr>
                <w:color w:val="D4D4D4"/>
                <w:lang w:val="fr-FR"/>
              </w:rPr>
              <w:t>: </w:t>
            </w:r>
            <w:r>
              <w:rPr>
                <w:color w:val="CE9178"/>
                <w:lang w:val="fr-FR"/>
              </w:rPr>
              <w:t>'Content Purged'</w:t>
            </w:r>
          </w:p>
          <w:p w14:paraId="30879219" w14:textId="77777777" w:rsidR="006440DB" w:rsidRPr="00E01E5B" w:rsidRDefault="006440DB" w:rsidP="00B5532A">
            <w:pPr>
              <w:pStyle w:val="PL"/>
              <w:rPr>
                <w:color w:val="D4D4D4"/>
                <w:lang w:val="fr-FR"/>
              </w:rPr>
            </w:pPr>
            <w:r>
              <w:rPr>
                <w:color w:val="D4D4D4"/>
                <w:lang w:val="fr-FR"/>
              </w:rPr>
              <w:t>          </w:t>
            </w:r>
            <w:r w:rsidRPr="00E01E5B">
              <w:rPr>
                <w:lang w:val="fr-FR"/>
              </w:rPr>
              <w:t>content</w:t>
            </w:r>
            <w:r w:rsidRPr="006B3EDA">
              <w:rPr>
                <w:color w:val="D4D4D4"/>
                <w:lang w:val="fr-FR"/>
              </w:rPr>
              <w:t>:</w:t>
            </w:r>
          </w:p>
          <w:p w14:paraId="5BFCA637" w14:textId="77777777" w:rsidR="006440DB" w:rsidRPr="00E01E5B" w:rsidRDefault="006440DB" w:rsidP="00B5532A">
            <w:pPr>
              <w:pStyle w:val="PL"/>
              <w:rPr>
                <w:color w:val="D4D4D4"/>
                <w:lang w:val="fr-FR"/>
              </w:rPr>
            </w:pPr>
            <w:r>
              <w:rPr>
                <w:color w:val="D4D4D4"/>
                <w:lang w:val="fr-FR"/>
              </w:rPr>
              <w:t>            </w:t>
            </w:r>
            <w:r w:rsidRPr="00E01E5B">
              <w:rPr>
                <w:lang w:val="fr-FR"/>
              </w:rPr>
              <w:t>application/json</w:t>
            </w:r>
            <w:r w:rsidRPr="006B3EDA">
              <w:rPr>
                <w:color w:val="D4D4D4"/>
                <w:lang w:val="fr-FR"/>
              </w:rPr>
              <w:t>:</w:t>
            </w:r>
          </w:p>
          <w:p w14:paraId="068183B8" w14:textId="77777777" w:rsidR="006440DB" w:rsidRPr="00E01E5B" w:rsidRDefault="006440DB" w:rsidP="00B5532A">
            <w:pPr>
              <w:pStyle w:val="PL"/>
              <w:rPr>
                <w:color w:val="D4D4D4"/>
                <w:lang w:val="fr-FR"/>
              </w:rPr>
            </w:pPr>
            <w:r>
              <w:rPr>
                <w:color w:val="D4D4D4"/>
                <w:lang w:val="fr-FR"/>
              </w:rPr>
              <w:t>              </w:t>
            </w:r>
            <w:r w:rsidRPr="00E01E5B">
              <w:rPr>
                <w:lang w:val="fr-FR"/>
              </w:rPr>
              <w:t>schema</w:t>
            </w:r>
            <w:r w:rsidRPr="006B3EDA">
              <w:rPr>
                <w:color w:val="D4D4D4"/>
                <w:lang w:val="fr-FR"/>
              </w:rPr>
              <w:t>:</w:t>
            </w:r>
          </w:p>
          <w:p w14:paraId="31A6E75C"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'The aggregate number of cache entries purged in all 5GMSd AS instances distributing content for the requested Provisioning Session.'</w:t>
            </w:r>
          </w:p>
          <w:p w14:paraId="6B069321" w14:textId="77777777" w:rsidR="006440DB" w:rsidRPr="006B3EDA" w:rsidRDefault="006440DB" w:rsidP="00B5532A">
            <w:pPr>
              <w:pStyle w:val="PL"/>
              <w:rPr>
                <w:color w:val="D4D4D4"/>
                <w:lang w:val="fr-FR"/>
              </w:rPr>
            </w:pPr>
            <w:r>
              <w:rPr>
                <w:color w:val="D4D4D4"/>
                <w:lang w:val="fr-FR"/>
              </w:rPr>
              <w:t>                </w:t>
            </w:r>
            <w:r>
              <w:rPr>
                <w:lang w:val="en-US"/>
              </w:rPr>
              <w:t>type</w:t>
            </w:r>
            <w:r>
              <w:rPr>
                <w:color w:val="D4D4D4"/>
                <w:lang w:val="en-US"/>
              </w:rPr>
              <w:t>: </w:t>
            </w:r>
            <w:r>
              <w:rPr>
                <w:color w:val="CE9178"/>
                <w:lang w:val="en-US"/>
              </w:rPr>
              <w:t>integer</w:t>
            </w:r>
          </w:p>
          <w:p w14:paraId="7647499A" w14:textId="77777777" w:rsidR="006440DB" w:rsidRPr="006B3EDA" w:rsidRDefault="006440DB" w:rsidP="00B5532A">
            <w:pPr>
              <w:pStyle w:val="PL"/>
              <w:rPr>
                <w:color w:val="D4D4D4"/>
                <w:lang w:val="fr-FR"/>
              </w:rPr>
            </w:pPr>
            <w:r>
              <w:rPr>
                <w:color w:val="D4D4D4"/>
                <w:lang w:val="fr-FR"/>
              </w:rPr>
              <w:t>                </w:t>
            </w:r>
            <w:r>
              <w:rPr>
                <w:lang w:val="fr-FR"/>
              </w:rPr>
              <w:t>minimum: </w:t>
            </w:r>
            <w:r w:rsidRPr="00BB2A3C">
              <w:rPr>
                <w:color w:val="CE9178"/>
                <w:lang w:val="en-US"/>
              </w:rPr>
              <w:t>1</w:t>
            </w:r>
          </w:p>
          <w:p w14:paraId="27DF9973" w14:textId="77777777" w:rsidR="006440DB" w:rsidRDefault="006440DB" w:rsidP="00B5532A">
            <w:pPr>
              <w:pStyle w:val="PL"/>
              <w:rPr>
                <w:color w:val="D4D4D4"/>
                <w:lang w:val="fr-FR"/>
              </w:rPr>
            </w:pPr>
            <w:r>
              <w:rPr>
                <w:color w:val="D4D4D4"/>
                <w:lang w:val="fr-FR"/>
              </w:rPr>
              <w:t>        </w:t>
            </w:r>
            <w:r>
              <w:rPr>
                <w:color w:val="CE9178"/>
                <w:lang w:val="fr-FR"/>
              </w:rPr>
              <w:t>'204'</w:t>
            </w:r>
            <w:r>
              <w:rPr>
                <w:color w:val="D4D4D4"/>
                <w:lang w:val="fr-FR"/>
              </w:rPr>
              <w:t>:</w:t>
            </w:r>
          </w:p>
          <w:p w14:paraId="480E9809"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No Content</w:t>
            </w:r>
          </w:p>
          <w:p w14:paraId="72EB6124" w14:textId="77777777" w:rsidR="006440DB" w:rsidRDefault="006440DB" w:rsidP="00B5532A">
            <w:pPr>
              <w:pStyle w:val="PL"/>
              <w:rPr>
                <w:color w:val="D4D4D4"/>
                <w:lang w:val="fr-FR"/>
              </w:rPr>
            </w:pPr>
            <w:r>
              <w:rPr>
                <w:color w:val="D4D4D4"/>
                <w:lang w:val="fr-FR"/>
              </w:rPr>
              <w:t>          </w:t>
            </w:r>
            <w:r>
              <w:rPr>
                <w:lang w:val="fr-FR"/>
              </w:rPr>
              <w:t>description</w:t>
            </w:r>
            <w:r>
              <w:rPr>
                <w:color w:val="D4D4D4"/>
                <w:lang w:val="fr-FR"/>
              </w:rPr>
              <w:t>: </w:t>
            </w:r>
            <w:r>
              <w:rPr>
                <w:color w:val="CE9178"/>
                <w:lang w:val="fr-FR"/>
              </w:rPr>
              <w:t>'No Content Purged'</w:t>
            </w:r>
          </w:p>
          <w:p w14:paraId="4AFA940B" w14:textId="77777777" w:rsidR="006440DB" w:rsidRDefault="006440DB" w:rsidP="00B5532A">
            <w:pPr>
              <w:pStyle w:val="PL"/>
              <w:rPr>
                <w:color w:val="D4D4D4"/>
                <w:lang w:val="fr-FR"/>
              </w:rPr>
            </w:pPr>
            <w:r>
              <w:rPr>
                <w:color w:val="D4D4D4"/>
                <w:lang w:val="fr-FR"/>
              </w:rPr>
              <w:t>        </w:t>
            </w:r>
            <w:r>
              <w:rPr>
                <w:color w:val="CE9178"/>
                <w:lang w:val="fr-FR"/>
              </w:rPr>
              <w:t>'404'</w:t>
            </w:r>
            <w:r>
              <w:rPr>
                <w:color w:val="D4D4D4"/>
                <w:lang w:val="fr-FR"/>
              </w:rPr>
              <w:t>:</w:t>
            </w:r>
          </w:p>
          <w:p w14:paraId="0A0E4E7B"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Not Found</w:t>
            </w:r>
          </w:p>
          <w:p w14:paraId="61E5680C" w14:textId="77777777" w:rsidR="006440DB" w:rsidRDefault="006440DB" w:rsidP="00B5532A">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p>
          <w:p w14:paraId="38D58A5F" w14:textId="77777777" w:rsidR="006440DB" w:rsidRDefault="006440DB" w:rsidP="00B5532A">
            <w:pPr>
              <w:pStyle w:val="PL"/>
              <w:rPr>
                <w:color w:val="D4D4D4"/>
                <w:lang w:val="fr-FR"/>
              </w:rPr>
            </w:pPr>
            <w:r>
              <w:rPr>
                <w:color w:val="D4D4D4"/>
                <w:lang w:val="fr-FR"/>
              </w:rPr>
              <w:t>        </w:t>
            </w:r>
            <w:r>
              <w:rPr>
                <w:color w:val="CE9178"/>
                <w:lang w:val="fr-FR"/>
              </w:rPr>
              <w:t>'413'</w:t>
            </w:r>
            <w:r>
              <w:rPr>
                <w:color w:val="D4D4D4"/>
                <w:lang w:val="fr-FR"/>
              </w:rPr>
              <w:t>:</w:t>
            </w:r>
          </w:p>
          <w:p w14:paraId="732A3B92"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Payload Too Large</w:t>
            </w:r>
          </w:p>
          <w:p w14:paraId="363C40CF" w14:textId="77777777" w:rsidR="006440DB" w:rsidRDefault="006440DB" w:rsidP="00B5532A">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13</w:t>
            </w:r>
            <w:r w:rsidRPr="00B533AB">
              <w:rPr>
                <w:color w:val="CE9178"/>
                <w:lang w:val="fr-FR"/>
              </w:rPr>
              <w:t>'</w:t>
            </w:r>
          </w:p>
          <w:p w14:paraId="408F06E9" w14:textId="77777777" w:rsidR="006440DB" w:rsidRDefault="006440DB" w:rsidP="00B5532A">
            <w:pPr>
              <w:pStyle w:val="PL"/>
              <w:rPr>
                <w:color w:val="D4D4D4"/>
                <w:lang w:val="fr-FR"/>
              </w:rPr>
            </w:pPr>
            <w:r>
              <w:rPr>
                <w:color w:val="D4D4D4"/>
                <w:lang w:val="fr-FR"/>
              </w:rPr>
              <w:t>        </w:t>
            </w:r>
            <w:r>
              <w:rPr>
                <w:color w:val="CE9178"/>
                <w:lang w:val="fr-FR"/>
              </w:rPr>
              <w:t>'414'</w:t>
            </w:r>
            <w:r>
              <w:rPr>
                <w:color w:val="D4D4D4"/>
                <w:lang w:val="fr-FR"/>
              </w:rPr>
              <w:t>:</w:t>
            </w:r>
          </w:p>
          <w:p w14:paraId="4A08FDF3"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URI Too Long</w:t>
            </w:r>
          </w:p>
          <w:p w14:paraId="56031CEE" w14:textId="77777777" w:rsidR="006440DB" w:rsidRDefault="006440DB" w:rsidP="00B5532A">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14</w:t>
            </w:r>
            <w:r w:rsidRPr="00B533AB">
              <w:rPr>
                <w:color w:val="CE9178"/>
                <w:lang w:val="fr-FR"/>
              </w:rPr>
              <w:t>'</w:t>
            </w:r>
          </w:p>
          <w:p w14:paraId="5079C581" w14:textId="77777777" w:rsidR="006440DB" w:rsidRDefault="006440DB" w:rsidP="00B5532A">
            <w:pPr>
              <w:pStyle w:val="PL"/>
              <w:rPr>
                <w:color w:val="D4D4D4"/>
                <w:lang w:val="fr-FR"/>
              </w:rPr>
            </w:pPr>
            <w:r>
              <w:rPr>
                <w:color w:val="D4D4D4"/>
                <w:lang w:val="fr-FR"/>
              </w:rPr>
              <w:t>        </w:t>
            </w:r>
            <w:r>
              <w:rPr>
                <w:color w:val="CE9178"/>
                <w:lang w:val="fr-FR"/>
              </w:rPr>
              <w:t>'415'</w:t>
            </w:r>
            <w:r>
              <w:rPr>
                <w:color w:val="D4D4D4"/>
                <w:lang w:val="fr-FR"/>
              </w:rPr>
              <w:t>:</w:t>
            </w:r>
          </w:p>
          <w:p w14:paraId="6A9AC70B"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Unsupported Media Type</w:t>
            </w:r>
          </w:p>
          <w:p w14:paraId="4ED2E163" w14:textId="77777777" w:rsidR="006440DB" w:rsidRDefault="006440DB" w:rsidP="00B5532A">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15</w:t>
            </w:r>
            <w:r w:rsidRPr="00B533AB">
              <w:rPr>
                <w:color w:val="CE9178"/>
                <w:lang w:val="fr-FR"/>
              </w:rPr>
              <w:t>'</w:t>
            </w:r>
          </w:p>
          <w:p w14:paraId="0B1D7E7E" w14:textId="77777777" w:rsidR="006440DB" w:rsidRPr="00E01E5B" w:rsidRDefault="006440DB" w:rsidP="00B5532A">
            <w:pPr>
              <w:pStyle w:val="PL"/>
              <w:rPr>
                <w:color w:val="D4D4D4"/>
                <w:lang w:val="fr-FR"/>
              </w:rPr>
            </w:pPr>
            <w:r>
              <w:rPr>
                <w:color w:val="D4D4D4"/>
                <w:lang w:val="fr-FR"/>
              </w:rPr>
              <w:t>        </w:t>
            </w:r>
            <w:r w:rsidRPr="00E01E5B">
              <w:rPr>
                <w:color w:val="CE9178"/>
                <w:lang w:val="fr-FR"/>
              </w:rPr>
              <w:t>'422'</w:t>
            </w:r>
            <w:r w:rsidRPr="00E01E5B">
              <w:rPr>
                <w:color w:val="D4D4D4"/>
                <w:lang w:val="fr-FR"/>
              </w:rPr>
              <w:t>:</w:t>
            </w:r>
          </w:p>
          <w:p w14:paraId="058A4DFE" w14:textId="77777777" w:rsidR="006440DB" w:rsidRPr="00E01E5B" w:rsidRDefault="006440DB" w:rsidP="00B5532A">
            <w:pPr>
              <w:pStyle w:val="PL"/>
              <w:rPr>
                <w:color w:val="D4D4D4"/>
                <w:lang w:val="fr-FR"/>
              </w:rPr>
            </w:pPr>
            <w:r>
              <w:rPr>
                <w:color w:val="D4D4D4"/>
                <w:lang w:val="fr-FR"/>
              </w:rPr>
              <w:t>          </w:t>
            </w:r>
            <w:r w:rsidRPr="00E01E5B">
              <w:rPr>
                <w:color w:val="6A9955"/>
              </w:rPr>
              <w:t># Unprocessable Entity (e.g. syntactically invalid regular expression in request body)</w:t>
            </w:r>
          </w:p>
          <w:p w14:paraId="25DEAED0" w14:textId="77777777" w:rsidR="006440DB" w:rsidRPr="00E01E5B" w:rsidRDefault="006440DB" w:rsidP="00B5532A">
            <w:pPr>
              <w:pStyle w:val="PL"/>
              <w:rPr>
                <w:color w:val="D4D4D4"/>
                <w:lang w:val="fr-FR"/>
              </w:rPr>
            </w:pPr>
            <w:r>
              <w:rPr>
                <w:color w:val="D4D4D4"/>
                <w:lang w:val="fr-FR"/>
              </w:rPr>
              <w:t>          </w:t>
            </w:r>
            <w:r w:rsidRPr="00E01E5B">
              <w:rPr>
                <w:lang w:val="fr-FR"/>
              </w:rPr>
              <w:t>description</w:t>
            </w:r>
            <w:r w:rsidRPr="006B3EDA">
              <w:rPr>
                <w:color w:val="D4D4D4"/>
                <w:lang w:val="fr-FR"/>
              </w:rPr>
              <w:t xml:space="preserve">: </w:t>
            </w:r>
            <w:r w:rsidRPr="006B3EDA">
              <w:rPr>
                <w:color w:val="CE9178"/>
                <w:lang w:val="fr-FR"/>
              </w:rPr>
              <w:t>'Unprocessable Entity</w:t>
            </w:r>
            <w:r>
              <w:rPr>
                <w:color w:val="CE9178"/>
                <w:lang w:val="fr-FR"/>
              </w:rPr>
              <w:t>'</w:t>
            </w:r>
          </w:p>
          <w:p w14:paraId="6AE53B79" w14:textId="77777777" w:rsidR="006440DB" w:rsidRPr="00E01E5B" w:rsidRDefault="006440DB" w:rsidP="00B5532A">
            <w:pPr>
              <w:pStyle w:val="PL"/>
              <w:rPr>
                <w:color w:val="D4D4D4"/>
                <w:lang w:val="fr-FR"/>
              </w:rPr>
            </w:pPr>
            <w:r>
              <w:rPr>
                <w:color w:val="D4D4D4"/>
                <w:lang w:val="fr-FR"/>
              </w:rPr>
              <w:t>          </w:t>
            </w:r>
            <w:r w:rsidRPr="00E01E5B">
              <w:rPr>
                <w:lang w:val="fr-FR"/>
              </w:rPr>
              <w:t>content</w:t>
            </w:r>
            <w:r w:rsidRPr="006B3EDA">
              <w:rPr>
                <w:color w:val="D4D4D4"/>
                <w:lang w:val="fr-FR"/>
              </w:rPr>
              <w:t>:</w:t>
            </w:r>
          </w:p>
          <w:p w14:paraId="77278FF5" w14:textId="77777777" w:rsidR="006440DB" w:rsidRPr="00E01E5B" w:rsidRDefault="006440DB" w:rsidP="00B5532A">
            <w:pPr>
              <w:pStyle w:val="PL"/>
              <w:rPr>
                <w:color w:val="D4D4D4"/>
                <w:lang w:val="fr-FR"/>
              </w:rPr>
            </w:pPr>
            <w:r>
              <w:rPr>
                <w:color w:val="D4D4D4"/>
                <w:lang w:val="fr-FR"/>
              </w:rPr>
              <w:t>            </w:t>
            </w:r>
            <w:r w:rsidRPr="00E01E5B">
              <w:rPr>
                <w:lang w:val="fr-FR"/>
              </w:rPr>
              <w:t>application/problem+json</w:t>
            </w:r>
            <w:r w:rsidRPr="006B3EDA">
              <w:rPr>
                <w:color w:val="D4D4D4"/>
                <w:lang w:val="fr-FR"/>
              </w:rPr>
              <w:t>:</w:t>
            </w:r>
          </w:p>
          <w:p w14:paraId="43CAA5B6" w14:textId="77777777" w:rsidR="006440DB" w:rsidRPr="00E01E5B" w:rsidRDefault="006440DB" w:rsidP="00B5532A">
            <w:pPr>
              <w:pStyle w:val="PL"/>
              <w:rPr>
                <w:color w:val="D4D4D4"/>
                <w:lang w:val="fr-FR"/>
              </w:rPr>
            </w:pPr>
            <w:r>
              <w:rPr>
                <w:color w:val="D4D4D4"/>
                <w:lang w:val="fr-FR"/>
              </w:rPr>
              <w:t>              </w:t>
            </w:r>
            <w:r w:rsidRPr="00E01E5B">
              <w:rPr>
                <w:lang w:val="fr-FR"/>
              </w:rPr>
              <w:t>schema</w:t>
            </w:r>
            <w:r w:rsidRPr="006B3EDA">
              <w:rPr>
                <w:color w:val="D4D4D4"/>
                <w:lang w:val="fr-FR"/>
              </w:rPr>
              <w:t>:</w:t>
            </w:r>
          </w:p>
          <w:p w14:paraId="50440CC2" w14:textId="77777777" w:rsidR="006440DB" w:rsidRPr="006B3EDA" w:rsidRDefault="006440DB" w:rsidP="00B5532A">
            <w:pPr>
              <w:pStyle w:val="PL"/>
              <w:rPr>
                <w:color w:val="D4D4D4"/>
                <w:lang w:val="fr-FR"/>
              </w:rPr>
            </w:pPr>
            <w:r>
              <w:rPr>
                <w:color w:val="D4D4D4"/>
                <w:lang w:val="fr-FR"/>
              </w:rPr>
              <w:t>                </w:t>
            </w:r>
            <w:r w:rsidRPr="00E01E5B">
              <w:rPr>
                <w:lang w:val="fr-FR"/>
              </w:rPr>
              <w:t>$ref</w:t>
            </w:r>
            <w:r w:rsidRPr="006B3EDA">
              <w:rPr>
                <w:color w:val="D4D4D4"/>
                <w:lang w:val="fr-FR"/>
              </w:rPr>
              <w:t xml:space="preserve">: </w:t>
            </w:r>
            <w:r w:rsidRPr="006B3EDA">
              <w:rPr>
                <w:color w:val="CE9178"/>
                <w:lang w:val="fr-FR"/>
              </w:rPr>
              <w:t>'TS29571_CommonData.yaml#/components/schemas/ProblemDetails'</w:t>
            </w:r>
          </w:p>
          <w:p w14:paraId="5DAA5FEB" w14:textId="77777777" w:rsidR="006440DB" w:rsidRDefault="006440DB" w:rsidP="00B5532A">
            <w:pPr>
              <w:pStyle w:val="PL"/>
              <w:rPr>
                <w:color w:val="D4D4D4"/>
                <w:lang w:val="fr-FR"/>
              </w:rPr>
            </w:pPr>
            <w:r>
              <w:rPr>
                <w:color w:val="D4D4D4"/>
                <w:lang w:val="fr-FR"/>
              </w:rPr>
              <w:t>        </w:t>
            </w:r>
            <w:r>
              <w:rPr>
                <w:color w:val="CE9178"/>
                <w:lang w:val="fr-FR"/>
              </w:rPr>
              <w:t>'500'</w:t>
            </w:r>
            <w:r>
              <w:rPr>
                <w:color w:val="D4D4D4"/>
                <w:lang w:val="fr-FR"/>
              </w:rPr>
              <w:t>:</w:t>
            </w:r>
          </w:p>
          <w:p w14:paraId="6C2E945C"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Internal Server Error</w:t>
            </w:r>
          </w:p>
          <w:p w14:paraId="51FE6D08" w14:textId="77777777" w:rsidR="006440DB" w:rsidRDefault="006440DB" w:rsidP="00B5532A">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500</w:t>
            </w:r>
            <w:r w:rsidRPr="00B533AB">
              <w:rPr>
                <w:color w:val="CE9178"/>
                <w:lang w:val="fr-FR"/>
              </w:rPr>
              <w:t>'</w:t>
            </w:r>
          </w:p>
          <w:p w14:paraId="28A99D0E" w14:textId="77777777" w:rsidR="006440DB" w:rsidRDefault="006440DB" w:rsidP="00B5532A">
            <w:pPr>
              <w:pStyle w:val="PL"/>
              <w:rPr>
                <w:color w:val="D4D4D4"/>
                <w:lang w:val="fr-FR"/>
              </w:rPr>
            </w:pPr>
            <w:r>
              <w:rPr>
                <w:color w:val="D4D4D4"/>
                <w:lang w:val="fr-FR"/>
              </w:rPr>
              <w:t>        </w:t>
            </w:r>
            <w:r>
              <w:rPr>
                <w:color w:val="CE9178"/>
                <w:lang w:val="fr-FR"/>
              </w:rPr>
              <w:t>'503'</w:t>
            </w:r>
            <w:r>
              <w:rPr>
                <w:color w:val="D4D4D4"/>
                <w:lang w:val="fr-FR"/>
              </w:rPr>
              <w:t>:</w:t>
            </w:r>
          </w:p>
          <w:p w14:paraId="0DFAF110" w14:textId="77777777" w:rsidR="006440DB" w:rsidRPr="00E01E5B" w:rsidRDefault="006440DB" w:rsidP="00B5532A">
            <w:pPr>
              <w:pStyle w:val="PL"/>
              <w:rPr>
                <w:color w:val="D4D4D4"/>
                <w:lang w:val="fr-FR"/>
              </w:rPr>
            </w:pPr>
            <w:r>
              <w:rPr>
                <w:color w:val="D4D4D4"/>
                <w:lang w:val="fr-FR"/>
              </w:rPr>
              <w:t>          </w:t>
            </w:r>
            <w:r w:rsidRPr="00E01E5B">
              <w:rPr>
                <w:color w:val="6A9955"/>
              </w:rPr>
              <w:t xml:space="preserve"># </w:t>
            </w:r>
            <w:r>
              <w:rPr>
                <w:color w:val="6A9955"/>
              </w:rPr>
              <w:t>Service Unavailable</w:t>
            </w:r>
          </w:p>
          <w:p w14:paraId="6EFEB785" w14:textId="77777777" w:rsidR="006440DB" w:rsidRDefault="006440DB" w:rsidP="00B5532A">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503</w:t>
            </w:r>
            <w:r w:rsidRPr="00B533AB">
              <w:rPr>
                <w:color w:val="CE9178"/>
                <w:lang w:val="fr-FR"/>
              </w:rPr>
              <w:t>'</w:t>
            </w:r>
          </w:p>
          <w:p w14:paraId="3CD358CF" w14:textId="77777777" w:rsidR="006440DB" w:rsidRDefault="006440DB" w:rsidP="00B5532A">
            <w:pPr>
              <w:pStyle w:val="PL"/>
              <w:rPr>
                <w:color w:val="D4D4D4"/>
                <w:lang w:val="fr-FR"/>
              </w:rPr>
            </w:pPr>
            <w:r>
              <w:rPr>
                <w:color w:val="D4D4D4"/>
                <w:lang w:val="fr-FR"/>
              </w:rPr>
              <w:t>        </w:t>
            </w:r>
            <w:r>
              <w:rPr>
                <w:lang w:val="fr-FR"/>
              </w:rPr>
              <w:t>default</w:t>
            </w:r>
            <w:r>
              <w:rPr>
                <w:color w:val="D4D4D4"/>
                <w:lang w:val="fr-FR"/>
              </w:rPr>
              <w:t>:</w:t>
            </w:r>
          </w:p>
          <w:p w14:paraId="1302E1D5" w14:textId="77777777" w:rsidR="006440DB" w:rsidRDefault="006440DB" w:rsidP="00B5532A">
            <w:pPr>
              <w:pStyle w:val="PL"/>
              <w:rPr>
                <w:color w:val="D4D4D4"/>
                <w:lang w:val="fr-FR"/>
              </w:rPr>
            </w:pPr>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default</w:t>
            </w:r>
            <w:r w:rsidRPr="00B533AB">
              <w:rPr>
                <w:color w:val="CE9178"/>
                <w:lang w:val="fr-FR"/>
              </w:rPr>
              <w:t>'</w:t>
            </w:r>
          </w:p>
          <w:p w14:paraId="709E59AE" w14:textId="77777777" w:rsidR="006440DB" w:rsidRDefault="006440DB" w:rsidP="00B5532A">
            <w:pPr>
              <w:pStyle w:val="PL"/>
              <w:rPr>
                <w:lang w:val="fr-FR"/>
              </w:rPr>
            </w:pPr>
          </w:p>
          <w:p w14:paraId="05E355FC" w14:textId="77777777" w:rsidR="006440DB" w:rsidRDefault="006440DB" w:rsidP="00B5532A">
            <w:pPr>
              <w:pStyle w:val="PL"/>
              <w:rPr>
                <w:color w:val="D4D4D4"/>
                <w:lang w:val="fr-FR"/>
              </w:rPr>
            </w:pPr>
            <w:r>
              <w:rPr>
                <w:lang w:val="fr-FR"/>
              </w:rPr>
              <w:t>components</w:t>
            </w:r>
            <w:r>
              <w:rPr>
                <w:color w:val="D4D4D4"/>
                <w:lang w:val="fr-FR"/>
              </w:rPr>
              <w:t>:</w:t>
            </w:r>
          </w:p>
          <w:p w14:paraId="7D665C11" w14:textId="77777777" w:rsidR="006440DB" w:rsidRDefault="006440DB" w:rsidP="00B5532A">
            <w:pPr>
              <w:pStyle w:val="PL"/>
              <w:rPr>
                <w:color w:val="D4D4D4"/>
                <w:lang w:val="en-US"/>
              </w:rPr>
            </w:pPr>
            <w:r>
              <w:rPr>
                <w:color w:val="D4D4D4"/>
                <w:lang w:val="fr-FR"/>
              </w:rPr>
              <w:t>  </w:t>
            </w:r>
            <w:r>
              <w:rPr>
                <w:lang w:val="en-US"/>
              </w:rPr>
              <w:t>schemas</w:t>
            </w:r>
            <w:r>
              <w:rPr>
                <w:color w:val="D4D4D4"/>
                <w:lang w:val="en-US"/>
              </w:rPr>
              <w:t>:</w:t>
            </w:r>
          </w:p>
          <w:p w14:paraId="5AE6E8DE" w14:textId="77777777" w:rsidR="006440DB" w:rsidRDefault="006440DB" w:rsidP="00B5532A">
            <w:pPr>
              <w:pStyle w:val="PL"/>
              <w:rPr>
                <w:color w:val="D4D4D4"/>
                <w:lang w:val="en-US"/>
              </w:rPr>
            </w:pPr>
            <w:r>
              <w:rPr>
                <w:color w:val="D4D4D4"/>
                <w:lang w:val="en-US"/>
              </w:rPr>
              <w:t>    </w:t>
            </w:r>
            <w:r>
              <w:rPr>
                <w:lang w:val="en-US"/>
              </w:rPr>
              <w:t>IngestConfiguration</w:t>
            </w:r>
            <w:r>
              <w:rPr>
                <w:color w:val="D4D4D4"/>
                <w:lang w:val="en-US"/>
              </w:rPr>
              <w:t>:</w:t>
            </w:r>
          </w:p>
          <w:p w14:paraId="67806DAE"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4FC8EAB"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27FA0386" w14:textId="77777777" w:rsidR="006440DB" w:rsidRDefault="006440DB" w:rsidP="00B5532A">
            <w:pPr>
              <w:pStyle w:val="PL"/>
              <w:rPr>
                <w:color w:val="D4D4D4"/>
                <w:lang w:val="en-US"/>
              </w:rPr>
            </w:pPr>
            <w:r>
              <w:rPr>
                <w:color w:val="D4D4D4"/>
                <w:lang w:val="en-US"/>
              </w:rPr>
              <w:t>      </w:t>
            </w:r>
            <w:r>
              <w:rPr>
                <w:lang w:val="en-US"/>
              </w:rPr>
              <w:t>properties</w:t>
            </w:r>
            <w:r>
              <w:rPr>
                <w:color w:val="D4D4D4"/>
                <w:lang w:val="en-US"/>
              </w:rPr>
              <w:t>:</w:t>
            </w:r>
          </w:p>
          <w:p w14:paraId="3D65F782" w14:textId="77777777" w:rsidR="006440DB" w:rsidRDefault="006440DB" w:rsidP="00B5532A">
            <w:pPr>
              <w:pStyle w:val="PL"/>
              <w:rPr>
                <w:color w:val="D4D4D4"/>
                <w:lang w:val="en-US"/>
              </w:rPr>
            </w:pPr>
            <w:r>
              <w:rPr>
                <w:color w:val="D4D4D4"/>
                <w:lang w:val="en-US"/>
              </w:rPr>
              <w:t>        </w:t>
            </w:r>
            <w:r>
              <w:rPr>
                <w:lang w:val="en-US"/>
              </w:rPr>
              <w:t>pull</w:t>
            </w:r>
            <w:r>
              <w:rPr>
                <w:color w:val="D4D4D4"/>
                <w:lang w:val="en-US"/>
              </w:rPr>
              <w:t>:</w:t>
            </w:r>
          </w:p>
          <w:p w14:paraId="0BD5092D"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6CDB9C0" w14:textId="77777777" w:rsidR="006440DB" w:rsidRDefault="006440DB" w:rsidP="00B5532A">
            <w:pPr>
              <w:pStyle w:val="PL"/>
              <w:rPr>
                <w:color w:val="D4D4D4"/>
                <w:lang w:val="en-US"/>
              </w:rPr>
            </w:pPr>
            <w:r>
              <w:rPr>
                <w:color w:val="D4D4D4"/>
                <w:lang w:val="en-US"/>
              </w:rPr>
              <w:t>        </w:t>
            </w:r>
            <w:r>
              <w:rPr>
                <w:lang w:val="en-US"/>
              </w:rPr>
              <w:t>protocol</w:t>
            </w:r>
            <w:r>
              <w:rPr>
                <w:color w:val="D4D4D4"/>
                <w:lang w:val="en-US"/>
              </w:rPr>
              <w:t>:</w:t>
            </w:r>
          </w:p>
          <w:p w14:paraId="1D5BA948"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07A0147" w14:textId="77777777" w:rsidR="006440DB" w:rsidRDefault="006440DB" w:rsidP="00B5532A">
            <w:pPr>
              <w:pStyle w:val="PL"/>
              <w:rPr>
                <w:color w:val="D4D4D4"/>
                <w:lang w:val="en-US"/>
              </w:rPr>
            </w:pPr>
            <w:r>
              <w:rPr>
                <w:color w:val="D4D4D4"/>
                <w:lang w:val="en-US"/>
              </w:rPr>
              <w:t>        </w:t>
            </w:r>
            <w:r>
              <w:rPr>
                <w:lang w:val="en-US"/>
              </w:rPr>
              <w:t>baseURL</w:t>
            </w:r>
            <w:r>
              <w:rPr>
                <w:color w:val="D4D4D4"/>
                <w:lang w:val="en-US"/>
              </w:rPr>
              <w:t>:</w:t>
            </w:r>
          </w:p>
          <w:p w14:paraId="438FDDA1"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0136455B" w14:textId="77777777" w:rsidR="006440DB" w:rsidRDefault="006440DB" w:rsidP="00B5532A">
            <w:pPr>
              <w:pStyle w:val="PL"/>
              <w:rPr>
                <w:color w:val="D4D4D4"/>
                <w:lang w:val="en-US"/>
              </w:rPr>
            </w:pPr>
          </w:p>
          <w:p w14:paraId="1A0F5BB3" w14:textId="77777777" w:rsidR="006440DB" w:rsidRPr="007A06D3" w:rsidRDefault="006440DB" w:rsidP="00B5532A">
            <w:pPr>
              <w:pStyle w:val="PL"/>
              <w:rPr>
                <w:color w:val="D4D4D4"/>
              </w:rPr>
            </w:pPr>
            <w:r>
              <w:rPr>
                <w:color w:val="D4D4D4"/>
              </w:rPr>
              <w:t>    M1</w:t>
            </w:r>
            <w:r w:rsidRPr="00641C32">
              <w:t>MediaEntryPoint</w:t>
            </w:r>
            <w:r w:rsidRPr="007A06D3">
              <w:rPr>
                <w:color w:val="D4D4D4"/>
              </w:rPr>
              <w:t>:</w:t>
            </w:r>
          </w:p>
          <w:p w14:paraId="5A3D98E0" w14:textId="77777777" w:rsidR="006440DB" w:rsidRPr="007A06D3" w:rsidRDefault="006440DB" w:rsidP="00B5532A">
            <w:pPr>
              <w:pStyle w:val="PL"/>
              <w:rPr>
                <w:color w:val="D4D4D4"/>
              </w:rPr>
            </w:pPr>
            <w:r>
              <w:rPr>
                <w:color w:val="D4D4D4"/>
              </w:rPr>
              <w:t>      </w:t>
            </w:r>
            <w:r w:rsidRPr="00641C32">
              <w:t>description</w:t>
            </w:r>
            <w:r w:rsidRPr="007A06D3">
              <w:rPr>
                <w:color w:val="D4D4D4"/>
              </w:rPr>
              <w:t xml:space="preserve">: </w:t>
            </w:r>
            <w:r w:rsidRPr="00641C32">
              <w:rPr>
                <w:color w:val="CE9178"/>
              </w:rPr>
              <w:t>"A typed entry point for downlink or uplink media streaming."</w:t>
            </w:r>
          </w:p>
          <w:p w14:paraId="081EAD38" w14:textId="77777777" w:rsidR="006440DB" w:rsidRPr="007A06D3" w:rsidRDefault="006440DB" w:rsidP="00B5532A">
            <w:pPr>
              <w:pStyle w:val="PL"/>
              <w:rPr>
                <w:color w:val="D4D4D4"/>
              </w:rPr>
            </w:pPr>
            <w:r>
              <w:rPr>
                <w:color w:val="D4D4D4"/>
              </w:rPr>
              <w:t>      </w:t>
            </w:r>
            <w:r w:rsidRPr="00641C32">
              <w:t>type</w:t>
            </w:r>
            <w:r w:rsidRPr="007A06D3">
              <w:rPr>
                <w:color w:val="D4D4D4"/>
              </w:rPr>
              <w:t xml:space="preserve">: </w:t>
            </w:r>
            <w:r w:rsidRPr="00641C32">
              <w:rPr>
                <w:color w:val="CE9178"/>
              </w:rPr>
              <w:t>object</w:t>
            </w:r>
          </w:p>
          <w:p w14:paraId="1BE8056D" w14:textId="77777777" w:rsidR="006440DB" w:rsidRPr="007A06D3" w:rsidRDefault="006440DB" w:rsidP="00B5532A">
            <w:pPr>
              <w:pStyle w:val="PL"/>
              <w:rPr>
                <w:color w:val="D4D4D4"/>
              </w:rPr>
            </w:pPr>
            <w:r>
              <w:rPr>
                <w:color w:val="D4D4D4"/>
              </w:rPr>
              <w:t>      </w:t>
            </w:r>
            <w:r w:rsidRPr="00641C32">
              <w:t>required</w:t>
            </w:r>
            <w:r w:rsidRPr="007A06D3">
              <w:rPr>
                <w:color w:val="D4D4D4"/>
              </w:rPr>
              <w:t>:</w:t>
            </w:r>
          </w:p>
          <w:p w14:paraId="2F24F666" w14:textId="77777777" w:rsidR="006440DB" w:rsidRPr="007A06D3" w:rsidRDefault="006440DB" w:rsidP="00B5532A">
            <w:pPr>
              <w:pStyle w:val="PL"/>
              <w:rPr>
                <w:color w:val="D4D4D4"/>
              </w:rPr>
            </w:pPr>
            <w:r>
              <w:rPr>
                <w:color w:val="D4D4D4"/>
              </w:rPr>
              <w:t>        </w:t>
            </w:r>
            <w:r w:rsidRPr="007A06D3">
              <w:rPr>
                <w:color w:val="D4D4D4"/>
              </w:rPr>
              <w:t xml:space="preserve">- </w:t>
            </w:r>
            <w:r>
              <w:rPr>
                <w:color w:val="CE9178"/>
              </w:rPr>
              <w:t>relativePath</w:t>
            </w:r>
          </w:p>
          <w:p w14:paraId="380D6BB1" w14:textId="77777777" w:rsidR="006440DB" w:rsidRPr="007A06D3" w:rsidRDefault="006440DB" w:rsidP="00B5532A">
            <w:pPr>
              <w:pStyle w:val="PL"/>
              <w:rPr>
                <w:color w:val="D4D4D4"/>
              </w:rPr>
            </w:pPr>
            <w:r>
              <w:rPr>
                <w:color w:val="D4D4D4"/>
              </w:rPr>
              <w:t>        </w:t>
            </w:r>
            <w:r w:rsidRPr="007A06D3">
              <w:rPr>
                <w:color w:val="D4D4D4"/>
              </w:rPr>
              <w:t xml:space="preserve">- </w:t>
            </w:r>
            <w:r w:rsidRPr="00641C32">
              <w:rPr>
                <w:color w:val="CE9178"/>
              </w:rPr>
              <w:t>contentType</w:t>
            </w:r>
          </w:p>
          <w:p w14:paraId="75E92776" w14:textId="77777777" w:rsidR="006440DB" w:rsidRPr="007A06D3" w:rsidRDefault="006440DB" w:rsidP="00B5532A">
            <w:pPr>
              <w:pStyle w:val="PL"/>
              <w:rPr>
                <w:color w:val="D4D4D4"/>
              </w:rPr>
            </w:pPr>
            <w:r>
              <w:rPr>
                <w:color w:val="D4D4D4"/>
              </w:rPr>
              <w:t>      </w:t>
            </w:r>
            <w:r w:rsidRPr="00641C32">
              <w:t>properties</w:t>
            </w:r>
            <w:r w:rsidRPr="007A06D3">
              <w:rPr>
                <w:color w:val="D4D4D4"/>
              </w:rPr>
              <w:t>:</w:t>
            </w:r>
          </w:p>
          <w:p w14:paraId="0C9BC29F" w14:textId="77777777" w:rsidR="006440DB" w:rsidRPr="007A06D3" w:rsidRDefault="006440DB" w:rsidP="00B5532A">
            <w:pPr>
              <w:pStyle w:val="PL"/>
              <w:rPr>
                <w:color w:val="D4D4D4"/>
              </w:rPr>
            </w:pPr>
            <w:r>
              <w:rPr>
                <w:color w:val="D4D4D4"/>
              </w:rPr>
              <w:t>        </w:t>
            </w:r>
            <w:r>
              <w:t>relativePath</w:t>
            </w:r>
            <w:r w:rsidRPr="007A06D3">
              <w:rPr>
                <w:color w:val="D4D4D4"/>
              </w:rPr>
              <w:t>:</w:t>
            </w:r>
          </w:p>
          <w:p w14:paraId="4E85FED7" w14:textId="77777777" w:rsidR="006440DB" w:rsidRPr="007A06D3" w:rsidRDefault="006440DB" w:rsidP="00B5532A">
            <w:pPr>
              <w:pStyle w:val="PL"/>
              <w:rPr>
                <w:color w:val="D4D4D4"/>
              </w:rPr>
            </w:pPr>
            <w:r>
              <w:rPr>
                <w:color w:val="D4D4D4"/>
              </w:rPr>
              <w:t>          </w:t>
            </w:r>
            <w:r w:rsidRPr="00641C32">
              <w:t>$ref</w:t>
            </w:r>
            <w:r w:rsidRPr="007A06D3">
              <w:rPr>
                <w:color w:val="D4D4D4"/>
              </w:rPr>
              <w:t xml:space="preserve">: </w:t>
            </w:r>
            <w:r w:rsidRPr="00641C32">
              <w:rPr>
                <w:color w:val="CE9178"/>
              </w:rPr>
              <w:t>'TS26512_CommonData.yaml#/components/schemas</w:t>
            </w:r>
            <w:r>
              <w:rPr>
                <w:color w:val="CE9178"/>
              </w:rPr>
              <w:t>/Relative</w:t>
            </w:r>
            <w:r w:rsidRPr="00641C32">
              <w:rPr>
                <w:color w:val="CE9178"/>
              </w:rPr>
              <w:t>Url'</w:t>
            </w:r>
          </w:p>
          <w:p w14:paraId="058E56F9" w14:textId="77777777" w:rsidR="006440DB" w:rsidRPr="007A06D3" w:rsidRDefault="006440DB" w:rsidP="00B5532A">
            <w:pPr>
              <w:pStyle w:val="PL"/>
              <w:rPr>
                <w:color w:val="D4D4D4"/>
              </w:rPr>
            </w:pPr>
            <w:r>
              <w:rPr>
                <w:color w:val="D4D4D4"/>
              </w:rPr>
              <w:t>        </w:t>
            </w:r>
            <w:r w:rsidRPr="00641C32">
              <w:t>contentType</w:t>
            </w:r>
            <w:r w:rsidRPr="007A06D3">
              <w:rPr>
                <w:color w:val="D4D4D4"/>
              </w:rPr>
              <w:t>:</w:t>
            </w:r>
          </w:p>
          <w:p w14:paraId="40AB5244" w14:textId="77777777" w:rsidR="006440DB" w:rsidRPr="007A06D3" w:rsidRDefault="006440DB" w:rsidP="00B5532A">
            <w:pPr>
              <w:pStyle w:val="PL"/>
              <w:rPr>
                <w:color w:val="D4D4D4"/>
              </w:rPr>
            </w:pPr>
            <w:r>
              <w:rPr>
                <w:color w:val="D4D4D4"/>
              </w:rPr>
              <w:t>          </w:t>
            </w:r>
            <w:r w:rsidRPr="00641C32">
              <w:t>type</w:t>
            </w:r>
            <w:r w:rsidRPr="007A06D3">
              <w:rPr>
                <w:color w:val="D4D4D4"/>
              </w:rPr>
              <w:t xml:space="preserve">: </w:t>
            </w:r>
            <w:r w:rsidRPr="00641C32">
              <w:rPr>
                <w:color w:val="CE9178"/>
              </w:rPr>
              <w:t>string</w:t>
            </w:r>
          </w:p>
          <w:p w14:paraId="077FE34F" w14:textId="77777777" w:rsidR="006440DB" w:rsidRPr="007A06D3" w:rsidRDefault="006440DB" w:rsidP="00B5532A">
            <w:pPr>
              <w:pStyle w:val="PL"/>
              <w:rPr>
                <w:color w:val="D4D4D4"/>
              </w:rPr>
            </w:pPr>
            <w:r>
              <w:rPr>
                <w:color w:val="D4D4D4"/>
              </w:rPr>
              <w:t>        </w:t>
            </w:r>
            <w:r w:rsidRPr="00641C32">
              <w:t>profiles</w:t>
            </w:r>
            <w:r w:rsidRPr="007A06D3">
              <w:rPr>
                <w:color w:val="D4D4D4"/>
              </w:rPr>
              <w:t>:</w:t>
            </w:r>
          </w:p>
          <w:p w14:paraId="503FF0B1" w14:textId="77777777" w:rsidR="006440DB" w:rsidRPr="007A06D3" w:rsidRDefault="006440DB" w:rsidP="00B5532A">
            <w:pPr>
              <w:pStyle w:val="PL"/>
              <w:rPr>
                <w:color w:val="D4D4D4"/>
              </w:rPr>
            </w:pPr>
            <w:r>
              <w:rPr>
                <w:color w:val="D4D4D4"/>
              </w:rPr>
              <w:t>          </w:t>
            </w:r>
            <w:r w:rsidRPr="00641C32">
              <w:t>type</w:t>
            </w:r>
            <w:r w:rsidRPr="007A06D3">
              <w:rPr>
                <w:color w:val="D4D4D4"/>
              </w:rPr>
              <w:t xml:space="preserve">: </w:t>
            </w:r>
            <w:r w:rsidRPr="00641C32">
              <w:rPr>
                <w:color w:val="CE9178"/>
              </w:rPr>
              <w:t>array</w:t>
            </w:r>
          </w:p>
          <w:p w14:paraId="40018979" w14:textId="77777777" w:rsidR="006440DB" w:rsidRPr="007A06D3" w:rsidRDefault="006440DB" w:rsidP="00B5532A">
            <w:pPr>
              <w:pStyle w:val="PL"/>
              <w:rPr>
                <w:color w:val="D4D4D4"/>
              </w:rPr>
            </w:pPr>
            <w:r>
              <w:rPr>
                <w:color w:val="D4D4D4"/>
              </w:rPr>
              <w:t>          </w:t>
            </w:r>
            <w:r w:rsidRPr="00641C32">
              <w:t>items</w:t>
            </w:r>
            <w:r w:rsidRPr="007A06D3">
              <w:rPr>
                <w:color w:val="D4D4D4"/>
              </w:rPr>
              <w:t>:</w:t>
            </w:r>
          </w:p>
          <w:p w14:paraId="1603B243" w14:textId="77777777" w:rsidR="006440DB" w:rsidRDefault="006440DB" w:rsidP="00B5532A">
            <w:pPr>
              <w:pStyle w:val="PL"/>
              <w:rPr>
                <w:color w:val="D4D4D4"/>
              </w:rPr>
            </w:pPr>
            <w:r>
              <w:rPr>
                <w:color w:val="D4D4D4"/>
              </w:rPr>
              <w:t>            </w:t>
            </w:r>
            <w:r w:rsidRPr="00641C32">
              <w:t>$ref</w:t>
            </w:r>
            <w:r w:rsidRPr="007A06D3">
              <w:rPr>
                <w:color w:val="D4D4D4"/>
              </w:rPr>
              <w:t xml:space="preserve">: </w:t>
            </w:r>
            <w:r w:rsidRPr="00641C32">
              <w:rPr>
                <w:color w:val="CE9178"/>
              </w:rPr>
              <w:t>'TS29571_CommonData.yaml#/components/schemas/Uri'</w:t>
            </w:r>
          </w:p>
          <w:p w14:paraId="26DA7CDF" w14:textId="77777777" w:rsidR="006440DB" w:rsidRPr="00C522DE" w:rsidRDefault="006440DB" w:rsidP="00B5532A">
            <w:pPr>
              <w:pStyle w:val="PL"/>
              <w:rPr>
                <w:color w:val="D4D4D4"/>
              </w:rPr>
            </w:pPr>
            <w:r>
              <w:rPr>
                <w:color w:val="D4D4D4"/>
              </w:rPr>
              <w:t>    </w:t>
            </w:r>
            <w:r w:rsidRPr="00C522DE">
              <w:rPr>
                <w:color w:val="D4D4D4"/>
              </w:rPr>
              <w:t>      </w:t>
            </w:r>
            <w:r w:rsidRPr="00C522DE">
              <w:t>minItems</w:t>
            </w:r>
            <w:r w:rsidRPr="00C522DE">
              <w:rPr>
                <w:color w:val="D4D4D4"/>
              </w:rPr>
              <w:t>: </w:t>
            </w:r>
            <w:r w:rsidRPr="00C522DE">
              <w:rPr>
                <w:color w:val="B5CEA8"/>
              </w:rPr>
              <w:t>1</w:t>
            </w:r>
          </w:p>
          <w:p w14:paraId="26F54A42" w14:textId="77777777" w:rsidR="006440DB" w:rsidRDefault="006440DB" w:rsidP="00B5532A">
            <w:pPr>
              <w:pStyle w:val="PL"/>
              <w:rPr>
                <w:color w:val="D4D4D4"/>
                <w:lang w:val="en-US"/>
              </w:rPr>
            </w:pPr>
          </w:p>
          <w:p w14:paraId="2B2E9840" w14:textId="77777777" w:rsidR="006440DB" w:rsidRDefault="006440DB" w:rsidP="00B5532A">
            <w:pPr>
              <w:pStyle w:val="PL"/>
              <w:rPr>
                <w:color w:val="D4D4D4"/>
                <w:lang w:val="en-US"/>
              </w:rPr>
            </w:pPr>
            <w:r>
              <w:rPr>
                <w:color w:val="D4D4D4"/>
                <w:lang w:val="en-US"/>
              </w:rPr>
              <w:t>    </w:t>
            </w:r>
            <w:r>
              <w:rPr>
                <w:lang w:val="en-US"/>
              </w:rPr>
              <w:t>PathRewriteRule</w:t>
            </w:r>
            <w:r>
              <w:rPr>
                <w:color w:val="D4D4D4"/>
                <w:lang w:val="en-US"/>
              </w:rPr>
              <w:t>:</w:t>
            </w:r>
          </w:p>
          <w:p w14:paraId="359393A9"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9948E03"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5318FE34"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w:t>
            </w:r>
          </w:p>
          <w:p w14:paraId="00DCE723" w14:textId="77777777" w:rsidR="006440DB" w:rsidRDefault="006440DB" w:rsidP="00B5532A">
            <w:pPr>
              <w:pStyle w:val="PL"/>
              <w:rPr>
                <w:color w:val="D4D4D4"/>
                <w:lang w:val="en-US"/>
              </w:rPr>
            </w:pPr>
            <w:r>
              <w:rPr>
                <w:color w:val="D4D4D4"/>
                <w:lang w:val="en-US"/>
              </w:rPr>
              <w:t>        - </w:t>
            </w:r>
            <w:r>
              <w:rPr>
                <w:color w:val="CE9178"/>
                <w:lang w:val="en-US"/>
              </w:rPr>
              <w:t>requestPathPattern</w:t>
            </w:r>
          </w:p>
          <w:p w14:paraId="359BDFD0" w14:textId="77777777" w:rsidR="006440DB" w:rsidRDefault="006440DB" w:rsidP="00B5532A">
            <w:pPr>
              <w:pStyle w:val="PL"/>
              <w:rPr>
                <w:color w:val="D4D4D4"/>
                <w:lang w:val="en-US"/>
              </w:rPr>
            </w:pPr>
            <w:r>
              <w:rPr>
                <w:color w:val="D4D4D4"/>
                <w:lang w:val="en-US"/>
              </w:rPr>
              <w:t>        - </w:t>
            </w:r>
            <w:r>
              <w:rPr>
                <w:color w:val="CE9178"/>
                <w:lang w:val="en-US"/>
              </w:rPr>
              <w:t>mappedPath</w:t>
            </w:r>
          </w:p>
          <w:p w14:paraId="37E60DF3" w14:textId="77777777" w:rsidR="006440DB" w:rsidRDefault="006440DB" w:rsidP="00B5532A">
            <w:pPr>
              <w:pStyle w:val="PL"/>
              <w:rPr>
                <w:color w:val="D4D4D4"/>
                <w:lang w:val="en-US"/>
              </w:rPr>
            </w:pPr>
            <w:r>
              <w:rPr>
                <w:color w:val="D4D4D4"/>
                <w:lang w:val="en-US"/>
              </w:rPr>
              <w:t>      </w:t>
            </w:r>
            <w:r>
              <w:rPr>
                <w:lang w:val="en-US"/>
              </w:rPr>
              <w:t>properties</w:t>
            </w:r>
            <w:r>
              <w:rPr>
                <w:color w:val="D4D4D4"/>
                <w:lang w:val="en-US"/>
              </w:rPr>
              <w:t>:</w:t>
            </w:r>
          </w:p>
          <w:p w14:paraId="0FB1EAFD" w14:textId="77777777" w:rsidR="006440DB" w:rsidRDefault="006440DB" w:rsidP="00B5532A">
            <w:pPr>
              <w:pStyle w:val="PL"/>
              <w:rPr>
                <w:color w:val="D4D4D4"/>
                <w:lang w:val="en-US"/>
              </w:rPr>
            </w:pPr>
            <w:r>
              <w:rPr>
                <w:color w:val="D4D4D4"/>
                <w:lang w:val="en-US"/>
              </w:rPr>
              <w:t>        </w:t>
            </w:r>
            <w:r>
              <w:rPr>
                <w:lang w:val="en-US"/>
              </w:rPr>
              <w:t>requestPathPattern</w:t>
            </w:r>
            <w:r>
              <w:rPr>
                <w:color w:val="D4D4D4"/>
                <w:lang w:val="en-US"/>
              </w:rPr>
              <w:t>:</w:t>
            </w:r>
          </w:p>
          <w:p w14:paraId="379098DE"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14555E3" w14:textId="77777777" w:rsidR="006440DB" w:rsidRDefault="006440DB" w:rsidP="00B5532A">
            <w:pPr>
              <w:pStyle w:val="PL"/>
              <w:rPr>
                <w:color w:val="D4D4D4"/>
                <w:lang w:val="en-US"/>
              </w:rPr>
            </w:pPr>
            <w:r>
              <w:rPr>
                <w:color w:val="D4D4D4"/>
                <w:lang w:val="en-US"/>
              </w:rPr>
              <w:t>        </w:t>
            </w:r>
            <w:r>
              <w:rPr>
                <w:lang w:val="en-US"/>
              </w:rPr>
              <w:t>mappedPath</w:t>
            </w:r>
            <w:r>
              <w:rPr>
                <w:color w:val="D4D4D4"/>
                <w:lang w:val="en-US"/>
              </w:rPr>
              <w:t>:</w:t>
            </w:r>
          </w:p>
          <w:p w14:paraId="1BFCCC1E"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C2F6EE5" w14:textId="77777777" w:rsidR="006440DB" w:rsidRDefault="006440DB" w:rsidP="00B5532A">
            <w:pPr>
              <w:pStyle w:val="PL"/>
              <w:rPr>
                <w:color w:val="D4D4D4"/>
                <w:lang w:val="en-US"/>
              </w:rPr>
            </w:pPr>
          </w:p>
          <w:p w14:paraId="52BE126B" w14:textId="77777777" w:rsidR="006440DB" w:rsidRDefault="006440DB" w:rsidP="00B5532A">
            <w:pPr>
              <w:pStyle w:val="PL"/>
              <w:rPr>
                <w:color w:val="D4D4D4"/>
                <w:lang w:val="en-US"/>
              </w:rPr>
            </w:pPr>
            <w:r>
              <w:rPr>
                <w:color w:val="D4D4D4"/>
                <w:lang w:val="en-US"/>
              </w:rPr>
              <w:t>    </w:t>
            </w:r>
            <w:r>
              <w:rPr>
                <w:lang w:val="en-US"/>
              </w:rPr>
              <w:t>CachingConfiguration</w:t>
            </w:r>
            <w:r>
              <w:rPr>
                <w:color w:val="D4D4D4"/>
                <w:lang w:val="en-US"/>
              </w:rPr>
              <w:t>:</w:t>
            </w:r>
          </w:p>
          <w:p w14:paraId="60D57ACC"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8D4BB79"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14290938"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w:t>
            </w:r>
          </w:p>
          <w:p w14:paraId="0553715B" w14:textId="77777777" w:rsidR="006440DB" w:rsidRDefault="006440DB" w:rsidP="00B5532A">
            <w:pPr>
              <w:pStyle w:val="PL"/>
              <w:rPr>
                <w:color w:val="D4D4D4"/>
                <w:lang w:val="en-US"/>
              </w:rPr>
            </w:pPr>
            <w:r>
              <w:rPr>
                <w:color w:val="D4D4D4"/>
                <w:lang w:val="en-US"/>
              </w:rPr>
              <w:t>        - </w:t>
            </w:r>
            <w:r>
              <w:rPr>
                <w:color w:val="CE9178"/>
                <w:lang w:val="en-US"/>
              </w:rPr>
              <w:t>urlPatternFilter</w:t>
            </w:r>
          </w:p>
          <w:p w14:paraId="6D305286" w14:textId="77777777" w:rsidR="006440DB" w:rsidRDefault="006440DB" w:rsidP="00B5532A">
            <w:pPr>
              <w:pStyle w:val="PL"/>
              <w:rPr>
                <w:color w:val="D4D4D4"/>
                <w:lang w:val="en-US"/>
              </w:rPr>
            </w:pPr>
            <w:r>
              <w:rPr>
                <w:color w:val="D4D4D4"/>
                <w:lang w:val="en-US"/>
              </w:rPr>
              <w:t>      </w:t>
            </w:r>
            <w:r>
              <w:rPr>
                <w:lang w:val="en-US"/>
              </w:rPr>
              <w:t>properties</w:t>
            </w:r>
            <w:r>
              <w:rPr>
                <w:color w:val="D4D4D4"/>
                <w:lang w:val="en-US"/>
              </w:rPr>
              <w:t>:</w:t>
            </w:r>
          </w:p>
          <w:p w14:paraId="71DACDCC" w14:textId="77777777" w:rsidR="006440DB" w:rsidRDefault="006440DB" w:rsidP="00B5532A">
            <w:pPr>
              <w:pStyle w:val="PL"/>
              <w:rPr>
                <w:color w:val="D4D4D4"/>
                <w:lang w:val="en-US"/>
              </w:rPr>
            </w:pPr>
            <w:r>
              <w:rPr>
                <w:color w:val="D4D4D4"/>
                <w:lang w:val="en-US"/>
              </w:rPr>
              <w:t>        </w:t>
            </w:r>
            <w:r>
              <w:rPr>
                <w:lang w:val="en-US"/>
              </w:rPr>
              <w:t>urlPatternFilter</w:t>
            </w:r>
            <w:r>
              <w:rPr>
                <w:color w:val="D4D4D4"/>
                <w:lang w:val="en-US"/>
              </w:rPr>
              <w:t>:</w:t>
            </w:r>
          </w:p>
          <w:p w14:paraId="7215F355"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F24F731" w14:textId="77777777" w:rsidR="006440DB" w:rsidRDefault="006440DB" w:rsidP="00B5532A">
            <w:pPr>
              <w:pStyle w:val="PL"/>
              <w:rPr>
                <w:color w:val="D4D4D4"/>
                <w:lang w:val="en-US"/>
              </w:rPr>
            </w:pPr>
            <w:r>
              <w:rPr>
                <w:color w:val="D4D4D4"/>
                <w:lang w:val="en-US"/>
              </w:rPr>
              <w:t>        </w:t>
            </w:r>
            <w:r>
              <w:rPr>
                <w:lang w:val="en-US"/>
              </w:rPr>
              <w:t>cachingDirectives</w:t>
            </w:r>
            <w:r>
              <w:rPr>
                <w:color w:val="D4D4D4"/>
                <w:lang w:val="en-US"/>
              </w:rPr>
              <w:t>:</w:t>
            </w:r>
          </w:p>
          <w:p w14:paraId="582C019E"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B46FD0A"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w:t>
            </w:r>
          </w:p>
          <w:p w14:paraId="5D663F06" w14:textId="77777777" w:rsidR="006440DB" w:rsidRDefault="006440DB" w:rsidP="00B5532A">
            <w:pPr>
              <w:pStyle w:val="PL"/>
              <w:rPr>
                <w:color w:val="D4D4D4"/>
                <w:lang w:val="en-US"/>
              </w:rPr>
            </w:pPr>
            <w:r>
              <w:rPr>
                <w:color w:val="D4D4D4"/>
                <w:lang w:val="en-US"/>
              </w:rPr>
              <w:t>            - </w:t>
            </w:r>
            <w:r>
              <w:rPr>
                <w:color w:val="CE9178"/>
                <w:lang w:val="en-US"/>
              </w:rPr>
              <w:t>noCache</w:t>
            </w:r>
          </w:p>
          <w:p w14:paraId="368CB394" w14:textId="77777777" w:rsidR="006440DB" w:rsidRDefault="006440DB" w:rsidP="00B5532A">
            <w:pPr>
              <w:pStyle w:val="PL"/>
              <w:rPr>
                <w:color w:val="D4D4D4"/>
                <w:lang w:val="en-US"/>
              </w:rPr>
            </w:pPr>
            <w:r>
              <w:rPr>
                <w:color w:val="D4D4D4"/>
                <w:lang w:val="en-US"/>
              </w:rPr>
              <w:t>          </w:t>
            </w:r>
            <w:r>
              <w:rPr>
                <w:lang w:val="en-US"/>
              </w:rPr>
              <w:t>properties</w:t>
            </w:r>
            <w:r>
              <w:rPr>
                <w:color w:val="D4D4D4"/>
                <w:lang w:val="en-US"/>
              </w:rPr>
              <w:t>:</w:t>
            </w:r>
          </w:p>
          <w:p w14:paraId="4ED20BE8" w14:textId="77777777" w:rsidR="006440DB" w:rsidRDefault="006440DB" w:rsidP="00B5532A">
            <w:pPr>
              <w:pStyle w:val="PL"/>
              <w:rPr>
                <w:color w:val="D4D4D4"/>
                <w:lang w:val="en-US"/>
              </w:rPr>
            </w:pPr>
            <w:r>
              <w:rPr>
                <w:color w:val="D4D4D4"/>
                <w:lang w:val="en-US"/>
              </w:rPr>
              <w:t>            </w:t>
            </w:r>
            <w:r>
              <w:rPr>
                <w:lang w:val="en-US"/>
              </w:rPr>
              <w:t>statusCodeFilters</w:t>
            </w:r>
            <w:r>
              <w:rPr>
                <w:color w:val="D4D4D4"/>
                <w:lang w:val="en-US"/>
              </w:rPr>
              <w:t>:</w:t>
            </w:r>
          </w:p>
          <w:p w14:paraId="6B1FA6A2"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8488F83" w14:textId="77777777" w:rsidR="006440DB" w:rsidRDefault="006440DB" w:rsidP="00B5532A">
            <w:pPr>
              <w:pStyle w:val="PL"/>
              <w:rPr>
                <w:color w:val="D4D4D4"/>
                <w:lang w:val="en-US"/>
              </w:rPr>
            </w:pPr>
            <w:r>
              <w:rPr>
                <w:color w:val="D4D4D4"/>
                <w:lang w:val="en-US"/>
              </w:rPr>
              <w:t>              </w:t>
            </w:r>
            <w:r>
              <w:rPr>
                <w:lang w:val="en-US"/>
              </w:rPr>
              <w:t>items</w:t>
            </w:r>
            <w:r>
              <w:rPr>
                <w:color w:val="D4D4D4"/>
                <w:lang w:val="en-US"/>
              </w:rPr>
              <w:t>:</w:t>
            </w:r>
          </w:p>
          <w:p w14:paraId="52B65567"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37F72ED4" w14:textId="77777777" w:rsidR="006440DB" w:rsidRDefault="006440DB" w:rsidP="00B5532A">
            <w:pPr>
              <w:pStyle w:val="PL"/>
              <w:rPr>
                <w:color w:val="D4D4D4"/>
                <w:lang w:val="en-US"/>
              </w:rPr>
            </w:pPr>
            <w:r>
              <w:rPr>
                <w:color w:val="D4D4D4"/>
                <w:lang w:val="en-US"/>
              </w:rPr>
              <w:t>            </w:t>
            </w:r>
            <w:r>
              <w:rPr>
                <w:lang w:val="en-US"/>
              </w:rPr>
              <w:t>noCache</w:t>
            </w:r>
            <w:r>
              <w:rPr>
                <w:color w:val="D4D4D4"/>
                <w:lang w:val="en-US"/>
              </w:rPr>
              <w:t>:</w:t>
            </w:r>
          </w:p>
          <w:p w14:paraId="20CC4FC3"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591CB006" w14:textId="77777777" w:rsidR="006440DB" w:rsidRDefault="006440DB" w:rsidP="00B5532A">
            <w:pPr>
              <w:pStyle w:val="PL"/>
              <w:rPr>
                <w:color w:val="D4D4D4"/>
                <w:lang w:val="en-US"/>
              </w:rPr>
            </w:pPr>
            <w:r>
              <w:rPr>
                <w:color w:val="D4D4D4"/>
                <w:lang w:val="en-US"/>
              </w:rPr>
              <w:t>            </w:t>
            </w:r>
            <w:r>
              <w:rPr>
                <w:lang w:val="en-US"/>
              </w:rPr>
              <w:t>maxAge</w:t>
            </w:r>
            <w:r>
              <w:rPr>
                <w:color w:val="D4D4D4"/>
                <w:lang w:val="en-US"/>
              </w:rPr>
              <w:t>:</w:t>
            </w:r>
          </w:p>
          <w:p w14:paraId="3C99BB42"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70B1AE16" w14:textId="77777777" w:rsidR="006440DB" w:rsidRDefault="006440DB" w:rsidP="00B5532A">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6B707D66" w14:textId="77777777" w:rsidR="006440DB" w:rsidRDefault="006440DB" w:rsidP="00B5532A">
            <w:pPr>
              <w:pStyle w:val="PL"/>
              <w:rPr>
                <w:color w:val="D4D4D4"/>
                <w:lang w:val="en-US"/>
              </w:rPr>
            </w:pPr>
          </w:p>
          <w:p w14:paraId="55879230" w14:textId="77777777" w:rsidR="006440DB" w:rsidRDefault="006440DB" w:rsidP="00B5532A">
            <w:pPr>
              <w:pStyle w:val="PL"/>
              <w:rPr>
                <w:color w:val="D4D4D4"/>
                <w:lang w:val="en-US"/>
              </w:rPr>
            </w:pPr>
            <w:r>
              <w:rPr>
                <w:color w:val="D4D4D4"/>
                <w:lang w:val="en-US"/>
              </w:rPr>
              <w:t>    </w:t>
            </w:r>
            <w:r>
              <w:rPr>
                <w:lang w:val="en-US"/>
              </w:rPr>
              <w:t>DistributionConfiguration</w:t>
            </w:r>
            <w:r>
              <w:rPr>
                <w:color w:val="D4D4D4"/>
                <w:lang w:val="en-US"/>
              </w:rPr>
              <w:t>:</w:t>
            </w:r>
          </w:p>
          <w:p w14:paraId="4D001713"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782135D"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742D99FE" w14:textId="77777777" w:rsidR="006440DB" w:rsidRDefault="006440DB" w:rsidP="00B5532A">
            <w:pPr>
              <w:pStyle w:val="PL"/>
              <w:rPr>
                <w:color w:val="D4D4D4"/>
                <w:lang w:val="en-US"/>
              </w:rPr>
            </w:pPr>
            <w:r>
              <w:rPr>
                <w:color w:val="D4D4D4"/>
                <w:lang w:val="en-US"/>
              </w:rPr>
              <w:t>      </w:t>
            </w:r>
            <w:r>
              <w:rPr>
                <w:lang w:val="en-US"/>
              </w:rPr>
              <w:t>properties</w:t>
            </w:r>
            <w:r>
              <w:rPr>
                <w:color w:val="D4D4D4"/>
                <w:lang w:val="en-US"/>
              </w:rPr>
              <w:t>:</w:t>
            </w:r>
          </w:p>
          <w:p w14:paraId="1479A2DB" w14:textId="77777777" w:rsidR="006440DB" w:rsidRDefault="006440DB" w:rsidP="00B5532A">
            <w:pPr>
              <w:pStyle w:val="PL"/>
              <w:rPr>
                <w:color w:val="D4D4D4"/>
                <w:lang w:val="en-US"/>
              </w:rPr>
            </w:pPr>
            <w:r>
              <w:rPr>
                <w:color w:val="D4D4D4"/>
                <w:lang w:val="en-US"/>
              </w:rPr>
              <w:t>        </w:t>
            </w:r>
            <w:r>
              <w:rPr>
                <w:lang w:val="en-US"/>
              </w:rPr>
              <w:t>entryPoint</w:t>
            </w:r>
            <w:r>
              <w:rPr>
                <w:color w:val="D4D4D4"/>
                <w:lang w:val="en-US"/>
              </w:rPr>
              <w:t>:</w:t>
            </w:r>
          </w:p>
          <w:p w14:paraId="19696F85"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'#/components/schemas/M1MediaEntryPoint'</w:t>
            </w:r>
          </w:p>
          <w:p w14:paraId="7CE8117C" w14:textId="77777777" w:rsidR="006440DB" w:rsidRDefault="006440DB" w:rsidP="00B5532A">
            <w:pPr>
              <w:pStyle w:val="PL"/>
              <w:rPr>
                <w:color w:val="D4D4D4"/>
                <w:lang w:val="en-US"/>
              </w:rPr>
            </w:pPr>
            <w:r>
              <w:rPr>
                <w:color w:val="D4D4D4"/>
                <w:lang w:val="en-US"/>
              </w:rPr>
              <w:t>        </w:t>
            </w:r>
            <w:r>
              <w:rPr>
                <w:lang w:val="en-US"/>
              </w:rPr>
              <w:t>contentPreparationTemplateId</w:t>
            </w:r>
            <w:r>
              <w:rPr>
                <w:color w:val="D4D4D4"/>
                <w:lang w:val="en-US"/>
              </w:rPr>
              <w:t>:</w:t>
            </w:r>
          </w:p>
          <w:p w14:paraId="6DF3CFE2"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D7B0B76" w14:textId="77777777" w:rsidR="006440DB" w:rsidRDefault="006440DB" w:rsidP="00B5532A">
            <w:pPr>
              <w:pStyle w:val="PL"/>
              <w:rPr>
                <w:color w:val="D4D4D4"/>
                <w:lang w:val="en-US"/>
              </w:rPr>
            </w:pPr>
            <w:r>
              <w:rPr>
                <w:color w:val="D4D4D4"/>
                <w:lang w:val="en-US"/>
              </w:rPr>
              <w:t>        </w:t>
            </w:r>
            <w:r>
              <w:rPr>
                <w:lang w:val="en-US"/>
              </w:rPr>
              <w:t>canonicalDomainName</w:t>
            </w:r>
            <w:r>
              <w:rPr>
                <w:color w:val="D4D4D4"/>
                <w:lang w:val="en-US"/>
              </w:rPr>
              <w:t>:</w:t>
            </w:r>
          </w:p>
          <w:p w14:paraId="3473792C"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CFC5584" w14:textId="77777777" w:rsidR="006440DB" w:rsidRDefault="006440DB" w:rsidP="00B5532A">
            <w:pPr>
              <w:pStyle w:val="PL"/>
              <w:rPr>
                <w:color w:val="D4D4D4"/>
                <w:lang w:val="en-US"/>
              </w:rPr>
            </w:pPr>
            <w:r>
              <w:rPr>
                <w:color w:val="D4D4D4"/>
                <w:lang w:val="en-US"/>
              </w:rPr>
              <w:t>        </w:t>
            </w:r>
            <w:r>
              <w:rPr>
                <w:lang w:val="en-US"/>
              </w:rPr>
              <w:t>domainNameAlias</w:t>
            </w:r>
            <w:r>
              <w:rPr>
                <w:color w:val="D4D4D4"/>
                <w:lang w:val="en-US"/>
              </w:rPr>
              <w:t>:</w:t>
            </w:r>
          </w:p>
          <w:p w14:paraId="07697C34"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4CE82CC" w14:textId="77777777" w:rsidR="006440DB" w:rsidRDefault="006440DB" w:rsidP="00B5532A">
            <w:pPr>
              <w:pStyle w:val="PL"/>
              <w:rPr>
                <w:color w:val="D4D4D4"/>
                <w:lang w:val="en-US"/>
              </w:rPr>
            </w:pPr>
            <w:r>
              <w:rPr>
                <w:color w:val="D4D4D4"/>
                <w:lang w:val="en-US"/>
              </w:rPr>
              <w:t>        </w:t>
            </w:r>
            <w:r>
              <w:rPr>
                <w:lang w:val="en-US"/>
              </w:rPr>
              <w:t>baseURL</w:t>
            </w:r>
            <w:r>
              <w:rPr>
                <w:color w:val="D4D4D4"/>
                <w:lang w:val="en-US"/>
              </w:rPr>
              <w:t>:</w:t>
            </w:r>
          </w:p>
          <w:p w14:paraId="317CB6E2"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'TS26512_CommonData.yaml#/components/schemas/AbsoluteUrl'</w:t>
            </w:r>
          </w:p>
          <w:p w14:paraId="1880CFCD" w14:textId="77777777" w:rsidR="006440DB" w:rsidRDefault="006440DB" w:rsidP="00B5532A">
            <w:pPr>
              <w:pStyle w:val="PL"/>
              <w:rPr>
                <w:color w:val="D4D4D4"/>
                <w:lang w:val="en-US"/>
              </w:rPr>
            </w:pPr>
            <w:r>
              <w:rPr>
                <w:color w:val="D4D4D4"/>
                <w:lang w:val="en-US"/>
              </w:rPr>
              <w:t>        </w:t>
            </w:r>
            <w:r>
              <w:rPr>
                <w:lang w:val="en-US"/>
              </w:rPr>
              <w:t>pathRewriteRules</w:t>
            </w:r>
            <w:r>
              <w:rPr>
                <w:color w:val="D4D4D4"/>
                <w:lang w:val="en-US"/>
              </w:rPr>
              <w:t>:</w:t>
            </w:r>
          </w:p>
          <w:p w14:paraId="20B09AD4"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2308910" w14:textId="77777777" w:rsidR="006440DB" w:rsidRDefault="006440DB" w:rsidP="00B5532A">
            <w:pPr>
              <w:pStyle w:val="PL"/>
              <w:rPr>
                <w:color w:val="D4D4D4"/>
                <w:lang w:val="en-US"/>
              </w:rPr>
            </w:pPr>
            <w:r>
              <w:rPr>
                <w:color w:val="D4D4D4"/>
                <w:lang w:val="en-US"/>
              </w:rPr>
              <w:t>          </w:t>
            </w:r>
            <w:r>
              <w:rPr>
                <w:lang w:val="en-US"/>
              </w:rPr>
              <w:t>items</w:t>
            </w:r>
            <w:r>
              <w:rPr>
                <w:color w:val="D4D4D4"/>
                <w:lang w:val="en-US"/>
              </w:rPr>
              <w:t>:</w:t>
            </w:r>
          </w:p>
          <w:p w14:paraId="0B0700AF"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26B1F332" w14:textId="77777777" w:rsidR="006440DB" w:rsidRDefault="006440DB" w:rsidP="00B5532A">
            <w:pPr>
              <w:pStyle w:val="PL"/>
              <w:rPr>
                <w:color w:val="D4D4D4"/>
                <w:lang w:val="en-US"/>
              </w:rPr>
            </w:pPr>
            <w:r>
              <w:rPr>
                <w:color w:val="D4D4D4"/>
                <w:lang w:val="en-US"/>
              </w:rPr>
              <w:t>        </w:t>
            </w:r>
            <w:r>
              <w:rPr>
                <w:lang w:val="en-US"/>
              </w:rPr>
              <w:t>cachingConfigurations</w:t>
            </w:r>
            <w:r>
              <w:rPr>
                <w:color w:val="D4D4D4"/>
                <w:lang w:val="en-US"/>
              </w:rPr>
              <w:t>:</w:t>
            </w:r>
          </w:p>
          <w:p w14:paraId="13CB92CB"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3CB301F" w14:textId="77777777" w:rsidR="006440DB" w:rsidRDefault="006440DB" w:rsidP="00B5532A">
            <w:pPr>
              <w:pStyle w:val="PL"/>
              <w:rPr>
                <w:color w:val="D4D4D4"/>
                <w:lang w:val="en-US"/>
              </w:rPr>
            </w:pPr>
            <w:r>
              <w:rPr>
                <w:color w:val="D4D4D4"/>
                <w:lang w:val="en-US"/>
              </w:rPr>
              <w:t>          </w:t>
            </w:r>
            <w:r>
              <w:rPr>
                <w:lang w:val="en-US"/>
              </w:rPr>
              <w:t>items</w:t>
            </w:r>
            <w:r>
              <w:rPr>
                <w:color w:val="D4D4D4"/>
                <w:lang w:val="en-US"/>
              </w:rPr>
              <w:t>:</w:t>
            </w:r>
          </w:p>
          <w:p w14:paraId="2501B57C"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4D9C0D91" w14:textId="77777777" w:rsidR="006440DB" w:rsidRDefault="006440DB" w:rsidP="00B5532A">
            <w:pPr>
              <w:pStyle w:val="PL"/>
              <w:rPr>
                <w:color w:val="D4D4D4"/>
                <w:lang w:val="en-US"/>
              </w:rPr>
            </w:pPr>
            <w:r>
              <w:rPr>
                <w:color w:val="D4D4D4"/>
                <w:lang w:val="en-US"/>
              </w:rPr>
              <w:t>        </w:t>
            </w:r>
            <w:r>
              <w:rPr>
                <w:lang w:val="en-US"/>
              </w:rPr>
              <w:t>geoFencing</w:t>
            </w:r>
            <w:r>
              <w:rPr>
                <w:color w:val="D4D4D4"/>
                <w:lang w:val="en-US"/>
              </w:rPr>
              <w:t>:</w:t>
            </w:r>
          </w:p>
          <w:p w14:paraId="76C1645D"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4344B2D"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w:t>
            </w:r>
          </w:p>
          <w:p w14:paraId="1535063F" w14:textId="77777777" w:rsidR="006440DB" w:rsidRDefault="006440DB" w:rsidP="00B5532A">
            <w:pPr>
              <w:pStyle w:val="PL"/>
              <w:rPr>
                <w:color w:val="D4D4D4"/>
                <w:lang w:val="en-US"/>
              </w:rPr>
            </w:pPr>
            <w:r>
              <w:rPr>
                <w:color w:val="D4D4D4"/>
                <w:lang w:val="en-US"/>
              </w:rPr>
              <w:t>            - </w:t>
            </w:r>
            <w:r>
              <w:rPr>
                <w:color w:val="CE9178"/>
                <w:lang w:val="en-US"/>
              </w:rPr>
              <w:t>locatorType</w:t>
            </w:r>
          </w:p>
          <w:p w14:paraId="2E3D4CF8" w14:textId="77777777" w:rsidR="006440DB" w:rsidRDefault="006440DB" w:rsidP="00B5532A">
            <w:pPr>
              <w:pStyle w:val="PL"/>
              <w:rPr>
                <w:color w:val="D4D4D4"/>
                <w:lang w:val="en-US"/>
              </w:rPr>
            </w:pPr>
            <w:r>
              <w:rPr>
                <w:color w:val="D4D4D4"/>
                <w:lang w:val="en-US"/>
              </w:rPr>
              <w:t>            - </w:t>
            </w:r>
            <w:r>
              <w:rPr>
                <w:color w:val="CE9178"/>
                <w:lang w:val="en-US"/>
              </w:rPr>
              <w:t>locators</w:t>
            </w:r>
          </w:p>
          <w:p w14:paraId="00BE94C6" w14:textId="77777777" w:rsidR="006440DB" w:rsidRDefault="006440DB" w:rsidP="00B5532A">
            <w:pPr>
              <w:pStyle w:val="PL"/>
              <w:rPr>
                <w:color w:val="D4D4D4"/>
                <w:lang w:val="en-US"/>
              </w:rPr>
            </w:pPr>
            <w:r>
              <w:rPr>
                <w:color w:val="D4D4D4"/>
                <w:lang w:val="en-US"/>
              </w:rPr>
              <w:t>          </w:t>
            </w:r>
            <w:r>
              <w:rPr>
                <w:lang w:val="en-US"/>
              </w:rPr>
              <w:t>properties</w:t>
            </w:r>
            <w:r>
              <w:rPr>
                <w:color w:val="D4D4D4"/>
                <w:lang w:val="en-US"/>
              </w:rPr>
              <w:t>:</w:t>
            </w:r>
          </w:p>
          <w:p w14:paraId="2A5E18C4" w14:textId="77777777" w:rsidR="006440DB" w:rsidRDefault="006440DB" w:rsidP="00B5532A">
            <w:pPr>
              <w:pStyle w:val="PL"/>
              <w:rPr>
                <w:color w:val="D4D4D4"/>
                <w:lang w:val="en-US"/>
              </w:rPr>
            </w:pPr>
            <w:r>
              <w:rPr>
                <w:color w:val="D4D4D4"/>
                <w:lang w:val="en-US"/>
              </w:rPr>
              <w:t>            </w:t>
            </w:r>
            <w:r>
              <w:rPr>
                <w:lang w:val="en-US"/>
              </w:rPr>
              <w:t>locatorType</w:t>
            </w:r>
            <w:r>
              <w:rPr>
                <w:color w:val="D4D4D4"/>
                <w:lang w:val="en-US"/>
              </w:rPr>
              <w:t>:</w:t>
            </w:r>
          </w:p>
          <w:p w14:paraId="76E8F0D1"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16B708E" w14:textId="77777777" w:rsidR="006440DB" w:rsidRDefault="006440DB" w:rsidP="00B5532A">
            <w:pPr>
              <w:pStyle w:val="PL"/>
              <w:rPr>
                <w:color w:val="D4D4D4"/>
                <w:lang w:val="en-US"/>
              </w:rPr>
            </w:pPr>
            <w:r>
              <w:rPr>
                <w:color w:val="D4D4D4"/>
                <w:lang w:val="en-US"/>
              </w:rPr>
              <w:t>            </w:t>
            </w:r>
            <w:r>
              <w:rPr>
                <w:lang w:val="en-US"/>
              </w:rPr>
              <w:t>locators</w:t>
            </w:r>
            <w:r>
              <w:rPr>
                <w:color w:val="D4D4D4"/>
                <w:lang w:val="en-US"/>
              </w:rPr>
              <w:t>:</w:t>
            </w:r>
          </w:p>
          <w:p w14:paraId="71C9EC19"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A73663A" w14:textId="77777777" w:rsidR="006440DB" w:rsidRDefault="006440DB" w:rsidP="00B5532A">
            <w:pPr>
              <w:pStyle w:val="PL"/>
              <w:rPr>
                <w:color w:val="D4D4D4"/>
                <w:lang w:val="en-US"/>
              </w:rPr>
            </w:pPr>
            <w:r>
              <w:rPr>
                <w:color w:val="D4D4D4"/>
                <w:lang w:val="en-US"/>
              </w:rPr>
              <w:t>              </w:t>
            </w:r>
            <w:r>
              <w:rPr>
                <w:lang w:val="en-US"/>
              </w:rPr>
              <w:t>items</w:t>
            </w:r>
            <w:r>
              <w:rPr>
                <w:color w:val="D4D4D4"/>
                <w:lang w:val="en-US"/>
              </w:rPr>
              <w:t>: </w:t>
            </w:r>
          </w:p>
          <w:p w14:paraId="6825B5AE"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9B7C2A9"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69B376D4" w14:textId="77777777" w:rsidR="006440DB" w:rsidRDefault="006440DB" w:rsidP="00B5532A">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24E28E04" w14:textId="77777777" w:rsidR="006440DB" w:rsidRDefault="006440DB" w:rsidP="00B5532A">
            <w:pPr>
              <w:pStyle w:val="PL"/>
              <w:rPr>
                <w:color w:val="D4D4D4"/>
                <w:lang w:val="en-US"/>
              </w:rPr>
            </w:pPr>
            <w:r>
              <w:rPr>
                <w:color w:val="D4D4D4"/>
                <w:lang w:val="en-US"/>
              </w:rPr>
              <w:t>        </w:t>
            </w:r>
            <w:r>
              <w:rPr>
                <w:lang w:val="en-US"/>
              </w:rPr>
              <w:t>urlSignature</w:t>
            </w:r>
            <w:r>
              <w:rPr>
                <w:color w:val="D4D4D4"/>
                <w:lang w:val="en-US"/>
              </w:rPr>
              <w:t>:</w:t>
            </w:r>
          </w:p>
          <w:p w14:paraId="226EF19E"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537FCCA"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w:t>
            </w:r>
          </w:p>
          <w:p w14:paraId="1FE98250" w14:textId="77777777" w:rsidR="006440DB" w:rsidRDefault="006440DB" w:rsidP="00B5532A">
            <w:pPr>
              <w:pStyle w:val="PL"/>
              <w:rPr>
                <w:color w:val="D4D4D4"/>
                <w:lang w:val="en-US"/>
              </w:rPr>
            </w:pPr>
            <w:r>
              <w:rPr>
                <w:color w:val="D4D4D4"/>
                <w:lang w:val="en-US"/>
              </w:rPr>
              <w:t>            - </w:t>
            </w:r>
            <w:r>
              <w:rPr>
                <w:color w:val="CE9178"/>
                <w:lang w:val="en-US"/>
              </w:rPr>
              <w:t>urlPattern</w:t>
            </w:r>
          </w:p>
          <w:p w14:paraId="5C3901FD" w14:textId="77777777" w:rsidR="006440DB" w:rsidRDefault="006440DB" w:rsidP="00B5532A">
            <w:pPr>
              <w:pStyle w:val="PL"/>
              <w:rPr>
                <w:color w:val="D4D4D4"/>
                <w:lang w:val="en-US"/>
              </w:rPr>
            </w:pPr>
            <w:r>
              <w:rPr>
                <w:color w:val="D4D4D4"/>
                <w:lang w:val="en-US"/>
              </w:rPr>
              <w:t>            - </w:t>
            </w:r>
            <w:r>
              <w:rPr>
                <w:color w:val="CE9178"/>
                <w:lang w:val="en-US"/>
              </w:rPr>
              <w:t>tokenName</w:t>
            </w:r>
          </w:p>
          <w:p w14:paraId="120E3954" w14:textId="77777777" w:rsidR="006440DB" w:rsidRDefault="006440DB" w:rsidP="00B5532A">
            <w:pPr>
              <w:pStyle w:val="PL"/>
              <w:rPr>
                <w:color w:val="D4D4D4"/>
                <w:lang w:val="en-US"/>
              </w:rPr>
            </w:pPr>
            <w:r>
              <w:rPr>
                <w:color w:val="D4D4D4"/>
                <w:lang w:val="en-US"/>
              </w:rPr>
              <w:t>            - </w:t>
            </w:r>
            <w:r>
              <w:rPr>
                <w:color w:val="CE9178"/>
                <w:lang w:val="en-US"/>
              </w:rPr>
              <w:t>passphraseName</w:t>
            </w:r>
          </w:p>
          <w:p w14:paraId="46BA0D01" w14:textId="77777777" w:rsidR="006440DB" w:rsidRDefault="006440DB" w:rsidP="00B5532A">
            <w:pPr>
              <w:pStyle w:val="PL"/>
              <w:rPr>
                <w:color w:val="D4D4D4"/>
                <w:lang w:val="en-US"/>
              </w:rPr>
            </w:pPr>
            <w:r>
              <w:rPr>
                <w:color w:val="D4D4D4"/>
                <w:lang w:val="en-US"/>
              </w:rPr>
              <w:t>            - </w:t>
            </w:r>
            <w:r>
              <w:rPr>
                <w:color w:val="CE9178"/>
                <w:lang w:val="en-US"/>
              </w:rPr>
              <w:t>passphrase</w:t>
            </w:r>
          </w:p>
          <w:p w14:paraId="6A91AFC2" w14:textId="77777777" w:rsidR="006440DB" w:rsidRDefault="006440DB" w:rsidP="00B5532A">
            <w:pPr>
              <w:pStyle w:val="PL"/>
              <w:rPr>
                <w:color w:val="D4D4D4"/>
                <w:lang w:val="en-US"/>
              </w:rPr>
            </w:pPr>
            <w:r>
              <w:rPr>
                <w:color w:val="D4D4D4"/>
                <w:lang w:val="en-US"/>
              </w:rPr>
              <w:t>            - </w:t>
            </w:r>
            <w:r>
              <w:rPr>
                <w:color w:val="CE9178"/>
                <w:lang w:val="en-US"/>
              </w:rPr>
              <w:t>tokenExpiryName</w:t>
            </w:r>
          </w:p>
          <w:p w14:paraId="7210A1DB" w14:textId="77777777" w:rsidR="006440DB" w:rsidRDefault="006440DB" w:rsidP="00B5532A">
            <w:pPr>
              <w:pStyle w:val="PL"/>
              <w:rPr>
                <w:color w:val="D4D4D4"/>
                <w:lang w:val="en-US"/>
              </w:rPr>
            </w:pPr>
            <w:r>
              <w:rPr>
                <w:color w:val="D4D4D4"/>
                <w:lang w:val="en-US"/>
              </w:rPr>
              <w:t>            - </w:t>
            </w:r>
            <w:r>
              <w:rPr>
                <w:color w:val="CE9178"/>
                <w:lang w:val="en-US"/>
              </w:rPr>
              <w:t>useIPAddress</w:t>
            </w:r>
          </w:p>
          <w:p w14:paraId="031E3C7C" w14:textId="77777777" w:rsidR="006440DB" w:rsidRDefault="006440DB" w:rsidP="00B5532A">
            <w:pPr>
              <w:pStyle w:val="PL"/>
              <w:rPr>
                <w:color w:val="D4D4D4"/>
                <w:lang w:val="en-US"/>
              </w:rPr>
            </w:pPr>
            <w:r>
              <w:rPr>
                <w:color w:val="D4D4D4"/>
                <w:lang w:val="en-US"/>
              </w:rPr>
              <w:t>          </w:t>
            </w:r>
            <w:r>
              <w:rPr>
                <w:lang w:val="en-US"/>
              </w:rPr>
              <w:t>properties</w:t>
            </w:r>
            <w:r>
              <w:rPr>
                <w:color w:val="D4D4D4"/>
                <w:lang w:val="en-US"/>
              </w:rPr>
              <w:t>:</w:t>
            </w:r>
          </w:p>
          <w:p w14:paraId="3A030025" w14:textId="77777777" w:rsidR="006440DB" w:rsidRDefault="006440DB" w:rsidP="00B5532A">
            <w:pPr>
              <w:pStyle w:val="PL"/>
              <w:rPr>
                <w:color w:val="D4D4D4"/>
                <w:lang w:val="en-US"/>
              </w:rPr>
            </w:pPr>
            <w:r>
              <w:rPr>
                <w:color w:val="D4D4D4"/>
                <w:lang w:val="en-US"/>
              </w:rPr>
              <w:t>            </w:t>
            </w:r>
            <w:r>
              <w:rPr>
                <w:lang w:val="en-US"/>
              </w:rPr>
              <w:t>urlPattern</w:t>
            </w:r>
            <w:r>
              <w:rPr>
                <w:color w:val="D4D4D4"/>
                <w:lang w:val="en-US"/>
              </w:rPr>
              <w:t>:</w:t>
            </w:r>
          </w:p>
          <w:p w14:paraId="20294D88"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B902CD3" w14:textId="77777777" w:rsidR="006440DB" w:rsidRDefault="006440DB" w:rsidP="00B5532A">
            <w:pPr>
              <w:pStyle w:val="PL"/>
              <w:rPr>
                <w:color w:val="D4D4D4"/>
                <w:lang w:val="en-US"/>
              </w:rPr>
            </w:pPr>
            <w:r>
              <w:rPr>
                <w:color w:val="D4D4D4"/>
                <w:lang w:val="en-US"/>
              </w:rPr>
              <w:t>            </w:t>
            </w:r>
            <w:r>
              <w:rPr>
                <w:lang w:val="en-US"/>
              </w:rPr>
              <w:t>tokenName</w:t>
            </w:r>
            <w:r>
              <w:rPr>
                <w:color w:val="D4D4D4"/>
                <w:lang w:val="en-US"/>
              </w:rPr>
              <w:t>:</w:t>
            </w:r>
          </w:p>
          <w:p w14:paraId="1514935D"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66223D" w14:textId="77777777" w:rsidR="006440DB" w:rsidRDefault="006440DB" w:rsidP="00B5532A">
            <w:pPr>
              <w:pStyle w:val="PL"/>
              <w:rPr>
                <w:color w:val="D4D4D4"/>
                <w:lang w:val="en-US"/>
              </w:rPr>
            </w:pPr>
            <w:r>
              <w:rPr>
                <w:color w:val="D4D4D4"/>
                <w:lang w:val="en-US"/>
              </w:rPr>
              <w:t>            </w:t>
            </w:r>
            <w:r>
              <w:rPr>
                <w:lang w:val="en-US"/>
              </w:rPr>
              <w:t>passphraseName</w:t>
            </w:r>
            <w:r>
              <w:rPr>
                <w:color w:val="D4D4D4"/>
                <w:lang w:val="en-US"/>
              </w:rPr>
              <w:t>:</w:t>
            </w:r>
          </w:p>
          <w:p w14:paraId="563C54A0"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3876F7D" w14:textId="77777777" w:rsidR="006440DB" w:rsidRDefault="006440DB" w:rsidP="00B5532A">
            <w:pPr>
              <w:pStyle w:val="PL"/>
              <w:rPr>
                <w:color w:val="D4D4D4"/>
                <w:lang w:val="en-US"/>
              </w:rPr>
            </w:pPr>
            <w:r>
              <w:rPr>
                <w:color w:val="D4D4D4"/>
                <w:lang w:val="en-US"/>
              </w:rPr>
              <w:t>            </w:t>
            </w:r>
            <w:r>
              <w:rPr>
                <w:lang w:val="en-US"/>
              </w:rPr>
              <w:t>passphrase</w:t>
            </w:r>
            <w:r>
              <w:rPr>
                <w:color w:val="D4D4D4"/>
                <w:lang w:val="en-US"/>
              </w:rPr>
              <w:t>:</w:t>
            </w:r>
          </w:p>
          <w:p w14:paraId="5DCD07CB"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DB0DA7A" w14:textId="77777777" w:rsidR="006440DB" w:rsidRDefault="006440DB" w:rsidP="00B5532A">
            <w:pPr>
              <w:pStyle w:val="PL"/>
              <w:rPr>
                <w:color w:val="D4D4D4"/>
                <w:lang w:val="en-US"/>
              </w:rPr>
            </w:pPr>
            <w:r>
              <w:rPr>
                <w:color w:val="D4D4D4"/>
                <w:lang w:val="en-US"/>
              </w:rPr>
              <w:t>            </w:t>
            </w:r>
            <w:r>
              <w:rPr>
                <w:lang w:val="en-US"/>
              </w:rPr>
              <w:t>tokenExpiryName</w:t>
            </w:r>
            <w:r>
              <w:rPr>
                <w:color w:val="D4D4D4"/>
                <w:lang w:val="en-US"/>
              </w:rPr>
              <w:t>:</w:t>
            </w:r>
          </w:p>
          <w:p w14:paraId="24BA4B18"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9DFAA38" w14:textId="77777777" w:rsidR="006440DB" w:rsidRDefault="006440DB" w:rsidP="00B5532A">
            <w:pPr>
              <w:pStyle w:val="PL"/>
              <w:rPr>
                <w:color w:val="D4D4D4"/>
                <w:lang w:val="en-US"/>
              </w:rPr>
            </w:pPr>
            <w:r>
              <w:rPr>
                <w:color w:val="D4D4D4"/>
                <w:lang w:val="en-US"/>
              </w:rPr>
              <w:t>            </w:t>
            </w:r>
            <w:r>
              <w:rPr>
                <w:lang w:val="en-US"/>
              </w:rPr>
              <w:t>useIPAddress</w:t>
            </w:r>
            <w:r>
              <w:rPr>
                <w:color w:val="D4D4D4"/>
                <w:lang w:val="en-US"/>
              </w:rPr>
              <w:t>:</w:t>
            </w:r>
          </w:p>
          <w:p w14:paraId="3491D94C"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5A49FFDD" w14:textId="77777777" w:rsidR="006440DB" w:rsidRDefault="006440DB" w:rsidP="00B5532A">
            <w:pPr>
              <w:pStyle w:val="PL"/>
              <w:rPr>
                <w:color w:val="D4D4D4"/>
                <w:lang w:val="en-US"/>
              </w:rPr>
            </w:pPr>
            <w:r>
              <w:rPr>
                <w:color w:val="D4D4D4"/>
                <w:lang w:val="en-US"/>
              </w:rPr>
              <w:t>            </w:t>
            </w:r>
            <w:r>
              <w:rPr>
                <w:lang w:val="en-US"/>
              </w:rPr>
              <w:t>ipAddressName</w:t>
            </w:r>
            <w:r>
              <w:rPr>
                <w:color w:val="D4D4D4"/>
                <w:lang w:val="en-US"/>
              </w:rPr>
              <w:t>:</w:t>
            </w:r>
          </w:p>
          <w:p w14:paraId="63E9B785"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8325B49" w14:textId="77777777" w:rsidR="006440DB" w:rsidRDefault="006440DB" w:rsidP="00B5532A">
            <w:pPr>
              <w:pStyle w:val="PL"/>
              <w:rPr>
                <w:color w:val="D4D4D4"/>
                <w:lang w:val="en-US"/>
              </w:rPr>
            </w:pPr>
            <w:r>
              <w:rPr>
                <w:color w:val="D4D4D4"/>
                <w:lang w:val="en-US"/>
              </w:rPr>
              <w:t>        </w:t>
            </w:r>
            <w:r>
              <w:rPr>
                <w:lang w:val="en-US"/>
              </w:rPr>
              <w:t>certificateId</w:t>
            </w:r>
            <w:r>
              <w:rPr>
                <w:color w:val="D4D4D4"/>
                <w:lang w:val="en-US"/>
              </w:rPr>
              <w:t>:</w:t>
            </w:r>
          </w:p>
          <w:p w14:paraId="5EE4BD8F" w14:textId="77777777" w:rsidR="006440DB" w:rsidRDefault="006440DB" w:rsidP="00B5532A">
            <w:pPr>
              <w:pStyle w:val="PL"/>
              <w:rPr>
                <w:color w:val="CE9178"/>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8490014" w14:textId="77777777" w:rsidR="006440DB" w:rsidRDefault="006440DB" w:rsidP="00B5532A">
            <w:pPr>
              <w:pStyle w:val="PL"/>
              <w:rPr>
                <w:color w:val="D4D4D4"/>
                <w:lang w:val="en-US"/>
              </w:rPr>
            </w:pPr>
            <w:r>
              <w:rPr>
                <w:color w:val="D4D4D4"/>
                <w:lang w:val="en-US"/>
              </w:rPr>
              <w:t>        </w:t>
            </w:r>
            <w:r>
              <w:rPr>
                <w:lang w:val="en-US"/>
              </w:rPr>
              <w:t>supplementaryDistributionNetworks</w:t>
            </w:r>
            <w:r>
              <w:rPr>
                <w:color w:val="D4D4D4"/>
                <w:lang w:val="en-US"/>
              </w:rPr>
              <w:t>:</w:t>
            </w:r>
          </w:p>
          <w:p w14:paraId="7394ACAB"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9B11F2C" w14:textId="77777777" w:rsidR="006440DB" w:rsidRDefault="006440DB" w:rsidP="00B5532A">
            <w:pPr>
              <w:pStyle w:val="PL"/>
              <w:rPr>
                <w:color w:val="D4D4D4"/>
                <w:lang w:val="en-US"/>
              </w:rPr>
            </w:pPr>
            <w:r>
              <w:rPr>
                <w:color w:val="D4D4D4"/>
                <w:lang w:val="en-US"/>
              </w:rPr>
              <w:t>          </w:t>
            </w:r>
            <w:r>
              <w:rPr>
                <w:lang w:val="en-US"/>
              </w:rPr>
              <w:t>items</w:t>
            </w:r>
            <w:r>
              <w:rPr>
                <w:color w:val="D4D4D4"/>
                <w:lang w:val="en-US"/>
              </w:rPr>
              <w:t>:</w:t>
            </w:r>
          </w:p>
          <w:p w14:paraId="0B05A8FD"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330A8C1"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w:t>
            </w:r>
            <w:r w:rsidRPr="003A2F5C">
              <w:rPr>
                <w:color w:val="CE9178"/>
                <w:lang w:val="en-US"/>
              </w:rPr>
              <w:t>A</w:t>
            </w:r>
            <w:r>
              <w:rPr>
                <w:color w:val="CE9178"/>
                <w:lang w:val="en-US"/>
              </w:rPr>
              <w:t> </w:t>
            </w:r>
            <w:r w:rsidRPr="003A2F5C">
              <w:rPr>
                <w:color w:val="CE9178"/>
                <w:lang w:val="en-US"/>
              </w:rPr>
              <w:t>duple</w:t>
            </w:r>
            <w:r>
              <w:rPr>
                <w:color w:val="CE9178"/>
                <w:lang w:val="en-US"/>
              </w:rPr>
              <w:t> </w:t>
            </w:r>
            <w:r w:rsidRPr="003A2F5C">
              <w:rPr>
                <w:color w:val="CE9178"/>
                <w:lang w:val="en-US"/>
              </w:rPr>
              <w:t>tying</w:t>
            </w:r>
            <w:r>
              <w:rPr>
                <w:color w:val="CE9178"/>
                <w:lang w:val="en-US"/>
              </w:rPr>
              <w:t> </w:t>
            </w:r>
            <w:r w:rsidRPr="003A2F5C">
              <w:rPr>
                <w:color w:val="CE9178"/>
                <w:lang w:val="en-US"/>
              </w:rPr>
              <w:t>a</w:t>
            </w:r>
            <w:r>
              <w:rPr>
                <w:color w:val="CE9178"/>
                <w:lang w:val="en-US"/>
              </w:rPr>
              <w:t> </w:t>
            </w:r>
            <w:r w:rsidRPr="003A2F5C">
              <w:rPr>
                <w:color w:val="CE9178"/>
                <w:lang w:val="en-US"/>
              </w:rPr>
              <w:t>type</w:t>
            </w:r>
            <w:r>
              <w:rPr>
                <w:color w:val="CE9178"/>
                <w:lang w:val="en-US"/>
              </w:rPr>
              <w:t> </w:t>
            </w:r>
            <w:r w:rsidRPr="003A2F5C">
              <w:rPr>
                <w:color w:val="CE9178"/>
                <w:lang w:val="en-US"/>
              </w:rPr>
              <w:t>of</w:t>
            </w:r>
            <w:r>
              <w:rPr>
                <w:color w:val="CE9178"/>
                <w:lang w:val="en-US"/>
              </w:rPr>
              <w:t> </w:t>
            </w:r>
            <w:r w:rsidRPr="003A2F5C">
              <w:rPr>
                <w:color w:val="CE9178"/>
                <w:lang w:val="en-US"/>
              </w:rPr>
              <w:t>supplementary</w:t>
            </w:r>
            <w:r>
              <w:rPr>
                <w:color w:val="CE9178"/>
                <w:lang w:val="en-US"/>
              </w:rPr>
              <w:t> </w:t>
            </w:r>
            <w:r w:rsidRPr="003A2F5C">
              <w:rPr>
                <w:color w:val="CE9178"/>
                <w:lang w:val="en-US"/>
              </w:rPr>
              <w:t>distribution</w:t>
            </w:r>
            <w:r>
              <w:rPr>
                <w:color w:val="CE9178"/>
                <w:lang w:val="en-US"/>
              </w:rPr>
              <w:t> </w:t>
            </w:r>
            <w:r w:rsidRPr="003A2F5C">
              <w:rPr>
                <w:color w:val="CE9178"/>
                <w:lang w:val="en-US"/>
              </w:rPr>
              <w:t>network</w:t>
            </w:r>
            <w:r>
              <w:rPr>
                <w:color w:val="CE9178"/>
                <w:lang w:val="en-US"/>
              </w:rPr>
              <w:t> </w:t>
            </w:r>
            <w:r w:rsidRPr="003A2F5C">
              <w:rPr>
                <w:color w:val="CE9178"/>
                <w:lang w:val="en-US"/>
              </w:rPr>
              <w:t>to</w:t>
            </w:r>
            <w:r>
              <w:rPr>
                <w:color w:val="CE9178"/>
                <w:lang w:val="en-US"/>
              </w:rPr>
              <w:t> </w:t>
            </w:r>
            <w:r w:rsidRPr="003A2F5C">
              <w:rPr>
                <w:color w:val="CE9178"/>
                <w:lang w:val="en-US"/>
              </w:rPr>
              <w:t>its</w:t>
            </w:r>
            <w:r>
              <w:rPr>
                <w:color w:val="CE9178"/>
                <w:lang w:val="en-US"/>
              </w:rPr>
              <w:t> </w:t>
            </w:r>
            <w:r w:rsidRPr="003A2F5C">
              <w:rPr>
                <w:color w:val="CE9178"/>
                <w:lang w:val="en-US"/>
              </w:rPr>
              <w:t>distribution</w:t>
            </w:r>
            <w:r>
              <w:rPr>
                <w:color w:val="CE9178"/>
                <w:lang w:val="en-US"/>
              </w:rPr>
              <w:t> </w:t>
            </w:r>
            <w:r w:rsidRPr="003A2F5C">
              <w:rPr>
                <w:color w:val="CE9178"/>
                <w:lang w:val="en-US"/>
              </w:rPr>
              <w:t>mode</w:t>
            </w:r>
            <w:r>
              <w:rPr>
                <w:color w:val="CE9178"/>
                <w:lang w:val="en-US"/>
              </w:rPr>
              <w:t>."</w:t>
            </w:r>
          </w:p>
          <w:p w14:paraId="2CC6F2D2"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w:t>
            </w:r>
          </w:p>
          <w:p w14:paraId="675E1BC2" w14:textId="77777777" w:rsidR="006440DB" w:rsidRDefault="006440DB" w:rsidP="00B5532A">
            <w:pPr>
              <w:pStyle w:val="PL"/>
              <w:rPr>
                <w:color w:val="D4D4D4"/>
                <w:lang w:val="en-US"/>
              </w:rPr>
            </w:pPr>
            <w:r>
              <w:rPr>
                <w:color w:val="D4D4D4"/>
                <w:lang w:val="en-US"/>
              </w:rPr>
              <w:t>              - </w:t>
            </w:r>
            <w:r>
              <w:rPr>
                <w:color w:val="CE9178"/>
                <w:lang w:val="en-US"/>
              </w:rPr>
              <w:t>distributionNetworkType</w:t>
            </w:r>
          </w:p>
          <w:p w14:paraId="205BC788" w14:textId="77777777" w:rsidR="006440DB" w:rsidRDefault="006440DB" w:rsidP="00B5532A">
            <w:pPr>
              <w:pStyle w:val="PL"/>
              <w:rPr>
                <w:color w:val="D4D4D4"/>
                <w:lang w:val="en-US"/>
              </w:rPr>
            </w:pPr>
            <w:r>
              <w:rPr>
                <w:color w:val="D4D4D4"/>
                <w:lang w:val="en-US"/>
              </w:rPr>
              <w:t>              - </w:t>
            </w:r>
            <w:r>
              <w:rPr>
                <w:color w:val="CE9178"/>
                <w:lang w:val="en-US"/>
              </w:rPr>
              <w:t>distributionMode</w:t>
            </w:r>
          </w:p>
          <w:p w14:paraId="7C026F04" w14:textId="77777777" w:rsidR="006440DB" w:rsidRDefault="006440DB" w:rsidP="00B5532A">
            <w:pPr>
              <w:pStyle w:val="PL"/>
              <w:rPr>
                <w:color w:val="D4D4D4"/>
                <w:lang w:val="en-US"/>
              </w:rPr>
            </w:pPr>
            <w:r>
              <w:rPr>
                <w:color w:val="D4D4D4"/>
                <w:lang w:val="en-US"/>
              </w:rPr>
              <w:t>            </w:t>
            </w:r>
            <w:r>
              <w:rPr>
                <w:lang w:val="en-US"/>
              </w:rPr>
              <w:t>properties</w:t>
            </w:r>
            <w:r>
              <w:rPr>
                <w:color w:val="D4D4D4"/>
                <w:lang w:val="en-US"/>
              </w:rPr>
              <w:t>:</w:t>
            </w:r>
          </w:p>
          <w:p w14:paraId="0469D8A7" w14:textId="77777777" w:rsidR="006440DB" w:rsidRDefault="006440DB" w:rsidP="00B5532A">
            <w:pPr>
              <w:pStyle w:val="PL"/>
              <w:rPr>
                <w:color w:val="D4D4D4"/>
                <w:lang w:val="en-US"/>
              </w:rPr>
            </w:pPr>
            <w:r>
              <w:rPr>
                <w:color w:val="D4D4D4"/>
                <w:lang w:val="en-US"/>
              </w:rPr>
              <w:t>              </w:t>
            </w:r>
            <w:r>
              <w:rPr>
                <w:lang w:val="en-US"/>
              </w:rPr>
              <w:t>distributionNetworkType</w:t>
            </w:r>
            <w:r>
              <w:rPr>
                <w:color w:val="D4D4D4"/>
                <w:lang w:val="en-US"/>
              </w:rPr>
              <w:t>:</w:t>
            </w:r>
          </w:p>
          <w:p w14:paraId="6BA93D3B"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'#/components/schemas/DistributionNetworkType'</w:t>
            </w:r>
          </w:p>
          <w:p w14:paraId="569EF3F9" w14:textId="77777777" w:rsidR="006440DB" w:rsidRDefault="006440DB" w:rsidP="00B5532A">
            <w:pPr>
              <w:pStyle w:val="PL"/>
              <w:rPr>
                <w:color w:val="D4D4D4"/>
                <w:lang w:val="en-US"/>
              </w:rPr>
            </w:pPr>
            <w:r>
              <w:rPr>
                <w:color w:val="D4D4D4"/>
                <w:lang w:val="en-US"/>
              </w:rPr>
              <w:t>              </w:t>
            </w:r>
            <w:r>
              <w:rPr>
                <w:lang w:val="en-US"/>
              </w:rPr>
              <w:t>distributionMode</w:t>
            </w:r>
            <w:r>
              <w:rPr>
                <w:color w:val="D4D4D4"/>
                <w:lang w:val="en-US"/>
              </w:rPr>
              <w:t>:</w:t>
            </w:r>
          </w:p>
          <w:p w14:paraId="2B0274E5"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'#/components/schemas/DistributionMode'</w:t>
            </w:r>
          </w:p>
          <w:p w14:paraId="184B3C14" w14:textId="77777777" w:rsidR="006440DB" w:rsidRDefault="006440DB" w:rsidP="00B5532A">
            <w:pPr>
              <w:pStyle w:val="PL"/>
              <w:rPr>
                <w:color w:val="D4D4D4"/>
                <w:lang w:val="en-US"/>
              </w:rPr>
            </w:pPr>
          </w:p>
          <w:p w14:paraId="194C784D" w14:textId="77777777" w:rsidR="006440DB" w:rsidRDefault="006440DB" w:rsidP="00B5532A">
            <w:pPr>
              <w:pStyle w:val="PL"/>
              <w:rPr>
                <w:color w:val="D4D4D4"/>
                <w:lang w:val="en-US"/>
              </w:rPr>
            </w:pPr>
            <w:r>
              <w:rPr>
                <w:color w:val="D4D4D4"/>
                <w:lang w:val="en-US"/>
              </w:rPr>
              <w:t>    </w:t>
            </w:r>
            <w:r>
              <w:rPr>
                <w:color w:val="6A9955"/>
                <w:lang w:val="en-US"/>
              </w:rPr>
              <w:t># Schema for the resource itself</w:t>
            </w:r>
          </w:p>
          <w:p w14:paraId="25AFDBD2" w14:textId="77777777" w:rsidR="006440DB" w:rsidRDefault="006440DB" w:rsidP="00B5532A">
            <w:pPr>
              <w:pStyle w:val="PL"/>
              <w:rPr>
                <w:color w:val="D4D4D4"/>
                <w:lang w:val="en-US"/>
              </w:rPr>
            </w:pPr>
            <w:r>
              <w:rPr>
                <w:color w:val="D4D4D4"/>
                <w:lang w:val="en-US"/>
              </w:rPr>
              <w:t>    </w:t>
            </w:r>
            <w:r>
              <w:rPr>
                <w:lang w:val="en-US"/>
              </w:rPr>
              <w:t>ContentHostingConfiguration</w:t>
            </w:r>
            <w:r>
              <w:rPr>
                <w:color w:val="D4D4D4"/>
                <w:lang w:val="en-US"/>
              </w:rPr>
              <w:t>:</w:t>
            </w:r>
          </w:p>
          <w:p w14:paraId="6690C374"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AA733DF"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5B7DE014" w14:textId="77777777" w:rsidR="006440DB" w:rsidRDefault="006440DB" w:rsidP="00B5532A">
            <w:pPr>
              <w:pStyle w:val="PL"/>
              <w:rPr>
                <w:color w:val="D4D4D4"/>
                <w:lang w:val="en-US"/>
              </w:rPr>
            </w:pPr>
            <w:r>
              <w:rPr>
                <w:color w:val="D4D4D4"/>
                <w:lang w:val="en-US"/>
              </w:rPr>
              <w:t>      </w:t>
            </w:r>
            <w:r>
              <w:rPr>
                <w:lang w:val="en-US"/>
              </w:rPr>
              <w:t>required</w:t>
            </w:r>
            <w:r>
              <w:rPr>
                <w:color w:val="D4D4D4"/>
                <w:lang w:val="en-US"/>
              </w:rPr>
              <w:t>:</w:t>
            </w:r>
          </w:p>
          <w:p w14:paraId="070A58F4" w14:textId="77777777" w:rsidR="006440DB" w:rsidRDefault="006440DB" w:rsidP="00B5532A">
            <w:pPr>
              <w:pStyle w:val="PL"/>
              <w:rPr>
                <w:color w:val="D4D4D4"/>
                <w:lang w:val="en-US"/>
              </w:rPr>
            </w:pPr>
            <w:r>
              <w:rPr>
                <w:color w:val="D4D4D4"/>
                <w:lang w:val="en-US"/>
              </w:rPr>
              <w:t>        - </w:t>
            </w:r>
            <w:r>
              <w:rPr>
                <w:color w:val="CE9178"/>
                <w:lang w:val="en-US"/>
              </w:rPr>
              <w:t>name</w:t>
            </w:r>
          </w:p>
          <w:p w14:paraId="33033B85" w14:textId="77777777" w:rsidR="006440DB" w:rsidRDefault="006440DB" w:rsidP="00B5532A">
            <w:pPr>
              <w:pStyle w:val="PL"/>
              <w:rPr>
                <w:color w:val="D4D4D4"/>
                <w:lang w:val="en-US"/>
              </w:rPr>
            </w:pPr>
            <w:r>
              <w:rPr>
                <w:color w:val="D4D4D4"/>
                <w:lang w:val="en-US"/>
              </w:rPr>
              <w:t>        - </w:t>
            </w:r>
            <w:r>
              <w:rPr>
                <w:color w:val="CE9178"/>
                <w:lang w:val="en-US"/>
              </w:rPr>
              <w:t>ingestConfiguration</w:t>
            </w:r>
          </w:p>
          <w:p w14:paraId="1E0F1D9B" w14:textId="77777777" w:rsidR="006440DB" w:rsidRDefault="006440DB" w:rsidP="00B5532A">
            <w:pPr>
              <w:pStyle w:val="PL"/>
              <w:rPr>
                <w:color w:val="D4D4D4"/>
                <w:lang w:val="en-US"/>
              </w:rPr>
            </w:pPr>
            <w:r>
              <w:rPr>
                <w:color w:val="D4D4D4"/>
                <w:lang w:val="en-US"/>
              </w:rPr>
              <w:t>        - </w:t>
            </w:r>
            <w:r>
              <w:rPr>
                <w:color w:val="CE9178"/>
                <w:lang w:val="en-US"/>
              </w:rPr>
              <w:t>distributionConfigurations</w:t>
            </w:r>
          </w:p>
          <w:p w14:paraId="44EF974E" w14:textId="77777777" w:rsidR="006440DB" w:rsidRDefault="006440DB" w:rsidP="00B5532A">
            <w:pPr>
              <w:pStyle w:val="PL"/>
              <w:rPr>
                <w:color w:val="D4D4D4"/>
                <w:lang w:val="en-US"/>
              </w:rPr>
            </w:pPr>
            <w:r>
              <w:rPr>
                <w:color w:val="D4D4D4"/>
                <w:lang w:val="en-US"/>
              </w:rPr>
              <w:t>      </w:t>
            </w:r>
            <w:r>
              <w:rPr>
                <w:lang w:val="en-US"/>
              </w:rPr>
              <w:t>properties</w:t>
            </w:r>
            <w:r>
              <w:rPr>
                <w:color w:val="D4D4D4"/>
                <w:lang w:val="en-US"/>
              </w:rPr>
              <w:t>:</w:t>
            </w:r>
          </w:p>
          <w:p w14:paraId="368C5691" w14:textId="77777777" w:rsidR="006440DB" w:rsidRDefault="006440DB" w:rsidP="00B5532A">
            <w:pPr>
              <w:pStyle w:val="PL"/>
              <w:rPr>
                <w:color w:val="D4D4D4"/>
                <w:lang w:val="en-US"/>
              </w:rPr>
            </w:pPr>
            <w:r>
              <w:rPr>
                <w:color w:val="D4D4D4"/>
                <w:lang w:val="en-US"/>
              </w:rPr>
              <w:t>        </w:t>
            </w:r>
            <w:r>
              <w:rPr>
                <w:lang w:val="en-US"/>
              </w:rPr>
              <w:t>name</w:t>
            </w:r>
            <w:r>
              <w:rPr>
                <w:color w:val="D4D4D4"/>
                <w:lang w:val="en-US"/>
              </w:rPr>
              <w:t>:</w:t>
            </w:r>
          </w:p>
          <w:p w14:paraId="40E1BA3D"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EB28D87" w14:textId="77777777" w:rsidR="006440DB" w:rsidRDefault="006440DB" w:rsidP="00B5532A">
            <w:pPr>
              <w:pStyle w:val="PL"/>
              <w:rPr>
                <w:color w:val="D4D4D4"/>
                <w:lang w:val="en-US"/>
              </w:rPr>
            </w:pPr>
            <w:r>
              <w:rPr>
                <w:color w:val="D4D4D4"/>
                <w:lang w:val="en-US"/>
              </w:rPr>
              <w:t>        </w:t>
            </w:r>
            <w:r>
              <w:rPr>
                <w:lang w:val="en-US"/>
              </w:rPr>
              <w:t>ingestConfiguration</w:t>
            </w:r>
            <w:r>
              <w:rPr>
                <w:color w:val="D4D4D4"/>
                <w:lang w:val="en-US"/>
              </w:rPr>
              <w:t>:</w:t>
            </w:r>
          </w:p>
          <w:p w14:paraId="12EC45F1" w14:textId="77777777" w:rsidR="006440DB" w:rsidRDefault="006440DB" w:rsidP="00B5532A">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0D43F67C" w14:textId="77777777" w:rsidR="006440DB" w:rsidRDefault="006440DB" w:rsidP="00B5532A">
            <w:pPr>
              <w:pStyle w:val="PL"/>
              <w:rPr>
                <w:color w:val="D4D4D4"/>
                <w:lang w:val="en-US"/>
              </w:rPr>
            </w:pPr>
            <w:r>
              <w:rPr>
                <w:color w:val="D4D4D4"/>
                <w:lang w:val="en-US"/>
              </w:rPr>
              <w:t>        </w:t>
            </w:r>
            <w:r>
              <w:rPr>
                <w:lang w:val="en-US"/>
              </w:rPr>
              <w:t>distributionConfigurations</w:t>
            </w:r>
            <w:r>
              <w:rPr>
                <w:color w:val="D4D4D4"/>
                <w:lang w:val="en-US"/>
              </w:rPr>
              <w:t>:</w:t>
            </w:r>
          </w:p>
          <w:p w14:paraId="0353B4EA" w14:textId="77777777" w:rsidR="006440DB" w:rsidRDefault="006440DB" w:rsidP="00B5532A">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D501B85" w14:textId="77777777" w:rsidR="006440DB" w:rsidRDefault="006440DB" w:rsidP="00B5532A">
            <w:pPr>
              <w:pStyle w:val="PL"/>
              <w:rPr>
                <w:color w:val="D4D4D4"/>
                <w:lang w:val="en-US"/>
              </w:rPr>
            </w:pPr>
            <w:r>
              <w:rPr>
                <w:color w:val="D4D4D4"/>
                <w:lang w:val="en-US"/>
              </w:rPr>
              <w:t>          </w:t>
            </w:r>
            <w:r>
              <w:rPr>
                <w:lang w:val="en-US"/>
              </w:rPr>
              <w:t>items</w:t>
            </w:r>
            <w:r>
              <w:rPr>
                <w:color w:val="D4D4D4"/>
                <w:lang w:val="en-US"/>
              </w:rPr>
              <w:t>:</w:t>
            </w:r>
          </w:p>
          <w:p w14:paraId="453CA518" w14:textId="77777777" w:rsidR="006440DB" w:rsidRDefault="006440DB" w:rsidP="00B5532A">
            <w:pPr>
              <w:pStyle w:val="PL"/>
              <w:rPr>
                <w:color w:val="CE9178"/>
                <w:lang w:val="en-US"/>
              </w:rPr>
            </w:pPr>
            <w:r>
              <w:rPr>
                <w:color w:val="D4D4D4"/>
                <w:lang w:val="en-US"/>
              </w:rPr>
              <w:t>            </w:t>
            </w:r>
            <w:r>
              <w:rPr>
                <w:lang w:val="en-US"/>
              </w:rPr>
              <w:t>$ref</w:t>
            </w:r>
            <w:r>
              <w:rPr>
                <w:color w:val="D4D4D4"/>
                <w:lang w:val="en-US"/>
              </w:rPr>
              <w:t>: </w:t>
            </w:r>
            <w:r>
              <w:rPr>
                <w:color w:val="CE9178"/>
                <w:lang w:val="en-US"/>
              </w:rPr>
              <w:t>'#/components/schemas/DistributionConfiguration'</w:t>
            </w:r>
          </w:p>
          <w:p w14:paraId="42966A27" w14:textId="77777777" w:rsidR="006440DB" w:rsidRDefault="006440DB" w:rsidP="00B5532A">
            <w:pPr>
              <w:pStyle w:val="PL"/>
              <w:rPr>
                <w:color w:val="D4D4D4"/>
                <w:lang w:val="en-US"/>
              </w:rPr>
            </w:pPr>
          </w:p>
          <w:p w14:paraId="1F732B3E" w14:textId="77777777" w:rsidR="006440DB" w:rsidRDefault="006440DB" w:rsidP="00B5532A">
            <w:pPr>
              <w:pStyle w:val="PL"/>
              <w:rPr>
                <w:color w:val="D4D4D4"/>
                <w:lang w:val="en-US"/>
              </w:rPr>
            </w:pPr>
            <w:r>
              <w:rPr>
                <w:color w:val="D4D4D4"/>
                <w:lang w:val="en-US"/>
              </w:rPr>
              <w:t>    </w:t>
            </w:r>
            <w:r>
              <w:rPr>
                <w:lang w:val="en-US"/>
              </w:rPr>
              <w:t>DistributionNetworkType</w:t>
            </w:r>
            <w:r>
              <w:rPr>
                <w:color w:val="D4D4D4"/>
                <w:lang w:val="en-US"/>
              </w:rPr>
              <w:t>:</w:t>
            </w:r>
          </w:p>
          <w:p w14:paraId="204EB188"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"Type of distribution network."</w:t>
            </w:r>
          </w:p>
          <w:p w14:paraId="05FD773E" w14:textId="77777777" w:rsidR="006440DB" w:rsidRDefault="006440DB" w:rsidP="00B5532A">
            <w:pPr>
              <w:pStyle w:val="PL"/>
              <w:rPr>
                <w:color w:val="D4D4D4"/>
                <w:lang w:val="en-US"/>
              </w:rPr>
            </w:pPr>
            <w:r>
              <w:rPr>
                <w:color w:val="D4D4D4"/>
                <w:lang w:val="en-US"/>
              </w:rPr>
              <w:t>      </w:t>
            </w:r>
            <w:r>
              <w:rPr>
                <w:lang w:val="en-US"/>
              </w:rPr>
              <w:t>anyOf</w:t>
            </w:r>
            <w:r>
              <w:rPr>
                <w:color w:val="D4D4D4"/>
                <w:lang w:val="en-US"/>
              </w:rPr>
              <w:t>:</w:t>
            </w:r>
          </w:p>
          <w:p w14:paraId="67D427EA" w14:textId="77777777" w:rsidR="006440DB" w:rsidRDefault="006440DB" w:rsidP="00B5532A">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10C2428" w14:textId="77777777" w:rsidR="006440DB" w:rsidRDefault="006440DB" w:rsidP="00B5532A">
            <w:pPr>
              <w:pStyle w:val="PL"/>
              <w:rPr>
                <w:color w:val="D4D4D4"/>
                <w:lang w:val="en-US"/>
              </w:rPr>
            </w:pPr>
            <w:r>
              <w:rPr>
                <w:color w:val="D4D4D4"/>
                <w:lang w:val="en-US"/>
              </w:rPr>
              <w:t>          </w:t>
            </w:r>
            <w:r>
              <w:rPr>
                <w:lang w:val="en-US"/>
              </w:rPr>
              <w:t>enum</w:t>
            </w:r>
            <w:r>
              <w:rPr>
                <w:color w:val="D4D4D4"/>
                <w:lang w:val="en-US"/>
              </w:rPr>
              <w:t>: [</w:t>
            </w:r>
            <w:r>
              <w:rPr>
                <w:color w:val="CE9178"/>
                <w:lang w:val="en-US"/>
              </w:rPr>
              <w:t>NETWORK_EMBMS</w:t>
            </w:r>
            <w:r>
              <w:rPr>
                <w:color w:val="D4D4D4"/>
                <w:lang w:val="en-US"/>
              </w:rPr>
              <w:t>]</w:t>
            </w:r>
          </w:p>
          <w:p w14:paraId="59D3FECD" w14:textId="77777777" w:rsidR="006440DB" w:rsidRDefault="006440DB" w:rsidP="00B5532A">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34E2EA5F"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0460792" w14:textId="77777777" w:rsidR="006440DB" w:rsidRDefault="006440DB" w:rsidP="00B5532A">
            <w:pPr>
              <w:pStyle w:val="PL"/>
              <w:rPr>
                <w:color w:val="D4D4D4"/>
                <w:lang w:val="en-US"/>
              </w:rPr>
            </w:pPr>
            <w:r>
              <w:rPr>
                <w:color w:val="CE9178"/>
                <w:lang w:val="en-US"/>
              </w:rPr>
              <w:t>            This string provides forward-compatibility with future</w:t>
            </w:r>
          </w:p>
          <w:p w14:paraId="199D2357" w14:textId="77777777" w:rsidR="006440DB" w:rsidRDefault="006440DB" w:rsidP="00B5532A">
            <w:pPr>
              <w:pStyle w:val="PL"/>
              <w:rPr>
                <w:color w:val="D4D4D4"/>
                <w:lang w:val="en-US"/>
              </w:rPr>
            </w:pPr>
            <w:r>
              <w:rPr>
                <w:color w:val="CE9178"/>
                <w:lang w:val="en-US"/>
              </w:rPr>
              <w:t>            extensions to the enumeration but is not used to encode</w:t>
            </w:r>
          </w:p>
          <w:p w14:paraId="3C617608" w14:textId="77777777" w:rsidR="006440DB" w:rsidRDefault="006440DB" w:rsidP="00B5532A">
            <w:pPr>
              <w:pStyle w:val="PL"/>
              <w:rPr>
                <w:color w:val="D4D4D4"/>
                <w:lang w:val="en-US"/>
              </w:rPr>
            </w:pPr>
            <w:r>
              <w:rPr>
                <w:color w:val="CE9178"/>
                <w:lang w:val="en-US"/>
              </w:rPr>
              <w:t>            content defined in the present version of this API.</w:t>
            </w:r>
          </w:p>
          <w:p w14:paraId="01F9E64F" w14:textId="77777777" w:rsidR="006440DB" w:rsidRDefault="006440DB" w:rsidP="00B5532A">
            <w:pPr>
              <w:pStyle w:val="PL"/>
              <w:rPr>
                <w:color w:val="D4D4D4"/>
                <w:lang w:val="en-US"/>
              </w:rPr>
            </w:pPr>
          </w:p>
          <w:p w14:paraId="6B0522BD" w14:textId="77777777" w:rsidR="006440DB" w:rsidRDefault="006440DB" w:rsidP="00B5532A">
            <w:pPr>
              <w:pStyle w:val="PL"/>
              <w:rPr>
                <w:color w:val="D4D4D4"/>
                <w:lang w:val="fr-FR"/>
              </w:rPr>
            </w:pPr>
            <w:r>
              <w:rPr>
                <w:color w:val="D4D4D4"/>
                <w:lang w:val="en-US"/>
              </w:rPr>
              <w:t>    </w:t>
            </w:r>
            <w:r>
              <w:rPr>
                <w:lang w:val="fr-FR"/>
              </w:rPr>
              <w:t>DistributionMode</w:t>
            </w:r>
            <w:r>
              <w:rPr>
                <w:color w:val="D4D4D4"/>
                <w:lang w:val="fr-FR"/>
              </w:rPr>
              <w:t>:</w:t>
            </w:r>
          </w:p>
          <w:p w14:paraId="3F1295CA" w14:textId="77777777" w:rsidR="006440DB" w:rsidRDefault="006440DB" w:rsidP="00B5532A">
            <w:pPr>
              <w:pStyle w:val="PL"/>
              <w:rPr>
                <w:color w:val="D4D4D4"/>
                <w:lang w:val="fr-FR"/>
              </w:rPr>
            </w:pPr>
            <w:r>
              <w:rPr>
                <w:color w:val="D4D4D4"/>
                <w:lang w:val="fr-FR"/>
              </w:rPr>
              <w:t>      </w:t>
            </w:r>
            <w:r>
              <w:rPr>
                <w:lang w:val="fr-FR"/>
              </w:rPr>
              <w:t>description</w:t>
            </w:r>
            <w:r>
              <w:rPr>
                <w:color w:val="D4D4D4"/>
                <w:lang w:val="fr-FR"/>
              </w:rPr>
              <w:t>: </w:t>
            </w:r>
            <w:r>
              <w:rPr>
                <w:color w:val="CE9178"/>
                <w:lang w:val="fr-FR"/>
              </w:rPr>
              <w:t>"Mode of content distribution."</w:t>
            </w:r>
          </w:p>
          <w:p w14:paraId="47092ACB" w14:textId="77777777" w:rsidR="006440DB" w:rsidRDefault="006440DB" w:rsidP="00B5532A">
            <w:pPr>
              <w:pStyle w:val="PL"/>
              <w:rPr>
                <w:color w:val="D4D4D4"/>
                <w:lang w:val="fr-FR"/>
              </w:rPr>
            </w:pPr>
            <w:r>
              <w:rPr>
                <w:color w:val="D4D4D4"/>
                <w:lang w:val="fr-FR"/>
              </w:rPr>
              <w:t>      </w:t>
            </w:r>
            <w:r>
              <w:rPr>
                <w:lang w:val="fr-FR"/>
              </w:rPr>
              <w:t>anyOf</w:t>
            </w:r>
            <w:r>
              <w:rPr>
                <w:color w:val="D4D4D4"/>
                <w:lang w:val="fr-FR"/>
              </w:rPr>
              <w:t>:</w:t>
            </w:r>
          </w:p>
          <w:p w14:paraId="45BB815E" w14:textId="77777777" w:rsidR="006440DB" w:rsidRDefault="006440DB" w:rsidP="00B5532A">
            <w:pPr>
              <w:pStyle w:val="PL"/>
              <w:rPr>
                <w:color w:val="D4D4D4"/>
                <w:lang w:val="fr-FR"/>
              </w:rPr>
            </w:pPr>
            <w:r>
              <w:rPr>
                <w:color w:val="D4D4D4"/>
                <w:lang w:val="fr-FR"/>
              </w:rPr>
              <w:t>        - </w:t>
            </w:r>
            <w:r>
              <w:rPr>
                <w:lang w:val="fr-FR"/>
              </w:rPr>
              <w:t>type</w:t>
            </w:r>
            <w:r>
              <w:rPr>
                <w:color w:val="D4D4D4"/>
                <w:lang w:val="fr-FR"/>
              </w:rPr>
              <w:t>: </w:t>
            </w:r>
            <w:r>
              <w:rPr>
                <w:color w:val="CE9178"/>
                <w:lang w:val="fr-FR"/>
              </w:rPr>
              <w:t>string</w:t>
            </w:r>
          </w:p>
          <w:p w14:paraId="455EC1E6" w14:textId="77777777" w:rsidR="006440DB" w:rsidRDefault="006440DB" w:rsidP="00B5532A">
            <w:pPr>
              <w:pStyle w:val="PL"/>
              <w:rPr>
                <w:color w:val="D4D4D4"/>
                <w:lang w:val="fr-FR"/>
              </w:rPr>
            </w:pPr>
            <w:r>
              <w:rPr>
                <w:color w:val="D4D4D4"/>
                <w:lang w:val="fr-FR"/>
              </w:rPr>
              <w:t>          </w:t>
            </w:r>
            <w:r>
              <w:rPr>
                <w:lang w:val="fr-FR"/>
              </w:rPr>
              <w:t>enum</w:t>
            </w:r>
            <w:r>
              <w:rPr>
                <w:color w:val="D4D4D4"/>
                <w:lang w:val="fr-FR"/>
              </w:rPr>
              <w:t>: [</w:t>
            </w:r>
            <w:r>
              <w:rPr>
                <w:color w:val="CE9178"/>
                <w:lang w:val="fr-FR"/>
              </w:rPr>
              <w:t>MODE_EXCLUSIVE</w:t>
            </w:r>
            <w:r>
              <w:rPr>
                <w:color w:val="D4D4D4"/>
                <w:lang w:val="fr-FR"/>
              </w:rPr>
              <w:t>, </w:t>
            </w:r>
            <w:r>
              <w:rPr>
                <w:color w:val="CE9178"/>
                <w:lang w:val="fr-FR"/>
              </w:rPr>
              <w:t>MODE_HYBRID</w:t>
            </w:r>
            <w:r>
              <w:rPr>
                <w:color w:val="D4D4D4"/>
                <w:lang w:val="fr-FR"/>
              </w:rPr>
              <w:t>, </w:t>
            </w:r>
            <w:r>
              <w:rPr>
                <w:color w:val="CE9178"/>
                <w:lang w:val="fr-FR"/>
              </w:rPr>
              <w:t>MODE_DYNAMIC</w:t>
            </w:r>
            <w:r>
              <w:rPr>
                <w:color w:val="D4D4D4"/>
                <w:lang w:val="fr-FR"/>
              </w:rPr>
              <w:t>]</w:t>
            </w:r>
          </w:p>
          <w:p w14:paraId="5F416AB8" w14:textId="77777777" w:rsidR="006440DB" w:rsidRDefault="006440DB" w:rsidP="00B5532A">
            <w:pPr>
              <w:pStyle w:val="PL"/>
              <w:rPr>
                <w:color w:val="D4D4D4"/>
                <w:lang w:val="en-US"/>
              </w:rPr>
            </w:pPr>
            <w:r>
              <w:rPr>
                <w:color w:val="D4D4D4"/>
                <w:lang w:val="fr-FR"/>
              </w:rPr>
              <w:t>        </w:t>
            </w:r>
            <w:r>
              <w:rPr>
                <w:color w:val="D4D4D4"/>
                <w:lang w:val="en-US"/>
              </w:rPr>
              <w:t>- </w:t>
            </w:r>
            <w:r>
              <w:rPr>
                <w:lang w:val="en-US"/>
              </w:rPr>
              <w:t>type</w:t>
            </w:r>
            <w:r>
              <w:rPr>
                <w:color w:val="D4D4D4"/>
                <w:lang w:val="en-US"/>
              </w:rPr>
              <w:t>: </w:t>
            </w:r>
            <w:r>
              <w:rPr>
                <w:color w:val="CE9178"/>
                <w:lang w:val="en-US"/>
              </w:rPr>
              <w:t>string</w:t>
            </w:r>
          </w:p>
          <w:p w14:paraId="6BA810B3"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29958689" w14:textId="77777777" w:rsidR="006440DB" w:rsidRDefault="006440DB" w:rsidP="00B5532A">
            <w:pPr>
              <w:pStyle w:val="PL"/>
              <w:rPr>
                <w:color w:val="D4D4D4"/>
                <w:lang w:val="en-US"/>
              </w:rPr>
            </w:pPr>
            <w:r>
              <w:rPr>
                <w:color w:val="CE9178"/>
                <w:lang w:val="en-US"/>
              </w:rPr>
              <w:t>            This string provides forward-compatibility with future</w:t>
            </w:r>
          </w:p>
          <w:p w14:paraId="6856F1A3" w14:textId="77777777" w:rsidR="006440DB" w:rsidRDefault="006440DB" w:rsidP="00B5532A">
            <w:pPr>
              <w:pStyle w:val="PL"/>
              <w:rPr>
                <w:color w:val="D4D4D4"/>
                <w:lang w:val="en-US"/>
              </w:rPr>
            </w:pPr>
            <w:r>
              <w:rPr>
                <w:color w:val="CE9178"/>
                <w:lang w:val="en-US"/>
              </w:rPr>
              <w:t>            extensions to the enumeration but is not used to encode</w:t>
            </w:r>
          </w:p>
          <w:p w14:paraId="6A80D912" w14:textId="77777777" w:rsidR="006440DB" w:rsidRDefault="006440DB" w:rsidP="00B5532A">
            <w:pPr>
              <w:pStyle w:val="PL"/>
              <w:rPr>
                <w:color w:val="D4D4D4"/>
                <w:lang w:val="en-US"/>
              </w:rPr>
            </w:pPr>
            <w:r>
              <w:rPr>
                <w:color w:val="CE9178"/>
                <w:lang w:val="en-US"/>
              </w:rPr>
              <w:t>            content defined in the present version of this API.</w:t>
            </w:r>
          </w:p>
        </w:tc>
      </w:tr>
    </w:tbl>
    <w:p w14:paraId="19D2E31B" w14:textId="77777777" w:rsidR="009F12A6" w:rsidRPr="009F12A6" w:rsidRDefault="009F12A6" w:rsidP="009F12A6"/>
    <w:p w14:paraId="690A3D03" w14:textId="17496041" w:rsidR="002361C0" w:rsidRDefault="004A2A6D" w:rsidP="002361C0">
      <w:pPr>
        <w:pStyle w:val="Heading2"/>
      </w:pPr>
      <w:bookmarkStart w:id="2120" w:name="_Toc68899749"/>
      <w:bookmarkStart w:id="2121" w:name="_Toc71214500"/>
      <w:bookmarkStart w:id="2122" w:name="_Toc71722174"/>
      <w:bookmarkStart w:id="2123" w:name="_Toc74859226"/>
      <w:bookmarkStart w:id="2124" w:name="_Toc123800980"/>
      <w:r>
        <w:rPr>
          <w:noProof/>
        </w:rPr>
        <w:t>C</w:t>
      </w:r>
      <w:r w:rsidR="00B11A41">
        <w:rPr>
          <w:noProof/>
        </w:rPr>
        <w:t>.3.6</w:t>
      </w:r>
      <w:r w:rsidR="00B11A41">
        <w:rPr>
          <w:noProof/>
        </w:rPr>
        <w:tab/>
      </w:r>
      <w:r w:rsidR="002361C0">
        <w:rPr>
          <w:noProof/>
        </w:rPr>
        <w:t>M1_</w:t>
      </w:r>
      <w:r w:rsidR="00B11A41" w:rsidRPr="00586B6B">
        <w:t>ConsumptionReportingProvisioning API</w:t>
      </w:r>
      <w:bookmarkEnd w:id="2120"/>
      <w:bookmarkEnd w:id="2121"/>
      <w:bookmarkEnd w:id="2122"/>
      <w:bookmarkEnd w:id="2123"/>
      <w:bookmarkEnd w:id="2124"/>
    </w:p>
    <w:tbl>
      <w:tblPr>
        <w:tblStyle w:val="TableGrid"/>
        <w:tblW w:w="0" w:type="auto"/>
        <w:tblLook w:val="04A0" w:firstRow="1" w:lastRow="0" w:firstColumn="1" w:lastColumn="0" w:noHBand="0" w:noVBand="1"/>
      </w:tblPr>
      <w:tblGrid>
        <w:gridCol w:w="9629"/>
      </w:tblGrid>
      <w:tr w:rsidR="009F12A6" w:rsidRPr="00C522DE"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6403D84B" w14:textId="77777777" w:rsidR="009F12A6" w:rsidRPr="00C522DE" w:rsidRDefault="009F12A6" w:rsidP="002C6F69">
            <w:pPr>
              <w:pStyle w:val="PL"/>
              <w:rPr>
                <w:color w:val="D4D4D4"/>
              </w:rPr>
            </w:pPr>
            <w:r w:rsidRPr="00C522DE">
              <w:t>openapi</w:t>
            </w:r>
            <w:r w:rsidRPr="00C522DE">
              <w:rPr>
                <w:color w:val="D4D4D4"/>
              </w:rPr>
              <w:t>: </w:t>
            </w:r>
            <w:r w:rsidRPr="00C522DE">
              <w:rPr>
                <w:color w:val="B5CEA8"/>
              </w:rPr>
              <w:t>3.0.0</w:t>
            </w:r>
          </w:p>
          <w:p w14:paraId="028DAD83" w14:textId="77777777" w:rsidR="009F12A6" w:rsidRPr="00C522DE" w:rsidRDefault="009F12A6" w:rsidP="002C6F69">
            <w:pPr>
              <w:pStyle w:val="PL"/>
              <w:rPr>
                <w:color w:val="D4D4D4"/>
              </w:rPr>
            </w:pPr>
            <w:r w:rsidRPr="00C522DE">
              <w:t>info</w:t>
            </w:r>
            <w:r w:rsidRPr="00C522DE">
              <w:rPr>
                <w:color w:val="D4D4D4"/>
              </w:rPr>
              <w:t>:</w:t>
            </w:r>
          </w:p>
          <w:p w14:paraId="10461C29" w14:textId="77777777" w:rsidR="009F12A6" w:rsidRPr="00C522DE" w:rsidRDefault="009F12A6" w:rsidP="002C6F69">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6CB312C2" w14:textId="6D3A3E6D" w:rsidR="009F12A6" w:rsidRPr="00C522DE" w:rsidRDefault="009F12A6"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0</w:t>
            </w:r>
            <w:r w:rsidRPr="00C522DE">
              <w:rPr>
                <w:color w:val="B5CEA8"/>
              </w:rPr>
              <w:t>.</w:t>
            </w:r>
            <w:r>
              <w:rPr>
                <w:color w:val="B5CEA8"/>
              </w:rPr>
              <w:t>1</w:t>
            </w:r>
          </w:p>
          <w:p w14:paraId="2CE3805C"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2EC001D8" w14:textId="77777777" w:rsidR="009F12A6" w:rsidRPr="00C522DE" w:rsidRDefault="009F12A6" w:rsidP="002C6F69">
            <w:pPr>
              <w:pStyle w:val="PL"/>
              <w:rPr>
                <w:color w:val="D4D4D4"/>
              </w:rPr>
            </w:pPr>
            <w:r w:rsidRPr="00C522DE">
              <w:rPr>
                <w:color w:val="CE9178"/>
              </w:rPr>
              <w:t>    5GMS AF M1 Consumption Reporting Provisioning API</w:t>
            </w:r>
          </w:p>
          <w:p w14:paraId="17138CB2" w14:textId="6E79D9ED" w:rsidR="009F12A6" w:rsidRPr="00C522DE" w:rsidRDefault="009F12A6" w:rsidP="002C6F69">
            <w:pPr>
              <w:pStyle w:val="PL"/>
              <w:rPr>
                <w:color w:val="D4D4D4"/>
              </w:rPr>
            </w:pPr>
            <w:r w:rsidRPr="00C522DE">
              <w:rPr>
                <w:color w:val="CE9178"/>
              </w:rPr>
              <w:t>    </w:t>
            </w:r>
            <w:r w:rsidRPr="0017361B">
              <w:rPr>
                <w:color w:val="CE9178"/>
              </w:rPr>
              <w:t xml:space="preserve">© </w:t>
            </w:r>
            <w:r>
              <w:rPr>
                <w:color w:val="CE9178"/>
              </w:rPr>
              <w:t>2023</w:t>
            </w:r>
            <w:r w:rsidRPr="00C522DE">
              <w:rPr>
                <w:color w:val="CE9178"/>
              </w:rPr>
              <w:t>, 3GPP Organizational Partners (ARIB, ATIS, CCSA, ETSI, TSDSI, TTA, TTC).</w:t>
            </w:r>
          </w:p>
          <w:p w14:paraId="6409383E" w14:textId="77777777" w:rsidR="009F12A6" w:rsidRPr="00C522DE" w:rsidRDefault="009F12A6" w:rsidP="002C6F69">
            <w:pPr>
              <w:pStyle w:val="PL"/>
              <w:rPr>
                <w:color w:val="D4D4D4"/>
              </w:rPr>
            </w:pPr>
            <w:r w:rsidRPr="00C522DE">
              <w:rPr>
                <w:color w:val="CE9178"/>
              </w:rPr>
              <w:t>    All rights reserved.</w:t>
            </w:r>
          </w:p>
          <w:p w14:paraId="50BF8979" w14:textId="77777777" w:rsidR="009F12A6" w:rsidRPr="00C522DE" w:rsidRDefault="009F12A6" w:rsidP="002C6F69">
            <w:pPr>
              <w:pStyle w:val="PL"/>
              <w:rPr>
                <w:color w:val="D4D4D4"/>
              </w:rPr>
            </w:pPr>
            <w:r w:rsidRPr="00C522DE">
              <w:t>tags</w:t>
            </w:r>
            <w:r w:rsidRPr="00C522DE">
              <w:rPr>
                <w:color w:val="D4D4D4"/>
              </w:rPr>
              <w:t>:</w:t>
            </w:r>
          </w:p>
          <w:p w14:paraId="5F09D6D3"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17833DC3"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20E524E7" w14:textId="77777777" w:rsidR="009F12A6" w:rsidRPr="00C522DE" w:rsidRDefault="009F12A6" w:rsidP="002C6F69">
            <w:pPr>
              <w:pStyle w:val="PL"/>
              <w:rPr>
                <w:color w:val="D4D4D4"/>
              </w:rPr>
            </w:pPr>
            <w:r w:rsidRPr="00C522DE">
              <w:t>externalDocs</w:t>
            </w:r>
            <w:r w:rsidRPr="00C522DE">
              <w:rPr>
                <w:color w:val="D4D4D4"/>
              </w:rPr>
              <w:t>:</w:t>
            </w:r>
          </w:p>
          <w:p w14:paraId="11C57B33" w14:textId="53AA3C8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60141FBA" w14:textId="77777777" w:rsidR="009F12A6" w:rsidRPr="00C522DE" w:rsidRDefault="009F12A6"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F12185B" w14:textId="77777777" w:rsidR="009F12A6" w:rsidRPr="00C522DE" w:rsidRDefault="009F12A6" w:rsidP="002C6F69">
            <w:pPr>
              <w:pStyle w:val="PL"/>
              <w:rPr>
                <w:color w:val="D4D4D4"/>
              </w:rPr>
            </w:pPr>
            <w:r w:rsidRPr="00C522DE">
              <w:t>servers</w:t>
            </w:r>
            <w:r w:rsidRPr="00C522DE">
              <w:rPr>
                <w:color w:val="D4D4D4"/>
              </w:rPr>
              <w:t>:</w:t>
            </w:r>
          </w:p>
          <w:p w14:paraId="743D4993" w14:textId="77777777" w:rsidR="009F12A6" w:rsidRPr="00C522DE" w:rsidRDefault="009F12A6" w:rsidP="002C6F69">
            <w:pPr>
              <w:pStyle w:val="PL"/>
              <w:rPr>
                <w:color w:val="D4D4D4"/>
              </w:rPr>
            </w:pPr>
            <w:r w:rsidRPr="00C522DE">
              <w:rPr>
                <w:color w:val="D4D4D4"/>
              </w:rPr>
              <w:t>  - </w:t>
            </w:r>
            <w:r w:rsidRPr="00C522DE">
              <w:t>url</w:t>
            </w:r>
            <w:r w:rsidRPr="00C522DE">
              <w:rPr>
                <w:color w:val="D4D4D4"/>
              </w:rPr>
              <w:t>: </w:t>
            </w:r>
            <w:r w:rsidRPr="00C522DE">
              <w:rPr>
                <w:color w:val="CE9178"/>
              </w:rPr>
              <w:t>'{apiRoot}/3gpp-m1/v</w:t>
            </w:r>
            <w:r>
              <w:rPr>
                <w:color w:val="CE9178"/>
              </w:rPr>
              <w:t>2</w:t>
            </w:r>
            <w:r w:rsidRPr="00C522DE">
              <w:rPr>
                <w:color w:val="CE9178"/>
              </w:rPr>
              <w:t>'</w:t>
            </w:r>
          </w:p>
          <w:p w14:paraId="6E3C899B" w14:textId="77777777" w:rsidR="009F12A6" w:rsidRPr="00C522DE" w:rsidRDefault="009F12A6" w:rsidP="002C6F69">
            <w:pPr>
              <w:pStyle w:val="PL"/>
              <w:rPr>
                <w:color w:val="D4D4D4"/>
              </w:rPr>
            </w:pPr>
            <w:r w:rsidRPr="00C522DE">
              <w:rPr>
                <w:color w:val="D4D4D4"/>
              </w:rPr>
              <w:t>    </w:t>
            </w:r>
            <w:r w:rsidRPr="00C522DE">
              <w:t>variables</w:t>
            </w:r>
            <w:r w:rsidRPr="00C522DE">
              <w:rPr>
                <w:color w:val="D4D4D4"/>
              </w:rPr>
              <w:t>:</w:t>
            </w:r>
          </w:p>
          <w:p w14:paraId="2377ED3B" w14:textId="77777777" w:rsidR="009F12A6" w:rsidRPr="00C522DE" w:rsidRDefault="009F12A6" w:rsidP="002C6F69">
            <w:pPr>
              <w:pStyle w:val="PL"/>
              <w:rPr>
                <w:color w:val="D4D4D4"/>
              </w:rPr>
            </w:pPr>
            <w:r w:rsidRPr="00C522DE">
              <w:rPr>
                <w:color w:val="D4D4D4"/>
              </w:rPr>
              <w:t>      </w:t>
            </w:r>
            <w:r w:rsidRPr="00C522DE">
              <w:t>apiRoot</w:t>
            </w:r>
            <w:r w:rsidRPr="00C522DE">
              <w:rPr>
                <w:color w:val="D4D4D4"/>
              </w:rPr>
              <w:t>:</w:t>
            </w:r>
          </w:p>
          <w:p w14:paraId="4AD4B5E4" w14:textId="77777777" w:rsidR="009F12A6" w:rsidRPr="00C522DE" w:rsidRDefault="009F12A6"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52D44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A68993" w14:textId="77777777" w:rsidR="009F12A6" w:rsidRPr="00C522DE" w:rsidRDefault="009F12A6" w:rsidP="002C6F69">
            <w:pPr>
              <w:pStyle w:val="PL"/>
              <w:rPr>
                <w:color w:val="D4D4D4"/>
              </w:rPr>
            </w:pPr>
            <w:r w:rsidRPr="00C522DE">
              <w:t>paths</w:t>
            </w:r>
            <w:r w:rsidRPr="00C522DE">
              <w:rPr>
                <w:color w:val="D4D4D4"/>
              </w:rPr>
              <w:t>:</w:t>
            </w:r>
          </w:p>
          <w:p w14:paraId="08F8A7D2" w14:textId="77777777" w:rsidR="009F12A6" w:rsidRPr="00C522DE" w:rsidRDefault="009F12A6" w:rsidP="002C6F69">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464AC77B"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3DD38942"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77457F11"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4028A410"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722AE170"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7217678B"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EC220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2BE23AFD" w14:textId="77777777" w:rsidR="009F12A6" w:rsidRPr="00C522DE" w:rsidRDefault="009F12A6" w:rsidP="002C6F69">
            <w:pPr>
              <w:pStyle w:val="PL"/>
              <w:rPr>
                <w:color w:val="D4D4D4"/>
              </w:rPr>
            </w:pPr>
            <w:r w:rsidRPr="00C522DE">
              <w:rPr>
                <w:color w:val="D4D4D4"/>
              </w:rPr>
              <w:t>    </w:t>
            </w:r>
            <w:r w:rsidRPr="00C522DE">
              <w:t>post</w:t>
            </w:r>
            <w:r w:rsidRPr="00C522DE">
              <w:rPr>
                <w:color w:val="D4D4D4"/>
              </w:rPr>
              <w:t>:</w:t>
            </w:r>
          </w:p>
          <w:p w14:paraId="20FDCA96"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4351ABB1"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2F347EEB" w14:textId="77777777" w:rsidR="009F12A6" w:rsidRPr="00C522DE" w:rsidRDefault="009F12A6" w:rsidP="002C6F69">
            <w:pPr>
              <w:pStyle w:val="PL"/>
              <w:rPr>
                <w:color w:val="D4D4D4"/>
              </w:rPr>
            </w:pPr>
            <w:r w:rsidRPr="00C522DE">
              <w:rPr>
                <w:color w:val="D4D4D4"/>
              </w:rPr>
              <w:t>      </w:t>
            </w:r>
            <w:r w:rsidRPr="00C522DE">
              <w:t>requestBody</w:t>
            </w:r>
            <w:r w:rsidRPr="00C522DE">
              <w:rPr>
                <w:color w:val="D4D4D4"/>
              </w:rPr>
              <w:t>:</w:t>
            </w:r>
          </w:p>
          <w:p w14:paraId="0BF5BA24"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6CF2B677"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64EE6B2"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0BF5110F" w14:textId="77777777" w:rsidR="009F12A6" w:rsidRPr="00C522DE" w:rsidRDefault="009F12A6" w:rsidP="002C6F69">
            <w:pPr>
              <w:pStyle w:val="PL"/>
              <w:rPr>
                <w:color w:val="D4D4D4"/>
              </w:rPr>
            </w:pPr>
            <w:r w:rsidRPr="00C522DE">
              <w:rPr>
                <w:color w:val="D4D4D4"/>
              </w:rPr>
              <w:t>          </w:t>
            </w:r>
            <w:r w:rsidRPr="00C522DE">
              <w:t>application/json</w:t>
            </w:r>
            <w:r w:rsidRPr="00C522DE">
              <w:rPr>
                <w:color w:val="D4D4D4"/>
              </w:rPr>
              <w:t>:</w:t>
            </w:r>
          </w:p>
          <w:p w14:paraId="539C307C"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29FCDC31"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49800CA"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3663400B" w14:textId="77777777" w:rsidR="009F12A6" w:rsidRPr="00C522DE" w:rsidRDefault="009F12A6" w:rsidP="002C6F69">
            <w:pPr>
              <w:pStyle w:val="PL"/>
              <w:rPr>
                <w:color w:val="D4D4D4"/>
              </w:rPr>
            </w:pPr>
            <w:r w:rsidRPr="00C522DE">
              <w:rPr>
                <w:color w:val="D4D4D4"/>
              </w:rPr>
              <w:t>        </w:t>
            </w:r>
            <w:r w:rsidRPr="00C522DE">
              <w:rPr>
                <w:color w:val="CE9178"/>
              </w:rPr>
              <w:t>'201'</w:t>
            </w:r>
            <w:r w:rsidRPr="00C522DE">
              <w:rPr>
                <w:color w:val="D4D4D4"/>
              </w:rPr>
              <w:t>:</w:t>
            </w:r>
          </w:p>
          <w:p w14:paraId="189CA6BD"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4CB551BD" w14:textId="77777777" w:rsidR="009F12A6" w:rsidRPr="00C522DE" w:rsidRDefault="009F12A6" w:rsidP="002C6F69">
            <w:pPr>
              <w:pStyle w:val="PL"/>
              <w:rPr>
                <w:color w:val="D4D4D4"/>
              </w:rPr>
            </w:pPr>
            <w:r w:rsidRPr="00C522DE">
              <w:rPr>
                <w:color w:val="D4D4D4"/>
              </w:rPr>
              <w:t>          </w:t>
            </w:r>
            <w:r w:rsidRPr="00C522DE">
              <w:t>headers</w:t>
            </w:r>
            <w:r w:rsidRPr="00C522DE">
              <w:rPr>
                <w:color w:val="D4D4D4"/>
              </w:rPr>
              <w:t>:</w:t>
            </w:r>
          </w:p>
          <w:p w14:paraId="630D9886" w14:textId="77777777" w:rsidR="009F12A6" w:rsidRPr="00C522DE" w:rsidRDefault="009F12A6" w:rsidP="002C6F69">
            <w:pPr>
              <w:pStyle w:val="PL"/>
              <w:rPr>
                <w:color w:val="D4D4D4"/>
              </w:rPr>
            </w:pPr>
            <w:r w:rsidRPr="00C522DE">
              <w:rPr>
                <w:color w:val="D4D4D4"/>
              </w:rPr>
              <w:t>            </w:t>
            </w:r>
            <w:r w:rsidRPr="00C522DE">
              <w:t>Location</w:t>
            </w:r>
            <w:r w:rsidRPr="00C522DE">
              <w:rPr>
                <w:color w:val="D4D4D4"/>
              </w:rPr>
              <w:t>:</w:t>
            </w:r>
          </w:p>
          <w:p w14:paraId="1BA136DB"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12C231CC"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EFD2877"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1106306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357BAAB9" w14:textId="77777777" w:rsidR="009F12A6" w:rsidRPr="00C522DE" w:rsidRDefault="009F12A6" w:rsidP="002C6F69">
            <w:pPr>
              <w:pStyle w:val="PL"/>
              <w:rPr>
                <w:color w:val="D4D4D4"/>
              </w:rPr>
            </w:pPr>
            <w:r w:rsidRPr="00C522DE">
              <w:rPr>
                <w:color w:val="D4D4D4"/>
              </w:rPr>
              <w:t>    </w:t>
            </w:r>
            <w:r w:rsidRPr="00C522DE">
              <w:t>get</w:t>
            </w:r>
            <w:r w:rsidRPr="00C522DE">
              <w:rPr>
                <w:color w:val="D4D4D4"/>
              </w:rPr>
              <w:t>:</w:t>
            </w:r>
          </w:p>
          <w:p w14:paraId="645143BC"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1CA07CE8"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53E4A28D" w14:textId="77777777" w:rsidR="009F12A6" w:rsidRPr="002D6463" w:rsidRDefault="009F12A6" w:rsidP="002C6F69">
            <w:pPr>
              <w:pStyle w:val="PL"/>
              <w:rPr>
                <w:color w:val="D4D4D4"/>
                <w:lang w:val="fr-FR"/>
              </w:rPr>
            </w:pPr>
            <w:r w:rsidRPr="00C522DE">
              <w:rPr>
                <w:color w:val="D4D4D4"/>
              </w:rPr>
              <w:t>      </w:t>
            </w:r>
            <w:r w:rsidRPr="002D6463">
              <w:rPr>
                <w:lang w:val="fr-FR"/>
              </w:rPr>
              <w:t>responses</w:t>
            </w:r>
            <w:r w:rsidRPr="002D6463">
              <w:rPr>
                <w:color w:val="D4D4D4"/>
                <w:lang w:val="fr-FR"/>
              </w:rPr>
              <w:t>:</w:t>
            </w:r>
          </w:p>
          <w:p w14:paraId="053CE600" w14:textId="77777777" w:rsidR="009F12A6" w:rsidRPr="002D6463" w:rsidRDefault="009F12A6"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0C503B43" w14:textId="77777777" w:rsidR="009F12A6" w:rsidRPr="002D6463" w:rsidRDefault="009F12A6"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7CFE21B9"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3C60B2BD" w14:textId="77777777" w:rsidR="009F12A6" w:rsidRPr="00C522DE" w:rsidRDefault="009F12A6" w:rsidP="002C6F69">
            <w:pPr>
              <w:pStyle w:val="PL"/>
              <w:rPr>
                <w:color w:val="D4D4D4"/>
              </w:rPr>
            </w:pPr>
            <w:r w:rsidRPr="002D6463">
              <w:rPr>
                <w:color w:val="D4D4D4"/>
                <w:lang w:val="fr-FR"/>
              </w:rPr>
              <w:t>            </w:t>
            </w:r>
            <w:r w:rsidRPr="00C522DE">
              <w:t>application/json</w:t>
            </w:r>
            <w:r w:rsidRPr="00C522DE">
              <w:rPr>
                <w:color w:val="D4D4D4"/>
              </w:rPr>
              <w:t>:</w:t>
            </w:r>
          </w:p>
          <w:p w14:paraId="64B5D24D"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2E51C56A"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120F4D80" w14:textId="77777777" w:rsidR="009F12A6" w:rsidRPr="00C522DE" w:rsidRDefault="009F12A6" w:rsidP="002C6F69">
            <w:pPr>
              <w:pStyle w:val="PL"/>
              <w:rPr>
                <w:color w:val="D4D4D4"/>
              </w:rPr>
            </w:pPr>
            <w:r w:rsidRPr="00C522DE">
              <w:rPr>
                <w:color w:val="D4D4D4"/>
              </w:rPr>
              <w:t>    </w:t>
            </w:r>
            <w:r w:rsidRPr="00C522DE">
              <w:t>put</w:t>
            </w:r>
            <w:r w:rsidRPr="00C522DE">
              <w:rPr>
                <w:color w:val="D4D4D4"/>
              </w:rPr>
              <w:t>:</w:t>
            </w:r>
          </w:p>
          <w:p w14:paraId="701CE0BE"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1EE6D089"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17DAE6D2" w14:textId="77777777" w:rsidR="009F12A6" w:rsidRPr="00C522DE" w:rsidRDefault="009F12A6" w:rsidP="002C6F69">
            <w:pPr>
              <w:pStyle w:val="PL"/>
              <w:rPr>
                <w:color w:val="D4D4D4"/>
              </w:rPr>
            </w:pPr>
            <w:r w:rsidRPr="00C522DE">
              <w:rPr>
                <w:color w:val="D4D4D4"/>
              </w:rPr>
              <w:t>      </w:t>
            </w:r>
            <w:r w:rsidRPr="00C522DE">
              <w:t>requestBody</w:t>
            </w:r>
            <w:r w:rsidRPr="00C522DE">
              <w:rPr>
                <w:color w:val="D4D4D4"/>
              </w:rPr>
              <w:t>:</w:t>
            </w:r>
          </w:p>
          <w:p w14:paraId="43D5D1F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7CE4DC19"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72DCB672"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18502DED" w14:textId="77777777" w:rsidR="009F12A6" w:rsidRPr="00C522DE" w:rsidRDefault="009F12A6" w:rsidP="002C6F69">
            <w:pPr>
              <w:pStyle w:val="PL"/>
              <w:rPr>
                <w:color w:val="D4D4D4"/>
              </w:rPr>
            </w:pPr>
            <w:r w:rsidRPr="00C522DE">
              <w:rPr>
                <w:color w:val="D4D4D4"/>
              </w:rPr>
              <w:t>          </w:t>
            </w:r>
            <w:r w:rsidRPr="00C522DE">
              <w:t>application/json</w:t>
            </w:r>
            <w:r w:rsidRPr="00C522DE">
              <w:rPr>
                <w:color w:val="D4D4D4"/>
              </w:rPr>
              <w:t>:</w:t>
            </w:r>
          </w:p>
          <w:p w14:paraId="56FE8FF9"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7EE62A1B"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5EEA482A"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5CDF64EC"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012FA0A2"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1B3213BC"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6B2BE591"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E12E1F4" w14:textId="77777777" w:rsidR="009F12A6" w:rsidRPr="00C522DE" w:rsidRDefault="009F12A6" w:rsidP="002C6F69">
            <w:pPr>
              <w:pStyle w:val="PL"/>
              <w:rPr>
                <w:color w:val="D4D4D4"/>
              </w:rPr>
            </w:pPr>
            <w:r w:rsidRPr="00C522DE">
              <w:rPr>
                <w:color w:val="D4D4D4"/>
              </w:rPr>
              <w:t>    </w:t>
            </w:r>
            <w:r w:rsidRPr="00C522DE">
              <w:t>patch</w:t>
            </w:r>
            <w:r w:rsidRPr="00C522DE">
              <w:rPr>
                <w:color w:val="D4D4D4"/>
              </w:rPr>
              <w:t>:</w:t>
            </w:r>
          </w:p>
          <w:p w14:paraId="057309A9"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29465ED4"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0BB0BAF8" w14:textId="77777777" w:rsidR="009F12A6" w:rsidRPr="00C522DE" w:rsidRDefault="009F12A6" w:rsidP="002C6F69">
            <w:pPr>
              <w:pStyle w:val="PL"/>
              <w:rPr>
                <w:color w:val="D4D4D4"/>
              </w:rPr>
            </w:pPr>
            <w:r w:rsidRPr="00C522DE">
              <w:rPr>
                <w:color w:val="D4D4D4"/>
              </w:rPr>
              <w:t>      </w:t>
            </w:r>
            <w:r w:rsidRPr="00C522DE">
              <w:t>requestBody</w:t>
            </w:r>
            <w:r w:rsidRPr="00C522DE">
              <w:rPr>
                <w:color w:val="D4D4D4"/>
              </w:rPr>
              <w:t>:</w:t>
            </w:r>
          </w:p>
          <w:p w14:paraId="1601684E"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F0B3241"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7B93D11C"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70CA15C8" w14:textId="77777777" w:rsidR="009F12A6" w:rsidRPr="00C522DE" w:rsidRDefault="009F12A6" w:rsidP="002C6F69">
            <w:pPr>
              <w:pStyle w:val="PL"/>
              <w:rPr>
                <w:color w:val="D4D4D4"/>
              </w:rPr>
            </w:pPr>
            <w:r w:rsidRPr="00C522DE">
              <w:rPr>
                <w:color w:val="D4D4D4"/>
              </w:rPr>
              <w:t>          </w:t>
            </w:r>
            <w:r w:rsidRPr="00C522DE">
              <w:t>application/merge-patch+json</w:t>
            </w:r>
            <w:r w:rsidRPr="00C522DE">
              <w:rPr>
                <w:color w:val="D4D4D4"/>
              </w:rPr>
              <w:t>:</w:t>
            </w:r>
          </w:p>
          <w:p w14:paraId="13B2882E"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431EFD31"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16E40849" w14:textId="77777777" w:rsidR="009F12A6" w:rsidRPr="00C522DE" w:rsidRDefault="009F12A6" w:rsidP="002C6F69">
            <w:pPr>
              <w:pStyle w:val="PL"/>
              <w:rPr>
                <w:color w:val="D4D4D4"/>
              </w:rPr>
            </w:pPr>
            <w:r w:rsidRPr="00C522DE">
              <w:rPr>
                <w:color w:val="D4D4D4"/>
              </w:rPr>
              <w:t>          </w:t>
            </w:r>
            <w:r w:rsidRPr="00C522DE">
              <w:t>application/json-patch+json</w:t>
            </w:r>
            <w:r w:rsidRPr="00C522DE">
              <w:rPr>
                <w:color w:val="D4D4D4"/>
              </w:rPr>
              <w:t>:</w:t>
            </w:r>
          </w:p>
          <w:p w14:paraId="451E96EF"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4191346D"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A951F1F"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45D7ED2F" w14:textId="77777777" w:rsidR="009F12A6" w:rsidRPr="00C522DE" w:rsidRDefault="009F12A6" w:rsidP="002C6F69">
            <w:pPr>
              <w:pStyle w:val="PL"/>
              <w:rPr>
                <w:color w:val="D4D4D4"/>
              </w:rPr>
            </w:pPr>
            <w:r w:rsidRPr="00C522DE">
              <w:rPr>
                <w:color w:val="D4D4D4"/>
              </w:rPr>
              <w:t>        </w:t>
            </w:r>
            <w:r w:rsidRPr="00C522DE">
              <w:rPr>
                <w:color w:val="CE9178"/>
              </w:rPr>
              <w:t>'200'</w:t>
            </w:r>
            <w:r w:rsidRPr="00C522DE">
              <w:rPr>
                <w:color w:val="D4D4D4"/>
              </w:rPr>
              <w:t>:</w:t>
            </w:r>
          </w:p>
          <w:p w14:paraId="07B306E9"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7A1CBC28"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3B6B4E7B" w14:textId="77777777" w:rsidR="009F12A6" w:rsidRPr="00C522DE" w:rsidRDefault="009F12A6" w:rsidP="002C6F69">
            <w:pPr>
              <w:pStyle w:val="PL"/>
              <w:rPr>
                <w:color w:val="D4D4D4"/>
              </w:rPr>
            </w:pPr>
            <w:r w:rsidRPr="00C522DE">
              <w:rPr>
                <w:color w:val="D4D4D4"/>
              </w:rPr>
              <w:t>            </w:t>
            </w:r>
            <w:r w:rsidRPr="00C522DE">
              <w:t>application/json</w:t>
            </w:r>
            <w:r w:rsidRPr="00C522DE">
              <w:rPr>
                <w:color w:val="D4D4D4"/>
              </w:rPr>
              <w:t>:</w:t>
            </w:r>
          </w:p>
          <w:p w14:paraId="1EAE9994"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2B4694E3"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DCAA54D"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723456D5"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CF41DBE" w14:textId="77777777" w:rsidR="009F12A6" w:rsidRPr="00C522DE" w:rsidRDefault="009F12A6" w:rsidP="002C6F69">
            <w:pPr>
              <w:pStyle w:val="PL"/>
              <w:rPr>
                <w:color w:val="D4D4D4"/>
              </w:rPr>
            </w:pPr>
            <w:r w:rsidRPr="00C522DE">
              <w:rPr>
                <w:color w:val="D4D4D4"/>
              </w:rPr>
              <w:t>    </w:t>
            </w:r>
            <w:r w:rsidRPr="00C522DE">
              <w:t>delete</w:t>
            </w:r>
            <w:r w:rsidRPr="00C522DE">
              <w:rPr>
                <w:color w:val="D4D4D4"/>
              </w:rPr>
              <w:t>:</w:t>
            </w:r>
          </w:p>
          <w:p w14:paraId="1C25DF50"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73F4B901"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0E6A5D5E"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218C9852"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29BC4BF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37BB3C31"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2500E823"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2ED6535E" w14:textId="77777777" w:rsidR="009F12A6" w:rsidRPr="00C522DE" w:rsidRDefault="009F12A6" w:rsidP="002C6F69">
            <w:pPr>
              <w:pStyle w:val="PL"/>
              <w:rPr>
                <w:color w:val="D4D4D4"/>
              </w:rPr>
            </w:pPr>
            <w:r w:rsidRPr="00C522DE">
              <w:t>components</w:t>
            </w:r>
            <w:r w:rsidRPr="00C522DE">
              <w:rPr>
                <w:color w:val="D4D4D4"/>
              </w:rPr>
              <w:t>:</w:t>
            </w:r>
          </w:p>
          <w:p w14:paraId="6F491004" w14:textId="77777777" w:rsidR="009F12A6" w:rsidRPr="00C522DE" w:rsidRDefault="009F12A6" w:rsidP="002C6F69">
            <w:pPr>
              <w:pStyle w:val="PL"/>
              <w:rPr>
                <w:color w:val="D4D4D4"/>
              </w:rPr>
            </w:pPr>
            <w:r w:rsidRPr="00C522DE">
              <w:rPr>
                <w:color w:val="D4D4D4"/>
              </w:rPr>
              <w:t>  </w:t>
            </w:r>
            <w:r w:rsidRPr="00C522DE">
              <w:t>schemas</w:t>
            </w:r>
            <w:r w:rsidRPr="00C522DE">
              <w:rPr>
                <w:color w:val="D4D4D4"/>
              </w:rPr>
              <w:t>:</w:t>
            </w:r>
          </w:p>
          <w:p w14:paraId="60F8659C" w14:textId="77777777" w:rsidR="009F12A6" w:rsidRPr="00C522DE" w:rsidRDefault="009F12A6" w:rsidP="002C6F69">
            <w:pPr>
              <w:pStyle w:val="PL"/>
              <w:rPr>
                <w:color w:val="D4D4D4"/>
              </w:rPr>
            </w:pPr>
            <w:r w:rsidRPr="00C522DE">
              <w:rPr>
                <w:color w:val="D4D4D4"/>
              </w:rPr>
              <w:t>    </w:t>
            </w:r>
            <w:r w:rsidRPr="00C522DE">
              <w:t>ConsumptionReportingConfiguration</w:t>
            </w:r>
            <w:r w:rsidRPr="00C522DE">
              <w:rPr>
                <w:color w:val="D4D4D4"/>
              </w:rPr>
              <w:t>:</w:t>
            </w:r>
          </w:p>
          <w:p w14:paraId="345EEAC3"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3861138E"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7F380AD2" w14:textId="77777777" w:rsidR="009F12A6" w:rsidRPr="00C522DE" w:rsidRDefault="009F12A6" w:rsidP="002C6F69">
            <w:pPr>
              <w:pStyle w:val="PL"/>
              <w:rPr>
                <w:color w:val="D4D4D4"/>
              </w:rPr>
            </w:pPr>
            <w:r w:rsidRPr="00C522DE">
              <w:rPr>
                <w:color w:val="D4D4D4"/>
              </w:rPr>
              <w:t>      </w:t>
            </w:r>
            <w:r w:rsidRPr="00C522DE">
              <w:t>properties</w:t>
            </w:r>
            <w:r w:rsidRPr="00C522DE">
              <w:rPr>
                <w:color w:val="D4D4D4"/>
              </w:rPr>
              <w:t>:</w:t>
            </w:r>
          </w:p>
          <w:p w14:paraId="24040B22" w14:textId="77777777" w:rsidR="009F12A6" w:rsidRPr="00C522DE" w:rsidRDefault="009F12A6" w:rsidP="002C6F69">
            <w:pPr>
              <w:pStyle w:val="PL"/>
              <w:rPr>
                <w:color w:val="D4D4D4"/>
              </w:rPr>
            </w:pPr>
            <w:r w:rsidRPr="00C522DE">
              <w:rPr>
                <w:color w:val="D4D4D4"/>
              </w:rPr>
              <w:t>        </w:t>
            </w:r>
            <w:r w:rsidRPr="00C522DE">
              <w:t>reportingInterval</w:t>
            </w:r>
            <w:r w:rsidRPr="00C522DE">
              <w:rPr>
                <w:color w:val="D4D4D4"/>
              </w:rPr>
              <w:t>:</w:t>
            </w:r>
          </w:p>
          <w:p w14:paraId="4A2BE01B"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104153F6" w14:textId="77777777" w:rsidR="009F12A6" w:rsidRPr="00C522DE" w:rsidRDefault="009F12A6" w:rsidP="002C6F69">
            <w:pPr>
              <w:pStyle w:val="PL"/>
              <w:rPr>
                <w:color w:val="D4D4D4"/>
              </w:rPr>
            </w:pPr>
            <w:r w:rsidRPr="00C522DE">
              <w:rPr>
                <w:color w:val="D4D4D4"/>
              </w:rPr>
              <w:t>        </w:t>
            </w:r>
            <w:r w:rsidRPr="00C522DE">
              <w:t>samplePercentage</w:t>
            </w:r>
            <w:r w:rsidRPr="00C522DE">
              <w:rPr>
                <w:color w:val="D4D4D4"/>
              </w:rPr>
              <w:t>:</w:t>
            </w:r>
          </w:p>
          <w:p w14:paraId="353ECA4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E2CB54" w14:textId="77777777" w:rsidR="009F12A6" w:rsidRPr="00C522DE" w:rsidRDefault="009F12A6" w:rsidP="002C6F69">
            <w:pPr>
              <w:pStyle w:val="PL"/>
              <w:rPr>
                <w:color w:val="D4D4D4"/>
              </w:rPr>
            </w:pPr>
            <w:r w:rsidRPr="00C522DE">
              <w:rPr>
                <w:color w:val="D4D4D4"/>
              </w:rPr>
              <w:t>        </w:t>
            </w:r>
            <w:r w:rsidRPr="00C522DE">
              <w:t>locationReporting</w:t>
            </w:r>
            <w:r w:rsidRPr="00C522DE">
              <w:rPr>
                <w:color w:val="D4D4D4"/>
              </w:rPr>
              <w:t>:</w:t>
            </w:r>
          </w:p>
          <w:p w14:paraId="4B9F1E92" w14:textId="77777777" w:rsidR="009F12A6" w:rsidRDefault="009F12A6" w:rsidP="002C6F69">
            <w:pPr>
              <w:pStyle w:val="PL"/>
              <w:rPr>
                <w:color w:val="CE9178"/>
              </w:rPr>
            </w:pPr>
            <w:r w:rsidRPr="00C522DE">
              <w:rPr>
                <w:color w:val="D4D4D4"/>
              </w:rPr>
              <w:t>          </w:t>
            </w:r>
            <w:r w:rsidRPr="00C522DE">
              <w:t>type</w:t>
            </w:r>
            <w:r w:rsidRPr="00C522DE">
              <w:rPr>
                <w:color w:val="D4D4D4"/>
              </w:rPr>
              <w:t>: </w:t>
            </w:r>
            <w:r w:rsidRPr="00C522DE">
              <w:rPr>
                <w:color w:val="CE9178"/>
              </w:rPr>
              <w:t>boolean</w:t>
            </w:r>
          </w:p>
          <w:p w14:paraId="3264A4B3" w14:textId="77777777" w:rsidR="009F12A6" w:rsidRDefault="009F12A6" w:rsidP="002C6F69">
            <w:pPr>
              <w:pStyle w:val="PL"/>
              <w:rPr>
                <w:color w:val="D4D4D4"/>
              </w:rPr>
            </w:pPr>
            <w:r>
              <w:rPr>
                <w:color w:val="D4D4D4"/>
              </w:rPr>
              <w:t>        </w:t>
            </w:r>
            <w:r>
              <w:t>accessReporting</w:t>
            </w:r>
            <w:r>
              <w:rPr>
                <w:color w:val="D4D4D4"/>
              </w:rPr>
              <w:t>:</w:t>
            </w:r>
          </w:p>
          <w:p w14:paraId="5A0F42D0" w14:textId="77777777" w:rsidR="009F12A6" w:rsidRPr="00C522DE" w:rsidRDefault="009F12A6" w:rsidP="002C6F69">
            <w:pPr>
              <w:pStyle w:val="PL"/>
              <w:rPr>
                <w:color w:val="D4D4D4"/>
              </w:rPr>
            </w:pPr>
            <w:r>
              <w:rPr>
                <w:color w:val="D4D4D4"/>
              </w:rPr>
              <w:t>          </w:t>
            </w:r>
            <w:r>
              <w:t>type</w:t>
            </w:r>
            <w:r>
              <w:rPr>
                <w:color w:val="D4D4D4"/>
              </w:rPr>
              <w:t>: </w:t>
            </w:r>
            <w:r>
              <w:rPr>
                <w:color w:val="CE9178"/>
              </w:rPr>
              <w:t>boolean</w:t>
            </w:r>
          </w:p>
        </w:tc>
      </w:tr>
    </w:tbl>
    <w:p w14:paraId="74FE6DDC" w14:textId="77777777" w:rsidR="009F12A6" w:rsidRPr="009F12A6" w:rsidRDefault="009F12A6" w:rsidP="009F12A6"/>
    <w:p w14:paraId="77840CEA" w14:textId="20C21B3D" w:rsidR="00B11A41" w:rsidRDefault="004A2A6D" w:rsidP="00B11A41">
      <w:pPr>
        <w:pStyle w:val="Heading2"/>
      </w:pPr>
      <w:bookmarkStart w:id="2125" w:name="_Toc68899750"/>
      <w:bookmarkStart w:id="2126" w:name="_Toc71214501"/>
      <w:bookmarkStart w:id="2127" w:name="_Toc71722175"/>
      <w:bookmarkStart w:id="2128" w:name="_Toc74859227"/>
      <w:bookmarkStart w:id="2129" w:name="_Toc123800981"/>
      <w:r>
        <w:rPr>
          <w:noProof/>
        </w:rPr>
        <w:t>C</w:t>
      </w:r>
      <w:r w:rsidR="00B11A41">
        <w:rPr>
          <w:noProof/>
        </w:rPr>
        <w:t>.3.7</w:t>
      </w:r>
      <w:r w:rsidR="00B11A41">
        <w:rPr>
          <w:noProof/>
        </w:rPr>
        <w:tab/>
      </w:r>
      <w:r w:rsidR="002361C0">
        <w:rPr>
          <w:noProof/>
        </w:rPr>
        <w:t>M1_</w:t>
      </w:r>
      <w:r w:rsidR="00B11A41" w:rsidRPr="00586B6B">
        <w:t>MetricsReportingProvisioning API</w:t>
      </w:r>
      <w:bookmarkEnd w:id="2125"/>
      <w:bookmarkEnd w:id="2126"/>
      <w:bookmarkEnd w:id="2127"/>
      <w:bookmarkEnd w:id="2128"/>
      <w:bookmarkEnd w:id="2129"/>
    </w:p>
    <w:tbl>
      <w:tblPr>
        <w:tblW w:w="0" w:type="auto"/>
        <w:tblLook w:val="04A0" w:firstRow="1" w:lastRow="0" w:firstColumn="1" w:lastColumn="0" w:noHBand="0" w:noVBand="1"/>
      </w:tblPr>
      <w:tblGrid>
        <w:gridCol w:w="9629"/>
      </w:tblGrid>
      <w:tr w:rsidR="009F12A6" w:rsidRPr="00C522DE"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047FFD4C" w14:textId="77777777" w:rsidR="009F12A6" w:rsidRPr="00C522DE" w:rsidRDefault="009F12A6" w:rsidP="002C6F69">
            <w:pPr>
              <w:pStyle w:val="PL"/>
              <w:rPr>
                <w:color w:val="D4D4D4"/>
              </w:rPr>
            </w:pPr>
            <w:r w:rsidRPr="00C522DE">
              <w:t>openapi</w:t>
            </w:r>
            <w:r w:rsidRPr="00C522DE">
              <w:rPr>
                <w:color w:val="D4D4D4"/>
              </w:rPr>
              <w:t>: </w:t>
            </w:r>
            <w:r w:rsidRPr="00C522DE">
              <w:rPr>
                <w:color w:val="B5CEA8"/>
              </w:rPr>
              <w:t>3.0.0</w:t>
            </w:r>
          </w:p>
          <w:p w14:paraId="3D250375" w14:textId="77777777" w:rsidR="009F12A6" w:rsidRPr="00C522DE" w:rsidRDefault="009F12A6" w:rsidP="002C6F69">
            <w:pPr>
              <w:pStyle w:val="PL"/>
              <w:rPr>
                <w:color w:val="D4D4D4"/>
              </w:rPr>
            </w:pPr>
            <w:r w:rsidRPr="00C522DE">
              <w:t>info</w:t>
            </w:r>
            <w:r w:rsidRPr="00C522DE">
              <w:rPr>
                <w:color w:val="D4D4D4"/>
              </w:rPr>
              <w:t>:</w:t>
            </w:r>
          </w:p>
          <w:p w14:paraId="500277D8" w14:textId="77777777" w:rsidR="009F12A6" w:rsidRPr="00C522DE" w:rsidRDefault="009F12A6" w:rsidP="002C6F69">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09BC793B" w14:textId="44E0E261" w:rsidR="009F12A6" w:rsidRPr="00C522DE" w:rsidRDefault="009F12A6"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.0.</w:t>
            </w:r>
            <w:r>
              <w:rPr>
                <w:color w:val="B5CEA8"/>
              </w:rPr>
              <w:t>1</w:t>
            </w:r>
          </w:p>
          <w:p w14:paraId="1E83852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36981644" w14:textId="77777777" w:rsidR="009F12A6" w:rsidRPr="00C522DE" w:rsidRDefault="009F12A6" w:rsidP="002C6F69">
            <w:pPr>
              <w:pStyle w:val="PL"/>
              <w:rPr>
                <w:color w:val="D4D4D4"/>
              </w:rPr>
            </w:pPr>
            <w:r w:rsidRPr="00C522DE">
              <w:rPr>
                <w:color w:val="CE9178"/>
              </w:rPr>
              <w:t>    5GMS AF M1 Metrics Reporting Provisioning API</w:t>
            </w:r>
          </w:p>
          <w:p w14:paraId="039AF42A" w14:textId="02598D31" w:rsidR="009F12A6" w:rsidRPr="00C522DE" w:rsidRDefault="009F12A6"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6A95B158" w14:textId="77777777" w:rsidR="009F12A6" w:rsidRPr="00C522DE" w:rsidRDefault="009F12A6" w:rsidP="002C6F69">
            <w:pPr>
              <w:pStyle w:val="PL"/>
              <w:rPr>
                <w:color w:val="D4D4D4"/>
              </w:rPr>
            </w:pPr>
            <w:r w:rsidRPr="00C522DE">
              <w:rPr>
                <w:color w:val="CE9178"/>
              </w:rPr>
              <w:t>    All rights reserved.</w:t>
            </w:r>
          </w:p>
          <w:p w14:paraId="0BC15EC1" w14:textId="77777777" w:rsidR="009F12A6" w:rsidRPr="00C522DE" w:rsidRDefault="009F12A6" w:rsidP="002C6F69">
            <w:pPr>
              <w:pStyle w:val="PL"/>
              <w:rPr>
                <w:color w:val="D4D4D4"/>
              </w:rPr>
            </w:pPr>
            <w:r w:rsidRPr="00C522DE">
              <w:t>tags</w:t>
            </w:r>
            <w:r w:rsidRPr="00C522DE">
              <w:rPr>
                <w:color w:val="D4D4D4"/>
              </w:rPr>
              <w:t>:</w:t>
            </w:r>
          </w:p>
          <w:p w14:paraId="145CC72A"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465160D0"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3AFBDB23" w14:textId="77777777" w:rsidR="009F12A6" w:rsidRPr="00C522DE" w:rsidRDefault="009F12A6" w:rsidP="002C6F69">
            <w:pPr>
              <w:pStyle w:val="PL"/>
              <w:rPr>
                <w:color w:val="D4D4D4"/>
              </w:rPr>
            </w:pPr>
            <w:r w:rsidRPr="00C522DE">
              <w:t>externalDocs</w:t>
            </w:r>
            <w:r w:rsidRPr="00C522DE">
              <w:rPr>
                <w:color w:val="D4D4D4"/>
              </w:rPr>
              <w:t>:</w:t>
            </w:r>
          </w:p>
          <w:p w14:paraId="6B12A3CE" w14:textId="408A3E22"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45230AB9" w14:textId="77777777" w:rsidR="009F12A6" w:rsidRPr="00C522DE" w:rsidRDefault="009F12A6"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6C5F42D5" w14:textId="77777777" w:rsidR="009F12A6" w:rsidRPr="00C522DE" w:rsidRDefault="009F12A6" w:rsidP="002C6F69">
            <w:pPr>
              <w:pStyle w:val="PL"/>
              <w:rPr>
                <w:color w:val="D4D4D4"/>
              </w:rPr>
            </w:pPr>
            <w:r w:rsidRPr="00C522DE">
              <w:t>servers</w:t>
            </w:r>
            <w:r w:rsidRPr="00C522DE">
              <w:rPr>
                <w:color w:val="D4D4D4"/>
              </w:rPr>
              <w:t>:</w:t>
            </w:r>
          </w:p>
          <w:p w14:paraId="1D93C73D" w14:textId="77777777" w:rsidR="009F12A6" w:rsidRPr="00C522DE" w:rsidRDefault="009F12A6" w:rsidP="002C6F69">
            <w:pPr>
              <w:pStyle w:val="PL"/>
              <w:rPr>
                <w:color w:val="D4D4D4"/>
              </w:rPr>
            </w:pPr>
            <w:r w:rsidRPr="00C522DE">
              <w:rPr>
                <w:color w:val="D4D4D4"/>
              </w:rPr>
              <w:t>  - </w:t>
            </w:r>
            <w:r w:rsidRPr="00C522DE">
              <w:t>url</w:t>
            </w:r>
            <w:r w:rsidRPr="00C522DE">
              <w:rPr>
                <w:color w:val="D4D4D4"/>
              </w:rPr>
              <w:t>: </w:t>
            </w:r>
            <w:r w:rsidRPr="00C522DE">
              <w:rPr>
                <w:color w:val="CE9178"/>
              </w:rPr>
              <w:t>'{apiRoot}/3gpp-m1/v</w:t>
            </w:r>
            <w:r>
              <w:rPr>
                <w:color w:val="CE9178"/>
              </w:rPr>
              <w:t>2</w:t>
            </w:r>
            <w:r w:rsidRPr="00C522DE">
              <w:rPr>
                <w:color w:val="CE9178"/>
              </w:rPr>
              <w:t>'</w:t>
            </w:r>
          </w:p>
          <w:p w14:paraId="494F2B54" w14:textId="77777777" w:rsidR="009F12A6" w:rsidRPr="00C522DE" w:rsidRDefault="009F12A6" w:rsidP="002C6F69">
            <w:pPr>
              <w:pStyle w:val="PL"/>
              <w:rPr>
                <w:color w:val="D4D4D4"/>
              </w:rPr>
            </w:pPr>
            <w:r w:rsidRPr="00C522DE">
              <w:rPr>
                <w:color w:val="D4D4D4"/>
              </w:rPr>
              <w:t>    </w:t>
            </w:r>
            <w:r w:rsidRPr="00C522DE">
              <w:t>variables</w:t>
            </w:r>
            <w:r w:rsidRPr="00C522DE">
              <w:rPr>
                <w:color w:val="D4D4D4"/>
              </w:rPr>
              <w:t>:</w:t>
            </w:r>
          </w:p>
          <w:p w14:paraId="7D3E09E2" w14:textId="77777777" w:rsidR="009F12A6" w:rsidRPr="00C522DE" w:rsidRDefault="009F12A6" w:rsidP="002C6F69">
            <w:pPr>
              <w:pStyle w:val="PL"/>
              <w:rPr>
                <w:color w:val="D4D4D4"/>
              </w:rPr>
            </w:pPr>
            <w:r w:rsidRPr="00C522DE">
              <w:rPr>
                <w:color w:val="D4D4D4"/>
              </w:rPr>
              <w:t>      </w:t>
            </w:r>
            <w:r w:rsidRPr="00C522DE">
              <w:t>apiRoot</w:t>
            </w:r>
            <w:r w:rsidRPr="00C522DE">
              <w:rPr>
                <w:color w:val="D4D4D4"/>
              </w:rPr>
              <w:t>:</w:t>
            </w:r>
          </w:p>
          <w:p w14:paraId="500E112C" w14:textId="77777777" w:rsidR="009F12A6" w:rsidRPr="00C522DE" w:rsidRDefault="009F12A6"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6B59861"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FA3A172" w14:textId="77777777" w:rsidR="009F12A6" w:rsidRPr="00C522DE" w:rsidRDefault="009F12A6" w:rsidP="002C6F69">
            <w:pPr>
              <w:pStyle w:val="PL"/>
              <w:rPr>
                <w:color w:val="D4D4D4"/>
              </w:rPr>
            </w:pPr>
            <w:r w:rsidRPr="00C522DE">
              <w:t>paths</w:t>
            </w:r>
            <w:r w:rsidRPr="00C522DE">
              <w:rPr>
                <w:color w:val="D4D4D4"/>
              </w:rPr>
              <w:t>:</w:t>
            </w:r>
          </w:p>
          <w:p w14:paraId="037574F3" w14:textId="77777777" w:rsidR="009F12A6" w:rsidRPr="00C522DE" w:rsidRDefault="009F12A6" w:rsidP="002C6F69">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4C143C48"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3F59843A"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8327863"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73416D91"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0153A54"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396B7CA9"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B9A388F"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678A5A3" w14:textId="77777777" w:rsidR="009F12A6" w:rsidRPr="00C522DE" w:rsidRDefault="009F12A6" w:rsidP="002C6F69">
            <w:pPr>
              <w:pStyle w:val="PL"/>
              <w:rPr>
                <w:color w:val="D4D4D4"/>
              </w:rPr>
            </w:pPr>
            <w:r w:rsidRPr="00C522DE">
              <w:rPr>
                <w:color w:val="D4D4D4"/>
              </w:rPr>
              <w:t>    </w:t>
            </w:r>
            <w:r w:rsidRPr="00C522DE">
              <w:t>post</w:t>
            </w:r>
            <w:r w:rsidRPr="00C522DE">
              <w:rPr>
                <w:color w:val="D4D4D4"/>
              </w:rPr>
              <w:t>:</w:t>
            </w:r>
          </w:p>
          <w:p w14:paraId="2D77100B"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4BAF47D1"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1E630441" w14:textId="77777777" w:rsidR="009F12A6" w:rsidRPr="00C522DE" w:rsidRDefault="009F12A6" w:rsidP="002C6F69">
            <w:pPr>
              <w:pStyle w:val="PL"/>
              <w:rPr>
                <w:color w:val="D4D4D4"/>
              </w:rPr>
            </w:pPr>
            <w:r w:rsidRPr="00C522DE">
              <w:rPr>
                <w:color w:val="D4D4D4"/>
              </w:rPr>
              <w:t>      </w:t>
            </w:r>
            <w:r w:rsidRPr="00C522DE">
              <w:t>requestBody</w:t>
            </w:r>
            <w:r w:rsidRPr="00C522DE">
              <w:rPr>
                <w:color w:val="D4D4D4"/>
              </w:rPr>
              <w:t>:</w:t>
            </w:r>
          </w:p>
          <w:p w14:paraId="57A6F79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B757516"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241991EE"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04000F23" w14:textId="77777777" w:rsidR="009F12A6" w:rsidRPr="00C522DE" w:rsidRDefault="009F12A6" w:rsidP="002C6F69">
            <w:pPr>
              <w:pStyle w:val="PL"/>
              <w:rPr>
                <w:color w:val="D4D4D4"/>
              </w:rPr>
            </w:pPr>
            <w:r w:rsidRPr="00C522DE">
              <w:rPr>
                <w:color w:val="D4D4D4"/>
              </w:rPr>
              <w:t>          </w:t>
            </w:r>
            <w:r w:rsidRPr="00C522DE">
              <w:t>application/json</w:t>
            </w:r>
            <w:r w:rsidRPr="00C522DE">
              <w:rPr>
                <w:color w:val="D4D4D4"/>
              </w:rPr>
              <w:t>:</w:t>
            </w:r>
          </w:p>
          <w:p w14:paraId="1151639F"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7A677D2F"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F3A7DA4"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31F2E94D" w14:textId="77777777" w:rsidR="009F12A6" w:rsidRPr="00C522DE" w:rsidRDefault="009F12A6" w:rsidP="002C6F69">
            <w:pPr>
              <w:pStyle w:val="PL"/>
              <w:rPr>
                <w:color w:val="D4D4D4"/>
              </w:rPr>
            </w:pPr>
            <w:r w:rsidRPr="00C522DE">
              <w:rPr>
                <w:color w:val="D4D4D4"/>
              </w:rPr>
              <w:t>        </w:t>
            </w:r>
            <w:r w:rsidRPr="00C522DE">
              <w:rPr>
                <w:color w:val="CE9178"/>
              </w:rPr>
              <w:t>'201'</w:t>
            </w:r>
            <w:r w:rsidRPr="00C522DE">
              <w:rPr>
                <w:color w:val="D4D4D4"/>
              </w:rPr>
              <w:t>:</w:t>
            </w:r>
          </w:p>
          <w:p w14:paraId="4EECF80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73F40233" w14:textId="77777777" w:rsidR="009F12A6" w:rsidRPr="00C522DE" w:rsidRDefault="009F12A6" w:rsidP="002C6F69">
            <w:pPr>
              <w:pStyle w:val="PL"/>
              <w:rPr>
                <w:color w:val="D4D4D4"/>
              </w:rPr>
            </w:pPr>
            <w:r w:rsidRPr="00C522DE">
              <w:rPr>
                <w:color w:val="D4D4D4"/>
              </w:rPr>
              <w:t>          </w:t>
            </w:r>
            <w:r w:rsidRPr="00C522DE">
              <w:t>headers</w:t>
            </w:r>
            <w:r w:rsidRPr="00C522DE">
              <w:rPr>
                <w:color w:val="D4D4D4"/>
              </w:rPr>
              <w:t>:</w:t>
            </w:r>
          </w:p>
          <w:p w14:paraId="730560AD" w14:textId="77777777" w:rsidR="009F12A6" w:rsidRPr="00C522DE" w:rsidRDefault="009F12A6" w:rsidP="002C6F69">
            <w:pPr>
              <w:pStyle w:val="PL"/>
              <w:rPr>
                <w:color w:val="D4D4D4"/>
              </w:rPr>
            </w:pPr>
            <w:r w:rsidRPr="00C522DE">
              <w:rPr>
                <w:color w:val="D4D4D4"/>
              </w:rPr>
              <w:t>            </w:t>
            </w:r>
            <w:r w:rsidRPr="00C522DE">
              <w:t>Location</w:t>
            </w:r>
            <w:r w:rsidRPr="00C522DE">
              <w:rPr>
                <w:color w:val="D4D4D4"/>
              </w:rPr>
              <w:t>:</w:t>
            </w:r>
          </w:p>
          <w:p w14:paraId="305ABA52"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23AA9DCE"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63749C49"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0B9C7C0E"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0D4FEF45" w14:textId="77777777" w:rsidR="009F12A6" w:rsidRPr="00C522DE" w:rsidRDefault="009F12A6" w:rsidP="002C6F69">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4E9AD6CC" w14:textId="77777777" w:rsidR="009F12A6" w:rsidRPr="00C522DE" w:rsidRDefault="009F12A6" w:rsidP="002C6F69">
            <w:pPr>
              <w:pStyle w:val="PL"/>
              <w:rPr>
                <w:color w:val="D4D4D4"/>
              </w:rPr>
            </w:pPr>
            <w:r w:rsidRPr="00C522DE">
              <w:rPr>
                <w:color w:val="D4D4D4"/>
              </w:rPr>
              <w:t>    </w:t>
            </w:r>
            <w:r w:rsidRPr="00C522DE">
              <w:t>parameters</w:t>
            </w:r>
            <w:r w:rsidRPr="00C522DE">
              <w:rPr>
                <w:color w:val="D4D4D4"/>
              </w:rPr>
              <w:t>:</w:t>
            </w:r>
          </w:p>
          <w:p w14:paraId="252F3ACF"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FEFE3DA"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5104F511"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463A62F8"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48F39D1C"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4DF0CEB"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BFF73BB" w14:textId="77777777" w:rsidR="009F12A6" w:rsidRPr="00C522DE" w:rsidRDefault="009F12A6" w:rsidP="002C6F69">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52079709" w14:textId="77777777" w:rsidR="009F12A6" w:rsidRPr="00C522DE" w:rsidRDefault="009F12A6"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083A26C4"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9EDCF4C"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 </w:t>
            </w:r>
          </w:p>
          <w:p w14:paraId="733662E2"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87C74DC"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99BE009" w14:textId="77777777" w:rsidR="009F12A6" w:rsidRPr="00C522DE" w:rsidRDefault="009F12A6" w:rsidP="002C6F69">
            <w:pPr>
              <w:pStyle w:val="PL"/>
              <w:rPr>
                <w:color w:val="D4D4D4"/>
              </w:rPr>
            </w:pPr>
            <w:r w:rsidRPr="00C522DE">
              <w:rPr>
                <w:color w:val="D4D4D4"/>
              </w:rPr>
              <w:t>    </w:t>
            </w:r>
            <w:r w:rsidRPr="00C522DE">
              <w:t>get</w:t>
            </w:r>
            <w:r w:rsidRPr="00C522DE">
              <w:rPr>
                <w:color w:val="D4D4D4"/>
              </w:rPr>
              <w:t>:</w:t>
            </w:r>
          </w:p>
          <w:p w14:paraId="5BEE7104"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657285AF"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757F859B" w14:textId="77777777" w:rsidR="009F12A6" w:rsidRPr="002D6463" w:rsidRDefault="009F12A6" w:rsidP="002C6F69">
            <w:pPr>
              <w:pStyle w:val="PL"/>
              <w:rPr>
                <w:color w:val="D4D4D4"/>
                <w:lang w:val="fr-FR"/>
              </w:rPr>
            </w:pPr>
            <w:r w:rsidRPr="00C522DE">
              <w:rPr>
                <w:color w:val="D4D4D4"/>
              </w:rPr>
              <w:t>      </w:t>
            </w:r>
            <w:r w:rsidRPr="002D6463">
              <w:rPr>
                <w:lang w:val="fr-FR"/>
              </w:rPr>
              <w:t>responses</w:t>
            </w:r>
            <w:r w:rsidRPr="002D6463">
              <w:rPr>
                <w:color w:val="D4D4D4"/>
                <w:lang w:val="fr-FR"/>
              </w:rPr>
              <w:t>:</w:t>
            </w:r>
          </w:p>
          <w:p w14:paraId="38356EE4" w14:textId="77777777" w:rsidR="009F12A6" w:rsidRPr="002D6463" w:rsidRDefault="009F12A6"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4EBE3BC" w14:textId="77777777" w:rsidR="009F12A6" w:rsidRPr="002D6463" w:rsidRDefault="009F12A6"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188CAB5F" w14:textId="77777777" w:rsidR="009F12A6" w:rsidRPr="002D6463" w:rsidRDefault="009F12A6"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7970997" w14:textId="77777777" w:rsidR="009F12A6" w:rsidRPr="00C522DE" w:rsidRDefault="009F12A6" w:rsidP="002C6F69">
            <w:pPr>
              <w:pStyle w:val="PL"/>
              <w:rPr>
                <w:color w:val="D4D4D4"/>
              </w:rPr>
            </w:pPr>
            <w:r w:rsidRPr="002D6463">
              <w:rPr>
                <w:color w:val="D4D4D4"/>
                <w:lang w:val="fr-FR"/>
              </w:rPr>
              <w:t>            </w:t>
            </w:r>
            <w:r w:rsidRPr="00C522DE">
              <w:t>application/json</w:t>
            </w:r>
            <w:r w:rsidRPr="00C522DE">
              <w:rPr>
                <w:color w:val="D4D4D4"/>
              </w:rPr>
              <w:t>:</w:t>
            </w:r>
          </w:p>
          <w:p w14:paraId="2857DAE5"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4D755264"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28E69FF2" w14:textId="77777777" w:rsidR="009F12A6" w:rsidRPr="00C522DE" w:rsidRDefault="009F12A6" w:rsidP="002C6F69">
            <w:pPr>
              <w:pStyle w:val="PL"/>
              <w:rPr>
                <w:color w:val="D4D4D4"/>
              </w:rPr>
            </w:pPr>
            <w:r w:rsidRPr="00C522DE">
              <w:rPr>
                <w:color w:val="D4D4D4"/>
              </w:rPr>
              <w:t>    </w:t>
            </w:r>
            <w:r w:rsidRPr="00C522DE">
              <w:t>put</w:t>
            </w:r>
            <w:r w:rsidRPr="00C522DE">
              <w:rPr>
                <w:color w:val="D4D4D4"/>
              </w:rPr>
              <w:t>:</w:t>
            </w:r>
          </w:p>
          <w:p w14:paraId="3292C3AF"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369CFF7"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4D5C03D5" w14:textId="77777777" w:rsidR="009F12A6" w:rsidRPr="00C522DE" w:rsidRDefault="009F12A6" w:rsidP="002C6F69">
            <w:pPr>
              <w:pStyle w:val="PL"/>
              <w:rPr>
                <w:color w:val="D4D4D4"/>
              </w:rPr>
            </w:pPr>
            <w:r w:rsidRPr="00C522DE">
              <w:rPr>
                <w:color w:val="D4D4D4"/>
              </w:rPr>
              <w:t>      </w:t>
            </w:r>
            <w:r w:rsidRPr="00C522DE">
              <w:t>requestBody</w:t>
            </w:r>
            <w:r w:rsidRPr="00C522DE">
              <w:rPr>
                <w:color w:val="D4D4D4"/>
              </w:rPr>
              <w:t>:</w:t>
            </w:r>
          </w:p>
          <w:p w14:paraId="5E0BD8B2"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07850819"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15945BFC"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77998F29" w14:textId="77777777" w:rsidR="009F12A6" w:rsidRPr="00C522DE" w:rsidRDefault="009F12A6" w:rsidP="002C6F69">
            <w:pPr>
              <w:pStyle w:val="PL"/>
              <w:rPr>
                <w:color w:val="D4D4D4"/>
              </w:rPr>
            </w:pPr>
            <w:r w:rsidRPr="00C522DE">
              <w:rPr>
                <w:color w:val="D4D4D4"/>
              </w:rPr>
              <w:t>          </w:t>
            </w:r>
            <w:r w:rsidRPr="00C522DE">
              <w:t>application/json</w:t>
            </w:r>
            <w:r w:rsidRPr="00C522DE">
              <w:rPr>
                <w:color w:val="D4D4D4"/>
              </w:rPr>
              <w:t>:</w:t>
            </w:r>
          </w:p>
          <w:p w14:paraId="59161613"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3F59AC3F"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E31C274"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05FDC69E"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73B9533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27BA718C"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36A2D868"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54F1BD" w14:textId="77777777" w:rsidR="009F12A6" w:rsidRPr="00C522DE" w:rsidRDefault="009F12A6" w:rsidP="002C6F69">
            <w:pPr>
              <w:pStyle w:val="PL"/>
              <w:rPr>
                <w:color w:val="D4D4D4"/>
              </w:rPr>
            </w:pPr>
            <w:r w:rsidRPr="00C522DE">
              <w:rPr>
                <w:color w:val="D4D4D4"/>
              </w:rPr>
              <w:t>    </w:t>
            </w:r>
            <w:r w:rsidRPr="00C522DE">
              <w:t>patch</w:t>
            </w:r>
            <w:r w:rsidRPr="00C522DE">
              <w:rPr>
                <w:color w:val="D4D4D4"/>
              </w:rPr>
              <w:t>:</w:t>
            </w:r>
          </w:p>
          <w:p w14:paraId="75CA9EF9"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7941A2F3"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66154514" w14:textId="77777777" w:rsidR="009F12A6" w:rsidRPr="00C522DE" w:rsidRDefault="009F12A6" w:rsidP="002C6F69">
            <w:pPr>
              <w:pStyle w:val="PL"/>
              <w:rPr>
                <w:color w:val="D4D4D4"/>
              </w:rPr>
            </w:pPr>
            <w:r w:rsidRPr="00C522DE">
              <w:rPr>
                <w:color w:val="D4D4D4"/>
              </w:rPr>
              <w:t>      </w:t>
            </w:r>
            <w:r w:rsidRPr="00C522DE">
              <w:t>requestBody</w:t>
            </w:r>
            <w:r w:rsidRPr="00C522DE">
              <w:rPr>
                <w:color w:val="D4D4D4"/>
              </w:rPr>
              <w:t>:</w:t>
            </w:r>
          </w:p>
          <w:p w14:paraId="5907F365"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1114F72"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 </w:t>
            </w:r>
            <w:r w:rsidRPr="00C522DE">
              <w:t>true</w:t>
            </w:r>
          </w:p>
          <w:p w14:paraId="30219584"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1371BF46" w14:textId="77777777" w:rsidR="009F12A6" w:rsidRPr="00C522DE" w:rsidRDefault="009F12A6" w:rsidP="002C6F69">
            <w:pPr>
              <w:pStyle w:val="PL"/>
              <w:rPr>
                <w:color w:val="D4D4D4"/>
              </w:rPr>
            </w:pPr>
            <w:r w:rsidRPr="00C522DE">
              <w:rPr>
                <w:color w:val="D4D4D4"/>
              </w:rPr>
              <w:t>          </w:t>
            </w:r>
            <w:r w:rsidRPr="00C522DE">
              <w:t>application/merge-patch+json</w:t>
            </w:r>
            <w:r w:rsidRPr="00C522DE">
              <w:rPr>
                <w:color w:val="D4D4D4"/>
              </w:rPr>
              <w:t>:</w:t>
            </w:r>
          </w:p>
          <w:p w14:paraId="0DC39D80"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247DEC6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DE2E80A" w14:textId="77777777" w:rsidR="009F12A6" w:rsidRPr="00C522DE" w:rsidRDefault="009F12A6" w:rsidP="002C6F69">
            <w:pPr>
              <w:pStyle w:val="PL"/>
              <w:rPr>
                <w:color w:val="D4D4D4"/>
              </w:rPr>
            </w:pPr>
            <w:r w:rsidRPr="00C522DE">
              <w:rPr>
                <w:color w:val="D4D4D4"/>
              </w:rPr>
              <w:t>          </w:t>
            </w:r>
            <w:r w:rsidRPr="00C522DE">
              <w:t>application/json-patch+json</w:t>
            </w:r>
            <w:r w:rsidRPr="00C522DE">
              <w:rPr>
                <w:color w:val="D4D4D4"/>
              </w:rPr>
              <w:t>:</w:t>
            </w:r>
          </w:p>
          <w:p w14:paraId="54EC7916"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0EEE165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EDBB6CF"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2E010DAC" w14:textId="77777777" w:rsidR="009F12A6" w:rsidRPr="00C522DE" w:rsidRDefault="009F12A6" w:rsidP="002C6F69">
            <w:pPr>
              <w:pStyle w:val="PL"/>
              <w:rPr>
                <w:color w:val="D4D4D4"/>
              </w:rPr>
            </w:pPr>
            <w:r w:rsidRPr="00C522DE">
              <w:rPr>
                <w:color w:val="D4D4D4"/>
              </w:rPr>
              <w:t>        </w:t>
            </w:r>
            <w:r w:rsidRPr="00C522DE">
              <w:rPr>
                <w:color w:val="CE9178"/>
              </w:rPr>
              <w:t>'200'</w:t>
            </w:r>
            <w:r w:rsidRPr="00C522DE">
              <w:rPr>
                <w:color w:val="D4D4D4"/>
              </w:rPr>
              <w:t>:</w:t>
            </w:r>
          </w:p>
          <w:p w14:paraId="79765D9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4CF16F74" w14:textId="77777777" w:rsidR="009F12A6" w:rsidRPr="00C522DE" w:rsidRDefault="009F12A6" w:rsidP="002C6F69">
            <w:pPr>
              <w:pStyle w:val="PL"/>
              <w:rPr>
                <w:color w:val="D4D4D4"/>
              </w:rPr>
            </w:pPr>
            <w:r w:rsidRPr="00C522DE">
              <w:rPr>
                <w:color w:val="D4D4D4"/>
              </w:rPr>
              <w:t>          </w:t>
            </w:r>
            <w:r w:rsidRPr="00C522DE">
              <w:t>content</w:t>
            </w:r>
            <w:r w:rsidRPr="00C522DE">
              <w:rPr>
                <w:color w:val="D4D4D4"/>
              </w:rPr>
              <w:t>:</w:t>
            </w:r>
          </w:p>
          <w:p w14:paraId="654D89E2" w14:textId="77777777" w:rsidR="009F12A6" w:rsidRPr="00C522DE" w:rsidRDefault="009F12A6" w:rsidP="002C6F69">
            <w:pPr>
              <w:pStyle w:val="PL"/>
              <w:rPr>
                <w:color w:val="D4D4D4"/>
              </w:rPr>
            </w:pPr>
            <w:r w:rsidRPr="00C522DE">
              <w:rPr>
                <w:color w:val="D4D4D4"/>
              </w:rPr>
              <w:t>            </w:t>
            </w:r>
            <w:r w:rsidRPr="00C522DE">
              <w:t>application/json</w:t>
            </w:r>
            <w:r w:rsidRPr="00C522DE">
              <w:rPr>
                <w:color w:val="D4D4D4"/>
              </w:rPr>
              <w:t>:</w:t>
            </w:r>
          </w:p>
          <w:p w14:paraId="6AAF8DA6" w14:textId="77777777" w:rsidR="009F12A6" w:rsidRPr="00C522DE" w:rsidRDefault="009F12A6" w:rsidP="002C6F69">
            <w:pPr>
              <w:pStyle w:val="PL"/>
              <w:rPr>
                <w:color w:val="D4D4D4"/>
              </w:rPr>
            </w:pPr>
            <w:r w:rsidRPr="00C522DE">
              <w:rPr>
                <w:color w:val="D4D4D4"/>
              </w:rPr>
              <w:t>              </w:t>
            </w:r>
            <w:r w:rsidRPr="00C522DE">
              <w:t>schema</w:t>
            </w:r>
            <w:r w:rsidRPr="00C522DE">
              <w:rPr>
                <w:color w:val="D4D4D4"/>
              </w:rPr>
              <w:t>:</w:t>
            </w:r>
          </w:p>
          <w:p w14:paraId="6BD9FE61"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2500D0B7"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2B53D187"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99E1BD" w14:textId="77777777" w:rsidR="009F12A6" w:rsidRPr="00C522DE" w:rsidRDefault="009F12A6" w:rsidP="002C6F69">
            <w:pPr>
              <w:pStyle w:val="PL"/>
              <w:rPr>
                <w:color w:val="D4D4D4"/>
              </w:rPr>
            </w:pPr>
            <w:r w:rsidRPr="00C522DE">
              <w:rPr>
                <w:color w:val="D4D4D4"/>
              </w:rPr>
              <w:t>    </w:t>
            </w:r>
            <w:r w:rsidRPr="00C522DE">
              <w:t>delete</w:t>
            </w:r>
            <w:r w:rsidRPr="00C522DE">
              <w:rPr>
                <w:color w:val="D4D4D4"/>
              </w:rPr>
              <w:t>:</w:t>
            </w:r>
          </w:p>
          <w:p w14:paraId="2F75E441" w14:textId="77777777" w:rsidR="009F12A6" w:rsidRPr="00C522DE" w:rsidRDefault="009F12A6" w:rsidP="002C6F69">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58C26E39" w14:textId="77777777" w:rsidR="009F12A6" w:rsidRPr="00C522DE" w:rsidRDefault="009F12A6" w:rsidP="002C6F69">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60B6E07" w14:textId="77777777" w:rsidR="009F12A6" w:rsidRPr="00C522DE" w:rsidRDefault="009F12A6" w:rsidP="002C6F69">
            <w:pPr>
              <w:pStyle w:val="PL"/>
              <w:rPr>
                <w:color w:val="D4D4D4"/>
              </w:rPr>
            </w:pPr>
            <w:r w:rsidRPr="00C522DE">
              <w:rPr>
                <w:color w:val="D4D4D4"/>
              </w:rPr>
              <w:t>      </w:t>
            </w:r>
            <w:r w:rsidRPr="00C522DE">
              <w:t>responses</w:t>
            </w:r>
            <w:r w:rsidRPr="00C522DE">
              <w:rPr>
                <w:color w:val="D4D4D4"/>
              </w:rPr>
              <w:t>:</w:t>
            </w:r>
          </w:p>
          <w:p w14:paraId="6F88DCE7" w14:textId="77777777" w:rsidR="009F12A6" w:rsidRPr="00C522DE" w:rsidRDefault="009F12A6" w:rsidP="002C6F69">
            <w:pPr>
              <w:pStyle w:val="PL"/>
              <w:rPr>
                <w:color w:val="D4D4D4"/>
              </w:rPr>
            </w:pPr>
            <w:r w:rsidRPr="00C522DE">
              <w:rPr>
                <w:color w:val="D4D4D4"/>
              </w:rPr>
              <w:t>        </w:t>
            </w:r>
            <w:r w:rsidRPr="00C522DE">
              <w:rPr>
                <w:color w:val="CE9178"/>
              </w:rPr>
              <w:t>'204'</w:t>
            </w:r>
            <w:r w:rsidRPr="00C522DE">
              <w:rPr>
                <w:color w:val="D4D4D4"/>
              </w:rPr>
              <w:t>:</w:t>
            </w:r>
          </w:p>
          <w:p w14:paraId="708F8C5E"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4E08D521" w14:textId="77777777" w:rsidR="009F12A6" w:rsidRPr="00C522DE" w:rsidRDefault="009F12A6" w:rsidP="002C6F69">
            <w:pPr>
              <w:pStyle w:val="PL"/>
              <w:rPr>
                <w:color w:val="D4D4D4"/>
              </w:rPr>
            </w:pPr>
            <w:r w:rsidRPr="00C522DE">
              <w:rPr>
                <w:color w:val="D4D4D4"/>
              </w:rPr>
              <w:t>        </w:t>
            </w:r>
            <w:r w:rsidRPr="00C522DE">
              <w:rPr>
                <w:color w:val="CE9178"/>
              </w:rPr>
              <w:t>'404'</w:t>
            </w:r>
            <w:r w:rsidRPr="00C522DE">
              <w:rPr>
                <w:color w:val="D4D4D4"/>
              </w:rPr>
              <w:t>:</w:t>
            </w:r>
          </w:p>
          <w:p w14:paraId="43E52AE1" w14:textId="77777777" w:rsidR="009F12A6" w:rsidRPr="00C522DE" w:rsidRDefault="009F12A6"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49AAD60D" w14:textId="77777777" w:rsidR="009F12A6" w:rsidRPr="00C522DE" w:rsidRDefault="009F12A6" w:rsidP="002C6F69">
            <w:pPr>
              <w:pStyle w:val="PL"/>
              <w:rPr>
                <w:color w:val="D4D4D4"/>
              </w:rPr>
            </w:pPr>
            <w:r w:rsidRPr="00C522DE">
              <w:t>components</w:t>
            </w:r>
            <w:r w:rsidRPr="00C522DE">
              <w:rPr>
                <w:color w:val="D4D4D4"/>
              </w:rPr>
              <w:t>:</w:t>
            </w:r>
          </w:p>
          <w:p w14:paraId="39E2822C" w14:textId="77777777" w:rsidR="009F12A6" w:rsidRPr="00C522DE" w:rsidRDefault="009F12A6" w:rsidP="002C6F69">
            <w:pPr>
              <w:pStyle w:val="PL"/>
              <w:rPr>
                <w:color w:val="D4D4D4"/>
              </w:rPr>
            </w:pPr>
            <w:r w:rsidRPr="00C522DE">
              <w:rPr>
                <w:color w:val="D4D4D4"/>
              </w:rPr>
              <w:t>  </w:t>
            </w:r>
            <w:r w:rsidRPr="00C522DE">
              <w:t>schemas</w:t>
            </w:r>
            <w:r w:rsidRPr="00C522DE">
              <w:rPr>
                <w:color w:val="D4D4D4"/>
              </w:rPr>
              <w:t>:</w:t>
            </w:r>
          </w:p>
          <w:p w14:paraId="41A89678" w14:textId="77777777" w:rsidR="009F12A6" w:rsidRPr="00C522DE" w:rsidRDefault="009F12A6" w:rsidP="002C6F69">
            <w:pPr>
              <w:pStyle w:val="PL"/>
              <w:rPr>
                <w:color w:val="D4D4D4"/>
              </w:rPr>
            </w:pPr>
            <w:r w:rsidRPr="00C522DE">
              <w:rPr>
                <w:color w:val="D4D4D4"/>
              </w:rPr>
              <w:t>    </w:t>
            </w:r>
            <w:r w:rsidRPr="00C522DE">
              <w:t>MetricsReportingConfiguration</w:t>
            </w:r>
            <w:r w:rsidRPr="00C522DE">
              <w:rPr>
                <w:color w:val="D4D4D4"/>
              </w:rPr>
              <w:t>:</w:t>
            </w:r>
          </w:p>
          <w:p w14:paraId="7BA1542E"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759B3" w14:textId="77777777" w:rsidR="009F12A6" w:rsidRDefault="009F12A6" w:rsidP="002C6F69">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3BA924EF" w14:textId="77777777" w:rsidR="009F12A6" w:rsidRPr="00C522DE" w:rsidRDefault="009F12A6" w:rsidP="002C6F69">
            <w:pPr>
              <w:pStyle w:val="PL"/>
              <w:rPr>
                <w:color w:val="D4D4D4"/>
              </w:rPr>
            </w:pPr>
            <w:r w:rsidRPr="00C522DE">
              <w:rPr>
                <w:color w:val="D4D4D4"/>
              </w:rPr>
              <w:t>      </w:t>
            </w:r>
            <w:r w:rsidRPr="00C522DE">
              <w:t>required</w:t>
            </w:r>
            <w:r w:rsidRPr="00C522DE">
              <w:rPr>
                <w:color w:val="D4D4D4"/>
              </w:rPr>
              <w:t>:</w:t>
            </w:r>
          </w:p>
          <w:p w14:paraId="62FAB6DE" w14:textId="77777777" w:rsidR="009F12A6" w:rsidRPr="00C522DE" w:rsidRDefault="009F12A6" w:rsidP="002C6F69">
            <w:pPr>
              <w:pStyle w:val="PL"/>
              <w:rPr>
                <w:color w:val="D4D4D4"/>
              </w:rPr>
            </w:pPr>
            <w:r w:rsidRPr="00C522DE">
              <w:rPr>
                <w:color w:val="D4D4D4"/>
              </w:rPr>
              <w:t>        - </w:t>
            </w:r>
            <w:r w:rsidRPr="00C522DE">
              <w:rPr>
                <w:color w:val="CE9178"/>
              </w:rPr>
              <w:t>metricsReportingConfigurationId</w:t>
            </w:r>
          </w:p>
          <w:p w14:paraId="47465EE1" w14:textId="77777777" w:rsidR="009F12A6" w:rsidRPr="00C522DE" w:rsidRDefault="009F12A6" w:rsidP="002C6F69">
            <w:pPr>
              <w:pStyle w:val="PL"/>
              <w:rPr>
                <w:color w:val="D4D4D4"/>
              </w:rPr>
            </w:pPr>
            <w:r w:rsidRPr="00C522DE">
              <w:rPr>
                <w:color w:val="D4D4D4"/>
              </w:rPr>
              <w:t>        - </w:t>
            </w:r>
            <w:r w:rsidRPr="00C522DE">
              <w:rPr>
                <w:color w:val="CE9178"/>
              </w:rPr>
              <w:t>scheme</w:t>
            </w:r>
          </w:p>
          <w:p w14:paraId="71B2BDB8" w14:textId="77777777" w:rsidR="009F12A6" w:rsidRPr="00C522DE" w:rsidRDefault="009F12A6" w:rsidP="002C6F69">
            <w:pPr>
              <w:pStyle w:val="PL"/>
              <w:rPr>
                <w:color w:val="D4D4D4"/>
              </w:rPr>
            </w:pPr>
            <w:r w:rsidRPr="00C522DE">
              <w:rPr>
                <w:color w:val="D4D4D4"/>
              </w:rPr>
              <w:t>      </w:t>
            </w:r>
            <w:r w:rsidRPr="00C522DE">
              <w:t>properties</w:t>
            </w:r>
            <w:r w:rsidRPr="00C522DE">
              <w:rPr>
                <w:color w:val="D4D4D4"/>
              </w:rPr>
              <w:t>:</w:t>
            </w:r>
          </w:p>
          <w:p w14:paraId="71252FD4" w14:textId="77777777" w:rsidR="009F12A6" w:rsidRPr="00C522DE" w:rsidRDefault="009F12A6" w:rsidP="002C6F69">
            <w:pPr>
              <w:pStyle w:val="PL"/>
              <w:rPr>
                <w:color w:val="D4D4D4"/>
              </w:rPr>
            </w:pPr>
            <w:r w:rsidRPr="00C522DE">
              <w:rPr>
                <w:color w:val="D4D4D4"/>
              </w:rPr>
              <w:t>        </w:t>
            </w:r>
            <w:r w:rsidRPr="00C522DE">
              <w:t>metricsReportingConfigurationId</w:t>
            </w:r>
            <w:r w:rsidRPr="00C522DE">
              <w:rPr>
                <w:color w:val="D4D4D4"/>
              </w:rPr>
              <w:t>:</w:t>
            </w:r>
          </w:p>
          <w:p w14:paraId="3AA8DF1D"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B842230" w14:textId="77777777" w:rsidR="009F12A6" w:rsidRPr="00C522DE" w:rsidRDefault="009F12A6" w:rsidP="002C6F69">
            <w:pPr>
              <w:pStyle w:val="PL"/>
              <w:rPr>
                <w:color w:val="D4D4D4"/>
              </w:rPr>
            </w:pPr>
            <w:r w:rsidRPr="00C522DE">
              <w:rPr>
                <w:color w:val="D4D4D4"/>
              </w:rPr>
              <w:t>        </w:t>
            </w:r>
            <w:r w:rsidRPr="00C522DE">
              <w:t>scheme</w:t>
            </w:r>
            <w:r w:rsidRPr="00C522DE">
              <w:rPr>
                <w:color w:val="D4D4D4"/>
              </w:rPr>
              <w:t>:</w:t>
            </w:r>
          </w:p>
          <w:p w14:paraId="172096A8"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58407163" w14:textId="77777777" w:rsidR="009F12A6" w:rsidRPr="00C522DE" w:rsidRDefault="009F12A6" w:rsidP="002C6F69">
            <w:pPr>
              <w:pStyle w:val="PL"/>
              <w:rPr>
                <w:color w:val="D4D4D4"/>
              </w:rPr>
            </w:pPr>
            <w:r w:rsidRPr="00C522DE">
              <w:rPr>
                <w:color w:val="D4D4D4"/>
              </w:rPr>
              <w:t>        </w:t>
            </w:r>
            <w:r w:rsidRPr="00C522DE">
              <w:t>dataNetworkName</w:t>
            </w:r>
            <w:r w:rsidRPr="00C522DE">
              <w:rPr>
                <w:color w:val="D4D4D4"/>
              </w:rPr>
              <w:t>:</w:t>
            </w:r>
          </w:p>
          <w:p w14:paraId="3B4AD24F"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4072F764" w14:textId="77777777" w:rsidR="009F12A6" w:rsidRPr="00C522DE" w:rsidRDefault="009F12A6" w:rsidP="002C6F69">
            <w:pPr>
              <w:pStyle w:val="PL"/>
              <w:rPr>
                <w:color w:val="D4D4D4"/>
              </w:rPr>
            </w:pPr>
            <w:r w:rsidRPr="00C522DE">
              <w:rPr>
                <w:color w:val="D4D4D4"/>
              </w:rPr>
              <w:t>        </w:t>
            </w:r>
            <w:r w:rsidRPr="00C522DE">
              <w:t>reportingInterval</w:t>
            </w:r>
            <w:r w:rsidRPr="00C522DE">
              <w:rPr>
                <w:color w:val="D4D4D4"/>
              </w:rPr>
              <w:t>:</w:t>
            </w:r>
          </w:p>
          <w:p w14:paraId="1589973D"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5A7BC5D1" w14:textId="77777777" w:rsidR="009F12A6" w:rsidRPr="00C522DE" w:rsidRDefault="009F12A6" w:rsidP="002C6F69">
            <w:pPr>
              <w:pStyle w:val="PL"/>
              <w:rPr>
                <w:color w:val="D4D4D4"/>
              </w:rPr>
            </w:pPr>
            <w:r w:rsidRPr="00C522DE">
              <w:rPr>
                <w:color w:val="D4D4D4"/>
              </w:rPr>
              <w:t>        </w:t>
            </w:r>
            <w:r w:rsidRPr="00C522DE">
              <w:t>samplePercentage</w:t>
            </w:r>
            <w:r w:rsidRPr="00C522DE">
              <w:rPr>
                <w:color w:val="D4D4D4"/>
              </w:rPr>
              <w:t>:</w:t>
            </w:r>
          </w:p>
          <w:p w14:paraId="5960C7C7" w14:textId="77777777" w:rsidR="009F12A6" w:rsidRPr="00C522DE" w:rsidRDefault="009F12A6"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70DD09DD" w14:textId="77777777" w:rsidR="009F12A6" w:rsidRPr="00C522DE" w:rsidRDefault="009F12A6" w:rsidP="002C6F69">
            <w:pPr>
              <w:pStyle w:val="PL"/>
              <w:rPr>
                <w:color w:val="D4D4D4"/>
              </w:rPr>
            </w:pPr>
            <w:r w:rsidRPr="00C522DE">
              <w:rPr>
                <w:color w:val="D4D4D4"/>
              </w:rPr>
              <w:t>        </w:t>
            </w:r>
            <w:r w:rsidRPr="00C522DE">
              <w:t>urlFilters</w:t>
            </w:r>
            <w:r w:rsidRPr="00C522DE">
              <w:rPr>
                <w:color w:val="D4D4D4"/>
              </w:rPr>
              <w:t>:</w:t>
            </w:r>
          </w:p>
          <w:p w14:paraId="6AD044B1"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52E8193C" w14:textId="77777777" w:rsidR="009F12A6" w:rsidRPr="00C522DE" w:rsidRDefault="009F12A6" w:rsidP="002C6F69">
            <w:pPr>
              <w:pStyle w:val="PL"/>
              <w:rPr>
                <w:color w:val="D4D4D4"/>
              </w:rPr>
            </w:pPr>
            <w:r w:rsidRPr="00C522DE">
              <w:rPr>
                <w:color w:val="D4D4D4"/>
              </w:rPr>
              <w:t>          </w:t>
            </w:r>
            <w:r w:rsidRPr="00C522DE">
              <w:t>items</w:t>
            </w:r>
            <w:r w:rsidRPr="00C522DE">
              <w:rPr>
                <w:color w:val="D4D4D4"/>
              </w:rPr>
              <w:t>:</w:t>
            </w:r>
          </w:p>
          <w:p w14:paraId="2D1CF208"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A7DF193" w14:textId="77777777" w:rsidR="009F12A6" w:rsidRPr="00C522DE" w:rsidRDefault="009F12A6" w:rsidP="002C6F69">
            <w:pPr>
              <w:pStyle w:val="PL"/>
              <w:rPr>
                <w:color w:val="D4D4D4"/>
              </w:rPr>
            </w:pPr>
            <w:r w:rsidRPr="00C522DE">
              <w:rPr>
                <w:color w:val="D4D4D4"/>
              </w:rPr>
              <w:t>          </w:t>
            </w:r>
            <w:r w:rsidRPr="00C522DE">
              <w:t>minItems</w:t>
            </w:r>
            <w:r w:rsidRPr="00C522DE">
              <w:rPr>
                <w:color w:val="D4D4D4"/>
              </w:rPr>
              <w:t>: </w:t>
            </w:r>
            <w:r w:rsidRPr="00C522DE">
              <w:rPr>
                <w:color w:val="B5CEA8"/>
              </w:rPr>
              <w:t>1</w:t>
            </w:r>
          </w:p>
          <w:p w14:paraId="5CA977FB" w14:textId="77777777" w:rsidR="009F12A6" w:rsidRPr="00C522DE" w:rsidRDefault="009F12A6" w:rsidP="002C6F69">
            <w:pPr>
              <w:pStyle w:val="PL"/>
              <w:rPr>
                <w:color w:val="D4D4D4"/>
              </w:rPr>
            </w:pPr>
            <w:r w:rsidRPr="00C522DE">
              <w:rPr>
                <w:color w:val="D4D4D4"/>
              </w:rPr>
              <w:t>        </w:t>
            </w:r>
            <w:r w:rsidRPr="00C522DE">
              <w:t>metrics</w:t>
            </w:r>
            <w:r w:rsidRPr="00C522DE">
              <w:rPr>
                <w:color w:val="D4D4D4"/>
              </w:rPr>
              <w:t>:</w:t>
            </w:r>
          </w:p>
          <w:p w14:paraId="6C6CC161"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2343A758" w14:textId="77777777" w:rsidR="009F12A6" w:rsidRPr="00C522DE" w:rsidRDefault="009F12A6" w:rsidP="002C6F69">
            <w:pPr>
              <w:pStyle w:val="PL"/>
              <w:rPr>
                <w:color w:val="D4D4D4"/>
              </w:rPr>
            </w:pPr>
            <w:r w:rsidRPr="00C522DE">
              <w:rPr>
                <w:color w:val="D4D4D4"/>
              </w:rPr>
              <w:t>          </w:t>
            </w:r>
            <w:r w:rsidRPr="00C522DE">
              <w:t>items</w:t>
            </w:r>
            <w:r w:rsidRPr="00C522DE">
              <w:rPr>
                <w:color w:val="D4D4D4"/>
              </w:rPr>
              <w:t>:</w:t>
            </w:r>
          </w:p>
          <w:p w14:paraId="75778D3E" w14:textId="77777777" w:rsidR="009F12A6" w:rsidRPr="00C522DE" w:rsidRDefault="009F12A6"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6727F29" w14:textId="77777777" w:rsidR="009F12A6" w:rsidRPr="00C522DE" w:rsidRDefault="009F12A6" w:rsidP="002C6F69">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519BC608" w14:textId="77777777" w:rsidR="009F12A6" w:rsidRPr="009F12A6" w:rsidRDefault="009F12A6" w:rsidP="009F12A6"/>
    <w:p w14:paraId="1FF05709" w14:textId="081F966A" w:rsidR="00B11A41" w:rsidRDefault="004A2A6D" w:rsidP="00B11A41">
      <w:pPr>
        <w:pStyle w:val="Heading2"/>
      </w:pPr>
      <w:bookmarkStart w:id="2130" w:name="_Toc68899751"/>
      <w:bookmarkStart w:id="2131" w:name="_Toc71214502"/>
      <w:bookmarkStart w:id="2132" w:name="_Toc71722176"/>
      <w:bookmarkStart w:id="2133" w:name="_Toc74859228"/>
      <w:bookmarkStart w:id="2134" w:name="_Toc123800982"/>
      <w:r>
        <w:rPr>
          <w:noProof/>
        </w:rPr>
        <w:t>C</w:t>
      </w:r>
      <w:r w:rsidR="00B11A41">
        <w:rPr>
          <w:noProof/>
        </w:rPr>
        <w:t>.3.8</w:t>
      </w:r>
      <w:r w:rsidR="00B11A41">
        <w:rPr>
          <w:noProof/>
        </w:rPr>
        <w:tab/>
      </w:r>
      <w:r w:rsidR="002361C0">
        <w:rPr>
          <w:noProof/>
        </w:rPr>
        <w:t>M1_</w:t>
      </w:r>
      <w:r w:rsidR="00B11A41" w:rsidRPr="00586B6B">
        <w:t>PolicyTemplatesProvisioning API</w:t>
      </w:r>
      <w:bookmarkEnd w:id="2130"/>
      <w:bookmarkEnd w:id="2131"/>
      <w:bookmarkEnd w:id="2132"/>
      <w:bookmarkEnd w:id="2133"/>
      <w:bookmarkEnd w:id="2134"/>
    </w:p>
    <w:tbl>
      <w:tblPr>
        <w:tblW w:w="0" w:type="auto"/>
        <w:tblLook w:val="04A0" w:firstRow="1" w:lastRow="0" w:firstColumn="1" w:lastColumn="0" w:noHBand="0" w:noVBand="1"/>
      </w:tblPr>
      <w:tblGrid>
        <w:gridCol w:w="9629"/>
      </w:tblGrid>
      <w:tr w:rsidR="006440DB" w:rsidRPr="00C522DE" w14:paraId="2E7F6399"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3BDABFB3" w14:textId="77777777" w:rsidR="006440DB" w:rsidRPr="00C522DE" w:rsidRDefault="006440DB" w:rsidP="00B5532A">
            <w:pPr>
              <w:pStyle w:val="PL"/>
              <w:rPr>
                <w:color w:val="D4D4D4"/>
              </w:rPr>
            </w:pPr>
            <w:r w:rsidRPr="00C522DE">
              <w:t>openapi</w:t>
            </w:r>
            <w:r w:rsidRPr="00C522DE">
              <w:rPr>
                <w:color w:val="D4D4D4"/>
              </w:rPr>
              <w:t>: </w:t>
            </w:r>
            <w:r w:rsidRPr="00C522DE">
              <w:rPr>
                <w:color w:val="B5CEA8"/>
              </w:rPr>
              <w:t>3.0.0</w:t>
            </w:r>
          </w:p>
          <w:p w14:paraId="51F90021" w14:textId="77777777" w:rsidR="006440DB" w:rsidRPr="00C522DE" w:rsidRDefault="006440DB" w:rsidP="00B5532A">
            <w:pPr>
              <w:pStyle w:val="PL"/>
              <w:rPr>
                <w:color w:val="D4D4D4"/>
              </w:rPr>
            </w:pPr>
            <w:r w:rsidRPr="00C522DE">
              <w:t>info</w:t>
            </w:r>
            <w:r w:rsidRPr="00C522DE">
              <w:rPr>
                <w:color w:val="D4D4D4"/>
              </w:rPr>
              <w:t>:</w:t>
            </w:r>
          </w:p>
          <w:p w14:paraId="5886E47A" w14:textId="77777777" w:rsidR="006440DB" w:rsidRPr="00C522DE" w:rsidRDefault="006440DB" w:rsidP="00B5532A">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49F80B24" w14:textId="2DF16F3B" w:rsidR="006440DB" w:rsidRPr="00C522DE" w:rsidRDefault="006440DB" w:rsidP="00B5532A">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1</w:t>
            </w:r>
            <w:r w:rsidRPr="00C522DE">
              <w:rPr>
                <w:color w:val="B5CEA8"/>
              </w:rPr>
              <w:t>.</w:t>
            </w:r>
            <w:r>
              <w:rPr>
                <w:color w:val="B5CEA8"/>
              </w:rPr>
              <w:t>0</w:t>
            </w:r>
          </w:p>
          <w:p w14:paraId="4BD0305B"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586C0"/>
              </w:rPr>
              <w:t>|</w:t>
            </w:r>
          </w:p>
          <w:p w14:paraId="0CDBE974" w14:textId="77777777" w:rsidR="006440DB" w:rsidRPr="00C522DE" w:rsidRDefault="006440DB" w:rsidP="00B5532A">
            <w:pPr>
              <w:pStyle w:val="PL"/>
              <w:rPr>
                <w:color w:val="D4D4D4"/>
              </w:rPr>
            </w:pPr>
            <w:r w:rsidRPr="00C522DE">
              <w:rPr>
                <w:color w:val="CE9178"/>
              </w:rPr>
              <w:t>    5GMS AF M1 Policy Templates Provisioning API</w:t>
            </w:r>
          </w:p>
          <w:p w14:paraId="6B97CB2C" w14:textId="77777777" w:rsidR="006440DB" w:rsidRPr="00C522DE" w:rsidRDefault="006440DB" w:rsidP="00B5532A">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395A547D" w14:textId="77777777" w:rsidR="006440DB" w:rsidRPr="00C522DE" w:rsidRDefault="006440DB" w:rsidP="00B5532A">
            <w:pPr>
              <w:pStyle w:val="PL"/>
              <w:rPr>
                <w:color w:val="D4D4D4"/>
              </w:rPr>
            </w:pPr>
            <w:r w:rsidRPr="00C522DE">
              <w:rPr>
                <w:color w:val="CE9178"/>
              </w:rPr>
              <w:t>    All rights reserved.</w:t>
            </w:r>
          </w:p>
          <w:p w14:paraId="596822D7" w14:textId="77777777" w:rsidR="006440DB" w:rsidRPr="00C522DE" w:rsidRDefault="006440DB" w:rsidP="00B5532A">
            <w:pPr>
              <w:pStyle w:val="PL"/>
              <w:rPr>
                <w:color w:val="D4D4D4"/>
              </w:rPr>
            </w:pPr>
            <w:r>
              <w:t>t</w:t>
            </w:r>
            <w:r w:rsidRPr="00C522DE">
              <w:t>ags</w:t>
            </w:r>
            <w:r w:rsidRPr="00C522DE">
              <w:rPr>
                <w:color w:val="D4D4D4"/>
              </w:rPr>
              <w:t>:</w:t>
            </w:r>
          </w:p>
          <w:p w14:paraId="0B0D6D5F" w14:textId="77777777" w:rsidR="006440DB" w:rsidRPr="00C522DE" w:rsidRDefault="006440DB" w:rsidP="00B5532A">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1D299222"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5ED7D3CD" w14:textId="77777777" w:rsidR="006440DB" w:rsidRPr="00C522DE" w:rsidRDefault="006440DB" w:rsidP="00B5532A">
            <w:pPr>
              <w:pStyle w:val="PL"/>
              <w:rPr>
                <w:color w:val="D4D4D4"/>
              </w:rPr>
            </w:pPr>
            <w:r w:rsidRPr="00C522DE">
              <w:t>externalDocs</w:t>
            </w:r>
            <w:r w:rsidRPr="00C522DE">
              <w:rPr>
                <w:color w:val="D4D4D4"/>
              </w:rPr>
              <w:t>:</w:t>
            </w:r>
          </w:p>
          <w:p w14:paraId="18E55B2F" w14:textId="2757677F"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V17.5.0</w:t>
            </w:r>
            <w:r w:rsidRPr="00C522DE">
              <w:rPr>
                <w:color w:val="CE9178"/>
              </w:rPr>
              <w:t>; 5G Media Streaming (5GMS); Protocols'</w:t>
            </w:r>
          </w:p>
          <w:p w14:paraId="31E7C948" w14:textId="77777777" w:rsidR="006440DB" w:rsidRPr="00C522DE" w:rsidRDefault="006440DB" w:rsidP="00B5532A">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4219345" w14:textId="77777777" w:rsidR="006440DB" w:rsidRPr="00C522DE" w:rsidRDefault="006440DB" w:rsidP="00B5532A">
            <w:pPr>
              <w:pStyle w:val="PL"/>
              <w:rPr>
                <w:color w:val="D4D4D4"/>
              </w:rPr>
            </w:pPr>
            <w:r w:rsidRPr="00C522DE">
              <w:t>servers</w:t>
            </w:r>
            <w:r w:rsidRPr="00C522DE">
              <w:rPr>
                <w:color w:val="D4D4D4"/>
              </w:rPr>
              <w:t>:</w:t>
            </w:r>
          </w:p>
          <w:p w14:paraId="371B75D0" w14:textId="77777777" w:rsidR="006440DB" w:rsidRPr="00C522DE" w:rsidRDefault="006440DB" w:rsidP="00B5532A">
            <w:pPr>
              <w:pStyle w:val="PL"/>
              <w:rPr>
                <w:color w:val="D4D4D4"/>
              </w:rPr>
            </w:pPr>
            <w:r w:rsidRPr="00C522DE">
              <w:rPr>
                <w:color w:val="D4D4D4"/>
              </w:rPr>
              <w:t>  - </w:t>
            </w:r>
            <w:r w:rsidRPr="00C522DE">
              <w:t>url</w:t>
            </w:r>
            <w:r w:rsidRPr="00C522DE">
              <w:rPr>
                <w:color w:val="D4D4D4"/>
              </w:rPr>
              <w:t>: </w:t>
            </w:r>
            <w:r w:rsidRPr="00C522DE">
              <w:rPr>
                <w:color w:val="CE9178"/>
              </w:rPr>
              <w:t>'{apiRoot}/3gpp-m1/v</w:t>
            </w:r>
            <w:r>
              <w:rPr>
                <w:color w:val="CE9178"/>
              </w:rPr>
              <w:t>2</w:t>
            </w:r>
            <w:r w:rsidRPr="00C522DE">
              <w:rPr>
                <w:color w:val="CE9178"/>
              </w:rPr>
              <w:t>'</w:t>
            </w:r>
          </w:p>
          <w:p w14:paraId="33838BCC" w14:textId="77777777" w:rsidR="006440DB" w:rsidRPr="00C522DE" w:rsidRDefault="006440DB" w:rsidP="00B5532A">
            <w:pPr>
              <w:pStyle w:val="PL"/>
              <w:rPr>
                <w:color w:val="D4D4D4"/>
              </w:rPr>
            </w:pPr>
            <w:r w:rsidRPr="00C522DE">
              <w:rPr>
                <w:color w:val="D4D4D4"/>
              </w:rPr>
              <w:t>    </w:t>
            </w:r>
            <w:r w:rsidRPr="00C522DE">
              <w:t>variables</w:t>
            </w:r>
            <w:r w:rsidRPr="00C522DE">
              <w:rPr>
                <w:color w:val="D4D4D4"/>
              </w:rPr>
              <w:t>:</w:t>
            </w:r>
          </w:p>
          <w:p w14:paraId="5896E5C7" w14:textId="77777777" w:rsidR="006440DB" w:rsidRPr="00C522DE" w:rsidRDefault="006440DB" w:rsidP="00B5532A">
            <w:pPr>
              <w:pStyle w:val="PL"/>
              <w:rPr>
                <w:color w:val="D4D4D4"/>
              </w:rPr>
            </w:pPr>
            <w:r w:rsidRPr="00C522DE">
              <w:rPr>
                <w:color w:val="D4D4D4"/>
              </w:rPr>
              <w:t>      </w:t>
            </w:r>
            <w:r w:rsidRPr="00C522DE">
              <w:t>apiRoot</w:t>
            </w:r>
            <w:r w:rsidRPr="00C522DE">
              <w:rPr>
                <w:color w:val="D4D4D4"/>
              </w:rPr>
              <w:t>:</w:t>
            </w:r>
          </w:p>
          <w:p w14:paraId="2FF9E6E0" w14:textId="77777777" w:rsidR="006440DB" w:rsidRPr="00C522DE" w:rsidRDefault="006440DB" w:rsidP="00B5532A">
            <w:pPr>
              <w:pStyle w:val="PL"/>
              <w:rPr>
                <w:color w:val="D4D4D4"/>
              </w:rPr>
            </w:pPr>
            <w:r w:rsidRPr="00C522DE">
              <w:rPr>
                <w:color w:val="D4D4D4"/>
              </w:rPr>
              <w:t>        </w:t>
            </w:r>
            <w:r w:rsidRPr="00C522DE">
              <w:t>default</w:t>
            </w:r>
            <w:r w:rsidRPr="00C522DE">
              <w:rPr>
                <w:color w:val="D4D4D4"/>
              </w:rPr>
              <w:t>: </w:t>
            </w:r>
            <w:r w:rsidRPr="00AA14D2">
              <w:rPr>
                <w:color w:val="CE9178"/>
              </w:rPr>
              <w:t>https://example</w:t>
            </w:r>
            <w:r w:rsidRPr="00C522DE">
              <w:rPr>
                <w:color w:val="CE9178"/>
              </w:rPr>
              <w:t>.com</w:t>
            </w:r>
          </w:p>
          <w:p w14:paraId="211AE237"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F650C5C" w14:textId="77777777" w:rsidR="006440DB" w:rsidRPr="00C522DE" w:rsidRDefault="006440DB" w:rsidP="00B5532A">
            <w:pPr>
              <w:pStyle w:val="PL"/>
              <w:rPr>
                <w:color w:val="D4D4D4"/>
              </w:rPr>
            </w:pPr>
            <w:r w:rsidRPr="00C522DE">
              <w:t>paths</w:t>
            </w:r>
            <w:r w:rsidRPr="00C522DE">
              <w:rPr>
                <w:color w:val="D4D4D4"/>
              </w:rPr>
              <w:t>:</w:t>
            </w:r>
          </w:p>
          <w:p w14:paraId="0297D7A1" w14:textId="77777777" w:rsidR="006440DB" w:rsidRPr="00C522DE" w:rsidRDefault="006440DB" w:rsidP="00B5532A">
            <w:pPr>
              <w:pStyle w:val="PL"/>
              <w:rPr>
                <w:color w:val="D4D4D4"/>
              </w:rPr>
            </w:pPr>
            <w:r w:rsidRPr="00C522DE">
              <w:rPr>
                <w:color w:val="D4D4D4"/>
              </w:rPr>
              <w:t>  </w:t>
            </w:r>
            <w:r w:rsidRPr="00C522DE">
              <w:t>/provisioning-sessions/{provisioningSessionId}/policy-templates</w:t>
            </w:r>
            <w:r w:rsidRPr="00C522DE">
              <w:rPr>
                <w:color w:val="D4D4D4"/>
              </w:rPr>
              <w:t>:</w:t>
            </w:r>
          </w:p>
          <w:p w14:paraId="1637E36E" w14:textId="77777777" w:rsidR="006440DB" w:rsidRPr="00C522DE" w:rsidRDefault="006440DB" w:rsidP="00B5532A">
            <w:pPr>
              <w:pStyle w:val="PL"/>
              <w:rPr>
                <w:color w:val="D4D4D4"/>
              </w:rPr>
            </w:pPr>
            <w:r w:rsidRPr="00C522DE">
              <w:rPr>
                <w:color w:val="D4D4D4"/>
              </w:rPr>
              <w:t>    </w:t>
            </w:r>
            <w:r w:rsidRPr="00C522DE">
              <w:t>parameters</w:t>
            </w:r>
            <w:r w:rsidRPr="00C522DE">
              <w:rPr>
                <w:color w:val="D4D4D4"/>
              </w:rPr>
              <w:t>:</w:t>
            </w:r>
          </w:p>
          <w:p w14:paraId="791C9F51" w14:textId="77777777" w:rsidR="006440DB" w:rsidRPr="00C522DE" w:rsidRDefault="006440DB" w:rsidP="00B5532A">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A18EBA6" w14:textId="77777777" w:rsidR="006440DB" w:rsidRPr="00C522DE" w:rsidRDefault="006440DB" w:rsidP="00B5532A">
            <w:pPr>
              <w:pStyle w:val="PL"/>
              <w:rPr>
                <w:color w:val="D4D4D4"/>
              </w:rPr>
            </w:pPr>
            <w:r w:rsidRPr="00C522DE">
              <w:rPr>
                <w:color w:val="D4D4D4"/>
              </w:rPr>
              <w:t>        </w:t>
            </w:r>
            <w:r w:rsidRPr="00C522DE">
              <w:t>in</w:t>
            </w:r>
            <w:r w:rsidRPr="00C522DE">
              <w:rPr>
                <w:color w:val="D4D4D4"/>
              </w:rPr>
              <w:t>: </w:t>
            </w:r>
            <w:r w:rsidRPr="00C522DE">
              <w:rPr>
                <w:color w:val="CE9178"/>
              </w:rPr>
              <w:t>path</w:t>
            </w:r>
          </w:p>
          <w:p w14:paraId="091517A6"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0938F4B4"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6910561C"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2C45D45"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23AE587" w14:textId="77777777" w:rsidR="006440DB" w:rsidRPr="00C522DE" w:rsidRDefault="006440DB" w:rsidP="00B5532A">
            <w:pPr>
              <w:pStyle w:val="PL"/>
              <w:rPr>
                <w:color w:val="D4D4D4"/>
              </w:rPr>
            </w:pPr>
            <w:r w:rsidRPr="00C522DE">
              <w:rPr>
                <w:color w:val="D4D4D4"/>
              </w:rPr>
              <w:t>    </w:t>
            </w:r>
            <w:r w:rsidRPr="00C522DE">
              <w:t>post</w:t>
            </w:r>
            <w:r w:rsidRPr="00C522DE">
              <w:rPr>
                <w:color w:val="D4D4D4"/>
              </w:rPr>
              <w:t>:</w:t>
            </w:r>
          </w:p>
          <w:p w14:paraId="18842E22" w14:textId="77777777" w:rsidR="006440DB" w:rsidRPr="00C522DE" w:rsidRDefault="006440DB" w:rsidP="00B5532A">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21EA89C6" w14:textId="77777777" w:rsidR="006440DB" w:rsidRPr="00C522DE" w:rsidRDefault="006440DB" w:rsidP="00B5532A">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3DB425FB" w14:textId="77777777" w:rsidR="006440DB" w:rsidRPr="00C522DE" w:rsidRDefault="006440DB" w:rsidP="00B5532A">
            <w:pPr>
              <w:pStyle w:val="PL"/>
              <w:rPr>
                <w:color w:val="D4D4D4"/>
              </w:rPr>
            </w:pPr>
            <w:r w:rsidRPr="00C522DE">
              <w:rPr>
                <w:color w:val="D4D4D4"/>
              </w:rPr>
              <w:t>      </w:t>
            </w:r>
            <w:r w:rsidRPr="00C522DE">
              <w:t>requestBody</w:t>
            </w:r>
            <w:r w:rsidRPr="00C522DE">
              <w:rPr>
                <w:color w:val="D4D4D4"/>
              </w:rPr>
              <w:t>:</w:t>
            </w:r>
          </w:p>
          <w:p w14:paraId="4321D8BD"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4849A3D"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6E1DC5E3" w14:textId="77777777" w:rsidR="006440DB" w:rsidRPr="00C522DE" w:rsidRDefault="006440DB" w:rsidP="00B5532A">
            <w:pPr>
              <w:pStyle w:val="PL"/>
              <w:rPr>
                <w:color w:val="D4D4D4"/>
              </w:rPr>
            </w:pPr>
            <w:r w:rsidRPr="00C522DE">
              <w:rPr>
                <w:color w:val="D4D4D4"/>
              </w:rPr>
              <w:t>        </w:t>
            </w:r>
            <w:r w:rsidRPr="00C522DE">
              <w:t>content</w:t>
            </w:r>
            <w:r w:rsidRPr="00C522DE">
              <w:rPr>
                <w:color w:val="D4D4D4"/>
              </w:rPr>
              <w:t>:</w:t>
            </w:r>
          </w:p>
          <w:p w14:paraId="073D8A5B" w14:textId="77777777" w:rsidR="006440DB" w:rsidRPr="00C522DE" w:rsidRDefault="006440DB" w:rsidP="00B5532A">
            <w:pPr>
              <w:pStyle w:val="PL"/>
              <w:rPr>
                <w:color w:val="D4D4D4"/>
              </w:rPr>
            </w:pPr>
            <w:r w:rsidRPr="00C522DE">
              <w:rPr>
                <w:color w:val="D4D4D4"/>
              </w:rPr>
              <w:t>          </w:t>
            </w:r>
            <w:r w:rsidRPr="00C522DE">
              <w:t>application/json</w:t>
            </w:r>
            <w:r w:rsidRPr="00C522DE">
              <w:rPr>
                <w:color w:val="D4D4D4"/>
              </w:rPr>
              <w:t>:</w:t>
            </w:r>
          </w:p>
          <w:p w14:paraId="5EF18652"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72BAD9A5"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53C7154" w14:textId="77777777" w:rsidR="006440DB" w:rsidRPr="00C522DE" w:rsidRDefault="006440DB" w:rsidP="00B5532A">
            <w:pPr>
              <w:pStyle w:val="PL"/>
              <w:rPr>
                <w:color w:val="D4D4D4"/>
              </w:rPr>
            </w:pPr>
            <w:r w:rsidRPr="00C522DE">
              <w:rPr>
                <w:color w:val="D4D4D4"/>
              </w:rPr>
              <w:t>      </w:t>
            </w:r>
            <w:r w:rsidRPr="00C522DE">
              <w:t>responses</w:t>
            </w:r>
            <w:r w:rsidRPr="00C522DE">
              <w:rPr>
                <w:color w:val="D4D4D4"/>
              </w:rPr>
              <w:t>:</w:t>
            </w:r>
          </w:p>
          <w:p w14:paraId="7AD443A8" w14:textId="77777777" w:rsidR="006440DB" w:rsidRPr="00C522DE" w:rsidRDefault="006440DB" w:rsidP="00B5532A">
            <w:pPr>
              <w:pStyle w:val="PL"/>
              <w:rPr>
                <w:color w:val="D4D4D4"/>
              </w:rPr>
            </w:pPr>
            <w:r w:rsidRPr="00C522DE">
              <w:rPr>
                <w:color w:val="D4D4D4"/>
              </w:rPr>
              <w:t>        </w:t>
            </w:r>
            <w:r w:rsidRPr="00C522DE">
              <w:rPr>
                <w:color w:val="CE9178"/>
              </w:rPr>
              <w:t>'201'</w:t>
            </w:r>
            <w:r w:rsidRPr="00C522DE">
              <w:rPr>
                <w:color w:val="D4D4D4"/>
              </w:rPr>
              <w:t>:</w:t>
            </w:r>
          </w:p>
          <w:p w14:paraId="3C348150"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4551A883" w14:textId="77777777" w:rsidR="006440DB" w:rsidRPr="00C522DE" w:rsidRDefault="006440DB" w:rsidP="00B5532A">
            <w:pPr>
              <w:pStyle w:val="PL"/>
              <w:rPr>
                <w:color w:val="D4D4D4"/>
              </w:rPr>
            </w:pPr>
            <w:r w:rsidRPr="00C522DE">
              <w:rPr>
                <w:color w:val="D4D4D4"/>
              </w:rPr>
              <w:t>          </w:t>
            </w:r>
            <w:r w:rsidRPr="00C522DE">
              <w:t>headers</w:t>
            </w:r>
            <w:r w:rsidRPr="00C522DE">
              <w:rPr>
                <w:color w:val="D4D4D4"/>
              </w:rPr>
              <w:t>:</w:t>
            </w:r>
          </w:p>
          <w:p w14:paraId="68BA8A3F" w14:textId="77777777" w:rsidR="006440DB" w:rsidRPr="00C522DE" w:rsidRDefault="006440DB" w:rsidP="00B5532A">
            <w:pPr>
              <w:pStyle w:val="PL"/>
              <w:rPr>
                <w:color w:val="D4D4D4"/>
              </w:rPr>
            </w:pPr>
            <w:r w:rsidRPr="00C522DE">
              <w:rPr>
                <w:color w:val="D4D4D4"/>
              </w:rPr>
              <w:t>            </w:t>
            </w:r>
            <w:r w:rsidRPr="00C522DE">
              <w:t>Location</w:t>
            </w:r>
            <w:r w:rsidRPr="00C522DE">
              <w:rPr>
                <w:color w:val="D4D4D4"/>
              </w:rPr>
              <w:t>:</w:t>
            </w:r>
          </w:p>
          <w:p w14:paraId="575678DD"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2B67984B"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404A3F33"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7B676C14"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49AA3254" w14:textId="77777777" w:rsidR="006440DB" w:rsidRPr="00C522DE" w:rsidRDefault="006440DB" w:rsidP="00B5532A">
            <w:pPr>
              <w:pStyle w:val="PL"/>
              <w:rPr>
                <w:color w:val="D4D4D4"/>
              </w:rPr>
            </w:pPr>
            <w:r w:rsidRPr="00C522DE">
              <w:rPr>
                <w:color w:val="D4D4D4"/>
              </w:rPr>
              <w:t> </w:t>
            </w:r>
          </w:p>
          <w:p w14:paraId="21598C1F" w14:textId="77777777" w:rsidR="006440DB" w:rsidRPr="00C522DE" w:rsidRDefault="006440DB" w:rsidP="00B5532A">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3613F4E" w14:textId="77777777" w:rsidR="006440DB" w:rsidRPr="00C522DE" w:rsidRDefault="006440DB" w:rsidP="00B5532A">
            <w:pPr>
              <w:pStyle w:val="PL"/>
              <w:rPr>
                <w:color w:val="D4D4D4"/>
              </w:rPr>
            </w:pPr>
            <w:r w:rsidRPr="00C522DE">
              <w:rPr>
                <w:color w:val="D4D4D4"/>
              </w:rPr>
              <w:t>    </w:t>
            </w:r>
            <w:r w:rsidRPr="00C522DE">
              <w:t>parameters</w:t>
            </w:r>
            <w:r w:rsidRPr="00C522DE">
              <w:rPr>
                <w:color w:val="D4D4D4"/>
              </w:rPr>
              <w:t>:</w:t>
            </w:r>
          </w:p>
          <w:p w14:paraId="44C65619" w14:textId="77777777" w:rsidR="006440DB" w:rsidRPr="00C522DE" w:rsidRDefault="006440DB" w:rsidP="00B5532A">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7E1D0DB" w14:textId="77777777" w:rsidR="006440DB" w:rsidRPr="00C522DE" w:rsidRDefault="006440DB" w:rsidP="00B5532A">
            <w:pPr>
              <w:pStyle w:val="PL"/>
              <w:rPr>
                <w:color w:val="D4D4D4"/>
              </w:rPr>
            </w:pPr>
            <w:r w:rsidRPr="00C522DE">
              <w:rPr>
                <w:color w:val="D4D4D4"/>
              </w:rPr>
              <w:t>        </w:t>
            </w:r>
            <w:r w:rsidRPr="00C522DE">
              <w:t>in</w:t>
            </w:r>
            <w:r w:rsidRPr="00C522DE">
              <w:rPr>
                <w:color w:val="D4D4D4"/>
              </w:rPr>
              <w:t>: </w:t>
            </w:r>
            <w:r w:rsidRPr="00C522DE">
              <w:rPr>
                <w:color w:val="CE9178"/>
              </w:rPr>
              <w:t>path</w:t>
            </w:r>
          </w:p>
          <w:p w14:paraId="7D1617E1"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539F0707"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16DD6DCA"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7C9947B"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1B521212" w14:textId="77777777" w:rsidR="006440DB" w:rsidRPr="00C522DE" w:rsidRDefault="006440DB" w:rsidP="00B5532A">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368BF8C8" w14:textId="77777777" w:rsidR="006440DB" w:rsidRPr="00C522DE" w:rsidRDefault="006440DB" w:rsidP="00B5532A">
            <w:pPr>
              <w:pStyle w:val="PL"/>
              <w:rPr>
                <w:color w:val="D4D4D4"/>
              </w:rPr>
            </w:pPr>
            <w:r w:rsidRPr="00C522DE">
              <w:rPr>
                <w:color w:val="D4D4D4"/>
              </w:rPr>
              <w:t>        </w:t>
            </w:r>
            <w:r w:rsidRPr="00C522DE">
              <w:t>in</w:t>
            </w:r>
            <w:r w:rsidRPr="00C522DE">
              <w:rPr>
                <w:color w:val="D4D4D4"/>
              </w:rPr>
              <w:t>: </w:t>
            </w:r>
            <w:r w:rsidRPr="00C522DE">
              <w:rPr>
                <w:color w:val="CE9178"/>
              </w:rPr>
              <w:t>path</w:t>
            </w:r>
          </w:p>
          <w:p w14:paraId="32D3EBFF"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0711593A"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3F98B367"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0274C22"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5EA0ACC3" w14:textId="77777777" w:rsidR="006440DB" w:rsidRPr="00C522DE" w:rsidRDefault="006440DB" w:rsidP="00B5532A">
            <w:pPr>
              <w:pStyle w:val="PL"/>
              <w:rPr>
                <w:color w:val="D4D4D4"/>
              </w:rPr>
            </w:pPr>
            <w:r w:rsidRPr="00C522DE">
              <w:rPr>
                <w:color w:val="D4D4D4"/>
              </w:rPr>
              <w:t>    </w:t>
            </w:r>
            <w:r w:rsidRPr="00C522DE">
              <w:t>get</w:t>
            </w:r>
            <w:r w:rsidRPr="00C522DE">
              <w:rPr>
                <w:color w:val="D4D4D4"/>
              </w:rPr>
              <w:t>:</w:t>
            </w:r>
          </w:p>
          <w:p w14:paraId="55108AB5" w14:textId="77777777" w:rsidR="006440DB" w:rsidRPr="00C522DE" w:rsidRDefault="006440DB" w:rsidP="00B5532A">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76A621BC" w14:textId="77777777" w:rsidR="006440DB" w:rsidRPr="00C522DE" w:rsidRDefault="006440DB" w:rsidP="00B5532A">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5E691D49" w14:textId="77777777" w:rsidR="006440DB" w:rsidRPr="002D6463" w:rsidRDefault="006440DB" w:rsidP="00B5532A">
            <w:pPr>
              <w:pStyle w:val="PL"/>
              <w:rPr>
                <w:color w:val="D4D4D4"/>
                <w:lang w:val="fr-FR"/>
              </w:rPr>
            </w:pPr>
            <w:r w:rsidRPr="00C522DE">
              <w:rPr>
                <w:color w:val="D4D4D4"/>
              </w:rPr>
              <w:t>      </w:t>
            </w:r>
            <w:r w:rsidRPr="002D6463">
              <w:rPr>
                <w:lang w:val="fr-FR"/>
              </w:rPr>
              <w:t>responses</w:t>
            </w:r>
            <w:r w:rsidRPr="002D6463">
              <w:rPr>
                <w:color w:val="D4D4D4"/>
                <w:lang w:val="fr-FR"/>
              </w:rPr>
              <w:t>:</w:t>
            </w:r>
          </w:p>
          <w:p w14:paraId="01955A42" w14:textId="77777777" w:rsidR="006440DB" w:rsidRPr="002D6463" w:rsidRDefault="006440DB" w:rsidP="00B5532A">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9B43632" w14:textId="77777777" w:rsidR="006440DB" w:rsidRPr="002D6463" w:rsidRDefault="006440DB" w:rsidP="00B5532A">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718FFA0C" w14:textId="77777777" w:rsidR="006440DB" w:rsidRPr="002D6463" w:rsidRDefault="006440DB" w:rsidP="00B5532A">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3B789A84" w14:textId="77777777" w:rsidR="006440DB" w:rsidRPr="00C522DE" w:rsidRDefault="006440DB" w:rsidP="00B5532A">
            <w:pPr>
              <w:pStyle w:val="PL"/>
              <w:rPr>
                <w:color w:val="D4D4D4"/>
              </w:rPr>
            </w:pPr>
            <w:r w:rsidRPr="002D6463">
              <w:rPr>
                <w:color w:val="D4D4D4"/>
                <w:lang w:val="fr-FR"/>
              </w:rPr>
              <w:t>            </w:t>
            </w:r>
            <w:r w:rsidRPr="00C522DE">
              <w:t>application/json</w:t>
            </w:r>
            <w:r w:rsidRPr="00C522DE">
              <w:rPr>
                <w:color w:val="D4D4D4"/>
              </w:rPr>
              <w:t>:</w:t>
            </w:r>
          </w:p>
          <w:p w14:paraId="1CCC930C"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6F31E5B5"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6846535A" w14:textId="77777777" w:rsidR="006440DB" w:rsidRPr="00C522DE" w:rsidRDefault="006440DB" w:rsidP="00B5532A">
            <w:pPr>
              <w:pStyle w:val="PL"/>
              <w:rPr>
                <w:color w:val="D4D4D4"/>
              </w:rPr>
            </w:pPr>
            <w:r w:rsidRPr="00C522DE">
              <w:rPr>
                <w:color w:val="D4D4D4"/>
              </w:rPr>
              <w:t>        </w:t>
            </w:r>
            <w:r w:rsidRPr="00C522DE">
              <w:rPr>
                <w:color w:val="CE9178"/>
              </w:rPr>
              <w:t>'404'</w:t>
            </w:r>
            <w:r w:rsidRPr="00C522DE">
              <w:rPr>
                <w:color w:val="D4D4D4"/>
              </w:rPr>
              <w:t>:</w:t>
            </w:r>
          </w:p>
          <w:p w14:paraId="6CF8949C"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6A1A9D" w14:textId="77777777" w:rsidR="006440DB" w:rsidRPr="00C522DE" w:rsidRDefault="006440DB" w:rsidP="00B5532A">
            <w:pPr>
              <w:pStyle w:val="PL"/>
              <w:rPr>
                <w:color w:val="D4D4D4"/>
              </w:rPr>
            </w:pPr>
            <w:r w:rsidRPr="00C522DE">
              <w:rPr>
                <w:color w:val="D4D4D4"/>
              </w:rPr>
              <w:t>    </w:t>
            </w:r>
            <w:r w:rsidRPr="00C522DE">
              <w:t>put</w:t>
            </w:r>
            <w:r w:rsidRPr="00C522DE">
              <w:rPr>
                <w:color w:val="D4D4D4"/>
              </w:rPr>
              <w:t>:</w:t>
            </w:r>
          </w:p>
          <w:p w14:paraId="5C8BA8EA" w14:textId="77777777" w:rsidR="006440DB" w:rsidRPr="00C522DE" w:rsidRDefault="006440DB" w:rsidP="00B5532A">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4DBF577" w14:textId="77777777" w:rsidR="006440DB" w:rsidRPr="00C522DE" w:rsidRDefault="006440DB" w:rsidP="00B5532A">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3564DBFA" w14:textId="77777777" w:rsidR="006440DB" w:rsidRPr="00C522DE" w:rsidRDefault="006440DB" w:rsidP="00B5532A">
            <w:pPr>
              <w:pStyle w:val="PL"/>
              <w:rPr>
                <w:color w:val="D4D4D4"/>
              </w:rPr>
            </w:pPr>
            <w:r w:rsidRPr="00C522DE">
              <w:rPr>
                <w:color w:val="D4D4D4"/>
              </w:rPr>
              <w:t>      </w:t>
            </w:r>
            <w:r w:rsidRPr="00C522DE">
              <w:t>requestBody</w:t>
            </w:r>
            <w:r w:rsidRPr="00C522DE">
              <w:rPr>
                <w:color w:val="D4D4D4"/>
              </w:rPr>
              <w:t>:</w:t>
            </w:r>
          </w:p>
          <w:p w14:paraId="7957E87F"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C7F58CE"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7C7EBCA9" w14:textId="77777777" w:rsidR="006440DB" w:rsidRPr="00C522DE" w:rsidRDefault="006440DB" w:rsidP="00B5532A">
            <w:pPr>
              <w:pStyle w:val="PL"/>
              <w:rPr>
                <w:color w:val="D4D4D4"/>
              </w:rPr>
            </w:pPr>
            <w:r w:rsidRPr="00C522DE">
              <w:rPr>
                <w:color w:val="D4D4D4"/>
              </w:rPr>
              <w:t>        </w:t>
            </w:r>
            <w:r w:rsidRPr="00C522DE">
              <w:t>content</w:t>
            </w:r>
            <w:r w:rsidRPr="00C522DE">
              <w:rPr>
                <w:color w:val="D4D4D4"/>
              </w:rPr>
              <w:t>:</w:t>
            </w:r>
          </w:p>
          <w:p w14:paraId="251899D4" w14:textId="77777777" w:rsidR="006440DB" w:rsidRPr="00C522DE" w:rsidRDefault="006440DB" w:rsidP="00B5532A">
            <w:pPr>
              <w:pStyle w:val="PL"/>
              <w:rPr>
                <w:color w:val="D4D4D4"/>
              </w:rPr>
            </w:pPr>
            <w:r w:rsidRPr="00C522DE">
              <w:rPr>
                <w:color w:val="D4D4D4"/>
              </w:rPr>
              <w:t>          </w:t>
            </w:r>
            <w:r w:rsidRPr="00C522DE">
              <w:t>application/json</w:t>
            </w:r>
            <w:r w:rsidRPr="00C522DE">
              <w:rPr>
                <w:color w:val="D4D4D4"/>
              </w:rPr>
              <w:t>:</w:t>
            </w:r>
          </w:p>
          <w:p w14:paraId="3BD22C5D"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08FCB72B"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620B95C1" w14:textId="77777777" w:rsidR="006440DB" w:rsidRPr="00C522DE" w:rsidRDefault="006440DB" w:rsidP="00B5532A">
            <w:pPr>
              <w:pStyle w:val="PL"/>
              <w:rPr>
                <w:color w:val="D4D4D4"/>
              </w:rPr>
            </w:pPr>
            <w:r w:rsidRPr="00C522DE">
              <w:rPr>
                <w:color w:val="D4D4D4"/>
              </w:rPr>
              <w:t>      </w:t>
            </w:r>
            <w:r w:rsidRPr="00C522DE">
              <w:t>responses</w:t>
            </w:r>
            <w:r w:rsidRPr="00C522DE">
              <w:rPr>
                <w:color w:val="D4D4D4"/>
              </w:rPr>
              <w:t>:</w:t>
            </w:r>
          </w:p>
          <w:p w14:paraId="717D0299" w14:textId="77777777" w:rsidR="006440DB" w:rsidRPr="00C522DE" w:rsidRDefault="006440DB" w:rsidP="00B5532A">
            <w:pPr>
              <w:pStyle w:val="PL"/>
              <w:rPr>
                <w:color w:val="D4D4D4"/>
              </w:rPr>
            </w:pPr>
            <w:r w:rsidRPr="00C522DE">
              <w:rPr>
                <w:color w:val="D4D4D4"/>
              </w:rPr>
              <w:t>        </w:t>
            </w:r>
            <w:r w:rsidRPr="00C522DE">
              <w:rPr>
                <w:color w:val="CE9178"/>
              </w:rPr>
              <w:t>'204'</w:t>
            </w:r>
            <w:r w:rsidRPr="00C522DE">
              <w:rPr>
                <w:color w:val="D4D4D4"/>
              </w:rPr>
              <w:t>:</w:t>
            </w:r>
          </w:p>
          <w:p w14:paraId="63D9A097"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2EF2A82F" w14:textId="77777777" w:rsidR="006440DB" w:rsidRPr="00C522DE" w:rsidRDefault="006440DB" w:rsidP="00B5532A">
            <w:pPr>
              <w:pStyle w:val="PL"/>
              <w:rPr>
                <w:color w:val="D4D4D4"/>
              </w:rPr>
            </w:pPr>
            <w:r w:rsidRPr="00C522DE">
              <w:rPr>
                <w:color w:val="D4D4D4"/>
              </w:rPr>
              <w:t>        </w:t>
            </w:r>
            <w:r w:rsidRPr="00C522DE">
              <w:rPr>
                <w:color w:val="CE9178"/>
              </w:rPr>
              <w:t>'404'</w:t>
            </w:r>
            <w:r w:rsidRPr="00C522DE">
              <w:rPr>
                <w:color w:val="D4D4D4"/>
              </w:rPr>
              <w:t>:</w:t>
            </w:r>
          </w:p>
          <w:p w14:paraId="2E2AD90F"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D5E0F4" w14:textId="77777777" w:rsidR="006440DB" w:rsidRPr="00C522DE" w:rsidRDefault="006440DB" w:rsidP="00B5532A">
            <w:pPr>
              <w:pStyle w:val="PL"/>
              <w:rPr>
                <w:color w:val="D4D4D4"/>
              </w:rPr>
            </w:pPr>
            <w:r w:rsidRPr="00C522DE">
              <w:rPr>
                <w:color w:val="D4D4D4"/>
              </w:rPr>
              <w:t>    </w:t>
            </w:r>
            <w:r w:rsidRPr="00C522DE">
              <w:t>patch</w:t>
            </w:r>
            <w:r w:rsidRPr="00C522DE">
              <w:rPr>
                <w:color w:val="D4D4D4"/>
              </w:rPr>
              <w:t>:</w:t>
            </w:r>
          </w:p>
          <w:p w14:paraId="7423B592" w14:textId="77777777" w:rsidR="006440DB" w:rsidRPr="00C522DE" w:rsidRDefault="006440DB" w:rsidP="00B5532A">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8F9A671" w14:textId="77777777" w:rsidR="006440DB" w:rsidRPr="00C522DE" w:rsidRDefault="006440DB" w:rsidP="00B5532A">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3C72EF07" w14:textId="77777777" w:rsidR="006440DB" w:rsidRPr="00C522DE" w:rsidRDefault="006440DB" w:rsidP="00B5532A">
            <w:pPr>
              <w:pStyle w:val="PL"/>
              <w:rPr>
                <w:color w:val="D4D4D4"/>
              </w:rPr>
            </w:pPr>
            <w:r w:rsidRPr="00C522DE">
              <w:rPr>
                <w:color w:val="D4D4D4"/>
              </w:rPr>
              <w:t>      </w:t>
            </w:r>
            <w:r w:rsidRPr="00C522DE">
              <w:t>requestBody</w:t>
            </w:r>
            <w:r w:rsidRPr="00C522DE">
              <w:rPr>
                <w:color w:val="D4D4D4"/>
              </w:rPr>
              <w:t>:</w:t>
            </w:r>
          </w:p>
          <w:p w14:paraId="2048BF4E"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1DFCC0F"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21A4222F" w14:textId="77777777" w:rsidR="006440DB" w:rsidRPr="00C522DE" w:rsidRDefault="006440DB" w:rsidP="00B5532A">
            <w:pPr>
              <w:pStyle w:val="PL"/>
              <w:rPr>
                <w:color w:val="D4D4D4"/>
              </w:rPr>
            </w:pPr>
            <w:r w:rsidRPr="00C522DE">
              <w:rPr>
                <w:color w:val="D4D4D4"/>
              </w:rPr>
              <w:t>        </w:t>
            </w:r>
            <w:r w:rsidRPr="00C522DE">
              <w:t>content</w:t>
            </w:r>
            <w:r w:rsidRPr="00C522DE">
              <w:rPr>
                <w:color w:val="D4D4D4"/>
              </w:rPr>
              <w:t>:</w:t>
            </w:r>
          </w:p>
          <w:p w14:paraId="30C02A89" w14:textId="77777777" w:rsidR="006440DB" w:rsidRPr="00C522DE" w:rsidRDefault="006440DB" w:rsidP="00B5532A">
            <w:pPr>
              <w:pStyle w:val="PL"/>
              <w:rPr>
                <w:color w:val="D4D4D4"/>
              </w:rPr>
            </w:pPr>
            <w:r w:rsidRPr="00C522DE">
              <w:rPr>
                <w:color w:val="D4D4D4"/>
              </w:rPr>
              <w:t>          </w:t>
            </w:r>
            <w:r w:rsidRPr="00C522DE">
              <w:t>application/merge-patch+json</w:t>
            </w:r>
            <w:r w:rsidRPr="00C522DE">
              <w:rPr>
                <w:color w:val="D4D4D4"/>
              </w:rPr>
              <w:t>:</w:t>
            </w:r>
          </w:p>
          <w:p w14:paraId="572C8BDB"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62FE3257"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CDE0F04" w14:textId="77777777" w:rsidR="006440DB" w:rsidRPr="00C522DE" w:rsidRDefault="006440DB" w:rsidP="00B5532A">
            <w:pPr>
              <w:pStyle w:val="PL"/>
              <w:rPr>
                <w:color w:val="D4D4D4"/>
              </w:rPr>
            </w:pPr>
            <w:r w:rsidRPr="00C522DE">
              <w:rPr>
                <w:color w:val="D4D4D4"/>
              </w:rPr>
              <w:t>          </w:t>
            </w:r>
            <w:r w:rsidRPr="00C522DE">
              <w:t>application/json-patch+json</w:t>
            </w:r>
            <w:r w:rsidRPr="00C522DE">
              <w:rPr>
                <w:color w:val="D4D4D4"/>
              </w:rPr>
              <w:t>:</w:t>
            </w:r>
          </w:p>
          <w:p w14:paraId="7DF2FD5E"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6DEEF515"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33D233D" w14:textId="77777777" w:rsidR="006440DB" w:rsidRPr="00C522DE" w:rsidRDefault="006440DB" w:rsidP="00B5532A">
            <w:pPr>
              <w:pStyle w:val="PL"/>
              <w:rPr>
                <w:color w:val="D4D4D4"/>
              </w:rPr>
            </w:pPr>
            <w:r w:rsidRPr="00C522DE">
              <w:rPr>
                <w:color w:val="D4D4D4"/>
              </w:rPr>
              <w:t>      </w:t>
            </w:r>
            <w:r w:rsidRPr="00C522DE">
              <w:t>responses</w:t>
            </w:r>
            <w:r w:rsidRPr="00C522DE">
              <w:rPr>
                <w:color w:val="D4D4D4"/>
              </w:rPr>
              <w:t>:</w:t>
            </w:r>
          </w:p>
          <w:p w14:paraId="5B7D9155" w14:textId="77777777" w:rsidR="006440DB" w:rsidRPr="00C522DE" w:rsidRDefault="006440DB" w:rsidP="00B5532A">
            <w:pPr>
              <w:pStyle w:val="PL"/>
              <w:rPr>
                <w:color w:val="D4D4D4"/>
              </w:rPr>
            </w:pPr>
            <w:r w:rsidRPr="00C522DE">
              <w:rPr>
                <w:color w:val="D4D4D4"/>
              </w:rPr>
              <w:t>        </w:t>
            </w:r>
            <w:r w:rsidRPr="00C522DE">
              <w:rPr>
                <w:color w:val="CE9178"/>
              </w:rPr>
              <w:t>'200'</w:t>
            </w:r>
            <w:r w:rsidRPr="00C522DE">
              <w:rPr>
                <w:color w:val="D4D4D4"/>
              </w:rPr>
              <w:t>:</w:t>
            </w:r>
          </w:p>
          <w:p w14:paraId="7B3D503B"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7A3BDCEB" w14:textId="77777777" w:rsidR="006440DB" w:rsidRPr="00C522DE" w:rsidRDefault="006440DB" w:rsidP="00B5532A">
            <w:pPr>
              <w:pStyle w:val="PL"/>
              <w:rPr>
                <w:color w:val="D4D4D4"/>
              </w:rPr>
            </w:pPr>
            <w:r w:rsidRPr="00C522DE">
              <w:rPr>
                <w:color w:val="D4D4D4"/>
              </w:rPr>
              <w:t>          </w:t>
            </w:r>
            <w:r w:rsidRPr="00C522DE">
              <w:t>content</w:t>
            </w:r>
            <w:r w:rsidRPr="00C522DE">
              <w:rPr>
                <w:color w:val="D4D4D4"/>
              </w:rPr>
              <w:t>:</w:t>
            </w:r>
          </w:p>
          <w:p w14:paraId="65971C61" w14:textId="77777777" w:rsidR="006440DB" w:rsidRPr="00C522DE" w:rsidRDefault="006440DB" w:rsidP="00B5532A">
            <w:pPr>
              <w:pStyle w:val="PL"/>
              <w:rPr>
                <w:color w:val="D4D4D4"/>
              </w:rPr>
            </w:pPr>
            <w:r w:rsidRPr="00C522DE">
              <w:rPr>
                <w:color w:val="D4D4D4"/>
              </w:rPr>
              <w:t>            </w:t>
            </w:r>
            <w:r w:rsidRPr="00C522DE">
              <w:t>application/json</w:t>
            </w:r>
            <w:r w:rsidRPr="00C522DE">
              <w:rPr>
                <w:color w:val="D4D4D4"/>
              </w:rPr>
              <w:t>:</w:t>
            </w:r>
          </w:p>
          <w:p w14:paraId="71289C90"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3E0B2CA9"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DBD1C0C" w14:textId="77777777" w:rsidR="006440DB" w:rsidRPr="00C522DE" w:rsidRDefault="006440DB" w:rsidP="00B5532A">
            <w:pPr>
              <w:pStyle w:val="PL"/>
              <w:rPr>
                <w:color w:val="D4D4D4"/>
              </w:rPr>
            </w:pPr>
            <w:r w:rsidRPr="00C522DE">
              <w:rPr>
                <w:color w:val="D4D4D4"/>
              </w:rPr>
              <w:t>        </w:t>
            </w:r>
            <w:r w:rsidRPr="00C522DE">
              <w:rPr>
                <w:color w:val="CE9178"/>
              </w:rPr>
              <w:t>'404'</w:t>
            </w:r>
            <w:r w:rsidRPr="00C522DE">
              <w:rPr>
                <w:color w:val="D4D4D4"/>
              </w:rPr>
              <w:t>:</w:t>
            </w:r>
          </w:p>
          <w:p w14:paraId="6AE9CB3A"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6266C3A" w14:textId="77777777" w:rsidR="006440DB" w:rsidRPr="00C522DE" w:rsidRDefault="006440DB" w:rsidP="00B5532A">
            <w:pPr>
              <w:pStyle w:val="PL"/>
              <w:rPr>
                <w:color w:val="D4D4D4"/>
              </w:rPr>
            </w:pPr>
            <w:r w:rsidRPr="00C522DE">
              <w:rPr>
                <w:color w:val="D4D4D4"/>
              </w:rPr>
              <w:t>    </w:t>
            </w:r>
            <w:r w:rsidRPr="00C522DE">
              <w:t>delete</w:t>
            </w:r>
            <w:r w:rsidRPr="00C522DE">
              <w:rPr>
                <w:color w:val="D4D4D4"/>
              </w:rPr>
              <w:t>: </w:t>
            </w:r>
          </w:p>
          <w:p w14:paraId="2B12C629" w14:textId="77777777" w:rsidR="006440DB" w:rsidRPr="00C522DE" w:rsidRDefault="006440DB" w:rsidP="00B5532A">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0A48EB9D" w14:textId="77777777" w:rsidR="006440DB" w:rsidRPr="00C522DE" w:rsidRDefault="006440DB" w:rsidP="00B5532A">
            <w:pPr>
              <w:pStyle w:val="PL"/>
              <w:rPr>
                <w:color w:val="D4D4D4"/>
              </w:rPr>
            </w:pPr>
            <w:r w:rsidRPr="00C522DE">
              <w:rPr>
                <w:color w:val="D4D4D4"/>
              </w:rPr>
              <w:t>      </w:t>
            </w:r>
            <w:r w:rsidRPr="00C522DE">
              <w:t>responses</w:t>
            </w:r>
            <w:r w:rsidRPr="00C522DE">
              <w:rPr>
                <w:color w:val="D4D4D4"/>
              </w:rPr>
              <w:t>:</w:t>
            </w:r>
          </w:p>
          <w:p w14:paraId="2A839BE9" w14:textId="77777777" w:rsidR="006440DB" w:rsidRPr="00C522DE" w:rsidRDefault="006440DB" w:rsidP="00B5532A">
            <w:pPr>
              <w:pStyle w:val="PL"/>
              <w:rPr>
                <w:color w:val="D4D4D4"/>
              </w:rPr>
            </w:pPr>
            <w:r w:rsidRPr="00C522DE">
              <w:rPr>
                <w:color w:val="D4D4D4"/>
              </w:rPr>
              <w:t>        </w:t>
            </w:r>
            <w:r w:rsidRPr="00C522DE">
              <w:rPr>
                <w:color w:val="CE9178"/>
              </w:rPr>
              <w:t>'204'</w:t>
            </w:r>
            <w:r w:rsidRPr="00C522DE">
              <w:rPr>
                <w:color w:val="D4D4D4"/>
              </w:rPr>
              <w:t>:</w:t>
            </w:r>
          </w:p>
          <w:p w14:paraId="16010420"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4008083B" w14:textId="77777777" w:rsidR="006440DB" w:rsidRPr="00C522DE" w:rsidRDefault="006440DB" w:rsidP="00B5532A">
            <w:pPr>
              <w:pStyle w:val="PL"/>
              <w:rPr>
                <w:color w:val="D4D4D4"/>
              </w:rPr>
            </w:pPr>
            <w:r w:rsidRPr="00C522DE">
              <w:rPr>
                <w:color w:val="D4D4D4"/>
              </w:rPr>
              <w:t>        </w:t>
            </w:r>
            <w:r w:rsidRPr="00C522DE">
              <w:rPr>
                <w:color w:val="CE9178"/>
              </w:rPr>
              <w:t>'404'</w:t>
            </w:r>
            <w:r w:rsidRPr="00C522DE">
              <w:rPr>
                <w:color w:val="D4D4D4"/>
              </w:rPr>
              <w:t>:</w:t>
            </w:r>
          </w:p>
          <w:p w14:paraId="0F3099A7"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6834374" w14:textId="77777777" w:rsidR="006440DB" w:rsidRPr="00C522DE" w:rsidRDefault="006440DB" w:rsidP="00B5532A">
            <w:pPr>
              <w:pStyle w:val="PL"/>
              <w:rPr>
                <w:color w:val="D4D4D4"/>
              </w:rPr>
            </w:pPr>
            <w:r w:rsidRPr="00C522DE">
              <w:t>components</w:t>
            </w:r>
            <w:r w:rsidRPr="00C522DE">
              <w:rPr>
                <w:color w:val="D4D4D4"/>
              </w:rPr>
              <w:t>:</w:t>
            </w:r>
          </w:p>
          <w:p w14:paraId="04BFA44B" w14:textId="77777777" w:rsidR="006440DB" w:rsidRPr="00C522DE" w:rsidRDefault="006440DB" w:rsidP="00B5532A">
            <w:pPr>
              <w:pStyle w:val="PL"/>
              <w:rPr>
                <w:color w:val="D4D4D4"/>
              </w:rPr>
            </w:pPr>
            <w:r w:rsidRPr="00C522DE">
              <w:rPr>
                <w:color w:val="D4D4D4"/>
              </w:rPr>
              <w:t>  </w:t>
            </w:r>
            <w:r w:rsidRPr="00C522DE">
              <w:t>schemas</w:t>
            </w:r>
            <w:r w:rsidRPr="00C522DE">
              <w:rPr>
                <w:color w:val="D4D4D4"/>
              </w:rPr>
              <w:t>:</w:t>
            </w:r>
          </w:p>
          <w:p w14:paraId="470E7AFB" w14:textId="77777777" w:rsidR="006440DB" w:rsidRPr="00C522DE" w:rsidRDefault="006440DB" w:rsidP="00B5532A">
            <w:pPr>
              <w:pStyle w:val="PL"/>
              <w:rPr>
                <w:color w:val="D4D4D4"/>
              </w:rPr>
            </w:pPr>
            <w:r w:rsidRPr="00C522DE">
              <w:rPr>
                <w:color w:val="D4D4D4"/>
              </w:rPr>
              <w:t>    </w:t>
            </w:r>
            <w:r w:rsidRPr="00C522DE">
              <w:t>PolicyTemplate</w:t>
            </w:r>
            <w:r w:rsidRPr="00C522DE">
              <w:rPr>
                <w:color w:val="D4D4D4"/>
              </w:rPr>
              <w:t>:</w:t>
            </w:r>
          </w:p>
          <w:p w14:paraId="1190CFB2"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object</w:t>
            </w:r>
          </w:p>
          <w:p w14:paraId="7B7C9157"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74E0A0DA"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w:t>
            </w:r>
          </w:p>
          <w:p w14:paraId="6887BAE9" w14:textId="77777777" w:rsidR="006440DB" w:rsidRPr="00C522DE" w:rsidRDefault="006440DB" w:rsidP="00B5532A">
            <w:pPr>
              <w:pStyle w:val="PL"/>
              <w:rPr>
                <w:color w:val="D4D4D4"/>
              </w:rPr>
            </w:pPr>
            <w:r w:rsidRPr="00C522DE">
              <w:rPr>
                <w:color w:val="D4D4D4"/>
              </w:rPr>
              <w:t>        - </w:t>
            </w:r>
            <w:r w:rsidRPr="00C522DE">
              <w:rPr>
                <w:color w:val="CE9178"/>
              </w:rPr>
              <w:t>policyTemplateId</w:t>
            </w:r>
          </w:p>
          <w:p w14:paraId="3A1A7641" w14:textId="77777777" w:rsidR="006440DB" w:rsidRPr="00C522DE" w:rsidRDefault="006440DB" w:rsidP="00B5532A">
            <w:pPr>
              <w:pStyle w:val="PL"/>
              <w:rPr>
                <w:color w:val="D4D4D4"/>
              </w:rPr>
            </w:pPr>
            <w:r w:rsidRPr="00C522DE">
              <w:rPr>
                <w:color w:val="D4D4D4"/>
              </w:rPr>
              <w:t>        - </w:t>
            </w:r>
            <w:r w:rsidRPr="00C522DE">
              <w:rPr>
                <w:color w:val="CE9178"/>
              </w:rPr>
              <w:t>state</w:t>
            </w:r>
          </w:p>
          <w:p w14:paraId="24376DE3" w14:textId="77777777" w:rsidR="006440DB" w:rsidRDefault="006440DB" w:rsidP="00B5532A">
            <w:pPr>
              <w:pStyle w:val="PL"/>
              <w:rPr>
                <w:color w:val="D4D4D4"/>
              </w:rPr>
            </w:pPr>
            <w:r w:rsidRPr="00C522DE">
              <w:rPr>
                <w:color w:val="D4D4D4"/>
              </w:rPr>
              <w:t>        - </w:t>
            </w:r>
            <w:r w:rsidRPr="00C522DE">
              <w:rPr>
                <w:color w:val="CE9178"/>
              </w:rPr>
              <w:t>state</w:t>
            </w:r>
            <w:r>
              <w:rPr>
                <w:color w:val="CE9178"/>
              </w:rPr>
              <w:t>Reason</w:t>
            </w:r>
          </w:p>
          <w:p w14:paraId="7D7F61DF" w14:textId="77777777" w:rsidR="006440DB" w:rsidRPr="00C522DE" w:rsidRDefault="006440DB" w:rsidP="00B5532A">
            <w:pPr>
              <w:pStyle w:val="PL"/>
              <w:rPr>
                <w:color w:val="D4D4D4"/>
              </w:rPr>
            </w:pPr>
            <w:r w:rsidRPr="00C522DE">
              <w:rPr>
                <w:color w:val="D4D4D4"/>
              </w:rPr>
              <w:t>        - </w:t>
            </w:r>
            <w:r w:rsidRPr="00C522DE">
              <w:rPr>
                <w:color w:val="CE9178"/>
              </w:rPr>
              <w:t>apiEndPoint</w:t>
            </w:r>
          </w:p>
          <w:p w14:paraId="1ADAA1FF" w14:textId="77777777" w:rsidR="006440DB" w:rsidRPr="00C522DE" w:rsidRDefault="006440DB" w:rsidP="00B5532A">
            <w:pPr>
              <w:pStyle w:val="PL"/>
              <w:rPr>
                <w:color w:val="D4D4D4"/>
              </w:rPr>
            </w:pPr>
            <w:r w:rsidRPr="00C522DE">
              <w:rPr>
                <w:color w:val="D4D4D4"/>
              </w:rPr>
              <w:t>        - </w:t>
            </w:r>
            <w:r w:rsidRPr="00C522DE">
              <w:rPr>
                <w:color w:val="CE9178"/>
              </w:rPr>
              <w:t>apiType</w:t>
            </w:r>
          </w:p>
          <w:p w14:paraId="50858263" w14:textId="77777777" w:rsidR="006440DB" w:rsidRPr="00C522DE" w:rsidRDefault="006440DB" w:rsidP="00B5532A">
            <w:pPr>
              <w:pStyle w:val="PL"/>
              <w:rPr>
                <w:color w:val="D4D4D4"/>
              </w:rPr>
            </w:pPr>
            <w:r w:rsidRPr="00C522DE">
              <w:rPr>
                <w:color w:val="D4D4D4"/>
              </w:rPr>
              <w:t>        - </w:t>
            </w:r>
            <w:r w:rsidRPr="00C522DE">
              <w:rPr>
                <w:color w:val="CE9178"/>
              </w:rPr>
              <w:t>externalReference</w:t>
            </w:r>
          </w:p>
          <w:p w14:paraId="2CE7E622" w14:textId="77777777" w:rsidR="006440DB" w:rsidRPr="00C522DE" w:rsidRDefault="006440DB" w:rsidP="00B5532A">
            <w:pPr>
              <w:pStyle w:val="PL"/>
              <w:rPr>
                <w:color w:val="D4D4D4"/>
              </w:rPr>
            </w:pPr>
            <w:r w:rsidRPr="00C522DE">
              <w:rPr>
                <w:color w:val="D4D4D4"/>
              </w:rPr>
              <w:t>        - </w:t>
            </w:r>
            <w:r>
              <w:rPr>
                <w:color w:val="CE9178"/>
              </w:rPr>
              <w:t>a</w:t>
            </w:r>
            <w:r w:rsidRPr="00C522DE">
              <w:rPr>
                <w:color w:val="CE9178"/>
              </w:rPr>
              <w:t>pplicationSessionContext</w:t>
            </w:r>
          </w:p>
          <w:p w14:paraId="57747BD8" w14:textId="77777777" w:rsidR="006440DB" w:rsidRPr="00C522DE" w:rsidRDefault="006440DB" w:rsidP="00B5532A">
            <w:pPr>
              <w:pStyle w:val="PL"/>
              <w:rPr>
                <w:color w:val="D4D4D4"/>
              </w:rPr>
            </w:pPr>
            <w:r w:rsidRPr="00C522DE">
              <w:rPr>
                <w:color w:val="D4D4D4"/>
              </w:rPr>
              <w:t>      </w:t>
            </w:r>
            <w:r w:rsidRPr="00C522DE">
              <w:t>properties</w:t>
            </w:r>
            <w:r w:rsidRPr="00C522DE">
              <w:rPr>
                <w:color w:val="D4D4D4"/>
              </w:rPr>
              <w:t>:</w:t>
            </w:r>
          </w:p>
          <w:p w14:paraId="2ABFF0FA" w14:textId="77777777" w:rsidR="006440DB" w:rsidRPr="00C522DE" w:rsidRDefault="006440DB" w:rsidP="00B5532A">
            <w:pPr>
              <w:pStyle w:val="PL"/>
              <w:rPr>
                <w:color w:val="D4D4D4"/>
              </w:rPr>
            </w:pPr>
            <w:r w:rsidRPr="00C522DE">
              <w:rPr>
                <w:color w:val="D4D4D4"/>
              </w:rPr>
              <w:t>        </w:t>
            </w:r>
            <w:r w:rsidRPr="00C522DE">
              <w:t>policyTemplateId</w:t>
            </w:r>
            <w:r w:rsidRPr="00C522DE">
              <w:rPr>
                <w:color w:val="D4D4D4"/>
              </w:rPr>
              <w:t>:</w:t>
            </w:r>
          </w:p>
          <w:p w14:paraId="208C62B1"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4B2D8CC" w14:textId="77777777" w:rsidR="006440DB" w:rsidRPr="00C522DE" w:rsidRDefault="006440DB" w:rsidP="00B5532A">
            <w:pPr>
              <w:pStyle w:val="PL"/>
              <w:rPr>
                <w:color w:val="D4D4D4"/>
              </w:rPr>
            </w:pPr>
            <w:r w:rsidRPr="00C522DE">
              <w:rPr>
                <w:color w:val="D4D4D4"/>
              </w:rPr>
              <w:t>        </w:t>
            </w:r>
            <w:r w:rsidRPr="00C522DE">
              <w:t>state</w:t>
            </w:r>
            <w:r w:rsidRPr="00C522DE">
              <w:rPr>
                <w:color w:val="D4D4D4"/>
              </w:rPr>
              <w:t>:</w:t>
            </w:r>
          </w:p>
          <w:p w14:paraId="1C33E24D" w14:textId="77777777" w:rsidR="006440DB" w:rsidRPr="00C522DE" w:rsidRDefault="006440DB" w:rsidP="00B5532A">
            <w:pPr>
              <w:pStyle w:val="PL"/>
              <w:rPr>
                <w:color w:val="D4D4D4"/>
              </w:rPr>
            </w:pPr>
            <w:r w:rsidRPr="00C522DE">
              <w:rPr>
                <w:color w:val="D4D4D4"/>
              </w:rPr>
              <w:t>          </w:t>
            </w:r>
            <w:r w:rsidRPr="00C522DE">
              <w:t>anyOf</w:t>
            </w:r>
            <w:r w:rsidRPr="00C522DE">
              <w:rPr>
                <w:color w:val="D4D4D4"/>
              </w:rPr>
              <w:t>:</w:t>
            </w:r>
          </w:p>
          <w:p w14:paraId="0D7D75CC" w14:textId="77777777" w:rsidR="006440DB" w:rsidRPr="00C522DE" w:rsidRDefault="006440DB" w:rsidP="00B5532A">
            <w:pPr>
              <w:pStyle w:val="PL"/>
              <w:rPr>
                <w:color w:val="D4D4D4"/>
              </w:rPr>
            </w:pPr>
            <w:r w:rsidRPr="00C522DE">
              <w:rPr>
                <w:color w:val="D4D4D4"/>
              </w:rPr>
              <w:t>          - </w:t>
            </w:r>
            <w:r w:rsidRPr="00C522DE">
              <w:t>type</w:t>
            </w:r>
            <w:r w:rsidRPr="00C522DE">
              <w:rPr>
                <w:color w:val="D4D4D4"/>
              </w:rPr>
              <w:t>: </w:t>
            </w:r>
            <w:r w:rsidRPr="00C522DE">
              <w:rPr>
                <w:color w:val="CE9178"/>
              </w:rPr>
              <w:t>string</w:t>
            </w:r>
          </w:p>
          <w:p w14:paraId="211CD413" w14:textId="77777777" w:rsidR="006440DB" w:rsidRPr="00C522DE" w:rsidRDefault="006440DB" w:rsidP="00B5532A">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A00A2E2" w14:textId="77777777" w:rsidR="006440DB" w:rsidRPr="00C522DE" w:rsidRDefault="006440DB" w:rsidP="00B5532A">
            <w:pPr>
              <w:pStyle w:val="PL"/>
              <w:rPr>
                <w:color w:val="D4D4D4"/>
              </w:rPr>
            </w:pPr>
            <w:r w:rsidRPr="00C522DE">
              <w:rPr>
                <w:color w:val="D4D4D4"/>
              </w:rPr>
              <w:t>          - </w:t>
            </w:r>
            <w:r w:rsidRPr="00C522DE">
              <w:t>type</w:t>
            </w:r>
            <w:r w:rsidRPr="00C522DE">
              <w:rPr>
                <w:color w:val="D4D4D4"/>
              </w:rPr>
              <w:t>: </w:t>
            </w:r>
            <w:r w:rsidRPr="00C522DE">
              <w:rPr>
                <w:color w:val="CE9178"/>
              </w:rPr>
              <w:t>string</w:t>
            </w:r>
          </w:p>
          <w:p w14:paraId="3575AAF8"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7E2CB106" w14:textId="77777777" w:rsidR="006440DB" w:rsidRPr="00C522DE" w:rsidRDefault="006440DB" w:rsidP="00B5532A">
            <w:pPr>
              <w:pStyle w:val="PL"/>
              <w:rPr>
                <w:color w:val="D4D4D4"/>
              </w:rPr>
            </w:pPr>
            <w:r w:rsidRPr="00C522DE">
              <w:rPr>
                <w:color w:val="CE9178"/>
              </w:rPr>
              <w:t>              This string provides forward-compatibility with future</w:t>
            </w:r>
          </w:p>
          <w:p w14:paraId="13903795" w14:textId="77777777" w:rsidR="006440DB" w:rsidRPr="00C522DE" w:rsidRDefault="006440DB" w:rsidP="00B5532A">
            <w:pPr>
              <w:pStyle w:val="PL"/>
              <w:rPr>
                <w:color w:val="D4D4D4"/>
              </w:rPr>
            </w:pPr>
            <w:r w:rsidRPr="00C522DE">
              <w:rPr>
                <w:color w:val="CE9178"/>
              </w:rPr>
              <w:t>              extensions to the enumeration but is not used to encode</w:t>
            </w:r>
          </w:p>
          <w:p w14:paraId="1EB1011C" w14:textId="77777777" w:rsidR="006440DB" w:rsidRPr="00C522DE" w:rsidRDefault="006440DB" w:rsidP="00B5532A">
            <w:pPr>
              <w:pStyle w:val="PL"/>
              <w:rPr>
                <w:color w:val="D4D4D4"/>
              </w:rPr>
            </w:pPr>
            <w:r w:rsidRPr="00C522DE">
              <w:rPr>
                <w:color w:val="CE9178"/>
              </w:rPr>
              <w:t>              content defined in the present version of this API.</w:t>
            </w:r>
          </w:p>
          <w:p w14:paraId="07844892" w14:textId="77777777" w:rsidR="006440DB" w:rsidRPr="00C522DE" w:rsidRDefault="006440DB" w:rsidP="00B5532A">
            <w:pPr>
              <w:pStyle w:val="PL"/>
              <w:rPr>
                <w:color w:val="D4D4D4"/>
              </w:rPr>
            </w:pPr>
            <w:r w:rsidRPr="00C522DE">
              <w:rPr>
                <w:color w:val="D4D4D4"/>
              </w:rPr>
              <w:t>        </w:t>
            </w:r>
            <w:r w:rsidRPr="00C522DE">
              <w:t>state</w:t>
            </w:r>
            <w:r>
              <w:t>Reason</w:t>
            </w:r>
            <w:r w:rsidRPr="00C522DE">
              <w:rPr>
                <w:color w:val="D4D4D4"/>
              </w:rPr>
              <w:t>:</w:t>
            </w:r>
          </w:p>
          <w:p w14:paraId="78E0C1C2" w14:textId="77777777" w:rsidR="006440DB"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w:t>
            </w:r>
            <w:r>
              <w:rPr>
                <w:color w:val="CE9178"/>
              </w:rPr>
              <w:t>9571</w:t>
            </w:r>
            <w:r w:rsidRPr="00C522DE">
              <w:rPr>
                <w:color w:val="CE9178"/>
              </w:rPr>
              <w:t>_CommonData.yaml#/components/schemas/</w:t>
            </w:r>
            <w:r>
              <w:rPr>
                <w:color w:val="CE9178"/>
              </w:rPr>
              <w:t>ProblemDetails</w:t>
            </w:r>
            <w:r w:rsidRPr="00C522DE">
              <w:rPr>
                <w:color w:val="CE9178"/>
              </w:rPr>
              <w:t>'</w:t>
            </w:r>
          </w:p>
          <w:p w14:paraId="61761C92" w14:textId="77777777" w:rsidR="006440DB" w:rsidRPr="00C522DE" w:rsidRDefault="006440DB" w:rsidP="00B5532A">
            <w:pPr>
              <w:pStyle w:val="PL"/>
              <w:rPr>
                <w:color w:val="D4D4D4"/>
              </w:rPr>
            </w:pPr>
            <w:r w:rsidRPr="00C522DE">
              <w:rPr>
                <w:color w:val="D4D4D4"/>
              </w:rPr>
              <w:t>        </w:t>
            </w:r>
            <w:r w:rsidRPr="00C522DE">
              <w:t>apiEndPoint</w:t>
            </w:r>
            <w:r w:rsidRPr="00C522DE">
              <w:rPr>
                <w:color w:val="D4D4D4"/>
              </w:rPr>
              <w:t>:</w:t>
            </w:r>
          </w:p>
          <w:p w14:paraId="0B32F8DD"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string</w:t>
            </w:r>
          </w:p>
          <w:p w14:paraId="3D81F85F" w14:textId="77777777" w:rsidR="006440DB" w:rsidRPr="00C522DE" w:rsidRDefault="006440DB" w:rsidP="00B5532A">
            <w:pPr>
              <w:pStyle w:val="PL"/>
              <w:rPr>
                <w:color w:val="D4D4D4"/>
              </w:rPr>
            </w:pPr>
            <w:r w:rsidRPr="00C522DE">
              <w:rPr>
                <w:color w:val="D4D4D4"/>
              </w:rPr>
              <w:t>        </w:t>
            </w:r>
            <w:r w:rsidRPr="00C522DE">
              <w:t>apiType</w:t>
            </w:r>
            <w:r w:rsidRPr="00C522DE">
              <w:rPr>
                <w:color w:val="D4D4D4"/>
              </w:rPr>
              <w:t>:</w:t>
            </w:r>
          </w:p>
          <w:p w14:paraId="3E22364B" w14:textId="77777777" w:rsidR="006440DB" w:rsidRPr="00C522DE" w:rsidRDefault="006440DB" w:rsidP="00B5532A">
            <w:pPr>
              <w:pStyle w:val="PL"/>
              <w:rPr>
                <w:color w:val="D4D4D4"/>
              </w:rPr>
            </w:pPr>
            <w:r w:rsidRPr="00C522DE">
              <w:rPr>
                <w:color w:val="D4D4D4"/>
              </w:rPr>
              <w:t>          </w:t>
            </w:r>
            <w:r w:rsidRPr="00C522DE">
              <w:t>anyOf</w:t>
            </w:r>
            <w:r w:rsidRPr="00C522DE">
              <w:rPr>
                <w:color w:val="D4D4D4"/>
              </w:rPr>
              <w:t>:</w:t>
            </w:r>
          </w:p>
          <w:p w14:paraId="4189B6A9" w14:textId="77777777" w:rsidR="006440DB" w:rsidRPr="00C522DE" w:rsidRDefault="006440DB" w:rsidP="00B5532A">
            <w:pPr>
              <w:pStyle w:val="PL"/>
              <w:rPr>
                <w:color w:val="D4D4D4"/>
              </w:rPr>
            </w:pPr>
            <w:r w:rsidRPr="00C522DE">
              <w:rPr>
                <w:color w:val="D4D4D4"/>
              </w:rPr>
              <w:t>          - </w:t>
            </w:r>
            <w:r w:rsidRPr="00C522DE">
              <w:t>type</w:t>
            </w:r>
            <w:r w:rsidRPr="00C522DE">
              <w:rPr>
                <w:color w:val="D4D4D4"/>
              </w:rPr>
              <w:t>: </w:t>
            </w:r>
            <w:r w:rsidRPr="00C522DE">
              <w:rPr>
                <w:color w:val="CE9178"/>
              </w:rPr>
              <w:t>string</w:t>
            </w:r>
          </w:p>
          <w:p w14:paraId="5B313BF2" w14:textId="77777777" w:rsidR="006440DB" w:rsidRPr="00C522DE" w:rsidRDefault="006440DB" w:rsidP="00B5532A">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0AD5A8DB" w14:textId="77777777" w:rsidR="006440DB" w:rsidRPr="00C522DE" w:rsidRDefault="006440DB" w:rsidP="00B5532A">
            <w:pPr>
              <w:pStyle w:val="PL"/>
              <w:rPr>
                <w:color w:val="D4D4D4"/>
              </w:rPr>
            </w:pPr>
            <w:r w:rsidRPr="00C522DE">
              <w:rPr>
                <w:color w:val="D4D4D4"/>
              </w:rPr>
              <w:t>          - </w:t>
            </w:r>
            <w:r w:rsidRPr="00C522DE">
              <w:t>type</w:t>
            </w:r>
            <w:r w:rsidRPr="00C522DE">
              <w:rPr>
                <w:color w:val="D4D4D4"/>
              </w:rPr>
              <w:t>: </w:t>
            </w:r>
            <w:r w:rsidRPr="00C522DE">
              <w:rPr>
                <w:color w:val="CE9178"/>
              </w:rPr>
              <w:t>string</w:t>
            </w:r>
          </w:p>
          <w:p w14:paraId="41BB894A"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528EAA68" w14:textId="77777777" w:rsidR="006440DB" w:rsidRPr="00C522DE" w:rsidRDefault="006440DB" w:rsidP="00B5532A">
            <w:pPr>
              <w:pStyle w:val="PL"/>
              <w:rPr>
                <w:color w:val="D4D4D4"/>
              </w:rPr>
            </w:pPr>
            <w:r w:rsidRPr="00C522DE">
              <w:rPr>
                <w:color w:val="CE9178"/>
              </w:rPr>
              <w:t>              This string provides forward-compatibility with future</w:t>
            </w:r>
          </w:p>
          <w:p w14:paraId="462C3F68" w14:textId="77777777" w:rsidR="006440DB" w:rsidRPr="00C522DE" w:rsidRDefault="006440DB" w:rsidP="00B5532A">
            <w:pPr>
              <w:pStyle w:val="PL"/>
              <w:rPr>
                <w:color w:val="D4D4D4"/>
              </w:rPr>
            </w:pPr>
            <w:r w:rsidRPr="00C522DE">
              <w:rPr>
                <w:color w:val="CE9178"/>
              </w:rPr>
              <w:t>              extensions to the enumeration but is not used to encode</w:t>
            </w:r>
          </w:p>
          <w:p w14:paraId="2A895AA4" w14:textId="77777777" w:rsidR="006440DB" w:rsidRPr="00C522DE" w:rsidRDefault="006440DB" w:rsidP="00B5532A">
            <w:pPr>
              <w:pStyle w:val="PL"/>
              <w:rPr>
                <w:color w:val="D4D4D4"/>
              </w:rPr>
            </w:pPr>
            <w:r w:rsidRPr="00C522DE">
              <w:rPr>
                <w:color w:val="CE9178"/>
              </w:rPr>
              <w:t>              content defined in the present version of this API.</w:t>
            </w:r>
          </w:p>
          <w:p w14:paraId="72670198" w14:textId="77777777" w:rsidR="006440DB" w:rsidRPr="00C522DE" w:rsidRDefault="006440DB" w:rsidP="00B5532A">
            <w:pPr>
              <w:pStyle w:val="PL"/>
              <w:rPr>
                <w:color w:val="D4D4D4"/>
              </w:rPr>
            </w:pPr>
            <w:r w:rsidRPr="00C522DE">
              <w:rPr>
                <w:color w:val="D4D4D4"/>
              </w:rPr>
              <w:t>        </w:t>
            </w:r>
            <w:r w:rsidRPr="00C522DE">
              <w:t>externalReference</w:t>
            </w:r>
            <w:r w:rsidRPr="00C522DE">
              <w:rPr>
                <w:color w:val="D4D4D4"/>
              </w:rPr>
              <w:t>:</w:t>
            </w:r>
          </w:p>
          <w:p w14:paraId="74B51103"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string</w:t>
            </w:r>
          </w:p>
          <w:p w14:paraId="615A9666" w14:textId="77777777" w:rsidR="006440DB" w:rsidRPr="00C522DE" w:rsidRDefault="006440DB" w:rsidP="00B5532A">
            <w:pPr>
              <w:pStyle w:val="PL"/>
              <w:rPr>
                <w:color w:val="D4D4D4"/>
              </w:rPr>
            </w:pPr>
            <w:r w:rsidRPr="00C522DE">
              <w:rPr>
                <w:color w:val="D4D4D4"/>
              </w:rPr>
              <w:t>        </w:t>
            </w:r>
            <w:r w:rsidRPr="00C522DE">
              <w:t>qoSSpecification</w:t>
            </w:r>
            <w:r w:rsidRPr="00C522DE">
              <w:rPr>
                <w:color w:val="D4D4D4"/>
              </w:rPr>
              <w:t>:</w:t>
            </w:r>
          </w:p>
          <w:p w14:paraId="6B48C010"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60FD0D10" w14:textId="77777777" w:rsidR="006440DB" w:rsidRPr="00C522DE" w:rsidRDefault="006440DB" w:rsidP="00B5532A">
            <w:pPr>
              <w:pStyle w:val="PL"/>
              <w:rPr>
                <w:color w:val="D4D4D4"/>
              </w:rPr>
            </w:pPr>
            <w:r w:rsidRPr="00C522DE">
              <w:rPr>
                <w:color w:val="D4D4D4"/>
              </w:rPr>
              <w:t>        </w:t>
            </w:r>
            <w:r>
              <w:t>a</w:t>
            </w:r>
            <w:r w:rsidRPr="00C522DE">
              <w:t>pplicationSessionContext</w:t>
            </w:r>
            <w:r w:rsidRPr="00C522DE">
              <w:rPr>
                <w:color w:val="D4D4D4"/>
              </w:rPr>
              <w:t>:</w:t>
            </w:r>
          </w:p>
          <w:p w14:paraId="66EB0457"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object</w:t>
            </w:r>
          </w:p>
          <w:p w14:paraId="61125C2A" w14:textId="77777777" w:rsidR="006440DB" w:rsidRPr="00C522DE" w:rsidRDefault="006440DB" w:rsidP="00B5532A">
            <w:pPr>
              <w:pStyle w:val="PL"/>
              <w:rPr>
                <w:color w:val="D4D4D4"/>
              </w:rPr>
            </w:pPr>
            <w:r w:rsidRPr="00C522DE">
              <w:rPr>
                <w:color w:val="D4D4D4"/>
              </w:rPr>
              <w:t>          </w:t>
            </w:r>
            <w:r w:rsidRPr="00C522DE">
              <w:t>properties</w:t>
            </w:r>
            <w:r w:rsidRPr="00C522DE">
              <w:rPr>
                <w:color w:val="D4D4D4"/>
              </w:rPr>
              <w:t>:</w:t>
            </w:r>
          </w:p>
          <w:p w14:paraId="186699F1" w14:textId="77777777" w:rsidR="006440DB" w:rsidRPr="00C522DE" w:rsidRDefault="006440DB" w:rsidP="00B5532A">
            <w:pPr>
              <w:pStyle w:val="PL"/>
              <w:rPr>
                <w:color w:val="D4D4D4"/>
              </w:rPr>
            </w:pPr>
            <w:r w:rsidRPr="00C522DE">
              <w:rPr>
                <w:color w:val="D4D4D4"/>
              </w:rPr>
              <w:t>            </w:t>
            </w:r>
            <w:r w:rsidRPr="00C522DE">
              <w:t>afAppId</w:t>
            </w:r>
            <w:r w:rsidRPr="00C522DE">
              <w:rPr>
                <w:color w:val="D4D4D4"/>
              </w:rPr>
              <w:t>:</w:t>
            </w:r>
          </w:p>
          <w:p w14:paraId="332C6E7F"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A97BD9A" w14:textId="77777777" w:rsidR="006440DB" w:rsidRPr="00C522DE" w:rsidRDefault="006440DB" w:rsidP="00B5532A">
            <w:pPr>
              <w:pStyle w:val="PL"/>
              <w:rPr>
                <w:color w:val="D4D4D4"/>
              </w:rPr>
            </w:pPr>
            <w:r w:rsidRPr="00C522DE">
              <w:rPr>
                <w:color w:val="D4D4D4"/>
              </w:rPr>
              <w:t>            </w:t>
            </w:r>
            <w:r w:rsidRPr="00C522DE">
              <w:t>sliceInfo</w:t>
            </w:r>
            <w:r w:rsidRPr="00C522DE">
              <w:rPr>
                <w:color w:val="D4D4D4"/>
              </w:rPr>
              <w:t>:</w:t>
            </w:r>
          </w:p>
          <w:p w14:paraId="3A519104"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63518A6" w14:textId="77777777" w:rsidR="006440DB" w:rsidRPr="00C522DE" w:rsidRDefault="006440DB" w:rsidP="00B5532A">
            <w:pPr>
              <w:pStyle w:val="PL"/>
              <w:rPr>
                <w:color w:val="D4D4D4"/>
              </w:rPr>
            </w:pPr>
            <w:r w:rsidRPr="00C522DE">
              <w:rPr>
                <w:color w:val="D4D4D4"/>
              </w:rPr>
              <w:t>            </w:t>
            </w:r>
            <w:r w:rsidRPr="00C522DE">
              <w:t>dnn</w:t>
            </w:r>
            <w:r w:rsidRPr="00C522DE">
              <w:rPr>
                <w:color w:val="D4D4D4"/>
              </w:rPr>
              <w:t>:</w:t>
            </w:r>
          </w:p>
          <w:p w14:paraId="1DFF7C1D"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D4915E9" w14:textId="77777777" w:rsidR="006440DB" w:rsidRPr="00C522DE" w:rsidRDefault="006440DB" w:rsidP="00B5532A">
            <w:pPr>
              <w:pStyle w:val="PL"/>
              <w:rPr>
                <w:color w:val="D4D4D4"/>
              </w:rPr>
            </w:pPr>
            <w:r w:rsidRPr="00C522DE">
              <w:rPr>
                <w:color w:val="D4D4D4"/>
              </w:rPr>
              <w:t>            </w:t>
            </w:r>
            <w:r w:rsidRPr="00C522DE">
              <w:t>aspId</w:t>
            </w:r>
            <w:r w:rsidRPr="00C522DE">
              <w:rPr>
                <w:color w:val="D4D4D4"/>
              </w:rPr>
              <w:t>:</w:t>
            </w:r>
          </w:p>
          <w:p w14:paraId="27DA8062"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047C0972" w14:textId="77777777" w:rsidR="006440DB" w:rsidRPr="00C522DE" w:rsidRDefault="006440DB" w:rsidP="00B5532A">
            <w:pPr>
              <w:pStyle w:val="PL"/>
              <w:rPr>
                <w:color w:val="D4D4D4"/>
              </w:rPr>
            </w:pPr>
            <w:r w:rsidRPr="00C522DE">
              <w:rPr>
                <w:color w:val="D4D4D4"/>
              </w:rPr>
              <w:t>        </w:t>
            </w:r>
            <w:r w:rsidRPr="00C522DE">
              <w:t>chargingSpecification</w:t>
            </w:r>
            <w:r w:rsidRPr="00C522DE">
              <w:rPr>
                <w:color w:val="D4D4D4"/>
              </w:rPr>
              <w:t>:</w:t>
            </w:r>
          </w:p>
          <w:p w14:paraId="258305B9"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3EDA10FD" w14:textId="77777777" w:rsidR="009F12A6" w:rsidRPr="009F12A6" w:rsidRDefault="009F12A6" w:rsidP="009F12A6"/>
    <w:p w14:paraId="34E2BEDB" w14:textId="746B1D52" w:rsidR="00EB474B" w:rsidRDefault="00EB474B" w:rsidP="005D6CAE">
      <w:pPr>
        <w:pStyle w:val="Heading2"/>
        <w:rPr>
          <w:noProof/>
        </w:rPr>
      </w:pPr>
      <w:bookmarkStart w:id="2135" w:name="_Toc123800983"/>
      <w:r w:rsidRPr="00A7422F">
        <w:rPr>
          <w:noProof/>
        </w:rPr>
        <w:t>C.3.9</w:t>
      </w:r>
      <w:r w:rsidRPr="00A7422F">
        <w:rPr>
          <w:noProof/>
        </w:rPr>
        <w:tab/>
        <w:t>M1_EdgeResourcesProvisioning API</w:t>
      </w:r>
      <w:bookmarkEnd w:id="2135"/>
    </w:p>
    <w:tbl>
      <w:tblPr>
        <w:tblW w:w="0" w:type="auto"/>
        <w:tblLook w:val="04A0" w:firstRow="1" w:lastRow="0" w:firstColumn="1" w:lastColumn="0" w:noHBand="0" w:noVBand="1"/>
      </w:tblPr>
      <w:tblGrid>
        <w:gridCol w:w="9629"/>
      </w:tblGrid>
      <w:tr w:rsidR="009F12A6" w:rsidRPr="00A537AD" w14:paraId="1FD95FAD"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5930E179" w14:textId="77777777" w:rsidR="009F12A6" w:rsidRDefault="009F12A6" w:rsidP="002C6F69">
            <w:pPr>
              <w:pStyle w:val="PL"/>
              <w:rPr>
                <w:color w:val="B5CEA8"/>
              </w:rPr>
            </w:pPr>
            <w:r w:rsidRPr="00C522DE">
              <w:t>openapi</w:t>
            </w:r>
            <w:r w:rsidRPr="00C522DE">
              <w:rPr>
                <w:color w:val="D4D4D4"/>
              </w:rPr>
              <w:t>: </w:t>
            </w:r>
            <w:r w:rsidRPr="00C522DE">
              <w:rPr>
                <w:color w:val="B5CEA8"/>
              </w:rPr>
              <w:t>3.0.0</w:t>
            </w:r>
          </w:p>
          <w:p w14:paraId="4346CE9A"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0E70B627"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15089F3B" w14:textId="65FA9DD6"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1</w:t>
            </w:r>
          </w:p>
          <w:p w14:paraId="06D16298"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9C011A0" w14:textId="77777777" w:rsidR="009F12A6" w:rsidRPr="00460EB5" w:rsidRDefault="009F12A6" w:rsidP="002C6F69">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4870E7A3" w14:textId="63ED1CCB" w:rsidR="009F12A6" w:rsidRPr="00460EB5" w:rsidRDefault="009F12A6" w:rsidP="002C6F69">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2E73411E" w14:textId="77777777" w:rsidR="009F12A6" w:rsidRPr="00460EB5" w:rsidRDefault="009F12A6" w:rsidP="002C6F69">
            <w:pPr>
              <w:pStyle w:val="PL"/>
              <w:rPr>
                <w:rFonts w:cs="Courier New"/>
                <w:color w:val="D4D4D4"/>
                <w:szCs w:val="16"/>
                <w:lang w:val="en-US"/>
              </w:rPr>
            </w:pPr>
            <w:r w:rsidRPr="00460EB5">
              <w:rPr>
                <w:rFonts w:cs="Courier New"/>
                <w:color w:val="CE9178"/>
                <w:szCs w:val="16"/>
                <w:lang w:val="en-US"/>
              </w:rPr>
              <w:t>    All rights reserved.</w:t>
            </w:r>
          </w:p>
          <w:p w14:paraId="1695DAC4"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0DF653E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3DFD1EA1"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328CE74C"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62921C29" w14:textId="1A7688D1"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4</w:t>
            </w:r>
            <w:r w:rsidRPr="00460EB5">
              <w:rPr>
                <w:rFonts w:cs="Courier New"/>
                <w:color w:val="CE9178"/>
                <w:szCs w:val="16"/>
                <w:lang w:val="en-US"/>
              </w:rPr>
              <w:t>.0; 5G Media Streaming (5GMS); Protocols'</w:t>
            </w:r>
          </w:p>
          <w:p w14:paraId="1A4F2AA9"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6A246019"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10877C99"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38C3A11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4406FED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5B6A522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18DE347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1F8F05E8"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4CE25EDC"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235E060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6918ECF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7C46A33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3CEFF0EF"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BFAE228"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42C2F07F"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4B911B6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18D5A533"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572F5A63"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4EAB5F08"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1F69924C"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301E1FAA"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0EB17D20"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A19E939"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5F151D2D"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480D2FA6"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3CE9C726"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6F89E075"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1774D8AD"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78A9152C"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099E3F42"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16ED8DA3"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25F64B5"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10A739F7" w14:textId="77777777" w:rsidR="009F12A6" w:rsidRPr="007426F9" w:rsidRDefault="009F12A6" w:rsidP="002C6F69">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A6773C5"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DD151DD"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r>
              <w:rPr>
                <w:rFonts w:cs="Courier New"/>
                <w:color w:val="CE9178"/>
                <w:szCs w:val="16"/>
                <w:lang w:val="en-US"/>
              </w:rPr>
              <w:t>Absolute</w:t>
            </w:r>
            <w:r w:rsidRPr="00500497">
              <w:rPr>
                <w:rFonts w:cs="Courier New"/>
                <w:color w:val="CE9178"/>
                <w:szCs w:val="16"/>
                <w:lang w:val="en-US"/>
              </w:rPr>
              <w:t>Url'</w:t>
            </w:r>
          </w:p>
          <w:p w14:paraId="123E6A86"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7F89450F"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502B3AFF"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25832DDE"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4836056"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2F13900C"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C89D6CE"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6F026A62"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4AB831BB"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17589DCA"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3DAA1378"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0B9A834"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D76A2EA" w14:textId="77777777" w:rsidR="009F12A6" w:rsidRPr="007426F9" w:rsidRDefault="009F12A6" w:rsidP="002C6F69">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3B54C48C" w14:textId="77777777" w:rsidR="009F12A6" w:rsidRDefault="009F12A6" w:rsidP="002C6F69">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3E050B0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6284A8B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16485B08"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0D8F561" w14:textId="77777777" w:rsidR="009F12A6" w:rsidRPr="002D6463" w:rsidRDefault="009F12A6" w:rsidP="002C6F69">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4E4A8246" w14:textId="77777777" w:rsidR="009F12A6" w:rsidRPr="002D6463" w:rsidRDefault="009F12A6" w:rsidP="002C6F69">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1B7490F9" w14:textId="77777777" w:rsidR="009F12A6" w:rsidRPr="002D6463" w:rsidRDefault="009F12A6" w:rsidP="002C6F69">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61EA5641" w14:textId="77777777" w:rsidR="009F12A6" w:rsidRPr="002D6463" w:rsidRDefault="009F12A6" w:rsidP="002C6F69">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75FBE57C" w14:textId="77777777" w:rsidR="009F12A6" w:rsidRPr="00460EB5" w:rsidRDefault="009F12A6" w:rsidP="002C6F69">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5B9FB92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198E4D8E"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342124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18C3475E"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1695AF61"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775D8A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4F0481C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7AF2F78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60F8A4D"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2D39A11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16E59F2A"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0217BD6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63C96278"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3FD377D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2EA8CF8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1D2DCA1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00AE33EA"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60A58E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6012E9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3664732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46A17588"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3B26B341"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56B79E1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D383A7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5127887F"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74AC62D9"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1459228F"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3A8F880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2F61C08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4246C1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4536ECC"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FCE43AD"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07072D3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395DBFD7"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5C956B6D"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6B472A0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42380C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10FCAB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5E10E2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5E893B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36776C2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1E7C24FA"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1BA34F62"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3291DC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3B68E19E"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41A44151"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556A8EE0" w14:textId="77777777" w:rsidR="009F12A6" w:rsidRPr="00460EB5" w:rsidRDefault="009F12A6" w:rsidP="002C6F69">
            <w:pPr>
              <w:pStyle w:val="PL"/>
              <w:rPr>
                <w:rFonts w:cs="Courier New"/>
                <w:color w:val="D4D4D4"/>
                <w:szCs w:val="16"/>
                <w:lang w:val="en-US"/>
              </w:rPr>
            </w:pPr>
          </w:p>
          <w:p w14:paraId="73F80808" w14:textId="77777777" w:rsidR="009F12A6" w:rsidRPr="00460EB5" w:rsidRDefault="009F12A6" w:rsidP="002C6F69">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0D5900E3"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A83C02F"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1B709C0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4A1D6612" w14:textId="77777777" w:rsidR="009F12A6" w:rsidRDefault="009F12A6" w:rsidP="002C6F69">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64E1919C"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3C9BFC0B"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4720FAD4"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57435FC5"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4EBDF0B7" w14:textId="77777777" w:rsidR="009F12A6"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67C888C0" w14:textId="77777777" w:rsidR="009F12A6" w:rsidRDefault="009F12A6" w:rsidP="002C6F69">
            <w:pPr>
              <w:pStyle w:val="PL"/>
              <w:rPr>
                <w:rFonts w:cs="Courier New"/>
                <w:color w:val="D4D4D4"/>
                <w:szCs w:val="16"/>
                <w:lang w:val="en-US"/>
              </w:rPr>
            </w:pPr>
            <w:r>
              <w:rPr>
                <w:rFonts w:cs="Courier New"/>
                <w:color w:val="D4D4D4"/>
                <w:szCs w:val="16"/>
                <w:lang w:val="en-US"/>
              </w:rPr>
              <w:t xml:space="preserve">        edgeResourcesConfigurationId:</w:t>
            </w:r>
          </w:p>
          <w:p w14:paraId="133319A6" w14:textId="77777777" w:rsidR="009F12A6" w:rsidRPr="00DA3890" w:rsidRDefault="009F12A6" w:rsidP="002C6F69">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2A6BBE5D"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0272AD16"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0466DA6C"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8D601E7"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4513F33E"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296777A7"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01660B40" w14:textId="77777777" w:rsidR="009F12A6" w:rsidRPr="00460EB5" w:rsidRDefault="009F12A6" w:rsidP="002C6F69">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42CA57F6" w14:textId="77777777" w:rsidR="009F12A6" w:rsidRDefault="009F12A6" w:rsidP="002C6F69">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679D5DAB" w14:textId="77777777" w:rsidR="009F12A6" w:rsidRPr="00460EB5" w:rsidRDefault="009F12A6" w:rsidP="002C6F69">
            <w:pPr>
              <w:pStyle w:val="PL"/>
              <w:rPr>
                <w:rFonts w:cs="Courier New"/>
                <w:color w:val="D4D4D4"/>
                <w:szCs w:val="16"/>
                <w:lang w:val="en-US"/>
              </w:rPr>
            </w:pPr>
          </w:p>
          <w:p w14:paraId="1B1F649B"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1E634EF9"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62D976EE" w14:textId="77777777" w:rsidR="009F12A6" w:rsidRDefault="009F12A6" w:rsidP="002C6F69">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4BB46572"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2A4B03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6308F3BD"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697B779E"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40A8E00F"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29A87C5D"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3FB7B841"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06245F7F"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3C70425C"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9AE983E" w14:textId="77777777" w:rsidR="009F12A6" w:rsidRPr="00656808" w:rsidRDefault="009F12A6" w:rsidP="002C6F69">
            <w:pPr>
              <w:pStyle w:val="PL"/>
              <w:rPr>
                <w:rFonts w:cs="Courier New"/>
                <w:color w:val="D4D4D4"/>
                <w:szCs w:val="16"/>
                <w:lang w:val="en-US"/>
              </w:rPr>
            </w:pPr>
          </w:p>
          <w:p w14:paraId="7A134DAC"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5197C6CE"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46B2A879" w14:textId="77777777" w:rsidR="009F12A6" w:rsidRDefault="009F12A6" w:rsidP="002C6F69">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4EF6096A" w14:textId="77777777" w:rsidR="009F12A6" w:rsidRPr="00D84F2C" w:rsidRDefault="009F12A6"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4FD41115" w14:textId="77777777" w:rsidR="009F12A6" w:rsidRDefault="009F12A6" w:rsidP="002C6F69">
            <w:pPr>
              <w:spacing w:after="0" w:line="0" w:lineRule="atLeast"/>
              <w:rPr>
                <w:rFonts w:ascii="Courier New" w:hAnsi="Courier New" w:cs="Courier New"/>
                <w:color w:val="CE9178"/>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w:t>
            </w:r>
            <w:r>
              <w:rPr>
                <w:rFonts w:ascii="Courier New" w:hAnsi="Courier New" w:cs="Courier New"/>
                <w:color w:val="CE9178"/>
                <w:sz w:val="16"/>
                <w:szCs w:val="16"/>
                <w:lang w:val="en-US"/>
              </w:rPr>
              <w:t>ProviderIds</w:t>
            </w:r>
          </w:p>
          <w:p w14:paraId="15A029D9" w14:textId="77777777" w:rsidR="009F12A6" w:rsidRDefault="009F12A6"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easType</w:t>
            </w:r>
          </w:p>
          <w:p w14:paraId="3C722DCB" w14:textId="77777777" w:rsidR="009F12A6" w:rsidRDefault="009F12A6"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easFeatures</w:t>
            </w:r>
          </w:p>
          <w:p w14:paraId="035394EC" w14:textId="77777777" w:rsidR="009F12A6" w:rsidRPr="00D84F2C" w:rsidRDefault="009F12A6"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serviceAvailabilitySchedule</w:t>
            </w:r>
          </w:p>
          <w:p w14:paraId="3884E2D9" w14:textId="77777777" w:rsidR="009F12A6" w:rsidRPr="00D84F2C" w:rsidRDefault="009F12A6" w:rsidP="002C6F69">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serviceContinuityScenarios</w:t>
            </w:r>
          </w:p>
          <w:p w14:paraId="5CFF72C1"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4EE23160" w14:textId="77777777" w:rsidR="009F12A6" w:rsidRPr="00FB17D4" w:rsidRDefault="009F12A6"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568D12DB" w14:textId="77777777" w:rsidR="009F12A6" w:rsidRPr="009A5EC6" w:rsidRDefault="009F12A6" w:rsidP="002C6F69">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7D19335F" w14:textId="506B7113" w:rsidR="009F12A6" w:rsidRPr="00FB17D4" w:rsidRDefault="009F12A6" w:rsidP="002C6F69">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AD4BF38" w14:textId="44DDB3C1" w:rsidR="009F12A6" w:rsidRPr="009A5EC6" w:rsidRDefault="009F12A6" w:rsidP="002C6F69">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5EB89CFC"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6B6B60FC"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174A3E7"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42C08E3D"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01D924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398178A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6FE3D77"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5288CACE"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64D9331A"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7B8A465B"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2BA1011"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37070B28"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443D31B"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5906678F"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65BFADFE"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0582C95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72967A"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8037C92"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58CEB3FF"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0CDC1801"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91941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55EAF2E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1753267" w14:textId="77777777" w:rsidR="009F12A6" w:rsidRPr="00656808" w:rsidRDefault="009F12A6" w:rsidP="002C6F69">
            <w:pPr>
              <w:pStyle w:val="PL"/>
              <w:rPr>
                <w:rFonts w:cs="Courier New"/>
                <w:color w:val="D4D4D4"/>
                <w:szCs w:val="16"/>
                <w:lang w:val="en-US"/>
              </w:rPr>
            </w:pPr>
          </w:p>
          <w:p w14:paraId="781B72E1"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50131D4B" w14:textId="77777777" w:rsidR="009F12A6" w:rsidRDefault="009F12A6" w:rsidP="002C6F69">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0857B452"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27AD5ABF"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407F2AA0"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699322C6"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4CAA004A" w14:textId="77777777" w:rsidR="009F12A6" w:rsidRPr="00656808" w:rsidRDefault="009F12A6" w:rsidP="002C6F69">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30D9E21D" w14:textId="77777777" w:rsidR="009F12A6" w:rsidRPr="00656808" w:rsidRDefault="009F12A6" w:rsidP="002C6F69">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1C43419" w14:textId="77777777" w:rsidR="009F12A6" w:rsidRPr="00656808" w:rsidRDefault="009F12A6" w:rsidP="002C6F69">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4F0F7A73" w14:textId="77777777" w:rsidR="009F12A6" w:rsidRPr="00A537AD" w:rsidRDefault="009F12A6" w:rsidP="002C6F69">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4C50BC70" w14:textId="77777777" w:rsidR="009F12A6" w:rsidRPr="009F12A6" w:rsidRDefault="009F12A6" w:rsidP="009F12A6"/>
    <w:p w14:paraId="5A9A2951" w14:textId="0AAD23D0" w:rsidR="008F5E2F" w:rsidRDefault="008F5E2F" w:rsidP="008F5E2F">
      <w:pPr>
        <w:pStyle w:val="Heading2"/>
      </w:pPr>
      <w:bookmarkStart w:id="2136" w:name="_Toc123800984"/>
      <w:r w:rsidRPr="00714272">
        <w:t>C.3.</w:t>
      </w:r>
      <w:r>
        <w:t>10</w:t>
      </w:r>
      <w:r w:rsidRPr="00714272">
        <w:tab/>
        <w:t>M1_EventDataProcessingProvisioning API</w:t>
      </w:r>
      <w:bookmarkEnd w:id="2136"/>
    </w:p>
    <w:tbl>
      <w:tblPr>
        <w:tblW w:w="0" w:type="auto"/>
        <w:tblLook w:val="04A0" w:firstRow="1" w:lastRow="0" w:firstColumn="1" w:lastColumn="0" w:noHBand="0" w:noVBand="1"/>
      </w:tblPr>
      <w:tblGrid>
        <w:gridCol w:w="9629"/>
      </w:tblGrid>
      <w:tr w:rsidR="00237E69" w:rsidRPr="00545482"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1FEE6305" w14:textId="77777777" w:rsidR="00237E69" w:rsidRDefault="00237E69" w:rsidP="002C6F69">
            <w:pPr>
              <w:pStyle w:val="PL"/>
            </w:pPr>
            <w:r>
              <w:t>openapi: 3.0.0</w:t>
            </w:r>
          </w:p>
          <w:p w14:paraId="175971B6" w14:textId="77777777" w:rsidR="00237E69" w:rsidRDefault="00237E69" w:rsidP="002C6F69">
            <w:pPr>
              <w:pStyle w:val="PL"/>
            </w:pPr>
            <w:r>
              <w:t>info:</w:t>
            </w:r>
          </w:p>
          <w:p w14:paraId="5D6C241D" w14:textId="77777777" w:rsidR="00237E69" w:rsidRDefault="00237E69" w:rsidP="002C6F69">
            <w:pPr>
              <w:pStyle w:val="PL"/>
            </w:pPr>
            <w:r>
              <w:t xml:space="preserve">  title: M1_EventDataProcessingProvisioning</w:t>
            </w:r>
          </w:p>
          <w:p w14:paraId="18B253F0" w14:textId="0845C264" w:rsidR="00237E69" w:rsidRDefault="00237E69" w:rsidP="002C6F69">
            <w:pPr>
              <w:pStyle w:val="PL"/>
            </w:pPr>
            <w:r>
              <w:t xml:space="preserve">  version: 2.0.1</w:t>
            </w:r>
          </w:p>
          <w:p w14:paraId="0C4AEB24" w14:textId="77777777" w:rsidR="00237E69" w:rsidRDefault="00237E69" w:rsidP="002C6F69">
            <w:pPr>
              <w:pStyle w:val="PL"/>
            </w:pPr>
            <w:r>
              <w:t xml:space="preserve">  description: |</w:t>
            </w:r>
          </w:p>
          <w:p w14:paraId="312B8C76" w14:textId="77777777" w:rsidR="00237E69" w:rsidRDefault="00237E69" w:rsidP="002C6F69">
            <w:pPr>
              <w:pStyle w:val="PL"/>
            </w:pPr>
            <w:r>
              <w:t xml:space="preserve">    5GMS AF M1 Event Data Processing Provisioning API</w:t>
            </w:r>
          </w:p>
          <w:p w14:paraId="6EB8502C" w14:textId="773F308B" w:rsidR="00237E69" w:rsidRDefault="00237E69" w:rsidP="002C6F69">
            <w:pPr>
              <w:pStyle w:val="PL"/>
            </w:pPr>
            <w:r>
              <w:t xml:space="preserve">    © 2023, 3GPP Organizational Partners (ARIB, ATIS, CCSA, ETSI, TSDSI, TTA, TTC).</w:t>
            </w:r>
          </w:p>
          <w:p w14:paraId="2FE8A8DD" w14:textId="77777777" w:rsidR="00237E69" w:rsidRDefault="00237E69" w:rsidP="002C6F69">
            <w:pPr>
              <w:pStyle w:val="PL"/>
            </w:pPr>
            <w:r>
              <w:t xml:space="preserve">    All rights reserved.</w:t>
            </w:r>
          </w:p>
          <w:p w14:paraId="0BA2E9F3" w14:textId="77777777" w:rsidR="00237E69" w:rsidRDefault="00237E69" w:rsidP="002C6F69">
            <w:pPr>
              <w:pStyle w:val="PL"/>
            </w:pPr>
            <w:r>
              <w:t>tags:</w:t>
            </w:r>
          </w:p>
          <w:p w14:paraId="03F5C395" w14:textId="77777777" w:rsidR="00237E69" w:rsidRDefault="00237E69" w:rsidP="002C6F69">
            <w:pPr>
              <w:pStyle w:val="PL"/>
            </w:pPr>
            <w:r>
              <w:t xml:space="preserve">  - name: M1_EventDataProcessingProvisioning</w:t>
            </w:r>
          </w:p>
          <w:p w14:paraId="065CD65E" w14:textId="77777777" w:rsidR="00237E69" w:rsidRDefault="00237E69" w:rsidP="002C6F69">
            <w:pPr>
              <w:pStyle w:val="PL"/>
            </w:pPr>
            <w:r>
              <w:t xml:space="preserve">    description: '5G Media Streaming: Provisioning (M1) APIs: Event Data Processing Provisioning'</w:t>
            </w:r>
          </w:p>
          <w:p w14:paraId="32988035" w14:textId="77777777" w:rsidR="00237E69" w:rsidRDefault="00237E69" w:rsidP="002C6F69">
            <w:pPr>
              <w:pStyle w:val="PL"/>
            </w:pPr>
            <w:r>
              <w:t>externalDocs:</w:t>
            </w:r>
          </w:p>
          <w:p w14:paraId="1F7B439A" w14:textId="4E3649DE" w:rsidR="00237E69" w:rsidRDefault="00237E69" w:rsidP="002C6F69">
            <w:pPr>
              <w:pStyle w:val="PL"/>
            </w:pPr>
            <w:r>
              <w:t xml:space="preserve">  description: 'TS 26.512 V17.4.0; 5G Media Streaming (5GMS); Protocols'</w:t>
            </w:r>
          </w:p>
          <w:p w14:paraId="56DD3652" w14:textId="77777777" w:rsidR="00237E69" w:rsidRDefault="00237E69" w:rsidP="002C6F69">
            <w:pPr>
              <w:pStyle w:val="PL"/>
            </w:pPr>
            <w:r>
              <w:t xml:space="preserve">  url: 'https://www.3gpp.org/ftp/Specs/archive/26_series/26.512/'</w:t>
            </w:r>
          </w:p>
          <w:p w14:paraId="7F79DDA6" w14:textId="77777777" w:rsidR="00237E69" w:rsidRDefault="00237E69" w:rsidP="002C6F69">
            <w:pPr>
              <w:pStyle w:val="PL"/>
            </w:pPr>
            <w:r>
              <w:t>servers:</w:t>
            </w:r>
          </w:p>
          <w:p w14:paraId="01391ECC" w14:textId="77777777" w:rsidR="00237E69" w:rsidRDefault="00237E69" w:rsidP="002C6F69">
            <w:pPr>
              <w:pStyle w:val="PL"/>
            </w:pPr>
            <w:r>
              <w:t xml:space="preserve">  - url: '{apiRoot}/3gpp-m1/v2'</w:t>
            </w:r>
          </w:p>
          <w:p w14:paraId="075F2465" w14:textId="77777777" w:rsidR="00237E69" w:rsidRDefault="00237E69" w:rsidP="002C6F69">
            <w:pPr>
              <w:pStyle w:val="PL"/>
            </w:pPr>
            <w:r>
              <w:t xml:space="preserve">    variables:</w:t>
            </w:r>
          </w:p>
          <w:p w14:paraId="6803F794" w14:textId="77777777" w:rsidR="00237E69" w:rsidRDefault="00237E69" w:rsidP="002C6F69">
            <w:pPr>
              <w:pStyle w:val="PL"/>
            </w:pPr>
            <w:r>
              <w:t xml:space="preserve">      apiRoot:</w:t>
            </w:r>
          </w:p>
          <w:p w14:paraId="7B3DD9A4" w14:textId="77777777" w:rsidR="00237E69" w:rsidRDefault="00237E69" w:rsidP="002C6F69">
            <w:pPr>
              <w:pStyle w:val="PL"/>
            </w:pPr>
            <w:r>
              <w:t xml:space="preserve">        default: https://example.com</w:t>
            </w:r>
          </w:p>
          <w:p w14:paraId="0ED36E41" w14:textId="77777777" w:rsidR="00237E69" w:rsidRDefault="00237E69" w:rsidP="002C6F69">
            <w:pPr>
              <w:pStyle w:val="PL"/>
            </w:pPr>
            <w:r>
              <w:t xml:space="preserve">        description: See 3GPP TS 29.512 clause 6.1.</w:t>
            </w:r>
          </w:p>
          <w:p w14:paraId="603968E3" w14:textId="77777777" w:rsidR="00237E69" w:rsidRDefault="00237E69" w:rsidP="002C6F69">
            <w:pPr>
              <w:pStyle w:val="PL"/>
            </w:pPr>
            <w:r>
              <w:t>paths:</w:t>
            </w:r>
          </w:p>
          <w:p w14:paraId="1579ABED" w14:textId="77777777" w:rsidR="00237E69" w:rsidRDefault="00237E69" w:rsidP="002C6F69">
            <w:pPr>
              <w:pStyle w:val="PL"/>
            </w:pPr>
            <w:r>
              <w:t xml:space="preserve">  /provisioning-sessions/{provisioningSessionId}/event-data-processing-configurations:</w:t>
            </w:r>
          </w:p>
          <w:p w14:paraId="77C5664E" w14:textId="77777777" w:rsidR="00237E69" w:rsidRDefault="00237E69" w:rsidP="002C6F69">
            <w:pPr>
              <w:pStyle w:val="PL"/>
            </w:pPr>
            <w:r>
              <w:t xml:space="preserve">    parameters:</w:t>
            </w:r>
          </w:p>
          <w:p w14:paraId="6AF2BBEA" w14:textId="77777777" w:rsidR="00237E69" w:rsidRDefault="00237E69" w:rsidP="002C6F69">
            <w:pPr>
              <w:pStyle w:val="PL"/>
            </w:pPr>
            <w:r>
              <w:t xml:space="preserve">      - name: provisioningSessionId</w:t>
            </w:r>
          </w:p>
          <w:p w14:paraId="7D1FEA54" w14:textId="77777777" w:rsidR="00237E69" w:rsidRDefault="00237E69" w:rsidP="002C6F69">
            <w:pPr>
              <w:pStyle w:val="PL"/>
            </w:pPr>
            <w:r>
              <w:t xml:space="preserve">        in: path</w:t>
            </w:r>
          </w:p>
          <w:p w14:paraId="4C6D8F20" w14:textId="77777777" w:rsidR="00237E69" w:rsidRDefault="00237E69" w:rsidP="002C6F69">
            <w:pPr>
              <w:pStyle w:val="PL"/>
            </w:pPr>
            <w:r>
              <w:t xml:space="preserve">        required: true</w:t>
            </w:r>
          </w:p>
          <w:p w14:paraId="2218AD25" w14:textId="77777777" w:rsidR="00237E69" w:rsidRDefault="00237E69" w:rsidP="002C6F69">
            <w:pPr>
              <w:pStyle w:val="PL"/>
            </w:pPr>
            <w:r>
              <w:t xml:space="preserve">        schema: </w:t>
            </w:r>
          </w:p>
          <w:p w14:paraId="27B73B36" w14:textId="77777777" w:rsidR="00237E69" w:rsidRDefault="00237E69" w:rsidP="002C6F69">
            <w:pPr>
              <w:pStyle w:val="PL"/>
            </w:pPr>
            <w:r>
              <w:t xml:space="preserve">          $ref: 'TS26512_CommonData.yaml#/components/schemas/ResourceId'</w:t>
            </w:r>
          </w:p>
          <w:p w14:paraId="3B674722" w14:textId="77777777" w:rsidR="00237E69" w:rsidRDefault="00237E69" w:rsidP="002C6F69">
            <w:pPr>
              <w:pStyle w:val="PL"/>
            </w:pPr>
            <w:r>
              <w:t xml:space="preserve">        description: 'The resource identifier of an existing Provisioning Session.'</w:t>
            </w:r>
          </w:p>
          <w:p w14:paraId="0420A5E4" w14:textId="77777777" w:rsidR="00237E69" w:rsidRDefault="00237E69" w:rsidP="002C6F69">
            <w:pPr>
              <w:pStyle w:val="PL"/>
            </w:pPr>
            <w:r>
              <w:t xml:space="preserve">    post:</w:t>
            </w:r>
          </w:p>
          <w:p w14:paraId="7388DAB1" w14:textId="77777777" w:rsidR="00237E69" w:rsidRDefault="00237E69" w:rsidP="002C6F69">
            <w:pPr>
              <w:pStyle w:val="PL"/>
            </w:pPr>
            <w:r>
              <w:t xml:space="preserve">      operationId: createEventDataProcessingConfiguration</w:t>
            </w:r>
          </w:p>
          <w:p w14:paraId="643AA159" w14:textId="77777777" w:rsidR="00237E69" w:rsidRDefault="00237E69" w:rsidP="002C6F69">
            <w:pPr>
              <w:pStyle w:val="PL"/>
            </w:pPr>
            <w:r>
              <w:t xml:space="preserve">      summary: 'Supply an Event Data Processing Configuration for the specified Provisioning Session'</w:t>
            </w:r>
          </w:p>
          <w:p w14:paraId="384CC6A6" w14:textId="77777777" w:rsidR="00237E69" w:rsidRDefault="00237E69" w:rsidP="002C6F69">
            <w:pPr>
              <w:pStyle w:val="PL"/>
            </w:pPr>
            <w:r>
              <w:t xml:space="preserve">      requestBody:</w:t>
            </w:r>
          </w:p>
          <w:p w14:paraId="746D96AF" w14:textId="77777777" w:rsidR="00237E69" w:rsidRDefault="00237E69" w:rsidP="002C6F69">
            <w:pPr>
              <w:pStyle w:val="PL"/>
            </w:pPr>
            <w:r>
              <w:t xml:space="preserve">        description: 'A JSON representation of a Event Data Processing Configuration'</w:t>
            </w:r>
          </w:p>
          <w:p w14:paraId="2B3AA33F" w14:textId="77777777" w:rsidR="00237E69" w:rsidRDefault="00237E69" w:rsidP="002C6F69">
            <w:pPr>
              <w:pStyle w:val="PL"/>
            </w:pPr>
            <w:r>
              <w:t xml:space="preserve">        required: true</w:t>
            </w:r>
          </w:p>
          <w:p w14:paraId="0395827B" w14:textId="77777777" w:rsidR="00237E69" w:rsidRDefault="00237E69" w:rsidP="002C6F69">
            <w:pPr>
              <w:pStyle w:val="PL"/>
            </w:pPr>
            <w:r>
              <w:t xml:space="preserve">        content:</w:t>
            </w:r>
          </w:p>
          <w:p w14:paraId="19BB4CF4" w14:textId="77777777" w:rsidR="00237E69" w:rsidRDefault="00237E69" w:rsidP="002C6F69">
            <w:pPr>
              <w:pStyle w:val="PL"/>
            </w:pPr>
            <w:r>
              <w:t xml:space="preserve">          application/json:</w:t>
            </w:r>
          </w:p>
          <w:p w14:paraId="4183DCD2" w14:textId="77777777" w:rsidR="00237E69" w:rsidRDefault="00237E69" w:rsidP="002C6F69">
            <w:pPr>
              <w:pStyle w:val="PL"/>
            </w:pPr>
            <w:r>
              <w:t xml:space="preserve">            schema:</w:t>
            </w:r>
          </w:p>
          <w:p w14:paraId="7ABB3642" w14:textId="77777777" w:rsidR="00237E69" w:rsidRDefault="00237E69" w:rsidP="002C6F69">
            <w:pPr>
              <w:pStyle w:val="PL"/>
            </w:pPr>
            <w:r>
              <w:t xml:space="preserve">              $ref: '#/components/schemas/EventDataProcessingConfiguration'</w:t>
            </w:r>
          </w:p>
          <w:p w14:paraId="7B1D773C" w14:textId="77777777" w:rsidR="00237E69" w:rsidRDefault="00237E69" w:rsidP="002C6F69">
            <w:pPr>
              <w:pStyle w:val="PL"/>
            </w:pPr>
            <w:r>
              <w:t xml:space="preserve">      responses:</w:t>
            </w:r>
          </w:p>
          <w:p w14:paraId="34744357" w14:textId="77777777" w:rsidR="00237E69" w:rsidRDefault="00237E69" w:rsidP="002C6F69">
            <w:pPr>
              <w:pStyle w:val="PL"/>
            </w:pPr>
            <w:r>
              <w:t xml:space="preserve">        '201':</w:t>
            </w:r>
          </w:p>
          <w:p w14:paraId="6B4834E6" w14:textId="77777777" w:rsidR="00237E69" w:rsidRDefault="00237E69" w:rsidP="002C6F69">
            <w:pPr>
              <w:pStyle w:val="PL"/>
            </w:pPr>
            <w:r>
              <w:t xml:space="preserve">          description: 'Event Data Processing Configuration Created'</w:t>
            </w:r>
          </w:p>
          <w:p w14:paraId="4C2242A8" w14:textId="77777777" w:rsidR="00237E69" w:rsidRDefault="00237E69" w:rsidP="002C6F69">
            <w:pPr>
              <w:pStyle w:val="PL"/>
            </w:pPr>
            <w:r>
              <w:t xml:space="preserve">          headers:</w:t>
            </w:r>
          </w:p>
          <w:p w14:paraId="5963FE79" w14:textId="77777777" w:rsidR="00237E69" w:rsidRDefault="00237E69" w:rsidP="002C6F69">
            <w:pPr>
              <w:pStyle w:val="PL"/>
            </w:pPr>
            <w:r>
              <w:t xml:space="preserve">            Location:</w:t>
            </w:r>
          </w:p>
          <w:p w14:paraId="6C2640D2" w14:textId="77777777" w:rsidR="00237E69" w:rsidRDefault="00237E69" w:rsidP="002C6F69">
            <w:pPr>
              <w:pStyle w:val="PL"/>
            </w:pPr>
            <w:r>
              <w:t xml:space="preserve">              description: 'URL of the newly created Event Data Processing Configuration (same as request URL).'</w:t>
            </w:r>
          </w:p>
          <w:p w14:paraId="1291A277" w14:textId="77777777" w:rsidR="00237E69" w:rsidRDefault="00237E69" w:rsidP="002C6F69">
            <w:pPr>
              <w:pStyle w:val="PL"/>
            </w:pPr>
            <w:r>
              <w:t xml:space="preserve">              required: true</w:t>
            </w:r>
          </w:p>
          <w:p w14:paraId="7812718A" w14:textId="77777777" w:rsidR="00237E69" w:rsidRDefault="00237E69" w:rsidP="002C6F69">
            <w:pPr>
              <w:pStyle w:val="PL"/>
            </w:pPr>
            <w:r>
              <w:t xml:space="preserve">              schema:</w:t>
            </w:r>
          </w:p>
          <w:p w14:paraId="769AB1D1" w14:textId="77777777" w:rsidR="00237E69" w:rsidRDefault="00237E69" w:rsidP="002C6F69">
            <w:pPr>
              <w:pStyle w:val="PL"/>
            </w:pPr>
            <w:r>
              <w:t xml:space="preserve">                $ref: 'TS26512_CommonData.yaml#/components/schemas/AbsoluteUrl'</w:t>
            </w:r>
          </w:p>
          <w:p w14:paraId="27A49457" w14:textId="77777777" w:rsidR="00237E69" w:rsidRDefault="00237E69" w:rsidP="002C6F69">
            <w:pPr>
              <w:pStyle w:val="PL"/>
            </w:pPr>
            <w:r>
              <w:t xml:space="preserve">  /provisioning-sessions/{provisioningSessionId}/event-data-processing-configurations/{eventDataProcessingConfigurationId}:</w:t>
            </w:r>
          </w:p>
          <w:p w14:paraId="6FDB995B" w14:textId="77777777" w:rsidR="00237E69" w:rsidRDefault="00237E69" w:rsidP="002C6F69">
            <w:pPr>
              <w:pStyle w:val="PL"/>
            </w:pPr>
            <w:r>
              <w:t xml:space="preserve">    parameters:</w:t>
            </w:r>
          </w:p>
          <w:p w14:paraId="56972A66" w14:textId="77777777" w:rsidR="00237E69" w:rsidRDefault="00237E69" w:rsidP="002C6F69">
            <w:pPr>
              <w:pStyle w:val="PL"/>
            </w:pPr>
            <w:r>
              <w:t xml:space="preserve">      - name: provisioningSessionId</w:t>
            </w:r>
          </w:p>
          <w:p w14:paraId="00426C17" w14:textId="77777777" w:rsidR="00237E69" w:rsidRDefault="00237E69" w:rsidP="002C6F69">
            <w:pPr>
              <w:pStyle w:val="PL"/>
            </w:pPr>
            <w:r>
              <w:t xml:space="preserve">        in: path</w:t>
            </w:r>
          </w:p>
          <w:p w14:paraId="0F396A74" w14:textId="77777777" w:rsidR="00237E69" w:rsidRDefault="00237E69" w:rsidP="002C6F69">
            <w:pPr>
              <w:pStyle w:val="PL"/>
            </w:pPr>
            <w:r>
              <w:t xml:space="preserve">        required: true</w:t>
            </w:r>
          </w:p>
          <w:p w14:paraId="28B58B2E" w14:textId="77777777" w:rsidR="00237E69" w:rsidRDefault="00237E69" w:rsidP="002C6F69">
            <w:pPr>
              <w:pStyle w:val="PL"/>
            </w:pPr>
            <w:r>
              <w:t xml:space="preserve">        schema: </w:t>
            </w:r>
          </w:p>
          <w:p w14:paraId="57A93DE8" w14:textId="77777777" w:rsidR="00237E69" w:rsidRDefault="00237E69" w:rsidP="002C6F69">
            <w:pPr>
              <w:pStyle w:val="PL"/>
            </w:pPr>
            <w:r>
              <w:t xml:space="preserve">          $ref: 'TS26512_CommonData.yaml#/components/schemas/ResourceId'</w:t>
            </w:r>
          </w:p>
          <w:p w14:paraId="12B8C34D" w14:textId="77777777" w:rsidR="00237E69" w:rsidRDefault="00237E69" w:rsidP="002C6F69">
            <w:pPr>
              <w:pStyle w:val="PL"/>
            </w:pPr>
            <w:r>
              <w:t xml:space="preserve">        description: 'The resource identifier of an existing Provisioning Session.'</w:t>
            </w:r>
          </w:p>
          <w:p w14:paraId="55292887" w14:textId="77777777" w:rsidR="00237E69" w:rsidRDefault="00237E69" w:rsidP="002C6F69">
            <w:pPr>
              <w:pStyle w:val="PL"/>
            </w:pPr>
            <w:r>
              <w:t xml:space="preserve">      - name: eventDataProcessingConfigurationId</w:t>
            </w:r>
          </w:p>
          <w:p w14:paraId="2704AECB" w14:textId="77777777" w:rsidR="00237E69" w:rsidRDefault="00237E69" w:rsidP="002C6F69">
            <w:pPr>
              <w:pStyle w:val="PL"/>
            </w:pPr>
            <w:r>
              <w:t xml:space="preserve">        in: path</w:t>
            </w:r>
          </w:p>
          <w:p w14:paraId="79B25CDC" w14:textId="77777777" w:rsidR="00237E69" w:rsidRDefault="00237E69" w:rsidP="002C6F69">
            <w:pPr>
              <w:pStyle w:val="PL"/>
            </w:pPr>
            <w:r>
              <w:t xml:space="preserve">        required: true</w:t>
            </w:r>
          </w:p>
          <w:p w14:paraId="4AA17030" w14:textId="77777777" w:rsidR="00237E69" w:rsidRDefault="00237E69" w:rsidP="002C6F69">
            <w:pPr>
              <w:pStyle w:val="PL"/>
            </w:pPr>
            <w:r>
              <w:t xml:space="preserve">        schema: </w:t>
            </w:r>
          </w:p>
          <w:p w14:paraId="2E59BC7A" w14:textId="77777777" w:rsidR="00237E69" w:rsidRDefault="00237E69" w:rsidP="002C6F69">
            <w:pPr>
              <w:pStyle w:val="PL"/>
            </w:pPr>
            <w:r>
              <w:t xml:space="preserve">          $ref: 'TS26512_CommonData.yaml#/components/schemas/ResourceId'</w:t>
            </w:r>
          </w:p>
          <w:p w14:paraId="43A06265" w14:textId="77777777" w:rsidR="00237E69" w:rsidRDefault="00237E69" w:rsidP="002C6F69">
            <w:pPr>
              <w:pStyle w:val="PL"/>
            </w:pPr>
            <w:r>
              <w:t xml:space="preserve">        description: 'The resource identifier of an Event Data Processing Configuration.'</w:t>
            </w:r>
          </w:p>
          <w:p w14:paraId="7AEBA0DE" w14:textId="77777777" w:rsidR="00237E69" w:rsidRDefault="00237E69" w:rsidP="002C6F69">
            <w:pPr>
              <w:pStyle w:val="PL"/>
            </w:pPr>
            <w:r>
              <w:t xml:space="preserve">    get:</w:t>
            </w:r>
          </w:p>
          <w:p w14:paraId="3C875F3B" w14:textId="77777777" w:rsidR="00237E69" w:rsidRDefault="00237E69" w:rsidP="002C6F69">
            <w:pPr>
              <w:pStyle w:val="PL"/>
            </w:pPr>
            <w:r>
              <w:t xml:space="preserve">      operationId: retrieveEventDataProcessingConfiguration</w:t>
            </w:r>
          </w:p>
          <w:p w14:paraId="305D3A91" w14:textId="77777777" w:rsidR="00237E69" w:rsidRDefault="00237E69" w:rsidP="002C6F69">
            <w:pPr>
              <w:pStyle w:val="PL"/>
            </w:pPr>
            <w:r>
              <w:t xml:space="preserve">      summary: 'Retrieve the specified Event Data Processing Configuration of the specified Provisioning Session'</w:t>
            </w:r>
          </w:p>
          <w:p w14:paraId="039CA83E" w14:textId="77777777" w:rsidR="00237E69" w:rsidRPr="002D6463" w:rsidRDefault="00237E69" w:rsidP="002C6F69">
            <w:pPr>
              <w:pStyle w:val="PL"/>
              <w:rPr>
                <w:lang w:val="fr-FR"/>
              </w:rPr>
            </w:pPr>
            <w:r>
              <w:t xml:space="preserve">      </w:t>
            </w:r>
            <w:r w:rsidRPr="002D6463">
              <w:rPr>
                <w:lang w:val="fr-FR"/>
              </w:rPr>
              <w:t>responses:</w:t>
            </w:r>
          </w:p>
          <w:p w14:paraId="2BEF04A7" w14:textId="77777777" w:rsidR="00237E69" w:rsidRPr="002D6463" w:rsidRDefault="00237E69" w:rsidP="002C6F69">
            <w:pPr>
              <w:pStyle w:val="PL"/>
              <w:rPr>
                <w:lang w:val="fr-FR"/>
              </w:rPr>
            </w:pPr>
            <w:r w:rsidRPr="002D6463">
              <w:rPr>
                <w:lang w:val="fr-FR"/>
              </w:rPr>
              <w:t xml:space="preserve">        '200':</w:t>
            </w:r>
          </w:p>
          <w:p w14:paraId="0B924201" w14:textId="77777777" w:rsidR="00237E69" w:rsidRPr="002D6463" w:rsidRDefault="00237E69" w:rsidP="002C6F69">
            <w:pPr>
              <w:pStyle w:val="PL"/>
              <w:rPr>
                <w:lang w:val="fr-FR"/>
              </w:rPr>
            </w:pPr>
            <w:r w:rsidRPr="002D6463">
              <w:rPr>
                <w:lang w:val="fr-FR"/>
              </w:rPr>
              <w:t xml:space="preserve">          description: 'Success'</w:t>
            </w:r>
          </w:p>
          <w:p w14:paraId="04FAD0D9" w14:textId="77777777" w:rsidR="00237E69" w:rsidRPr="002D6463" w:rsidRDefault="00237E69" w:rsidP="002C6F69">
            <w:pPr>
              <w:pStyle w:val="PL"/>
              <w:rPr>
                <w:lang w:val="fr-FR"/>
              </w:rPr>
            </w:pPr>
            <w:r w:rsidRPr="002D6463">
              <w:rPr>
                <w:lang w:val="fr-FR"/>
              </w:rPr>
              <w:t xml:space="preserve">          content:</w:t>
            </w:r>
          </w:p>
          <w:p w14:paraId="252AB5F4" w14:textId="77777777" w:rsidR="00237E69" w:rsidRDefault="00237E69" w:rsidP="002C6F69">
            <w:pPr>
              <w:pStyle w:val="PL"/>
            </w:pPr>
            <w:r w:rsidRPr="002D6463">
              <w:rPr>
                <w:lang w:val="fr-FR"/>
              </w:rPr>
              <w:t xml:space="preserve">            </w:t>
            </w:r>
            <w:r>
              <w:t>application/json:</w:t>
            </w:r>
          </w:p>
          <w:p w14:paraId="7293100E" w14:textId="77777777" w:rsidR="00237E69" w:rsidRDefault="00237E69" w:rsidP="002C6F69">
            <w:pPr>
              <w:pStyle w:val="PL"/>
            </w:pPr>
            <w:r>
              <w:t xml:space="preserve">              schema:</w:t>
            </w:r>
          </w:p>
          <w:p w14:paraId="0EDBCEB1" w14:textId="77777777" w:rsidR="00237E69" w:rsidRDefault="00237E69" w:rsidP="002C6F69">
            <w:pPr>
              <w:pStyle w:val="PL"/>
            </w:pPr>
            <w:r>
              <w:t xml:space="preserve">                $ref: '#/components/schemas/EventDataProcessingConfiguration'</w:t>
            </w:r>
          </w:p>
          <w:p w14:paraId="21951B78" w14:textId="77777777" w:rsidR="00237E69" w:rsidRDefault="00237E69" w:rsidP="002C6F69">
            <w:pPr>
              <w:pStyle w:val="PL"/>
            </w:pPr>
            <w:r>
              <w:t xml:space="preserve">    put:</w:t>
            </w:r>
          </w:p>
          <w:p w14:paraId="704B82CA" w14:textId="77777777" w:rsidR="00237E69" w:rsidRDefault="00237E69" w:rsidP="002C6F69">
            <w:pPr>
              <w:pStyle w:val="PL"/>
            </w:pPr>
            <w:r>
              <w:t xml:space="preserve">      operationId: updateEventDataProcessingConfiguration</w:t>
            </w:r>
          </w:p>
          <w:p w14:paraId="1BE56211" w14:textId="77777777" w:rsidR="00237E69" w:rsidRDefault="00237E69" w:rsidP="002C6F69">
            <w:pPr>
              <w:pStyle w:val="PL"/>
            </w:pPr>
            <w:r>
              <w:t xml:space="preserve">      summary: 'Update the specified Event Data Processing Configuration for the specified Provisioning Session'</w:t>
            </w:r>
          </w:p>
          <w:p w14:paraId="49EFE231" w14:textId="77777777" w:rsidR="00237E69" w:rsidRDefault="00237E69" w:rsidP="002C6F69">
            <w:pPr>
              <w:pStyle w:val="PL"/>
            </w:pPr>
            <w:r>
              <w:t xml:space="preserve">      requestBody:</w:t>
            </w:r>
          </w:p>
          <w:p w14:paraId="12C55E9A" w14:textId="77777777" w:rsidR="00237E69" w:rsidRDefault="00237E69" w:rsidP="002C6F69">
            <w:pPr>
              <w:pStyle w:val="PL"/>
            </w:pPr>
            <w:r>
              <w:t xml:space="preserve">        description: 'A JSON representation of a Event Data Processing Configuration'</w:t>
            </w:r>
          </w:p>
          <w:p w14:paraId="38CAE388" w14:textId="77777777" w:rsidR="00237E69" w:rsidRDefault="00237E69" w:rsidP="002C6F69">
            <w:pPr>
              <w:pStyle w:val="PL"/>
            </w:pPr>
            <w:r>
              <w:t xml:space="preserve">        required: true</w:t>
            </w:r>
          </w:p>
          <w:p w14:paraId="5A87AAFA" w14:textId="77777777" w:rsidR="00237E69" w:rsidRDefault="00237E69" w:rsidP="002C6F69">
            <w:pPr>
              <w:pStyle w:val="PL"/>
            </w:pPr>
            <w:r>
              <w:t xml:space="preserve">        content:</w:t>
            </w:r>
          </w:p>
          <w:p w14:paraId="21B7191B" w14:textId="77777777" w:rsidR="00237E69" w:rsidRDefault="00237E69" w:rsidP="002C6F69">
            <w:pPr>
              <w:pStyle w:val="PL"/>
            </w:pPr>
            <w:r>
              <w:t xml:space="preserve">          application/json:</w:t>
            </w:r>
          </w:p>
          <w:p w14:paraId="084AE3F3" w14:textId="77777777" w:rsidR="00237E69" w:rsidRDefault="00237E69" w:rsidP="002C6F69">
            <w:pPr>
              <w:pStyle w:val="PL"/>
            </w:pPr>
            <w:r>
              <w:t xml:space="preserve">            schema:</w:t>
            </w:r>
          </w:p>
          <w:p w14:paraId="3C178B2A" w14:textId="77777777" w:rsidR="00237E69" w:rsidRDefault="00237E69" w:rsidP="002C6F69">
            <w:pPr>
              <w:pStyle w:val="PL"/>
            </w:pPr>
            <w:r>
              <w:t xml:space="preserve">              $ref: '#/components/schemas/EventDataProcessingConfiguration'</w:t>
            </w:r>
          </w:p>
          <w:p w14:paraId="6E429256" w14:textId="77777777" w:rsidR="00237E69" w:rsidRDefault="00237E69" w:rsidP="002C6F69">
            <w:pPr>
              <w:pStyle w:val="PL"/>
            </w:pPr>
            <w:r>
              <w:t xml:space="preserve">      responses:</w:t>
            </w:r>
          </w:p>
          <w:p w14:paraId="0AF4E368" w14:textId="77777777" w:rsidR="00237E69" w:rsidRDefault="00237E69" w:rsidP="002C6F69">
            <w:pPr>
              <w:pStyle w:val="PL"/>
            </w:pPr>
            <w:r>
              <w:t xml:space="preserve">        '204':</w:t>
            </w:r>
          </w:p>
          <w:p w14:paraId="6FC4D17D" w14:textId="77777777" w:rsidR="00237E69" w:rsidRDefault="00237E69" w:rsidP="002C6F69">
            <w:pPr>
              <w:pStyle w:val="PL"/>
            </w:pPr>
            <w:r>
              <w:t xml:space="preserve">          description: 'Updated Event Data Processing Configuration'</w:t>
            </w:r>
          </w:p>
          <w:p w14:paraId="6CA597E7" w14:textId="77777777" w:rsidR="00237E69" w:rsidRDefault="00237E69" w:rsidP="002C6F69">
            <w:pPr>
              <w:pStyle w:val="PL"/>
            </w:pPr>
            <w:r>
              <w:t xml:space="preserve">        '404':</w:t>
            </w:r>
          </w:p>
          <w:p w14:paraId="27C15D8C" w14:textId="77777777" w:rsidR="00237E69" w:rsidRDefault="00237E69" w:rsidP="002C6F69">
            <w:pPr>
              <w:pStyle w:val="PL"/>
            </w:pPr>
            <w:r>
              <w:t xml:space="preserve">          description: 'Not Found'</w:t>
            </w:r>
          </w:p>
          <w:p w14:paraId="402E9B9A" w14:textId="77777777" w:rsidR="00237E69" w:rsidRDefault="00237E69" w:rsidP="002C6F69">
            <w:pPr>
              <w:pStyle w:val="PL"/>
            </w:pPr>
            <w:r>
              <w:t xml:space="preserve">    patch:</w:t>
            </w:r>
          </w:p>
          <w:p w14:paraId="57143152" w14:textId="77777777" w:rsidR="00237E69" w:rsidRDefault="00237E69" w:rsidP="002C6F69">
            <w:pPr>
              <w:pStyle w:val="PL"/>
            </w:pPr>
            <w:r>
              <w:t xml:space="preserve">      operationId: patchEventDataProcessingConfiguration</w:t>
            </w:r>
          </w:p>
          <w:p w14:paraId="3CB4F07B" w14:textId="77777777" w:rsidR="00237E69" w:rsidRDefault="00237E69" w:rsidP="002C6F69">
            <w:pPr>
              <w:pStyle w:val="PL"/>
            </w:pPr>
            <w:r>
              <w:t xml:space="preserve">      summary: 'Patch the specified Event Data Processing Configuration for the specified Provisioning Session'</w:t>
            </w:r>
          </w:p>
          <w:p w14:paraId="047A626C" w14:textId="77777777" w:rsidR="00237E69" w:rsidRDefault="00237E69" w:rsidP="002C6F69">
            <w:pPr>
              <w:pStyle w:val="PL"/>
            </w:pPr>
            <w:r>
              <w:t xml:space="preserve">      requestBody:</w:t>
            </w:r>
          </w:p>
          <w:p w14:paraId="661E8480" w14:textId="77777777" w:rsidR="00237E69" w:rsidRDefault="00237E69" w:rsidP="002C6F69">
            <w:pPr>
              <w:pStyle w:val="PL"/>
            </w:pPr>
            <w:r>
              <w:t xml:space="preserve">        description: 'A JSON representation of a Event Data Processing Configuration'</w:t>
            </w:r>
          </w:p>
          <w:p w14:paraId="3BCE1657" w14:textId="77777777" w:rsidR="00237E69" w:rsidRDefault="00237E69" w:rsidP="002C6F69">
            <w:pPr>
              <w:pStyle w:val="PL"/>
            </w:pPr>
            <w:r>
              <w:t xml:space="preserve">        required: true</w:t>
            </w:r>
          </w:p>
          <w:p w14:paraId="6C3BDA66" w14:textId="77777777" w:rsidR="00237E69" w:rsidRDefault="00237E69" w:rsidP="002C6F69">
            <w:pPr>
              <w:pStyle w:val="PL"/>
            </w:pPr>
            <w:r>
              <w:t xml:space="preserve">        content:</w:t>
            </w:r>
          </w:p>
          <w:p w14:paraId="4F36703E" w14:textId="77777777" w:rsidR="00237E69" w:rsidRDefault="00237E69" w:rsidP="002C6F69">
            <w:pPr>
              <w:pStyle w:val="PL"/>
            </w:pPr>
            <w:r>
              <w:t xml:space="preserve">          application/merge-patch+json:</w:t>
            </w:r>
          </w:p>
          <w:p w14:paraId="767CD7A8" w14:textId="77777777" w:rsidR="00237E69" w:rsidRDefault="00237E69" w:rsidP="002C6F69">
            <w:pPr>
              <w:pStyle w:val="PL"/>
            </w:pPr>
            <w:r>
              <w:t xml:space="preserve">            schema:</w:t>
            </w:r>
          </w:p>
          <w:p w14:paraId="2E6A3FC5" w14:textId="77777777" w:rsidR="00237E69" w:rsidRDefault="00237E69" w:rsidP="002C6F69">
            <w:pPr>
              <w:pStyle w:val="PL"/>
            </w:pPr>
            <w:r>
              <w:t xml:space="preserve">              $ref: '#/components/schemas/EventDataProcessingConfiguration'</w:t>
            </w:r>
          </w:p>
          <w:p w14:paraId="3D1D263C" w14:textId="77777777" w:rsidR="00237E69" w:rsidRDefault="00237E69" w:rsidP="002C6F69">
            <w:pPr>
              <w:pStyle w:val="PL"/>
            </w:pPr>
            <w:r>
              <w:t xml:space="preserve">          application/json-patch+json:</w:t>
            </w:r>
          </w:p>
          <w:p w14:paraId="22509215" w14:textId="77777777" w:rsidR="00237E69" w:rsidRDefault="00237E69" w:rsidP="002C6F69">
            <w:pPr>
              <w:pStyle w:val="PL"/>
            </w:pPr>
            <w:r>
              <w:t xml:space="preserve">            schema:</w:t>
            </w:r>
          </w:p>
          <w:p w14:paraId="0800F1A5" w14:textId="77777777" w:rsidR="00237E69" w:rsidRDefault="00237E69" w:rsidP="002C6F69">
            <w:pPr>
              <w:pStyle w:val="PL"/>
            </w:pPr>
            <w:r>
              <w:t xml:space="preserve">              $ref: '#/components/schemas/EventDataProcessingConfiguration'</w:t>
            </w:r>
          </w:p>
          <w:p w14:paraId="2742FB65" w14:textId="77777777" w:rsidR="00237E69" w:rsidRDefault="00237E69" w:rsidP="002C6F69">
            <w:pPr>
              <w:pStyle w:val="PL"/>
            </w:pPr>
            <w:r>
              <w:t xml:space="preserve">      responses:</w:t>
            </w:r>
          </w:p>
          <w:p w14:paraId="4FB30ADC" w14:textId="77777777" w:rsidR="00237E69" w:rsidRDefault="00237E69" w:rsidP="002C6F69">
            <w:pPr>
              <w:pStyle w:val="PL"/>
            </w:pPr>
            <w:r>
              <w:t xml:space="preserve">        '200':</w:t>
            </w:r>
          </w:p>
          <w:p w14:paraId="22B48A77" w14:textId="77777777" w:rsidR="00237E69" w:rsidRDefault="00237E69" w:rsidP="002C6F69">
            <w:pPr>
              <w:pStyle w:val="PL"/>
            </w:pPr>
            <w:r>
              <w:t xml:space="preserve">          description: 'Patched Event Data Processing Configuration'</w:t>
            </w:r>
          </w:p>
          <w:p w14:paraId="0330CA54" w14:textId="77777777" w:rsidR="00237E69" w:rsidRDefault="00237E69" w:rsidP="002C6F69">
            <w:pPr>
              <w:pStyle w:val="PL"/>
            </w:pPr>
            <w:r>
              <w:t xml:space="preserve">          content:</w:t>
            </w:r>
          </w:p>
          <w:p w14:paraId="01CEBCDB" w14:textId="77777777" w:rsidR="00237E69" w:rsidRDefault="00237E69" w:rsidP="002C6F69">
            <w:pPr>
              <w:pStyle w:val="PL"/>
            </w:pPr>
            <w:r>
              <w:t xml:space="preserve">            application/json:</w:t>
            </w:r>
          </w:p>
          <w:p w14:paraId="732FC3D9" w14:textId="77777777" w:rsidR="00237E69" w:rsidRDefault="00237E69" w:rsidP="002C6F69">
            <w:pPr>
              <w:pStyle w:val="PL"/>
            </w:pPr>
            <w:r>
              <w:t xml:space="preserve">              schema:</w:t>
            </w:r>
          </w:p>
          <w:p w14:paraId="0A7945B4" w14:textId="77777777" w:rsidR="00237E69" w:rsidRDefault="00237E69" w:rsidP="002C6F69">
            <w:pPr>
              <w:pStyle w:val="PL"/>
            </w:pPr>
            <w:r>
              <w:t xml:space="preserve">                $ref: '#/components/schemas/EventDataProcessingConfiguration'</w:t>
            </w:r>
          </w:p>
          <w:p w14:paraId="6973CF8C" w14:textId="77777777" w:rsidR="00237E69" w:rsidRDefault="00237E69" w:rsidP="002C6F69">
            <w:pPr>
              <w:pStyle w:val="PL"/>
            </w:pPr>
            <w:r>
              <w:t xml:space="preserve">        '404':</w:t>
            </w:r>
          </w:p>
          <w:p w14:paraId="1AEE20CD" w14:textId="77777777" w:rsidR="00237E69" w:rsidRDefault="00237E69" w:rsidP="002C6F69">
            <w:pPr>
              <w:pStyle w:val="PL"/>
            </w:pPr>
            <w:r>
              <w:t xml:space="preserve">          description: 'Not Found'</w:t>
            </w:r>
          </w:p>
          <w:p w14:paraId="3C6D2460" w14:textId="77777777" w:rsidR="00237E69" w:rsidRDefault="00237E69" w:rsidP="002C6F69">
            <w:pPr>
              <w:pStyle w:val="PL"/>
            </w:pPr>
            <w:r>
              <w:t xml:space="preserve">    delete:</w:t>
            </w:r>
          </w:p>
          <w:p w14:paraId="421950CA" w14:textId="77777777" w:rsidR="00237E69" w:rsidRDefault="00237E69" w:rsidP="002C6F69">
            <w:pPr>
              <w:pStyle w:val="PL"/>
            </w:pPr>
            <w:r>
              <w:t xml:space="preserve">      operationId: destroyEventDataProcessingConfiguration</w:t>
            </w:r>
          </w:p>
          <w:p w14:paraId="603D2E05" w14:textId="77777777" w:rsidR="00237E69" w:rsidRDefault="00237E69" w:rsidP="002C6F69">
            <w:pPr>
              <w:pStyle w:val="PL"/>
            </w:pPr>
            <w:r>
              <w:t xml:space="preserve">      summary: 'Destroy the specified Event Data Processing Configuration of the specified Provisioning Session'</w:t>
            </w:r>
          </w:p>
          <w:p w14:paraId="261B7173" w14:textId="77777777" w:rsidR="00237E69" w:rsidRDefault="00237E69" w:rsidP="002C6F69">
            <w:pPr>
              <w:pStyle w:val="PL"/>
            </w:pPr>
            <w:r>
              <w:t xml:space="preserve">      responses:</w:t>
            </w:r>
          </w:p>
          <w:p w14:paraId="05DC1762" w14:textId="77777777" w:rsidR="00237E69" w:rsidRDefault="00237E69" w:rsidP="002C6F69">
            <w:pPr>
              <w:pStyle w:val="PL"/>
            </w:pPr>
            <w:r>
              <w:t xml:space="preserve">        '204':</w:t>
            </w:r>
          </w:p>
          <w:p w14:paraId="6779AC78" w14:textId="77777777" w:rsidR="00237E69" w:rsidRDefault="00237E69" w:rsidP="002C6F69">
            <w:pPr>
              <w:pStyle w:val="PL"/>
            </w:pPr>
            <w:r>
              <w:t xml:space="preserve">          description: 'Destroyed Event Data Processing Configuration'</w:t>
            </w:r>
          </w:p>
          <w:p w14:paraId="41DA5554" w14:textId="77777777" w:rsidR="00237E69" w:rsidRDefault="00237E69" w:rsidP="002C6F69">
            <w:pPr>
              <w:pStyle w:val="PL"/>
            </w:pPr>
            <w:r>
              <w:t xml:space="preserve">        '404':</w:t>
            </w:r>
          </w:p>
          <w:p w14:paraId="70085A45" w14:textId="77777777" w:rsidR="00237E69" w:rsidRDefault="00237E69" w:rsidP="002C6F69">
            <w:pPr>
              <w:pStyle w:val="PL"/>
            </w:pPr>
            <w:r>
              <w:t xml:space="preserve">          description: 'Not Found'</w:t>
            </w:r>
          </w:p>
          <w:p w14:paraId="0B7BF258" w14:textId="77777777" w:rsidR="00237E69" w:rsidRDefault="00237E69" w:rsidP="002C6F69">
            <w:pPr>
              <w:pStyle w:val="PL"/>
            </w:pPr>
            <w:r>
              <w:t>components:</w:t>
            </w:r>
          </w:p>
          <w:p w14:paraId="2D0CD563" w14:textId="77777777" w:rsidR="00237E69" w:rsidRDefault="00237E69" w:rsidP="002C6F69">
            <w:pPr>
              <w:pStyle w:val="PL"/>
            </w:pPr>
            <w:r>
              <w:t xml:space="preserve">  schemas:</w:t>
            </w:r>
          </w:p>
          <w:p w14:paraId="60631260" w14:textId="77777777" w:rsidR="00237E69" w:rsidRDefault="00237E69" w:rsidP="002C6F69">
            <w:pPr>
              <w:pStyle w:val="PL"/>
            </w:pPr>
            <w:r>
              <w:t xml:space="preserve">    EventDataProcessingConfiguration:</w:t>
            </w:r>
          </w:p>
          <w:p w14:paraId="53C4DDCB" w14:textId="77777777" w:rsidR="00237E69" w:rsidRDefault="00237E69" w:rsidP="002C6F69">
            <w:pPr>
              <w:pStyle w:val="PL"/>
              <w:rPr>
                <w:lang w:val="en-US"/>
              </w:rPr>
            </w:pPr>
            <w:r w:rsidRPr="0087325C">
              <w:rPr>
                <w:lang w:val="en-US"/>
              </w:rPr>
              <w:t xml:space="preserve">      description: 'A representation of an </w:t>
            </w:r>
            <w:r>
              <w:rPr>
                <w:lang w:val="en-US"/>
              </w:rPr>
              <w:t>Event Data Processing</w:t>
            </w:r>
            <w:r w:rsidRPr="0087325C">
              <w:rPr>
                <w:lang w:val="en-US"/>
              </w:rPr>
              <w:t xml:space="preserve"> Configuration resource.'</w:t>
            </w:r>
          </w:p>
          <w:p w14:paraId="427D8452" w14:textId="77777777" w:rsidR="00237E69" w:rsidRDefault="00237E69" w:rsidP="002C6F69">
            <w:pPr>
              <w:pStyle w:val="PL"/>
            </w:pPr>
            <w:r>
              <w:t xml:space="preserve">      type: object</w:t>
            </w:r>
          </w:p>
          <w:p w14:paraId="644A13E1" w14:textId="77777777" w:rsidR="00237E69" w:rsidRDefault="00237E69" w:rsidP="002C6F69">
            <w:pPr>
              <w:pStyle w:val="PL"/>
            </w:pPr>
            <w:r>
              <w:t xml:space="preserve">      required:</w:t>
            </w:r>
          </w:p>
          <w:p w14:paraId="08E993A1" w14:textId="77777777" w:rsidR="00237E69" w:rsidRDefault="00237E69" w:rsidP="002C6F69">
            <w:pPr>
              <w:pStyle w:val="PL"/>
            </w:pPr>
            <w:r>
              <w:t xml:space="preserve">        - eventDataProcessingConfigurationId</w:t>
            </w:r>
          </w:p>
          <w:p w14:paraId="03D148C1" w14:textId="77777777" w:rsidR="00237E69" w:rsidRDefault="00237E69" w:rsidP="002C6F69">
            <w:pPr>
              <w:pStyle w:val="PL"/>
            </w:pPr>
            <w:r>
              <w:t xml:space="preserve">        - eventId</w:t>
            </w:r>
          </w:p>
          <w:p w14:paraId="0EE0CF9C" w14:textId="77777777" w:rsidR="00237E69" w:rsidRDefault="00237E69" w:rsidP="002C6F69">
            <w:pPr>
              <w:pStyle w:val="PL"/>
            </w:pPr>
            <w:r>
              <w:t xml:space="preserve">        - dataAccessProfiles</w:t>
            </w:r>
          </w:p>
          <w:p w14:paraId="61894FB0" w14:textId="77777777" w:rsidR="00237E69" w:rsidRDefault="00237E69" w:rsidP="002C6F69">
            <w:pPr>
              <w:pStyle w:val="PL"/>
            </w:pPr>
            <w:r>
              <w:t xml:space="preserve">      properties:</w:t>
            </w:r>
          </w:p>
          <w:p w14:paraId="6BC2FFBB" w14:textId="77777777" w:rsidR="00237E69" w:rsidRDefault="00237E69" w:rsidP="002C6F69">
            <w:pPr>
              <w:pStyle w:val="PL"/>
            </w:pPr>
            <w:r>
              <w:t xml:space="preserve">        eventDataProcessingConfigurationId:</w:t>
            </w:r>
          </w:p>
          <w:p w14:paraId="32D99F3F" w14:textId="77777777" w:rsidR="00237E69" w:rsidRDefault="00237E69" w:rsidP="002C6F69">
            <w:pPr>
              <w:pStyle w:val="PL"/>
            </w:pPr>
            <w:r>
              <w:t xml:space="preserve">          $ref: 'TS26512_CommonData.yaml#/components/schemas/ResourceId'</w:t>
            </w:r>
          </w:p>
          <w:p w14:paraId="61BF0688" w14:textId="77777777" w:rsidR="00237E69" w:rsidRDefault="00237E69" w:rsidP="002C6F69">
            <w:pPr>
              <w:pStyle w:val="PL"/>
            </w:pPr>
            <w:r>
              <w:t xml:space="preserve">        eventId:</w:t>
            </w:r>
          </w:p>
          <w:p w14:paraId="786A76A8" w14:textId="77777777" w:rsidR="00237E69" w:rsidRDefault="00237E69" w:rsidP="002C6F69">
            <w:pPr>
              <w:pStyle w:val="PL"/>
            </w:pPr>
            <w:r>
              <w:t xml:space="preserve">          $ref: 'TS29517_Naf_EventExposure.yaml#/components/schemas/AfEvent'</w:t>
            </w:r>
          </w:p>
          <w:p w14:paraId="2756F069" w14:textId="77777777" w:rsidR="00237E69" w:rsidRDefault="00237E69" w:rsidP="002C6F69">
            <w:pPr>
              <w:pStyle w:val="PL"/>
            </w:pPr>
            <w:r>
              <w:t xml:space="preserve">        authorizationUrl:</w:t>
            </w:r>
          </w:p>
          <w:p w14:paraId="4D51BCD8" w14:textId="77777777" w:rsidR="00237E69" w:rsidRDefault="00237E69" w:rsidP="002C6F69">
            <w:pPr>
              <w:pStyle w:val="PL"/>
            </w:pPr>
            <w:r>
              <w:t xml:space="preserve">          $ref: 'TS26512_CommonData.yaml#/components/schemas/Url'</w:t>
            </w:r>
          </w:p>
          <w:p w14:paraId="53C675FF" w14:textId="77777777" w:rsidR="00237E69" w:rsidRDefault="00237E69" w:rsidP="002C6F69">
            <w:pPr>
              <w:pStyle w:val="PL"/>
            </w:pPr>
            <w:r>
              <w:t xml:space="preserve">        dataAccessProfiles:</w:t>
            </w:r>
          </w:p>
          <w:p w14:paraId="7FA99512" w14:textId="77777777" w:rsidR="00237E69" w:rsidRDefault="00237E69" w:rsidP="002C6F69">
            <w:pPr>
              <w:pStyle w:val="PL"/>
            </w:pPr>
            <w:r>
              <w:t xml:space="preserve">          type: array</w:t>
            </w:r>
          </w:p>
          <w:p w14:paraId="27C8C0C9" w14:textId="77777777" w:rsidR="00237E69" w:rsidRDefault="00237E69" w:rsidP="002C6F69">
            <w:pPr>
              <w:pStyle w:val="PL"/>
            </w:pPr>
            <w:r>
              <w:t xml:space="preserve">          items:</w:t>
            </w:r>
          </w:p>
          <w:p w14:paraId="5B98B290" w14:textId="77777777" w:rsidR="00237E69" w:rsidRPr="00545482" w:rsidRDefault="00237E69" w:rsidP="002C6F69">
            <w:pPr>
              <w:pStyle w:val="PL"/>
            </w:pPr>
            <w:r>
              <w:t xml:space="preserve">            $ref: 'TS26532_Ndcaf_DataReportingProvisioning.yaml#/components/schemas/DataAccessProfile'</w:t>
            </w:r>
          </w:p>
        </w:tc>
      </w:tr>
    </w:tbl>
    <w:p w14:paraId="2F43A147" w14:textId="77777777" w:rsidR="00237E69" w:rsidRPr="00237E69" w:rsidRDefault="00237E69" w:rsidP="00237E69"/>
    <w:p w14:paraId="721D9A81" w14:textId="5DF78629" w:rsidR="00B11A41" w:rsidRDefault="004A2A6D" w:rsidP="00B11A41">
      <w:pPr>
        <w:pStyle w:val="Heading1"/>
      </w:pPr>
      <w:bookmarkStart w:id="2137" w:name="_Toc68899752"/>
      <w:bookmarkStart w:id="2138" w:name="_Toc71214503"/>
      <w:bookmarkStart w:id="2139" w:name="_Toc71722177"/>
      <w:bookmarkStart w:id="2140" w:name="_Toc74859229"/>
      <w:bookmarkStart w:id="2141" w:name="_Toc123800985"/>
      <w:bookmarkStart w:id="2142" w:name="_Toc28013569"/>
      <w:bookmarkStart w:id="2143" w:name="_Toc36040407"/>
      <w:r>
        <w:t>C</w:t>
      </w:r>
      <w:r w:rsidR="00B11A41">
        <w:t>.4</w:t>
      </w:r>
      <w:r w:rsidR="00B11A41">
        <w:tab/>
        <w:t>OpenAPI representation of the M5 APIs</w:t>
      </w:r>
      <w:bookmarkEnd w:id="2137"/>
      <w:bookmarkEnd w:id="2138"/>
      <w:bookmarkEnd w:id="2139"/>
      <w:bookmarkEnd w:id="2140"/>
      <w:bookmarkEnd w:id="2141"/>
    </w:p>
    <w:p w14:paraId="74BD3B86" w14:textId="491C692D" w:rsidR="00B11A41" w:rsidRDefault="004A2A6D" w:rsidP="00B11A41">
      <w:pPr>
        <w:pStyle w:val="Heading2"/>
        <w:rPr>
          <w:noProof/>
        </w:rPr>
      </w:pPr>
      <w:bookmarkStart w:id="2144" w:name="_Toc68899753"/>
      <w:bookmarkStart w:id="2145" w:name="_Toc71214504"/>
      <w:bookmarkStart w:id="2146" w:name="_Toc71722178"/>
      <w:bookmarkStart w:id="2147" w:name="_Toc74859230"/>
      <w:bookmarkStart w:id="2148" w:name="_Toc123800986"/>
      <w:r>
        <w:t>C</w:t>
      </w:r>
      <w:r w:rsidR="00B11A41">
        <w:t>.4.1</w:t>
      </w:r>
      <w:r w:rsidR="00B11A41">
        <w:tab/>
      </w:r>
      <w:r w:rsidR="002361C0">
        <w:t>M5_</w:t>
      </w:r>
      <w:r w:rsidR="00B11A41">
        <w:rPr>
          <w:noProof/>
        </w:rPr>
        <w:t>ServiceAccessInformation API</w:t>
      </w:r>
      <w:bookmarkEnd w:id="2142"/>
      <w:bookmarkEnd w:id="2143"/>
      <w:bookmarkEnd w:id="2144"/>
      <w:bookmarkEnd w:id="2145"/>
      <w:bookmarkEnd w:id="2146"/>
      <w:bookmarkEnd w:id="2147"/>
      <w:bookmarkEnd w:id="2148"/>
    </w:p>
    <w:tbl>
      <w:tblPr>
        <w:tblW w:w="0" w:type="auto"/>
        <w:tblLook w:val="04A0" w:firstRow="1" w:lastRow="0" w:firstColumn="1" w:lastColumn="0" w:noHBand="0" w:noVBand="1"/>
      </w:tblPr>
      <w:tblGrid>
        <w:gridCol w:w="9629"/>
      </w:tblGrid>
      <w:tr w:rsidR="006440DB" w:rsidRPr="00C522DE" w14:paraId="23AFFF1A"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1FE7B8A8" w14:textId="77777777" w:rsidR="006440DB" w:rsidRPr="00C522DE" w:rsidRDefault="006440DB" w:rsidP="00B5532A">
            <w:pPr>
              <w:pStyle w:val="PL"/>
              <w:rPr>
                <w:color w:val="D4D4D4"/>
              </w:rPr>
            </w:pPr>
            <w:bookmarkStart w:id="2149" w:name="_MCCTEMPBM_CRPT71130716___5"/>
            <w:r w:rsidRPr="00C522DE">
              <w:t>openapi</w:t>
            </w:r>
            <w:r w:rsidRPr="00C522DE">
              <w:rPr>
                <w:color w:val="D4D4D4"/>
              </w:rPr>
              <w:t>: </w:t>
            </w:r>
            <w:r w:rsidRPr="00C522DE">
              <w:rPr>
                <w:color w:val="B5CEA8"/>
              </w:rPr>
              <w:t>3.0.0</w:t>
            </w:r>
          </w:p>
          <w:p w14:paraId="17A3D116" w14:textId="77777777" w:rsidR="006440DB" w:rsidRPr="00C522DE" w:rsidRDefault="006440DB" w:rsidP="00B5532A">
            <w:pPr>
              <w:pStyle w:val="PL"/>
              <w:rPr>
                <w:color w:val="D4D4D4"/>
              </w:rPr>
            </w:pPr>
            <w:r w:rsidRPr="00C522DE">
              <w:t>info</w:t>
            </w:r>
            <w:r w:rsidRPr="00C522DE">
              <w:rPr>
                <w:color w:val="D4D4D4"/>
              </w:rPr>
              <w:t>:</w:t>
            </w:r>
          </w:p>
          <w:p w14:paraId="0298FA7C" w14:textId="77777777" w:rsidR="006440DB" w:rsidRPr="00C522DE" w:rsidRDefault="006440DB" w:rsidP="00B5532A">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41CE1115" w14:textId="31BF4C9F" w:rsidR="006440DB" w:rsidRPr="00C522DE" w:rsidRDefault="006440DB" w:rsidP="00B5532A">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w:t>
            </w:r>
            <w:r>
              <w:rPr>
                <w:color w:val="B5CEA8"/>
              </w:rPr>
              <w:t>2</w:t>
            </w:r>
            <w:r w:rsidRPr="00C522DE">
              <w:rPr>
                <w:color w:val="B5CEA8"/>
              </w:rPr>
              <w:t>.</w:t>
            </w:r>
            <w:r>
              <w:rPr>
                <w:color w:val="B5CEA8"/>
              </w:rPr>
              <w:t>1</w:t>
            </w:r>
          </w:p>
          <w:p w14:paraId="197228A7"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586C0"/>
              </w:rPr>
              <w:t>|</w:t>
            </w:r>
          </w:p>
          <w:p w14:paraId="4B8E46DD" w14:textId="77777777" w:rsidR="006440DB" w:rsidRPr="00C522DE" w:rsidRDefault="006440DB" w:rsidP="00B5532A">
            <w:pPr>
              <w:pStyle w:val="PL"/>
              <w:rPr>
                <w:color w:val="D4D4D4"/>
              </w:rPr>
            </w:pPr>
            <w:r w:rsidRPr="00C522DE">
              <w:rPr>
                <w:color w:val="CE9178"/>
              </w:rPr>
              <w:t>    5GMS AF M5 Service Access Information API</w:t>
            </w:r>
          </w:p>
          <w:p w14:paraId="2C416EF8" w14:textId="77777777" w:rsidR="006440DB" w:rsidRPr="00C522DE" w:rsidRDefault="006440DB" w:rsidP="00B5532A">
            <w:pPr>
              <w:pStyle w:val="PL"/>
              <w:rPr>
                <w:color w:val="D4D4D4"/>
              </w:rPr>
            </w:pPr>
            <w:r w:rsidRPr="00C522DE">
              <w:rPr>
                <w:color w:val="CE9178"/>
              </w:rPr>
              <w:t>    </w:t>
            </w:r>
            <w:r w:rsidRPr="002050D5">
              <w:rPr>
                <w:i/>
                <w:iCs/>
                <w:color w:val="CE9178"/>
              </w:rPr>
              <w:t xml:space="preserve">© </w:t>
            </w:r>
            <w:r>
              <w:rPr>
                <w:color w:val="CE9178"/>
              </w:rPr>
              <w:t>2023</w:t>
            </w:r>
            <w:r w:rsidRPr="00C522DE">
              <w:rPr>
                <w:color w:val="CE9178"/>
              </w:rPr>
              <w:t>, 3GPP Organizational Partners (ARIB, ATIS, CCSA, ETSI, TSDSI, TTA, TTC).</w:t>
            </w:r>
          </w:p>
          <w:p w14:paraId="654ADC09" w14:textId="77777777" w:rsidR="006440DB" w:rsidRPr="00C522DE" w:rsidRDefault="006440DB" w:rsidP="00B5532A">
            <w:pPr>
              <w:pStyle w:val="PL"/>
              <w:rPr>
                <w:color w:val="D4D4D4"/>
              </w:rPr>
            </w:pPr>
            <w:r w:rsidRPr="00C522DE">
              <w:rPr>
                <w:color w:val="CE9178"/>
              </w:rPr>
              <w:t>    All rights reserved.</w:t>
            </w:r>
          </w:p>
          <w:p w14:paraId="03E82B1A" w14:textId="77777777" w:rsidR="006440DB" w:rsidRPr="00C522DE" w:rsidRDefault="006440DB" w:rsidP="00B5532A">
            <w:pPr>
              <w:pStyle w:val="PL"/>
              <w:rPr>
                <w:color w:val="D4D4D4"/>
              </w:rPr>
            </w:pPr>
            <w:r w:rsidRPr="00C522DE">
              <w:t>tags</w:t>
            </w:r>
            <w:r w:rsidRPr="00C522DE">
              <w:rPr>
                <w:color w:val="D4D4D4"/>
              </w:rPr>
              <w:t>:</w:t>
            </w:r>
          </w:p>
          <w:p w14:paraId="7CCA3226" w14:textId="77777777" w:rsidR="006440DB" w:rsidRPr="00C522DE" w:rsidRDefault="006440DB" w:rsidP="00B5532A">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73F2D45D"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45C9D7AA" w14:textId="77777777" w:rsidR="006440DB" w:rsidRPr="00C522DE" w:rsidRDefault="006440DB" w:rsidP="00B5532A">
            <w:pPr>
              <w:pStyle w:val="PL"/>
              <w:rPr>
                <w:color w:val="D4D4D4"/>
              </w:rPr>
            </w:pPr>
            <w:r w:rsidRPr="00C522DE">
              <w:t>externalDocs</w:t>
            </w:r>
            <w:r w:rsidRPr="00C522DE">
              <w:rPr>
                <w:color w:val="D4D4D4"/>
              </w:rPr>
              <w:t>:</w:t>
            </w:r>
          </w:p>
          <w:p w14:paraId="6B63738A" w14:textId="3B945EB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'TS 26.512 V1</w:t>
            </w:r>
            <w:r>
              <w:rPr>
                <w:color w:val="CE9178"/>
              </w:rPr>
              <w:t>7</w:t>
            </w:r>
            <w:r w:rsidRPr="00C522DE">
              <w:rPr>
                <w:color w:val="CE9178"/>
              </w:rPr>
              <w:t>.</w:t>
            </w:r>
            <w:r>
              <w:rPr>
                <w:color w:val="CE9178"/>
              </w:rPr>
              <w:t>5</w:t>
            </w:r>
            <w:r w:rsidRPr="00C522DE">
              <w:rPr>
                <w:color w:val="CE9178"/>
              </w:rPr>
              <w:t>.0; 5G Media Streaming (5GMS); Protocols'</w:t>
            </w:r>
          </w:p>
          <w:p w14:paraId="61546CB7" w14:textId="77777777" w:rsidR="006440DB" w:rsidRPr="00C522DE" w:rsidRDefault="006440DB" w:rsidP="00B5532A">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EDBA4C8" w14:textId="77777777" w:rsidR="006440DB" w:rsidRPr="00C522DE" w:rsidRDefault="006440DB" w:rsidP="00B5532A">
            <w:pPr>
              <w:pStyle w:val="PL"/>
              <w:rPr>
                <w:color w:val="D4D4D4"/>
              </w:rPr>
            </w:pPr>
            <w:r w:rsidRPr="00C522DE">
              <w:t>servers</w:t>
            </w:r>
            <w:r w:rsidRPr="00C522DE">
              <w:rPr>
                <w:color w:val="D4D4D4"/>
              </w:rPr>
              <w:t>:</w:t>
            </w:r>
          </w:p>
          <w:p w14:paraId="4B4D99F8" w14:textId="77777777" w:rsidR="006440DB" w:rsidRPr="00C522DE" w:rsidRDefault="006440DB" w:rsidP="00B5532A">
            <w:pPr>
              <w:pStyle w:val="PL"/>
              <w:rPr>
                <w:color w:val="D4D4D4"/>
              </w:rPr>
            </w:pPr>
            <w:r w:rsidRPr="00C522DE">
              <w:rPr>
                <w:color w:val="D4D4D4"/>
              </w:rPr>
              <w:t>  - </w:t>
            </w:r>
            <w:r w:rsidRPr="00C522DE">
              <w:t>url</w:t>
            </w:r>
            <w:r w:rsidRPr="00C522DE">
              <w:rPr>
                <w:color w:val="D4D4D4"/>
              </w:rPr>
              <w:t>: </w:t>
            </w:r>
            <w:r w:rsidRPr="00C522DE">
              <w:rPr>
                <w:color w:val="CE9178"/>
              </w:rPr>
              <w:t>'{apiRoot}/3gpp-m5/v</w:t>
            </w:r>
            <w:r>
              <w:rPr>
                <w:color w:val="CE9178"/>
              </w:rPr>
              <w:t>2</w:t>
            </w:r>
            <w:r w:rsidRPr="00C522DE">
              <w:rPr>
                <w:color w:val="CE9178"/>
              </w:rPr>
              <w:t>'</w:t>
            </w:r>
          </w:p>
          <w:p w14:paraId="7B18AF1C" w14:textId="77777777" w:rsidR="006440DB" w:rsidRPr="00C522DE" w:rsidRDefault="006440DB" w:rsidP="00B5532A">
            <w:pPr>
              <w:pStyle w:val="PL"/>
              <w:rPr>
                <w:color w:val="D4D4D4"/>
              </w:rPr>
            </w:pPr>
            <w:r w:rsidRPr="00C522DE">
              <w:rPr>
                <w:color w:val="D4D4D4"/>
              </w:rPr>
              <w:t>    </w:t>
            </w:r>
            <w:r w:rsidRPr="00C522DE">
              <w:t>variables</w:t>
            </w:r>
            <w:r w:rsidRPr="00C522DE">
              <w:rPr>
                <w:color w:val="D4D4D4"/>
              </w:rPr>
              <w:t>:</w:t>
            </w:r>
          </w:p>
          <w:p w14:paraId="7D02B436" w14:textId="77777777" w:rsidR="006440DB" w:rsidRPr="00C522DE" w:rsidRDefault="006440DB" w:rsidP="00B5532A">
            <w:pPr>
              <w:pStyle w:val="PL"/>
              <w:rPr>
                <w:color w:val="D4D4D4"/>
              </w:rPr>
            </w:pPr>
            <w:r w:rsidRPr="00C522DE">
              <w:rPr>
                <w:color w:val="D4D4D4"/>
              </w:rPr>
              <w:t>      </w:t>
            </w:r>
            <w:r w:rsidRPr="00C522DE">
              <w:t>apiRoot</w:t>
            </w:r>
            <w:r w:rsidRPr="00C522DE">
              <w:rPr>
                <w:color w:val="D4D4D4"/>
              </w:rPr>
              <w:t>:</w:t>
            </w:r>
          </w:p>
          <w:p w14:paraId="6BC8834F" w14:textId="77777777" w:rsidR="006440DB" w:rsidRPr="00C522DE" w:rsidRDefault="006440DB" w:rsidP="00B5532A">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626C1B"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8DA0BC6" w14:textId="77777777" w:rsidR="006440DB" w:rsidRPr="00C522DE" w:rsidRDefault="006440DB" w:rsidP="00B5532A">
            <w:pPr>
              <w:pStyle w:val="PL"/>
              <w:rPr>
                <w:color w:val="D4D4D4"/>
              </w:rPr>
            </w:pPr>
            <w:r w:rsidRPr="00C522DE">
              <w:t>paths</w:t>
            </w:r>
            <w:r w:rsidRPr="00C522DE">
              <w:rPr>
                <w:color w:val="D4D4D4"/>
              </w:rPr>
              <w:t>:</w:t>
            </w:r>
          </w:p>
          <w:p w14:paraId="300254BE" w14:textId="77777777" w:rsidR="006440DB" w:rsidRPr="00C522DE" w:rsidRDefault="006440DB" w:rsidP="00B5532A">
            <w:pPr>
              <w:pStyle w:val="PL"/>
              <w:rPr>
                <w:color w:val="D4D4D4"/>
              </w:rPr>
            </w:pPr>
            <w:r w:rsidRPr="00C522DE">
              <w:rPr>
                <w:color w:val="D4D4D4"/>
              </w:rPr>
              <w:t>  </w:t>
            </w:r>
            <w:r w:rsidRPr="00C522DE">
              <w:t>/service-access-information/{provisioningSessionId}</w:t>
            </w:r>
            <w:r w:rsidRPr="00C522DE">
              <w:rPr>
                <w:color w:val="D4D4D4"/>
              </w:rPr>
              <w:t>:</w:t>
            </w:r>
          </w:p>
          <w:p w14:paraId="6479BE22" w14:textId="77777777" w:rsidR="006440DB" w:rsidRPr="00C522DE" w:rsidRDefault="006440DB" w:rsidP="00B5532A">
            <w:pPr>
              <w:pStyle w:val="PL"/>
              <w:rPr>
                <w:color w:val="D4D4D4"/>
              </w:rPr>
            </w:pPr>
            <w:r w:rsidRPr="00C522DE">
              <w:rPr>
                <w:color w:val="D4D4D4"/>
              </w:rPr>
              <w:t>    </w:t>
            </w:r>
            <w:r w:rsidRPr="00C522DE">
              <w:t>parameters</w:t>
            </w:r>
            <w:r w:rsidRPr="00C522DE">
              <w:rPr>
                <w:color w:val="D4D4D4"/>
              </w:rPr>
              <w:t>:</w:t>
            </w:r>
          </w:p>
          <w:p w14:paraId="2D8018A3" w14:textId="77777777" w:rsidR="006440DB" w:rsidRPr="00C522DE" w:rsidRDefault="006440DB" w:rsidP="00B5532A">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63DE97A"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032B301" w14:textId="77777777" w:rsidR="006440DB" w:rsidRPr="00C522DE" w:rsidRDefault="006440DB" w:rsidP="00B5532A">
            <w:pPr>
              <w:pStyle w:val="PL"/>
              <w:rPr>
                <w:color w:val="D4D4D4"/>
              </w:rPr>
            </w:pPr>
            <w:r w:rsidRPr="00C522DE">
              <w:rPr>
                <w:color w:val="D4D4D4"/>
              </w:rPr>
              <w:t>        </w:t>
            </w:r>
            <w:r w:rsidRPr="00C522DE">
              <w:t>in</w:t>
            </w:r>
            <w:r w:rsidRPr="00C522DE">
              <w:rPr>
                <w:color w:val="D4D4D4"/>
              </w:rPr>
              <w:t>: </w:t>
            </w:r>
            <w:r w:rsidRPr="00C522DE">
              <w:rPr>
                <w:color w:val="CE9178"/>
              </w:rPr>
              <w:t>path</w:t>
            </w:r>
          </w:p>
          <w:p w14:paraId="240A045B"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r w:rsidRPr="00C522DE">
              <w:t>true</w:t>
            </w:r>
          </w:p>
          <w:p w14:paraId="2F55EC7A"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0E5DE0DC"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28817E9" w14:textId="77777777" w:rsidR="006440DB" w:rsidRPr="00C522DE" w:rsidRDefault="006440DB" w:rsidP="00B5532A">
            <w:pPr>
              <w:pStyle w:val="PL"/>
              <w:rPr>
                <w:color w:val="D4D4D4"/>
              </w:rPr>
            </w:pPr>
            <w:r w:rsidRPr="00C522DE">
              <w:rPr>
                <w:color w:val="D4D4D4"/>
              </w:rPr>
              <w:t>    </w:t>
            </w:r>
            <w:r w:rsidRPr="00C522DE">
              <w:t>get</w:t>
            </w:r>
            <w:r w:rsidRPr="00C522DE">
              <w:rPr>
                <w:color w:val="D4D4D4"/>
              </w:rPr>
              <w:t>:</w:t>
            </w:r>
          </w:p>
          <w:p w14:paraId="7A0A2420" w14:textId="77777777" w:rsidR="006440DB" w:rsidRPr="00C522DE" w:rsidRDefault="006440DB" w:rsidP="00B5532A">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7218E1B3" w14:textId="77777777" w:rsidR="006440DB" w:rsidRPr="00C522DE" w:rsidRDefault="006440DB" w:rsidP="00B5532A">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3F977674" w14:textId="77777777" w:rsidR="006440DB" w:rsidRPr="002D6463" w:rsidRDefault="006440DB" w:rsidP="00B5532A">
            <w:pPr>
              <w:pStyle w:val="PL"/>
              <w:rPr>
                <w:color w:val="D4D4D4"/>
                <w:lang w:val="fr-FR"/>
              </w:rPr>
            </w:pPr>
            <w:r w:rsidRPr="00C522DE">
              <w:rPr>
                <w:color w:val="D4D4D4"/>
              </w:rPr>
              <w:t>      </w:t>
            </w:r>
            <w:r w:rsidRPr="002D6463">
              <w:rPr>
                <w:lang w:val="fr-FR"/>
              </w:rPr>
              <w:t>responses</w:t>
            </w:r>
            <w:r w:rsidRPr="002D6463">
              <w:rPr>
                <w:color w:val="D4D4D4"/>
                <w:lang w:val="fr-FR"/>
              </w:rPr>
              <w:t>:</w:t>
            </w:r>
          </w:p>
          <w:p w14:paraId="30A825AB" w14:textId="77777777" w:rsidR="006440DB" w:rsidRPr="002D6463" w:rsidRDefault="006440DB" w:rsidP="00B5532A">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3DB9EFAE" w14:textId="77777777" w:rsidR="006440DB" w:rsidRPr="002D6463" w:rsidRDefault="006440DB" w:rsidP="00B5532A">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212CC8E5" w14:textId="77777777" w:rsidR="006440DB" w:rsidRPr="002D6463" w:rsidRDefault="006440DB" w:rsidP="00B5532A">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4E23B522" w14:textId="77777777" w:rsidR="006440DB" w:rsidRPr="00C522DE" w:rsidRDefault="006440DB" w:rsidP="00B5532A">
            <w:pPr>
              <w:pStyle w:val="PL"/>
              <w:rPr>
                <w:color w:val="D4D4D4"/>
              </w:rPr>
            </w:pPr>
            <w:r w:rsidRPr="002D6463">
              <w:rPr>
                <w:color w:val="D4D4D4"/>
                <w:lang w:val="fr-FR"/>
              </w:rPr>
              <w:t>            </w:t>
            </w:r>
            <w:r w:rsidRPr="00C522DE">
              <w:t>application/json</w:t>
            </w:r>
            <w:r w:rsidRPr="00C522DE">
              <w:rPr>
                <w:color w:val="D4D4D4"/>
              </w:rPr>
              <w:t>:</w:t>
            </w:r>
          </w:p>
          <w:p w14:paraId="4AE8BF2E" w14:textId="77777777" w:rsidR="006440DB" w:rsidRPr="00C522DE" w:rsidRDefault="006440DB" w:rsidP="00B5532A">
            <w:pPr>
              <w:pStyle w:val="PL"/>
              <w:rPr>
                <w:color w:val="D4D4D4"/>
              </w:rPr>
            </w:pPr>
            <w:r w:rsidRPr="00C522DE">
              <w:rPr>
                <w:color w:val="D4D4D4"/>
              </w:rPr>
              <w:t>              </w:t>
            </w:r>
            <w:r w:rsidRPr="00C522DE">
              <w:t>schema</w:t>
            </w:r>
            <w:r w:rsidRPr="00C522DE">
              <w:rPr>
                <w:color w:val="D4D4D4"/>
              </w:rPr>
              <w:t>:</w:t>
            </w:r>
          </w:p>
          <w:p w14:paraId="5DFB1BC7"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056599DB" w14:textId="77777777" w:rsidR="006440DB" w:rsidRPr="00C522DE" w:rsidRDefault="006440DB" w:rsidP="00B5532A">
            <w:pPr>
              <w:pStyle w:val="PL"/>
              <w:rPr>
                <w:color w:val="D4D4D4"/>
              </w:rPr>
            </w:pPr>
            <w:r w:rsidRPr="00C522DE">
              <w:rPr>
                <w:color w:val="D4D4D4"/>
              </w:rPr>
              <w:t>        </w:t>
            </w:r>
            <w:r w:rsidRPr="00C522DE">
              <w:rPr>
                <w:color w:val="CE9178"/>
              </w:rPr>
              <w:t>'404'</w:t>
            </w:r>
            <w:r w:rsidRPr="00C522DE">
              <w:rPr>
                <w:color w:val="D4D4D4"/>
              </w:rPr>
              <w:t>:</w:t>
            </w:r>
          </w:p>
          <w:p w14:paraId="25CC2400" w14:textId="77777777" w:rsidR="006440DB" w:rsidRPr="00C522DE" w:rsidRDefault="006440DB" w:rsidP="00B5532A">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38DEBBE" w14:textId="77777777" w:rsidR="006440DB" w:rsidRPr="00C522DE" w:rsidRDefault="006440DB" w:rsidP="00B5532A">
            <w:pPr>
              <w:pStyle w:val="PL"/>
              <w:rPr>
                <w:color w:val="D4D4D4"/>
              </w:rPr>
            </w:pPr>
            <w:r w:rsidRPr="00C522DE">
              <w:t>components</w:t>
            </w:r>
            <w:r w:rsidRPr="00C522DE">
              <w:rPr>
                <w:color w:val="D4D4D4"/>
              </w:rPr>
              <w:t>:</w:t>
            </w:r>
          </w:p>
          <w:p w14:paraId="1699A667" w14:textId="77777777" w:rsidR="006440DB" w:rsidRPr="00C522DE" w:rsidRDefault="006440DB" w:rsidP="00B5532A">
            <w:pPr>
              <w:pStyle w:val="PL"/>
              <w:rPr>
                <w:color w:val="D4D4D4"/>
              </w:rPr>
            </w:pPr>
            <w:r w:rsidRPr="00C522DE">
              <w:rPr>
                <w:color w:val="D4D4D4"/>
              </w:rPr>
              <w:t>  </w:t>
            </w:r>
            <w:r w:rsidRPr="00C522DE">
              <w:t>schemas</w:t>
            </w:r>
            <w:r w:rsidRPr="00C522DE">
              <w:rPr>
                <w:color w:val="D4D4D4"/>
              </w:rPr>
              <w:t>:</w:t>
            </w:r>
          </w:p>
          <w:p w14:paraId="1F9170BF" w14:textId="77777777" w:rsidR="006440DB" w:rsidRPr="007A06D3" w:rsidRDefault="006440DB" w:rsidP="00B5532A">
            <w:pPr>
              <w:pStyle w:val="PL"/>
              <w:rPr>
                <w:color w:val="D4D4D4"/>
              </w:rPr>
            </w:pPr>
            <w:r>
              <w:rPr>
                <w:color w:val="D4D4D4"/>
              </w:rPr>
              <w:t>    M5</w:t>
            </w:r>
            <w:r w:rsidRPr="00641C32">
              <w:t>MediaEntryPoint</w:t>
            </w:r>
            <w:r w:rsidRPr="007A06D3">
              <w:rPr>
                <w:color w:val="D4D4D4"/>
              </w:rPr>
              <w:t>:</w:t>
            </w:r>
          </w:p>
          <w:p w14:paraId="299F1320" w14:textId="77777777" w:rsidR="006440DB" w:rsidRPr="007A06D3" w:rsidRDefault="006440DB" w:rsidP="00B5532A">
            <w:pPr>
              <w:pStyle w:val="PL"/>
              <w:rPr>
                <w:color w:val="D4D4D4"/>
              </w:rPr>
            </w:pPr>
            <w:r>
              <w:rPr>
                <w:color w:val="D4D4D4"/>
              </w:rPr>
              <w:t>      </w:t>
            </w:r>
            <w:r w:rsidRPr="00641C32">
              <w:t>description</w:t>
            </w:r>
            <w:r w:rsidRPr="007A06D3">
              <w:rPr>
                <w:color w:val="D4D4D4"/>
              </w:rPr>
              <w:t xml:space="preserve">: </w:t>
            </w:r>
            <w:r w:rsidRPr="00641C32">
              <w:rPr>
                <w:color w:val="CE9178"/>
              </w:rPr>
              <w:t>"A typed entry point for downlink or uplink media streaming."</w:t>
            </w:r>
          </w:p>
          <w:p w14:paraId="56AD6DE4" w14:textId="77777777" w:rsidR="006440DB" w:rsidRPr="007A06D3" w:rsidRDefault="006440DB" w:rsidP="00B5532A">
            <w:pPr>
              <w:pStyle w:val="PL"/>
              <w:rPr>
                <w:color w:val="D4D4D4"/>
              </w:rPr>
            </w:pPr>
            <w:r>
              <w:rPr>
                <w:color w:val="D4D4D4"/>
              </w:rPr>
              <w:t>      </w:t>
            </w:r>
            <w:r w:rsidRPr="00641C32">
              <w:t>type</w:t>
            </w:r>
            <w:r w:rsidRPr="007A06D3">
              <w:rPr>
                <w:color w:val="D4D4D4"/>
              </w:rPr>
              <w:t xml:space="preserve">: </w:t>
            </w:r>
            <w:r w:rsidRPr="00641C32">
              <w:rPr>
                <w:color w:val="CE9178"/>
              </w:rPr>
              <w:t>object</w:t>
            </w:r>
          </w:p>
          <w:p w14:paraId="565DB7AB" w14:textId="77777777" w:rsidR="006440DB" w:rsidRPr="007A06D3" w:rsidRDefault="006440DB" w:rsidP="00B5532A">
            <w:pPr>
              <w:pStyle w:val="PL"/>
              <w:rPr>
                <w:color w:val="D4D4D4"/>
              </w:rPr>
            </w:pPr>
            <w:r>
              <w:rPr>
                <w:color w:val="D4D4D4"/>
              </w:rPr>
              <w:t>      </w:t>
            </w:r>
            <w:r w:rsidRPr="00641C32">
              <w:t>required</w:t>
            </w:r>
            <w:r w:rsidRPr="007A06D3">
              <w:rPr>
                <w:color w:val="D4D4D4"/>
              </w:rPr>
              <w:t>:</w:t>
            </w:r>
          </w:p>
          <w:p w14:paraId="645BEDEA" w14:textId="77777777" w:rsidR="006440DB" w:rsidRPr="007A06D3" w:rsidRDefault="006440DB" w:rsidP="00B5532A">
            <w:pPr>
              <w:pStyle w:val="PL"/>
              <w:rPr>
                <w:color w:val="D4D4D4"/>
              </w:rPr>
            </w:pPr>
            <w:r>
              <w:rPr>
                <w:color w:val="D4D4D4"/>
              </w:rPr>
              <w:t>        </w:t>
            </w:r>
            <w:r w:rsidRPr="007A06D3">
              <w:rPr>
                <w:color w:val="D4D4D4"/>
              </w:rPr>
              <w:t xml:space="preserve">- </w:t>
            </w:r>
            <w:r w:rsidRPr="00641C32">
              <w:rPr>
                <w:color w:val="CE9178"/>
              </w:rPr>
              <w:t>locator</w:t>
            </w:r>
          </w:p>
          <w:p w14:paraId="35C31F32" w14:textId="77777777" w:rsidR="006440DB" w:rsidRPr="007A06D3" w:rsidRDefault="006440DB" w:rsidP="00B5532A">
            <w:pPr>
              <w:pStyle w:val="PL"/>
              <w:rPr>
                <w:color w:val="D4D4D4"/>
              </w:rPr>
            </w:pPr>
            <w:r>
              <w:rPr>
                <w:color w:val="D4D4D4"/>
              </w:rPr>
              <w:t>        </w:t>
            </w:r>
            <w:r w:rsidRPr="007A06D3">
              <w:rPr>
                <w:color w:val="D4D4D4"/>
              </w:rPr>
              <w:t xml:space="preserve">- </w:t>
            </w:r>
            <w:r w:rsidRPr="00641C32">
              <w:rPr>
                <w:color w:val="CE9178"/>
              </w:rPr>
              <w:t>contentType</w:t>
            </w:r>
          </w:p>
          <w:p w14:paraId="19909E4D" w14:textId="77777777" w:rsidR="006440DB" w:rsidRPr="007A06D3" w:rsidRDefault="006440DB" w:rsidP="00B5532A">
            <w:pPr>
              <w:pStyle w:val="PL"/>
              <w:rPr>
                <w:color w:val="D4D4D4"/>
              </w:rPr>
            </w:pPr>
            <w:r>
              <w:rPr>
                <w:color w:val="D4D4D4"/>
              </w:rPr>
              <w:t>      </w:t>
            </w:r>
            <w:r w:rsidRPr="00641C32">
              <w:t>properties</w:t>
            </w:r>
            <w:r w:rsidRPr="007A06D3">
              <w:rPr>
                <w:color w:val="D4D4D4"/>
              </w:rPr>
              <w:t>:</w:t>
            </w:r>
          </w:p>
          <w:p w14:paraId="5C15C158" w14:textId="77777777" w:rsidR="006440DB" w:rsidRPr="007A06D3" w:rsidRDefault="006440DB" w:rsidP="00B5532A">
            <w:pPr>
              <w:pStyle w:val="PL"/>
              <w:rPr>
                <w:color w:val="D4D4D4"/>
              </w:rPr>
            </w:pPr>
            <w:r>
              <w:rPr>
                <w:color w:val="D4D4D4"/>
              </w:rPr>
              <w:t>        </w:t>
            </w:r>
            <w:r w:rsidRPr="00641C32">
              <w:t>locator</w:t>
            </w:r>
            <w:r w:rsidRPr="007A06D3">
              <w:rPr>
                <w:color w:val="D4D4D4"/>
              </w:rPr>
              <w:t>:</w:t>
            </w:r>
          </w:p>
          <w:p w14:paraId="49A730D9" w14:textId="77777777" w:rsidR="006440DB" w:rsidRPr="007A06D3" w:rsidRDefault="006440DB" w:rsidP="00B5532A">
            <w:pPr>
              <w:pStyle w:val="PL"/>
              <w:rPr>
                <w:color w:val="D4D4D4"/>
              </w:rPr>
            </w:pPr>
            <w:r>
              <w:rPr>
                <w:color w:val="D4D4D4"/>
              </w:rPr>
              <w:t>          </w:t>
            </w:r>
            <w:r w:rsidRPr="00641C32">
              <w:t>$ref</w:t>
            </w:r>
            <w:r w:rsidRPr="007A06D3">
              <w:rPr>
                <w:color w:val="D4D4D4"/>
              </w:rPr>
              <w:t xml:space="preserve">: </w:t>
            </w:r>
            <w:r w:rsidRPr="00641C32">
              <w:rPr>
                <w:color w:val="CE9178"/>
              </w:rPr>
              <w:t>'TS26512_CommonData.yaml#/components/schemas/AbsoluteUrl'</w:t>
            </w:r>
          </w:p>
          <w:p w14:paraId="2E09D38B" w14:textId="77777777" w:rsidR="006440DB" w:rsidRPr="007A06D3" w:rsidRDefault="006440DB" w:rsidP="00B5532A">
            <w:pPr>
              <w:pStyle w:val="PL"/>
              <w:rPr>
                <w:color w:val="D4D4D4"/>
              </w:rPr>
            </w:pPr>
            <w:r>
              <w:rPr>
                <w:color w:val="D4D4D4"/>
              </w:rPr>
              <w:t>        </w:t>
            </w:r>
            <w:r w:rsidRPr="00641C32">
              <w:t>contentType</w:t>
            </w:r>
            <w:r w:rsidRPr="007A06D3">
              <w:rPr>
                <w:color w:val="D4D4D4"/>
              </w:rPr>
              <w:t>:</w:t>
            </w:r>
          </w:p>
          <w:p w14:paraId="4A0545C0" w14:textId="77777777" w:rsidR="006440DB" w:rsidRPr="007A06D3" w:rsidRDefault="006440DB" w:rsidP="00B5532A">
            <w:pPr>
              <w:pStyle w:val="PL"/>
              <w:rPr>
                <w:color w:val="D4D4D4"/>
              </w:rPr>
            </w:pPr>
            <w:r>
              <w:rPr>
                <w:color w:val="D4D4D4"/>
              </w:rPr>
              <w:t>          </w:t>
            </w:r>
            <w:r w:rsidRPr="00641C32">
              <w:t>type</w:t>
            </w:r>
            <w:r w:rsidRPr="007A06D3">
              <w:rPr>
                <w:color w:val="D4D4D4"/>
              </w:rPr>
              <w:t xml:space="preserve">: </w:t>
            </w:r>
            <w:r w:rsidRPr="00641C32">
              <w:rPr>
                <w:color w:val="CE9178"/>
              </w:rPr>
              <w:t>string</w:t>
            </w:r>
          </w:p>
          <w:p w14:paraId="4751B0D0" w14:textId="77777777" w:rsidR="006440DB" w:rsidRPr="007A06D3" w:rsidRDefault="006440DB" w:rsidP="00B5532A">
            <w:pPr>
              <w:pStyle w:val="PL"/>
              <w:rPr>
                <w:color w:val="D4D4D4"/>
              </w:rPr>
            </w:pPr>
            <w:r>
              <w:rPr>
                <w:color w:val="D4D4D4"/>
              </w:rPr>
              <w:t>        </w:t>
            </w:r>
            <w:r w:rsidRPr="00641C32">
              <w:t>profiles</w:t>
            </w:r>
            <w:r w:rsidRPr="007A06D3">
              <w:rPr>
                <w:color w:val="D4D4D4"/>
              </w:rPr>
              <w:t>:</w:t>
            </w:r>
          </w:p>
          <w:p w14:paraId="23F90224" w14:textId="77777777" w:rsidR="006440DB" w:rsidRPr="007A06D3" w:rsidRDefault="006440DB" w:rsidP="00B5532A">
            <w:pPr>
              <w:pStyle w:val="PL"/>
              <w:rPr>
                <w:color w:val="D4D4D4"/>
              </w:rPr>
            </w:pPr>
            <w:r>
              <w:rPr>
                <w:color w:val="D4D4D4"/>
              </w:rPr>
              <w:t>          </w:t>
            </w:r>
            <w:r w:rsidRPr="00641C32">
              <w:t>type</w:t>
            </w:r>
            <w:r w:rsidRPr="007A06D3">
              <w:rPr>
                <w:color w:val="D4D4D4"/>
              </w:rPr>
              <w:t xml:space="preserve">: </w:t>
            </w:r>
            <w:r w:rsidRPr="00641C32">
              <w:rPr>
                <w:color w:val="CE9178"/>
              </w:rPr>
              <w:t>array</w:t>
            </w:r>
          </w:p>
          <w:p w14:paraId="22D3EC1B" w14:textId="77777777" w:rsidR="006440DB" w:rsidRPr="007A06D3" w:rsidRDefault="006440DB" w:rsidP="00B5532A">
            <w:pPr>
              <w:pStyle w:val="PL"/>
              <w:rPr>
                <w:color w:val="D4D4D4"/>
              </w:rPr>
            </w:pPr>
            <w:r>
              <w:rPr>
                <w:color w:val="D4D4D4"/>
              </w:rPr>
              <w:t>          </w:t>
            </w:r>
            <w:r w:rsidRPr="00641C32">
              <w:t>items</w:t>
            </w:r>
            <w:r w:rsidRPr="007A06D3">
              <w:rPr>
                <w:color w:val="D4D4D4"/>
              </w:rPr>
              <w:t>:</w:t>
            </w:r>
          </w:p>
          <w:p w14:paraId="37159729" w14:textId="77777777" w:rsidR="006440DB" w:rsidRDefault="006440DB" w:rsidP="00B5532A">
            <w:pPr>
              <w:pStyle w:val="PL"/>
              <w:rPr>
                <w:color w:val="D4D4D4"/>
              </w:rPr>
            </w:pPr>
            <w:r>
              <w:rPr>
                <w:color w:val="D4D4D4"/>
              </w:rPr>
              <w:t>            </w:t>
            </w:r>
            <w:r w:rsidRPr="00641C32">
              <w:t>$ref</w:t>
            </w:r>
            <w:r w:rsidRPr="007A06D3">
              <w:rPr>
                <w:color w:val="D4D4D4"/>
              </w:rPr>
              <w:t xml:space="preserve">: </w:t>
            </w:r>
            <w:r w:rsidRPr="00641C32">
              <w:rPr>
                <w:color w:val="CE9178"/>
              </w:rPr>
              <w:t>'TS29571_CommonData.yaml#/components/schemas/Uri'</w:t>
            </w:r>
          </w:p>
          <w:p w14:paraId="5254C115" w14:textId="77777777" w:rsidR="006440DB" w:rsidRPr="00C522DE" w:rsidRDefault="006440DB" w:rsidP="00B5532A">
            <w:pPr>
              <w:pStyle w:val="PL"/>
              <w:rPr>
                <w:color w:val="D4D4D4"/>
              </w:rPr>
            </w:pPr>
            <w:r>
              <w:rPr>
                <w:color w:val="D4D4D4"/>
              </w:rPr>
              <w:t>    </w:t>
            </w:r>
            <w:r w:rsidRPr="00C522DE">
              <w:rPr>
                <w:color w:val="D4D4D4"/>
              </w:rPr>
              <w:t>      </w:t>
            </w:r>
            <w:r w:rsidRPr="00C522DE">
              <w:t>minItems</w:t>
            </w:r>
            <w:r w:rsidRPr="00C522DE">
              <w:rPr>
                <w:color w:val="D4D4D4"/>
              </w:rPr>
              <w:t>: </w:t>
            </w:r>
            <w:r w:rsidRPr="00C522DE">
              <w:rPr>
                <w:color w:val="B5CEA8"/>
              </w:rPr>
              <w:t>1</w:t>
            </w:r>
          </w:p>
          <w:p w14:paraId="18801D85" w14:textId="77777777" w:rsidR="006440DB" w:rsidRDefault="006440DB" w:rsidP="00B5532A">
            <w:pPr>
              <w:pStyle w:val="PL"/>
              <w:rPr>
                <w:color w:val="D4D4D4"/>
              </w:rPr>
            </w:pPr>
          </w:p>
          <w:p w14:paraId="05F93775" w14:textId="77777777" w:rsidR="006440DB" w:rsidRPr="00C522DE" w:rsidRDefault="006440DB" w:rsidP="00B5532A">
            <w:pPr>
              <w:pStyle w:val="PL"/>
              <w:rPr>
                <w:color w:val="D4D4D4"/>
              </w:rPr>
            </w:pPr>
            <w:r w:rsidRPr="00C522DE">
              <w:rPr>
                <w:color w:val="D4D4D4"/>
              </w:rPr>
              <w:t>    </w:t>
            </w:r>
            <w:r w:rsidRPr="00C522DE">
              <w:t>ServerAddresses</w:t>
            </w:r>
            <w:r w:rsidRPr="00C522DE">
              <w:rPr>
                <w:color w:val="D4D4D4"/>
              </w:rPr>
              <w:t>:</w:t>
            </w:r>
          </w:p>
          <w:p w14:paraId="44D14990"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2BFFECC9"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array</w:t>
            </w:r>
          </w:p>
          <w:p w14:paraId="142B9BD6" w14:textId="77777777" w:rsidR="006440DB" w:rsidRPr="00C522DE" w:rsidRDefault="006440DB" w:rsidP="00B5532A">
            <w:pPr>
              <w:pStyle w:val="PL"/>
              <w:rPr>
                <w:color w:val="D4D4D4"/>
              </w:rPr>
            </w:pPr>
            <w:r w:rsidRPr="00C522DE">
              <w:rPr>
                <w:color w:val="D4D4D4"/>
              </w:rPr>
              <w:t>      </w:t>
            </w:r>
            <w:r w:rsidRPr="00C522DE">
              <w:t>items</w:t>
            </w:r>
            <w:r w:rsidRPr="00C522DE">
              <w:rPr>
                <w:color w:val="D4D4D4"/>
              </w:rPr>
              <w:t>:</w:t>
            </w:r>
          </w:p>
          <w:p w14:paraId="680618C9"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4CF1D220" w14:textId="77777777" w:rsidR="006440DB" w:rsidRPr="00C522DE" w:rsidRDefault="006440DB" w:rsidP="00B5532A">
            <w:pPr>
              <w:pStyle w:val="PL"/>
              <w:rPr>
                <w:color w:val="D4D4D4"/>
              </w:rPr>
            </w:pPr>
            <w:r w:rsidRPr="00C522DE">
              <w:rPr>
                <w:color w:val="D4D4D4"/>
              </w:rPr>
              <w:t>      </w:t>
            </w:r>
            <w:r w:rsidRPr="00C522DE">
              <w:t>minItems</w:t>
            </w:r>
            <w:r w:rsidRPr="00C522DE">
              <w:rPr>
                <w:color w:val="D4D4D4"/>
              </w:rPr>
              <w:t>: </w:t>
            </w:r>
            <w:r w:rsidRPr="00C522DE">
              <w:rPr>
                <w:color w:val="B5CEA8"/>
              </w:rPr>
              <w:t>1</w:t>
            </w:r>
          </w:p>
          <w:p w14:paraId="7417002C" w14:textId="77777777" w:rsidR="006440DB" w:rsidRDefault="006440DB" w:rsidP="00B5532A">
            <w:pPr>
              <w:pStyle w:val="PL"/>
              <w:rPr>
                <w:color w:val="D4D4D4"/>
              </w:rPr>
            </w:pPr>
          </w:p>
          <w:p w14:paraId="316E7D10" w14:textId="77777777" w:rsidR="006440DB" w:rsidRPr="00C522DE" w:rsidRDefault="006440DB" w:rsidP="00B5532A">
            <w:pPr>
              <w:pStyle w:val="PL"/>
              <w:rPr>
                <w:color w:val="D4D4D4"/>
              </w:rPr>
            </w:pPr>
            <w:r w:rsidRPr="00C522DE">
              <w:rPr>
                <w:color w:val="D4D4D4"/>
              </w:rPr>
              <w:t>    </w:t>
            </w:r>
            <w:r w:rsidRPr="00C522DE">
              <w:t>ServiceAccessInformationResource</w:t>
            </w:r>
            <w:r w:rsidRPr="00C522DE">
              <w:rPr>
                <w:color w:val="D4D4D4"/>
              </w:rPr>
              <w:t>:</w:t>
            </w:r>
          </w:p>
          <w:p w14:paraId="76C0A9FF" w14:textId="77777777" w:rsidR="006440DB" w:rsidRDefault="006440DB" w:rsidP="00B5532A">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58469E03"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object</w:t>
            </w:r>
          </w:p>
          <w:p w14:paraId="2828B507"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w:t>
            </w:r>
          </w:p>
          <w:p w14:paraId="3CB5A283" w14:textId="77777777" w:rsidR="006440DB" w:rsidRPr="00C522DE" w:rsidRDefault="006440DB" w:rsidP="00B5532A">
            <w:pPr>
              <w:pStyle w:val="PL"/>
              <w:rPr>
                <w:color w:val="D4D4D4"/>
              </w:rPr>
            </w:pPr>
            <w:r w:rsidRPr="00C522DE">
              <w:rPr>
                <w:color w:val="D4D4D4"/>
              </w:rPr>
              <w:t>      - </w:t>
            </w:r>
            <w:r w:rsidRPr="00C522DE">
              <w:rPr>
                <w:color w:val="CE9178"/>
              </w:rPr>
              <w:t>provisioningSessionId</w:t>
            </w:r>
          </w:p>
          <w:p w14:paraId="1F2854AF" w14:textId="77777777" w:rsidR="006440DB" w:rsidRPr="00C522DE" w:rsidRDefault="006440DB" w:rsidP="00B5532A">
            <w:pPr>
              <w:pStyle w:val="PL"/>
              <w:rPr>
                <w:color w:val="D4D4D4"/>
              </w:rPr>
            </w:pPr>
            <w:r w:rsidRPr="00C522DE">
              <w:rPr>
                <w:color w:val="D4D4D4"/>
              </w:rPr>
              <w:t>      - </w:t>
            </w:r>
            <w:r w:rsidRPr="00C522DE">
              <w:rPr>
                <w:color w:val="CE9178"/>
              </w:rPr>
              <w:t>provisioningSessionType</w:t>
            </w:r>
          </w:p>
          <w:p w14:paraId="69456FED" w14:textId="77777777" w:rsidR="006440DB" w:rsidRPr="00C522DE" w:rsidRDefault="006440DB" w:rsidP="00B5532A">
            <w:pPr>
              <w:pStyle w:val="PL"/>
              <w:rPr>
                <w:color w:val="D4D4D4"/>
              </w:rPr>
            </w:pPr>
            <w:r w:rsidRPr="00C522DE">
              <w:rPr>
                <w:color w:val="D4D4D4"/>
              </w:rPr>
              <w:t>      </w:t>
            </w:r>
            <w:r w:rsidRPr="00C522DE">
              <w:t>properties</w:t>
            </w:r>
            <w:r w:rsidRPr="00C522DE">
              <w:rPr>
                <w:color w:val="D4D4D4"/>
              </w:rPr>
              <w:t>:</w:t>
            </w:r>
          </w:p>
          <w:p w14:paraId="27E3B356" w14:textId="77777777" w:rsidR="006440DB" w:rsidRPr="00C522DE" w:rsidRDefault="006440DB" w:rsidP="00B5532A">
            <w:pPr>
              <w:pStyle w:val="PL"/>
              <w:rPr>
                <w:color w:val="D4D4D4"/>
              </w:rPr>
            </w:pPr>
            <w:r w:rsidRPr="00C522DE">
              <w:rPr>
                <w:color w:val="D4D4D4"/>
              </w:rPr>
              <w:t>        </w:t>
            </w:r>
            <w:r w:rsidRPr="00C522DE">
              <w:t>provisioningSessionId</w:t>
            </w:r>
            <w:r w:rsidRPr="00C522DE">
              <w:rPr>
                <w:color w:val="D4D4D4"/>
              </w:rPr>
              <w:t>:</w:t>
            </w:r>
          </w:p>
          <w:p w14:paraId="6563B4B8"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D18E5D0" w14:textId="77777777" w:rsidR="006440DB" w:rsidRPr="00C522DE" w:rsidRDefault="006440DB" w:rsidP="00B5532A">
            <w:pPr>
              <w:pStyle w:val="PL"/>
              <w:rPr>
                <w:color w:val="D4D4D4"/>
              </w:rPr>
            </w:pPr>
            <w:r w:rsidRPr="00C522DE">
              <w:rPr>
                <w:color w:val="D4D4D4"/>
              </w:rPr>
              <w:t>        </w:t>
            </w:r>
            <w:r w:rsidRPr="00C522DE">
              <w:t>provisioningSessionType</w:t>
            </w:r>
            <w:r w:rsidRPr="00C522DE">
              <w:rPr>
                <w:color w:val="D4D4D4"/>
              </w:rPr>
              <w:t>:</w:t>
            </w:r>
          </w:p>
          <w:p w14:paraId="7F3536C6"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37833E72" w14:textId="77777777" w:rsidR="006440DB" w:rsidRPr="00C522DE" w:rsidRDefault="006440DB" w:rsidP="00B5532A">
            <w:pPr>
              <w:pStyle w:val="PL"/>
              <w:rPr>
                <w:color w:val="D4D4D4"/>
              </w:rPr>
            </w:pPr>
            <w:r w:rsidRPr="00C522DE">
              <w:rPr>
                <w:color w:val="D4D4D4"/>
              </w:rPr>
              <w:t>        </w:t>
            </w:r>
            <w:r>
              <w:t>s</w:t>
            </w:r>
            <w:r w:rsidRPr="00C522DE">
              <w:t>treamingAccess</w:t>
            </w:r>
            <w:r w:rsidRPr="00C522DE">
              <w:rPr>
                <w:color w:val="D4D4D4"/>
              </w:rPr>
              <w:t>:</w:t>
            </w:r>
          </w:p>
          <w:p w14:paraId="40FF6046"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object</w:t>
            </w:r>
          </w:p>
          <w:p w14:paraId="201D3480" w14:textId="77777777" w:rsidR="006440DB" w:rsidRPr="00C522DE" w:rsidRDefault="006440DB" w:rsidP="00B5532A">
            <w:pPr>
              <w:pStyle w:val="PL"/>
              <w:rPr>
                <w:color w:val="D4D4D4"/>
              </w:rPr>
            </w:pPr>
            <w:r w:rsidRPr="00C522DE">
              <w:rPr>
                <w:color w:val="D4D4D4"/>
              </w:rPr>
              <w:t>          </w:t>
            </w:r>
            <w:r w:rsidRPr="00C522DE">
              <w:t>properties</w:t>
            </w:r>
            <w:r w:rsidRPr="00C522DE">
              <w:rPr>
                <w:color w:val="D4D4D4"/>
              </w:rPr>
              <w:t>:</w:t>
            </w:r>
          </w:p>
          <w:p w14:paraId="1B73C887" w14:textId="77777777" w:rsidR="006440DB" w:rsidRPr="00C522DE" w:rsidRDefault="006440DB" w:rsidP="00B5532A">
            <w:pPr>
              <w:pStyle w:val="PL"/>
              <w:rPr>
                <w:color w:val="D4D4D4"/>
              </w:rPr>
            </w:pPr>
            <w:r w:rsidRPr="00C522DE">
              <w:rPr>
                <w:color w:val="D4D4D4"/>
              </w:rPr>
              <w:t>            </w:t>
            </w:r>
            <w:r>
              <w:t>e</w:t>
            </w:r>
            <w:r w:rsidRPr="00C522DE">
              <w:t>ntry</w:t>
            </w:r>
            <w:r>
              <w:t>Points</w:t>
            </w:r>
            <w:r w:rsidRPr="00C522DE">
              <w:rPr>
                <w:color w:val="D4D4D4"/>
              </w:rPr>
              <w:t>:</w:t>
            </w:r>
          </w:p>
          <w:p w14:paraId="43E09518" w14:textId="77777777" w:rsidR="006440DB" w:rsidRPr="00C522DE" w:rsidRDefault="006440DB" w:rsidP="00B5532A">
            <w:pPr>
              <w:pStyle w:val="PL"/>
              <w:rPr>
                <w:color w:val="D4D4D4"/>
              </w:rPr>
            </w:pPr>
            <w:r>
              <w:rPr>
                <w:color w:val="D4D4D4"/>
              </w:rPr>
              <w:t>        </w:t>
            </w:r>
            <w:r w:rsidRPr="00C522DE">
              <w:rPr>
                <w:color w:val="D4D4D4"/>
              </w:rPr>
              <w:t>      </w:t>
            </w:r>
            <w:r w:rsidRPr="00C522DE">
              <w:t>type</w:t>
            </w:r>
            <w:r w:rsidRPr="00C522DE">
              <w:rPr>
                <w:color w:val="D4D4D4"/>
              </w:rPr>
              <w:t>: </w:t>
            </w:r>
            <w:r w:rsidRPr="00C522DE">
              <w:rPr>
                <w:color w:val="CE9178"/>
              </w:rPr>
              <w:t>array</w:t>
            </w:r>
          </w:p>
          <w:p w14:paraId="19C4A073" w14:textId="77777777" w:rsidR="006440DB" w:rsidRDefault="006440DB" w:rsidP="00B5532A">
            <w:pPr>
              <w:pStyle w:val="PL"/>
              <w:rPr>
                <w:color w:val="D4D4D4"/>
              </w:rPr>
            </w:pPr>
            <w:r>
              <w:rPr>
                <w:color w:val="D4D4D4"/>
              </w:rPr>
              <w:t>        </w:t>
            </w:r>
            <w:r w:rsidRPr="00C522DE">
              <w:rPr>
                <w:color w:val="D4D4D4"/>
              </w:rPr>
              <w:t>      </w:t>
            </w:r>
            <w:r w:rsidRPr="00C522DE">
              <w:t>items</w:t>
            </w:r>
            <w:r w:rsidRPr="00C522DE">
              <w:rPr>
                <w:color w:val="D4D4D4"/>
              </w:rPr>
              <w:t>:</w:t>
            </w:r>
          </w:p>
          <w:p w14:paraId="274C1061" w14:textId="77777777" w:rsidR="006440DB" w:rsidRDefault="006440DB" w:rsidP="00B5532A">
            <w:pPr>
              <w:pStyle w:val="PL"/>
              <w:rPr>
                <w:color w:val="CE9178"/>
              </w:rPr>
            </w:pPr>
            <w:r>
              <w:rPr>
                <w:color w:val="D4D4D4"/>
              </w:rPr>
              <w:t>  </w:t>
            </w:r>
            <w:r w:rsidRPr="00C522DE">
              <w:rPr>
                <w:color w:val="D4D4D4"/>
              </w:rPr>
              <w:t>              </w:t>
            </w:r>
            <w:r w:rsidRPr="00C522DE">
              <w:t>$ref</w:t>
            </w:r>
            <w:r w:rsidRPr="00C522DE">
              <w:rPr>
                <w:color w:val="D4D4D4"/>
              </w:rPr>
              <w:t>: </w:t>
            </w:r>
            <w:r w:rsidRPr="00C522DE">
              <w:rPr>
                <w:color w:val="CE9178"/>
              </w:rPr>
              <w:t>'#/components/schemas/</w:t>
            </w:r>
            <w:r>
              <w:rPr>
                <w:color w:val="CE9178"/>
              </w:rPr>
              <w:t>M5MediaEntryPoint</w:t>
            </w:r>
            <w:r w:rsidRPr="00C522DE">
              <w:rPr>
                <w:color w:val="CE9178"/>
              </w:rPr>
              <w:t>'</w:t>
            </w:r>
          </w:p>
          <w:p w14:paraId="2C1D2059" w14:textId="77777777" w:rsidR="006440DB" w:rsidRPr="00C522DE" w:rsidRDefault="006440DB" w:rsidP="00B5532A">
            <w:pPr>
              <w:pStyle w:val="PL"/>
              <w:rPr>
                <w:color w:val="D4D4D4"/>
              </w:rPr>
            </w:pPr>
            <w:r>
              <w:rPr>
                <w:color w:val="D4D4D4"/>
              </w:rPr>
              <w:t>      </w:t>
            </w:r>
            <w:r w:rsidRPr="00C522DE">
              <w:rPr>
                <w:color w:val="D4D4D4"/>
              </w:rPr>
              <w:t>      </w:t>
            </w:r>
            <w:r>
              <w:t>eMBMSServiceAnnouncementLocator</w:t>
            </w:r>
            <w:r w:rsidRPr="00C522DE">
              <w:rPr>
                <w:color w:val="D4D4D4"/>
              </w:rPr>
              <w:t>:</w:t>
            </w:r>
          </w:p>
          <w:p w14:paraId="746EB844" w14:textId="77777777" w:rsidR="006440DB" w:rsidRPr="00C522DE" w:rsidRDefault="006440DB" w:rsidP="00B5532A">
            <w:pPr>
              <w:pStyle w:val="PL"/>
              <w:rPr>
                <w:color w:val="D4D4D4"/>
              </w:rPr>
            </w:pPr>
            <w:r w:rsidRPr="00C522DE">
              <w:rPr>
                <w:color w:val="D4D4D4"/>
              </w:rPr>
              <w:t>      </w:t>
            </w:r>
            <w:r>
              <w:rPr>
                <w:color w:val="D4D4D4"/>
              </w:rPr>
              <w:t>      </w:t>
            </w: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56A002E9" w14:textId="77777777" w:rsidR="006440DB" w:rsidRPr="00C522DE" w:rsidRDefault="006440DB" w:rsidP="00B5532A">
            <w:pPr>
              <w:pStyle w:val="PL"/>
              <w:rPr>
                <w:color w:val="D4D4D4"/>
              </w:rPr>
            </w:pPr>
            <w:r w:rsidRPr="00C522DE">
              <w:rPr>
                <w:color w:val="D4D4D4"/>
              </w:rPr>
              <w:t>        </w:t>
            </w:r>
            <w:r>
              <w:t>c</w:t>
            </w:r>
            <w:r w:rsidRPr="00C522DE">
              <w:t>lientConsumptionReportingConfiguration</w:t>
            </w:r>
            <w:r w:rsidRPr="00C522DE">
              <w:rPr>
                <w:color w:val="D4D4D4"/>
              </w:rPr>
              <w:t>:</w:t>
            </w:r>
          </w:p>
          <w:p w14:paraId="539C8860"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object</w:t>
            </w:r>
          </w:p>
          <w:p w14:paraId="37289BA6"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w:t>
            </w:r>
          </w:p>
          <w:p w14:paraId="2BE801CD" w14:textId="77777777" w:rsidR="006440DB" w:rsidRPr="00C522DE" w:rsidRDefault="006440DB" w:rsidP="00B5532A">
            <w:pPr>
              <w:pStyle w:val="PL"/>
              <w:rPr>
                <w:color w:val="D4D4D4"/>
              </w:rPr>
            </w:pPr>
            <w:r w:rsidRPr="00C522DE">
              <w:rPr>
                <w:color w:val="D4D4D4"/>
              </w:rPr>
              <w:t>            - </w:t>
            </w:r>
            <w:r w:rsidRPr="00C522DE">
              <w:rPr>
                <w:color w:val="CE9178"/>
              </w:rPr>
              <w:t>serverAddresses</w:t>
            </w:r>
          </w:p>
          <w:p w14:paraId="7E99EEC9" w14:textId="77777777" w:rsidR="006440DB" w:rsidRPr="00C522DE" w:rsidRDefault="006440DB" w:rsidP="00B5532A">
            <w:pPr>
              <w:pStyle w:val="PL"/>
              <w:rPr>
                <w:color w:val="D4D4D4"/>
              </w:rPr>
            </w:pPr>
            <w:r w:rsidRPr="00C522DE">
              <w:rPr>
                <w:color w:val="D4D4D4"/>
              </w:rPr>
              <w:t>            - </w:t>
            </w:r>
            <w:r w:rsidRPr="00C522DE">
              <w:rPr>
                <w:color w:val="CE9178"/>
              </w:rPr>
              <w:t>locationReporting</w:t>
            </w:r>
          </w:p>
          <w:p w14:paraId="726A82A3" w14:textId="77777777" w:rsidR="006440DB" w:rsidRPr="00C522DE" w:rsidRDefault="006440DB" w:rsidP="00B5532A">
            <w:pPr>
              <w:pStyle w:val="PL"/>
              <w:rPr>
                <w:color w:val="D4D4D4"/>
              </w:rPr>
            </w:pPr>
            <w:r w:rsidRPr="00C522DE">
              <w:rPr>
                <w:color w:val="D4D4D4"/>
              </w:rPr>
              <w:t>            - </w:t>
            </w:r>
            <w:r w:rsidRPr="00C522DE">
              <w:rPr>
                <w:color w:val="CE9178"/>
              </w:rPr>
              <w:t>samplePercentage</w:t>
            </w:r>
          </w:p>
          <w:p w14:paraId="7B229D86" w14:textId="77777777" w:rsidR="006440DB" w:rsidRPr="00C522DE" w:rsidRDefault="006440DB" w:rsidP="00B5532A">
            <w:pPr>
              <w:pStyle w:val="PL"/>
              <w:rPr>
                <w:color w:val="D4D4D4"/>
              </w:rPr>
            </w:pPr>
            <w:r w:rsidRPr="00C522DE">
              <w:rPr>
                <w:color w:val="D4D4D4"/>
              </w:rPr>
              <w:t>          </w:t>
            </w:r>
            <w:r w:rsidRPr="00C522DE">
              <w:t>properties</w:t>
            </w:r>
            <w:r w:rsidRPr="00C522DE">
              <w:rPr>
                <w:color w:val="D4D4D4"/>
              </w:rPr>
              <w:t>:</w:t>
            </w:r>
          </w:p>
          <w:p w14:paraId="7A0216B0" w14:textId="77777777" w:rsidR="006440DB" w:rsidRPr="00C522DE" w:rsidRDefault="006440DB" w:rsidP="00B5532A">
            <w:pPr>
              <w:pStyle w:val="PL"/>
              <w:rPr>
                <w:color w:val="D4D4D4"/>
              </w:rPr>
            </w:pPr>
            <w:r w:rsidRPr="00C522DE">
              <w:rPr>
                <w:color w:val="D4D4D4"/>
              </w:rPr>
              <w:t>            </w:t>
            </w:r>
            <w:r w:rsidRPr="00C522DE">
              <w:t>reportingInterval</w:t>
            </w:r>
            <w:r w:rsidRPr="00C522DE">
              <w:rPr>
                <w:color w:val="D4D4D4"/>
              </w:rPr>
              <w:t>:</w:t>
            </w:r>
          </w:p>
          <w:p w14:paraId="3D2D4544"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0CC707C4" w14:textId="77777777" w:rsidR="006440DB" w:rsidRPr="00C522DE" w:rsidRDefault="006440DB" w:rsidP="00B5532A">
            <w:pPr>
              <w:pStyle w:val="PL"/>
              <w:rPr>
                <w:color w:val="D4D4D4"/>
              </w:rPr>
            </w:pPr>
            <w:r w:rsidRPr="00C522DE">
              <w:rPr>
                <w:color w:val="D4D4D4"/>
              </w:rPr>
              <w:t>            </w:t>
            </w:r>
            <w:r w:rsidRPr="00C522DE">
              <w:t>serverAddresses</w:t>
            </w:r>
            <w:r w:rsidRPr="00C522DE">
              <w:rPr>
                <w:color w:val="D4D4D4"/>
              </w:rPr>
              <w:t>:</w:t>
            </w:r>
          </w:p>
          <w:p w14:paraId="4A81974F"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689698E0" w14:textId="77777777" w:rsidR="006440DB" w:rsidRPr="00C522DE" w:rsidRDefault="006440DB" w:rsidP="00B5532A">
            <w:pPr>
              <w:pStyle w:val="PL"/>
              <w:rPr>
                <w:color w:val="D4D4D4"/>
              </w:rPr>
            </w:pPr>
            <w:r w:rsidRPr="00C522DE">
              <w:rPr>
                <w:color w:val="D4D4D4"/>
              </w:rPr>
              <w:t>            </w:t>
            </w:r>
            <w:r w:rsidRPr="00C522DE">
              <w:t>locationReporting</w:t>
            </w:r>
            <w:r w:rsidRPr="00C522DE">
              <w:rPr>
                <w:color w:val="D4D4D4"/>
              </w:rPr>
              <w:t>:</w:t>
            </w:r>
          </w:p>
          <w:p w14:paraId="7473A7C8" w14:textId="77777777" w:rsidR="006440DB" w:rsidRDefault="006440DB" w:rsidP="00B5532A">
            <w:pPr>
              <w:pStyle w:val="PL"/>
              <w:rPr>
                <w:color w:val="CE9178"/>
              </w:rPr>
            </w:pPr>
            <w:r w:rsidRPr="00C522DE">
              <w:rPr>
                <w:color w:val="D4D4D4"/>
              </w:rPr>
              <w:t>              </w:t>
            </w:r>
            <w:r w:rsidRPr="00C522DE">
              <w:t>type</w:t>
            </w:r>
            <w:r w:rsidRPr="00C522DE">
              <w:rPr>
                <w:color w:val="D4D4D4"/>
              </w:rPr>
              <w:t>: </w:t>
            </w:r>
            <w:r w:rsidRPr="00C522DE">
              <w:rPr>
                <w:color w:val="CE9178"/>
              </w:rPr>
              <w:t>boolean</w:t>
            </w:r>
          </w:p>
          <w:p w14:paraId="13F89EC4" w14:textId="77777777" w:rsidR="006440DB" w:rsidRPr="00C522DE" w:rsidRDefault="006440DB" w:rsidP="00B5532A">
            <w:pPr>
              <w:pStyle w:val="PL"/>
              <w:rPr>
                <w:color w:val="D4D4D4"/>
              </w:rPr>
            </w:pPr>
            <w:r w:rsidRPr="00C522DE">
              <w:rPr>
                <w:color w:val="D4D4D4"/>
              </w:rPr>
              <w:t>            </w:t>
            </w:r>
            <w:r>
              <w:t>access</w:t>
            </w:r>
            <w:r w:rsidRPr="00C522DE">
              <w:t>Reporting</w:t>
            </w:r>
            <w:r w:rsidRPr="00C522DE">
              <w:rPr>
                <w:color w:val="D4D4D4"/>
              </w:rPr>
              <w:t>:</w:t>
            </w:r>
          </w:p>
          <w:p w14:paraId="43EF8976"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boolean</w:t>
            </w:r>
          </w:p>
          <w:p w14:paraId="57795FEA" w14:textId="77777777" w:rsidR="006440DB" w:rsidRPr="00C522DE" w:rsidRDefault="006440DB" w:rsidP="00B5532A">
            <w:pPr>
              <w:pStyle w:val="PL"/>
              <w:rPr>
                <w:color w:val="D4D4D4"/>
              </w:rPr>
            </w:pPr>
            <w:r w:rsidRPr="00C522DE">
              <w:rPr>
                <w:color w:val="D4D4D4"/>
              </w:rPr>
              <w:t>            </w:t>
            </w:r>
            <w:r w:rsidRPr="00C522DE">
              <w:t>samplePercentage</w:t>
            </w:r>
            <w:r w:rsidRPr="00C522DE">
              <w:rPr>
                <w:color w:val="D4D4D4"/>
              </w:rPr>
              <w:t>:</w:t>
            </w:r>
          </w:p>
          <w:p w14:paraId="66616AFF"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252B46B" w14:textId="77777777" w:rsidR="006440DB" w:rsidRPr="00C522DE" w:rsidRDefault="006440DB" w:rsidP="00B5532A">
            <w:pPr>
              <w:pStyle w:val="PL"/>
              <w:rPr>
                <w:color w:val="D4D4D4"/>
              </w:rPr>
            </w:pPr>
            <w:r w:rsidRPr="00C522DE">
              <w:rPr>
                <w:color w:val="D4D4D4"/>
              </w:rPr>
              <w:t>        </w:t>
            </w:r>
            <w:r>
              <w:t>d</w:t>
            </w:r>
            <w:r w:rsidRPr="00C522DE">
              <w:t>ynamicPolicyInvocationConfiguration</w:t>
            </w:r>
            <w:r w:rsidRPr="00C522DE">
              <w:rPr>
                <w:color w:val="D4D4D4"/>
              </w:rPr>
              <w:t>:</w:t>
            </w:r>
          </w:p>
          <w:p w14:paraId="79E04968"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object</w:t>
            </w:r>
          </w:p>
          <w:p w14:paraId="2C6D0123"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w:t>
            </w:r>
          </w:p>
          <w:p w14:paraId="6CD153FC" w14:textId="77777777" w:rsidR="006440DB" w:rsidRPr="00C522DE" w:rsidRDefault="006440DB" w:rsidP="00B5532A">
            <w:pPr>
              <w:pStyle w:val="PL"/>
              <w:rPr>
                <w:color w:val="D4D4D4"/>
              </w:rPr>
            </w:pPr>
            <w:r w:rsidRPr="00C522DE">
              <w:rPr>
                <w:color w:val="D4D4D4"/>
              </w:rPr>
              <w:t>            - </w:t>
            </w:r>
            <w:r w:rsidRPr="00C522DE">
              <w:rPr>
                <w:color w:val="CE9178"/>
              </w:rPr>
              <w:t>serverAddresses</w:t>
            </w:r>
          </w:p>
          <w:p w14:paraId="358FD432" w14:textId="77777777" w:rsidR="006440DB" w:rsidRPr="00C522DE" w:rsidRDefault="006440DB" w:rsidP="00B5532A">
            <w:pPr>
              <w:pStyle w:val="PL"/>
              <w:rPr>
                <w:color w:val="D4D4D4"/>
              </w:rPr>
            </w:pPr>
            <w:r w:rsidRPr="00C522DE">
              <w:rPr>
                <w:color w:val="D4D4D4"/>
              </w:rPr>
              <w:t>            - </w:t>
            </w:r>
            <w:r w:rsidRPr="00C522DE">
              <w:rPr>
                <w:color w:val="CE9178"/>
              </w:rPr>
              <w:t>validPolicyTemplateIds</w:t>
            </w:r>
          </w:p>
          <w:p w14:paraId="69CC607F" w14:textId="77777777" w:rsidR="006440DB" w:rsidRPr="00C522DE" w:rsidRDefault="006440DB" w:rsidP="00B5532A">
            <w:pPr>
              <w:pStyle w:val="PL"/>
              <w:rPr>
                <w:color w:val="D4D4D4"/>
              </w:rPr>
            </w:pPr>
            <w:r w:rsidRPr="00C522DE">
              <w:rPr>
                <w:color w:val="D4D4D4"/>
              </w:rPr>
              <w:t>            - </w:t>
            </w:r>
            <w:r w:rsidRPr="00C522DE">
              <w:rPr>
                <w:color w:val="CE9178"/>
              </w:rPr>
              <w:t>sdfMethods</w:t>
            </w:r>
          </w:p>
          <w:p w14:paraId="609EDC46" w14:textId="77777777" w:rsidR="006440DB" w:rsidRPr="00C522DE" w:rsidRDefault="006440DB" w:rsidP="00B5532A">
            <w:pPr>
              <w:pStyle w:val="PL"/>
              <w:rPr>
                <w:color w:val="D4D4D4"/>
              </w:rPr>
            </w:pPr>
            <w:r w:rsidRPr="00C522DE">
              <w:rPr>
                <w:color w:val="D4D4D4"/>
              </w:rPr>
              <w:t>          </w:t>
            </w:r>
            <w:r w:rsidRPr="00C522DE">
              <w:t>properties</w:t>
            </w:r>
            <w:r w:rsidRPr="00C522DE">
              <w:rPr>
                <w:color w:val="D4D4D4"/>
              </w:rPr>
              <w:t>: </w:t>
            </w:r>
          </w:p>
          <w:p w14:paraId="49755819" w14:textId="77777777" w:rsidR="006440DB" w:rsidRPr="00C522DE" w:rsidRDefault="006440DB" w:rsidP="00B5532A">
            <w:pPr>
              <w:pStyle w:val="PL"/>
              <w:rPr>
                <w:color w:val="D4D4D4"/>
              </w:rPr>
            </w:pPr>
            <w:r w:rsidRPr="00C522DE">
              <w:rPr>
                <w:color w:val="D4D4D4"/>
              </w:rPr>
              <w:t>            </w:t>
            </w:r>
            <w:r w:rsidRPr="00C522DE">
              <w:t>serverAddresses</w:t>
            </w:r>
            <w:r w:rsidRPr="00C522DE">
              <w:rPr>
                <w:color w:val="D4D4D4"/>
              </w:rPr>
              <w:t>:</w:t>
            </w:r>
          </w:p>
          <w:p w14:paraId="35C19BC9"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5F824CA7" w14:textId="77777777" w:rsidR="006440DB" w:rsidRPr="00C522DE" w:rsidRDefault="006440DB" w:rsidP="00B5532A">
            <w:pPr>
              <w:pStyle w:val="PL"/>
              <w:rPr>
                <w:color w:val="D4D4D4"/>
              </w:rPr>
            </w:pPr>
            <w:r w:rsidRPr="00C522DE">
              <w:rPr>
                <w:color w:val="D4D4D4"/>
              </w:rPr>
              <w:t>            </w:t>
            </w:r>
            <w:r w:rsidRPr="00C522DE">
              <w:t>validPolicyTemplateIds</w:t>
            </w:r>
            <w:r w:rsidRPr="00C522DE">
              <w:rPr>
                <w:color w:val="D4D4D4"/>
              </w:rPr>
              <w:t>:</w:t>
            </w:r>
          </w:p>
          <w:p w14:paraId="24C38C52"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array</w:t>
            </w:r>
          </w:p>
          <w:p w14:paraId="7CEADD9B" w14:textId="77777777" w:rsidR="006440DB" w:rsidRPr="00C522DE" w:rsidRDefault="006440DB" w:rsidP="00B5532A">
            <w:pPr>
              <w:pStyle w:val="PL"/>
              <w:rPr>
                <w:color w:val="D4D4D4"/>
              </w:rPr>
            </w:pPr>
            <w:r w:rsidRPr="00C522DE">
              <w:rPr>
                <w:color w:val="D4D4D4"/>
              </w:rPr>
              <w:t>              </w:t>
            </w:r>
            <w:r w:rsidRPr="00C522DE">
              <w:t>items</w:t>
            </w:r>
            <w:r w:rsidRPr="00C522DE">
              <w:rPr>
                <w:color w:val="D4D4D4"/>
              </w:rPr>
              <w:t>: </w:t>
            </w:r>
          </w:p>
          <w:p w14:paraId="59448FDF"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65054ED" w14:textId="77777777" w:rsidR="006440DB" w:rsidRPr="00C522DE" w:rsidRDefault="006440DB" w:rsidP="00B5532A">
            <w:pPr>
              <w:pStyle w:val="PL"/>
              <w:rPr>
                <w:color w:val="D4D4D4"/>
              </w:rPr>
            </w:pPr>
            <w:r w:rsidRPr="00C522DE">
              <w:rPr>
                <w:color w:val="D4D4D4"/>
              </w:rPr>
              <w:t>              </w:t>
            </w:r>
            <w:r w:rsidRPr="00C522DE">
              <w:t>minItems</w:t>
            </w:r>
            <w:r w:rsidRPr="00C522DE">
              <w:rPr>
                <w:color w:val="D4D4D4"/>
              </w:rPr>
              <w:t>: </w:t>
            </w:r>
            <w:r w:rsidRPr="00C522DE">
              <w:rPr>
                <w:color w:val="B5CEA8"/>
              </w:rPr>
              <w:t>0</w:t>
            </w:r>
          </w:p>
          <w:p w14:paraId="42D6C5B0" w14:textId="77777777" w:rsidR="006440DB" w:rsidRPr="00C522DE" w:rsidRDefault="006440DB" w:rsidP="00B5532A">
            <w:pPr>
              <w:pStyle w:val="PL"/>
              <w:rPr>
                <w:color w:val="D4D4D4"/>
              </w:rPr>
            </w:pPr>
            <w:r w:rsidRPr="00C522DE">
              <w:rPr>
                <w:color w:val="D4D4D4"/>
              </w:rPr>
              <w:t>            </w:t>
            </w:r>
            <w:r w:rsidRPr="00C522DE">
              <w:t>sdfMethods</w:t>
            </w:r>
            <w:r w:rsidRPr="00C522DE">
              <w:rPr>
                <w:color w:val="D4D4D4"/>
              </w:rPr>
              <w:t>:</w:t>
            </w:r>
          </w:p>
          <w:p w14:paraId="446AD69E"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array</w:t>
            </w:r>
          </w:p>
          <w:p w14:paraId="51B83188" w14:textId="77777777" w:rsidR="006440DB" w:rsidRPr="00C522DE" w:rsidRDefault="006440DB" w:rsidP="00B5532A">
            <w:pPr>
              <w:pStyle w:val="PL"/>
              <w:rPr>
                <w:color w:val="D4D4D4"/>
              </w:rPr>
            </w:pPr>
            <w:r w:rsidRPr="00C522DE">
              <w:rPr>
                <w:color w:val="D4D4D4"/>
              </w:rPr>
              <w:t>              </w:t>
            </w:r>
            <w:r w:rsidRPr="00C522DE">
              <w:t>items</w:t>
            </w:r>
            <w:r w:rsidRPr="00C522DE">
              <w:rPr>
                <w:color w:val="D4D4D4"/>
              </w:rPr>
              <w:t>:</w:t>
            </w:r>
          </w:p>
          <w:p w14:paraId="225108D9"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19CD2987" w14:textId="77777777" w:rsidR="006440DB" w:rsidRPr="00C522DE" w:rsidRDefault="006440DB" w:rsidP="00B5532A">
            <w:pPr>
              <w:pStyle w:val="PL"/>
              <w:rPr>
                <w:color w:val="D4D4D4"/>
              </w:rPr>
            </w:pPr>
            <w:r w:rsidRPr="00C522DE">
              <w:rPr>
                <w:color w:val="D4D4D4"/>
              </w:rPr>
              <w:t>              </w:t>
            </w:r>
            <w:r w:rsidRPr="00C522DE">
              <w:t>minItems</w:t>
            </w:r>
            <w:r w:rsidRPr="00C522DE">
              <w:rPr>
                <w:color w:val="D4D4D4"/>
              </w:rPr>
              <w:t>: </w:t>
            </w:r>
            <w:r w:rsidRPr="00C522DE">
              <w:rPr>
                <w:color w:val="B5CEA8"/>
              </w:rPr>
              <w:t>0</w:t>
            </w:r>
          </w:p>
          <w:p w14:paraId="6EBED876" w14:textId="77777777" w:rsidR="006440DB" w:rsidRPr="00C522DE" w:rsidRDefault="006440DB" w:rsidP="00B5532A">
            <w:pPr>
              <w:pStyle w:val="PL"/>
              <w:rPr>
                <w:color w:val="D4D4D4"/>
              </w:rPr>
            </w:pPr>
            <w:r w:rsidRPr="00C522DE">
              <w:rPr>
                <w:color w:val="D4D4D4"/>
              </w:rPr>
              <w:t>            </w:t>
            </w:r>
            <w:r w:rsidRPr="00C522DE">
              <w:t>externalReferences</w:t>
            </w:r>
            <w:r w:rsidRPr="00C522DE">
              <w:rPr>
                <w:color w:val="D4D4D4"/>
              </w:rPr>
              <w:t>:</w:t>
            </w:r>
          </w:p>
          <w:p w14:paraId="2A831E74"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array</w:t>
            </w:r>
          </w:p>
          <w:p w14:paraId="03341E16" w14:textId="77777777" w:rsidR="006440DB" w:rsidRPr="00C522DE" w:rsidRDefault="006440DB" w:rsidP="00B5532A">
            <w:pPr>
              <w:pStyle w:val="PL"/>
              <w:rPr>
                <w:color w:val="D4D4D4"/>
              </w:rPr>
            </w:pPr>
            <w:r w:rsidRPr="00C522DE">
              <w:rPr>
                <w:color w:val="D4D4D4"/>
              </w:rPr>
              <w:t>              </w:t>
            </w:r>
            <w:r w:rsidRPr="00C522DE">
              <w:t>items</w:t>
            </w:r>
            <w:r w:rsidRPr="00C522DE">
              <w:rPr>
                <w:color w:val="D4D4D4"/>
              </w:rPr>
              <w:t>:</w:t>
            </w:r>
          </w:p>
          <w:p w14:paraId="0172F296"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string</w:t>
            </w:r>
          </w:p>
          <w:p w14:paraId="31D107A3" w14:textId="77777777" w:rsidR="006440DB" w:rsidRPr="00C522DE" w:rsidRDefault="006440DB" w:rsidP="00B5532A">
            <w:pPr>
              <w:pStyle w:val="PL"/>
              <w:rPr>
                <w:color w:val="D4D4D4"/>
              </w:rPr>
            </w:pPr>
            <w:r w:rsidRPr="00C522DE">
              <w:rPr>
                <w:color w:val="D4D4D4"/>
              </w:rPr>
              <w:t>              </w:t>
            </w:r>
            <w:r w:rsidRPr="00C522DE">
              <w:t>minItems</w:t>
            </w:r>
            <w:r w:rsidRPr="00C522DE">
              <w:rPr>
                <w:color w:val="D4D4D4"/>
              </w:rPr>
              <w:t>: </w:t>
            </w:r>
            <w:r w:rsidRPr="00C522DE">
              <w:rPr>
                <w:color w:val="B5CEA8"/>
              </w:rPr>
              <w:t>1</w:t>
            </w:r>
          </w:p>
          <w:p w14:paraId="3B1EC9F5" w14:textId="77777777" w:rsidR="006440DB" w:rsidRPr="00C522DE" w:rsidRDefault="006440DB" w:rsidP="00B5532A">
            <w:pPr>
              <w:pStyle w:val="PL"/>
              <w:rPr>
                <w:color w:val="D4D4D4"/>
              </w:rPr>
            </w:pPr>
            <w:r w:rsidRPr="00C522DE">
              <w:rPr>
                <w:color w:val="D4D4D4"/>
              </w:rPr>
              <w:t>        </w:t>
            </w:r>
            <w:r>
              <w:t>c</w:t>
            </w:r>
            <w:r w:rsidRPr="00C522DE">
              <w:t>lientMetricsReportingConfiguration</w:t>
            </w:r>
            <w:r w:rsidRPr="00C522DE">
              <w:rPr>
                <w:color w:val="D4D4D4"/>
              </w:rPr>
              <w:t>:</w:t>
            </w:r>
          </w:p>
          <w:p w14:paraId="27368938"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array</w:t>
            </w:r>
          </w:p>
          <w:p w14:paraId="723AF6F7" w14:textId="77777777" w:rsidR="006440DB" w:rsidRPr="00C522DE" w:rsidRDefault="006440DB" w:rsidP="00B5532A">
            <w:pPr>
              <w:pStyle w:val="PL"/>
              <w:rPr>
                <w:color w:val="D4D4D4"/>
              </w:rPr>
            </w:pPr>
            <w:r w:rsidRPr="00C522DE">
              <w:rPr>
                <w:color w:val="D4D4D4"/>
              </w:rPr>
              <w:t>          </w:t>
            </w:r>
            <w:r w:rsidRPr="00C522DE">
              <w:t>items</w:t>
            </w:r>
            <w:r w:rsidRPr="00C522DE">
              <w:rPr>
                <w:color w:val="D4D4D4"/>
              </w:rPr>
              <w:t>:</w:t>
            </w:r>
          </w:p>
          <w:p w14:paraId="5B2168D3"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object</w:t>
            </w:r>
          </w:p>
          <w:p w14:paraId="2BBF53AD"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w:t>
            </w:r>
          </w:p>
          <w:p w14:paraId="65F9D256" w14:textId="77777777" w:rsidR="006440DB" w:rsidRDefault="006440DB" w:rsidP="00B5532A">
            <w:pPr>
              <w:pStyle w:val="PL"/>
              <w:rPr>
                <w:color w:val="CE9178"/>
              </w:rPr>
            </w:pPr>
            <w:r w:rsidRPr="00C522DE">
              <w:rPr>
                <w:color w:val="D4D4D4"/>
              </w:rPr>
              <w:t>            - </w:t>
            </w:r>
            <w:r w:rsidRPr="00C522DE">
              <w:rPr>
                <w:color w:val="CE9178"/>
              </w:rPr>
              <w:t>serverAddresses</w:t>
            </w:r>
          </w:p>
          <w:p w14:paraId="3C0719D0" w14:textId="77777777" w:rsidR="006440DB" w:rsidRPr="00C522DE" w:rsidRDefault="006440DB" w:rsidP="00B5532A">
            <w:pPr>
              <w:pStyle w:val="PL"/>
              <w:rPr>
                <w:color w:val="D4D4D4"/>
              </w:rPr>
            </w:pPr>
            <w:r>
              <w:rPr>
                <w:color w:val="D4D4D4"/>
                <w:lang w:val="en-US"/>
              </w:rPr>
              <w:t>            - </w:t>
            </w:r>
            <w:r>
              <w:rPr>
                <w:color w:val="CE9178"/>
                <w:lang w:val="en-US"/>
              </w:rPr>
              <w:t>scheme</w:t>
            </w:r>
          </w:p>
          <w:p w14:paraId="777621F7" w14:textId="77777777" w:rsidR="006440DB" w:rsidRPr="00C522DE" w:rsidRDefault="006440DB" w:rsidP="00B5532A">
            <w:pPr>
              <w:pStyle w:val="PL"/>
              <w:rPr>
                <w:color w:val="D4D4D4"/>
              </w:rPr>
            </w:pPr>
            <w:r w:rsidRPr="00C522DE">
              <w:rPr>
                <w:color w:val="D4D4D4"/>
              </w:rPr>
              <w:t>            - </w:t>
            </w:r>
            <w:r w:rsidRPr="00C522DE">
              <w:rPr>
                <w:color w:val="CE9178"/>
              </w:rPr>
              <w:t>samplePercentage</w:t>
            </w:r>
          </w:p>
          <w:p w14:paraId="0A020608" w14:textId="77777777" w:rsidR="006440DB" w:rsidRPr="00C522DE" w:rsidRDefault="006440DB" w:rsidP="00B5532A">
            <w:pPr>
              <w:pStyle w:val="PL"/>
              <w:rPr>
                <w:color w:val="D4D4D4"/>
              </w:rPr>
            </w:pPr>
            <w:r w:rsidRPr="00C522DE">
              <w:rPr>
                <w:color w:val="D4D4D4"/>
              </w:rPr>
              <w:t>            - </w:t>
            </w:r>
            <w:r w:rsidRPr="00C522DE">
              <w:rPr>
                <w:color w:val="CE9178"/>
              </w:rPr>
              <w:t>urlFilters</w:t>
            </w:r>
          </w:p>
          <w:p w14:paraId="0AAE19C8" w14:textId="77777777" w:rsidR="006440DB" w:rsidRPr="00C522DE" w:rsidRDefault="006440DB" w:rsidP="00B5532A">
            <w:pPr>
              <w:pStyle w:val="PL"/>
              <w:rPr>
                <w:color w:val="D4D4D4"/>
              </w:rPr>
            </w:pPr>
            <w:r w:rsidRPr="00C522DE">
              <w:rPr>
                <w:color w:val="D4D4D4"/>
              </w:rPr>
              <w:t>            - </w:t>
            </w:r>
            <w:r w:rsidRPr="00C522DE">
              <w:rPr>
                <w:color w:val="CE9178"/>
              </w:rPr>
              <w:t>metrics</w:t>
            </w:r>
          </w:p>
          <w:p w14:paraId="541FBBF6" w14:textId="77777777" w:rsidR="006440DB" w:rsidRPr="00C522DE" w:rsidRDefault="006440DB" w:rsidP="00B5532A">
            <w:pPr>
              <w:pStyle w:val="PL"/>
              <w:rPr>
                <w:color w:val="D4D4D4"/>
              </w:rPr>
            </w:pPr>
            <w:r w:rsidRPr="00C522DE">
              <w:rPr>
                <w:color w:val="D4D4D4"/>
              </w:rPr>
              <w:t>            </w:t>
            </w:r>
            <w:r w:rsidRPr="00C522DE">
              <w:t>properties</w:t>
            </w:r>
            <w:r w:rsidRPr="00C522DE">
              <w:rPr>
                <w:color w:val="D4D4D4"/>
              </w:rPr>
              <w:t>:</w:t>
            </w:r>
          </w:p>
          <w:p w14:paraId="607AAFF2" w14:textId="77777777" w:rsidR="006440DB" w:rsidRPr="00C522DE" w:rsidRDefault="006440DB" w:rsidP="00B5532A">
            <w:pPr>
              <w:pStyle w:val="PL"/>
              <w:rPr>
                <w:color w:val="D4D4D4"/>
              </w:rPr>
            </w:pPr>
            <w:r w:rsidRPr="00C522DE">
              <w:rPr>
                <w:color w:val="D4D4D4"/>
              </w:rPr>
              <w:t>              </w:t>
            </w:r>
            <w:r w:rsidRPr="00C522DE">
              <w:t>serverAddresses</w:t>
            </w:r>
            <w:r w:rsidRPr="00C522DE">
              <w:rPr>
                <w:color w:val="D4D4D4"/>
              </w:rPr>
              <w:t>:</w:t>
            </w:r>
          </w:p>
          <w:p w14:paraId="5DBCC01D" w14:textId="77777777" w:rsidR="006440DB" w:rsidRDefault="006440DB" w:rsidP="00B5532A">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2D22F346" w14:textId="77777777" w:rsidR="006440DB" w:rsidRDefault="006440DB" w:rsidP="00B5532A">
            <w:pPr>
              <w:pStyle w:val="PL"/>
              <w:rPr>
                <w:color w:val="D4D4D4"/>
                <w:lang w:val="en-US"/>
              </w:rPr>
            </w:pPr>
            <w:r>
              <w:rPr>
                <w:color w:val="D4D4D4"/>
                <w:lang w:val="en-US"/>
              </w:rPr>
              <w:t>              </w:t>
            </w:r>
            <w:r>
              <w:rPr>
                <w:lang w:val="en-US"/>
              </w:rPr>
              <w:t>scheme</w:t>
            </w:r>
            <w:r>
              <w:rPr>
                <w:color w:val="D4D4D4"/>
                <w:lang w:val="en-US"/>
              </w:rPr>
              <w:t>:</w:t>
            </w:r>
          </w:p>
          <w:p w14:paraId="30DB9CFF" w14:textId="77777777" w:rsidR="006440DB" w:rsidRPr="00C522DE" w:rsidRDefault="006440DB" w:rsidP="00B5532A">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7422B0EF" w14:textId="77777777" w:rsidR="006440DB" w:rsidRPr="00C522DE" w:rsidRDefault="006440DB" w:rsidP="00B5532A">
            <w:pPr>
              <w:pStyle w:val="PL"/>
              <w:rPr>
                <w:color w:val="D4D4D4"/>
              </w:rPr>
            </w:pPr>
            <w:r w:rsidRPr="00C522DE">
              <w:rPr>
                <w:color w:val="D4D4D4"/>
              </w:rPr>
              <w:t>              </w:t>
            </w:r>
            <w:r w:rsidRPr="00C522DE">
              <w:t>dataNetworkName</w:t>
            </w:r>
            <w:r w:rsidRPr="00C522DE">
              <w:rPr>
                <w:color w:val="D4D4D4"/>
              </w:rPr>
              <w:t>:</w:t>
            </w:r>
          </w:p>
          <w:p w14:paraId="71EAB9E8"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54EAE780" w14:textId="77777777" w:rsidR="006440DB" w:rsidRPr="00C522DE" w:rsidRDefault="006440DB" w:rsidP="00B5532A">
            <w:pPr>
              <w:pStyle w:val="PL"/>
              <w:rPr>
                <w:color w:val="D4D4D4"/>
              </w:rPr>
            </w:pPr>
            <w:r w:rsidRPr="00C522DE">
              <w:rPr>
                <w:color w:val="D4D4D4"/>
              </w:rPr>
              <w:t>              </w:t>
            </w:r>
            <w:r w:rsidRPr="00C522DE">
              <w:t>reportingInterval</w:t>
            </w:r>
            <w:r w:rsidRPr="00C522DE">
              <w:rPr>
                <w:color w:val="D4D4D4"/>
              </w:rPr>
              <w:t>:</w:t>
            </w:r>
          </w:p>
          <w:p w14:paraId="52BFFAD5"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069559" w14:textId="77777777" w:rsidR="006440DB" w:rsidRPr="00C522DE" w:rsidRDefault="006440DB" w:rsidP="00B5532A">
            <w:pPr>
              <w:pStyle w:val="PL"/>
              <w:rPr>
                <w:color w:val="D4D4D4"/>
              </w:rPr>
            </w:pPr>
            <w:r w:rsidRPr="00C522DE">
              <w:rPr>
                <w:color w:val="D4D4D4"/>
              </w:rPr>
              <w:t>              </w:t>
            </w:r>
            <w:r w:rsidRPr="00C522DE">
              <w:t>samplePercentage</w:t>
            </w:r>
            <w:r w:rsidRPr="00C522DE">
              <w:rPr>
                <w:color w:val="D4D4D4"/>
              </w:rPr>
              <w:t>:              </w:t>
            </w:r>
          </w:p>
          <w:p w14:paraId="599C343F" w14:textId="77777777" w:rsidR="006440DB" w:rsidRPr="00C522DE" w:rsidRDefault="006440DB" w:rsidP="00B5532A">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588D4893" w14:textId="77777777" w:rsidR="006440DB" w:rsidRPr="00C522DE" w:rsidRDefault="006440DB" w:rsidP="00B5532A">
            <w:pPr>
              <w:pStyle w:val="PL"/>
              <w:rPr>
                <w:color w:val="D4D4D4"/>
              </w:rPr>
            </w:pPr>
            <w:r w:rsidRPr="00C522DE">
              <w:rPr>
                <w:color w:val="D4D4D4"/>
              </w:rPr>
              <w:t>              </w:t>
            </w:r>
            <w:r w:rsidRPr="00C522DE">
              <w:t>urlFilters</w:t>
            </w:r>
            <w:r w:rsidRPr="00C522DE">
              <w:rPr>
                <w:color w:val="D4D4D4"/>
              </w:rPr>
              <w:t>:</w:t>
            </w:r>
          </w:p>
          <w:p w14:paraId="3F261AA0"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array</w:t>
            </w:r>
          </w:p>
          <w:p w14:paraId="33D84331" w14:textId="77777777" w:rsidR="006440DB" w:rsidRPr="00C522DE" w:rsidRDefault="006440DB" w:rsidP="00B5532A">
            <w:pPr>
              <w:pStyle w:val="PL"/>
              <w:rPr>
                <w:color w:val="D4D4D4"/>
              </w:rPr>
            </w:pPr>
            <w:r w:rsidRPr="00C522DE">
              <w:rPr>
                <w:color w:val="D4D4D4"/>
              </w:rPr>
              <w:t>                </w:t>
            </w:r>
            <w:r w:rsidRPr="00C522DE">
              <w:t>items</w:t>
            </w:r>
            <w:r w:rsidRPr="00C522DE">
              <w:rPr>
                <w:color w:val="D4D4D4"/>
              </w:rPr>
              <w:t>:</w:t>
            </w:r>
          </w:p>
          <w:p w14:paraId="0A968B31"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688DA" w14:textId="77777777" w:rsidR="006440DB" w:rsidRPr="00C522DE" w:rsidRDefault="006440DB" w:rsidP="00B5532A">
            <w:pPr>
              <w:pStyle w:val="PL"/>
              <w:rPr>
                <w:color w:val="D4D4D4"/>
              </w:rPr>
            </w:pPr>
            <w:r w:rsidRPr="00C522DE">
              <w:rPr>
                <w:color w:val="D4D4D4"/>
              </w:rPr>
              <w:t>                </w:t>
            </w:r>
            <w:r w:rsidRPr="00C522DE">
              <w:t>minItems</w:t>
            </w:r>
            <w:r w:rsidRPr="00C522DE">
              <w:rPr>
                <w:color w:val="D4D4D4"/>
              </w:rPr>
              <w:t>: </w:t>
            </w:r>
            <w:r w:rsidRPr="00C522DE">
              <w:rPr>
                <w:color w:val="B5CEA8"/>
              </w:rPr>
              <w:t>0</w:t>
            </w:r>
          </w:p>
          <w:p w14:paraId="149CF9ED" w14:textId="77777777" w:rsidR="006440DB" w:rsidRPr="00C522DE" w:rsidRDefault="006440DB" w:rsidP="00B5532A">
            <w:pPr>
              <w:pStyle w:val="PL"/>
              <w:rPr>
                <w:color w:val="D4D4D4"/>
              </w:rPr>
            </w:pPr>
            <w:r w:rsidRPr="00C522DE">
              <w:rPr>
                <w:color w:val="D4D4D4"/>
              </w:rPr>
              <w:t>              </w:t>
            </w:r>
            <w:r w:rsidRPr="00C522DE">
              <w:t>metrics</w:t>
            </w:r>
            <w:r w:rsidRPr="00C522DE">
              <w:rPr>
                <w:color w:val="D4D4D4"/>
              </w:rPr>
              <w:t>:</w:t>
            </w:r>
          </w:p>
          <w:p w14:paraId="652CADB2"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array</w:t>
            </w:r>
          </w:p>
          <w:p w14:paraId="7E107321" w14:textId="77777777" w:rsidR="006440DB" w:rsidRPr="00C522DE" w:rsidRDefault="006440DB" w:rsidP="00B5532A">
            <w:pPr>
              <w:pStyle w:val="PL"/>
              <w:rPr>
                <w:color w:val="D4D4D4"/>
              </w:rPr>
            </w:pPr>
            <w:r w:rsidRPr="00C522DE">
              <w:rPr>
                <w:color w:val="D4D4D4"/>
              </w:rPr>
              <w:t>                </w:t>
            </w:r>
            <w:r w:rsidRPr="00C522DE">
              <w:t>items</w:t>
            </w:r>
            <w:r w:rsidRPr="00C522DE">
              <w:rPr>
                <w:color w:val="D4D4D4"/>
              </w:rPr>
              <w:t>:</w:t>
            </w:r>
          </w:p>
          <w:p w14:paraId="581DC7A7"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string</w:t>
            </w:r>
          </w:p>
          <w:p w14:paraId="09812584" w14:textId="77777777" w:rsidR="006440DB" w:rsidRPr="00C522DE" w:rsidRDefault="006440DB" w:rsidP="00B5532A">
            <w:pPr>
              <w:pStyle w:val="PL"/>
              <w:rPr>
                <w:color w:val="D4D4D4"/>
              </w:rPr>
            </w:pPr>
            <w:r w:rsidRPr="00C522DE">
              <w:rPr>
                <w:color w:val="D4D4D4"/>
              </w:rPr>
              <w:t>        </w:t>
            </w:r>
            <w:r>
              <w:t>n</w:t>
            </w:r>
            <w:r w:rsidRPr="00C522DE">
              <w:t>etworkAssistanceConfiguration</w:t>
            </w:r>
            <w:r w:rsidRPr="00C522DE">
              <w:rPr>
                <w:color w:val="D4D4D4"/>
              </w:rPr>
              <w:t>:</w:t>
            </w:r>
          </w:p>
          <w:p w14:paraId="3A88F63F" w14:textId="77777777" w:rsidR="006440DB" w:rsidRPr="00C522DE" w:rsidRDefault="006440DB" w:rsidP="00B5532A">
            <w:pPr>
              <w:pStyle w:val="PL"/>
              <w:rPr>
                <w:color w:val="D4D4D4"/>
              </w:rPr>
            </w:pPr>
            <w:r w:rsidRPr="00C522DE">
              <w:rPr>
                <w:color w:val="D4D4D4"/>
              </w:rPr>
              <w:t>          </w:t>
            </w:r>
            <w:r w:rsidRPr="00C522DE">
              <w:t>type</w:t>
            </w:r>
            <w:r w:rsidRPr="00C522DE">
              <w:rPr>
                <w:color w:val="D4D4D4"/>
              </w:rPr>
              <w:t>: </w:t>
            </w:r>
            <w:r w:rsidRPr="00C522DE">
              <w:rPr>
                <w:color w:val="CE9178"/>
              </w:rPr>
              <w:t>object</w:t>
            </w:r>
          </w:p>
          <w:p w14:paraId="335B98B1" w14:textId="77777777" w:rsidR="006440DB" w:rsidRPr="00C522DE" w:rsidRDefault="006440DB" w:rsidP="00B5532A">
            <w:pPr>
              <w:pStyle w:val="PL"/>
              <w:rPr>
                <w:color w:val="D4D4D4"/>
              </w:rPr>
            </w:pPr>
            <w:r w:rsidRPr="00C522DE">
              <w:rPr>
                <w:color w:val="D4D4D4"/>
              </w:rPr>
              <w:t>          </w:t>
            </w:r>
            <w:r w:rsidRPr="00C522DE">
              <w:t>required</w:t>
            </w:r>
            <w:r w:rsidRPr="00C522DE">
              <w:rPr>
                <w:color w:val="D4D4D4"/>
              </w:rPr>
              <w:t>: </w:t>
            </w:r>
          </w:p>
          <w:p w14:paraId="5BFD94EB" w14:textId="77777777" w:rsidR="006440DB" w:rsidRPr="00C522DE" w:rsidRDefault="006440DB" w:rsidP="00B5532A">
            <w:pPr>
              <w:pStyle w:val="PL"/>
              <w:rPr>
                <w:color w:val="D4D4D4"/>
              </w:rPr>
            </w:pPr>
            <w:r w:rsidRPr="00C522DE">
              <w:rPr>
                <w:color w:val="D4D4D4"/>
              </w:rPr>
              <w:t>            - </w:t>
            </w:r>
            <w:r w:rsidRPr="00C522DE">
              <w:rPr>
                <w:color w:val="CE9178"/>
              </w:rPr>
              <w:t>serverAddress</w:t>
            </w:r>
            <w:r>
              <w:rPr>
                <w:color w:val="CE9178"/>
              </w:rPr>
              <w:t>es</w:t>
            </w:r>
          </w:p>
          <w:p w14:paraId="2A46D450" w14:textId="77777777" w:rsidR="006440DB" w:rsidRPr="00C522DE" w:rsidRDefault="006440DB" w:rsidP="00B5532A">
            <w:pPr>
              <w:pStyle w:val="PL"/>
              <w:rPr>
                <w:color w:val="D4D4D4"/>
              </w:rPr>
            </w:pPr>
            <w:r w:rsidRPr="00C522DE">
              <w:rPr>
                <w:color w:val="D4D4D4"/>
              </w:rPr>
              <w:t>          </w:t>
            </w:r>
            <w:r w:rsidRPr="00C522DE">
              <w:t>properties</w:t>
            </w:r>
            <w:r w:rsidRPr="00C522DE">
              <w:rPr>
                <w:color w:val="D4D4D4"/>
              </w:rPr>
              <w:t>:</w:t>
            </w:r>
          </w:p>
          <w:p w14:paraId="7A4BCBD6" w14:textId="77777777" w:rsidR="006440DB" w:rsidRPr="00C522DE" w:rsidRDefault="006440DB" w:rsidP="00B5532A">
            <w:pPr>
              <w:pStyle w:val="PL"/>
              <w:rPr>
                <w:color w:val="D4D4D4"/>
              </w:rPr>
            </w:pPr>
            <w:r w:rsidRPr="00C522DE">
              <w:rPr>
                <w:color w:val="D4D4D4"/>
              </w:rPr>
              <w:t>            </w:t>
            </w:r>
            <w:r w:rsidRPr="00C522DE">
              <w:t>serverAddress</w:t>
            </w:r>
            <w:r>
              <w:t>es</w:t>
            </w:r>
            <w:r w:rsidRPr="00C522DE">
              <w:rPr>
                <w:color w:val="D4D4D4"/>
              </w:rPr>
              <w:t>:</w:t>
            </w:r>
          </w:p>
          <w:p w14:paraId="48D7DB96" w14:textId="77777777" w:rsidR="006440DB" w:rsidRDefault="006440DB" w:rsidP="00B5532A">
            <w:pPr>
              <w:pStyle w:val="PL"/>
              <w:rPr>
                <w:color w:val="CE9178"/>
              </w:rPr>
            </w:pPr>
            <w:r w:rsidRPr="00C522DE">
              <w:rPr>
                <w:color w:val="D4D4D4"/>
              </w:rPr>
              <w:t>              </w:t>
            </w:r>
            <w:r w:rsidRPr="00C522DE">
              <w:t>$ref</w:t>
            </w:r>
            <w:r w:rsidRPr="00C522DE">
              <w:rPr>
                <w:color w:val="D4D4D4"/>
              </w:rPr>
              <w:t>: </w:t>
            </w:r>
            <w:r w:rsidRPr="00C522DE">
              <w:rPr>
                <w:color w:val="CE9178"/>
              </w:rPr>
              <w:t>'#/components/schemas/</w:t>
            </w:r>
            <w:r>
              <w:rPr>
                <w:color w:val="CE9178"/>
              </w:rPr>
              <w:t>ServerAddresses</w:t>
            </w:r>
            <w:r w:rsidRPr="00C522DE">
              <w:rPr>
                <w:color w:val="CE9178"/>
              </w:rPr>
              <w:t>'</w:t>
            </w:r>
          </w:p>
          <w:p w14:paraId="1C0FD34D" w14:textId="77777777" w:rsidR="006440DB" w:rsidRPr="00D84F2C" w:rsidRDefault="006440DB" w:rsidP="00B5532A">
            <w:pPr>
              <w:spacing w:after="0" w:line="0" w:lineRule="atLeast"/>
              <w:rPr>
                <w:rFonts w:ascii="Courier New" w:hAnsi="Courier New" w:cs="Courier New"/>
                <w:color w:val="D4D4D4"/>
                <w:sz w:val="16"/>
                <w:szCs w:val="16"/>
                <w:lang w:val="en-US"/>
              </w:rPr>
            </w:pPr>
            <w:bookmarkStart w:id="2150" w:name="_MCCTEMPBM_CRPT71130717___7"/>
            <w:bookmarkEnd w:id="2149"/>
            <w:r>
              <w:rPr>
                <w:rFonts w:ascii="Courier New" w:hAnsi="Courier New" w:cs="Courier New"/>
                <w:color w:val="569CD6"/>
                <w:sz w:val="16"/>
                <w:szCs w:val="16"/>
                <w:lang w:val="en-US"/>
              </w:rPr>
              <w:t xml:space="preserve">        c</w:t>
            </w:r>
            <w:r w:rsidRPr="00D84F2C">
              <w:rPr>
                <w:rFonts w:ascii="Courier New" w:hAnsi="Courier New" w:cs="Courier New"/>
                <w:color w:val="569CD6"/>
                <w:sz w:val="16"/>
                <w:szCs w:val="16"/>
                <w:lang w:val="en-US"/>
              </w:rPr>
              <w:t>li</w:t>
            </w:r>
            <w:r>
              <w:rPr>
                <w:rFonts w:ascii="Courier New" w:hAnsi="Courier New" w:cs="Courier New"/>
                <w:color w:val="569CD6"/>
                <w:sz w:val="16"/>
                <w:szCs w:val="16"/>
                <w:lang w:val="en-US"/>
              </w:rPr>
              <w:t>e</w:t>
            </w:r>
            <w:r w:rsidRPr="00D84F2C">
              <w:rPr>
                <w:rFonts w:ascii="Courier New" w:hAnsi="Courier New" w:cs="Courier New"/>
                <w:color w:val="569CD6"/>
                <w:sz w:val="16"/>
                <w:szCs w:val="16"/>
                <w:lang w:val="en-US"/>
              </w:rPr>
              <w:t>ntEdgeResourcesConfiguration</w:t>
            </w:r>
            <w:r w:rsidRPr="00D84F2C">
              <w:rPr>
                <w:rFonts w:ascii="Courier New" w:hAnsi="Courier New" w:cs="Courier New"/>
                <w:color w:val="D4D4D4"/>
                <w:sz w:val="16"/>
                <w:szCs w:val="16"/>
                <w:lang w:val="en-US"/>
              </w:rPr>
              <w:t>:</w:t>
            </w:r>
          </w:p>
          <w:p w14:paraId="2629E13A" w14:textId="77777777" w:rsidR="006440DB" w:rsidRPr="00D84F2C" w:rsidRDefault="006440DB" w:rsidP="00B5532A">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type</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object</w:t>
            </w:r>
          </w:p>
          <w:p w14:paraId="2FB24703" w14:textId="77777777" w:rsidR="006440DB" w:rsidRPr="00D84F2C" w:rsidRDefault="006440DB" w:rsidP="00B5532A">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655B08DE" w14:textId="77777777" w:rsidR="006440DB" w:rsidRPr="00D84F2C" w:rsidRDefault="006440DB" w:rsidP="00B5532A">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easDiscoveryTemplate</w:t>
            </w:r>
          </w:p>
          <w:p w14:paraId="70701120" w14:textId="77777777" w:rsidR="006440DB" w:rsidRPr="00D84F2C" w:rsidRDefault="006440DB" w:rsidP="00B5532A">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properties</w:t>
            </w:r>
            <w:r w:rsidRPr="00D84F2C">
              <w:rPr>
                <w:rFonts w:ascii="Courier New" w:hAnsi="Courier New" w:cs="Courier New"/>
                <w:color w:val="D4D4D4"/>
                <w:sz w:val="16"/>
                <w:szCs w:val="16"/>
                <w:lang w:val="en-US"/>
              </w:rPr>
              <w:t>:</w:t>
            </w:r>
          </w:p>
          <w:p w14:paraId="164DE8B8" w14:textId="77777777" w:rsidR="006440DB" w:rsidRPr="00D84F2C" w:rsidRDefault="006440DB" w:rsidP="00B5532A">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eligibilityCriteria</w:t>
            </w:r>
            <w:r w:rsidRPr="00D84F2C">
              <w:rPr>
                <w:rFonts w:ascii="Courier New" w:hAnsi="Courier New" w:cs="Courier New"/>
                <w:color w:val="D4D4D4"/>
                <w:sz w:val="16"/>
                <w:szCs w:val="16"/>
                <w:lang w:val="en-US"/>
              </w:rPr>
              <w:t>:</w:t>
            </w:r>
          </w:p>
          <w:p w14:paraId="45E5AA7E" w14:textId="77777777" w:rsidR="006440DB" w:rsidRPr="00D84F2C" w:rsidRDefault="006440DB" w:rsidP="00B5532A">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'TS26512_CommonData.yaml#/components/schemas/EdgeProcessingEligibilityCriteria'</w:t>
            </w:r>
          </w:p>
          <w:p w14:paraId="16CA80D6" w14:textId="77777777" w:rsidR="006440DB" w:rsidRPr="00D84F2C" w:rsidRDefault="006440DB" w:rsidP="00B5532A">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easDiscoveryTemplate</w:t>
            </w:r>
            <w:r w:rsidRPr="00D84F2C">
              <w:rPr>
                <w:rFonts w:ascii="Courier New" w:hAnsi="Courier New" w:cs="Courier New"/>
                <w:color w:val="D4D4D4"/>
                <w:sz w:val="16"/>
                <w:szCs w:val="16"/>
                <w:lang w:val="en-US"/>
              </w:rPr>
              <w:t>:</w:t>
            </w:r>
          </w:p>
          <w:p w14:paraId="71BD5C25" w14:textId="77777777" w:rsidR="006440DB" w:rsidRPr="00D84F2C" w:rsidRDefault="006440DB" w:rsidP="00B5532A">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'#/components/schemas/EASDiscoveryTemplate'</w:t>
            </w:r>
          </w:p>
          <w:p w14:paraId="0884DF72" w14:textId="77777777" w:rsidR="006440DB" w:rsidRPr="00D84F2C" w:rsidRDefault="006440DB" w:rsidP="00B5532A">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easRelocationRequirements</w:t>
            </w:r>
            <w:r w:rsidRPr="00D84F2C">
              <w:rPr>
                <w:rFonts w:ascii="Courier New" w:hAnsi="Courier New" w:cs="Courier New"/>
                <w:color w:val="D4D4D4"/>
                <w:sz w:val="16"/>
                <w:szCs w:val="16"/>
                <w:lang w:val="en-US"/>
              </w:rPr>
              <w:t>:</w:t>
            </w:r>
          </w:p>
          <w:p w14:paraId="6C7CD062" w14:textId="77777777" w:rsidR="006440DB" w:rsidRDefault="006440DB" w:rsidP="00B5532A">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'#/components/schemas/M5EASRelocationRequirements'</w:t>
            </w:r>
          </w:p>
          <w:p w14:paraId="0B5333BE" w14:textId="77777777" w:rsidR="006440DB" w:rsidRDefault="006440DB" w:rsidP="00B5532A">
            <w:pPr>
              <w:spacing w:after="0" w:line="0" w:lineRule="atLeast"/>
              <w:rPr>
                <w:rFonts w:ascii="Courier New" w:hAnsi="Courier New" w:cs="Courier New"/>
                <w:color w:val="D4D4D4"/>
                <w:sz w:val="16"/>
                <w:szCs w:val="16"/>
                <w:lang w:val="en-US"/>
              </w:rPr>
            </w:pPr>
          </w:p>
          <w:bookmarkEnd w:id="2150"/>
          <w:p w14:paraId="11F4C87B"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M5EASRelocationRequirements</w:t>
            </w:r>
            <w:r>
              <w:rPr>
                <w:rFonts w:ascii="Courier New" w:hAnsi="Courier New" w:cs="Courier New"/>
                <w:color w:val="D4D4D4"/>
                <w:sz w:val="16"/>
                <w:szCs w:val="16"/>
                <w:lang w:val="en-US"/>
              </w:rPr>
              <w:t>:</w:t>
            </w:r>
          </w:p>
          <w:p w14:paraId="76BBE2F5"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'Relocation requirements of an EAS.'</w:t>
            </w:r>
          </w:p>
          <w:p w14:paraId="20FECDC3"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6A2875F3"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2D41C964"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tolerance</w:t>
            </w:r>
          </w:p>
          <w:p w14:paraId="4FD7BA33"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220F0B33"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tolerance</w:t>
            </w:r>
            <w:r>
              <w:rPr>
                <w:rFonts w:ascii="Courier New" w:hAnsi="Courier New" w:cs="Courier New"/>
                <w:color w:val="D4D4D4"/>
                <w:sz w:val="16"/>
                <w:szCs w:val="16"/>
                <w:lang w:val="en-US"/>
              </w:rPr>
              <w:t>:</w:t>
            </w:r>
          </w:p>
          <w:p w14:paraId="362D60BF"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'TS26512_CommonData.yaml#/components/schemas/EASRelocationTolerance'</w:t>
            </w:r>
          </w:p>
          <w:p w14:paraId="05E5423A"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maxInterruptionDuration</w:t>
            </w:r>
            <w:r>
              <w:rPr>
                <w:rFonts w:ascii="Courier New" w:hAnsi="Courier New" w:cs="Courier New"/>
                <w:color w:val="D4D4D4"/>
                <w:sz w:val="16"/>
                <w:szCs w:val="16"/>
                <w:lang w:val="en-US"/>
              </w:rPr>
              <w:t>:</w:t>
            </w:r>
          </w:p>
          <w:p w14:paraId="472A5F72"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'TS29571_CommonData.yaml#/components/schemas/UintegerRm'</w:t>
            </w:r>
          </w:p>
          <w:p w14:paraId="3F9C70FB" w14:textId="77777777" w:rsidR="006440DB" w:rsidRDefault="006440DB" w:rsidP="00B5532A">
            <w:pPr>
              <w:spacing w:after="0" w:line="0" w:lineRule="atLeast"/>
              <w:rPr>
                <w:rFonts w:ascii="Courier New" w:hAnsi="Courier New" w:cs="Courier New"/>
                <w:color w:val="D4D4D4"/>
                <w:sz w:val="16"/>
                <w:szCs w:val="16"/>
                <w:lang w:val="en-US"/>
              </w:rPr>
            </w:pPr>
          </w:p>
          <w:p w14:paraId="6FA71B7B"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EASDiscoveryTemplate</w:t>
            </w:r>
            <w:r>
              <w:rPr>
                <w:rFonts w:ascii="Courier New" w:hAnsi="Courier New" w:cs="Courier New"/>
                <w:color w:val="D4D4D4"/>
                <w:sz w:val="16"/>
                <w:szCs w:val="16"/>
                <w:lang w:val="en-US"/>
              </w:rPr>
              <w:t>:</w:t>
            </w:r>
          </w:p>
          <w:p w14:paraId="78D636C4"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 template for discovering an EAS instance .'</w:t>
            </w:r>
          </w:p>
          <w:p w14:paraId="4CFFEB6C"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10F76F92"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7F7FE5A3"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easType</w:t>
            </w:r>
          </w:p>
          <w:p w14:paraId="6899A7DB"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easProviderIds</w:t>
            </w:r>
          </w:p>
          <w:p w14:paraId="69C97052"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serviceFeatures</w:t>
            </w:r>
          </w:p>
          <w:p w14:paraId="6FE6EBFA"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08F7CF22"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easType</w:t>
            </w:r>
            <w:r>
              <w:rPr>
                <w:rFonts w:ascii="Courier New" w:hAnsi="Courier New" w:cs="Courier New"/>
                <w:color w:val="D4D4D4"/>
                <w:sz w:val="16"/>
                <w:szCs w:val="16"/>
                <w:lang w:val="en-US"/>
              </w:rPr>
              <w:t>:</w:t>
            </w:r>
          </w:p>
          <w:p w14:paraId="25D201D4"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049CD785"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easProviderIds</w:t>
            </w:r>
            <w:r>
              <w:rPr>
                <w:rFonts w:ascii="Courier New" w:hAnsi="Courier New" w:cs="Courier New"/>
                <w:color w:val="D4D4D4"/>
                <w:sz w:val="16"/>
                <w:szCs w:val="16"/>
                <w:lang w:val="en-US"/>
              </w:rPr>
              <w:t>:</w:t>
            </w:r>
          </w:p>
          <w:p w14:paraId="1004B0F5"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1F055DDB"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2BEE4C8A"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6FFB0386"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serviceFeatures</w:t>
            </w:r>
            <w:r>
              <w:rPr>
                <w:rFonts w:ascii="Courier New" w:hAnsi="Courier New" w:cs="Courier New"/>
                <w:color w:val="D4D4D4"/>
                <w:sz w:val="16"/>
                <w:szCs w:val="16"/>
                <w:lang w:val="en-US"/>
              </w:rPr>
              <w:t>:</w:t>
            </w:r>
          </w:p>
          <w:p w14:paraId="0BC33121"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5A4085CB" w14:textId="77777777" w:rsidR="006440DB" w:rsidRDefault="006440DB" w:rsidP="00B5532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7859AF88" w14:textId="77777777" w:rsidR="006440DB" w:rsidRPr="00C522DE" w:rsidRDefault="006440DB" w:rsidP="00B5532A">
            <w:pPr>
              <w:pStyle w:val="PL"/>
              <w:rPr>
                <w:color w:val="D4D4D4"/>
              </w:rPr>
            </w:pPr>
            <w:r>
              <w:rPr>
                <w:rFonts w:cs="Courier New"/>
                <w:color w:val="D4D4D4"/>
                <w:szCs w:val="16"/>
                <w:lang w:val="en-US"/>
              </w:rPr>
              <w:t xml:space="preserve">            </w:t>
            </w:r>
            <w:r>
              <w:rPr>
                <w:rFonts w:cs="Courier New"/>
                <w:color w:val="569CD6"/>
                <w:szCs w:val="16"/>
                <w:lang w:val="en-US"/>
              </w:rPr>
              <w:t>type</w:t>
            </w:r>
            <w:r>
              <w:rPr>
                <w:rFonts w:cs="Courier New"/>
                <w:color w:val="D4D4D4"/>
                <w:szCs w:val="16"/>
                <w:lang w:val="en-US"/>
              </w:rPr>
              <w:t xml:space="preserve">: </w:t>
            </w:r>
            <w:r>
              <w:rPr>
                <w:rFonts w:cs="Courier New"/>
                <w:color w:val="CE9178"/>
                <w:szCs w:val="16"/>
                <w:lang w:val="en-US"/>
              </w:rPr>
              <w:t>string</w:t>
            </w:r>
          </w:p>
        </w:tc>
      </w:tr>
    </w:tbl>
    <w:p w14:paraId="61FBBEAF" w14:textId="77777777" w:rsidR="00237E69" w:rsidRPr="00237E69" w:rsidRDefault="00237E69" w:rsidP="00237E69"/>
    <w:p w14:paraId="1AA17CD7" w14:textId="674AB036" w:rsidR="00B11A41" w:rsidRDefault="004A2A6D" w:rsidP="00B11A41">
      <w:pPr>
        <w:pStyle w:val="Heading2"/>
        <w:rPr>
          <w:noProof/>
        </w:rPr>
      </w:pPr>
      <w:bookmarkStart w:id="2151" w:name="_Toc68899754"/>
      <w:bookmarkStart w:id="2152" w:name="_Toc71214505"/>
      <w:bookmarkStart w:id="2153" w:name="_Toc71722179"/>
      <w:bookmarkStart w:id="2154" w:name="_Toc74859231"/>
      <w:bookmarkStart w:id="2155" w:name="_Toc123800987"/>
      <w:r>
        <w:t>C</w:t>
      </w:r>
      <w:r w:rsidR="00B11A41">
        <w:t>.4.2</w:t>
      </w:r>
      <w:r w:rsidR="00B11A41">
        <w:tab/>
      </w:r>
      <w:r w:rsidR="00A33477">
        <w:t>M5_</w:t>
      </w:r>
      <w:r w:rsidR="00B11A41">
        <w:rPr>
          <w:noProof/>
        </w:rPr>
        <w:t>ConsumptionReporting API</w:t>
      </w:r>
      <w:bookmarkEnd w:id="2151"/>
      <w:bookmarkEnd w:id="2152"/>
      <w:bookmarkEnd w:id="2153"/>
      <w:bookmarkEnd w:id="2154"/>
      <w:bookmarkEnd w:id="2155"/>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bookmarkStart w:id="2156" w:name="_MCCTEMPBM_CRPT71130719___5" w:colFirst="0" w:colLast="0"/>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01E7766A" w:rsidR="002361C0" w:rsidRPr="00C522DE" w:rsidRDefault="002361C0">
            <w:pPr>
              <w:pStyle w:val="PL"/>
              <w:rPr>
                <w:color w:val="D4D4D4"/>
              </w:rPr>
            </w:pPr>
            <w:r w:rsidRPr="00C522DE">
              <w:rPr>
                <w:color w:val="D4D4D4"/>
              </w:rPr>
              <w:t>  </w:t>
            </w:r>
            <w:r w:rsidRPr="00C522DE">
              <w:t>version</w:t>
            </w:r>
            <w:r w:rsidRPr="00C522DE">
              <w:rPr>
                <w:color w:val="D4D4D4"/>
              </w:rPr>
              <w:t>: </w:t>
            </w:r>
            <w:r w:rsidR="00D67930">
              <w:rPr>
                <w:color w:val="B5CEA8"/>
              </w:rPr>
              <w:t>2</w:t>
            </w:r>
            <w:r w:rsidRPr="00C522DE">
              <w:rPr>
                <w:color w:val="B5CEA8"/>
              </w:rPr>
              <w:t>.0.0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27B6714A" w:rsidR="002361C0" w:rsidRPr="00C522DE" w:rsidRDefault="002361C0">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5C5B2209"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670438">
              <w:rPr>
                <w:color w:val="CE9178"/>
              </w:rPr>
              <w:t>2</w:t>
            </w:r>
            <w:r w:rsidR="002050D5">
              <w:rPr>
                <w:color w:val="CE9178"/>
              </w:rPr>
              <w:t>.0</w:t>
            </w:r>
            <w:r w:rsidRPr="00C522DE">
              <w:rPr>
                <w:color w:val="CE9178"/>
              </w:rPr>
              <w:t>;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2AD3DCAD"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D67930" w:rsidRPr="00C522DE">
              <w:rPr>
                <w:color w:val="CE9178"/>
              </w:rPr>
              <w:t>v</w:t>
            </w:r>
            <w:r w:rsidR="00D67930">
              <w:rPr>
                <w:color w:val="CE9178"/>
              </w:rPr>
              <w:t>2</w:t>
            </w:r>
            <w:r w:rsidR="00D67930" w:rsidRPr="00C522DE">
              <w:rPr>
                <w:color w:val="CE9178"/>
              </w:rPr>
              <w:t>'</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4F47F345" w14:textId="77777777" w:rsidR="003C6281" w:rsidRDefault="003C6281" w:rsidP="003C6281">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69260C3B" w14:textId="77777777" w:rsidR="00C54B04" w:rsidRDefault="00C54B04" w:rsidP="00C54B04">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07E827EC"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string</w:t>
            </w:r>
          </w:p>
          <w:p w14:paraId="14591486" w14:textId="77777777" w:rsidR="00D67930" w:rsidRPr="003763F9" w:rsidRDefault="00D67930" w:rsidP="00D67930">
            <w:pPr>
              <w:pStyle w:val="PL"/>
              <w:rPr>
                <w:color w:val="D4D4D4"/>
              </w:rPr>
            </w:pPr>
            <w:r w:rsidRPr="00C522DE">
              <w:rPr>
                <w:color w:val="D4D4D4"/>
              </w:rPr>
              <w:t>        </w:t>
            </w:r>
            <w:r w:rsidRPr="003763F9">
              <w:t>mediaEndpointAddress</w:t>
            </w:r>
            <w:r w:rsidRPr="003763F9">
              <w:rPr>
                <w:color w:val="D4D4D4"/>
              </w:rPr>
              <w:t>:</w:t>
            </w:r>
          </w:p>
          <w:p w14:paraId="70505083" w14:textId="38750A10" w:rsidR="00D67930" w:rsidRPr="00C522DE" w:rsidRDefault="00D67930" w:rsidP="00D67930">
            <w:pPr>
              <w:pStyle w:val="PL"/>
              <w:rPr>
                <w:color w:val="D4D4D4"/>
              </w:rPr>
            </w:pPr>
            <w:r w:rsidRPr="003763F9">
              <w:rPr>
                <w:color w:val="D4D4D4"/>
              </w:rPr>
              <w:t>          </w:t>
            </w:r>
            <w:r w:rsidRPr="003763F9">
              <w:t>$ref</w:t>
            </w:r>
            <w:r w:rsidRPr="003763F9">
              <w:rPr>
                <w:color w:val="D4D4D4"/>
              </w:rPr>
              <w:t>: </w:t>
            </w:r>
            <w:r w:rsidRPr="003763F9">
              <w:rPr>
                <w:color w:val="CE9178"/>
              </w:rPr>
              <w:t>'TS26512_CommonData.yaml#/components/schemas/EndpointAddress'</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156"/>
    </w:tbl>
    <w:p w14:paraId="292C06EE" w14:textId="77777777" w:rsidR="002361C0" w:rsidRPr="000807E1" w:rsidRDefault="002361C0" w:rsidP="000807E1"/>
    <w:p w14:paraId="403F1301" w14:textId="202AE41F" w:rsidR="00B11A41" w:rsidRDefault="004A2A6D" w:rsidP="00B11A41">
      <w:pPr>
        <w:pStyle w:val="Heading2"/>
        <w:rPr>
          <w:noProof/>
        </w:rPr>
      </w:pPr>
      <w:bookmarkStart w:id="2157" w:name="_Toc68899755"/>
      <w:bookmarkStart w:id="2158" w:name="_Toc71214506"/>
      <w:bookmarkStart w:id="2159" w:name="_Toc71722180"/>
      <w:bookmarkStart w:id="2160" w:name="_Toc74859232"/>
      <w:bookmarkStart w:id="2161" w:name="_Toc123800988"/>
      <w:r>
        <w:t>C</w:t>
      </w:r>
      <w:r w:rsidR="00B11A41">
        <w:t>.4.3</w:t>
      </w:r>
      <w:r w:rsidR="00B11A41">
        <w:tab/>
      </w:r>
      <w:r w:rsidR="002361C0">
        <w:t>M5_</w:t>
      </w:r>
      <w:r w:rsidR="00B11A41">
        <w:rPr>
          <w:noProof/>
        </w:rPr>
        <w:t>Metric</w:t>
      </w:r>
      <w:r w:rsidR="002361C0">
        <w:rPr>
          <w:noProof/>
        </w:rPr>
        <w:t>s</w:t>
      </w:r>
      <w:r w:rsidR="00B11A41">
        <w:rPr>
          <w:noProof/>
        </w:rPr>
        <w:t>Reporting API</w:t>
      </w:r>
      <w:bookmarkEnd w:id="2157"/>
      <w:bookmarkEnd w:id="2158"/>
      <w:bookmarkEnd w:id="2159"/>
      <w:bookmarkEnd w:id="2160"/>
      <w:bookmarkEnd w:id="2161"/>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bookmarkStart w:id="2162" w:name="_MCCTEMPBM_CRPT71130720___5" w:colFirst="0" w:colLast="0"/>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2F358F95" w:rsidR="002361C0" w:rsidRPr="00C522DE" w:rsidRDefault="002361C0">
            <w:pPr>
              <w:pStyle w:val="PL"/>
              <w:rPr>
                <w:color w:val="D4D4D4"/>
              </w:rPr>
            </w:pPr>
            <w:r w:rsidRPr="00C522DE">
              <w:rPr>
                <w:color w:val="D4D4D4"/>
              </w:rPr>
              <w:t>  </w:t>
            </w:r>
            <w:r w:rsidRPr="00C522DE">
              <w:t>version</w:t>
            </w:r>
            <w:r w:rsidRPr="00C522DE">
              <w:rPr>
                <w:color w:val="D4D4D4"/>
              </w:rPr>
              <w:t>: </w:t>
            </w:r>
            <w:r w:rsidR="00071655">
              <w:rPr>
                <w:color w:val="B5CEA8"/>
              </w:rPr>
              <w:t>2</w:t>
            </w:r>
            <w:r w:rsidRPr="00C522DE">
              <w:rPr>
                <w:color w:val="B5CEA8"/>
              </w:rPr>
              <w:t>.0.0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1CC59086"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34D21894"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DB6402">
              <w:rPr>
                <w:color w:val="CE9178"/>
              </w:rPr>
              <w:t>2</w:t>
            </w:r>
            <w:r w:rsidR="002050D5">
              <w:rPr>
                <w:color w:val="CE9178"/>
              </w:rPr>
              <w:t>.0</w:t>
            </w:r>
            <w:r w:rsidRPr="00C522DE">
              <w:rPr>
                <w:color w:val="CE9178"/>
              </w:rPr>
              <w:t>;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35DD2AEB"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2050D5" w:rsidRPr="00C522DE">
              <w:rPr>
                <w:color w:val="CE9178"/>
              </w:rPr>
              <w:t>v</w:t>
            </w:r>
            <w:r w:rsidR="002050D5">
              <w:rPr>
                <w:color w:val="CE9178"/>
              </w:rPr>
              <w:t>2</w:t>
            </w:r>
            <w:r w:rsidR="002050D5" w:rsidRPr="00C522DE">
              <w:rPr>
                <w:color w:val="CE9178"/>
              </w:rPr>
              <w:t>'</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bookmarkEnd w:id="2162"/>
    </w:tbl>
    <w:p w14:paraId="2953B483" w14:textId="77777777" w:rsidR="002361C0" w:rsidRPr="000807E1" w:rsidRDefault="002361C0" w:rsidP="000807E1"/>
    <w:p w14:paraId="4EC8F178" w14:textId="0B453003" w:rsidR="00B11A41" w:rsidRDefault="004A2A6D" w:rsidP="00B11A41">
      <w:pPr>
        <w:pStyle w:val="Heading2"/>
        <w:rPr>
          <w:noProof/>
        </w:rPr>
      </w:pPr>
      <w:bookmarkStart w:id="2163" w:name="_Toc68899756"/>
      <w:bookmarkStart w:id="2164" w:name="_Toc71214507"/>
      <w:bookmarkStart w:id="2165" w:name="_Toc71722181"/>
      <w:bookmarkStart w:id="2166" w:name="_Toc74859233"/>
      <w:bookmarkStart w:id="2167" w:name="_Toc123800989"/>
      <w:r>
        <w:t>C</w:t>
      </w:r>
      <w:r w:rsidR="00B11A41">
        <w:t>.4.4</w:t>
      </w:r>
      <w:r w:rsidR="00B11A41">
        <w:tab/>
      </w:r>
      <w:r w:rsidR="00A33477">
        <w:t>M5_</w:t>
      </w:r>
      <w:r w:rsidR="00B11A41">
        <w:rPr>
          <w:noProof/>
        </w:rPr>
        <w:t>DynamicPolicies API</w:t>
      </w:r>
      <w:bookmarkEnd w:id="2163"/>
      <w:bookmarkEnd w:id="2164"/>
      <w:bookmarkEnd w:id="2165"/>
      <w:bookmarkEnd w:id="2166"/>
      <w:bookmarkEnd w:id="2167"/>
    </w:p>
    <w:tbl>
      <w:tblPr>
        <w:tblW w:w="0" w:type="auto"/>
        <w:tblLook w:val="04A0" w:firstRow="1" w:lastRow="0" w:firstColumn="1" w:lastColumn="0" w:noHBand="0" w:noVBand="1"/>
      </w:tblPr>
      <w:tblGrid>
        <w:gridCol w:w="9629"/>
      </w:tblGrid>
      <w:tr w:rsidR="00237E69" w:rsidRPr="00C522DE"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2EBC82A2" w14:textId="77777777" w:rsidR="00237E69" w:rsidRPr="00C522DE" w:rsidRDefault="00237E69" w:rsidP="002C6F69">
            <w:pPr>
              <w:pStyle w:val="PL"/>
              <w:rPr>
                <w:color w:val="D4D4D4"/>
              </w:rPr>
            </w:pPr>
            <w:r w:rsidRPr="00C522DE">
              <w:t>openapi</w:t>
            </w:r>
            <w:r w:rsidRPr="00C522DE">
              <w:rPr>
                <w:color w:val="D4D4D4"/>
              </w:rPr>
              <w:t>: </w:t>
            </w:r>
            <w:r w:rsidRPr="00C522DE">
              <w:rPr>
                <w:color w:val="B5CEA8"/>
              </w:rPr>
              <w:t>3.0.0</w:t>
            </w:r>
          </w:p>
          <w:p w14:paraId="10EC554D" w14:textId="77777777" w:rsidR="00237E69" w:rsidRPr="00C522DE" w:rsidRDefault="00237E69" w:rsidP="002C6F69">
            <w:pPr>
              <w:pStyle w:val="PL"/>
              <w:rPr>
                <w:color w:val="D4D4D4"/>
              </w:rPr>
            </w:pPr>
            <w:r w:rsidRPr="00C522DE">
              <w:t>info</w:t>
            </w:r>
            <w:r w:rsidRPr="00C522DE">
              <w:rPr>
                <w:color w:val="D4D4D4"/>
              </w:rPr>
              <w:t>:</w:t>
            </w:r>
          </w:p>
          <w:p w14:paraId="55911348" w14:textId="77777777" w:rsidR="00237E69" w:rsidRPr="00C522DE" w:rsidRDefault="00237E69" w:rsidP="002C6F69">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399DA6B8" w14:textId="4EDF7D24" w:rsidR="00237E69" w:rsidRPr="00C522DE" w:rsidRDefault="00237E69"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.0.</w:t>
            </w:r>
            <w:r>
              <w:rPr>
                <w:color w:val="B5CEA8"/>
              </w:rPr>
              <w:t>1</w:t>
            </w:r>
          </w:p>
          <w:p w14:paraId="7011BA7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732AFDA2" w14:textId="77777777" w:rsidR="00237E69" w:rsidRPr="00C522DE" w:rsidRDefault="00237E69" w:rsidP="002C6F69">
            <w:pPr>
              <w:pStyle w:val="PL"/>
              <w:rPr>
                <w:color w:val="D4D4D4"/>
              </w:rPr>
            </w:pPr>
            <w:r w:rsidRPr="00C522DE">
              <w:rPr>
                <w:color w:val="CE9178"/>
              </w:rPr>
              <w:t>    5GMS AF M5 Dynamic Policy API</w:t>
            </w:r>
          </w:p>
          <w:p w14:paraId="535115AE" w14:textId="54178771" w:rsidR="00237E69" w:rsidRPr="00C522DE" w:rsidRDefault="00237E69"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68B9885A" w14:textId="77777777" w:rsidR="00237E69" w:rsidRPr="00C522DE" w:rsidRDefault="00237E69" w:rsidP="002C6F69">
            <w:pPr>
              <w:pStyle w:val="PL"/>
              <w:rPr>
                <w:color w:val="D4D4D4"/>
              </w:rPr>
            </w:pPr>
            <w:r w:rsidRPr="00C522DE">
              <w:rPr>
                <w:color w:val="CE9178"/>
              </w:rPr>
              <w:t>    All rights reserved.</w:t>
            </w:r>
          </w:p>
          <w:p w14:paraId="30B0E439" w14:textId="77777777" w:rsidR="00237E69" w:rsidRPr="00C522DE" w:rsidRDefault="00237E69" w:rsidP="002C6F69">
            <w:pPr>
              <w:pStyle w:val="PL"/>
              <w:rPr>
                <w:color w:val="D4D4D4"/>
              </w:rPr>
            </w:pPr>
            <w:r w:rsidRPr="00C522DE">
              <w:t>tags</w:t>
            </w:r>
            <w:r w:rsidRPr="00C522DE">
              <w:rPr>
                <w:color w:val="D4D4D4"/>
              </w:rPr>
              <w:t>:</w:t>
            </w:r>
          </w:p>
          <w:p w14:paraId="0D303E65"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0ED65A72"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50589244" w14:textId="77777777" w:rsidR="00237E69" w:rsidRPr="00C522DE" w:rsidRDefault="00237E69" w:rsidP="002C6F69">
            <w:pPr>
              <w:pStyle w:val="PL"/>
              <w:rPr>
                <w:color w:val="D4D4D4"/>
              </w:rPr>
            </w:pPr>
            <w:r w:rsidRPr="00C522DE">
              <w:t>externalDocs</w:t>
            </w:r>
            <w:r w:rsidRPr="00C522DE">
              <w:rPr>
                <w:color w:val="D4D4D4"/>
              </w:rPr>
              <w:t>:</w:t>
            </w:r>
          </w:p>
          <w:p w14:paraId="70F02626" w14:textId="25B3D7CA"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'TS 26.512 </w:t>
            </w:r>
            <w:r>
              <w:rPr>
                <w:color w:val="CE9178"/>
              </w:rPr>
              <w:t>V17.4.0</w:t>
            </w:r>
            <w:r w:rsidRPr="00C522DE">
              <w:rPr>
                <w:color w:val="CE9178"/>
              </w:rPr>
              <w:t>; 5G Media Streaming (5GMS); Protocols'</w:t>
            </w:r>
          </w:p>
          <w:p w14:paraId="47F46BC7" w14:textId="77777777" w:rsidR="00237E69" w:rsidRPr="00C522DE" w:rsidRDefault="00237E69" w:rsidP="002C6F69">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6D78165" w14:textId="77777777" w:rsidR="00237E69" w:rsidRPr="00C522DE" w:rsidRDefault="00237E69" w:rsidP="002C6F69">
            <w:pPr>
              <w:pStyle w:val="PL"/>
              <w:rPr>
                <w:color w:val="D4D4D4"/>
              </w:rPr>
            </w:pPr>
            <w:r w:rsidRPr="00C522DE">
              <w:t>servers</w:t>
            </w:r>
            <w:r w:rsidRPr="00C522DE">
              <w:rPr>
                <w:color w:val="D4D4D4"/>
              </w:rPr>
              <w:t>:</w:t>
            </w:r>
          </w:p>
          <w:p w14:paraId="148BB9D7" w14:textId="77777777" w:rsidR="00237E69" w:rsidRPr="00C522DE" w:rsidRDefault="00237E69" w:rsidP="002C6F69">
            <w:pPr>
              <w:pStyle w:val="PL"/>
              <w:rPr>
                <w:color w:val="D4D4D4"/>
              </w:rPr>
            </w:pPr>
            <w:r w:rsidRPr="00C522DE">
              <w:rPr>
                <w:color w:val="D4D4D4"/>
              </w:rPr>
              <w:t>  - </w:t>
            </w:r>
            <w:r w:rsidRPr="00C522DE">
              <w:t>url</w:t>
            </w:r>
            <w:r w:rsidRPr="00C522DE">
              <w:rPr>
                <w:color w:val="D4D4D4"/>
              </w:rPr>
              <w:t>: </w:t>
            </w:r>
            <w:r w:rsidRPr="00C522DE">
              <w:rPr>
                <w:color w:val="CE9178"/>
              </w:rPr>
              <w:t>'{apiRoot}/3gpp-m5/v</w:t>
            </w:r>
            <w:r>
              <w:rPr>
                <w:color w:val="CE9178"/>
              </w:rPr>
              <w:t>2</w:t>
            </w:r>
            <w:r w:rsidRPr="00C522DE">
              <w:rPr>
                <w:color w:val="CE9178"/>
              </w:rPr>
              <w:t>'</w:t>
            </w:r>
          </w:p>
          <w:p w14:paraId="4F651EC8" w14:textId="77777777" w:rsidR="00237E69" w:rsidRPr="00C522DE" w:rsidRDefault="00237E69" w:rsidP="002C6F69">
            <w:pPr>
              <w:pStyle w:val="PL"/>
              <w:rPr>
                <w:color w:val="D4D4D4"/>
              </w:rPr>
            </w:pPr>
            <w:r w:rsidRPr="00C522DE">
              <w:rPr>
                <w:color w:val="D4D4D4"/>
              </w:rPr>
              <w:t>    </w:t>
            </w:r>
            <w:r w:rsidRPr="00C522DE">
              <w:t>variables</w:t>
            </w:r>
            <w:r w:rsidRPr="00C522DE">
              <w:rPr>
                <w:color w:val="D4D4D4"/>
              </w:rPr>
              <w:t>:</w:t>
            </w:r>
          </w:p>
          <w:p w14:paraId="755AC8E7" w14:textId="77777777" w:rsidR="00237E69" w:rsidRPr="00C522DE" w:rsidRDefault="00237E69" w:rsidP="002C6F69">
            <w:pPr>
              <w:pStyle w:val="PL"/>
              <w:rPr>
                <w:color w:val="D4D4D4"/>
              </w:rPr>
            </w:pPr>
            <w:r w:rsidRPr="00C522DE">
              <w:rPr>
                <w:color w:val="D4D4D4"/>
              </w:rPr>
              <w:t>      </w:t>
            </w:r>
            <w:r w:rsidRPr="00C522DE">
              <w:t>apiRoot</w:t>
            </w:r>
            <w:r w:rsidRPr="00C522DE">
              <w:rPr>
                <w:color w:val="D4D4D4"/>
              </w:rPr>
              <w:t>:</w:t>
            </w:r>
          </w:p>
          <w:p w14:paraId="36DA357D" w14:textId="77777777" w:rsidR="00237E69" w:rsidRPr="00C522DE" w:rsidRDefault="00237E69"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C42C1B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80E8A5B" w14:textId="77777777" w:rsidR="00237E69" w:rsidRPr="00C522DE" w:rsidRDefault="00237E69" w:rsidP="002C6F69">
            <w:pPr>
              <w:pStyle w:val="PL"/>
              <w:rPr>
                <w:color w:val="D4D4D4"/>
              </w:rPr>
            </w:pPr>
            <w:r w:rsidRPr="00C522DE">
              <w:t>paths</w:t>
            </w:r>
            <w:r w:rsidRPr="00C522DE">
              <w:rPr>
                <w:color w:val="D4D4D4"/>
              </w:rPr>
              <w:t>:</w:t>
            </w:r>
          </w:p>
          <w:p w14:paraId="40DEAF15" w14:textId="77777777" w:rsidR="00237E69" w:rsidRPr="00C522DE" w:rsidRDefault="00237E69" w:rsidP="002C6F69">
            <w:pPr>
              <w:pStyle w:val="PL"/>
              <w:rPr>
                <w:color w:val="D4D4D4"/>
              </w:rPr>
            </w:pPr>
            <w:r w:rsidRPr="00C522DE">
              <w:rPr>
                <w:color w:val="D4D4D4"/>
              </w:rPr>
              <w:t>  </w:t>
            </w:r>
            <w:r w:rsidRPr="00C522DE">
              <w:t>/dynamic-policies</w:t>
            </w:r>
            <w:r w:rsidRPr="00C522DE">
              <w:rPr>
                <w:color w:val="D4D4D4"/>
              </w:rPr>
              <w:t>:</w:t>
            </w:r>
          </w:p>
          <w:p w14:paraId="39EF934B" w14:textId="77777777" w:rsidR="00237E69" w:rsidRPr="00C522DE" w:rsidRDefault="00237E69" w:rsidP="002C6F69">
            <w:pPr>
              <w:pStyle w:val="PL"/>
              <w:rPr>
                <w:color w:val="D4D4D4"/>
              </w:rPr>
            </w:pPr>
            <w:r w:rsidRPr="00C522DE">
              <w:rPr>
                <w:color w:val="D4D4D4"/>
              </w:rPr>
              <w:t>    </w:t>
            </w:r>
            <w:r w:rsidRPr="00C522DE">
              <w:t>post</w:t>
            </w:r>
            <w:r w:rsidRPr="00C522DE">
              <w:rPr>
                <w:color w:val="D4D4D4"/>
              </w:rPr>
              <w:t>:</w:t>
            </w:r>
          </w:p>
          <w:p w14:paraId="36F275D8"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E9FB1E5"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1F784A2D" w14:textId="77777777" w:rsidR="00237E69" w:rsidRPr="00C522DE" w:rsidRDefault="00237E69" w:rsidP="002C6F69">
            <w:pPr>
              <w:pStyle w:val="PL"/>
              <w:rPr>
                <w:color w:val="D4D4D4"/>
              </w:rPr>
            </w:pPr>
            <w:r w:rsidRPr="00C522DE">
              <w:rPr>
                <w:color w:val="D4D4D4"/>
              </w:rPr>
              <w:t>      </w:t>
            </w:r>
            <w:r w:rsidRPr="00C522DE">
              <w:t>requestBody</w:t>
            </w:r>
            <w:r w:rsidRPr="00C522DE">
              <w:rPr>
                <w:color w:val="D4D4D4"/>
              </w:rPr>
              <w:t>:</w:t>
            </w:r>
          </w:p>
          <w:p w14:paraId="64C26BB9"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11AB8E13"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7D7617A9" w14:textId="77777777" w:rsidR="00237E69" w:rsidRPr="00C522DE" w:rsidRDefault="00237E69" w:rsidP="002C6F69">
            <w:pPr>
              <w:pStyle w:val="PL"/>
              <w:rPr>
                <w:color w:val="D4D4D4"/>
              </w:rPr>
            </w:pPr>
            <w:r w:rsidRPr="00C522DE">
              <w:rPr>
                <w:color w:val="D4D4D4"/>
              </w:rPr>
              <w:t>          </w:t>
            </w:r>
            <w:r w:rsidRPr="00C522DE">
              <w:t>application/json</w:t>
            </w:r>
            <w:r w:rsidRPr="00C522DE">
              <w:rPr>
                <w:color w:val="D4D4D4"/>
              </w:rPr>
              <w:t>:</w:t>
            </w:r>
          </w:p>
          <w:p w14:paraId="3676A768"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010101C0"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1EACC25F"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64A98303" w14:textId="77777777" w:rsidR="00237E69" w:rsidRPr="00C522DE" w:rsidRDefault="00237E69" w:rsidP="002C6F69">
            <w:pPr>
              <w:pStyle w:val="PL"/>
              <w:rPr>
                <w:color w:val="D4D4D4"/>
              </w:rPr>
            </w:pPr>
            <w:r w:rsidRPr="00C522DE">
              <w:rPr>
                <w:color w:val="D4D4D4"/>
              </w:rPr>
              <w:t>        </w:t>
            </w:r>
            <w:r w:rsidRPr="00C522DE">
              <w:rPr>
                <w:color w:val="CE9178"/>
              </w:rPr>
              <w:t>'201'</w:t>
            </w:r>
            <w:r w:rsidRPr="00C522DE">
              <w:rPr>
                <w:color w:val="D4D4D4"/>
              </w:rPr>
              <w:t>:</w:t>
            </w:r>
          </w:p>
          <w:p w14:paraId="561400E3"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5872F11C"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4C98A78C" w14:textId="77777777" w:rsidR="00237E69" w:rsidRPr="00C522DE" w:rsidRDefault="00237E69" w:rsidP="002C6F69">
            <w:pPr>
              <w:pStyle w:val="PL"/>
              <w:rPr>
                <w:color w:val="D4D4D4"/>
              </w:rPr>
            </w:pPr>
            <w:r w:rsidRPr="00C522DE">
              <w:rPr>
                <w:color w:val="D4D4D4"/>
              </w:rPr>
              <w:t>            </w:t>
            </w:r>
            <w:r w:rsidRPr="00C522DE">
              <w:t>application/json</w:t>
            </w:r>
            <w:r w:rsidRPr="00C522DE">
              <w:rPr>
                <w:color w:val="D4D4D4"/>
              </w:rPr>
              <w:t>:</w:t>
            </w:r>
          </w:p>
          <w:p w14:paraId="176080AD"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C352604"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4E0057FF" w14:textId="77777777" w:rsidR="00237E69" w:rsidRPr="00C522DE" w:rsidRDefault="00237E69" w:rsidP="002C6F69">
            <w:pPr>
              <w:pStyle w:val="PL"/>
              <w:rPr>
                <w:color w:val="D4D4D4"/>
              </w:rPr>
            </w:pPr>
            <w:r w:rsidRPr="00C522DE">
              <w:rPr>
                <w:color w:val="D4D4D4"/>
              </w:rPr>
              <w:t>          </w:t>
            </w:r>
            <w:r w:rsidRPr="00C522DE">
              <w:t>headers</w:t>
            </w:r>
            <w:r w:rsidRPr="00C522DE">
              <w:rPr>
                <w:color w:val="D4D4D4"/>
              </w:rPr>
              <w:t>:</w:t>
            </w:r>
          </w:p>
          <w:p w14:paraId="7E3CA4E1" w14:textId="77777777" w:rsidR="00237E69" w:rsidRPr="00C522DE" w:rsidRDefault="00237E69" w:rsidP="002C6F69">
            <w:pPr>
              <w:pStyle w:val="PL"/>
              <w:rPr>
                <w:color w:val="D4D4D4"/>
              </w:rPr>
            </w:pPr>
            <w:r w:rsidRPr="00C522DE">
              <w:rPr>
                <w:color w:val="D4D4D4"/>
              </w:rPr>
              <w:t>            </w:t>
            </w:r>
            <w:r w:rsidRPr="00C522DE">
              <w:t>Location</w:t>
            </w:r>
            <w:r w:rsidRPr="00C522DE">
              <w:rPr>
                <w:color w:val="D4D4D4"/>
              </w:rPr>
              <w:t>:</w:t>
            </w:r>
          </w:p>
          <w:p w14:paraId="778E445F"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27E1DB70"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1EAC12F5"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4A600E7B"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6218577A"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5AE0D882"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EDED05C"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44EC5128"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F24F90" w14:textId="77777777" w:rsidR="00237E69" w:rsidRPr="00C522DE" w:rsidRDefault="00237E69" w:rsidP="002C6F69">
            <w:pPr>
              <w:pStyle w:val="PL"/>
              <w:rPr>
                <w:color w:val="D4D4D4"/>
              </w:rPr>
            </w:pPr>
            <w:r w:rsidRPr="00C522DE">
              <w:rPr>
                <w:color w:val="D4D4D4"/>
              </w:rPr>
              <w:t> </w:t>
            </w:r>
          </w:p>
          <w:p w14:paraId="42E30D98" w14:textId="77777777" w:rsidR="00237E69" w:rsidRPr="00C522DE" w:rsidRDefault="00237E69" w:rsidP="002C6F69">
            <w:pPr>
              <w:pStyle w:val="PL"/>
              <w:rPr>
                <w:color w:val="D4D4D4"/>
              </w:rPr>
            </w:pPr>
            <w:r w:rsidRPr="00C522DE">
              <w:rPr>
                <w:color w:val="D4D4D4"/>
              </w:rPr>
              <w:t>  </w:t>
            </w:r>
            <w:r w:rsidRPr="00C522DE">
              <w:t>/dynamic-policies/{dynamicPolicyId}</w:t>
            </w:r>
            <w:r w:rsidRPr="00C522DE">
              <w:rPr>
                <w:color w:val="D4D4D4"/>
              </w:rPr>
              <w:t>:</w:t>
            </w:r>
          </w:p>
          <w:p w14:paraId="1B8D6899" w14:textId="77777777" w:rsidR="00237E69" w:rsidRPr="00C522DE" w:rsidRDefault="00237E69" w:rsidP="002C6F69">
            <w:pPr>
              <w:pStyle w:val="PL"/>
              <w:rPr>
                <w:color w:val="D4D4D4"/>
              </w:rPr>
            </w:pPr>
            <w:r w:rsidRPr="00C522DE">
              <w:rPr>
                <w:color w:val="D4D4D4"/>
              </w:rPr>
              <w:t>    </w:t>
            </w:r>
            <w:r w:rsidRPr="00C522DE">
              <w:t>parameters</w:t>
            </w:r>
            <w:r w:rsidRPr="00C522DE">
              <w:rPr>
                <w:color w:val="D4D4D4"/>
              </w:rPr>
              <w:t>:</w:t>
            </w:r>
          </w:p>
          <w:p w14:paraId="1AF26A09"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60DA9470"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3C7D7D3B" w14:textId="77777777" w:rsidR="00237E69" w:rsidRPr="00C522DE" w:rsidRDefault="00237E69"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353A1388"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100C0CBE"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3951A1AD"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B43CB9" w14:textId="77777777" w:rsidR="00237E69" w:rsidRPr="00C522DE" w:rsidRDefault="00237E69" w:rsidP="002C6F69">
            <w:pPr>
              <w:pStyle w:val="PL"/>
              <w:rPr>
                <w:color w:val="D4D4D4"/>
              </w:rPr>
            </w:pPr>
            <w:r w:rsidRPr="00C522DE">
              <w:rPr>
                <w:color w:val="D4D4D4"/>
              </w:rPr>
              <w:t>    </w:t>
            </w:r>
            <w:r w:rsidRPr="00C522DE">
              <w:t>get</w:t>
            </w:r>
            <w:r w:rsidRPr="00C522DE">
              <w:rPr>
                <w:color w:val="D4D4D4"/>
              </w:rPr>
              <w:t>:</w:t>
            </w:r>
          </w:p>
          <w:p w14:paraId="1C8A34A4"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7D122A3A"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3CEAEB2E" w14:textId="77777777" w:rsidR="00237E69" w:rsidRPr="002D6463" w:rsidRDefault="00237E69" w:rsidP="002C6F69">
            <w:pPr>
              <w:pStyle w:val="PL"/>
              <w:rPr>
                <w:color w:val="D4D4D4"/>
                <w:lang w:val="fr-FR"/>
              </w:rPr>
            </w:pPr>
            <w:r w:rsidRPr="00C522DE">
              <w:rPr>
                <w:color w:val="D4D4D4"/>
              </w:rPr>
              <w:t>      </w:t>
            </w:r>
            <w:r w:rsidRPr="002D6463">
              <w:rPr>
                <w:lang w:val="fr-FR"/>
              </w:rPr>
              <w:t>responses</w:t>
            </w:r>
            <w:r w:rsidRPr="002D6463">
              <w:rPr>
                <w:color w:val="D4D4D4"/>
                <w:lang w:val="fr-FR"/>
              </w:rPr>
              <w:t>:</w:t>
            </w:r>
          </w:p>
          <w:p w14:paraId="1B4D2425" w14:textId="77777777" w:rsidR="00237E69" w:rsidRPr="002D6463" w:rsidRDefault="00237E69" w:rsidP="002C6F69">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9707083" w14:textId="77777777" w:rsidR="00237E69" w:rsidRPr="002D6463" w:rsidRDefault="00237E69" w:rsidP="002C6F69">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69993FF5" w14:textId="77777777" w:rsidR="00237E69" w:rsidRPr="002D6463" w:rsidRDefault="00237E69" w:rsidP="002C6F69">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37378946" w14:textId="77777777" w:rsidR="00237E69" w:rsidRPr="00C522DE" w:rsidRDefault="00237E69" w:rsidP="002C6F69">
            <w:pPr>
              <w:pStyle w:val="PL"/>
              <w:rPr>
                <w:color w:val="D4D4D4"/>
              </w:rPr>
            </w:pPr>
            <w:r w:rsidRPr="002D6463">
              <w:rPr>
                <w:color w:val="D4D4D4"/>
                <w:lang w:val="fr-FR"/>
              </w:rPr>
              <w:t>            </w:t>
            </w:r>
            <w:r w:rsidRPr="00C522DE">
              <w:t>application/json</w:t>
            </w:r>
            <w:r w:rsidRPr="00C522DE">
              <w:rPr>
                <w:color w:val="D4D4D4"/>
              </w:rPr>
              <w:t>:</w:t>
            </w:r>
          </w:p>
          <w:p w14:paraId="689A1227"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79B74632"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070CD8D0"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12E665BA"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BD952F5"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4B50584C"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4582689"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24CB4830"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9D1AED" w14:textId="77777777" w:rsidR="00237E69" w:rsidRPr="00C522DE" w:rsidRDefault="00237E69" w:rsidP="002C6F69">
            <w:pPr>
              <w:pStyle w:val="PL"/>
              <w:rPr>
                <w:color w:val="D4D4D4"/>
              </w:rPr>
            </w:pPr>
            <w:r w:rsidRPr="00C522DE">
              <w:rPr>
                <w:color w:val="D4D4D4"/>
              </w:rPr>
              <w:t>    </w:t>
            </w:r>
            <w:r w:rsidRPr="00C522DE">
              <w:t>put</w:t>
            </w:r>
            <w:r w:rsidRPr="00C522DE">
              <w:rPr>
                <w:color w:val="D4D4D4"/>
              </w:rPr>
              <w:t>:</w:t>
            </w:r>
          </w:p>
          <w:p w14:paraId="171EC680"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12B1CC28"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49F1E216" w14:textId="77777777" w:rsidR="00237E69" w:rsidRPr="00C522DE" w:rsidRDefault="00237E69" w:rsidP="002C6F69">
            <w:pPr>
              <w:pStyle w:val="PL"/>
              <w:rPr>
                <w:color w:val="D4D4D4"/>
              </w:rPr>
            </w:pPr>
            <w:r w:rsidRPr="00C522DE">
              <w:rPr>
                <w:color w:val="D4D4D4"/>
              </w:rPr>
              <w:t>      </w:t>
            </w:r>
            <w:r w:rsidRPr="00C522DE">
              <w:t>requestBody</w:t>
            </w:r>
            <w:r w:rsidRPr="00C522DE">
              <w:rPr>
                <w:color w:val="D4D4D4"/>
              </w:rPr>
              <w:t>:</w:t>
            </w:r>
          </w:p>
          <w:p w14:paraId="5F7B51BD"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18FBA125"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0861C7FC"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2A41C339" w14:textId="77777777" w:rsidR="00237E69" w:rsidRPr="00C522DE" w:rsidRDefault="00237E69" w:rsidP="002C6F69">
            <w:pPr>
              <w:pStyle w:val="PL"/>
              <w:rPr>
                <w:color w:val="D4D4D4"/>
              </w:rPr>
            </w:pPr>
            <w:r w:rsidRPr="00C522DE">
              <w:rPr>
                <w:color w:val="D4D4D4"/>
              </w:rPr>
              <w:t>          </w:t>
            </w:r>
            <w:r w:rsidRPr="00C522DE">
              <w:t>application/json</w:t>
            </w:r>
            <w:r w:rsidRPr="00C522DE">
              <w:rPr>
                <w:color w:val="D4D4D4"/>
              </w:rPr>
              <w:t>:</w:t>
            </w:r>
          </w:p>
          <w:p w14:paraId="37EB2FC8"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5494EFD6"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0C1B8F5"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52E19580"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33312B23"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050BD2D"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34762A8F"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44B872B"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508D4EF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81B4B78" w14:textId="77777777" w:rsidR="00237E69" w:rsidRPr="00C522DE" w:rsidRDefault="00237E69" w:rsidP="002C6F69">
            <w:pPr>
              <w:pStyle w:val="PL"/>
              <w:rPr>
                <w:color w:val="D4D4D4"/>
              </w:rPr>
            </w:pPr>
            <w:r w:rsidRPr="00C522DE">
              <w:rPr>
                <w:color w:val="D4D4D4"/>
              </w:rPr>
              <w:t>    </w:t>
            </w:r>
            <w:r w:rsidRPr="00C522DE">
              <w:t>patch</w:t>
            </w:r>
            <w:r w:rsidRPr="00C522DE">
              <w:rPr>
                <w:color w:val="D4D4D4"/>
              </w:rPr>
              <w:t>:</w:t>
            </w:r>
          </w:p>
          <w:p w14:paraId="2A2B3075"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55EEC7A1"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446D3E22" w14:textId="77777777" w:rsidR="00237E69" w:rsidRPr="00C522DE" w:rsidRDefault="00237E69" w:rsidP="002C6F69">
            <w:pPr>
              <w:pStyle w:val="PL"/>
              <w:rPr>
                <w:color w:val="D4D4D4"/>
              </w:rPr>
            </w:pPr>
            <w:r w:rsidRPr="00C522DE">
              <w:rPr>
                <w:color w:val="D4D4D4"/>
              </w:rPr>
              <w:t>      </w:t>
            </w:r>
            <w:r w:rsidRPr="00C522DE">
              <w:t>requestBody</w:t>
            </w:r>
            <w:r w:rsidRPr="00C522DE">
              <w:rPr>
                <w:color w:val="D4D4D4"/>
              </w:rPr>
              <w:t>:</w:t>
            </w:r>
          </w:p>
          <w:p w14:paraId="2DF5859B"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3F134A53"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621722C6"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2C9DF0DB" w14:textId="77777777" w:rsidR="00237E69" w:rsidRPr="00C522DE" w:rsidRDefault="00237E69" w:rsidP="002C6F69">
            <w:pPr>
              <w:pStyle w:val="PL"/>
              <w:rPr>
                <w:color w:val="D4D4D4"/>
              </w:rPr>
            </w:pPr>
            <w:r w:rsidRPr="00C522DE">
              <w:rPr>
                <w:color w:val="D4D4D4"/>
              </w:rPr>
              <w:t>          </w:t>
            </w:r>
            <w:r w:rsidRPr="00C522DE">
              <w:t>application/merge-patch+json</w:t>
            </w:r>
            <w:r w:rsidRPr="00C522DE">
              <w:rPr>
                <w:color w:val="D4D4D4"/>
              </w:rPr>
              <w:t>:</w:t>
            </w:r>
          </w:p>
          <w:p w14:paraId="422DBCC1"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FAEFE9E"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76AF0AE" w14:textId="77777777" w:rsidR="00237E69" w:rsidRPr="00C522DE" w:rsidRDefault="00237E69" w:rsidP="002C6F69">
            <w:pPr>
              <w:pStyle w:val="PL"/>
              <w:rPr>
                <w:color w:val="D4D4D4"/>
              </w:rPr>
            </w:pPr>
            <w:r w:rsidRPr="00C522DE">
              <w:rPr>
                <w:color w:val="D4D4D4"/>
              </w:rPr>
              <w:t>          </w:t>
            </w:r>
            <w:r w:rsidRPr="00C522DE">
              <w:t>application/json-patch+json</w:t>
            </w:r>
            <w:r w:rsidRPr="00C522DE">
              <w:rPr>
                <w:color w:val="D4D4D4"/>
              </w:rPr>
              <w:t>:</w:t>
            </w:r>
          </w:p>
          <w:p w14:paraId="4CA011A9"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33D2610E"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8E215B4"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0467560A" w14:textId="77777777" w:rsidR="00237E69" w:rsidRPr="00C522DE" w:rsidRDefault="00237E69" w:rsidP="002C6F69">
            <w:pPr>
              <w:pStyle w:val="PL"/>
              <w:rPr>
                <w:color w:val="D4D4D4"/>
              </w:rPr>
            </w:pPr>
            <w:r w:rsidRPr="00C522DE">
              <w:rPr>
                <w:color w:val="D4D4D4"/>
              </w:rPr>
              <w:t>        </w:t>
            </w:r>
            <w:r w:rsidRPr="00C522DE">
              <w:rPr>
                <w:color w:val="CE9178"/>
              </w:rPr>
              <w:t>'200'</w:t>
            </w:r>
            <w:r w:rsidRPr="00C522DE">
              <w:rPr>
                <w:color w:val="D4D4D4"/>
              </w:rPr>
              <w:t>:</w:t>
            </w:r>
          </w:p>
          <w:p w14:paraId="0B5C613A"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720AAC42"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1E7F570A" w14:textId="77777777" w:rsidR="00237E69" w:rsidRPr="00C522DE" w:rsidRDefault="00237E69" w:rsidP="002C6F69">
            <w:pPr>
              <w:pStyle w:val="PL"/>
              <w:rPr>
                <w:color w:val="D4D4D4"/>
              </w:rPr>
            </w:pPr>
            <w:r w:rsidRPr="00C522DE">
              <w:rPr>
                <w:color w:val="D4D4D4"/>
              </w:rPr>
              <w:t>            </w:t>
            </w:r>
            <w:r w:rsidRPr="00C522DE">
              <w:t>application/json</w:t>
            </w:r>
            <w:r w:rsidRPr="00C522DE">
              <w:rPr>
                <w:color w:val="D4D4D4"/>
              </w:rPr>
              <w:t>:</w:t>
            </w:r>
          </w:p>
          <w:p w14:paraId="163AE63D"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C9F7033"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BA03DA7" w14:textId="77777777" w:rsidR="00237E69" w:rsidRPr="00C522DE" w:rsidRDefault="00237E69" w:rsidP="002C6F69">
            <w:pPr>
              <w:pStyle w:val="PL"/>
              <w:rPr>
                <w:color w:val="D4D4D4"/>
              </w:rPr>
            </w:pPr>
            <w:r w:rsidRPr="00C522DE">
              <w:rPr>
                <w:color w:val="D4D4D4"/>
              </w:rPr>
              <w:t>        </w:t>
            </w:r>
            <w:r w:rsidRPr="00C522DE">
              <w:rPr>
                <w:color w:val="CE9178"/>
              </w:rPr>
              <w:t>'204'</w:t>
            </w:r>
            <w:r w:rsidRPr="00C522DE">
              <w:rPr>
                <w:color w:val="D4D4D4"/>
              </w:rPr>
              <w:t>:</w:t>
            </w:r>
          </w:p>
          <w:p w14:paraId="0D6A0384"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37159C3F"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5317E6B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6F9EAEB"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4CB6124F"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7FE951D6"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34F58996"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AAC094C" w14:textId="77777777" w:rsidR="00237E69" w:rsidRPr="00C522DE" w:rsidRDefault="00237E69" w:rsidP="002C6F69">
            <w:pPr>
              <w:pStyle w:val="PL"/>
              <w:rPr>
                <w:color w:val="D4D4D4"/>
              </w:rPr>
            </w:pPr>
            <w:r w:rsidRPr="00C522DE">
              <w:rPr>
                <w:color w:val="D4D4D4"/>
              </w:rPr>
              <w:t>    </w:t>
            </w:r>
            <w:r w:rsidRPr="00C522DE">
              <w:t>delete</w:t>
            </w:r>
            <w:r w:rsidRPr="00C522DE">
              <w:rPr>
                <w:color w:val="D4D4D4"/>
              </w:rPr>
              <w:t>:</w:t>
            </w:r>
          </w:p>
          <w:p w14:paraId="44ED7F3A"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6636AD02"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A9816DE"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17B22721" w14:textId="77777777" w:rsidR="00237E69" w:rsidRPr="00C522DE" w:rsidRDefault="00237E69" w:rsidP="002C6F69">
            <w:pPr>
              <w:pStyle w:val="PL"/>
              <w:rPr>
                <w:color w:val="D4D4D4"/>
              </w:rPr>
            </w:pPr>
            <w:r w:rsidRPr="00C522DE">
              <w:rPr>
                <w:color w:val="D4D4D4"/>
              </w:rPr>
              <w:t>        </w:t>
            </w:r>
            <w:r w:rsidRPr="00C522DE">
              <w:rPr>
                <w:color w:val="CE9178"/>
              </w:rPr>
              <w:t>'204'</w:t>
            </w:r>
            <w:r w:rsidRPr="00C522DE">
              <w:rPr>
                <w:color w:val="D4D4D4"/>
              </w:rPr>
              <w:t>:</w:t>
            </w:r>
          </w:p>
          <w:p w14:paraId="2893E6B8"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4D06F07E"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1E44EED6"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58B5225"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5CDB3D7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1D0F662"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288901BE"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B149E55" w14:textId="77777777" w:rsidR="00237E69" w:rsidRPr="00C522DE" w:rsidRDefault="00237E69" w:rsidP="002C6F69">
            <w:pPr>
              <w:pStyle w:val="PL"/>
              <w:rPr>
                <w:color w:val="D4D4D4"/>
              </w:rPr>
            </w:pPr>
            <w:r w:rsidRPr="00C522DE">
              <w:t>components</w:t>
            </w:r>
            <w:r w:rsidRPr="00C522DE">
              <w:rPr>
                <w:color w:val="D4D4D4"/>
              </w:rPr>
              <w:t>:</w:t>
            </w:r>
          </w:p>
          <w:p w14:paraId="510AE138" w14:textId="77777777" w:rsidR="00237E69" w:rsidRPr="00C522DE" w:rsidRDefault="00237E69" w:rsidP="002C6F69">
            <w:pPr>
              <w:pStyle w:val="PL"/>
              <w:rPr>
                <w:color w:val="D4D4D4"/>
              </w:rPr>
            </w:pPr>
            <w:r w:rsidRPr="00C522DE">
              <w:rPr>
                <w:color w:val="D4D4D4"/>
              </w:rPr>
              <w:t>  </w:t>
            </w:r>
            <w:r w:rsidRPr="00C522DE">
              <w:t>schemas</w:t>
            </w:r>
            <w:r w:rsidRPr="00C522DE">
              <w:rPr>
                <w:color w:val="D4D4D4"/>
              </w:rPr>
              <w:t>:</w:t>
            </w:r>
          </w:p>
          <w:p w14:paraId="296EFFFB" w14:textId="77777777" w:rsidR="00237E69" w:rsidRPr="00C522DE" w:rsidRDefault="00237E69" w:rsidP="002C6F69">
            <w:pPr>
              <w:pStyle w:val="PL"/>
              <w:rPr>
                <w:color w:val="D4D4D4"/>
              </w:rPr>
            </w:pPr>
            <w:r w:rsidRPr="00C522DE">
              <w:rPr>
                <w:color w:val="D4D4D4"/>
              </w:rPr>
              <w:t>    </w:t>
            </w:r>
            <w:r w:rsidRPr="00C522DE">
              <w:t>DynamicPolicy</w:t>
            </w:r>
            <w:r w:rsidRPr="00C522DE">
              <w:rPr>
                <w:color w:val="D4D4D4"/>
              </w:rPr>
              <w:t>:</w:t>
            </w:r>
          </w:p>
          <w:p w14:paraId="225F0379" w14:textId="77777777" w:rsidR="00237E69" w:rsidRDefault="00237E69" w:rsidP="002C6F69">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3214F0C8"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6865E87E"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w:t>
            </w:r>
          </w:p>
          <w:p w14:paraId="289520B0" w14:textId="77777777" w:rsidR="00237E69" w:rsidRPr="00C522DE" w:rsidRDefault="00237E69" w:rsidP="002C6F69">
            <w:pPr>
              <w:pStyle w:val="PL"/>
              <w:rPr>
                <w:color w:val="D4D4D4"/>
              </w:rPr>
            </w:pPr>
            <w:r w:rsidRPr="00C522DE">
              <w:rPr>
                <w:color w:val="D4D4D4"/>
              </w:rPr>
              <w:t>        - </w:t>
            </w:r>
            <w:r w:rsidRPr="00C522DE">
              <w:rPr>
                <w:color w:val="CE9178"/>
              </w:rPr>
              <w:t>dynamicPolicyId</w:t>
            </w:r>
          </w:p>
          <w:p w14:paraId="7C13BD86" w14:textId="77777777" w:rsidR="00237E69" w:rsidRPr="00C522DE" w:rsidRDefault="00237E69" w:rsidP="002C6F69">
            <w:pPr>
              <w:pStyle w:val="PL"/>
              <w:rPr>
                <w:color w:val="D4D4D4"/>
              </w:rPr>
            </w:pPr>
            <w:r w:rsidRPr="00C522DE">
              <w:rPr>
                <w:color w:val="D4D4D4"/>
              </w:rPr>
              <w:t>        - </w:t>
            </w:r>
            <w:r w:rsidRPr="00C522DE">
              <w:rPr>
                <w:color w:val="CE9178"/>
              </w:rPr>
              <w:t>policyTemplateId</w:t>
            </w:r>
          </w:p>
          <w:p w14:paraId="1C5AC9B9" w14:textId="77777777" w:rsidR="00237E69" w:rsidRPr="00C522DE" w:rsidRDefault="00237E69" w:rsidP="002C6F69">
            <w:pPr>
              <w:pStyle w:val="PL"/>
              <w:rPr>
                <w:color w:val="D4D4D4"/>
              </w:rPr>
            </w:pPr>
            <w:r w:rsidRPr="00C522DE">
              <w:rPr>
                <w:color w:val="D4D4D4"/>
              </w:rPr>
              <w:t>        - </w:t>
            </w:r>
            <w:r w:rsidRPr="00C522DE">
              <w:rPr>
                <w:color w:val="CE9178"/>
              </w:rPr>
              <w:t>serviceDataFlowDescription</w:t>
            </w:r>
            <w:r>
              <w:rPr>
                <w:color w:val="CE9178"/>
              </w:rPr>
              <w:t>s</w:t>
            </w:r>
          </w:p>
          <w:p w14:paraId="61F9846A" w14:textId="77777777" w:rsidR="00237E69" w:rsidRPr="00C522DE" w:rsidRDefault="00237E69" w:rsidP="002C6F69">
            <w:pPr>
              <w:pStyle w:val="PL"/>
              <w:rPr>
                <w:color w:val="D4D4D4"/>
              </w:rPr>
            </w:pPr>
            <w:r w:rsidRPr="00C522DE">
              <w:rPr>
                <w:color w:val="D4D4D4"/>
              </w:rPr>
              <w:t>        - </w:t>
            </w:r>
            <w:r w:rsidRPr="00C522DE">
              <w:rPr>
                <w:color w:val="CE9178"/>
              </w:rPr>
              <w:t>provisioningSessionId</w:t>
            </w:r>
          </w:p>
          <w:p w14:paraId="3C59B7EA" w14:textId="77777777" w:rsidR="00237E69" w:rsidRPr="00C522DE" w:rsidRDefault="00237E69" w:rsidP="002C6F69">
            <w:pPr>
              <w:pStyle w:val="PL"/>
              <w:rPr>
                <w:color w:val="D4D4D4"/>
              </w:rPr>
            </w:pPr>
            <w:r w:rsidRPr="00C522DE">
              <w:rPr>
                <w:color w:val="D4D4D4"/>
              </w:rPr>
              <w:t>      </w:t>
            </w:r>
            <w:r w:rsidRPr="00C522DE">
              <w:t>properties</w:t>
            </w:r>
            <w:r w:rsidRPr="00C522DE">
              <w:rPr>
                <w:color w:val="D4D4D4"/>
              </w:rPr>
              <w:t>:</w:t>
            </w:r>
          </w:p>
          <w:p w14:paraId="58F16AF1" w14:textId="77777777" w:rsidR="00237E69" w:rsidRPr="00C522DE" w:rsidRDefault="00237E69" w:rsidP="002C6F69">
            <w:pPr>
              <w:pStyle w:val="PL"/>
              <w:rPr>
                <w:color w:val="D4D4D4"/>
              </w:rPr>
            </w:pPr>
            <w:r w:rsidRPr="00C522DE">
              <w:rPr>
                <w:color w:val="D4D4D4"/>
              </w:rPr>
              <w:t>        </w:t>
            </w:r>
            <w:r w:rsidRPr="00C522DE">
              <w:t>dynamicPolicyId</w:t>
            </w:r>
            <w:r w:rsidRPr="00C522DE">
              <w:rPr>
                <w:color w:val="D4D4D4"/>
              </w:rPr>
              <w:t>:</w:t>
            </w:r>
          </w:p>
          <w:p w14:paraId="40A07EB6"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29D9D1" w14:textId="77777777" w:rsidR="00237E69" w:rsidRPr="00C522DE" w:rsidRDefault="00237E69" w:rsidP="002C6F69">
            <w:pPr>
              <w:pStyle w:val="PL"/>
              <w:rPr>
                <w:color w:val="D4D4D4"/>
              </w:rPr>
            </w:pPr>
            <w:r w:rsidRPr="00C522DE">
              <w:rPr>
                <w:color w:val="D4D4D4"/>
              </w:rPr>
              <w:t>        </w:t>
            </w:r>
            <w:r w:rsidRPr="00C522DE">
              <w:t>policyTemplateId</w:t>
            </w:r>
            <w:r w:rsidRPr="00C522DE">
              <w:rPr>
                <w:color w:val="D4D4D4"/>
              </w:rPr>
              <w:t>:</w:t>
            </w:r>
          </w:p>
          <w:p w14:paraId="28960EA1"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FBBF8F4" w14:textId="77777777" w:rsidR="00237E69" w:rsidRPr="00C522DE" w:rsidRDefault="00237E69" w:rsidP="002C6F69">
            <w:pPr>
              <w:pStyle w:val="PL"/>
              <w:rPr>
                <w:color w:val="D4D4D4"/>
              </w:rPr>
            </w:pPr>
            <w:r w:rsidRPr="00C522DE">
              <w:rPr>
                <w:color w:val="D4D4D4"/>
              </w:rPr>
              <w:t>        </w:t>
            </w:r>
            <w:r w:rsidRPr="00C522DE">
              <w:t>serviceDataFlowDescriptions</w:t>
            </w:r>
            <w:r w:rsidRPr="00C522DE">
              <w:rPr>
                <w:color w:val="D4D4D4"/>
              </w:rPr>
              <w:t>:</w:t>
            </w:r>
          </w:p>
          <w:p w14:paraId="094A608A"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056654F2"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 </w:t>
            </w:r>
          </w:p>
          <w:p w14:paraId="41D56DFA"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33E8F426" w14:textId="77777777" w:rsidR="00237E69" w:rsidRPr="00C522DE" w:rsidRDefault="00237E69" w:rsidP="002C6F69">
            <w:pPr>
              <w:pStyle w:val="PL"/>
              <w:rPr>
                <w:color w:val="D4D4D4"/>
              </w:rPr>
            </w:pPr>
            <w:r w:rsidRPr="00C522DE">
              <w:rPr>
                <w:color w:val="D4D4D4"/>
              </w:rPr>
              <w:t>        </w:t>
            </w:r>
            <w:r w:rsidRPr="00C522DE">
              <w:t>provisioningSessionId</w:t>
            </w:r>
            <w:r w:rsidRPr="00C522DE">
              <w:rPr>
                <w:color w:val="D4D4D4"/>
              </w:rPr>
              <w:t>:</w:t>
            </w:r>
          </w:p>
          <w:p w14:paraId="0AEB37F7"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CCEB041" w14:textId="77777777" w:rsidR="00237E69" w:rsidRPr="00C522DE" w:rsidRDefault="00237E69" w:rsidP="002C6F69">
            <w:pPr>
              <w:pStyle w:val="PL"/>
              <w:rPr>
                <w:color w:val="D4D4D4"/>
              </w:rPr>
            </w:pPr>
            <w:r w:rsidRPr="00C522DE">
              <w:rPr>
                <w:color w:val="D4D4D4"/>
              </w:rPr>
              <w:t>        </w:t>
            </w:r>
            <w:r w:rsidRPr="00C522DE">
              <w:t>qosSpecification</w:t>
            </w:r>
            <w:r w:rsidRPr="00C522DE">
              <w:rPr>
                <w:color w:val="D4D4D4"/>
              </w:rPr>
              <w:t>:</w:t>
            </w:r>
          </w:p>
          <w:p w14:paraId="204CB04A"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913D855" w14:textId="77777777" w:rsidR="00237E69" w:rsidRPr="00C522DE" w:rsidRDefault="00237E69" w:rsidP="002C6F69">
            <w:pPr>
              <w:pStyle w:val="PL"/>
              <w:rPr>
                <w:color w:val="D4D4D4"/>
              </w:rPr>
            </w:pPr>
            <w:r w:rsidRPr="00C522DE">
              <w:rPr>
                <w:color w:val="D4D4D4"/>
              </w:rPr>
              <w:t>        </w:t>
            </w:r>
            <w:r w:rsidRPr="00C522DE">
              <w:t>enforcementMethod</w:t>
            </w:r>
            <w:r w:rsidRPr="00C522DE">
              <w:rPr>
                <w:color w:val="D4D4D4"/>
              </w:rPr>
              <w:t>:</w:t>
            </w:r>
          </w:p>
          <w:p w14:paraId="495EF95D"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5B913F5F" w14:textId="77777777" w:rsidR="00237E69" w:rsidRPr="00C522DE" w:rsidRDefault="00237E69" w:rsidP="002C6F69">
            <w:pPr>
              <w:pStyle w:val="PL"/>
              <w:rPr>
                <w:color w:val="D4D4D4"/>
              </w:rPr>
            </w:pPr>
            <w:r w:rsidRPr="00C522DE">
              <w:rPr>
                <w:color w:val="D4D4D4"/>
              </w:rPr>
              <w:t>        </w:t>
            </w:r>
            <w:r w:rsidRPr="00C522DE">
              <w:t>enforcementBitRate</w:t>
            </w:r>
            <w:r w:rsidRPr="00C522DE">
              <w:rPr>
                <w:color w:val="D4D4D4"/>
              </w:rPr>
              <w:t>:</w:t>
            </w:r>
          </w:p>
          <w:p w14:paraId="6E391080"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784FAA6B" w14:textId="77777777" w:rsidR="00237E69" w:rsidRPr="00237E69" w:rsidRDefault="00237E69" w:rsidP="00237E69"/>
    <w:p w14:paraId="0DE455D9" w14:textId="5FD10B13" w:rsidR="00B11A41" w:rsidRDefault="004A2A6D" w:rsidP="00B11A41">
      <w:pPr>
        <w:pStyle w:val="Heading2"/>
        <w:rPr>
          <w:noProof/>
        </w:rPr>
      </w:pPr>
      <w:bookmarkStart w:id="2168" w:name="_Toc68899757"/>
      <w:bookmarkStart w:id="2169" w:name="_Toc71214508"/>
      <w:bookmarkStart w:id="2170" w:name="_Toc71722182"/>
      <w:bookmarkStart w:id="2171" w:name="_Toc74859234"/>
      <w:bookmarkStart w:id="2172" w:name="_Toc123800990"/>
      <w:r>
        <w:t>C</w:t>
      </w:r>
      <w:r w:rsidR="00B11A41">
        <w:t>.4.5</w:t>
      </w:r>
      <w:r w:rsidR="00B11A41">
        <w:tab/>
      </w:r>
      <w:r w:rsidR="00730EF7">
        <w:t>M5_</w:t>
      </w:r>
      <w:r w:rsidR="00B11A41">
        <w:rPr>
          <w:noProof/>
        </w:rPr>
        <w:t>NetworkAssistance API</w:t>
      </w:r>
      <w:bookmarkEnd w:id="2168"/>
      <w:bookmarkEnd w:id="2169"/>
      <w:bookmarkEnd w:id="2170"/>
      <w:bookmarkEnd w:id="2171"/>
      <w:bookmarkEnd w:id="2172"/>
    </w:p>
    <w:tbl>
      <w:tblPr>
        <w:tblW w:w="0" w:type="auto"/>
        <w:tblLook w:val="04A0" w:firstRow="1" w:lastRow="0" w:firstColumn="1" w:lastColumn="0" w:noHBand="0" w:noVBand="1"/>
      </w:tblPr>
      <w:tblGrid>
        <w:gridCol w:w="9629"/>
      </w:tblGrid>
      <w:tr w:rsidR="00237E69" w:rsidRPr="00C522DE" w14:paraId="03914E5C" w14:textId="77777777" w:rsidTr="002C6F69">
        <w:tc>
          <w:tcPr>
            <w:tcW w:w="9629" w:type="dxa"/>
            <w:tcBorders>
              <w:top w:val="single" w:sz="4" w:space="0" w:color="auto"/>
              <w:left w:val="single" w:sz="4" w:space="0" w:color="auto"/>
              <w:bottom w:val="single" w:sz="4" w:space="0" w:color="auto"/>
              <w:right w:val="single" w:sz="4" w:space="0" w:color="auto"/>
            </w:tcBorders>
          </w:tcPr>
          <w:p w14:paraId="7C84EE51" w14:textId="77777777" w:rsidR="00237E69" w:rsidRPr="00C522DE" w:rsidRDefault="00237E69" w:rsidP="002C6F69">
            <w:pPr>
              <w:pStyle w:val="PL"/>
              <w:rPr>
                <w:color w:val="D4D4D4"/>
              </w:rPr>
            </w:pPr>
            <w:r w:rsidRPr="00C522DE">
              <w:t>openapi</w:t>
            </w:r>
            <w:r w:rsidRPr="00C522DE">
              <w:rPr>
                <w:color w:val="D4D4D4"/>
              </w:rPr>
              <w:t>: </w:t>
            </w:r>
            <w:r w:rsidRPr="00C522DE">
              <w:rPr>
                <w:color w:val="B5CEA8"/>
              </w:rPr>
              <w:t>3.0.0</w:t>
            </w:r>
          </w:p>
          <w:p w14:paraId="12B79669" w14:textId="77777777" w:rsidR="00237E69" w:rsidRPr="00C522DE" w:rsidRDefault="00237E69" w:rsidP="002C6F69">
            <w:pPr>
              <w:pStyle w:val="PL"/>
              <w:rPr>
                <w:color w:val="D4D4D4"/>
              </w:rPr>
            </w:pPr>
            <w:r w:rsidRPr="00C522DE">
              <w:t>info</w:t>
            </w:r>
            <w:r w:rsidRPr="00C522DE">
              <w:rPr>
                <w:color w:val="D4D4D4"/>
              </w:rPr>
              <w:t>:</w:t>
            </w:r>
          </w:p>
          <w:p w14:paraId="2811ECB9" w14:textId="77777777" w:rsidR="00237E69" w:rsidRPr="00C522DE" w:rsidRDefault="00237E69" w:rsidP="002C6F69">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52B33FFC" w14:textId="7F6A1CC5" w:rsidR="00237E69" w:rsidRPr="00C522DE" w:rsidRDefault="00237E69" w:rsidP="002C6F69">
            <w:pPr>
              <w:pStyle w:val="PL"/>
              <w:rPr>
                <w:color w:val="D4D4D4"/>
              </w:rPr>
            </w:pPr>
            <w:r w:rsidRPr="00C522DE">
              <w:rPr>
                <w:color w:val="D4D4D4"/>
              </w:rPr>
              <w:t>  </w:t>
            </w:r>
            <w:r w:rsidRPr="00C522DE">
              <w:t>version</w:t>
            </w:r>
            <w:r w:rsidRPr="00C522DE">
              <w:rPr>
                <w:color w:val="D4D4D4"/>
              </w:rPr>
              <w:t>: </w:t>
            </w:r>
            <w:r>
              <w:rPr>
                <w:color w:val="B5CEA8"/>
              </w:rPr>
              <w:t>2</w:t>
            </w:r>
            <w:r w:rsidRPr="00C522DE">
              <w:rPr>
                <w:color w:val="B5CEA8"/>
              </w:rPr>
              <w:t>.0.</w:t>
            </w:r>
            <w:r>
              <w:rPr>
                <w:color w:val="B5CEA8"/>
              </w:rPr>
              <w:t>1</w:t>
            </w:r>
          </w:p>
          <w:p w14:paraId="41AA8B0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586C0"/>
              </w:rPr>
              <w:t>|</w:t>
            </w:r>
          </w:p>
          <w:p w14:paraId="46A45546" w14:textId="77777777" w:rsidR="00237E69" w:rsidRPr="00C522DE" w:rsidRDefault="00237E69" w:rsidP="002C6F69">
            <w:pPr>
              <w:pStyle w:val="PL"/>
              <w:rPr>
                <w:color w:val="D4D4D4"/>
              </w:rPr>
            </w:pPr>
            <w:r w:rsidRPr="00C522DE">
              <w:rPr>
                <w:color w:val="CE9178"/>
              </w:rPr>
              <w:t>    5GMS AF M5 Network Assistance API</w:t>
            </w:r>
          </w:p>
          <w:p w14:paraId="29682E15" w14:textId="24DEC135" w:rsidR="00237E69" w:rsidRPr="00C522DE" w:rsidRDefault="00237E69" w:rsidP="002C6F69">
            <w:pPr>
              <w:pStyle w:val="PL"/>
              <w:rPr>
                <w:color w:val="D4D4D4"/>
              </w:rPr>
            </w:pPr>
            <w:r w:rsidRPr="00C522DE">
              <w:rPr>
                <w:color w:val="CE9178"/>
              </w:rPr>
              <w:t>    </w:t>
            </w:r>
            <w:r w:rsidRPr="002050D5">
              <w:rPr>
                <w:i/>
                <w:iCs/>
                <w:color w:val="CE9178"/>
              </w:rPr>
              <w:t xml:space="preserve">© </w:t>
            </w:r>
            <w:r>
              <w:rPr>
                <w:i/>
                <w:iCs/>
                <w:color w:val="CE9178"/>
              </w:rPr>
              <w:t>2023</w:t>
            </w:r>
            <w:r w:rsidRPr="00C522DE">
              <w:rPr>
                <w:color w:val="CE9178"/>
              </w:rPr>
              <w:t>, 3GPP Organizational Partners (ARIB, ATIS, CCSA, ETSI, TSDSI, TTA, TTC).</w:t>
            </w:r>
          </w:p>
          <w:p w14:paraId="1CBC9254" w14:textId="77777777" w:rsidR="00237E69" w:rsidRPr="00C522DE" w:rsidRDefault="00237E69" w:rsidP="002C6F69">
            <w:pPr>
              <w:pStyle w:val="PL"/>
              <w:rPr>
                <w:color w:val="D4D4D4"/>
              </w:rPr>
            </w:pPr>
            <w:r w:rsidRPr="00C522DE">
              <w:rPr>
                <w:color w:val="CE9178"/>
              </w:rPr>
              <w:t>    All rights reserved.</w:t>
            </w:r>
          </w:p>
          <w:p w14:paraId="09466AEC" w14:textId="77777777" w:rsidR="00237E69" w:rsidRPr="00C522DE" w:rsidRDefault="00237E69" w:rsidP="002C6F69">
            <w:pPr>
              <w:pStyle w:val="PL"/>
              <w:rPr>
                <w:color w:val="D4D4D4"/>
              </w:rPr>
            </w:pPr>
            <w:r w:rsidRPr="00C522DE">
              <w:t>tags</w:t>
            </w:r>
            <w:r w:rsidRPr="00C522DE">
              <w:rPr>
                <w:color w:val="D4D4D4"/>
              </w:rPr>
              <w:t>:</w:t>
            </w:r>
          </w:p>
          <w:p w14:paraId="6D80A15E"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7ABB97D8"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09BD2DB0" w14:textId="77777777" w:rsidR="00237E69" w:rsidRPr="00C522DE" w:rsidRDefault="00237E69" w:rsidP="002C6F69">
            <w:pPr>
              <w:pStyle w:val="PL"/>
              <w:rPr>
                <w:color w:val="D4D4D4"/>
              </w:rPr>
            </w:pPr>
            <w:r w:rsidRPr="00C522DE">
              <w:t>externalDocs</w:t>
            </w:r>
            <w:r w:rsidRPr="00C522DE">
              <w:rPr>
                <w:color w:val="D4D4D4"/>
              </w:rPr>
              <w:t>:</w:t>
            </w:r>
          </w:p>
          <w:p w14:paraId="398E61ED" w14:textId="10A6C9AD"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3GPP TS 26.512 </w:t>
            </w:r>
            <w:r>
              <w:rPr>
                <w:color w:val="CE9178"/>
              </w:rPr>
              <w:t>V17.4.0</w:t>
            </w:r>
            <w:r w:rsidRPr="00C522DE">
              <w:rPr>
                <w:color w:val="CE9178"/>
              </w:rPr>
              <w:t>; 5G Media Streaming (5GMS); Protocols.</w:t>
            </w:r>
          </w:p>
          <w:p w14:paraId="264F824A" w14:textId="77777777" w:rsidR="00237E69" w:rsidRPr="00C522DE" w:rsidRDefault="00237E69" w:rsidP="002C6F69">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53460568" w14:textId="77777777" w:rsidR="00237E69" w:rsidRPr="00C522DE" w:rsidRDefault="00237E69" w:rsidP="002C6F69">
            <w:pPr>
              <w:pStyle w:val="PL"/>
              <w:rPr>
                <w:color w:val="D4D4D4"/>
              </w:rPr>
            </w:pPr>
            <w:r w:rsidRPr="00C522DE">
              <w:t>servers</w:t>
            </w:r>
            <w:r w:rsidRPr="00C522DE">
              <w:rPr>
                <w:color w:val="D4D4D4"/>
              </w:rPr>
              <w:t>:</w:t>
            </w:r>
          </w:p>
          <w:p w14:paraId="404A4D49" w14:textId="77777777" w:rsidR="00237E69" w:rsidRPr="00C522DE" w:rsidRDefault="00237E69" w:rsidP="002C6F69">
            <w:pPr>
              <w:pStyle w:val="PL"/>
              <w:rPr>
                <w:color w:val="D4D4D4"/>
              </w:rPr>
            </w:pPr>
            <w:r w:rsidRPr="00C522DE">
              <w:rPr>
                <w:color w:val="D4D4D4"/>
              </w:rPr>
              <w:t>  - </w:t>
            </w:r>
            <w:r w:rsidRPr="00C522DE">
              <w:t>url</w:t>
            </w:r>
            <w:r w:rsidRPr="00C522DE">
              <w:rPr>
                <w:color w:val="D4D4D4"/>
              </w:rPr>
              <w:t>: </w:t>
            </w:r>
            <w:r w:rsidRPr="00C522DE">
              <w:rPr>
                <w:color w:val="CE9178"/>
              </w:rPr>
              <w:t>'{apiRoot}/3gpp-m5/v</w:t>
            </w:r>
            <w:r>
              <w:rPr>
                <w:color w:val="CE9178"/>
              </w:rPr>
              <w:t>2</w:t>
            </w:r>
            <w:r w:rsidRPr="00C522DE">
              <w:rPr>
                <w:color w:val="CE9178"/>
              </w:rPr>
              <w:t>'</w:t>
            </w:r>
          </w:p>
          <w:p w14:paraId="7D83AF93" w14:textId="77777777" w:rsidR="00237E69" w:rsidRPr="00C522DE" w:rsidRDefault="00237E69" w:rsidP="002C6F69">
            <w:pPr>
              <w:pStyle w:val="PL"/>
              <w:rPr>
                <w:color w:val="D4D4D4"/>
              </w:rPr>
            </w:pPr>
            <w:r w:rsidRPr="00C522DE">
              <w:rPr>
                <w:color w:val="D4D4D4"/>
              </w:rPr>
              <w:t>    </w:t>
            </w:r>
            <w:r w:rsidRPr="00C522DE">
              <w:t>variables</w:t>
            </w:r>
            <w:r w:rsidRPr="00C522DE">
              <w:rPr>
                <w:color w:val="D4D4D4"/>
              </w:rPr>
              <w:t>:</w:t>
            </w:r>
          </w:p>
          <w:p w14:paraId="3FF3943C" w14:textId="77777777" w:rsidR="00237E69" w:rsidRPr="00C522DE" w:rsidRDefault="00237E69" w:rsidP="002C6F69">
            <w:pPr>
              <w:pStyle w:val="PL"/>
              <w:rPr>
                <w:color w:val="D4D4D4"/>
              </w:rPr>
            </w:pPr>
            <w:r w:rsidRPr="00C522DE">
              <w:rPr>
                <w:color w:val="D4D4D4"/>
              </w:rPr>
              <w:t>      </w:t>
            </w:r>
            <w:r w:rsidRPr="00C522DE">
              <w:t>apiRoot</w:t>
            </w:r>
            <w:r w:rsidRPr="00C522DE">
              <w:rPr>
                <w:color w:val="D4D4D4"/>
              </w:rPr>
              <w:t>:</w:t>
            </w:r>
          </w:p>
          <w:p w14:paraId="7E8AA91F" w14:textId="77777777" w:rsidR="00237E69" w:rsidRPr="00C522DE" w:rsidRDefault="00237E69" w:rsidP="002C6F69">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886F69C"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5CAF8B52" w14:textId="77777777" w:rsidR="00237E69" w:rsidRPr="00C522DE" w:rsidRDefault="00237E69" w:rsidP="002C6F69">
            <w:pPr>
              <w:pStyle w:val="PL"/>
              <w:rPr>
                <w:color w:val="D4D4D4"/>
              </w:rPr>
            </w:pPr>
            <w:r w:rsidRPr="00C522DE">
              <w:t>paths</w:t>
            </w:r>
            <w:r w:rsidRPr="00C522DE">
              <w:rPr>
                <w:color w:val="D4D4D4"/>
              </w:rPr>
              <w:t>:</w:t>
            </w:r>
          </w:p>
          <w:p w14:paraId="5580C206" w14:textId="77777777" w:rsidR="00237E69" w:rsidRPr="00C522DE" w:rsidRDefault="00237E69" w:rsidP="002C6F69">
            <w:pPr>
              <w:pStyle w:val="PL"/>
              <w:rPr>
                <w:color w:val="D4D4D4"/>
              </w:rPr>
            </w:pPr>
            <w:r w:rsidRPr="00C522DE">
              <w:rPr>
                <w:color w:val="D4D4D4"/>
              </w:rPr>
              <w:t>  </w:t>
            </w:r>
            <w:r w:rsidRPr="00C522DE">
              <w:t>/network-assistance/</w:t>
            </w:r>
            <w:r w:rsidRPr="00C522DE">
              <w:rPr>
                <w:color w:val="D4D4D4"/>
              </w:rPr>
              <w:t>:</w:t>
            </w:r>
          </w:p>
          <w:p w14:paraId="47A035F9" w14:textId="77777777" w:rsidR="00237E69" w:rsidRPr="00C522DE" w:rsidRDefault="00237E69" w:rsidP="002C6F69">
            <w:pPr>
              <w:pStyle w:val="PL"/>
              <w:rPr>
                <w:color w:val="D4D4D4"/>
              </w:rPr>
            </w:pPr>
            <w:r w:rsidRPr="00C522DE">
              <w:rPr>
                <w:color w:val="D4D4D4"/>
              </w:rPr>
              <w:t>    </w:t>
            </w:r>
            <w:r w:rsidRPr="00C522DE">
              <w:t>post</w:t>
            </w:r>
            <w:r w:rsidRPr="00C522DE">
              <w:rPr>
                <w:color w:val="D4D4D4"/>
              </w:rPr>
              <w:t>:</w:t>
            </w:r>
          </w:p>
          <w:p w14:paraId="68436A78"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7D5875B3"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45A85AC0"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66AE4200" w14:textId="77777777" w:rsidR="00237E69" w:rsidRPr="00C522DE" w:rsidRDefault="00237E69" w:rsidP="002C6F69">
            <w:pPr>
              <w:pStyle w:val="PL"/>
              <w:rPr>
                <w:color w:val="D4D4D4"/>
              </w:rPr>
            </w:pPr>
            <w:r w:rsidRPr="00C522DE">
              <w:rPr>
                <w:color w:val="D4D4D4"/>
              </w:rPr>
              <w:t>        </w:t>
            </w:r>
            <w:r w:rsidRPr="00C522DE">
              <w:rPr>
                <w:color w:val="CE9178"/>
              </w:rPr>
              <w:t>'201'</w:t>
            </w:r>
            <w:r w:rsidRPr="00C522DE">
              <w:rPr>
                <w:color w:val="D4D4D4"/>
              </w:rPr>
              <w:t>:</w:t>
            </w:r>
          </w:p>
          <w:p w14:paraId="4626FA6D"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0620E2C"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2CC6A160" w14:textId="77777777" w:rsidR="00237E69" w:rsidRPr="00C522DE" w:rsidRDefault="00237E69" w:rsidP="002C6F69">
            <w:pPr>
              <w:pStyle w:val="PL"/>
              <w:rPr>
                <w:color w:val="D4D4D4"/>
              </w:rPr>
            </w:pPr>
            <w:r w:rsidRPr="00C522DE">
              <w:rPr>
                <w:color w:val="D4D4D4"/>
              </w:rPr>
              <w:t>            </w:t>
            </w:r>
            <w:r w:rsidRPr="00C522DE">
              <w:t>application/json</w:t>
            </w:r>
            <w:r w:rsidRPr="00C522DE">
              <w:rPr>
                <w:color w:val="D4D4D4"/>
              </w:rPr>
              <w:t>:</w:t>
            </w:r>
          </w:p>
          <w:p w14:paraId="5B29AF39"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9340541"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BBA8FDE" w14:textId="77777777" w:rsidR="00237E69" w:rsidRPr="00C522DE" w:rsidRDefault="00237E69" w:rsidP="002C6F69">
            <w:pPr>
              <w:pStyle w:val="PL"/>
              <w:rPr>
                <w:color w:val="D4D4D4"/>
              </w:rPr>
            </w:pPr>
            <w:r w:rsidRPr="00C522DE">
              <w:rPr>
                <w:color w:val="D4D4D4"/>
              </w:rPr>
              <w:t>          </w:t>
            </w:r>
            <w:r w:rsidRPr="00C522DE">
              <w:t>headers</w:t>
            </w:r>
            <w:r w:rsidRPr="00C522DE">
              <w:rPr>
                <w:color w:val="D4D4D4"/>
              </w:rPr>
              <w:t>:</w:t>
            </w:r>
          </w:p>
          <w:p w14:paraId="0F2DF7CA" w14:textId="77777777" w:rsidR="00237E69" w:rsidRPr="00C522DE" w:rsidRDefault="00237E69" w:rsidP="002C6F69">
            <w:pPr>
              <w:pStyle w:val="PL"/>
              <w:rPr>
                <w:color w:val="D4D4D4"/>
              </w:rPr>
            </w:pPr>
            <w:r w:rsidRPr="00C522DE">
              <w:rPr>
                <w:color w:val="D4D4D4"/>
              </w:rPr>
              <w:t>            </w:t>
            </w:r>
            <w:r w:rsidRPr="00C522DE">
              <w:t>Location</w:t>
            </w:r>
            <w:r w:rsidRPr="00C522DE">
              <w:rPr>
                <w:color w:val="D4D4D4"/>
              </w:rPr>
              <w:t>:</w:t>
            </w:r>
          </w:p>
          <w:p w14:paraId="7187C670"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00D4B086"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7A84C5A4"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529F10ED"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p w14:paraId="3B592C24"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66FF24F6"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539E0EF"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78771C6B"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C8A2EC8" w14:textId="77777777" w:rsidR="00237E69" w:rsidRPr="00C522DE" w:rsidRDefault="00237E69" w:rsidP="002C6F69">
            <w:pPr>
              <w:pStyle w:val="PL"/>
              <w:rPr>
                <w:color w:val="D4D4D4"/>
              </w:rPr>
            </w:pPr>
          </w:p>
          <w:p w14:paraId="2C317684" w14:textId="77777777" w:rsidR="00237E69" w:rsidRPr="00C522DE" w:rsidRDefault="00237E69" w:rsidP="002C6F69">
            <w:pPr>
              <w:pStyle w:val="PL"/>
              <w:rPr>
                <w:color w:val="D4D4D4"/>
              </w:rPr>
            </w:pPr>
            <w:r w:rsidRPr="00C522DE">
              <w:rPr>
                <w:color w:val="D4D4D4"/>
              </w:rPr>
              <w:t>  </w:t>
            </w:r>
            <w:r w:rsidRPr="00C522DE">
              <w:t>/network-assistance/{naSessionId}</w:t>
            </w:r>
            <w:r w:rsidRPr="00C522DE">
              <w:rPr>
                <w:color w:val="D4D4D4"/>
              </w:rPr>
              <w:t>:</w:t>
            </w:r>
          </w:p>
          <w:p w14:paraId="009C60DA" w14:textId="77777777" w:rsidR="00237E69" w:rsidRPr="00C522DE" w:rsidRDefault="00237E69" w:rsidP="002C6F69">
            <w:pPr>
              <w:pStyle w:val="PL"/>
              <w:rPr>
                <w:color w:val="D4D4D4"/>
              </w:rPr>
            </w:pPr>
            <w:r w:rsidRPr="00C522DE">
              <w:rPr>
                <w:color w:val="D4D4D4"/>
              </w:rPr>
              <w:t>    </w:t>
            </w:r>
            <w:r w:rsidRPr="00C522DE">
              <w:t>parameters</w:t>
            </w:r>
            <w:r w:rsidRPr="00C522DE">
              <w:rPr>
                <w:color w:val="D4D4D4"/>
              </w:rPr>
              <w:t>:</w:t>
            </w:r>
          </w:p>
          <w:p w14:paraId="0A3C35D5"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2E9ED6B"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2345FA53" w14:textId="77777777" w:rsidR="00237E69" w:rsidRPr="00C522DE" w:rsidRDefault="00237E69"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4EA11938"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155155BC"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C52BF59"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D83A00F" w14:textId="77777777" w:rsidR="00237E69" w:rsidRPr="00C522DE" w:rsidRDefault="00237E69" w:rsidP="002C6F69">
            <w:pPr>
              <w:pStyle w:val="PL"/>
              <w:rPr>
                <w:color w:val="D4D4D4"/>
              </w:rPr>
            </w:pPr>
            <w:r w:rsidRPr="00C522DE">
              <w:rPr>
                <w:color w:val="D4D4D4"/>
              </w:rPr>
              <w:t>    </w:t>
            </w:r>
            <w:r w:rsidRPr="00C522DE">
              <w:t>get</w:t>
            </w:r>
            <w:r w:rsidRPr="00C522DE">
              <w:rPr>
                <w:color w:val="D4D4D4"/>
              </w:rPr>
              <w:t>:</w:t>
            </w:r>
          </w:p>
          <w:p w14:paraId="7DA03A7C"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06F09B7D"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5789C860"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5BD8ED08" w14:textId="77777777" w:rsidR="00237E69" w:rsidRPr="00C522DE" w:rsidRDefault="00237E69" w:rsidP="002C6F69">
            <w:pPr>
              <w:pStyle w:val="PL"/>
              <w:rPr>
                <w:color w:val="D4D4D4"/>
              </w:rPr>
            </w:pPr>
            <w:r w:rsidRPr="00C522DE">
              <w:rPr>
                <w:color w:val="D4D4D4"/>
              </w:rPr>
              <w:t>        </w:t>
            </w:r>
            <w:r w:rsidRPr="00C522DE">
              <w:rPr>
                <w:color w:val="CE9178"/>
              </w:rPr>
              <w:t>'200'</w:t>
            </w:r>
            <w:r w:rsidRPr="00C522DE">
              <w:rPr>
                <w:color w:val="D4D4D4"/>
              </w:rPr>
              <w:t>:</w:t>
            </w:r>
          </w:p>
          <w:p w14:paraId="2C0A23CC"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1C0C256C"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190471AF" w14:textId="77777777" w:rsidR="00237E69" w:rsidRPr="00C522DE" w:rsidRDefault="00237E69" w:rsidP="002C6F69">
            <w:pPr>
              <w:pStyle w:val="PL"/>
              <w:rPr>
                <w:color w:val="D4D4D4"/>
              </w:rPr>
            </w:pPr>
            <w:r w:rsidRPr="00C522DE">
              <w:rPr>
                <w:color w:val="D4D4D4"/>
              </w:rPr>
              <w:t>            </w:t>
            </w:r>
            <w:r w:rsidRPr="00C522DE">
              <w:t>application/json</w:t>
            </w:r>
            <w:r w:rsidRPr="00C522DE">
              <w:rPr>
                <w:color w:val="D4D4D4"/>
              </w:rPr>
              <w:t>:</w:t>
            </w:r>
          </w:p>
          <w:p w14:paraId="5A8A0B0F"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7CD71909"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62E85F42"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079B63E3"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F53A712"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773D52CC"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69E66A8"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05D4E8F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3FA0C78" w14:textId="77777777" w:rsidR="00237E69" w:rsidRPr="00C522DE" w:rsidRDefault="00237E69" w:rsidP="002C6F69">
            <w:pPr>
              <w:pStyle w:val="PL"/>
              <w:rPr>
                <w:color w:val="D4D4D4"/>
              </w:rPr>
            </w:pPr>
            <w:r w:rsidRPr="00C522DE">
              <w:rPr>
                <w:color w:val="D4D4D4"/>
              </w:rPr>
              <w:t>    </w:t>
            </w:r>
            <w:r w:rsidRPr="00C522DE">
              <w:t>put</w:t>
            </w:r>
            <w:r w:rsidRPr="00C522DE">
              <w:rPr>
                <w:color w:val="D4D4D4"/>
              </w:rPr>
              <w:t>:</w:t>
            </w:r>
          </w:p>
          <w:p w14:paraId="3ABD2F09"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06C24523"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65E31386" w14:textId="77777777" w:rsidR="00237E69" w:rsidRPr="00C522DE" w:rsidRDefault="00237E69" w:rsidP="002C6F69">
            <w:pPr>
              <w:pStyle w:val="PL"/>
              <w:rPr>
                <w:color w:val="D4D4D4"/>
              </w:rPr>
            </w:pPr>
            <w:r w:rsidRPr="00C522DE">
              <w:rPr>
                <w:color w:val="D4D4D4"/>
              </w:rPr>
              <w:t>      </w:t>
            </w:r>
            <w:r w:rsidRPr="00C522DE">
              <w:t>requestBody</w:t>
            </w:r>
            <w:r w:rsidRPr="00C522DE">
              <w:rPr>
                <w:color w:val="D4D4D4"/>
              </w:rPr>
              <w:t>:</w:t>
            </w:r>
          </w:p>
          <w:p w14:paraId="5370E44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2CF26783"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6A79DFC2"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608A0724" w14:textId="77777777" w:rsidR="00237E69" w:rsidRPr="00C522DE" w:rsidRDefault="00237E69" w:rsidP="002C6F69">
            <w:pPr>
              <w:pStyle w:val="PL"/>
              <w:rPr>
                <w:color w:val="D4D4D4"/>
              </w:rPr>
            </w:pPr>
            <w:r w:rsidRPr="00C522DE">
              <w:rPr>
                <w:color w:val="D4D4D4"/>
              </w:rPr>
              <w:t>          </w:t>
            </w:r>
            <w:r w:rsidRPr="00C522DE">
              <w:t>application/json</w:t>
            </w:r>
            <w:r w:rsidRPr="00C522DE">
              <w:rPr>
                <w:color w:val="D4D4D4"/>
              </w:rPr>
              <w:t>:</w:t>
            </w:r>
          </w:p>
          <w:p w14:paraId="2A40DEF9"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15B6C9B5"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64D0AA"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56A5CE2B"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31E31B3E"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098E845"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35139B99"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C45123A"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10D9062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0CDB9CA" w14:textId="77777777" w:rsidR="00237E69" w:rsidRPr="00C522DE" w:rsidRDefault="00237E69" w:rsidP="002C6F69">
            <w:pPr>
              <w:pStyle w:val="PL"/>
              <w:rPr>
                <w:color w:val="D4D4D4"/>
              </w:rPr>
            </w:pPr>
            <w:r w:rsidRPr="00C522DE">
              <w:rPr>
                <w:color w:val="D4D4D4"/>
              </w:rPr>
              <w:t>    </w:t>
            </w:r>
            <w:r w:rsidRPr="00C522DE">
              <w:t>patch</w:t>
            </w:r>
            <w:r w:rsidRPr="00C522DE">
              <w:rPr>
                <w:color w:val="D4D4D4"/>
              </w:rPr>
              <w:t>:</w:t>
            </w:r>
          </w:p>
          <w:p w14:paraId="1F5D805B"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6111F434"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8D2643B" w14:textId="77777777" w:rsidR="00237E69" w:rsidRPr="00C522DE" w:rsidRDefault="00237E69" w:rsidP="002C6F69">
            <w:pPr>
              <w:pStyle w:val="PL"/>
              <w:rPr>
                <w:color w:val="D4D4D4"/>
              </w:rPr>
            </w:pPr>
            <w:r w:rsidRPr="00C522DE">
              <w:rPr>
                <w:color w:val="D4D4D4"/>
              </w:rPr>
              <w:t>      </w:t>
            </w:r>
            <w:r w:rsidRPr="00C522DE">
              <w:t>requestBody</w:t>
            </w:r>
            <w:r w:rsidRPr="00C522DE">
              <w:rPr>
                <w:color w:val="D4D4D4"/>
              </w:rPr>
              <w:t>:</w:t>
            </w:r>
          </w:p>
          <w:p w14:paraId="0A5BF02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4188493"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3BA2B9AB"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6CB9ACC9" w14:textId="77777777" w:rsidR="00237E69" w:rsidRPr="00C522DE" w:rsidRDefault="00237E69" w:rsidP="002C6F69">
            <w:pPr>
              <w:pStyle w:val="PL"/>
              <w:rPr>
                <w:color w:val="D4D4D4"/>
              </w:rPr>
            </w:pPr>
            <w:r w:rsidRPr="00C522DE">
              <w:rPr>
                <w:color w:val="D4D4D4"/>
              </w:rPr>
              <w:t>          </w:t>
            </w:r>
            <w:r w:rsidRPr="00C522DE">
              <w:t>application/merge-patch+json</w:t>
            </w:r>
            <w:r w:rsidRPr="00C522DE">
              <w:rPr>
                <w:color w:val="D4D4D4"/>
              </w:rPr>
              <w:t>:</w:t>
            </w:r>
          </w:p>
          <w:p w14:paraId="2A2688CB"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235A8B45"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639DA065" w14:textId="77777777" w:rsidR="00237E69" w:rsidRPr="00C522DE" w:rsidRDefault="00237E69" w:rsidP="002C6F69">
            <w:pPr>
              <w:pStyle w:val="PL"/>
              <w:rPr>
                <w:color w:val="D4D4D4"/>
              </w:rPr>
            </w:pPr>
            <w:r w:rsidRPr="00C522DE">
              <w:rPr>
                <w:color w:val="D4D4D4"/>
              </w:rPr>
              <w:t>          </w:t>
            </w:r>
            <w:r w:rsidRPr="00C522DE">
              <w:t>application/json-patch+json</w:t>
            </w:r>
            <w:r w:rsidRPr="00C522DE">
              <w:rPr>
                <w:color w:val="D4D4D4"/>
              </w:rPr>
              <w:t>:</w:t>
            </w:r>
          </w:p>
          <w:p w14:paraId="311F23BA"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12AA52AA"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B321129"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3AC91DB9" w14:textId="77777777" w:rsidR="00237E69" w:rsidRPr="00C522DE" w:rsidRDefault="00237E69" w:rsidP="002C6F69">
            <w:pPr>
              <w:pStyle w:val="PL"/>
              <w:rPr>
                <w:color w:val="D4D4D4"/>
              </w:rPr>
            </w:pPr>
            <w:r w:rsidRPr="00C522DE">
              <w:rPr>
                <w:color w:val="D4D4D4"/>
              </w:rPr>
              <w:t>        </w:t>
            </w:r>
            <w:r w:rsidRPr="00C522DE">
              <w:rPr>
                <w:color w:val="CE9178"/>
              </w:rPr>
              <w:t>'200'</w:t>
            </w:r>
            <w:r w:rsidRPr="00C522DE">
              <w:rPr>
                <w:color w:val="D4D4D4"/>
              </w:rPr>
              <w:t>:</w:t>
            </w:r>
          </w:p>
          <w:p w14:paraId="50861527"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42E655EE"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197B605B" w14:textId="77777777" w:rsidR="00237E69" w:rsidRPr="00C522DE" w:rsidRDefault="00237E69" w:rsidP="002C6F69">
            <w:pPr>
              <w:pStyle w:val="PL"/>
              <w:rPr>
                <w:color w:val="D4D4D4"/>
              </w:rPr>
            </w:pPr>
            <w:r w:rsidRPr="00C522DE">
              <w:rPr>
                <w:color w:val="D4D4D4"/>
              </w:rPr>
              <w:t>            </w:t>
            </w:r>
            <w:r w:rsidRPr="00C522DE">
              <w:t>application/json</w:t>
            </w:r>
            <w:r w:rsidRPr="00C522DE">
              <w:rPr>
                <w:color w:val="D4D4D4"/>
              </w:rPr>
              <w:t>:</w:t>
            </w:r>
          </w:p>
          <w:p w14:paraId="2D2C552E"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18CCA28D"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7D84B0B8" w14:textId="77777777" w:rsidR="00237E69" w:rsidRPr="00C522DE" w:rsidRDefault="00237E69" w:rsidP="002C6F69">
            <w:pPr>
              <w:pStyle w:val="PL"/>
              <w:rPr>
                <w:color w:val="D4D4D4"/>
              </w:rPr>
            </w:pPr>
            <w:r w:rsidRPr="00C522DE">
              <w:rPr>
                <w:color w:val="D4D4D4"/>
              </w:rPr>
              <w:t>        </w:t>
            </w:r>
            <w:r w:rsidRPr="00C522DE">
              <w:rPr>
                <w:color w:val="CE9178"/>
              </w:rPr>
              <w:t>'204'</w:t>
            </w:r>
            <w:r w:rsidRPr="00C522DE">
              <w:rPr>
                <w:color w:val="D4D4D4"/>
              </w:rPr>
              <w:t>:</w:t>
            </w:r>
          </w:p>
          <w:p w14:paraId="667C773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4FF6098A"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2CD8D27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150E14B1"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583C836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89A344"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4F493EEB"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7FFA7B2" w14:textId="77777777" w:rsidR="00237E69" w:rsidRPr="00C522DE" w:rsidRDefault="00237E69" w:rsidP="002C6F69">
            <w:pPr>
              <w:pStyle w:val="PL"/>
              <w:rPr>
                <w:color w:val="D4D4D4"/>
              </w:rPr>
            </w:pPr>
            <w:r w:rsidRPr="00C522DE">
              <w:rPr>
                <w:color w:val="D4D4D4"/>
              </w:rPr>
              <w:t>    </w:t>
            </w:r>
            <w:r w:rsidRPr="00C522DE">
              <w:t>delete</w:t>
            </w:r>
            <w:r w:rsidRPr="00C522DE">
              <w:rPr>
                <w:color w:val="D4D4D4"/>
              </w:rPr>
              <w:t>:</w:t>
            </w:r>
          </w:p>
          <w:p w14:paraId="35D127D7"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33F22438"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6B644C43"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01CE90F8" w14:textId="77777777" w:rsidR="00237E69" w:rsidRPr="00C522DE" w:rsidRDefault="00237E69" w:rsidP="002C6F69">
            <w:pPr>
              <w:pStyle w:val="PL"/>
              <w:rPr>
                <w:color w:val="D4D4D4"/>
              </w:rPr>
            </w:pPr>
            <w:r w:rsidRPr="00C522DE">
              <w:rPr>
                <w:color w:val="D4D4D4"/>
              </w:rPr>
              <w:t>        </w:t>
            </w:r>
            <w:r w:rsidRPr="00C522DE">
              <w:rPr>
                <w:color w:val="CE9178"/>
              </w:rPr>
              <w:t>'204'</w:t>
            </w:r>
            <w:r w:rsidRPr="00C522DE">
              <w:rPr>
                <w:color w:val="D4D4D4"/>
              </w:rPr>
              <w:t>:</w:t>
            </w:r>
          </w:p>
          <w:p w14:paraId="6C9C197C"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B8AAE60"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52505AE3"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FBB9146"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09C1305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5367D0C5"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50C0EFA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4B5DA11" w14:textId="77777777" w:rsidR="00237E69" w:rsidRPr="00C522DE" w:rsidRDefault="00237E69" w:rsidP="002C6F69">
            <w:pPr>
              <w:pStyle w:val="PL"/>
              <w:rPr>
                <w:color w:val="D4D4D4"/>
              </w:rPr>
            </w:pPr>
          </w:p>
          <w:p w14:paraId="1F7B8B34" w14:textId="77777777" w:rsidR="00237E69" w:rsidRPr="00C522DE" w:rsidRDefault="00237E69" w:rsidP="002C6F69">
            <w:pPr>
              <w:pStyle w:val="PL"/>
              <w:rPr>
                <w:color w:val="D4D4D4"/>
              </w:rPr>
            </w:pPr>
            <w:r w:rsidRPr="00C522DE">
              <w:rPr>
                <w:color w:val="D4D4D4"/>
              </w:rPr>
              <w:t>  </w:t>
            </w:r>
            <w:r w:rsidRPr="00C522DE">
              <w:t>/network-assistance/{naSessionId}/recommendation</w:t>
            </w:r>
            <w:r w:rsidRPr="00C522DE">
              <w:rPr>
                <w:color w:val="D4D4D4"/>
              </w:rPr>
              <w:t>:</w:t>
            </w:r>
          </w:p>
          <w:p w14:paraId="6198193D" w14:textId="77777777" w:rsidR="00237E69" w:rsidRPr="00C522DE" w:rsidRDefault="00237E69" w:rsidP="002C6F69">
            <w:pPr>
              <w:pStyle w:val="PL"/>
              <w:rPr>
                <w:color w:val="D4D4D4"/>
              </w:rPr>
            </w:pPr>
            <w:r w:rsidRPr="00C522DE">
              <w:rPr>
                <w:color w:val="D4D4D4"/>
              </w:rPr>
              <w:t>    </w:t>
            </w:r>
            <w:r w:rsidRPr="00C522DE">
              <w:t>get</w:t>
            </w:r>
            <w:r w:rsidRPr="00C522DE">
              <w:rPr>
                <w:color w:val="D4D4D4"/>
              </w:rPr>
              <w:t>:</w:t>
            </w:r>
          </w:p>
          <w:p w14:paraId="230D20B7"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49ACC101"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037529DF" w14:textId="77777777" w:rsidR="00237E69" w:rsidRPr="00C522DE" w:rsidRDefault="00237E69" w:rsidP="002C6F69">
            <w:pPr>
              <w:pStyle w:val="PL"/>
              <w:rPr>
                <w:color w:val="D4D4D4"/>
              </w:rPr>
            </w:pPr>
            <w:r w:rsidRPr="00C522DE">
              <w:rPr>
                <w:color w:val="D4D4D4"/>
              </w:rPr>
              <w:t>      </w:t>
            </w:r>
            <w:r w:rsidRPr="00C522DE">
              <w:t>parameters</w:t>
            </w:r>
            <w:r w:rsidRPr="00C522DE">
              <w:rPr>
                <w:color w:val="D4D4D4"/>
              </w:rPr>
              <w:t>:</w:t>
            </w:r>
          </w:p>
          <w:p w14:paraId="40D3EFB5"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1D9FC63A"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15845FE3" w14:textId="77777777" w:rsidR="00237E69" w:rsidRPr="00C522DE" w:rsidRDefault="00237E69"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125F3F84"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6B145955"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06B3FC6E"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41E7C6D3"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73C375B3" w14:textId="77777777" w:rsidR="00237E69" w:rsidRPr="00C522DE" w:rsidRDefault="00237E69" w:rsidP="002C6F69">
            <w:pPr>
              <w:pStyle w:val="PL"/>
              <w:rPr>
                <w:color w:val="D4D4D4"/>
              </w:rPr>
            </w:pPr>
            <w:r w:rsidRPr="00C522DE">
              <w:rPr>
                <w:color w:val="D4D4D4"/>
              </w:rPr>
              <w:t>        </w:t>
            </w:r>
            <w:r w:rsidRPr="00C522DE">
              <w:rPr>
                <w:color w:val="CE9178"/>
              </w:rPr>
              <w:t>'200'</w:t>
            </w:r>
            <w:r w:rsidRPr="00C522DE">
              <w:rPr>
                <w:color w:val="D4D4D4"/>
              </w:rPr>
              <w:t>:</w:t>
            </w:r>
          </w:p>
          <w:p w14:paraId="2C874732"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CC303AE"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40712518" w14:textId="77777777" w:rsidR="00237E69" w:rsidRPr="00C522DE" w:rsidRDefault="00237E69" w:rsidP="002C6F69">
            <w:pPr>
              <w:pStyle w:val="PL"/>
              <w:rPr>
                <w:color w:val="D4D4D4"/>
              </w:rPr>
            </w:pPr>
            <w:r w:rsidRPr="00C522DE">
              <w:rPr>
                <w:color w:val="D4D4D4"/>
              </w:rPr>
              <w:t>            </w:t>
            </w:r>
            <w:r w:rsidRPr="00C522DE">
              <w:t>application/json</w:t>
            </w:r>
            <w:r w:rsidRPr="00C522DE">
              <w:rPr>
                <w:color w:val="D4D4D4"/>
              </w:rPr>
              <w:t>:</w:t>
            </w:r>
          </w:p>
          <w:p w14:paraId="4FA8DF5C"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1C8DBDDE"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04B9A147"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606CDA09"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F582C8"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47A701A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6CF6688F"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4416257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A744AF" w14:textId="77777777" w:rsidR="00237E69" w:rsidRPr="00C522DE" w:rsidRDefault="00237E69" w:rsidP="002C6F69">
            <w:pPr>
              <w:pStyle w:val="PL"/>
              <w:rPr>
                <w:color w:val="D4D4D4"/>
              </w:rPr>
            </w:pPr>
            <w:r w:rsidRPr="00C522DE">
              <w:rPr>
                <w:color w:val="D4D4D4"/>
              </w:rPr>
              <w:t>  </w:t>
            </w:r>
            <w:r w:rsidRPr="00C522DE">
              <w:t>/network-assistance/{naSessionId}/boost</w:t>
            </w:r>
            <w:r>
              <w:t>-r</w:t>
            </w:r>
            <w:r w:rsidRPr="00C522DE">
              <w:t>equest</w:t>
            </w:r>
            <w:r w:rsidRPr="00C522DE">
              <w:rPr>
                <w:color w:val="D4D4D4"/>
              </w:rPr>
              <w:t>:</w:t>
            </w:r>
          </w:p>
          <w:p w14:paraId="4C029EE0" w14:textId="77777777" w:rsidR="00237E69" w:rsidRPr="00C522DE" w:rsidRDefault="00237E69" w:rsidP="002C6F69">
            <w:pPr>
              <w:pStyle w:val="PL"/>
              <w:rPr>
                <w:color w:val="D4D4D4"/>
              </w:rPr>
            </w:pPr>
            <w:r w:rsidRPr="00C522DE">
              <w:rPr>
                <w:color w:val="D4D4D4"/>
              </w:rPr>
              <w:t>    </w:t>
            </w:r>
            <w:r w:rsidRPr="00C522DE">
              <w:t>post</w:t>
            </w:r>
            <w:r w:rsidRPr="00C522DE">
              <w:rPr>
                <w:color w:val="D4D4D4"/>
              </w:rPr>
              <w:t>:</w:t>
            </w:r>
          </w:p>
          <w:p w14:paraId="1B95E526" w14:textId="77777777" w:rsidR="00237E69" w:rsidRPr="00C522DE" w:rsidRDefault="00237E69" w:rsidP="002C6F69">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0849A40" w14:textId="77777777" w:rsidR="00237E69" w:rsidRPr="00C522DE" w:rsidRDefault="00237E69" w:rsidP="002C6F69">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5A1E72F9" w14:textId="77777777" w:rsidR="00237E69" w:rsidRPr="00C522DE" w:rsidRDefault="00237E69" w:rsidP="002C6F69">
            <w:pPr>
              <w:pStyle w:val="PL"/>
              <w:rPr>
                <w:color w:val="D4D4D4"/>
              </w:rPr>
            </w:pPr>
            <w:r w:rsidRPr="00C522DE">
              <w:rPr>
                <w:color w:val="D4D4D4"/>
              </w:rPr>
              <w:t>      </w:t>
            </w:r>
            <w:r w:rsidRPr="00C522DE">
              <w:t>parameters</w:t>
            </w:r>
            <w:r w:rsidRPr="00C522DE">
              <w:rPr>
                <w:color w:val="D4D4D4"/>
              </w:rPr>
              <w:t>:</w:t>
            </w:r>
          </w:p>
          <w:p w14:paraId="5D2D9F9C" w14:textId="77777777" w:rsidR="00237E69" w:rsidRPr="00C522DE" w:rsidRDefault="00237E69" w:rsidP="002C6F69">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A5105C1"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51568E09" w14:textId="77777777" w:rsidR="00237E69" w:rsidRPr="00C522DE" w:rsidRDefault="00237E69" w:rsidP="002C6F69">
            <w:pPr>
              <w:pStyle w:val="PL"/>
              <w:rPr>
                <w:color w:val="D4D4D4"/>
              </w:rPr>
            </w:pPr>
            <w:r w:rsidRPr="00C522DE">
              <w:rPr>
                <w:color w:val="D4D4D4"/>
              </w:rPr>
              <w:t>          </w:t>
            </w:r>
            <w:r w:rsidRPr="00C522DE">
              <w:t>in</w:t>
            </w:r>
            <w:r w:rsidRPr="00C522DE">
              <w:rPr>
                <w:color w:val="D4D4D4"/>
              </w:rPr>
              <w:t>: </w:t>
            </w:r>
            <w:r w:rsidRPr="00C522DE">
              <w:rPr>
                <w:color w:val="CE9178"/>
              </w:rPr>
              <w:t>path</w:t>
            </w:r>
          </w:p>
          <w:p w14:paraId="0093CFB5"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r w:rsidRPr="00C522DE">
              <w:t>true</w:t>
            </w:r>
          </w:p>
          <w:p w14:paraId="4193FD77"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656F863C"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string</w:t>
            </w:r>
          </w:p>
          <w:p w14:paraId="027DA675" w14:textId="77777777" w:rsidR="00237E69" w:rsidRPr="00C522DE" w:rsidRDefault="00237E69" w:rsidP="002C6F69">
            <w:pPr>
              <w:pStyle w:val="PL"/>
              <w:rPr>
                <w:color w:val="D4D4D4"/>
              </w:rPr>
            </w:pPr>
            <w:r w:rsidRPr="00C522DE">
              <w:rPr>
                <w:color w:val="D4D4D4"/>
              </w:rPr>
              <w:t>      </w:t>
            </w:r>
            <w:r w:rsidRPr="00C522DE">
              <w:t>responses</w:t>
            </w:r>
            <w:r w:rsidRPr="00C522DE">
              <w:rPr>
                <w:color w:val="D4D4D4"/>
              </w:rPr>
              <w:t>:</w:t>
            </w:r>
          </w:p>
          <w:p w14:paraId="2967973E" w14:textId="77777777" w:rsidR="00237E69" w:rsidRPr="00C522DE" w:rsidRDefault="00237E69" w:rsidP="002C6F69">
            <w:pPr>
              <w:pStyle w:val="PL"/>
              <w:rPr>
                <w:color w:val="D4D4D4"/>
              </w:rPr>
            </w:pPr>
            <w:r w:rsidRPr="00C522DE">
              <w:rPr>
                <w:color w:val="D4D4D4"/>
              </w:rPr>
              <w:t>        </w:t>
            </w:r>
            <w:r w:rsidRPr="00C522DE">
              <w:rPr>
                <w:color w:val="CE9178"/>
              </w:rPr>
              <w:t>'200'</w:t>
            </w:r>
            <w:r w:rsidRPr="00C522DE">
              <w:rPr>
                <w:color w:val="D4D4D4"/>
              </w:rPr>
              <w:t>:</w:t>
            </w:r>
          </w:p>
          <w:p w14:paraId="0621FCF9"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F27F99" w14:textId="77777777" w:rsidR="00237E69" w:rsidRPr="00C522DE" w:rsidRDefault="00237E69" w:rsidP="002C6F69">
            <w:pPr>
              <w:pStyle w:val="PL"/>
              <w:rPr>
                <w:color w:val="D4D4D4"/>
              </w:rPr>
            </w:pPr>
            <w:r w:rsidRPr="00C522DE">
              <w:rPr>
                <w:color w:val="D4D4D4"/>
              </w:rPr>
              <w:t>          </w:t>
            </w:r>
            <w:r w:rsidRPr="00C522DE">
              <w:t>content</w:t>
            </w:r>
            <w:r w:rsidRPr="00C522DE">
              <w:rPr>
                <w:color w:val="D4D4D4"/>
              </w:rPr>
              <w:t>:</w:t>
            </w:r>
          </w:p>
          <w:p w14:paraId="5215F1B0" w14:textId="77777777" w:rsidR="00237E69" w:rsidRPr="00C522DE" w:rsidRDefault="00237E69" w:rsidP="002C6F69">
            <w:pPr>
              <w:pStyle w:val="PL"/>
              <w:rPr>
                <w:color w:val="D4D4D4"/>
              </w:rPr>
            </w:pPr>
            <w:r w:rsidRPr="00C522DE">
              <w:rPr>
                <w:color w:val="D4D4D4"/>
              </w:rPr>
              <w:t>            </w:t>
            </w:r>
            <w:r w:rsidRPr="00C522DE">
              <w:t>application/json</w:t>
            </w:r>
            <w:r w:rsidRPr="00C522DE">
              <w:rPr>
                <w:color w:val="D4D4D4"/>
              </w:rPr>
              <w:t>:</w:t>
            </w:r>
          </w:p>
          <w:p w14:paraId="2EE5D65D" w14:textId="77777777" w:rsidR="00237E69" w:rsidRPr="00C522DE" w:rsidRDefault="00237E69" w:rsidP="002C6F69">
            <w:pPr>
              <w:pStyle w:val="PL"/>
              <w:rPr>
                <w:color w:val="D4D4D4"/>
              </w:rPr>
            </w:pPr>
            <w:r w:rsidRPr="00C522DE">
              <w:rPr>
                <w:color w:val="D4D4D4"/>
              </w:rPr>
              <w:t>              </w:t>
            </w:r>
            <w:r w:rsidRPr="00C522DE">
              <w:t>schema</w:t>
            </w:r>
            <w:r w:rsidRPr="00C522DE">
              <w:rPr>
                <w:color w:val="D4D4D4"/>
              </w:rPr>
              <w:t>:</w:t>
            </w:r>
          </w:p>
          <w:p w14:paraId="425D7711"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16AD9361" w14:textId="77777777" w:rsidR="00237E69" w:rsidRPr="00C522DE" w:rsidRDefault="00237E69" w:rsidP="002C6F69">
            <w:pPr>
              <w:pStyle w:val="PL"/>
              <w:rPr>
                <w:color w:val="D4D4D4"/>
              </w:rPr>
            </w:pPr>
            <w:r w:rsidRPr="00C522DE">
              <w:rPr>
                <w:color w:val="D4D4D4"/>
              </w:rPr>
              <w:t>        </w:t>
            </w:r>
            <w:r w:rsidRPr="00C522DE">
              <w:rPr>
                <w:color w:val="CE9178"/>
              </w:rPr>
              <w:t>'400'</w:t>
            </w:r>
            <w:r w:rsidRPr="00C522DE">
              <w:rPr>
                <w:color w:val="D4D4D4"/>
              </w:rPr>
              <w:t>:</w:t>
            </w:r>
          </w:p>
          <w:p w14:paraId="1BFBBFAA"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3F4A4EA" w14:textId="77777777" w:rsidR="00237E69" w:rsidRPr="00C522DE" w:rsidRDefault="00237E69" w:rsidP="002C6F69">
            <w:pPr>
              <w:pStyle w:val="PL"/>
              <w:rPr>
                <w:color w:val="D4D4D4"/>
              </w:rPr>
            </w:pPr>
            <w:r w:rsidRPr="00C522DE">
              <w:rPr>
                <w:color w:val="D4D4D4"/>
              </w:rPr>
              <w:t>        </w:t>
            </w:r>
            <w:r w:rsidRPr="00C522DE">
              <w:rPr>
                <w:color w:val="CE9178"/>
              </w:rPr>
              <w:t>'401'</w:t>
            </w:r>
            <w:r w:rsidRPr="00C522DE">
              <w:rPr>
                <w:color w:val="D4D4D4"/>
              </w:rPr>
              <w:t>:</w:t>
            </w:r>
          </w:p>
          <w:p w14:paraId="7B677BC5"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C0441CE" w14:textId="77777777" w:rsidR="00237E69" w:rsidRPr="00C522DE" w:rsidRDefault="00237E69" w:rsidP="002C6F69">
            <w:pPr>
              <w:pStyle w:val="PL"/>
              <w:rPr>
                <w:color w:val="D4D4D4"/>
              </w:rPr>
            </w:pPr>
            <w:r w:rsidRPr="00C522DE">
              <w:rPr>
                <w:color w:val="D4D4D4"/>
              </w:rPr>
              <w:t>        </w:t>
            </w:r>
            <w:r w:rsidRPr="00C522DE">
              <w:rPr>
                <w:color w:val="CE9178"/>
              </w:rPr>
              <w:t>'404'</w:t>
            </w:r>
            <w:r w:rsidRPr="00C522DE">
              <w:rPr>
                <w:color w:val="D4D4D4"/>
              </w:rPr>
              <w:t>:</w:t>
            </w:r>
          </w:p>
          <w:p w14:paraId="5A5D64CF" w14:textId="77777777" w:rsidR="00237E69" w:rsidRPr="00C522DE" w:rsidRDefault="00237E69" w:rsidP="002C6F69">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BF14565" w14:textId="77777777" w:rsidR="00237E69" w:rsidRPr="00C522DE" w:rsidRDefault="00237E69" w:rsidP="002C6F69">
            <w:pPr>
              <w:pStyle w:val="PL"/>
              <w:rPr>
                <w:color w:val="D4D4D4"/>
              </w:rPr>
            </w:pPr>
            <w:r w:rsidRPr="00C522DE">
              <w:t>components</w:t>
            </w:r>
            <w:r w:rsidRPr="00C522DE">
              <w:rPr>
                <w:color w:val="D4D4D4"/>
              </w:rPr>
              <w:t>:</w:t>
            </w:r>
          </w:p>
          <w:p w14:paraId="020018A0" w14:textId="77777777" w:rsidR="00237E69" w:rsidRPr="00C522DE" w:rsidRDefault="00237E69" w:rsidP="002C6F69">
            <w:pPr>
              <w:pStyle w:val="PL"/>
              <w:rPr>
                <w:color w:val="D4D4D4"/>
              </w:rPr>
            </w:pPr>
            <w:r w:rsidRPr="00C522DE">
              <w:rPr>
                <w:color w:val="D4D4D4"/>
              </w:rPr>
              <w:t>  </w:t>
            </w:r>
            <w:r w:rsidRPr="00C522DE">
              <w:t>schemas</w:t>
            </w:r>
            <w:r w:rsidRPr="00C522DE">
              <w:rPr>
                <w:color w:val="D4D4D4"/>
              </w:rPr>
              <w:t>:</w:t>
            </w:r>
          </w:p>
          <w:p w14:paraId="58BD58F0" w14:textId="77777777" w:rsidR="00237E69" w:rsidRPr="00C522DE" w:rsidRDefault="00237E69" w:rsidP="002C6F69">
            <w:pPr>
              <w:pStyle w:val="PL"/>
              <w:rPr>
                <w:color w:val="D4D4D4"/>
              </w:rPr>
            </w:pPr>
            <w:r w:rsidRPr="00C522DE">
              <w:rPr>
                <w:color w:val="D4D4D4"/>
              </w:rPr>
              <w:t>    </w:t>
            </w:r>
            <w:r w:rsidRPr="00C522DE">
              <w:t>NetworkAssistanceSession</w:t>
            </w:r>
            <w:r w:rsidRPr="00C522DE">
              <w:rPr>
                <w:color w:val="D4D4D4"/>
              </w:rPr>
              <w:t>:</w:t>
            </w:r>
          </w:p>
          <w:p w14:paraId="7309CC79" w14:textId="77777777" w:rsidR="00237E69" w:rsidRDefault="00237E69" w:rsidP="002C6F69">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59F63444"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object</w:t>
            </w:r>
          </w:p>
          <w:p w14:paraId="55400DB6" w14:textId="77777777" w:rsidR="00237E69" w:rsidRPr="00C522DE" w:rsidRDefault="00237E69" w:rsidP="002C6F69">
            <w:pPr>
              <w:pStyle w:val="PL"/>
              <w:rPr>
                <w:color w:val="D4D4D4"/>
              </w:rPr>
            </w:pPr>
            <w:r w:rsidRPr="00C522DE">
              <w:rPr>
                <w:color w:val="D4D4D4"/>
              </w:rPr>
              <w:t>      </w:t>
            </w:r>
            <w:r w:rsidRPr="00C522DE">
              <w:t>required</w:t>
            </w:r>
            <w:r w:rsidRPr="00C522DE">
              <w:rPr>
                <w:color w:val="D4D4D4"/>
              </w:rPr>
              <w:t>: </w:t>
            </w:r>
          </w:p>
          <w:p w14:paraId="155AE65F" w14:textId="77777777" w:rsidR="00237E69" w:rsidRPr="00C522DE" w:rsidRDefault="00237E69" w:rsidP="002C6F69">
            <w:pPr>
              <w:pStyle w:val="PL"/>
              <w:rPr>
                <w:color w:val="D4D4D4"/>
              </w:rPr>
            </w:pPr>
            <w:r w:rsidRPr="00C522DE">
              <w:rPr>
                <w:color w:val="D4D4D4"/>
              </w:rPr>
              <w:t>        - </w:t>
            </w:r>
            <w:r w:rsidRPr="00C522DE">
              <w:rPr>
                <w:color w:val="CE9178"/>
              </w:rPr>
              <w:t>naSessionId</w:t>
            </w:r>
          </w:p>
          <w:p w14:paraId="5B448986" w14:textId="77777777" w:rsidR="00237E69" w:rsidRPr="00C522DE" w:rsidRDefault="00237E69" w:rsidP="002C6F69">
            <w:pPr>
              <w:pStyle w:val="PL"/>
              <w:rPr>
                <w:color w:val="D4D4D4"/>
              </w:rPr>
            </w:pPr>
            <w:r w:rsidRPr="00C522DE">
              <w:rPr>
                <w:color w:val="D4D4D4"/>
              </w:rPr>
              <w:t>      </w:t>
            </w:r>
            <w:r w:rsidRPr="00C522DE">
              <w:t>properties</w:t>
            </w:r>
            <w:r w:rsidRPr="00C522DE">
              <w:rPr>
                <w:color w:val="D4D4D4"/>
              </w:rPr>
              <w:t>:</w:t>
            </w:r>
          </w:p>
          <w:p w14:paraId="6F5CD0AA" w14:textId="77777777" w:rsidR="00237E69" w:rsidRPr="00C522DE" w:rsidRDefault="00237E69" w:rsidP="002C6F69">
            <w:pPr>
              <w:pStyle w:val="PL"/>
              <w:rPr>
                <w:color w:val="D4D4D4"/>
              </w:rPr>
            </w:pPr>
            <w:r w:rsidRPr="00C522DE">
              <w:rPr>
                <w:color w:val="D4D4D4"/>
              </w:rPr>
              <w:t>        </w:t>
            </w:r>
            <w:r w:rsidRPr="00C522DE">
              <w:t>naSessionId</w:t>
            </w:r>
            <w:r w:rsidRPr="00C522DE">
              <w:rPr>
                <w:color w:val="D4D4D4"/>
              </w:rPr>
              <w:t>:</w:t>
            </w:r>
          </w:p>
          <w:p w14:paraId="56BDF4AE"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06098D8" w14:textId="77777777" w:rsidR="00237E69" w:rsidRPr="00C522DE" w:rsidRDefault="00237E69" w:rsidP="002C6F69">
            <w:pPr>
              <w:pStyle w:val="PL"/>
              <w:rPr>
                <w:color w:val="D4D4D4"/>
              </w:rPr>
            </w:pPr>
            <w:r w:rsidRPr="00C522DE">
              <w:rPr>
                <w:color w:val="D4D4D4"/>
              </w:rPr>
              <w:t>        </w:t>
            </w:r>
            <w:r w:rsidRPr="00C522DE">
              <w:t>serviceDataFlowDescription</w:t>
            </w:r>
            <w:r w:rsidRPr="00C522DE">
              <w:rPr>
                <w:color w:val="D4D4D4"/>
              </w:rPr>
              <w:t>:</w:t>
            </w:r>
          </w:p>
          <w:p w14:paraId="24D463F2" w14:textId="77777777" w:rsidR="00237E69" w:rsidRPr="00C522DE" w:rsidRDefault="00237E69" w:rsidP="002C6F69">
            <w:pPr>
              <w:pStyle w:val="PL"/>
              <w:rPr>
                <w:color w:val="D4D4D4"/>
              </w:rPr>
            </w:pPr>
            <w:r w:rsidRPr="00C522DE">
              <w:rPr>
                <w:color w:val="D4D4D4"/>
              </w:rPr>
              <w:t>          </w:t>
            </w:r>
            <w:r w:rsidRPr="00C522DE">
              <w:t>type</w:t>
            </w:r>
            <w:r w:rsidRPr="00C522DE">
              <w:rPr>
                <w:color w:val="D4D4D4"/>
              </w:rPr>
              <w:t>: </w:t>
            </w:r>
            <w:r w:rsidRPr="00C522DE">
              <w:rPr>
                <w:color w:val="CE9178"/>
              </w:rPr>
              <w:t>array</w:t>
            </w:r>
          </w:p>
          <w:p w14:paraId="030B0DB7" w14:textId="77777777" w:rsidR="00237E69" w:rsidRPr="00C522DE" w:rsidRDefault="00237E69" w:rsidP="002C6F69">
            <w:pPr>
              <w:pStyle w:val="PL"/>
              <w:rPr>
                <w:color w:val="D4D4D4"/>
              </w:rPr>
            </w:pPr>
            <w:r w:rsidRPr="00C522DE">
              <w:rPr>
                <w:color w:val="D4D4D4"/>
              </w:rPr>
              <w:t>          </w:t>
            </w:r>
            <w:r w:rsidRPr="00C522DE">
              <w:t>items</w:t>
            </w:r>
            <w:r w:rsidRPr="00C522DE">
              <w:rPr>
                <w:color w:val="D4D4D4"/>
              </w:rPr>
              <w:t>: </w:t>
            </w:r>
          </w:p>
          <w:p w14:paraId="5A19CDF1"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2AFE73B1" w14:textId="77777777" w:rsidR="00237E69" w:rsidRPr="00C522DE" w:rsidRDefault="00237E69" w:rsidP="002C6F69">
            <w:pPr>
              <w:pStyle w:val="PL"/>
              <w:rPr>
                <w:color w:val="D4D4D4"/>
              </w:rPr>
            </w:pPr>
            <w:r w:rsidRPr="00C522DE">
              <w:rPr>
                <w:color w:val="D4D4D4"/>
              </w:rPr>
              <w:t>          </w:t>
            </w:r>
            <w:r w:rsidRPr="00C522DE">
              <w:t>minItems</w:t>
            </w:r>
            <w:r w:rsidRPr="00C522DE">
              <w:rPr>
                <w:color w:val="D4D4D4"/>
              </w:rPr>
              <w:t>: </w:t>
            </w:r>
            <w:r w:rsidRPr="00C522DE">
              <w:rPr>
                <w:color w:val="B5CEA8"/>
              </w:rPr>
              <w:t>1</w:t>
            </w:r>
          </w:p>
          <w:p w14:paraId="7EA90F4F" w14:textId="77777777" w:rsidR="00237E69" w:rsidRPr="00C522DE" w:rsidRDefault="00237E69" w:rsidP="002C6F69">
            <w:pPr>
              <w:pStyle w:val="PL"/>
              <w:rPr>
                <w:color w:val="D4D4D4"/>
              </w:rPr>
            </w:pPr>
            <w:r w:rsidRPr="00C522DE">
              <w:rPr>
                <w:color w:val="D4D4D4"/>
              </w:rPr>
              <w:t>        </w:t>
            </w:r>
            <w:r w:rsidRPr="00C522DE">
              <w:t>policyTemplateId</w:t>
            </w:r>
            <w:r w:rsidRPr="00C522DE">
              <w:rPr>
                <w:color w:val="D4D4D4"/>
              </w:rPr>
              <w:t>:</w:t>
            </w:r>
          </w:p>
          <w:p w14:paraId="36BD4AE0"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6EE52E9" w14:textId="77777777" w:rsidR="00237E69" w:rsidRPr="00C522DE" w:rsidRDefault="00237E69" w:rsidP="002C6F69">
            <w:pPr>
              <w:pStyle w:val="PL"/>
              <w:rPr>
                <w:color w:val="D4D4D4"/>
              </w:rPr>
            </w:pPr>
            <w:r w:rsidRPr="00C522DE">
              <w:rPr>
                <w:color w:val="D4D4D4"/>
              </w:rPr>
              <w:t>        </w:t>
            </w:r>
            <w:r w:rsidRPr="00C522DE">
              <w:t>requestedQoS</w:t>
            </w:r>
            <w:r w:rsidRPr="00C522DE">
              <w:rPr>
                <w:color w:val="D4D4D4"/>
              </w:rPr>
              <w:t>:</w:t>
            </w:r>
          </w:p>
          <w:p w14:paraId="4FEF7ED3"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1E137C0" w14:textId="77777777" w:rsidR="00237E69" w:rsidRPr="00C522DE" w:rsidRDefault="00237E69" w:rsidP="002C6F69">
            <w:pPr>
              <w:pStyle w:val="PL"/>
              <w:rPr>
                <w:color w:val="D4D4D4"/>
              </w:rPr>
            </w:pPr>
            <w:r w:rsidRPr="00C522DE">
              <w:rPr>
                <w:color w:val="D4D4D4"/>
              </w:rPr>
              <w:t>        </w:t>
            </w:r>
            <w:r w:rsidRPr="00C522DE">
              <w:t>recommendedQoS</w:t>
            </w:r>
            <w:r w:rsidRPr="00C522DE">
              <w:rPr>
                <w:color w:val="D4D4D4"/>
              </w:rPr>
              <w:t>:</w:t>
            </w:r>
          </w:p>
          <w:p w14:paraId="28248516"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1C1269A5" w14:textId="77777777" w:rsidR="00237E69" w:rsidRPr="00C522DE" w:rsidRDefault="00237E69" w:rsidP="002C6F69">
            <w:pPr>
              <w:pStyle w:val="PL"/>
              <w:rPr>
                <w:color w:val="D4D4D4"/>
              </w:rPr>
            </w:pPr>
            <w:r w:rsidRPr="00C522DE">
              <w:rPr>
                <w:color w:val="D4D4D4"/>
              </w:rPr>
              <w:t>        </w:t>
            </w:r>
            <w:r w:rsidRPr="00C522DE">
              <w:t>notficationURL</w:t>
            </w:r>
            <w:r w:rsidRPr="00C522DE">
              <w:rPr>
                <w:color w:val="D4D4D4"/>
              </w:rPr>
              <w:t>:</w:t>
            </w:r>
          </w:p>
          <w:p w14:paraId="096BB1D1" w14:textId="77777777" w:rsidR="00237E69" w:rsidRPr="00C522DE" w:rsidRDefault="00237E69" w:rsidP="002C6F69">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r>
              <w:rPr>
                <w:color w:val="CE9178"/>
              </w:rPr>
              <w:t>Absolute</w:t>
            </w:r>
            <w:r w:rsidRPr="00C522DE">
              <w:rPr>
                <w:color w:val="CE9178"/>
              </w:rPr>
              <w:t>Url'</w:t>
            </w:r>
          </w:p>
        </w:tc>
      </w:tr>
    </w:tbl>
    <w:p w14:paraId="70C08B6E" w14:textId="0C0367BA" w:rsidR="00230651" w:rsidRDefault="00230651" w:rsidP="00230651">
      <w:bookmarkStart w:id="2173" w:name="_Toc74917358"/>
    </w:p>
    <w:p w14:paraId="459BEE85" w14:textId="29D879AC" w:rsidR="00E209FF" w:rsidRDefault="00E209FF" w:rsidP="001A2F1A">
      <w:pPr>
        <w:pStyle w:val="Heading1"/>
      </w:pPr>
      <w:bookmarkStart w:id="2174" w:name="_Toc123800991"/>
      <w:r>
        <w:t>C.5</w:t>
      </w:r>
      <w:r>
        <w:tab/>
        <w:t xml:space="preserve">OpenAPI representation of </w:t>
      </w:r>
      <w:bookmarkEnd w:id="2173"/>
      <w:r>
        <w:t>data reporting records</w:t>
      </w:r>
      <w:bookmarkEnd w:id="2174"/>
    </w:p>
    <w:p w14:paraId="0A1A35EB" w14:textId="77777777" w:rsidR="00E209FF" w:rsidRDefault="00E209FF" w:rsidP="001A2F1A">
      <w:pPr>
        <w:pStyle w:val="Heading2"/>
      </w:pPr>
      <w:bookmarkStart w:id="2175" w:name="_Toc123800992"/>
      <w:r>
        <w:t>C.5.1</w:t>
      </w:r>
      <w:r>
        <w:tab/>
        <w:t>R4 data reporting records</w:t>
      </w:r>
      <w:bookmarkEnd w:id="2175"/>
    </w:p>
    <w:p w14:paraId="2A93246E" w14:textId="7C08DBD3" w:rsidR="00E209FF" w:rsidRDefault="00E209FF" w:rsidP="00E209FF">
      <w:pPr>
        <w:keepNext/>
      </w:pPr>
      <w:r>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545482"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p w14:paraId="515F21D9" w14:textId="77777777" w:rsidR="00237E69" w:rsidRDefault="00237E69" w:rsidP="002C6F69">
            <w:pPr>
              <w:pStyle w:val="PL"/>
            </w:pPr>
            <w:r>
              <w:t>openapi: 3.0.0</w:t>
            </w:r>
          </w:p>
          <w:p w14:paraId="49A26663" w14:textId="77777777" w:rsidR="00237E69" w:rsidRDefault="00237E69" w:rsidP="002C6F69">
            <w:pPr>
              <w:pStyle w:val="PL"/>
            </w:pPr>
            <w:r>
              <w:t>info:</w:t>
            </w:r>
          </w:p>
          <w:p w14:paraId="763EB4A9" w14:textId="77777777" w:rsidR="00237E69" w:rsidRDefault="00237E69" w:rsidP="002C6F69">
            <w:pPr>
              <w:pStyle w:val="PL"/>
            </w:pPr>
            <w:r>
              <w:t xml:space="preserve">  title: 5GMS Data Reporting data types</w:t>
            </w:r>
          </w:p>
          <w:p w14:paraId="5EA5A949" w14:textId="6993A6E5" w:rsidR="00237E69" w:rsidRDefault="00237E69" w:rsidP="002C6F69">
            <w:pPr>
              <w:pStyle w:val="PL"/>
            </w:pPr>
            <w:r>
              <w:t xml:space="preserve">  version: 1.0.1</w:t>
            </w:r>
          </w:p>
          <w:p w14:paraId="145C32F5" w14:textId="77777777" w:rsidR="00237E69" w:rsidRDefault="00237E69" w:rsidP="002C6F69">
            <w:pPr>
              <w:pStyle w:val="PL"/>
            </w:pPr>
            <w:r>
              <w:t xml:space="preserve">  description: |</w:t>
            </w:r>
          </w:p>
          <w:p w14:paraId="301BA7E3" w14:textId="77777777" w:rsidR="00237E69" w:rsidRDefault="00237E69" w:rsidP="002C6F69">
            <w:pPr>
              <w:pStyle w:val="PL"/>
            </w:pPr>
            <w:r>
              <w:t xml:space="preserve">    5GMS Data Reporting data types</w:t>
            </w:r>
          </w:p>
          <w:p w14:paraId="300482DD" w14:textId="6076901B" w:rsidR="00237E69" w:rsidRDefault="00237E69" w:rsidP="002C6F69">
            <w:pPr>
              <w:pStyle w:val="PL"/>
            </w:pPr>
            <w:r>
              <w:t xml:space="preserve">    © 2023, 3GPP Organizational Partners (ARIB, ATIS, CCSA, ETSI, TSDSI, TTA, TTC).</w:t>
            </w:r>
          </w:p>
          <w:p w14:paraId="381D1221" w14:textId="77777777" w:rsidR="00237E69" w:rsidRDefault="00237E69" w:rsidP="002C6F69">
            <w:pPr>
              <w:pStyle w:val="PL"/>
            </w:pPr>
            <w:r>
              <w:t xml:space="preserve">    All rights reserved.</w:t>
            </w:r>
          </w:p>
          <w:p w14:paraId="4E4D5E85" w14:textId="77777777" w:rsidR="00237E69" w:rsidRDefault="00237E69" w:rsidP="002C6F69">
            <w:pPr>
              <w:pStyle w:val="PL"/>
            </w:pPr>
            <w:r>
              <w:t>tags:</w:t>
            </w:r>
          </w:p>
          <w:p w14:paraId="092FE8B0" w14:textId="77777777" w:rsidR="00237E69" w:rsidRDefault="00237E69" w:rsidP="002C6F69">
            <w:pPr>
              <w:pStyle w:val="PL"/>
            </w:pPr>
            <w:r>
              <w:t xml:space="preserve">  - name: 5GMS Data Reporting data types</w:t>
            </w:r>
          </w:p>
          <w:p w14:paraId="0DFE6FA6" w14:textId="77777777" w:rsidR="00237E69" w:rsidRDefault="00237E69" w:rsidP="002C6F69">
            <w:pPr>
              <w:pStyle w:val="PL"/>
            </w:pPr>
            <w:r>
              <w:t xml:space="preserve">    description: '5G Media Streaming: Data Reporting data types'</w:t>
            </w:r>
          </w:p>
          <w:p w14:paraId="750DE042" w14:textId="77777777" w:rsidR="00237E69" w:rsidRDefault="00237E69" w:rsidP="002C6F69">
            <w:pPr>
              <w:pStyle w:val="PL"/>
            </w:pPr>
          </w:p>
          <w:p w14:paraId="30614395" w14:textId="77777777" w:rsidR="00237E69" w:rsidRDefault="00237E69" w:rsidP="002C6F69">
            <w:pPr>
              <w:pStyle w:val="PL"/>
            </w:pPr>
            <w:r>
              <w:t>externalDocs:</w:t>
            </w:r>
          </w:p>
          <w:p w14:paraId="1E6A6B7F" w14:textId="3F8351BF" w:rsidR="00237E69" w:rsidRDefault="00237E69" w:rsidP="002C6F69">
            <w:pPr>
              <w:pStyle w:val="PL"/>
            </w:pPr>
            <w:r>
              <w:t xml:space="preserve">  description: 'TS 26.512 V17.4.0; 5G Media Streaming (5GMS); Protocols'</w:t>
            </w:r>
          </w:p>
          <w:p w14:paraId="73AA9BBC" w14:textId="77777777" w:rsidR="00237E69" w:rsidRDefault="00237E69" w:rsidP="002C6F69">
            <w:pPr>
              <w:pStyle w:val="PL"/>
            </w:pPr>
            <w:r>
              <w:t xml:space="preserve">  url: 'https://www.3gpp.org/ftp/Specs/archive/26_series/26.512/'</w:t>
            </w:r>
          </w:p>
          <w:p w14:paraId="732568C4" w14:textId="77777777" w:rsidR="00237E69" w:rsidRDefault="00237E69" w:rsidP="002C6F69">
            <w:pPr>
              <w:pStyle w:val="PL"/>
            </w:pPr>
          </w:p>
          <w:p w14:paraId="7D310F93" w14:textId="77777777" w:rsidR="00237E69" w:rsidRDefault="00237E69" w:rsidP="002C6F69">
            <w:pPr>
              <w:pStyle w:val="PL"/>
            </w:pPr>
            <w:r>
              <w:t>paths: {}</w:t>
            </w:r>
          </w:p>
          <w:p w14:paraId="5E2F7BA7" w14:textId="77777777" w:rsidR="00237E69" w:rsidRDefault="00237E69" w:rsidP="002C6F69">
            <w:pPr>
              <w:pStyle w:val="PL"/>
            </w:pPr>
          </w:p>
          <w:p w14:paraId="5EA79C3E" w14:textId="77777777" w:rsidR="00237E69" w:rsidRDefault="00237E69" w:rsidP="002C6F69">
            <w:pPr>
              <w:pStyle w:val="PL"/>
            </w:pPr>
            <w:r>
              <w:t>components:</w:t>
            </w:r>
          </w:p>
          <w:p w14:paraId="5F21E9E9" w14:textId="77777777" w:rsidR="00237E69" w:rsidRDefault="00237E69" w:rsidP="002C6F69">
            <w:pPr>
              <w:pStyle w:val="PL"/>
            </w:pPr>
            <w:r>
              <w:t xml:space="preserve">  schemas:</w:t>
            </w:r>
          </w:p>
          <w:p w14:paraId="3317855C" w14:textId="77777777" w:rsidR="00237E69" w:rsidRDefault="00237E69" w:rsidP="002C6F69">
            <w:pPr>
              <w:pStyle w:val="PL"/>
            </w:pPr>
            <w:r>
              <w:t xml:space="preserve">   MediaStreamingAccessRecord:</w:t>
            </w:r>
          </w:p>
          <w:p w14:paraId="2863DB9C" w14:textId="77777777" w:rsidR="00237E69" w:rsidRDefault="00237E69" w:rsidP="002C6F69">
            <w:pPr>
              <w:pStyle w:val="PL"/>
            </w:pPr>
            <w:r>
              <w:t xml:space="preserve">       allOf:</w:t>
            </w:r>
          </w:p>
          <w:p w14:paraId="19ECCA90" w14:textId="77777777" w:rsidR="00237E69" w:rsidRDefault="00237E69" w:rsidP="002C6F69">
            <w:pPr>
              <w:pStyle w:val="PL"/>
            </w:pPr>
            <w:r>
              <w:t xml:space="preserve">        - $ref: 'TS26532_Ndcaf_DataReporting.yaml#/components/schemas/BaseRecord'</w:t>
            </w:r>
          </w:p>
          <w:p w14:paraId="2C23B674" w14:textId="77777777" w:rsidR="00237E69" w:rsidRDefault="00237E69" w:rsidP="002C6F69">
            <w:pPr>
              <w:pStyle w:val="PL"/>
            </w:pPr>
            <w:r>
              <w:t xml:space="preserve">        - type: object</w:t>
            </w:r>
          </w:p>
          <w:p w14:paraId="711B4632" w14:textId="77777777" w:rsidR="00237E69" w:rsidRDefault="00237E69" w:rsidP="002C6F69">
            <w:pPr>
              <w:pStyle w:val="PL"/>
            </w:pPr>
            <w:r>
              <w:t xml:space="preserve">          required:</w:t>
            </w:r>
          </w:p>
          <w:p w14:paraId="3E60E5FF" w14:textId="77777777" w:rsidR="00237E69" w:rsidRDefault="00237E69" w:rsidP="002C6F69">
            <w:pPr>
              <w:pStyle w:val="PL"/>
            </w:pPr>
            <w:r>
              <w:t xml:space="preserve">            - mediaStreamHandlerEndpointAddress</w:t>
            </w:r>
          </w:p>
          <w:p w14:paraId="26644EF7" w14:textId="77777777" w:rsidR="00237E69" w:rsidRDefault="00237E69" w:rsidP="002C6F69">
            <w:pPr>
              <w:pStyle w:val="PL"/>
            </w:pPr>
            <w:r>
              <w:t xml:space="preserve">            - applicationServerEndpointAddress</w:t>
            </w:r>
          </w:p>
          <w:p w14:paraId="71361FB6" w14:textId="77777777" w:rsidR="00237E69" w:rsidRDefault="00237E69" w:rsidP="002C6F69">
            <w:pPr>
              <w:pStyle w:val="PL"/>
            </w:pPr>
            <w:r>
              <w:t xml:space="preserve">            - requestMessage</w:t>
            </w:r>
          </w:p>
          <w:p w14:paraId="446B7BFB" w14:textId="77777777" w:rsidR="00237E69" w:rsidRDefault="00237E69" w:rsidP="002C6F69">
            <w:pPr>
              <w:pStyle w:val="PL"/>
            </w:pPr>
            <w:r>
              <w:t xml:space="preserve">            - responseMessage</w:t>
            </w:r>
          </w:p>
          <w:p w14:paraId="6A80378E" w14:textId="77777777" w:rsidR="00237E69" w:rsidRDefault="00237E69" w:rsidP="002C6F69">
            <w:pPr>
              <w:pStyle w:val="PL"/>
            </w:pPr>
            <w:r>
              <w:t xml:space="preserve">            - processingLatency</w:t>
            </w:r>
          </w:p>
          <w:p w14:paraId="53E02797" w14:textId="77777777" w:rsidR="00237E69" w:rsidRDefault="00237E69" w:rsidP="002C6F69">
            <w:pPr>
              <w:pStyle w:val="PL"/>
            </w:pPr>
            <w:r>
              <w:t xml:space="preserve">          properties:</w:t>
            </w:r>
          </w:p>
          <w:p w14:paraId="595BA000" w14:textId="77777777" w:rsidR="00237E69" w:rsidRDefault="00237E69" w:rsidP="002C6F69">
            <w:pPr>
              <w:pStyle w:val="PL"/>
            </w:pPr>
            <w:r>
              <w:t xml:space="preserve">            mediaStreamHandlerEndpointAddress:</w:t>
            </w:r>
          </w:p>
          <w:p w14:paraId="2B15F92B" w14:textId="77777777" w:rsidR="00237E69" w:rsidRDefault="00237E69" w:rsidP="002C6F69">
            <w:pPr>
              <w:pStyle w:val="PL"/>
            </w:pPr>
            <w:r>
              <w:t xml:space="preserve">              $ref: 'TS26512_CommonData.yaml#/components/schemas/EndpointAddress'</w:t>
            </w:r>
          </w:p>
          <w:p w14:paraId="05049FF2" w14:textId="77777777" w:rsidR="00237E69" w:rsidRDefault="00237E69" w:rsidP="002C6F69">
            <w:pPr>
              <w:pStyle w:val="PL"/>
            </w:pPr>
            <w:r>
              <w:t xml:space="preserve">            applicationServerEndpointAddress:</w:t>
            </w:r>
          </w:p>
          <w:p w14:paraId="1D78B8AB" w14:textId="77777777" w:rsidR="00237E69" w:rsidRDefault="00237E69" w:rsidP="002C6F69">
            <w:pPr>
              <w:pStyle w:val="PL"/>
            </w:pPr>
            <w:r>
              <w:t xml:space="preserve">              $ref: 'TS26512_CommonData.yaml#/components/schemas/EndpointAddress'</w:t>
            </w:r>
          </w:p>
          <w:p w14:paraId="3B5142FA" w14:textId="77777777" w:rsidR="00237E69" w:rsidRDefault="00237E69" w:rsidP="002C6F69">
            <w:pPr>
              <w:pStyle w:val="PL"/>
            </w:pPr>
            <w:r>
              <w:t xml:space="preserve">            sessionIdentifier:</w:t>
            </w:r>
          </w:p>
          <w:p w14:paraId="378335E8" w14:textId="77777777" w:rsidR="00237E69" w:rsidRDefault="00237E69" w:rsidP="002C6F69">
            <w:pPr>
              <w:pStyle w:val="PL"/>
            </w:pPr>
            <w:r>
              <w:t xml:space="preserve">              type: string</w:t>
            </w:r>
          </w:p>
          <w:p w14:paraId="3FB7CAE4" w14:textId="77777777" w:rsidR="00237E69" w:rsidRDefault="00237E69" w:rsidP="002C6F69">
            <w:pPr>
              <w:pStyle w:val="PL"/>
            </w:pPr>
            <w:r>
              <w:t xml:space="preserve">            requestMessage:</w:t>
            </w:r>
          </w:p>
          <w:p w14:paraId="08EF5CDB" w14:textId="77777777" w:rsidR="00237E69" w:rsidRDefault="00237E69" w:rsidP="002C6F69">
            <w:pPr>
              <w:pStyle w:val="PL"/>
            </w:pPr>
            <w:r>
              <w:t xml:space="preserve">              type: object</w:t>
            </w:r>
          </w:p>
          <w:p w14:paraId="61C9F0BC" w14:textId="77777777" w:rsidR="00237E69" w:rsidRDefault="00237E69" w:rsidP="002C6F69">
            <w:pPr>
              <w:pStyle w:val="PL"/>
            </w:pPr>
            <w:r>
              <w:t xml:space="preserve">              required:</w:t>
            </w:r>
          </w:p>
          <w:p w14:paraId="1B253876" w14:textId="77777777" w:rsidR="00237E69" w:rsidRDefault="00237E69" w:rsidP="002C6F69">
            <w:pPr>
              <w:pStyle w:val="PL"/>
            </w:pPr>
            <w:r>
              <w:t xml:space="preserve">                - method</w:t>
            </w:r>
          </w:p>
          <w:p w14:paraId="7DF3CA60" w14:textId="77777777" w:rsidR="00237E69" w:rsidRDefault="00237E69" w:rsidP="002C6F69">
            <w:pPr>
              <w:pStyle w:val="PL"/>
            </w:pPr>
            <w:r>
              <w:t xml:space="preserve">                - url</w:t>
            </w:r>
          </w:p>
          <w:p w14:paraId="0CA7B7F8" w14:textId="77777777" w:rsidR="00237E69" w:rsidRDefault="00237E69" w:rsidP="002C6F69">
            <w:pPr>
              <w:pStyle w:val="PL"/>
            </w:pPr>
            <w:r>
              <w:t xml:space="preserve">                - protocolVersion</w:t>
            </w:r>
          </w:p>
          <w:p w14:paraId="19495892" w14:textId="77777777" w:rsidR="00237E69" w:rsidRDefault="00237E69" w:rsidP="002C6F69">
            <w:pPr>
              <w:pStyle w:val="PL"/>
            </w:pPr>
            <w:r>
              <w:t xml:space="preserve">                - size</w:t>
            </w:r>
          </w:p>
          <w:p w14:paraId="2DD7AAB6" w14:textId="77777777" w:rsidR="00237E69" w:rsidRDefault="00237E69" w:rsidP="002C6F69">
            <w:pPr>
              <w:pStyle w:val="PL"/>
            </w:pPr>
            <w:r>
              <w:t xml:space="preserve">                - bodySize</w:t>
            </w:r>
          </w:p>
          <w:p w14:paraId="45BCE182" w14:textId="77777777" w:rsidR="00237E69" w:rsidRDefault="00237E69" w:rsidP="002C6F69">
            <w:pPr>
              <w:pStyle w:val="PL"/>
            </w:pPr>
            <w:r>
              <w:t xml:space="preserve">              properties:</w:t>
            </w:r>
          </w:p>
          <w:p w14:paraId="7A240673" w14:textId="77777777" w:rsidR="00237E69" w:rsidRDefault="00237E69" w:rsidP="002C6F69">
            <w:pPr>
              <w:pStyle w:val="PL"/>
            </w:pPr>
            <w:r>
              <w:t xml:space="preserve">                method:</w:t>
            </w:r>
          </w:p>
          <w:p w14:paraId="53185BE4" w14:textId="77777777" w:rsidR="00237E69" w:rsidRDefault="00237E69" w:rsidP="002C6F69">
            <w:pPr>
              <w:pStyle w:val="PL"/>
            </w:pPr>
            <w:r>
              <w:t xml:space="preserve">                  type: string</w:t>
            </w:r>
          </w:p>
          <w:p w14:paraId="688A2C3E" w14:textId="77777777" w:rsidR="00237E69" w:rsidRDefault="00237E69" w:rsidP="002C6F69">
            <w:pPr>
              <w:pStyle w:val="PL"/>
            </w:pPr>
            <w:r>
              <w:t xml:space="preserve">                url:</w:t>
            </w:r>
          </w:p>
          <w:p w14:paraId="17D02E60" w14:textId="77777777" w:rsidR="00237E69" w:rsidRDefault="00237E69" w:rsidP="002C6F69">
            <w:pPr>
              <w:pStyle w:val="PL"/>
            </w:pPr>
            <w:r>
              <w:t xml:space="preserve">                  $ref: 'TS26512_CommonData.yaml#/components/schemas/AbsoluteUrl'</w:t>
            </w:r>
          </w:p>
          <w:p w14:paraId="288FE946" w14:textId="77777777" w:rsidR="00237E69" w:rsidRDefault="00237E69" w:rsidP="002C6F69">
            <w:pPr>
              <w:pStyle w:val="PL"/>
            </w:pPr>
            <w:r>
              <w:t xml:space="preserve">                protocolVersion:</w:t>
            </w:r>
          </w:p>
          <w:p w14:paraId="33F4F873" w14:textId="77777777" w:rsidR="00237E69" w:rsidRDefault="00237E69" w:rsidP="002C6F69">
            <w:pPr>
              <w:pStyle w:val="PL"/>
            </w:pPr>
            <w:r>
              <w:t xml:space="preserve">                  type: string</w:t>
            </w:r>
          </w:p>
          <w:p w14:paraId="57EC1B55" w14:textId="77777777" w:rsidR="00237E69" w:rsidRDefault="00237E69" w:rsidP="002C6F69">
            <w:pPr>
              <w:pStyle w:val="PL"/>
            </w:pPr>
            <w:r>
              <w:t xml:space="preserve">                range:</w:t>
            </w:r>
          </w:p>
          <w:p w14:paraId="17E177A1" w14:textId="77777777" w:rsidR="00237E69" w:rsidRDefault="00237E69" w:rsidP="002C6F69">
            <w:pPr>
              <w:pStyle w:val="PL"/>
            </w:pPr>
            <w:r>
              <w:t xml:space="preserve">                  type: string</w:t>
            </w:r>
          </w:p>
          <w:p w14:paraId="3FB7169B" w14:textId="77777777" w:rsidR="00237E69" w:rsidRDefault="00237E69" w:rsidP="002C6F69">
            <w:pPr>
              <w:pStyle w:val="PL"/>
            </w:pPr>
            <w:r>
              <w:t xml:space="preserve">                size:</w:t>
            </w:r>
          </w:p>
          <w:p w14:paraId="6DEB1E35" w14:textId="77777777" w:rsidR="00237E69" w:rsidRDefault="00237E69" w:rsidP="002C6F69">
            <w:pPr>
              <w:pStyle w:val="PL"/>
            </w:pPr>
            <w:r>
              <w:t xml:space="preserve">                  $ref: 'TS29571_CommonData.yaml#/components/schemas/Uinteger'</w:t>
            </w:r>
          </w:p>
          <w:p w14:paraId="6FF2D8A7" w14:textId="77777777" w:rsidR="00237E69" w:rsidRDefault="00237E69" w:rsidP="002C6F69">
            <w:pPr>
              <w:pStyle w:val="PL"/>
            </w:pPr>
            <w:r>
              <w:t xml:space="preserve">                bodySize:</w:t>
            </w:r>
          </w:p>
          <w:p w14:paraId="526E732E" w14:textId="77777777" w:rsidR="00237E69" w:rsidRDefault="00237E69" w:rsidP="002C6F69">
            <w:pPr>
              <w:pStyle w:val="PL"/>
            </w:pPr>
            <w:r>
              <w:t xml:space="preserve">                  $ref: 'TS29571_CommonData.yaml#/components/schemas/Uinteger'</w:t>
            </w:r>
          </w:p>
          <w:p w14:paraId="724596EE" w14:textId="77777777" w:rsidR="00237E69" w:rsidRDefault="00237E69" w:rsidP="002C6F69">
            <w:pPr>
              <w:pStyle w:val="PL"/>
            </w:pPr>
            <w:r>
              <w:t xml:space="preserve">                contentType:</w:t>
            </w:r>
          </w:p>
          <w:p w14:paraId="72BC25E3" w14:textId="77777777" w:rsidR="00237E69" w:rsidRDefault="00237E69" w:rsidP="002C6F69">
            <w:pPr>
              <w:pStyle w:val="PL"/>
            </w:pPr>
            <w:r>
              <w:t xml:space="preserve">                  type: string</w:t>
            </w:r>
          </w:p>
          <w:p w14:paraId="3706785E" w14:textId="77777777" w:rsidR="00237E69" w:rsidRDefault="00237E69" w:rsidP="002C6F69">
            <w:pPr>
              <w:pStyle w:val="PL"/>
            </w:pPr>
            <w:r>
              <w:t xml:space="preserve">                userAgent:</w:t>
            </w:r>
          </w:p>
          <w:p w14:paraId="0E446E37" w14:textId="77777777" w:rsidR="00237E69" w:rsidRDefault="00237E69" w:rsidP="002C6F69">
            <w:pPr>
              <w:pStyle w:val="PL"/>
            </w:pPr>
            <w:r>
              <w:t xml:space="preserve">                  type: string</w:t>
            </w:r>
          </w:p>
          <w:p w14:paraId="7244F311" w14:textId="77777777" w:rsidR="00237E69" w:rsidRDefault="00237E69" w:rsidP="002C6F69">
            <w:pPr>
              <w:pStyle w:val="PL"/>
            </w:pPr>
            <w:r>
              <w:t xml:space="preserve">                userIdentity:</w:t>
            </w:r>
          </w:p>
          <w:p w14:paraId="5A2DD121" w14:textId="77777777" w:rsidR="00237E69" w:rsidRDefault="00237E69" w:rsidP="002C6F69">
            <w:pPr>
              <w:pStyle w:val="PL"/>
            </w:pPr>
            <w:r>
              <w:t xml:space="preserve">                  type: string</w:t>
            </w:r>
          </w:p>
          <w:p w14:paraId="2ABCC5DE" w14:textId="77777777" w:rsidR="00237E69" w:rsidRDefault="00237E69" w:rsidP="002C6F69">
            <w:pPr>
              <w:pStyle w:val="PL"/>
            </w:pPr>
            <w:r>
              <w:t xml:space="preserve">                referer:</w:t>
            </w:r>
          </w:p>
          <w:p w14:paraId="26FF9830" w14:textId="77777777" w:rsidR="00237E69" w:rsidRDefault="00237E69" w:rsidP="002C6F69">
            <w:pPr>
              <w:pStyle w:val="PL"/>
            </w:pPr>
            <w:r>
              <w:t xml:space="preserve">                  $ref: 'TS26512_CommonData.yaml#/components/schemas/AbsoluteUrl'</w:t>
            </w:r>
          </w:p>
          <w:p w14:paraId="367E284E" w14:textId="77777777" w:rsidR="00237E69" w:rsidRDefault="00237E69" w:rsidP="002C6F69">
            <w:pPr>
              <w:pStyle w:val="PL"/>
            </w:pPr>
            <w:r>
              <w:t xml:space="preserve">            cacheStatus:</w:t>
            </w:r>
          </w:p>
          <w:p w14:paraId="20DCFB06" w14:textId="77777777" w:rsidR="00237E69" w:rsidRDefault="00237E69" w:rsidP="002C6F69">
            <w:pPr>
              <w:pStyle w:val="PL"/>
            </w:pPr>
            <w:r>
              <w:t xml:space="preserve">              $ref: 'TS26512_CommonData.yaml#/components/schemas/CacheStatus'</w:t>
            </w:r>
          </w:p>
          <w:p w14:paraId="5896E1FB" w14:textId="77777777" w:rsidR="00237E69" w:rsidRDefault="00237E69" w:rsidP="002C6F69">
            <w:pPr>
              <w:pStyle w:val="PL"/>
            </w:pPr>
            <w:r>
              <w:t xml:space="preserve">            responseMessage:</w:t>
            </w:r>
          </w:p>
          <w:p w14:paraId="2F683AFE" w14:textId="77777777" w:rsidR="00237E69" w:rsidRDefault="00237E69" w:rsidP="002C6F69">
            <w:pPr>
              <w:pStyle w:val="PL"/>
            </w:pPr>
            <w:r>
              <w:t xml:space="preserve">              type: object</w:t>
            </w:r>
          </w:p>
          <w:p w14:paraId="4CABEFD3" w14:textId="77777777" w:rsidR="00237E69" w:rsidRDefault="00237E69" w:rsidP="002C6F69">
            <w:pPr>
              <w:pStyle w:val="PL"/>
            </w:pPr>
            <w:r>
              <w:t xml:space="preserve">              required:</w:t>
            </w:r>
          </w:p>
          <w:p w14:paraId="7B1C4B6A" w14:textId="77777777" w:rsidR="00237E69" w:rsidRDefault="00237E69" w:rsidP="002C6F69">
            <w:pPr>
              <w:pStyle w:val="PL"/>
            </w:pPr>
            <w:r>
              <w:t xml:space="preserve">                - responseCode</w:t>
            </w:r>
          </w:p>
          <w:p w14:paraId="07861294" w14:textId="77777777" w:rsidR="00237E69" w:rsidRDefault="00237E69" w:rsidP="002C6F69">
            <w:pPr>
              <w:pStyle w:val="PL"/>
            </w:pPr>
            <w:r>
              <w:t xml:space="preserve">                - size</w:t>
            </w:r>
          </w:p>
          <w:p w14:paraId="3D836EFD" w14:textId="77777777" w:rsidR="00237E69" w:rsidRDefault="00237E69" w:rsidP="002C6F69">
            <w:pPr>
              <w:pStyle w:val="PL"/>
            </w:pPr>
            <w:r>
              <w:t xml:space="preserve">                - bodySize</w:t>
            </w:r>
          </w:p>
          <w:p w14:paraId="7645B4BA" w14:textId="77777777" w:rsidR="00237E69" w:rsidRDefault="00237E69" w:rsidP="002C6F69">
            <w:pPr>
              <w:pStyle w:val="PL"/>
            </w:pPr>
            <w:r>
              <w:t xml:space="preserve">              properties:</w:t>
            </w:r>
          </w:p>
          <w:p w14:paraId="6B333516" w14:textId="77777777" w:rsidR="00237E69" w:rsidRDefault="00237E69" w:rsidP="002C6F69">
            <w:pPr>
              <w:pStyle w:val="PL"/>
            </w:pPr>
            <w:r>
              <w:t xml:space="preserve">                responseCode:</w:t>
            </w:r>
          </w:p>
          <w:p w14:paraId="26886E07" w14:textId="77777777" w:rsidR="00237E69" w:rsidRDefault="00237E69" w:rsidP="002C6F69">
            <w:pPr>
              <w:pStyle w:val="PL"/>
            </w:pPr>
            <w:r>
              <w:t xml:space="preserve">                  $ref: 'TS29571_CommonData.yaml#/components/schemas/Uinteger'</w:t>
            </w:r>
          </w:p>
          <w:p w14:paraId="5AF1BEB6" w14:textId="77777777" w:rsidR="00237E69" w:rsidRDefault="00237E69" w:rsidP="002C6F69">
            <w:pPr>
              <w:pStyle w:val="PL"/>
            </w:pPr>
            <w:r>
              <w:t xml:space="preserve">                size:</w:t>
            </w:r>
          </w:p>
          <w:p w14:paraId="072E207E" w14:textId="77777777" w:rsidR="00237E69" w:rsidRDefault="00237E69" w:rsidP="002C6F69">
            <w:pPr>
              <w:pStyle w:val="PL"/>
            </w:pPr>
            <w:r>
              <w:t xml:space="preserve">                  $ref: 'TS29571_CommonData.yaml#/components/schemas/Uinteger'</w:t>
            </w:r>
          </w:p>
          <w:p w14:paraId="0FA1231F" w14:textId="77777777" w:rsidR="00237E69" w:rsidRDefault="00237E69" w:rsidP="002C6F69">
            <w:pPr>
              <w:pStyle w:val="PL"/>
            </w:pPr>
            <w:r>
              <w:t xml:space="preserve">                bodySize:</w:t>
            </w:r>
          </w:p>
          <w:p w14:paraId="33CD0938" w14:textId="77777777" w:rsidR="00237E69" w:rsidRDefault="00237E69" w:rsidP="002C6F69">
            <w:pPr>
              <w:pStyle w:val="PL"/>
            </w:pPr>
            <w:r>
              <w:t xml:space="preserve">                  $ref: 'TS29571_CommonData.yaml#/components/schemas/Uinteger'</w:t>
            </w:r>
          </w:p>
          <w:p w14:paraId="5BE78295" w14:textId="77777777" w:rsidR="00237E69" w:rsidRDefault="00237E69" w:rsidP="002C6F69">
            <w:pPr>
              <w:pStyle w:val="PL"/>
            </w:pPr>
            <w:r>
              <w:t xml:space="preserve">                contentType:</w:t>
            </w:r>
          </w:p>
          <w:p w14:paraId="5B8974C8" w14:textId="77777777" w:rsidR="00237E69" w:rsidRDefault="00237E69" w:rsidP="002C6F69">
            <w:pPr>
              <w:pStyle w:val="PL"/>
            </w:pPr>
            <w:r>
              <w:t xml:space="preserve">                  type: string</w:t>
            </w:r>
          </w:p>
          <w:p w14:paraId="4351F0A7" w14:textId="77777777" w:rsidR="00237E69" w:rsidRDefault="00237E69" w:rsidP="002C6F69">
            <w:pPr>
              <w:pStyle w:val="PL"/>
            </w:pPr>
            <w:r>
              <w:t xml:space="preserve">            processingLatency:</w:t>
            </w:r>
          </w:p>
          <w:p w14:paraId="398A01E6" w14:textId="77777777" w:rsidR="00237E69" w:rsidRDefault="00237E69" w:rsidP="002C6F69">
            <w:pPr>
              <w:pStyle w:val="PL"/>
            </w:pPr>
            <w:r>
              <w:t xml:space="preserve">              $ref: 'TS29571_CommonData.yaml#/components/schemas/Float'</w:t>
            </w:r>
          </w:p>
          <w:p w14:paraId="7E77961D" w14:textId="77777777" w:rsidR="00237E69" w:rsidRDefault="00237E69" w:rsidP="002C6F69">
            <w:pPr>
              <w:pStyle w:val="PL"/>
            </w:pPr>
            <w:r>
              <w:t xml:space="preserve">            connectionMetrics:</w:t>
            </w:r>
          </w:p>
          <w:p w14:paraId="4CC6D444" w14:textId="77777777" w:rsidR="00237E69" w:rsidRDefault="00237E69" w:rsidP="002C6F69">
            <w:pPr>
              <w:pStyle w:val="PL"/>
            </w:pPr>
            <w:r>
              <w:t xml:space="preserve">              type: object</w:t>
            </w:r>
          </w:p>
          <w:p w14:paraId="02CA06C1" w14:textId="77777777" w:rsidR="00237E69" w:rsidRDefault="00237E69" w:rsidP="002C6F69">
            <w:pPr>
              <w:pStyle w:val="PL"/>
            </w:pPr>
            <w:r>
              <w:t xml:space="preserve">              required:</w:t>
            </w:r>
          </w:p>
          <w:p w14:paraId="1B71C99F" w14:textId="77777777" w:rsidR="00237E69" w:rsidRDefault="00237E69" w:rsidP="002C6F69">
            <w:pPr>
              <w:pStyle w:val="PL"/>
            </w:pPr>
            <w:r>
              <w:t xml:space="preserve">                - meanNetworkRoundTripTime</w:t>
            </w:r>
          </w:p>
          <w:p w14:paraId="77509262" w14:textId="77777777" w:rsidR="00237E69" w:rsidRDefault="00237E69" w:rsidP="002C6F69">
            <w:pPr>
              <w:pStyle w:val="PL"/>
            </w:pPr>
            <w:r>
              <w:t xml:space="preserve">                - networkRoundTripTimeVariation</w:t>
            </w:r>
          </w:p>
          <w:p w14:paraId="690C9E3A" w14:textId="77777777" w:rsidR="00237E69" w:rsidRDefault="00237E69" w:rsidP="002C6F69">
            <w:pPr>
              <w:pStyle w:val="PL"/>
            </w:pPr>
            <w:r>
              <w:t xml:space="preserve">                - congestionWindowSize</w:t>
            </w:r>
          </w:p>
          <w:p w14:paraId="241F152D" w14:textId="77777777" w:rsidR="00237E69" w:rsidRDefault="00237E69" w:rsidP="002C6F69">
            <w:pPr>
              <w:pStyle w:val="PL"/>
            </w:pPr>
            <w:r>
              <w:t xml:space="preserve">              properties:</w:t>
            </w:r>
          </w:p>
          <w:p w14:paraId="577C2DB9" w14:textId="77777777" w:rsidR="00237E69" w:rsidRDefault="00237E69" w:rsidP="002C6F69">
            <w:pPr>
              <w:pStyle w:val="PL"/>
            </w:pPr>
            <w:r>
              <w:t xml:space="preserve">                meanNetworkRoundTripTime:</w:t>
            </w:r>
          </w:p>
          <w:p w14:paraId="51F2EBE5" w14:textId="77777777" w:rsidR="00237E69" w:rsidRDefault="00237E69" w:rsidP="002C6F69">
            <w:pPr>
              <w:pStyle w:val="PL"/>
            </w:pPr>
            <w:r>
              <w:t xml:space="preserve">                  $ref: 'TS29571_CommonData.yaml#/components/schemas/Float'</w:t>
            </w:r>
          </w:p>
          <w:p w14:paraId="6F509A4A" w14:textId="77777777" w:rsidR="00237E69" w:rsidRDefault="00237E69" w:rsidP="002C6F69">
            <w:pPr>
              <w:pStyle w:val="PL"/>
            </w:pPr>
            <w:r>
              <w:t xml:space="preserve">                networkRoundTripTimeVariation:</w:t>
            </w:r>
          </w:p>
          <w:p w14:paraId="023BEA85" w14:textId="77777777" w:rsidR="00237E69" w:rsidRDefault="00237E69" w:rsidP="002C6F69">
            <w:pPr>
              <w:pStyle w:val="PL"/>
            </w:pPr>
            <w:r>
              <w:t xml:space="preserve">                  $ref: 'TS29571_CommonData.yaml#/components/schemas/Float'</w:t>
            </w:r>
          </w:p>
          <w:p w14:paraId="4FA09781" w14:textId="77777777" w:rsidR="00237E69" w:rsidRDefault="00237E69" w:rsidP="002C6F69">
            <w:pPr>
              <w:pStyle w:val="PL"/>
            </w:pPr>
            <w:r>
              <w:t xml:space="preserve">                congestionWindowSize:</w:t>
            </w:r>
          </w:p>
          <w:p w14:paraId="5EE109A1" w14:textId="77777777" w:rsidR="00237E69" w:rsidRPr="00545482" w:rsidRDefault="00237E69" w:rsidP="002C6F69">
            <w:pPr>
              <w:pStyle w:val="PL"/>
            </w:pPr>
            <w:r>
              <w:t xml:space="preserve">                  $ref: 'TS29571_CommonData.yaml#/components/schemas/Uinteger'</w:t>
            </w:r>
          </w:p>
        </w:tc>
      </w:tr>
    </w:tbl>
    <w:p w14:paraId="0ECBF52A" w14:textId="77777777" w:rsidR="00E209FF" w:rsidRDefault="00E209FF" w:rsidP="001A2F1A">
      <w:pPr>
        <w:pStyle w:val="TAN"/>
        <w:keepNext w:val="0"/>
      </w:pPr>
    </w:p>
    <w:p w14:paraId="5A124425" w14:textId="0A73929B" w:rsidR="00E209FF" w:rsidRDefault="00E209FF">
      <w:pPr>
        <w:overflowPunct/>
        <w:autoSpaceDE/>
        <w:autoSpaceDN/>
        <w:adjustRightInd/>
        <w:spacing w:after="0"/>
        <w:textAlignment w:val="auto"/>
        <w:sectPr w:rsidR="00E209FF"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Default="005D696A" w:rsidP="005D696A">
      <w:pPr>
        <w:pStyle w:val="Heading8"/>
      </w:pPr>
      <w:bookmarkStart w:id="2176" w:name="_Toc70093258"/>
      <w:bookmarkStart w:id="2177" w:name="_Toc71214509"/>
      <w:bookmarkStart w:id="2178" w:name="_Toc71722183"/>
      <w:bookmarkStart w:id="2179" w:name="_Toc74859235"/>
      <w:bookmarkStart w:id="2180" w:name="_Toc123800993"/>
      <w:r>
        <w:rPr>
          <w:rFonts w:eastAsia="SimSun"/>
        </w:rPr>
        <w:t>Annex</w:t>
      </w:r>
      <w:r>
        <w:t xml:space="preserve"> D (informative):</w:t>
      </w:r>
      <w:r>
        <w:br/>
        <w:t>5GMS AF API index</w:t>
      </w:r>
      <w:bookmarkEnd w:id="2176"/>
      <w:bookmarkEnd w:id="2177"/>
      <w:bookmarkEnd w:id="2178"/>
      <w:bookmarkEnd w:id="2179"/>
      <w:bookmarkEnd w:id="2180"/>
    </w:p>
    <w:p w14:paraId="4A87F606" w14:textId="13397EBB" w:rsidR="00E209FF" w:rsidRPr="00E209FF" w:rsidRDefault="00E209FF" w:rsidP="00D018E2">
      <w:pPr>
        <w:pStyle w:val="TH"/>
      </w:pPr>
      <w:bookmarkStart w:id="2181" w:name="_MCCTEMPBM_CRPT71130723___4"/>
      <w:r w:rsidRPr="00E209F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14:paraId="03592555" w14:textId="77777777" w:rsidTr="00E209FF">
        <w:tc>
          <w:tcPr>
            <w:tcW w:w="4244" w:type="dxa"/>
            <w:vMerge w:val="restart"/>
            <w:shd w:val="clear" w:color="auto" w:fill="BFBFBF" w:themeFill="background1" w:themeFillShade="BF"/>
          </w:tcPr>
          <w:bookmarkEnd w:id="2181"/>
          <w:p w14:paraId="738E1EDB" w14:textId="77777777" w:rsidR="00E209FF" w:rsidRDefault="00E209FF" w:rsidP="00E209FF">
            <w:pPr>
              <w:pStyle w:val="TAH"/>
            </w:pPr>
            <w:r>
              <w:t>HTTP request path element hierarchy</w:t>
            </w:r>
          </w:p>
        </w:tc>
        <w:tc>
          <w:tcPr>
            <w:tcW w:w="2130" w:type="dxa"/>
            <w:vMerge w:val="restart"/>
            <w:shd w:val="clear" w:color="auto" w:fill="BFBFBF" w:themeFill="background1" w:themeFillShade="BF"/>
          </w:tcPr>
          <w:p w14:paraId="2E42A554" w14:textId="77777777" w:rsidR="00E209FF" w:rsidRDefault="00E209FF" w:rsidP="00E209FF">
            <w:pPr>
              <w:pStyle w:val="TAH"/>
            </w:pPr>
            <w:r>
              <w:t>Description</w:t>
            </w:r>
          </w:p>
        </w:tc>
        <w:tc>
          <w:tcPr>
            <w:tcW w:w="4998" w:type="dxa"/>
            <w:gridSpan w:val="5"/>
            <w:shd w:val="clear" w:color="auto" w:fill="BFBFBF" w:themeFill="background1" w:themeFillShade="BF"/>
          </w:tcPr>
          <w:p w14:paraId="4DCD6566" w14:textId="77777777" w:rsidR="00E209FF" w:rsidRDefault="00E209FF" w:rsidP="00E209FF">
            <w:pPr>
              <w:pStyle w:val="TAH"/>
            </w:pPr>
            <w:r>
              <w:t>Allowed HTTP methods</w:t>
            </w:r>
          </w:p>
        </w:tc>
        <w:tc>
          <w:tcPr>
            <w:tcW w:w="1113" w:type="dxa"/>
            <w:tcBorders>
              <w:bottom w:val="nil"/>
            </w:tcBorders>
            <w:shd w:val="clear" w:color="auto" w:fill="BFBFBF" w:themeFill="background1" w:themeFillShade="BF"/>
          </w:tcPr>
          <w:p w14:paraId="5BB7EABF" w14:textId="77777777" w:rsidR="00E209FF" w:rsidRDefault="00E209FF" w:rsidP="00E209FF">
            <w:pPr>
              <w:pStyle w:val="TAH"/>
            </w:pPr>
            <w:r>
              <w:t>Resource</w:t>
            </w:r>
          </w:p>
        </w:tc>
        <w:tc>
          <w:tcPr>
            <w:tcW w:w="1084" w:type="dxa"/>
            <w:tcBorders>
              <w:bottom w:val="nil"/>
            </w:tcBorders>
            <w:shd w:val="clear" w:color="auto" w:fill="BFBFBF" w:themeFill="background1" w:themeFillShade="BF"/>
          </w:tcPr>
          <w:p w14:paraId="39B5826B" w14:textId="77777777" w:rsidR="00E209FF" w:rsidRDefault="00E209FF" w:rsidP="00E209FF">
            <w:pPr>
              <w:pStyle w:val="TAH"/>
            </w:pPr>
            <w:r>
              <w:t>OpenAPI</w:t>
            </w:r>
          </w:p>
        </w:tc>
      </w:tr>
      <w:tr w:rsidR="00E209FF" w14:paraId="1491CF32" w14:textId="77777777" w:rsidTr="00E209FF">
        <w:tc>
          <w:tcPr>
            <w:tcW w:w="4244" w:type="dxa"/>
            <w:vMerge/>
            <w:shd w:val="clear" w:color="auto" w:fill="BFBFBF" w:themeFill="background1" w:themeFillShade="BF"/>
          </w:tcPr>
          <w:p w14:paraId="0DF9D4EC" w14:textId="77777777" w:rsidR="00E209FF" w:rsidRDefault="00E209FF" w:rsidP="00E209FF">
            <w:pPr>
              <w:pStyle w:val="TAH"/>
            </w:pPr>
          </w:p>
        </w:tc>
        <w:tc>
          <w:tcPr>
            <w:tcW w:w="2130" w:type="dxa"/>
            <w:vMerge/>
            <w:shd w:val="clear" w:color="auto" w:fill="BFBFBF" w:themeFill="background1" w:themeFillShade="BF"/>
          </w:tcPr>
          <w:p w14:paraId="446A0733" w14:textId="77777777" w:rsidR="00E209FF" w:rsidRDefault="00E209FF" w:rsidP="00E209FF">
            <w:pPr>
              <w:pStyle w:val="TAH"/>
            </w:pPr>
          </w:p>
        </w:tc>
        <w:tc>
          <w:tcPr>
            <w:tcW w:w="753" w:type="dxa"/>
            <w:shd w:val="clear" w:color="auto" w:fill="BFBFBF" w:themeFill="background1" w:themeFillShade="BF"/>
          </w:tcPr>
          <w:p w14:paraId="32A30279" w14:textId="77777777" w:rsidR="00E209FF" w:rsidRDefault="00E209FF" w:rsidP="00E209FF">
            <w:pPr>
              <w:pStyle w:val="TAH"/>
            </w:pPr>
            <w:r>
              <w:t>Create</w:t>
            </w:r>
          </w:p>
        </w:tc>
        <w:tc>
          <w:tcPr>
            <w:tcW w:w="978" w:type="dxa"/>
            <w:shd w:val="clear" w:color="auto" w:fill="BFBFBF" w:themeFill="background1" w:themeFillShade="BF"/>
          </w:tcPr>
          <w:p w14:paraId="32A2B8B8" w14:textId="77777777" w:rsidR="00E209FF" w:rsidRDefault="00E209FF" w:rsidP="00E209FF">
            <w:pPr>
              <w:pStyle w:val="TAH"/>
            </w:pPr>
            <w:r>
              <w:t>Retrieve</w:t>
            </w:r>
          </w:p>
        </w:tc>
        <w:tc>
          <w:tcPr>
            <w:tcW w:w="1246" w:type="dxa"/>
            <w:shd w:val="clear" w:color="auto" w:fill="BFBFBF" w:themeFill="background1" w:themeFillShade="BF"/>
          </w:tcPr>
          <w:p w14:paraId="27953FBD" w14:textId="77777777" w:rsidR="00E209FF" w:rsidRDefault="00E209FF" w:rsidP="00E209FF">
            <w:pPr>
              <w:pStyle w:val="TAH"/>
            </w:pPr>
            <w:r>
              <w:t>Update</w:t>
            </w:r>
          </w:p>
        </w:tc>
        <w:tc>
          <w:tcPr>
            <w:tcW w:w="984" w:type="dxa"/>
            <w:shd w:val="clear" w:color="auto" w:fill="BFBFBF" w:themeFill="background1" w:themeFillShade="BF"/>
          </w:tcPr>
          <w:p w14:paraId="23BB07C9" w14:textId="77777777" w:rsidR="00E209FF" w:rsidRDefault="00E209FF" w:rsidP="00E209FF">
            <w:pPr>
              <w:pStyle w:val="TAH"/>
            </w:pPr>
            <w:r>
              <w:t>Destroy</w:t>
            </w:r>
          </w:p>
        </w:tc>
        <w:tc>
          <w:tcPr>
            <w:tcW w:w="1037" w:type="dxa"/>
            <w:shd w:val="clear" w:color="auto" w:fill="BFBFBF" w:themeFill="background1" w:themeFillShade="BF"/>
          </w:tcPr>
          <w:p w14:paraId="5926607E" w14:textId="77777777" w:rsidR="00E209FF" w:rsidRDefault="00E209FF" w:rsidP="00E209FF">
            <w:pPr>
              <w:pStyle w:val="TAH"/>
            </w:pPr>
            <w:r>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Default="00E209FF" w:rsidP="00E209FF">
            <w:pPr>
              <w:pStyle w:val="TAH"/>
            </w:pPr>
            <w:r>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Default="00E209FF" w:rsidP="00E209FF">
            <w:pPr>
              <w:pStyle w:val="TAH"/>
            </w:pPr>
            <w:r>
              <w:t>definition clause</w:t>
            </w:r>
          </w:p>
        </w:tc>
      </w:tr>
      <w:tr w:rsidR="00E209FF" w14:paraId="3B1157B1" w14:textId="77777777" w:rsidTr="00E209FF">
        <w:tc>
          <w:tcPr>
            <w:tcW w:w="4244" w:type="dxa"/>
          </w:tcPr>
          <w:p w14:paraId="38C66324" w14:textId="77777777" w:rsidR="00E209FF" w:rsidRPr="00D41AA2" w:rsidRDefault="00E209FF" w:rsidP="00E209FF">
            <w:pPr>
              <w:pStyle w:val="TAL"/>
              <w:rPr>
                <w:rStyle w:val="URLchar"/>
              </w:rPr>
            </w:pPr>
            <w:bookmarkStart w:id="2182" w:name="_MCCTEMPBM_CRPT71130724___7"/>
            <w:r w:rsidRPr="00D41AA2">
              <w:rPr>
                <w:rStyle w:val="URLchar"/>
              </w:rPr>
              <w:t>provisioning-sessions</w:t>
            </w:r>
            <w:bookmarkEnd w:id="2182"/>
          </w:p>
        </w:tc>
        <w:tc>
          <w:tcPr>
            <w:tcW w:w="2130" w:type="dxa"/>
          </w:tcPr>
          <w:p w14:paraId="2DD63BD7" w14:textId="77777777" w:rsidR="00E209FF" w:rsidRDefault="00E209FF" w:rsidP="00E209FF">
            <w:pPr>
              <w:pStyle w:val="TAL"/>
            </w:pPr>
            <w:r>
              <w:t>Provisioning Sessions collection</w:t>
            </w:r>
          </w:p>
        </w:tc>
        <w:tc>
          <w:tcPr>
            <w:tcW w:w="753" w:type="dxa"/>
          </w:tcPr>
          <w:p w14:paraId="0EC25FD4" w14:textId="77777777" w:rsidR="00E209FF" w:rsidRPr="00547C53" w:rsidRDefault="00E209FF" w:rsidP="00E209FF">
            <w:pPr>
              <w:pStyle w:val="TAC"/>
              <w:rPr>
                <w:rStyle w:val="HTTPMethod"/>
              </w:rPr>
            </w:pPr>
            <w:bookmarkStart w:id="2183" w:name="_MCCTEMPBM_CRPT71130725___7"/>
            <w:r w:rsidRPr="00547C53">
              <w:rPr>
                <w:rStyle w:val="HTTPMethod"/>
              </w:rPr>
              <w:t>POST</w:t>
            </w:r>
            <w:bookmarkEnd w:id="2183"/>
          </w:p>
        </w:tc>
        <w:tc>
          <w:tcPr>
            <w:tcW w:w="978" w:type="dxa"/>
            <w:shd w:val="clear" w:color="auto" w:fill="7F7F7F" w:themeFill="text1" w:themeFillTint="80"/>
          </w:tcPr>
          <w:p w14:paraId="51E30EBF" w14:textId="77777777" w:rsidR="00E209FF" w:rsidRPr="00547C53" w:rsidRDefault="00E209FF" w:rsidP="00E209FF">
            <w:pPr>
              <w:pStyle w:val="TAC"/>
              <w:rPr>
                <w:rStyle w:val="HTTPMethod"/>
              </w:rPr>
            </w:pPr>
          </w:p>
        </w:tc>
        <w:tc>
          <w:tcPr>
            <w:tcW w:w="1246" w:type="dxa"/>
            <w:shd w:val="clear" w:color="auto" w:fill="7F7F7F" w:themeFill="text1" w:themeFillTint="80"/>
          </w:tcPr>
          <w:p w14:paraId="0EB9A136" w14:textId="77777777" w:rsidR="00E209FF" w:rsidRPr="00547C53" w:rsidRDefault="00E209FF" w:rsidP="00E209FF">
            <w:pPr>
              <w:pStyle w:val="TAC"/>
              <w:rPr>
                <w:rStyle w:val="HTTPMethod"/>
              </w:rPr>
            </w:pPr>
          </w:p>
        </w:tc>
        <w:tc>
          <w:tcPr>
            <w:tcW w:w="984" w:type="dxa"/>
            <w:shd w:val="clear" w:color="auto" w:fill="7F7F7F" w:themeFill="text1" w:themeFillTint="80"/>
          </w:tcPr>
          <w:p w14:paraId="026A56B5" w14:textId="77777777" w:rsidR="00E209FF" w:rsidRPr="00547C53" w:rsidRDefault="00E209FF" w:rsidP="00E209FF">
            <w:pPr>
              <w:pStyle w:val="TAC"/>
              <w:rPr>
                <w:rStyle w:val="HTTPMethod"/>
              </w:rPr>
            </w:pPr>
          </w:p>
        </w:tc>
        <w:tc>
          <w:tcPr>
            <w:tcW w:w="1037" w:type="dxa"/>
            <w:shd w:val="clear" w:color="auto" w:fill="7F7F7F" w:themeFill="text1" w:themeFillTint="80"/>
          </w:tcPr>
          <w:p w14:paraId="448D192C" w14:textId="77777777" w:rsidR="00E209FF" w:rsidRPr="00547C53" w:rsidRDefault="00E209FF" w:rsidP="00E209FF">
            <w:pPr>
              <w:pStyle w:val="TAC"/>
              <w:rPr>
                <w:rStyle w:val="HTTPMethod"/>
              </w:rPr>
            </w:pPr>
          </w:p>
        </w:tc>
        <w:tc>
          <w:tcPr>
            <w:tcW w:w="1113" w:type="dxa"/>
            <w:vMerge w:val="restart"/>
            <w:shd w:val="clear" w:color="auto" w:fill="auto"/>
            <w:vAlign w:val="center"/>
          </w:tcPr>
          <w:p w14:paraId="740B8865" w14:textId="77777777" w:rsidR="00E209FF" w:rsidRDefault="00E209FF" w:rsidP="00E209FF">
            <w:pPr>
              <w:pStyle w:val="TAC"/>
            </w:pPr>
            <w:r>
              <w:t>7.2.2</w:t>
            </w:r>
          </w:p>
        </w:tc>
        <w:tc>
          <w:tcPr>
            <w:tcW w:w="1084" w:type="dxa"/>
            <w:vMerge w:val="restart"/>
            <w:shd w:val="clear" w:color="auto" w:fill="auto"/>
            <w:vAlign w:val="center"/>
          </w:tcPr>
          <w:p w14:paraId="797C929C" w14:textId="77777777" w:rsidR="00E209FF" w:rsidRDefault="00E209FF" w:rsidP="00E209FF">
            <w:pPr>
              <w:pStyle w:val="TAC"/>
            </w:pPr>
            <w:r>
              <w:t>C.3.1</w:t>
            </w:r>
          </w:p>
        </w:tc>
      </w:tr>
      <w:tr w:rsidR="00E209FF" w14:paraId="2B562C19" w14:textId="77777777" w:rsidTr="00E209FF">
        <w:tc>
          <w:tcPr>
            <w:tcW w:w="4244" w:type="dxa"/>
          </w:tcPr>
          <w:p w14:paraId="235E063B" w14:textId="77777777" w:rsidR="00E209FF" w:rsidRPr="00D41AA2" w:rsidRDefault="00E209FF" w:rsidP="00E209FF">
            <w:pPr>
              <w:pStyle w:val="TAL"/>
              <w:rPr>
                <w:rStyle w:val="Code"/>
              </w:rPr>
            </w:pPr>
            <w:r w:rsidRPr="00547C53">
              <w:tab/>
            </w:r>
            <w:r w:rsidRPr="00D41AA2">
              <w:rPr>
                <w:rStyle w:val="Code"/>
              </w:rPr>
              <w:t>{provisioningSessionId}</w:t>
            </w:r>
          </w:p>
        </w:tc>
        <w:tc>
          <w:tcPr>
            <w:tcW w:w="2130" w:type="dxa"/>
          </w:tcPr>
          <w:p w14:paraId="6921D29C" w14:textId="77777777" w:rsidR="00E209FF" w:rsidRDefault="00E209FF" w:rsidP="00E209FF">
            <w:pPr>
              <w:pStyle w:val="TAL"/>
            </w:pPr>
            <w:r>
              <w:t>Provisioning Session resource</w:t>
            </w:r>
          </w:p>
        </w:tc>
        <w:tc>
          <w:tcPr>
            <w:tcW w:w="753" w:type="dxa"/>
            <w:shd w:val="clear" w:color="auto" w:fill="7F7F7F" w:themeFill="text1" w:themeFillTint="80"/>
          </w:tcPr>
          <w:p w14:paraId="519987F5" w14:textId="77777777" w:rsidR="00E209FF" w:rsidRPr="00547C53" w:rsidRDefault="00E209FF" w:rsidP="00E209FF">
            <w:pPr>
              <w:pStyle w:val="TAC"/>
              <w:rPr>
                <w:rStyle w:val="HTTPMethod"/>
              </w:rPr>
            </w:pPr>
          </w:p>
        </w:tc>
        <w:tc>
          <w:tcPr>
            <w:tcW w:w="978" w:type="dxa"/>
          </w:tcPr>
          <w:p w14:paraId="0A01A151" w14:textId="77777777" w:rsidR="00E209FF" w:rsidRPr="00547C53" w:rsidRDefault="00E209FF" w:rsidP="00E209FF">
            <w:pPr>
              <w:pStyle w:val="TAC"/>
              <w:rPr>
                <w:rStyle w:val="HTTPMethod"/>
              </w:rPr>
            </w:pPr>
            <w:bookmarkStart w:id="2184" w:name="_MCCTEMPBM_CRPT71130726___7"/>
            <w:r w:rsidRPr="00547C53">
              <w:rPr>
                <w:rStyle w:val="HTTPMethod"/>
              </w:rPr>
              <w:t>GET</w:t>
            </w:r>
            <w:bookmarkEnd w:id="2184"/>
          </w:p>
        </w:tc>
        <w:tc>
          <w:tcPr>
            <w:tcW w:w="1246" w:type="dxa"/>
          </w:tcPr>
          <w:p w14:paraId="7B9655B2" w14:textId="77777777" w:rsidR="00E209FF" w:rsidRPr="00547C53" w:rsidRDefault="00E209FF" w:rsidP="00E209FF">
            <w:pPr>
              <w:pStyle w:val="TAC"/>
              <w:rPr>
                <w:rStyle w:val="HTTPMethod"/>
              </w:rPr>
            </w:pPr>
          </w:p>
        </w:tc>
        <w:tc>
          <w:tcPr>
            <w:tcW w:w="984" w:type="dxa"/>
          </w:tcPr>
          <w:p w14:paraId="5162937C" w14:textId="77777777" w:rsidR="00E209FF" w:rsidRPr="00547C53" w:rsidRDefault="00E209FF" w:rsidP="00E209FF">
            <w:pPr>
              <w:pStyle w:val="TAC"/>
              <w:rPr>
                <w:rStyle w:val="HTTPMethod"/>
              </w:rPr>
            </w:pPr>
            <w:bookmarkStart w:id="2185" w:name="_MCCTEMPBM_CRPT71130727___7"/>
            <w:r w:rsidRPr="00547C53">
              <w:rPr>
                <w:rStyle w:val="HTTPMethod"/>
              </w:rPr>
              <w:t>DELETE</w:t>
            </w:r>
            <w:bookmarkEnd w:id="2185"/>
          </w:p>
        </w:tc>
        <w:tc>
          <w:tcPr>
            <w:tcW w:w="1037" w:type="dxa"/>
            <w:shd w:val="clear" w:color="auto" w:fill="7F7F7F" w:themeFill="text1" w:themeFillTint="80"/>
          </w:tcPr>
          <w:p w14:paraId="4DC0E5C5" w14:textId="77777777" w:rsidR="00E209FF" w:rsidRPr="00547C53" w:rsidRDefault="00E209FF" w:rsidP="00E209FF">
            <w:pPr>
              <w:pStyle w:val="TAC"/>
              <w:rPr>
                <w:rStyle w:val="HTTPMethod"/>
              </w:rPr>
            </w:pPr>
          </w:p>
        </w:tc>
        <w:tc>
          <w:tcPr>
            <w:tcW w:w="1113" w:type="dxa"/>
            <w:vMerge/>
            <w:shd w:val="clear" w:color="auto" w:fill="auto"/>
            <w:vAlign w:val="center"/>
          </w:tcPr>
          <w:p w14:paraId="7C3B9BB7" w14:textId="77777777" w:rsidR="00E209FF" w:rsidRDefault="00E209FF" w:rsidP="00E209FF">
            <w:pPr>
              <w:pStyle w:val="TAC"/>
            </w:pPr>
          </w:p>
        </w:tc>
        <w:tc>
          <w:tcPr>
            <w:tcW w:w="1084" w:type="dxa"/>
            <w:vMerge/>
            <w:shd w:val="clear" w:color="auto" w:fill="auto"/>
            <w:vAlign w:val="center"/>
          </w:tcPr>
          <w:p w14:paraId="15D1C3EE" w14:textId="77777777" w:rsidR="00E209FF" w:rsidRDefault="00E209FF" w:rsidP="00E209FF">
            <w:pPr>
              <w:pStyle w:val="TAC"/>
            </w:pPr>
          </w:p>
        </w:tc>
      </w:tr>
      <w:tr w:rsidR="00E209FF" w14:paraId="40A09E55" w14:textId="77777777" w:rsidTr="00E209FF">
        <w:tc>
          <w:tcPr>
            <w:tcW w:w="4244" w:type="dxa"/>
          </w:tcPr>
          <w:p w14:paraId="23E67C1F" w14:textId="77777777" w:rsidR="00E209FF" w:rsidRPr="00D41AA2" w:rsidRDefault="00E209FF" w:rsidP="00E209FF">
            <w:pPr>
              <w:pStyle w:val="TAL"/>
              <w:rPr>
                <w:rStyle w:val="URLchar"/>
              </w:rPr>
            </w:pPr>
            <w:bookmarkStart w:id="2186" w:name="_MCCTEMPBM_CRPT71130728___7"/>
            <w:r w:rsidRPr="00D41AA2">
              <w:rPr>
                <w:rStyle w:val="URLchar"/>
              </w:rPr>
              <w:tab/>
            </w:r>
            <w:r w:rsidRPr="00D41AA2">
              <w:rPr>
                <w:rStyle w:val="URLchar"/>
              </w:rPr>
              <w:tab/>
              <w:t>certificates</w:t>
            </w:r>
            <w:bookmarkEnd w:id="2186"/>
          </w:p>
        </w:tc>
        <w:tc>
          <w:tcPr>
            <w:tcW w:w="2130" w:type="dxa"/>
          </w:tcPr>
          <w:p w14:paraId="5C347E36" w14:textId="77777777" w:rsidR="00E209FF" w:rsidRDefault="00E209FF" w:rsidP="00E209FF">
            <w:pPr>
              <w:pStyle w:val="TAL"/>
            </w:pPr>
            <w:r>
              <w:t>Server Certificates collection</w:t>
            </w:r>
          </w:p>
        </w:tc>
        <w:tc>
          <w:tcPr>
            <w:tcW w:w="753" w:type="dxa"/>
          </w:tcPr>
          <w:p w14:paraId="64DACC5C" w14:textId="77777777" w:rsidR="00E209FF" w:rsidRPr="00547C53" w:rsidRDefault="00E209FF" w:rsidP="00E209FF">
            <w:pPr>
              <w:pStyle w:val="TAC"/>
              <w:rPr>
                <w:rStyle w:val="HTTPMethod"/>
              </w:rPr>
            </w:pPr>
            <w:bookmarkStart w:id="2187" w:name="_MCCTEMPBM_CRPT71130729___7"/>
            <w:r w:rsidRPr="00547C53">
              <w:rPr>
                <w:rStyle w:val="HTTPMethod"/>
              </w:rPr>
              <w:t>POST</w:t>
            </w:r>
            <w:bookmarkEnd w:id="2187"/>
          </w:p>
        </w:tc>
        <w:tc>
          <w:tcPr>
            <w:tcW w:w="978" w:type="dxa"/>
            <w:shd w:val="clear" w:color="auto" w:fill="7F7F7F" w:themeFill="text1" w:themeFillTint="80"/>
          </w:tcPr>
          <w:p w14:paraId="38DED118" w14:textId="77777777" w:rsidR="00E209FF" w:rsidRPr="00547C53" w:rsidRDefault="00E209FF" w:rsidP="00E209FF">
            <w:pPr>
              <w:pStyle w:val="TAC"/>
              <w:rPr>
                <w:rStyle w:val="HTTPMethod"/>
              </w:rPr>
            </w:pPr>
          </w:p>
        </w:tc>
        <w:tc>
          <w:tcPr>
            <w:tcW w:w="1246" w:type="dxa"/>
            <w:shd w:val="clear" w:color="auto" w:fill="7F7F7F" w:themeFill="text1" w:themeFillTint="80"/>
          </w:tcPr>
          <w:p w14:paraId="5708603B" w14:textId="77777777" w:rsidR="00E209FF" w:rsidRPr="00547C53" w:rsidRDefault="00E209FF" w:rsidP="00E209FF">
            <w:pPr>
              <w:pStyle w:val="TAC"/>
              <w:rPr>
                <w:rStyle w:val="HTTPMethod"/>
              </w:rPr>
            </w:pPr>
          </w:p>
        </w:tc>
        <w:tc>
          <w:tcPr>
            <w:tcW w:w="984" w:type="dxa"/>
            <w:shd w:val="clear" w:color="auto" w:fill="7F7F7F" w:themeFill="text1" w:themeFillTint="80"/>
          </w:tcPr>
          <w:p w14:paraId="7760A174" w14:textId="77777777" w:rsidR="00E209FF" w:rsidRPr="00547C53" w:rsidRDefault="00E209FF" w:rsidP="00E209FF">
            <w:pPr>
              <w:pStyle w:val="TAC"/>
              <w:rPr>
                <w:rStyle w:val="HTTPMethod"/>
              </w:rPr>
            </w:pPr>
          </w:p>
        </w:tc>
        <w:tc>
          <w:tcPr>
            <w:tcW w:w="1037" w:type="dxa"/>
            <w:shd w:val="clear" w:color="auto" w:fill="7F7F7F" w:themeFill="text1" w:themeFillTint="80"/>
          </w:tcPr>
          <w:p w14:paraId="511EE02B" w14:textId="77777777" w:rsidR="00E209FF" w:rsidRPr="00547C53" w:rsidRDefault="00E209FF" w:rsidP="00E209FF">
            <w:pPr>
              <w:pStyle w:val="TAC"/>
              <w:rPr>
                <w:rStyle w:val="HTTPMethod"/>
              </w:rPr>
            </w:pPr>
          </w:p>
        </w:tc>
        <w:tc>
          <w:tcPr>
            <w:tcW w:w="1113" w:type="dxa"/>
            <w:vMerge w:val="restart"/>
            <w:shd w:val="clear" w:color="auto" w:fill="auto"/>
            <w:vAlign w:val="center"/>
          </w:tcPr>
          <w:p w14:paraId="288AA35F" w14:textId="77777777" w:rsidR="00E209FF" w:rsidRDefault="00E209FF" w:rsidP="00E209FF">
            <w:pPr>
              <w:pStyle w:val="TAC"/>
            </w:pPr>
            <w:r>
              <w:t>7.3.2</w:t>
            </w:r>
          </w:p>
        </w:tc>
        <w:tc>
          <w:tcPr>
            <w:tcW w:w="1084" w:type="dxa"/>
            <w:vMerge w:val="restart"/>
            <w:shd w:val="clear" w:color="auto" w:fill="auto"/>
            <w:vAlign w:val="center"/>
          </w:tcPr>
          <w:p w14:paraId="69AA2D81" w14:textId="77777777" w:rsidR="00E209FF" w:rsidRDefault="00E209FF" w:rsidP="00E209FF">
            <w:pPr>
              <w:pStyle w:val="TAC"/>
            </w:pPr>
            <w:r>
              <w:t>C.3.2</w:t>
            </w:r>
          </w:p>
        </w:tc>
      </w:tr>
      <w:tr w:rsidR="00E209FF" w14:paraId="6CB39EFC" w14:textId="77777777" w:rsidTr="00E209FF">
        <w:tc>
          <w:tcPr>
            <w:tcW w:w="4244" w:type="dxa"/>
          </w:tcPr>
          <w:p w14:paraId="6CE6EF01" w14:textId="77777777" w:rsidR="00E209FF" w:rsidRPr="00D41AA2" w:rsidRDefault="00E209FF" w:rsidP="00E209FF">
            <w:pPr>
              <w:pStyle w:val="TAL"/>
              <w:rPr>
                <w:rStyle w:val="Code"/>
              </w:rPr>
            </w:pPr>
            <w:bookmarkStart w:id="2188" w:name="_MCCTEMPBM_CRPT71130730___7" w:colFirst="3" w:colLast="4"/>
            <w:r w:rsidRPr="00801088">
              <w:tab/>
            </w:r>
            <w:r w:rsidRPr="00801088">
              <w:tab/>
            </w:r>
            <w:r w:rsidRPr="00547C53">
              <w:tab/>
            </w:r>
            <w:r w:rsidRPr="00D41AA2">
              <w:rPr>
                <w:rStyle w:val="Code"/>
              </w:rPr>
              <w:t>{certificateId}</w:t>
            </w:r>
          </w:p>
        </w:tc>
        <w:tc>
          <w:tcPr>
            <w:tcW w:w="2130" w:type="dxa"/>
          </w:tcPr>
          <w:p w14:paraId="726BE82E" w14:textId="77777777" w:rsidR="00E209FF" w:rsidRDefault="00E209FF" w:rsidP="00E209FF">
            <w:pPr>
              <w:pStyle w:val="TAL"/>
            </w:pPr>
            <w:r>
              <w:t>Server Certificate resource</w:t>
            </w:r>
          </w:p>
        </w:tc>
        <w:tc>
          <w:tcPr>
            <w:tcW w:w="753" w:type="dxa"/>
          </w:tcPr>
          <w:p w14:paraId="30B71F6D" w14:textId="77777777" w:rsidR="00E209FF" w:rsidRPr="00547C53" w:rsidRDefault="00E209FF" w:rsidP="00E209FF">
            <w:pPr>
              <w:pStyle w:val="TAC"/>
              <w:rPr>
                <w:rStyle w:val="HTTPMethod"/>
              </w:rPr>
            </w:pPr>
          </w:p>
        </w:tc>
        <w:tc>
          <w:tcPr>
            <w:tcW w:w="978" w:type="dxa"/>
          </w:tcPr>
          <w:p w14:paraId="7C3D7608" w14:textId="77777777" w:rsidR="00E209FF" w:rsidRPr="00547C53" w:rsidRDefault="00E209FF" w:rsidP="00E209FF">
            <w:pPr>
              <w:pStyle w:val="TAC"/>
              <w:rPr>
                <w:rStyle w:val="HTTPMethod"/>
              </w:rPr>
            </w:pPr>
            <w:r w:rsidRPr="00547C53">
              <w:rPr>
                <w:rStyle w:val="HTTPMethod"/>
              </w:rPr>
              <w:t>GET</w:t>
            </w:r>
          </w:p>
        </w:tc>
        <w:tc>
          <w:tcPr>
            <w:tcW w:w="1246" w:type="dxa"/>
          </w:tcPr>
          <w:p w14:paraId="5CE5FE26" w14:textId="77777777" w:rsidR="00E209FF" w:rsidRPr="00547C53" w:rsidRDefault="00E209FF" w:rsidP="00E209FF">
            <w:pPr>
              <w:pStyle w:val="TAC"/>
              <w:rPr>
                <w:rStyle w:val="HTTPMethod"/>
              </w:rPr>
            </w:pPr>
            <w:r w:rsidRPr="00547C53">
              <w:rPr>
                <w:rStyle w:val="HTTPMethod"/>
              </w:rPr>
              <w:t>PUT</w:t>
            </w:r>
          </w:p>
        </w:tc>
        <w:tc>
          <w:tcPr>
            <w:tcW w:w="984" w:type="dxa"/>
          </w:tcPr>
          <w:p w14:paraId="7E53F1B6" w14:textId="77777777" w:rsidR="00E209FF" w:rsidRPr="00547C53" w:rsidRDefault="00E209FF" w:rsidP="00E209FF">
            <w:pPr>
              <w:pStyle w:val="TAC"/>
              <w:rPr>
                <w:rStyle w:val="HTTPMethod"/>
              </w:rPr>
            </w:pPr>
            <w:r w:rsidRPr="00547C53">
              <w:rPr>
                <w:rStyle w:val="HTTPMethod"/>
              </w:rPr>
              <w:t>DELETE</w:t>
            </w:r>
          </w:p>
        </w:tc>
        <w:tc>
          <w:tcPr>
            <w:tcW w:w="1037" w:type="dxa"/>
            <w:shd w:val="clear" w:color="auto" w:fill="7F7F7F" w:themeFill="text1" w:themeFillTint="80"/>
          </w:tcPr>
          <w:p w14:paraId="756CC142" w14:textId="77777777" w:rsidR="00E209FF" w:rsidRPr="00547C53" w:rsidRDefault="00E209FF" w:rsidP="00E209FF">
            <w:pPr>
              <w:pStyle w:val="TAC"/>
              <w:rPr>
                <w:rStyle w:val="HTTPMethod"/>
              </w:rPr>
            </w:pPr>
          </w:p>
        </w:tc>
        <w:tc>
          <w:tcPr>
            <w:tcW w:w="1113" w:type="dxa"/>
            <w:vMerge/>
            <w:shd w:val="clear" w:color="auto" w:fill="auto"/>
            <w:vAlign w:val="center"/>
          </w:tcPr>
          <w:p w14:paraId="683F01C7" w14:textId="77777777" w:rsidR="00E209FF" w:rsidRDefault="00E209FF" w:rsidP="00E209FF">
            <w:pPr>
              <w:pStyle w:val="TAC"/>
            </w:pPr>
          </w:p>
        </w:tc>
        <w:tc>
          <w:tcPr>
            <w:tcW w:w="1084" w:type="dxa"/>
            <w:vMerge/>
            <w:shd w:val="clear" w:color="auto" w:fill="auto"/>
            <w:vAlign w:val="center"/>
          </w:tcPr>
          <w:p w14:paraId="5434126C" w14:textId="77777777" w:rsidR="00E209FF" w:rsidRDefault="00E209FF" w:rsidP="00E209FF">
            <w:pPr>
              <w:pStyle w:val="TAC"/>
            </w:pPr>
          </w:p>
        </w:tc>
      </w:tr>
      <w:tr w:rsidR="00E209FF" w14:paraId="406ED467" w14:textId="77777777" w:rsidTr="00E209FF">
        <w:tc>
          <w:tcPr>
            <w:tcW w:w="4244" w:type="dxa"/>
          </w:tcPr>
          <w:p w14:paraId="41E71D03" w14:textId="77777777" w:rsidR="00E209FF" w:rsidRPr="00D41AA2" w:rsidRDefault="00E209FF" w:rsidP="00E209FF">
            <w:pPr>
              <w:pStyle w:val="TAL"/>
              <w:rPr>
                <w:rStyle w:val="URLchar"/>
              </w:rPr>
            </w:pPr>
            <w:bookmarkStart w:id="2189" w:name="_MCCTEMPBM_CRPT71130731___7"/>
            <w:bookmarkEnd w:id="2188"/>
            <w:r w:rsidRPr="00D41AA2">
              <w:rPr>
                <w:rStyle w:val="URLchar"/>
              </w:rPr>
              <w:tab/>
            </w:r>
            <w:r w:rsidRPr="00D41AA2">
              <w:rPr>
                <w:rStyle w:val="URLchar"/>
              </w:rPr>
              <w:tab/>
              <w:t>content-preparation-templates</w:t>
            </w:r>
            <w:bookmarkEnd w:id="2189"/>
          </w:p>
        </w:tc>
        <w:tc>
          <w:tcPr>
            <w:tcW w:w="2130" w:type="dxa"/>
          </w:tcPr>
          <w:p w14:paraId="5A50D27B" w14:textId="77777777" w:rsidR="00E209FF" w:rsidRDefault="00E209FF" w:rsidP="00E209FF">
            <w:pPr>
              <w:pStyle w:val="TAL"/>
            </w:pPr>
            <w:r>
              <w:t>Content Preparation Templates collection</w:t>
            </w:r>
          </w:p>
        </w:tc>
        <w:tc>
          <w:tcPr>
            <w:tcW w:w="753" w:type="dxa"/>
          </w:tcPr>
          <w:p w14:paraId="69A7A314" w14:textId="77777777" w:rsidR="00E209FF" w:rsidRPr="00547C53" w:rsidRDefault="00E209FF" w:rsidP="00E209FF">
            <w:pPr>
              <w:pStyle w:val="TAC"/>
              <w:rPr>
                <w:rStyle w:val="HTTPMethod"/>
              </w:rPr>
            </w:pPr>
            <w:bookmarkStart w:id="2190" w:name="_MCCTEMPBM_CRPT71130732___7"/>
            <w:r w:rsidRPr="00547C53">
              <w:rPr>
                <w:rStyle w:val="HTTPMethod"/>
              </w:rPr>
              <w:t>POST</w:t>
            </w:r>
            <w:bookmarkEnd w:id="2190"/>
          </w:p>
        </w:tc>
        <w:tc>
          <w:tcPr>
            <w:tcW w:w="978" w:type="dxa"/>
            <w:shd w:val="clear" w:color="auto" w:fill="7F7F7F" w:themeFill="text1" w:themeFillTint="80"/>
          </w:tcPr>
          <w:p w14:paraId="5F2833C5" w14:textId="77777777" w:rsidR="00E209FF" w:rsidRPr="00547C53" w:rsidRDefault="00E209FF" w:rsidP="00E209FF">
            <w:pPr>
              <w:pStyle w:val="TAC"/>
              <w:rPr>
                <w:rStyle w:val="HTTPMethod"/>
              </w:rPr>
            </w:pPr>
          </w:p>
        </w:tc>
        <w:tc>
          <w:tcPr>
            <w:tcW w:w="1246" w:type="dxa"/>
            <w:shd w:val="clear" w:color="auto" w:fill="7F7F7F" w:themeFill="text1" w:themeFillTint="80"/>
          </w:tcPr>
          <w:p w14:paraId="2456EFEC" w14:textId="77777777" w:rsidR="00E209FF" w:rsidRPr="00547C53" w:rsidRDefault="00E209FF" w:rsidP="00E209FF">
            <w:pPr>
              <w:pStyle w:val="TAC"/>
              <w:rPr>
                <w:rStyle w:val="HTTPMethod"/>
              </w:rPr>
            </w:pPr>
          </w:p>
        </w:tc>
        <w:tc>
          <w:tcPr>
            <w:tcW w:w="984" w:type="dxa"/>
            <w:shd w:val="clear" w:color="auto" w:fill="7F7F7F" w:themeFill="text1" w:themeFillTint="80"/>
          </w:tcPr>
          <w:p w14:paraId="363F0508" w14:textId="77777777" w:rsidR="00E209FF" w:rsidRPr="00547C53" w:rsidRDefault="00E209FF" w:rsidP="00E209FF">
            <w:pPr>
              <w:pStyle w:val="TAC"/>
              <w:rPr>
                <w:rStyle w:val="HTTPMethod"/>
              </w:rPr>
            </w:pPr>
          </w:p>
        </w:tc>
        <w:tc>
          <w:tcPr>
            <w:tcW w:w="1037" w:type="dxa"/>
            <w:shd w:val="clear" w:color="auto" w:fill="7F7F7F" w:themeFill="text1" w:themeFillTint="80"/>
          </w:tcPr>
          <w:p w14:paraId="2AB0C4A5" w14:textId="77777777" w:rsidR="00E209FF" w:rsidRPr="00547C53" w:rsidRDefault="00E209FF" w:rsidP="00E209FF">
            <w:pPr>
              <w:pStyle w:val="TAC"/>
              <w:rPr>
                <w:rStyle w:val="HTTPMethod"/>
              </w:rPr>
            </w:pPr>
          </w:p>
        </w:tc>
        <w:tc>
          <w:tcPr>
            <w:tcW w:w="1113" w:type="dxa"/>
            <w:vMerge w:val="restart"/>
            <w:shd w:val="clear" w:color="auto" w:fill="auto"/>
            <w:vAlign w:val="center"/>
          </w:tcPr>
          <w:p w14:paraId="5A74C562" w14:textId="77777777" w:rsidR="00E209FF" w:rsidRDefault="00E209FF" w:rsidP="00E209FF">
            <w:pPr>
              <w:pStyle w:val="TAC"/>
            </w:pPr>
            <w:r>
              <w:t>7.4.2</w:t>
            </w:r>
          </w:p>
        </w:tc>
        <w:tc>
          <w:tcPr>
            <w:tcW w:w="1084" w:type="dxa"/>
            <w:vMerge w:val="restart"/>
            <w:shd w:val="clear" w:color="auto" w:fill="auto"/>
            <w:vAlign w:val="center"/>
          </w:tcPr>
          <w:p w14:paraId="4CC51977" w14:textId="77777777" w:rsidR="00E209FF" w:rsidRDefault="00E209FF" w:rsidP="00E209FF">
            <w:pPr>
              <w:pStyle w:val="TAC"/>
            </w:pPr>
            <w:r>
              <w:t>C.3.3</w:t>
            </w:r>
          </w:p>
        </w:tc>
      </w:tr>
      <w:tr w:rsidR="00E209FF" w14:paraId="51EEAE5F" w14:textId="77777777" w:rsidTr="00E209FF">
        <w:tc>
          <w:tcPr>
            <w:tcW w:w="4244" w:type="dxa"/>
          </w:tcPr>
          <w:p w14:paraId="76D75C04" w14:textId="77777777" w:rsidR="00E209FF" w:rsidRPr="00D41AA2" w:rsidRDefault="00E209FF" w:rsidP="00E209FF">
            <w:pPr>
              <w:pStyle w:val="TAL"/>
              <w:rPr>
                <w:rStyle w:val="Code"/>
              </w:rPr>
            </w:pPr>
            <w:r w:rsidRPr="00801088">
              <w:tab/>
            </w:r>
            <w:r w:rsidRPr="00801088">
              <w:tab/>
            </w:r>
            <w:r w:rsidRPr="00547C53">
              <w:tab/>
            </w:r>
            <w:r w:rsidRPr="00D41AA2">
              <w:rPr>
                <w:rStyle w:val="Code"/>
              </w:rPr>
              <w:t>{contentPreparationTemplateId}</w:t>
            </w:r>
          </w:p>
        </w:tc>
        <w:tc>
          <w:tcPr>
            <w:tcW w:w="2130" w:type="dxa"/>
          </w:tcPr>
          <w:p w14:paraId="3EF1F52C" w14:textId="77777777" w:rsidR="00E209FF" w:rsidRDefault="00E209FF" w:rsidP="00E209FF">
            <w:pPr>
              <w:pStyle w:val="TAL"/>
            </w:pPr>
            <w:r>
              <w:t>Content Preparation Template resource</w:t>
            </w:r>
          </w:p>
        </w:tc>
        <w:tc>
          <w:tcPr>
            <w:tcW w:w="753" w:type="dxa"/>
            <w:shd w:val="clear" w:color="auto" w:fill="7F7F7F" w:themeFill="text1" w:themeFillTint="80"/>
          </w:tcPr>
          <w:p w14:paraId="63576C3A" w14:textId="77777777" w:rsidR="00E209FF" w:rsidRPr="00547C53" w:rsidRDefault="00E209FF" w:rsidP="00E209FF">
            <w:pPr>
              <w:pStyle w:val="TAC"/>
              <w:rPr>
                <w:rStyle w:val="HTTPMethod"/>
              </w:rPr>
            </w:pPr>
          </w:p>
        </w:tc>
        <w:tc>
          <w:tcPr>
            <w:tcW w:w="978" w:type="dxa"/>
          </w:tcPr>
          <w:p w14:paraId="2BDFE5B5" w14:textId="77777777" w:rsidR="00E209FF" w:rsidRPr="00547C53" w:rsidRDefault="00E209FF" w:rsidP="00E209FF">
            <w:pPr>
              <w:pStyle w:val="TAC"/>
              <w:rPr>
                <w:rStyle w:val="HTTPMethod"/>
              </w:rPr>
            </w:pPr>
            <w:bookmarkStart w:id="2191" w:name="_MCCTEMPBM_CRPT71130733___7"/>
            <w:r w:rsidRPr="00547C53">
              <w:rPr>
                <w:rStyle w:val="HTTPMethod"/>
              </w:rPr>
              <w:t>GET</w:t>
            </w:r>
            <w:bookmarkEnd w:id="2191"/>
          </w:p>
        </w:tc>
        <w:tc>
          <w:tcPr>
            <w:tcW w:w="1246" w:type="dxa"/>
          </w:tcPr>
          <w:p w14:paraId="477C152A" w14:textId="77777777" w:rsidR="00E209FF" w:rsidRPr="00547C53" w:rsidRDefault="00E209FF" w:rsidP="00E209FF">
            <w:pPr>
              <w:pStyle w:val="TAC"/>
              <w:rPr>
                <w:rStyle w:val="HTTPMethod"/>
              </w:rPr>
            </w:pPr>
            <w:bookmarkStart w:id="2192" w:name="_MCCTEMPBM_CRPT71130734___7"/>
            <w:r w:rsidRPr="00547C53">
              <w:rPr>
                <w:rStyle w:val="HTTPMethod"/>
              </w:rPr>
              <w:t>PUT</w:t>
            </w:r>
            <w:r w:rsidRPr="00547C53">
              <w:t xml:space="preserve">, </w:t>
            </w:r>
            <w:r w:rsidRPr="00547C53">
              <w:rPr>
                <w:rStyle w:val="HTTPMethod"/>
              </w:rPr>
              <w:t>PATCH</w:t>
            </w:r>
            <w:bookmarkEnd w:id="2192"/>
          </w:p>
        </w:tc>
        <w:tc>
          <w:tcPr>
            <w:tcW w:w="984" w:type="dxa"/>
          </w:tcPr>
          <w:p w14:paraId="7E44BFE0" w14:textId="77777777" w:rsidR="00E209FF" w:rsidRPr="00547C53" w:rsidRDefault="00E209FF" w:rsidP="00E209FF">
            <w:pPr>
              <w:pStyle w:val="TAC"/>
              <w:rPr>
                <w:rStyle w:val="HTTPMethod"/>
              </w:rPr>
            </w:pPr>
            <w:bookmarkStart w:id="2193" w:name="_MCCTEMPBM_CRPT71130735___7"/>
            <w:r w:rsidRPr="00547C53">
              <w:rPr>
                <w:rStyle w:val="HTTPMethod"/>
              </w:rPr>
              <w:t>DELETE</w:t>
            </w:r>
            <w:bookmarkEnd w:id="2193"/>
          </w:p>
        </w:tc>
        <w:tc>
          <w:tcPr>
            <w:tcW w:w="1037" w:type="dxa"/>
            <w:shd w:val="clear" w:color="auto" w:fill="7F7F7F" w:themeFill="text1" w:themeFillTint="80"/>
          </w:tcPr>
          <w:p w14:paraId="2E81E97D" w14:textId="77777777" w:rsidR="00E209FF" w:rsidRPr="00547C53" w:rsidRDefault="00E209FF" w:rsidP="00E209FF">
            <w:pPr>
              <w:pStyle w:val="TAC"/>
              <w:rPr>
                <w:rStyle w:val="HTTPMethod"/>
              </w:rPr>
            </w:pPr>
          </w:p>
        </w:tc>
        <w:tc>
          <w:tcPr>
            <w:tcW w:w="1113" w:type="dxa"/>
            <w:vMerge/>
            <w:shd w:val="clear" w:color="auto" w:fill="auto"/>
            <w:vAlign w:val="center"/>
          </w:tcPr>
          <w:p w14:paraId="48E736A7" w14:textId="77777777" w:rsidR="00E209FF" w:rsidRDefault="00E209FF" w:rsidP="00E209FF">
            <w:pPr>
              <w:pStyle w:val="TAC"/>
            </w:pPr>
          </w:p>
        </w:tc>
        <w:tc>
          <w:tcPr>
            <w:tcW w:w="1084" w:type="dxa"/>
            <w:vMerge/>
            <w:shd w:val="clear" w:color="auto" w:fill="auto"/>
            <w:vAlign w:val="center"/>
          </w:tcPr>
          <w:p w14:paraId="69288121" w14:textId="77777777" w:rsidR="00E209FF" w:rsidRDefault="00E209FF" w:rsidP="00E209FF">
            <w:pPr>
              <w:pStyle w:val="TAC"/>
            </w:pPr>
          </w:p>
        </w:tc>
      </w:tr>
      <w:tr w:rsidR="00E209FF" w14:paraId="68E5C326" w14:textId="77777777" w:rsidTr="00E209FF">
        <w:tc>
          <w:tcPr>
            <w:tcW w:w="4244" w:type="dxa"/>
          </w:tcPr>
          <w:p w14:paraId="4CA4551E" w14:textId="77777777" w:rsidR="00E209FF" w:rsidRPr="00D41AA2" w:rsidRDefault="00E209FF" w:rsidP="00E209FF">
            <w:pPr>
              <w:pStyle w:val="TAL"/>
              <w:rPr>
                <w:rStyle w:val="URLchar"/>
              </w:rPr>
            </w:pPr>
            <w:bookmarkStart w:id="2194" w:name="_MCCTEMPBM_CRPT71130736___7"/>
            <w:r w:rsidRPr="00D41AA2">
              <w:rPr>
                <w:rStyle w:val="URLchar"/>
              </w:rPr>
              <w:tab/>
            </w:r>
            <w:r w:rsidRPr="00D41AA2">
              <w:rPr>
                <w:rStyle w:val="URLchar"/>
              </w:rPr>
              <w:tab/>
              <w:t>content-protocols-discovery</w:t>
            </w:r>
            <w:bookmarkEnd w:id="2194"/>
          </w:p>
        </w:tc>
        <w:tc>
          <w:tcPr>
            <w:tcW w:w="2130" w:type="dxa"/>
          </w:tcPr>
          <w:p w14:paraId="57623B3C" w14:textId="77777777" w:rsidR="00E209FF" w:rsidRDefault="00E209FF" w:rsidP="00E209FF">
            <w:pPr>
              <w:pStyle w:val="TAL"/>
            </w:pPr>
            <w:r>
              <w:t>Content Protocols resource</w:t>
            </w:r>
          </w:p>
        </w:tc>
        <w:tc>
          <w:tcPr>
            <w:tcW w:w="753" w:type="dxa"/>
            <w:shd w:val="clear" w:color="auto" w:fill="7F7F7F" w:themeFill="text1" w:themeFillTint="80"/>
          </w:tcPr>
          <w:p w14:paraId="6E8756BE" w14:textId="77777777" w:rsidR="00E209FF" w:rsidRPr="00547C53" w:rsidRDefault="00E209FF" w:rsidP="00E209FF">
            <w:pPr>
              <w:pStyle w:val="TAC"/>
              <w:rPr>
                <w:rStyle w:val="HTTPMethod"/>
              </w:rPr>
            </w:pPr>
          </w:p>
        </w:tc>
        <w:tc>
          <w:tcPr>
            <w:tcW w:w="978" w:type="dxa"/>
          </w:tcPr>
          <w:p w14:paraId="5917B115" w14:textId="77777777" w:rsidR="00E209FF" w:rsidRPr="00547C53" w:rsidRDefault="00E209FF" w:rsidP="00E209FF">
            <w:pPr>
              <w:pStyle w:val="TAC"/>
              <w:rPr>
                <w:rStyle w:val="HTTPMethod"/>
              </w:rPr>
            </w:pPr>
            <w:bookmarkStart w:id="2195" w:name="_MCCTEMPBM_CRPT71130737___7"/>
            <w:r w:rsidRPr="00547C53">
              <w:rPr>
                <w:rStyle w:val="HTTPMethod"/>
              </w:rPr>
              <w:t>GET</w:t>
            </w:r>
            <w:bookmarkEnd w:id="2195"/>
          </w:p>
        </w:tc>
        <w:tc>
          <w:tcPr>
            <w:tcW w:w="1246" w:type="dxa"/>
            <w:shd w:val="clear" w:color="auto" w:fill="7F7F7F" w:themeFill="text1" w:themeFillTint="80"/>
          </w:tcPr>
          <w:p w14:paraId="7CF1486B" w14:textId="77777777" w:rsidR="00E209FF" w:rsidRPr="00547C53" w:rsidRDefault="00E209FF" w:rsidP="00E209FF">
            <w:pPr>
              <w:pStyle w:val="TAC"/>
              <w:rPr>
                <w:rStyle w:val="HTTPMethod"/>
              </w:rPr>
            </w:pPr>
          </w:p>
        </w:tc>
        <w:tc>
          <w:tcPr>
            <w:tcW w:w="984" w:type="dxa"/>
            <w:shd w:val="clear" w:color="auto" w:fill="7F7F7F" w:themeFill="text1" w:themeFillTint="80"/>
          </w:tcPr>
          <w:p w14:paraId="4F743040" w14:textId="77777777" w:rsidR="00E209FF" w:rsidRPr="00547C53" w:rsidRDefault="00E209FF" w:rsidP="00E209FF">
            <w:pPr>
              <w:pStyle w:val="TAC"/>
              <w:rPr>
                <w:rStyle w:val="HTTPMethod"/>
              </w:rPr>
            </w:pPr>
          </w:p>
        </w:tc>
        <w:tc>
          <w:tcPr>
            <w:tcW w:w="1037" w:type="dxa"/>
            <w:shd w:val="clear" w:color="auto" w:fill="7F7F7F" w:themeFill="text1" w:themeFillTint="80"/>
          </w:tcPr>
          <w:p w14:paraId="376BD8FF" w14:textId="77777777" w:rsidR="00E209FF" w:rsidRPr="00547C53"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Default="00E209FF" w:rsidP="00E209FF">
            <w:pPr>
              <w:pStyle w:val="TAC"/>
            </w:pPr>
            <w:r>
              <w:t>7.5.2</w:t>
            </w:r>
          </w:p>
        </w:tc>
        <w:tc>
          <w:tcPr>
            <w:tcW w:w="1084" w:type="dxa"/>
            <w:tcBorders>
              <w:bottom w:val="nil"/>
            </w:tcBorders>
            <w:shd w:val="clear" w:color="auto" w:fill="auto"/>
            <w:vAlign w:val="center"/>
          </w:tcPr>
          <w:p w14:paraId="5C2A96BD" w14:textId="77777777" w:rsidR="00E209FF" w:rsidRDefault="00E209FF" w:rsidP="00E209FF">
            <w:pPr>
              <w:pStyle w:val="TAC"/>
            </w:pPr>
            <w:r>
              <w:t>C.3.4</w:t>
            </w:r>
          </w:p>
        </w:tc>
      </w:tr>
      <w:tr w:rsidR="00E209FF" w14:paraId="00AB1C5D" w14:textId="77777777" w:rsidTr="00E209FF">
        <w:tc>
          <w:tcPr>
            <w:tcW w:w="4244" w:type="dxa"/>
          </w:tcPr>
          <w:p w14:paraId="517C779F" w14:textId="77777777" w:rsidR="00E209FF" w:rsidRPr="00D41AA2" w:rsidRDefault="00E209FF" w:rsidP="00E209FF">
            <w:pPr>
              <w:pStyle w:val="TAL"/>
              <w:rPr>
                <w:rStyle w:val="URLchar"/>
              </w:rPr>
            </w:pPr>
            <w:bookmarkStart w:id="2196" w:name="_MCCTEMPBM_CRPT71130738___7"/>
            <w:bookmarkStart w:id="2197" w:name="_MCCTEMPBM_CRPT71130739___7" w:colFirst="2" w:colLast="2"/>
            <w:r w:rsidRPr="00D41AA2">
              <w:rPr>
                <w:rStyle w:val="URLchar"/>
              </w:rPr>
              <w:tab/>
            </w:r>
            <w:r w:rsidRPr="00D41AA2">
              <w:rPr>
                <w:rStyle w:val="URLchar"/>
              </w:rPr>
              <w:tab/>
              <w:t>content-hosting-configuration</w:t>
            </w:r>
            <w:bookmarkEnd w:id="2196"/>
          </w:p>
        </w:tc>
        <w:tc>
          <w:tcPr>
            <w:tcW w:w="2130" w:type="dxa"/>
          </w:tcPr>
          <w:p w14:paraId="2F060167" w14:textId="77777777" w:rsidR="00E209FF" w:rsidRDefault="00E209FF" w:rsidP="00E209FF">
            <w:pPr>
              <w:pStyle w:val="TAL"/>
            </w:pPr>
            <w:r>
              <w:t>Content Hosting Configuration resource</w:t>
            </w:r>
          </w:p>
        </w:tc>
        <w:tc>
          <w:tcPr>
            <w:tcW w:w="753" w:type="dxa"/>
          </w:tcPr>
          <w:p w14:paraId="1470A2D0" w14:textId="77777777" w:rsidR="00E209FF" w:rsidRPr="00547C53" w:rsidRDefault="00E209FF" w:rsidP="00E209FF">
            <w:pPr>
              <w:pStyle w:val="TAC"/>
              <w:rPr>
                <w:rStyle w:val="HTTPMethod"/>
              </w:rPr>
            </w:pPr>
            <w:r w:rsidRPr="00547C53">
              <w:rPr>
                <w:rStyle w:val="HTTPMethod"/>
              </w:rPr>
              <w:t>POST</w:t>
            </w:r>
          </w:p>
        </w:tc>
        <w:tc>
          <w:tcPr>
            <w:tcW w:w="978" w:type="dxa"/>
          </w:tcPr>
          <w:p w14:paraId="4022C999" w14:textId="77777777" w:rsidR="00E209FF" w:rsidRPr="00547C53" w:rsidRDefault="00E209FF" w:rsidP="00E209FF">
            <w:pPr>
              <w:pStyle w:val="TAC"/>
              <w:rPr>
                <w:rStyle w:val="HTTPMethod"/>
              </w:rPr>
            </w:pPr>
            <w:r w:rsidRPr="00547C53">
              <w:rPr>
                <w:rStyle w:val="HTTPMethod"/>
              </w:rPr>
              <w:t>GET</w:t>
            </w:r>
          </w:p>
        </w:tc>
        <w:tc>
          <w:tcPr>
            <w:tcW w:w="1246" w:type="dxa"/>
          </w:tcPr>
          <w:p w14:paraId="119CC9BA" w14:textId="77777777" w:rsidR="00E209FF" w:rsidRPr="00547C53" w:rsidRDefault="00E209FF" w:rsidP="00E209FF">
            <w:pPr>
              <w:pStyle w:val="TAC"/>
              <w:rPr>
                <w:rStyle w:val="HTTPMethod"/>
              </w:rPr>
            </w:pPr>
            <w:bookmarkStart w:id="2198" w:name="_MCCTEMPBM_CRPT71130740___7"/>
            <w:r w:rsidRPr="00547C53">
              <w:rPr>
                <w:rStyle w:val="HTTPMethod"/>
              </w:rPr>
              <w:t>PUT</w:t>
            </w:r>
            <w:r w:rsidRPr="00547C53">
              <w:t xml:space="preserve">, </w:t>
            </w:r>
            <w:r w:rsidRPr="00547C53">
              <w:rPr>
                <w:rStyle w:val="HTTPMethod"/>
              </w:rPr>
              <w:t>PATCH</w:t>
            </w:r>
            <w:bookmarkEnd w:id="2198"/>
          </w:p>
        </w:tc>
        <w:tc>
          <w:tcPr>
            <w:tcW w:w="984" w:type="dxa"/>
          </w:tcPr>
          <w:p w14:paraId="46F3A190" w14:textId="77777777" w:rsidR="00E209FF" w:rsidRPr="00547C53" w:rsidRDefault="00E209FF" w:rsidP="00E209FF">
            <w:pPr>
              <w:pStyle w:val="TAC"/>
              <w:rPr>
                <w:rStyle w:val="HTTPMethod"/>
              </w:rPr>
            </w:pPr>
            <w:bookmarkStart w:id="2199" w:name="_MCCTEMPBM_CRPT71130741___7"/>
            <w:r w:rsidRPr="00547C53">
              <w:rPr>
                <w:rStyle w:val="HTTPMethod"/>
              </w:rPr>
              <w:t>DELETE</w:t>
            </w:r>
            <w:bookmarkEnd w:id="2199"/>
          </w:p>
        </w:tc>
        <w:tc>
          <w:tcPr>
            <w:tcW w:w="1037" w:type="dxa"/>
            <w:shd w:val="clear" w:color="auto" w:fill="7F7F7F" w:themeFill="text1" w:themeFillTint="80"/>
          </w:tcPr>
          <w:p w14:paraId="0B89E59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43A5269" w14:textId="77777777" w:rsidR="00E209FF" w:rsidRDefault="00E209FF" w:rsidP="00E209FF">
            <w:pPr>
              <w:pStyle w:val="TAC"/>
            </w:pPr>
            <w:r>
              <w:t>7.6.2</w:t>
            </w:r>
          </w:p>
        </w:tc>
        <w:tc>
          <w:tcPr>
            <w:tcW w:w="1084" w:type="dxa"/>
            <w:vMerge w:val="restart"/>
            <w:shd w:val="clear" w:color="auto" w:fill="auto"/>
            <w:vAlign w:val="center"/>
          </w:tcPr>
          <w:p w14:paraId="0C785D97" w14:textId="77777777" w:rsidR="00E209FF" w:rsidRDefault="00E209FF" w:rsidP="00E209FF">
            <w:pPr>
              <w:pStyle w:val="TAC"/>
            </w:pPr>
            <w:r>
              <w:t>C.3.5</w:t>
            </w:r>
          </w:p>
        </w:tc>
      </w:tr>
      <w:tr w:rsidR="00E209FF" w14:paraId="05B35861" w14:textId="77777777" w:rsidTr="00E209FF">
        <w:tc>
          <w:tcPr>
            <w:tcW w:w="4244" w:type="dxa"/>
          </w:tcPr>
          <w:p w14:paraId="3F6BB93B" w14:textId="77777777" w:rsidR="00E209FF" w:rsidRPr="00D41AA2" w:rsidRDefault="00E209FF" w:rsidP="00E209FF">
            <w:pPr>
              <w:pStyle w:val="TAL"/>
              <w:rPr>
                <w:rStyle w:val="URLchar"/>
              </w:rPr>
            </w:pPr>
            <w:bookmarkStart w:id="2200" w:name="_MCCTEMPBM_CRPT71130742___7"/>
            <w:bookmarkEnd w:id="2197"/>
            <w:r w:rsidRPr="00D41AA2">
              <w:rPr>
                <w:rStyle w:val="URLchar"/>
              </w:rPr>
              <w:tab/>
            </w:r>
            <w:r w:rsidRPr="00D41AA2">
              <w:rPr>
                <w:rStyle w:val="URLchar"/>
              </w:rPr>
              <w:tab/>
            </w:r>
            <w:r w:rsidRPr="00D41AA2">
              <w:rPr>
                <w:rStyle w:val="URLchar"/>
              </w:rPr>
              <w:tab/>
              <w:t>purge</w:t>
            </w:r>
            <w:bookmarkEnd w:id="2200"/>
          </w:p>
        </w:tc>
        <w:tc>
          <w:tcPr>
            <w:tcW w:w="2130" w:type="dxa"/>
          </w:tcPr>
          <w:p w14:paraId="22ADF509" w14:textId="77777777" w:rsidR="00E209FF" w:rsidRDefault="00E209FF" w:rsidP="00E209FF">
            <w:pPr>
              <w:pStyle w:val="TAL"/>
            </w:pPr>
            <w:r>
              <w:t>Content Hosting cache purge operation</w:t>
            </w:r>
          </w:p>
        </w:tc>
        <w:tc>
          <w:tcPr>
            <w:tcW w:w="753" w:type="dxa"/>
            <w:shd w:val="clear" w:color="auto" w:fill="7F7F7F" w:themeFill="text1" w:themeFillTint="80"/>
          </w:tcPr>
          <w:p w14:paraId="069E2F18" w14:textId="77777777" w:rsidR="00E209FF" w:rsidRPr="00547C53" w:rsidRDefault="00E209FF" w:rsidP="00E209FF">
            <w:pPr>
              <w:pStyle w:val="TAC"/>
              <w:rPr>
                <w:rStyle w:val="HTTPMethod"/>
              </w:rPr>
            </w:pPr>
          </w:p>
        </w:tc>
        <w:tc>
          <w:tcPr>
            <w:tcW w:w="978" w:type="dxa"/>
            <w:shd w:val="clear" w:color="auto" w:fill="7F7F7F" w:themeFill="text1" w:themeFillTint="80"/>
          </w:tcPr>
          <w:p w14:paraId="7D815081" w14:textId="77777777" w:rsidR="00E209FF" w:rsidRPr="00547C53" w:rsidRDefault="00E209FF" w:rsidP="00E209FF">
            <w:pPr>
              <w:pStyle w:val="TAC"/>
              <w:rPr>
                <w:rStyle w:val="HTTPMethod"/>
              </w:rPr>
            </w:pPr>
          </w:p>
        </w:tc>
        <w:tc>
          <w:tcPr>
            <w:tcW w:w="1246" w:type="dxa"/>
            <w:shd w:val="clear" w:color="auto" w:fill="7F7F7F" w:themeFill="text1" w:themeFillTint="80"/>
          </w:tcPr>
          <w:p w14:paraId="64FA6C2F" w14:textId="77777777" w:rsidR="00E209FF" w:rsidRPr="00547C53" w:rsidRDefault="00E209FF" w:rsidP="00E209FF">
            <w:pPr>
              <w:pStyle w:val="TAC"/>
              <w:rPr>
                <w:rStyle w:val="HTTPMethod"/>
              </w:rPr>
            </w:pPr>
          </w:p>
        </w:tc>
        <w:tc>
          <w:tcPr>
            <w:tcW w:w="984" w:type="dxa"/>
            <w:shd w:val="clear" w:color="auto" w:fill="7F7F7F" w:themeFill="text1" w:themeFillTint="80"/>
          </w:tcPr>
          <w:p w14:paraId="761522B5" w14:textId="77777777" w:rsidR="00E209FF" w:rsidRPr="00547C53" w:rsidRDefault="00E209FF" w:rsidP="00E209FF">
            <w:pPr>
              <w:pStyle w:val="TAC"/>
              <w:rPr>
                <w:rStyle w:val="HTTPMethod"/>
              </w:rPr>
            </w:pPr>
          </w:p>
        </w:tc>
        <w:tc>
          <w:tcPr>
            <w:tcW w:w="1037" w:type="dxa"/>
          </w:tcPr>
          <w:p w14:paraId="23E17F94" w14:textId="77777777" w:rsidR="00E209FF" w:rsidRPr="00547C53" w:rsidRDefault="00E209FF" w:rsidP="00E209FF">
            <w:pPr>
              <w:pStyle w:val="TAC"/>
              <w:rPr>
                <w:rStyle w:val="HTTPMethod"/>
              </w:rPr>
            </w:pPr>
            <w:bookmarkStart w:id="2201" w:name="_MCCTEMPBM_CRPT71130743___7"/>
            <w:r w:rsidRPr="00547C53">
              <w:rPr>
                <w:rStyle w:val="HTTPMethod"/>
              </w:rPr>
              <w:t>POST</w:t>
            </w:r>
            <w:bookmarkEnd w:id="2201"/>
          </w:p>
        </w:tc>
        <w:tc>
          <w:tcPr>
            <w:tcW w:w="1113" w:type="dxa"/>
            <w:vMerge/>
            <w:shd w:val="clear" w:color="auto" w:fill="auto"/>
            <w:vAlign w:val="center"/>
          </w:tcPr>
          <w:p w14:paraId="1CE81421" w14:textId="77777777" w:rsidR="00E209FF" w:rsidRDefault="00E209FF" w:rsidP="00E209FF">
            <w:pPr>
              <w:pStyle w:val="TAC"/>
            </w:pPr>
          </w:p>
        </w:tc>
        <w:tc>
          <w:tcPr>
            <w:tcW w:w="1084" w:type="dxa"/>
            <w:vMerge/>
            <w:shd w:val="clear" w:color="auto" w:fill="auto"/>
            <w:vAlign w:val="center"/>
          </w:tcPr>
          <w:p w14:paraId="0E58F4C8" w14:textId="77777777" w:rsidR="00E209FF" w:rsidRDefault="00E209FF" w:rsidP="00E209FF">
            <w:pPr>
              <w:pStyle w:val="TAC"/>
            </w:pPr>
          </w:p>
        </w:tc>
      </w:tr>
      <w:tr w:rsidR="00E209FF" w14:paraId="22828D55" w14:textId="77777777" w:rsidTr="00E209FF">
        <w:tc>
          <w:tcPr>
            <w:tcW w:w="4244" w:type="dxa"/>
          </w:tcPr>
          <w:p w14:paraId="4C522BCC" w14:textId="77777777" w:rsidR="00E209FF" w:rsidRPr="00D41AA2" w:rsidRDefault="00E209FF" w:rsidP="00E209FF">
            <w:pPr>
              <w:pStyle w:val="TAL"/>
              <w:rPr>
                <w:rStyle w:val="URLchar"/>
              </w:rPr>
            </w:pPr>
            <w:bookmarkStart w:id="2202" w:name="_MCCTEMPBM_CRPT71130744___7"/>
            <w:bookmarkStart w:id="2203" w:name="_MCCTEMPBM_CRPT71130745___7" w:colFirst="2" w:colLast="2"/>
            <w:r w:rsidRPr="00D41AA2">
              <w:rPr>
                <w:rStyle w:val="URLchar"/>
              </w:rPr>
              <w:tab/>
            </w:r>
            <w:r w:rsidRPr="00D41AA2">
              <w:rPr>
                <w:rStyle w:val="URLchar"/>
              </w:rPr>
              <w:tab/>
              <w:t>consumption-reporting-configuration</w:t>
            </w:r>
            <w:bookmarkEnd w:id="2202"/>
          </w:p>
        </w:tc>
        <w:tc>
          <w:tcPr>
            <w:tcW w:w="2130" w:type="dxa"/>
          </w:tcPr>
          <w:p w14:paraId="0767118C" w14:textId="77777777" w:rsidR="00E209FF" w:rsidRDefault="00E209FF" w:rsidP="00E209FF">
            <w:pPr>
              <w:pStyle w:val="TAL"/>
            </w:pPr>
            <w:r>
              <w:t>Consumption Reporting Configuration resource</w:t>
            </w:r>
          </w:p>
        </w:tc>
        <w:tc>
          <w:tcPr>
            <w:tcW w:w="753" w:type="dxa"/>
          </w:tcPr>
          <w:p w14:paraId="1818D292" w14:textId="77777777" w:rsidR="00E209FF" w:rsidRPr="00547C53" w:rsidRDefault="00E209FF" w:rsidP="00E209FF">
            <w:pPr>
              <w:pStyle w:val="TAC"/>
              <w:rPr>
                <w:rStyle w:val="HTTPMethod"/>
              </w:rPr>
            </w:pPr>
            <w:r w:rsidRPr="00547C53">
              <w:rPr>
                <w:rStyle w:val="HTTPMethod"/>
              </w:rPr>
              <w:t>POST</w:t>
            </w:r>
          </w:p>
        </w:tc>
        <w:tc>
          <w:tcPr>
            <w:tcW w:w="978" w:type="dxa"/>
          </w:tcPr>
          <w:p w14:paraId="0B52F30C" w14:textId="77777777" w:rsidR="00E209FF" w:rsidRPr="00547C53" w:rsidRDefault="00E209FF" w:rsidP="00E209FF">
            <w:pPr>
              <w:pStyle w:val="TAC"/>
              <w:rPr>
                <w:rStyle w:val="HTTPMethod"/>
              </w:rPr>
            </w:pPr>
            <w:r w:rsidRPr="00547C53">
              <w:rPr>
                <w:rStyle w:val="HTTPMethod"/>
              </w:rPr>
              <w:t>GET</w:t>
            </w:r>
          </w:p>
        </w:tc>
        <w:tc>
          <w:tcPr>
            <w:tcW w:w="1246" w:type="dxa"/>
          </w:tcPr>
          <w:p w14:paraId="0842DC32" w14:textId="77777777" w:rsidR="00E209FF" w:rsidRPr="005D696A" w:rsidRDefault="00E209FF" w:rsidP="00E209FF">
            <w:pPr>
              <w:pStyle w:val="TAC"/>
              <w:rPr>
                <w:rStyle w:val="HTTPMethod"/>
              </w:rPr>
            </w:pPr>
            <w:bookmarkStart w:id="2204" w:name="_MCCTEMPBM_CRPT71130746___7"/>
            <w:r w:rsidRPr="00547C53">
              <w:rPr>
                <w:rStyle w:val="HTTPMethod"/>
              </w:rPr>
              <w:t>PUT</w:t>
            </w:r>
            <w:r w:rsidRPr="00547C53">
              <w:t xml:space="preserve">, </w:t>
            </w:r>
            <w:r w:rsidRPr="00547C53">
              <w:rPr>
                <w:rStyle w:val="HTTPMethod"/>
              </w:rPr>
              <w:t>PATCH</w:t>
            </w:r>
            <w:bookmarkEnd w:id="2204"/>
          </w:p>
        </w:tc>
        <w:tc>
          <w:tcPr>
            <w:tcW w:w="984" w:type="dxa"/>
          </w:tcPr>
          <w:p w14:paraId="08060C8F" w14:textId="77777777" w:rsidR="00E209FF" w:rsidRPr="005D696A" w:rsidRDefault="00E209FF" w:rsidP="00E209FF">
            <w:pPr>
              <w:pStyle w:val="TAC"/>
              <w:rPr>
                <w:rStyle w:val="HTTPMethod"/>
              </w:rPr>
            </w:pPr>
            <w:bookmarkStart w:id="2205" w:name="_MCCTEMPBM_CRPT71130747___7"/>
            <w:r w:rsidRPr="005D696A">
              <w:rPr>
                <w:rStyle w:val="HTTPMethod"/>
              </w:rPr>
              <w:t>DELETE</w:t>
            </w:r>
            <w:bookmarkEnd w:id="2205"/>
          </w:p>
        </w:tc>
        <w:tc>
          <w:tcPr>
            <w:tcW w:w="1037" w:type="dxa"/>
            <w:shd w:val="clear" w:color="auto" w:fill="7F7F7F" w:themeFill="text1" w:themeFillTint="80"/>
          </w:tcPr>
          <w:p w14:paraId="6B1C8BBC" w14:textId="77777777" w:rsidR="00E209FF" w:rsidRPr="005D696A"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Default="00E209FF" w:rsidP="00E209FF">
            <w:pPr>
              <w:pStyle w:val="TAC"/>
            </w:pPr>
            <w:r>
              <w:t>7.7.2</w:t>
            </w:r>
          </w:p>
        </w:tc>
        <w:tc>
          <w:tcPr>
            <w:tcW w:w="1084" w:type="dxa"/>
            <w:tcBorders>
              <w:bottom w:val="nil"/>
            </w:tcBorders>
            <w:shd w:val="clear" w:color="auto" w:fill="auto"/>
            <w:vAlign w:val="center"/>
          </w:tcPr>
          <w:p w14:paraId="73A881A5" w14:textId="77777777" w:rsidR="00E209FF" w:rsidRDefault="00E209FF" w:rsidP="00E209FF">
            <w:pPr>
              <w:pStyle w:val="TAC"/>
            </w:pPr>
            <w:r>
              <w:t>C.3.6</w:t>
            </w:r>
          </w:p>
        </w:tc>
      </w:tr>
      <w:tr w:rsidR="00E209FF" w14:paraId="1B5CDC36" w14:textId="77777777" w:rsidTr="00E209FF">
        <w:tc>
          <w:tcPr>
            <w:tcW w:w="4244" w:type="dxa"/>
          </w:tcPr>
          <w:p w14:paraId="0574A90F" w14:textId="77777777" w:rsidR="00E209FF" w:rsidRPr="00D41AA2" w:rsidRDefault="00E209FF" w:rsidP="00E209FF">
            <w:pPr>
              <w:pStyle w:val="TAL"/>
              <w:rPr>
                <w:rStyle w:val="URLchar"/>
              </w:rPr>
            </w:pPr>
            <w:bookmarkStart w:id="2206" w:name="_MCCTEMPBM_CRPT71130748___7"/>
            <w:bookmarkEnd w:id="2203"/>
            <w:r w:rsidRPr="00D41AA2">
              <w:rPr>
                <w:rStyle w:val="URLchar"/>
              </w:rPr>
              <w:tab/>
            </w:r>
            <w:r w:rsidRPr="00D41AA2">
              <w:rPr>
                <w:rStyle w:val="URLchar"/>
              </w:rPr>
              <w:tab/>
              <w:t>metrics-reporting-configuration</w:t>
            </w:r>
            <w:bookmarkEnd w:id="2206"/>
          </w:p>
        </w:tc>
        <w:tc>
          <w:tcPr>
            <w:tcW w:w="2130" w:type="dxa"/>
          </w:tcPr>
          <w:p w14:paraId="67865A3F" w14:textId="77777777" w:rsidR="00E209FF" w:rsidRDefault="00E209FF" w:rsidP="00E209FF">
            <w:pPr>
              <w:pStyle w:val="TAL"/>
            </w:pPr>
            <w:r>
              <w:t>Metrics Reporting Configuration collection</w:t>
            </w:r>
          </w:p>
        </w:tc>
        <w:tc>
          <w:tcPr>
            <w:tcW w:w="753" w:type="dxa"/>
          </w:tcPr>
          <w:p w14:paraId="28410CC3" w14:textId="77777777" w:rsidR="00E209FF" w:rsidRPr="00547C53" w:rsidRDefault="00E209FF" w:rsidP="00E209FF">
            <w:pPr>
              <w:pStyle w:val="TAC"/>
              <w:rPr>
                <w:rStyle w:val="HTTPMethod"/>
              </w:rPr>
            </w:pPr>
            <w:bookmarkStart w:id="2207" w:name="_MCCTEMPBM_CRPT71130749___7"/>
            <w:r w:rsidRPr="00547C53">
              <w:rPr>
                <w:rStyle w:val="HTTPMethod"/>
              </w:rPr>
              <w:t>POST</w:t>
            </w:r>
            <w:bookmarkEnd w:id="2207"/>
          </w:p>
        </w:tc>
        <w:tc>
          <w:tcPr>
            <w:tcW w:w="978" w:type="dxa"/>
            <w:shd w:val="clear" w:color="auto" w:fill="7F7F7F" w:themeFill="text1" w:themeFillTint="80"/>
          </w:tcPr>
          <w:p w14:paraId="62936191" w14:textId="77777777" w:rsidR="00E209FF" w:rsidRPr="00547C53" w:rsidRDefault="00E209FF" w:rsidP="00E209FF">
            <w:pPr>
              <w:pStyle w:val="TAC"/>
              <w:rPr>
                <w:rStyle w:val="HTTPMethod"/>
              </w:rPr>
            </w:pPr>
          </w:p>
        </w:tc>
        <w:tc>
          <w:tcPr>
            <w:tcW w:w="1246" w:type="dxa"/>
            <w:shd w:val="clear" w:color="auto" w:fill="7F7F7F" w:themeFill="text1" w:themeFillTint="80"/>
          </w:tcPr>
          <w:p w14:paraId="4B12D184" w14:textId="77777777" w:rsidR="00E209FF" w:rsidRPr="00547C53" w:rsidRDefault="00E209FF" w:rsidP="00E209FF">
            <w:pPr>
              <w:pStyle w:val="TAC"/>
              <w:rPr>
                <w:rStyle w:val="HTTPMethod"/>
              </w:rPr>
            </w:pPr>
          </w:p>
        </w:tc>
        <w:tc>
          <w:tcPr>
            <w:tcW w:w="984" w:type="dxa"/>
            <w:shd w:val="clear" w:color="auto" w:fill="7F7F7F" w:themeFill="text1" w:themeFillTint="80"/>
          </w:tcPr>
          <w:p w14:paraId="2BFC86A0" w14:textId="77777777" w:rsidR="00E209FF" w:rsidRPr="00547C53" w:rsidRDefault="00E209FF" w:rsidP="00E209FF">
            <w:pPr>
              <w:pStyle w:val="TAC"/>
              <w:rPr>
                <w:rStyle w:val="HTTPMethod"/>
              </w:rPr>
            </w:pPr>
          </w:p>
        </w:tc>
        <w:tc>
          <w:tcPr>
            <w:tcW w:w="1037" w:type="dxa"/>
            <w:shd w:val="clear" w:color="auto" w:fill="7F7F7F" w:themeFill="text1" w:themeFillTint="80"/>
          </w:tcPr>
          <w:p w14:paraId="11C58185" w14:textId="77777777" w:rsidR="00E209FF" w:rsidRPr="00547C53" w:rsidRDefault="00E209FF" w:rsidP="00E209FF">
            <w:pPr>
              <w:pStyle w:val="TAC"/>
              <w:rPr>
                <w:rStyle w:val="HTTPMethod"/>
              </w:rPr>
            </w:pPr>
          </w:p>
        </w:tc>
        <w:tc>
          <w:tcPr>
            <w:tcW w:w="1113" w:type="dxa"/>
            <w:vMerge w:val="restart"/>
            <w:shd w:val="clear" w:color="auto" w:fill="auto"/>
            <w:vAlign w:val="center"/>
          </w:tcPr>
          <w:p w14:paraId="6106732D" w14:textId="77777777" w:rsidR="00E209FF" w:rsidRDefault="00E209FF" w:rsidP="00E209FF">
            <w:pPr>
              <w:pStyle w:val="TAC"/>
            </w:pPr>
            <w:r>
              <w:t>7.8.2</w:t>
            </w:r>
          </w:p>
        </w:tc>
        <w:tc>
          <w:tcPr>
            <w:tcW w:w="1084" w:type="dxa"/>
            <w:vMerge w:val="restart"/>
            <w:shd w:val="clear" w:color="auto" w:fill="auto"/>
            <w:vAlign w:val="center"/>
          </w:tcPr>
          <w:p w14:paraId="4F7D7776" w14:textId="77777777" w:rsidR="00E209FF" w:rsidRDefault="00E209FF" w:rsidP="00E209FF">
            <w:pPr>
              <w:pStyle w:val="TAC"/>
            </w:pPr>
            <w:r>
              <w:t>C.3.7</w:t>
            </w:r>
          </w:p>
        </w:tc>
      </w:tr>
      <w:tr w:rsidR="00E209FF" w14:paraId="4C88CFE6" w14:textId="77777777" w:rsidTr="00E209FF">
        <w:tc>
          <w:tcPr>
            <w:tcW w:w="4244" w:type="dxa"/>
          </w:tcPr>
          <w:p w14:paraId="5478BE23" w14:textId="77777777" w:rsidR="00E209FF" w:rsidRPr="00D41AA2" w:rsidRDefault="00E209FF" w:rsidP="00E209FF">
            <w:pPr>
              <w:pStyle w:val="TAL"/>
              <w:rPr>
                <w:rStyle w:val="Code"/>
              </w:rPr>
            </w:pPr>
            <w:r w:rsidRPr="00801088">
              <w:tab/>
            </w:r>
            <w:r w:rsidRPr="00801088">
              <w:tab/>
            </w:r>
            <w:r w:rsidRPr="00547C53">
              <w:tab/>
            </w:r>
            <w:r w:rsidRPr="00D41AA2">
              <w:rPr>
                <w:rStyle w:val="Code"/>
              </w:rPr>
              <w:t>{metricsReportingConfigurationId}</w:t>
            </w:r>
          </w:p>
        </w:tc>
        <w:tc>
          <w:tcPr>
            <w:tcW w:w="2130" w:type="dxa"/>
          </w:tcPr>
          <w:p w14:paraId="3723193C" w14:textId="77777777" w:rsidR="00E209FF" w:rsidRDefault="00E209FF" w:rsidP="00E209FF">
            <w:pPr>
              <w:pStyle w:val="TAL"/>
            </w:pPr>
            <w:r>
              <w:t>Metrics Reporting Configuration resource</w:t>
            </w:r>
          </w:p>
        </w:tc>
        <w:tc>
          <w:tcPr>
            <w:tcW w:w="753" w:type="dxa"/>
            <w:shd w:val="clear" w:color="auto" w:fill="7F7F7F" w:themeFill="text1" w:themeFillTint="80"/>
          </w:tcPr>
          <w:p w14:paraId="588BE870" w14:textId="77777777" w:rsidR="00E209FF" w:rsidRPr="00547C53" w:rsidRDefault="00E209FF" w:rsidP="00E209FF">
            <w:pPr>
              <w:pStyle w:val="TAC"/>
              <w:rPr>
                <w:rStyle w:val="HTTPMethod"/>
              </w:rPr>
            </w:pPr>
          </w:p>
        </w:tc>
        <w:tc>
          <w:tcPr>
            <w:tcW w:w="978" w:type="dxa"/>
          </w:tcPr>
          <w:p w14:paraId="0A610222" w14:textId="77777777" w:rsidR="00E209FF" w:rsidRPr="00547C53" w:rsidRDefault="00E209FF" w:rsidP="00E209FF">
            <w:pPr>
              <w:pStyle w:val="TAC"/>
              <w:rPr>
                <w:rStyle w:val="HTTPMethod"/>
              </w:rPr>
            </w:pPr>
            <w:bookmarkStart w:id="2208" w:name="_MCCTEMPBM_CRPT71130750___7"/>
            <w:r w:rsidRPr="00547C53">
              <w:rPr>
                <w:rStyle w:val="HTTPMethod"/>
              </w:rPr>
              <w:t>GET</w:t>
            </w:r>
            <w:bookmarkEnd w:id="2208"/>
          </w:p>
        </w:tc>
        <w:tc>
          <w:tcPr>
            <w:tcW w:w="1246" w:type="dxa"/>
          </w:tcPr>
          <w:p w14:paraId="469B85FA" w14:textId="77777777" w:rsidR="00E209FF" w:rsidRPr="00547C53" w:rsidRDefault="00E209FF" w:rsidP="00E209FF">
            <w:pPr>
              <w:pStyle w:val="TAC"/>
              <w:rPr>
                <w:rStyle w:val="HTTPMethod"/>
              </w:rPr>
            </w:pPr>
            <w:bookmarkStart w:id="2209" w:name="_MCCTEMPBM_CRPT71130751___7"/>
            <w:r w:rsidRPr="00547C53">
              <w:rPr>
                <w:rStyle w:val="HTTPMethod"/>
              </w:rPr>
              <w:t>PUT</w:t>
            </w:r>
            <w:r w:rsidRPr="00547C53">
              <w:t xml:space="preserve">, </w:t>
            </w:r>
            <w:r w:rsidRPr="00547C53">
              <w:rPr>
                <w:rStyle w:val="HTTPMethod"/>
              </w:rPr>
              <w:t>PATCH</w:t>
            </w:r>
            <w:bookmarkEnd w:id="2209"/>
          </w:p>
        </w:tc>
        <w:tc>
          <w:tcPr>
            <w:tcW w:w="984" w:type="dxa"/>
          </w:tcPr>
          <w:p w14:paraId="576FA76D" w14:textId="77777777" w:rsidR="00E209FF" w:rsidRPr="00547C53" w:rsidRDefault="00E209FF" w:rsidP="00E209FF">
            <w:pPr>
              <w:pStyle w:val="TAC"/>
              <w:rPr>
                <w:rStyle w:val="HTTPMethod"/>
              </w:rPr>
            </w:pPr>
            <w:bookmarkStart w:id="2210" w:name="_MCCTEMPBM_CRPT71130752___7"/>
            <w:r w:rsidRPr="00547C53">
              <w:rPr>
                <w:rStyle w:val="HTTPMethod"/>
              </w:rPr>
              <w:t>DELETE</w:t>
            </w:r>
            <w:bookmarkEnd w:id="2210"/>
          </w:p>
        </w:tc>
        <w:tc>
          <w:tcPr>
            <w:tcW w:w="1037" w:type="dxa"/>
            <w:shd w:val="clear" w:color="auto" w:fill="7F7F7F" w:themeFill="text1" w:themeFillTint="80"/>
          </w:tcPr>
          <w:p w14:paraId="7176F81B" w14:textId="77777777" w:rsidR="00E209FF" w:rsidRPr="00547C53" w:rsidRDefault="00E209FF" w:rsidP="00E209FF">
            <w:pPr>
              <w:pStyle w:val="TAC"/>
              <w:rPr>
                <w:rStyle w:val="HTTPMethod"/>
              </w:rPr>
            </w:pPr>
          </w:p>
        </w:tc>
        <w:tc>
          <w:tcPr>
            <w:tcW w:w="1113" w:type="dxa"/>
            <w:vMerge/>
            <w:shd w:val="clear" w:color="auto" w:fill="auto"/>
            <w:vAlign w:val="center"/>
          </w:tcPr>
          <w:p w14:paraId="7C191925" w14:textId="77777777" w:rsidR="00E209FF" w:rsidRDefault="00E209FF" w:rsidP="00E209FF">
            <w:pPr>
              <w:pStyle w:val="TAC"/>
            </w:pPr>
          </w:p>
        </w:tc>
        <w:tc>
          <w:tcPr>
            <w:tcW w:w="1084" w:type="dxa"/>
            <w:vMerge/>
            <w:shd w:val="clear" w:color="auto" w:fill="auto"/>
            <w:vAlign w:val="center"/>
          </w:tcPr>
          <w:p w14:paraId="69E68BA9" w14:textId="77777777" w:rsidR="00E209FF" w:rsidRDefault="00E209FF" w:rsidP="00E209FF">
            <w:pPr>
              <w:pStyle w:val="TAC"/>
            </w:pPr>
          </w:p>
        </w:tc>
      </w:tr>
      <w:tr w:rsidR="00E209FF" w14:paraId="623FF1EC" w14:textId="77777777" w:rsidTr="00E209FF">
        <w:tc>
          <w:tcPr>
            <w:tcW w:w="4244" w:type="dxa"/>
          </w:tcPr>
          <w:p w14:paraId="379C8DE9" w14:textId="77777777" w:rsidR="00E209FF" w:rsidRPr="00D41AA2" w:rsidRDefault="00E209FF" w:rsidP="00E209FF">
            <w:pPr>
              <w:pStyle w:val="TAL"/>
              <w:rPr>
                <w:rStyle w:val="URLchar"/>
              </w:rPr>
            </w:pPr>
            <w:bookmarkStart w:id="2211" w:name="_MCCTEMPBM_CRPT71130753___7"/>
            <w:r w:rsidRPr="00D41AA2">
              <w:rPr>
                <w:rStyle w:val="URLchar"/>
              </w:rPr>
              <w:tab/>
            </w:r>
            <w:r w:rsidRPr="00D41AA2">
              <w:rPr>
                <w:rStyle w:val="URLchar"/>
              </w:rPr>
              <w:tab/>
              <w:t>policy-templates</w:t>
            </w:r>
            <w:bookmarkEnd w:id="2211"/>
          </w:p>
        </w:tc>
        <w:tc>
          <w:tcPr>
            <w:tcW w:w="2130" w:type="dxa"/>
          </w:tcPr>
          <w:p w14:paraId="0BFCF7F1" w14:textId="77777777" w:rsidR="00E209FF" w:rsidRDefault="00E209FF" w:rsidP="00E209FF">
            <w:pPr>
              <w:pStyle w:val="TAL"/>
            </w:pPr>
            <w:r>
              <w:t>Policy Templates collection</w:t>
            </w:r>
          </w:p>
        </w:tc>
        <w:tc>
          <w:tcPr>
            <w:tcW w:w="753" w:type="dxa"/>
          </w:tcPr>
          <w:p w14:paraId="02C0994B" w14:textId="77777777" w:rsidR="00E209FF" w:rsidRPr="00547C53" w:rsidRDefault="00E209FF" w:rsidP="00E209FF">
            <w:pPr>
              <w:pStyle w:val="TAC"/>
              <w:rPr>
                <w:rStyle w:val="HTTPMethod"/>
              </w:rPr>
            </w:pPr>
            <w:bookmarkStart w:id="2212" w:name="_MCCTEMPBM_CRPT71130754___7"/>
            <w:r w:rsidRPr="00547C53">
              <w:rPr>
                <w:rStyle w:val="HTTPMethod"/>
              </w:rPr>
              <w:t>POST</w:t>
            </w:r>
            <w:bookmarkEnd w:id="2212"/>
          </w:p>
        </w:tc>
        <w:tc>
          <w:tcPr>
            <w:tcW w:w="978" w:type="dxa"/>
            <w:shd w:val="clear" w:color="auto" w:fill="7F7F7F" w:themeFill="text1" w:themeFillTint="80"/>
          </w:tcPr>
          <w:p w14:paraId="31C58353" w14:textId="77777777" w:rsidR="00E209FF" w:rsidRPr="00547C53" w:rsidRDefault="00E209FF" w:rsidP="00E209FF">
            <w:pPr>
              <w:pStyle w:val="TAC"/>
              <w:rPr>
                <w:rStyle w:val="HTTPMethod"/>
              </w:rPr>
            </w:pPr>
          </w:p>
        </w:tc>
        <w:tc>
          <w:tcPr>
            <w:tcW w:w="1246" w:type="dxa"/>
            <w:shd w:val="clear" w:color="auto" w:fill="7F7F7F" w:themeFill="text1" w:themeFillTint="80"/>
          </w:tcPr>
          <w:p w14:paraId="014BE006" w14:textId="77777777" w:rsidR="00E209FF" w:rsidRPr="00547C53" w:rsidRDefault="00E209FF" w:rsidP="00E209FF">
            <w:pPr>
              <w:pStyle w:val="TAC"/>
              <w:rPr>
                <w:rStyle w:val="HTTPMethod"/>
              </w:rPr>
            </w:pPr>
          </w:p>
        </w:tc>
        <w:tc>
          <w:tcPr>
            <w:tcW w:w="984" w:type="dxa"/>
            <w:shd w:val="clear" w:color="auto" w:fill="7F7F7F" w:themeFill="text1" w:themeFillTint="80"/>
          </w:tcPr>
          <w:p w14:paraId="56DDFAA1" w14:textId="77777777" w:rsidR="00E209FF" w:rsidRPr="00547C53" w:rsidRDefault="00E209FF" w:rsidP="00E209FF">
            <w:pPr>
              <w:pStyle w:val="TAC"/>
              <w:rPr>
                <w:rStyle w:val="HTTPMethod"/>
              </w:rPr>
            </w:pPr>
          </w:p>
        </w:tc>
        <w:tc>
          <w:tcPr>
            <w:tcW w:w="1037" w:type="dxa"/>
            <w:shd w:val="clear" w:color="auto" w:fill="7F7F7F" w:themeFill="text1" w:themeFillTint="80"/>
          </w:tcPr>
          <w:p w14:paraId="1CE4D207" w14:textId="77777777" w:rsidR="00E209FF" w:rsidRPr="00547C53" w:rsidRDefault="00E209FF" w:rsidP="00E209FF">
            <w:pPr>
              <w:pStyle w:val="TAC"/>
              <w:rPr>
                <w:rStyle w:val="HTTPMethod"/>
              </w:rPr>
            </w:pPr>
          </w:p>
        </w:tc>
        <w:tc>
          <w:tcPr>
            <w:tcW w:w="1113" w:type="dxa"/>
            <w:vMerge w:val="restart"/>
            <w:shd w:val="clear" w:color="auto" w:fill="auto"/>
            <w:vAlign w:val="center"/>
          </w:tcPr>
          <w:p w14:paraId="115A05D3" w14:textId="77777777" w:rsidR="00E209FF" w:rsidRDefault="00E209FF" w:rsidP="00E209FF">
            <w:pPr>
              <w:pStyle w:val="TAC"/>
            </w:pPr>
            <w:r>
              <w:t>7.9.2</w:t>
            </w:r>
          </w:p>
        </w:tc>
        <w:tc>
          <w:tcPr>
            <w:tcW w:w="1084" w:type="dxa"/>
            <w:vMerge w:val="restart"/>
            <w:shd w:val="clear" w:color="auto" w:fill="auto"/>
            <w:vAlign w:val="center"/>
          </w:tcPr>
          <w:p w14:paraId="459E3ABB" w14:textId="77777777" w:rsidR="00E209FF" w:rsidRDefault="00E209FF" w:rsidP="00E209FF">
            <w:pPr>
              <w:pStyle w:val="TAC"/>
            </w:pPr>
            <w:r>
              <w:t>C.3.8</w:t>
            </w:r>
          </w:p>
        </w:tc>
      </w:tr>
      <w:tr w:rsidR="00E209FF" w14:paraId="449F6943" w14:textId="77777777" w:rsidTr="00D018E2">
        <w:tc>
          <w:tcPr>
            <w:tcW w:w="4244" w:type="dxa"/>
          </w:tcPr>
          <w:p w14:paraId="4A30CA58" w14:textId="77777777" w:rsidR="00E209FF" w:rsidRPr="00D41AA2" w:rsidRDefault="00E209FF" w:rsidP="00E209FF">
            <w:pPr>
              <w:pStyle w:val="TAL"/>
              <w:rPr>
                <w:rStyle w:val="Code"/>
              </w:rPr>
            </w:pPr>
            <w:r w:rsidRPr="00801088">
              <w:tab/>
            </w:r>
            <w:r w:rsidRPr="00801088">
              <w:tab/>
            </w:r>
            <w:r w:rsidRPr="00801088">
              <w:tab/>
            </w:r>
            <w:r w:rsidRPr="00D41AA2">
              <w:rPr>
                <w:rStyle w:val="Code"/>
              </w:rPr>
              <w:t>{policyTemplateId}</w:t>
            </w:r>
          </w:p>
        </w:tc>
        <w:tc>
          <w:tcPr>
            <w:tcW w:w="2130" w:type="dxa"/>
          </w:tcPr>
          <w:p w14:paraId="4CCF631E" w14:textId="77777777" w:rsidR="00E209FF" w:rsidRDefault="00E209FF" w:rsidP="00E209FF">
            <w:pPr>
              <w:pStyle w:val="TAL"/>
            </w:pPr>
            <w:r>
              <w:t>Policy Template resource</w:t>
            </w:r>
          </w:p>
        </w:tc>
        <w:tc>
          <w:tcPr>
            <w:tcW w:w="753" w:type="dxa"/>
            <w:tcBorders>
              <w:bottom w:val="single" w:sz="4" w:space="0" w:color="auto"/>
            </w:tcBorders>
            <w:shd w:val="clear" w:color="auto" w:fill="7F7F7F" w:themeFill="text1" w:themeFillTint="80"/>
          </w:tcPr>
          <w:p w14:paraId="4B1A44DF" w14:textId="77777777" w:rsidR="00E209FF" w:rsidRPr="00547C53" w:rsidRDefault="00E209FF" w:rsidP="00E209FF">
            <w:pPr>
              <w:pStyle w:val="TAC"/>
              <w:rPr>
                <w:rStyle w:val="HTTPMethod"/>
              </w:rPr>
            </w:pPr>
          </w:p>
        </w:tc>
        <w:tc>
          <w:tcPr>
            <w:tcW w:w="978" w:type="dxa"/>
            <w:tcBorders>
              <w:bottom w:val="single" w:sz="4" w:space="0" w:color="auto"/>
            </w:tcBorders>
          </w:tcPr>
          <w:p w14:paraId="49D10A15" w14:textId="77777777" w:rsidR="00E209FF" w:rsidRPr="00547C53" w:rsidRDefault="00E209FF" w:rsidP="00E209FF">
            <w:pPr>
              <w:pStyle w:val="TAC"/>
              <w:rPr>
                <w:rStyle w:val="HTTPMethod"/>
              </w:rPr>
            </w:pPr>
            <w:bookmarkStart w:id="2213" w:name="_MCCTEMPBM_CRPT71130755___7"/>
            <w:r w:rsidRPr="00547C53">
              <w:rPr>
                <w:rStyle w:val="HTTPMethod"/>
              </w:rPr>
              <w:t>GET</w:t>
            </w:r>
            <w:bookmarkEnd w:id="2213"/>
          </w:p>
        </w:tc>
        <w:tc>
          <w:tcPr>
            <w:tcW w:w="1246" w:type="dxa"/>
            <w:tcBorders>
              <w:bottom w:val="single" w:sz="4" w:space="0" w:color="auto"/>
            </w:tcBorders>
          </w:tcPr>
          <w:p w14:paraId="737CB71F" w14:textId="77777777" w:rsidR="00E209FF" w:rsidRPr="00547C53" w:rsidRDefault="00E209FF" w:rsidP="00E209FF">
            <w:pPr>
              <w:pStyle w:val="TAC"/>
              <w:rPr>
                <w:rStyle w:val="HTTPMethod"/>
              </w:rPr>
            </w:pPr>
            <w:bookmarkStart w:id="2214" w:name="_MCCTEMPBM_CRPT71130756___7"/>
            <w:r w:rsidRPr="00547C53">
              <w:rPr>
                <w:rStyle w:val="HTTPMethod"/>
              </w:rPr>
              <w:t>PUT</w:t>
            </w:r>
            <w:r w:rsidRPr="00547C53">
              <w:t xml:space="preserve">, </w:t>
            </w:r>
            <w:r w:rsidRPr="00547C53">
              <w:rPr>
                <w:rStyle w:val="HTTPMethod"/>
              </w:rPr>
              <w:t>PATCH</w:t>
            </w:r>
            <w:bookmarkEnd w:id="2214"/>
          </w:p>
        </w:tc>
        <w:tc>
          <w:tcPr>
            <w:tcW w:w="984" w:type="dxa"/>
            <w:tcBorders>
              <w:bottom w:val="single" w:sz="4" w:space="0" w:color="auto"/>
            </w:tcBorders>
          </w:tcPr>
          <w:p w14:paraId="128A04E5" w14:textId="77777777" w:rsidR="00E209FF" w:rsidRPr="00547C53" w:rsidRDefault="00E209FF" w:rsidP="00E209FF">
            <w:pPr>
              <w:pStyle w:val="TAC"/>
              <w:rPr>
                <w:rStyle w:val="HTTPMethod"/>
              </w:rPr>
            </w:pPr>
            <w:bookmarkStart w:id="2215" w:name="_MCCTEMPBM_CRPT71130757___7"/>
            <w:r w:rsidRPr="00547C53">
              <w:rPr>
                <w:rStyle w:val="HTTPMethod"/>
              </w:rPr>
              <w:t>DELETE</w:t>
            </w:r>
            <w:bookmarkEnd w:id="2215"/>
          </w:p>
        </w:tc>
        <w:tc>
          <w:tcPr>
            <w:tcW w:w="1037" w:type="dxa"/>
            <w:shd w:val="clear" w:color="auto" w:fill="7F7F7F" w:themeFill="text1" w:themeFillTint="80"/>
          </w:tcPr>
          <w:p w14:paraId="53EA7691" w14:textId="77777777" w:rsidR="00E209FF" w:rsidRPr="00547C53" w:rsidRDefault="00E209FF" w:rsidP="00E209FF">
            <w:pPr>
              <w:pStyle w:val="TAC"/>
              <w:rPr>
                <w:rStyle w:val="HTTPMethod"/>
              </w:rPr>
            </w:pPr>
          </w:p>
        </w:tc>
        <w:tc>
          <w:tcPr>
            <w:tcW w:w="1113" w:type="dxa"/>
            <w:vMerge/>
            <w:shd w:val="clear" w:color="auto" w:fill="auto"/>
            <w:vAlign w:val="center"/>
          </w:tcPr>
          <w:p w14:paraId="64D38D6A" w14:textId="77777777" w:rsidR="00E209FF" w:rsidRDefault="00E209FF" w:rsidP="00E209FF">
            <w:pPr>
              <w:pStyle w:val="TAC"/>
            </w:pPr>
          </w:p>
        </w:tc>
        <w:tc>
          <w:tcPr>
            <w:tcW w:w="1084" w:type="dxa"/>
            <w:vMerge/>
            <w:shd w:val="clear" w:color="auto" w:fill="auto"/>
            <w:vAlign w:val="center"/>
          </w:tcPr>
          <w:p w14:paraId="22E4F533" w14:textId="77777777" w:rsidR="00E209FF" w:rsidRDefault="00E209FF" w:rsidP="00E209FF">
            <w:pPr>
              <w:pStyle w:val="TAC"/>
            </w:pPr>
          </w:p>
        </w:tc>
      </w:tr>
      <w:tr w:rsidR="00E209FF" w14:paraId="0D993195" w14:textId="77777777" w:rsidTr="00D018E2">
        <w:tc>
          <w:tcPr>
            <w:tcW w:w="4244" w:type="dxa"/>
          </w:tcPr>
          <w:p w14:paraId="329610F9" w14:textId="77777777" w:rsidR="00E209FF" w:rsidRPr="00801088" w:rsidRDefault="00E209FF" w:rsidP="00E209FF">
            <w:pPr>
              <w:pStyle w:val="TAL"/>
            </w:pPr>
            <w:bookmarkStart w:id="2216" w:name="_MCCTEMPBM_CRPT71130758___7"/>
            <w:r w:rsidRPr="00D41AA2">
              <w:rPr>
                <w:rStyle w:val="URLchar"/>
              </w:rPr>
              <w:tab/>
            </w:r>
            <w:r w:rsidRPr="00D41AA2">
              <w:rPr>
                <w:rStyle w:val="URLchar"/>
              </w:rPr>
              <w:tab/>
            </w:r>
            <w:r>
              <w:rPr>
                <w:rStyle w:val="URLchar"/>
              </w:rPr>
              <w:t>edge-resources-configurations</w:t>
            </w:r>
            <w:bookmarkEnd w:id="2216"/>
          </w:p>
        </w:tc>
        <w:tc>
          <w:tcPr>
            <w:tcW w:w="2130" w:type="dxa"/>
          </w:tcPr>
          <w:p w14:paraId="4215EDEF" w14:textId="77777777" w:rsidR="00E209FF" w:rsidRDefault="00E209FF" w:rsidP="00E209FF">
            <w:pPr>
              <w:pStyle w:val="TAL"/>
            </w:pPr>
            <w:r>
              <w:t>Edge Resources Configurations collection</w:t>
            </w:r>
          </w:p>
        </w:tc>
        <w:tc>
          <w:tcPr>
            <w:tcW w:w="753" w:type="dxa"/>
            <w:shd w:val="clear" w:color="auto" w:fill="FFFFFF" w:themeFill="background1"/>
          </w:tcPr>
          <w:p w14:paraId="5E55BC9E" w14:textId="77777777" w:rsidR="00E209FF" w:rsidRPr="00547C53" w:rsidRDefault="00E209FF" w:rsidP="00E209FF">
            <w:pPr>
              <w:pStyle w:val="TAC"/>
              <w:rPr>
                <w:rStyle w:val="HTTPMethod"/>
              </w:rPr>
            </w:pPr>
            <w:bookmarkStart w:id="2217" w:name="_MCCTEMPBM_CRPT71130759___7"/>
            <w:r w:rsidRPr="00547C53">
              <w:rPr>
                <w:rStyle w:val="HTTPMethod"/>
              </w:rPr>
              <w:t>POST</w:t>
            </w:r>
            <w:bookmarkEnd w:id="2217"/>
          </w:p>
        </w:tc>
        <w:tc>
          <w:tcPr>
            <w:tcW w:w="978" w:type="dxa"/>
            <w:shd w:val="clear" w:color="auto" w:fill="7F7F7F" w:themeFill="text1" w:themeFillTint="80"/>
          </w:tcPr>
          <w:p w14:paraId="1A31EE97" w14:textId="77777777" w:rsidR="00E209FF" w:rsidRPr="00547C53" w:rsidRDefault="00E209FF" w:rsidP="00E209FF">
            <w:pPr>
              <w:pStyle w:val="TAC"/>
              <w:rPr>
                <w:rStyle w:val="HTTPMethod"/>
              </w:rPr>
            </w:pPr>
          </w:p>
        </w:tc>
        <w:tc>
          <w:tcPr>
            <w:tcW w:w="1246" w:type="dxa"/>
            <w:shd w:val="clear" w:color="auto" w:fill="7F7F7F" w:themeFill="text1" w:themeFillTint="80"/>
          </w:tcPr>
          <w:p w14:paraId="089ACDA2" w14:textId="77777777" w:rsidR="00E209FF" w:rsidRPr="00547C53" w:rsidRDefault="00E209FF" w:rsidP="00E209FF">
            <w:pPr>
              <w:pStyle w:val="TAC"/>
              <w:rPr>
                <w:rStyle w:val="HTTPMethod"/>
              </w:rPr>
            </w:pPr>
          </w:p>
        </w:tc>
        <w:tc>
          <w:tcPr>
            <w:tcW w:w="984" w:type="dxa"/>
            <w:shd w:val="clear" w:color="auto" w:fill="7F7F7F" w:themeFill="text1" w:themeFillTint="80"/>
          </w:tcPr>
          <w:p w14:paraId="35CF6ADD" w14:textId="77777777" w:rsidR="00E209FF" w:rsidRPr="00547C53" w:rsidRDefault="00E209FF" w:rsidP="00E209FF">
            <w:pPr>
              <w:pStyle w:val="TAC"/>
              <w:rPr>
                <w:rStyle w:val="HTTPMethod"/>
              </w:rPr>
            </w:pPr>
          </w:p>
        </w:tc>
        <w:tc>
          <w:tcPr>
            <w:tcW w:w="1037" w:type="dxa"/>
            <w:shd w:val="clear" w:color="auto" w:fill="7F7F7F" w:themeFill="text1" w:themeFillTint="80"/>
          </w:tcPr>
          <w:p w14:paraId="71435DC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072602F" w14:textId="77777777" w:rsidR="00E209FF" w:rsidRDefault="00E209FF" w:rsidP="00E209FF">
            <w:pPr>
              <w:pStyle w:val="TAC"/>
            </w:pPr>
            <w:r>
              <w:t>7.10.2</w:t>
            </w:r>
          </w:p>
        </w:tc>
        <w:tc>
          <w:tcPr>
            <w:tcW w:w="1084" w:type="dxa"/>
            <w:vMerge w:val="restart"/>
            <w:shd w:val="clear" w:color="auto" w:fill="auto"/>
            <w:vAlign w:val="center"/>
          </w:tcPr>
          <w:p w14:paraId="7EE0B553" w14:textId="77777777" w:rsidR="00E209FF" w:rsidRDefault="00E209FF" w:rsidP="00E209FF">
            <w:pPr>
              <w:pStyle w:val="TAC"/>
            </w:pPr>
            <w:r>
              <w:t>C.3.9</w:t>
            </w:r>
          </w:p>
        </w:tc>
      </w:tr>
      <w:tr w:rsidR="00E209FF" w14:paraId="1DC0F443" w14:textId="77777777" w:rsidTr="00D018E2">
        <w:tc>
          <w:tcPr>
            <w:tcW w:w="4244" w:type="dxa"/>
          </w:tcPr>
          <w:p w14:paraId="490FE17E" w14:textId="77777777" w:rsidR="00E209FF" w:rsidRPr="00D41AA2" w:rsidRDefault="00E209FF" w:rsidP="00E209FF">
            <w:pPr>
              <w:pStyle w:val="TAL"/>
            </w:pPr>
            <w:r w:rsidRPr="00801088">
              <w:tab/>
            </w:r>
            <w:r w:rsidRPr="00801088">
              <w:tab/>
            </w:r>
            <w:r w:rsidRPr="00801088">
              <w:tab/>
            </w:r>
            <w:r w:rsidRPr="00D41AA2">
              <w:rPr>
                <w:rStyle w:val="Code"/>
              </w:rPr>
              <w:t>{</w:t>
            </w:r>
            <w:r>
              <w:rPr>
                <w:rStyle w:val="Code"/>
              </w:rPr>
              <w:t>edgeResourcesConfiguration</w:t>
            </w:r>
            <w:r w:rsidRPr="00D41AA2">
              <w:rPr>
                <w:rStyle w:val="Code"/>
              </w:rPr>
              <w:t>Id}</w:t>
            </w:r>
          </w:p>
        </w:tc>
        <w:tc>
          <w:tcPr>
            <w:tcW w:w="2130" w:type="dxa"/>
          </w:tcPr>
          <w:p w14:paraId="014A79BE" w14:textId="77777777" w:rsidR="00E209FF" w:rsidRDefault="00E209FF" w:rsidP="00E209FF">
            <w:pPr>
              <w:pStyle w:val="TAL"/>
            </w:pPr>
            <w:r>
              <w:t>Edge Resources Configuration resource</w:t>
            </w:r>
          </w:p>
        </w:tc>
        <w:tc>
          <w:tcPr>
            <w:tcW w:w="753" w:type="dxa"/>
            <w:shd w:val="clear" w:color="auto" w:fill="7F7F7F" w:themeFill="text1" w:themeFillTint="80"/>
          </w:tcPr>
          <w:p w14:paraId="212D0EC5" w14:textId="77777777" w:rsidR="00E209FF" w:rsidRPr="00547C53" w:rsidRDefault="00E209FF" w:rsidP="00E209FF">
            <w:pPr>
              <w:pStyle w:val="TAC"/>
              <w:rPr>
                <w:rStyle w:val="CommentReference"/>
              </w:rPr>
            </w:pPr>
          </w:p>
        </w:tc>
        <w:tc>
          <w:tcPr>
            <w:tcW w:w="978" w:type="dxa"/>
            <w:tcBorders>
              <w:bottom w:val="single" w:sz="4" w:space="0" w:color="auto"/>
            </w:tcBorders>
          </w:tcPr>
          <w:p w14:paraId="589C5D81" w14:textId="77777777" w:rsidR="00E209FF" w:rsidRPr="00547C53" w:rsidRDefault="00E209FF" w:rsidP="00E209FF">
            <w:pPr>
              <w:pStyle w:val="TAC"/>
              <w:rPr>
                <w:rStyle w:val="HTTPMethod"/>
              </w:rPr>
            </w:pPr>
            <w:bookmarkStart w:id="2218" w:name="_MCCTEMPBM_CRPT71130760___7"/>
            <w:r w:rsidRPr="00547C53">
              <w:rPr>
                <w:rStyle w:val="HTTPMethod"/>
              </w:rPr>
              <w:t>GET</w:t>
            </w:r>
            <w:bookmarkEnd w:id="2218"/>
          </w:p>
        </w:tc>
        <w:tc>
          <w:tcPr>
            <w:tcW w:w="1246" w:type="dxa"/>
            <w:tcBorders>
              <w:bottom w:val="single" w:sz="4" w:space="0" w:color="auto"/>
            </w:tcBorders>
          </w:tcPr>
          <w:p w14:paraId="01BBFD37" w14:textId="77777777" w:rsidR="00E209FF" w:rsidRPr="00547C53" w:rsidRDefault="00E209FF" w:rsidP="00E209FF">
            <w:pPr>
              <w:pStyle w:val="TAC"/>
              <w:rPr>
                <w:rStyle w:val="HTTPMethod"/>
              </w:rPr>
            </w:pPr>
            <w:bookmarkStart w:id="2219" w:name="_MCCTEMPBM_CRPT71130761___7"/>
            <w:r w:rsidRPr="00547C53">
              <w:rPr>
                <w:rStyle w:val="HTTPMethod"/>
              </w:rPr>
              <w:t>PUT</w:t>
            </w:r>
            <w:r w:rsidRPr="00547C53">
              <w:t xml:space="preserve">, </w:t>
            </w:r>
            <w:r w:rsidRPr="00547C53">
              <w:rPr>
                <w:rStyle w:val="HTTPMethod"/>
              </w:rPr>
              <w:t>PATCH</w:t>
            </w:r>
            <w:bookmarkEnd w:id="2219"/>
          </w:p>
        </w:tc>
        <w:tc>
          <w:tcPr>
            <w:tcW w:w="984" w:type="dxa"/>
            <w:tcBorders>
              <w:bottom w:val="single" w:sz="4" w:space="0" w:color="auto"/>
            </w:tcBorders>
          </w:tcPr>
          <w:p w14:paraId="23EDCC99" w14:textId="77777777" w:rsidR="00E209FF" w:rsidRPr="00547C53" w:rsidRDefault="00E209FF" w:rsidP="00E209FF">
            <w:pPr>
              <w:pStyle w:val="TAC"/>
              <w:rPr>
                <w:rStyle w:val="HTTPMethod"/>
              </w:rPr>
            </w:pPr>
            <w:bookmarkStart w:id="2220" w:name="_MCCTEMPBM_CRPT71130762___7"/>
            <w:r w:rsidRPr="00547C53">
              <w:rPr>
                <w:rStyle w:val="HTTPMethod"/>
              </w:rPr>
              <w:t>DELETE</w:t>
            </w:r>
            <w:bookmarkEnd w:id="2220"/>
          </w:p>
        </w:tc>
        <w:tc>
          <w:tcPr>
            <w:tcW w:w="1037" w:type="dxa"/>
            <w:shd w:val="clear" w:color="auto" w:fill="7F7F7F" w:themeFill="text1" w:themeFillTint="80"/>
          </w:tcPr>
          <w:p w14:paraId="74CEC41A" w14:textId="77777777" w:rsidR="00E209FF" w:rsidRPr="00547C53" w:rsidRDefault="00E209FF" w:rsidP="00E209FF">
            <w:pPr>
              <w:pStyle w:val="TAC"/>
              <w:rPr>
                <w:rStyle w:val="HTTPMethod"/>
              </w:rPr>
            </w:pPr>
          </w:p>
        </w:tc>
        <w:tc>
          <w:tcPr>
            <w:tcW w:w="1113" w:type="dxa"/>
            <w:vMerge/>
            <w:shd w:val="clear" w:color="auto" w:fill="auto"/>
            <w:vAlign w:val="center"/>
          </w:tcPr>
          <w:p w14:paraId="3B4604F8" w14:textId="77777777" w:rsidR="00E209FF" w:rsidRDefault="00E209FF" w:rsidP="00E209FF">
            <w:pPr>
              <w:pStyle w:val="TAC"/>
            </w:pPr>
          </w:p>
        </w:tc>
        <w:tc>
          <w:tcPr>
            <w:tcW w:w="1084" w:type="dxa"/>
            <w:vMerge/>
            <w:shd w:val="clear" w:color="auto" w:fill="auto"/>
            <w:vAlign w:val="center"/>
          </w:tcPr>
          <w:p w14:paraId="08396AC0" w14:textId="77777777" w:rsidR="00E209FF" w:rsidRDefault="00E209FF" w:rsidP="00E209FF">
            <w:pPr>
              <w:pStyle w:val="TAC"/>
            </w:pPr>
          </w:p>
        </w:tc>
      </w:tr>
      <w:tr w:rsidR="00E209FF" w14:paraId="2210CDDF" w14:textId="77777777" w:rsidTr="00D018E2">
        <w:tc>
          <w:tcPr>
            <w:tcW w:w="4244" w:type="dxa"/>
          </w:tcPr>
          <w:p w14:paraId="0E675DC6" w14:textId="77777777" w:rsidR="00E209FF" w:rsidRPr="00801088" w:rsidRDefault="00E209FF" w:rsidP="00E209FF">
            <w:pPr>
              <w:pStyle w:val="TAL"/>
            </w:pPr>
            <w:bookmarkStart w:id="2221" w:name="_MCCTEMPBM_CRPT71130763___7"/>
            <w:r>
              <w:rPr>
                <w:rStyle w:val="URLchar"/>
              </w:rPr>
              <w:tab/>
            </w:r>
            <w:r>
              <w:rPr>
                <w:rStyle w:val="URLchar"/>
              </w:rPr>
              <w:tab/>
              <w:t>event-data-processing-</w:t>
            </w:r>
            <w:r w:rsidRPr="00D41AA2">
              <w:rPr>
                <w:rStyle w:val="URLchar"/>
              </w:rPr>
              <w:t>configuration</w:t>
            </w:r>
            <w:r>
              <w:rPr>
                <w:rStyle w:val="URLchar"/>
              </w:rPr>
              <w:t>s</w:t>
            </w:r>
            <w:bookmarkEnd w:id="2221"/>
          </w:p>
        </w:tc>
        <w:tc>
          <w:tcPr>
            <w:tcW w:w="2130" w:type="dxa"/>
          </w:tcPr>
          <w:p w14:paraId="2E852795" w14:textId="77777777" w:rsidR="00E209FF" w:rsidRDefault="00E209FF" w:rsidP="00E209FF">
            <w:pPr>
              <w:pStyle w:val="TAL"/>
            </w:pPr>
            <w:r>
              <w:t>Event Data Processing Configuration collection</w:t>
            </w:r>
          </w:p>
        </w:tc>
        <w:tc>
          <w:tcPr>
            <w:tcW w:w="753" w:type="dxa"/>
            <w:shd w:val="clear" w:color="auto" w:fill="auto"/>
          </w:tcPr>
          <w:p w14:paraId="454C50E0" w14:textId="77777777" w:rsidR="00E209FF" w:rsidRPr="000367AF" w:rsidRDefault="00E209FF" w:rsidP="00E209FF">
            <w:pPr>
              <w:pStyle w:val="TAC"/>
              <w:rPr>
                <w:rStyle w:val="CommentReference"/>
              </w:rPr>
            </w:pPr>
            <w:bookmarkStart w:id="2222" w:name="_MCCTEMPBM_CRPT71130764___7"/>
            <w:r w:rsidRPr="00547C53">
              <w:rPr>
                <w:rStyle w:val="HTTPMethod"/>
              </w:rPr>
              <w:t>POST</w:t>
            </w:r>
            <w:bookmarkEnd w:id="2222"/>
          </w:p>
        </w:tc>
        <w:tc>
          <w:tcPr>
            <w:tcW w:w="978" w:type="dxa"/>
            <w:shd w:val="clear" w:color="auto" w:fill="7F7F7F" w:themeFill="text1" w:themeFillTint="80"/>
          </w:tcPr>
          <w:p w14:paraId="1BC781BC" w14:textId="77777777" w:rsidR="00E209FF" w:rsidRPr="00547C53" w:rsidRDefault="00E209FF" w:rsidP="00E209FF">
            <w:pPr>
              <w:pStyle w:val="TAC"/>
              <w:rPr>
                <w:rStyle w:val="HTTPMethod"/>
              </w:rPr>
            </w:pPr>
          </w:p>
        </w:tc>
        <w:tc>
          <w:tcPr>
            <w:tcW w:w="1246" w:type="dxa"/>
            <w:shd w:val="clear" w:color="auto" w:fill="7F7F7F" w:themeFill="text1" w:themeFillTint="80"/>
          </w:tcPr>
          <w:p w14:paraId="4FC8D366" w14:textId="77777777" w:rsidR="00E209FF" w:rsidRPr="00547C53" w:rsidRDefault="00E209FF" w:rsidP="00E209FF">
            <w:pPr>
              <w:pStyle w:val="TAC"/>
              <w:rPr>
                <w:rStyle w:val="HTTPMethod"/>
              </w:rPr>
            </w:pPr>
          </w:p>
        </w:tc>
        <w:tc>
          <w:tcPr>
            <w:tcW w:w="984" w:type="dxa"/>
            <w:shd w:val="clear" w:color="auto" w:fill="7F7F7F" w:themeFill="text1" w:themeFillTint="80"/>
          </w:tcPr>
          <w:p w14:paraId="6662E28B" w14:textId="77777777" w:rsidR="00E209FF" w:rsidRPr="00547C53" w:rsidRDefault="00E209FF" w:rsidP="00E209FF">
            <w:pPr>
              <w:pStyle w:val="TAC"/>
              <w:rPr>
                <w:rStyle w:val="HTTPMethod"/>
              </w:rPr>
            </w:pPr>
          </w:p>
        </w:tc>
        <w:tc>
          <w:tcPr>
            <w:tcW w:w="1037" w:type="dxa"/>
            <w:shd w:val="clear" w:color="auto" w:fill="7F7F7F" w:themeFill="text1" w:themeFillTint="80"/>
          </w:tcPr>
          <w:p w14:paraId="7A99DD50" w14:textId="77777777" w:rsidR="00E209FF" w:rsidRPr="00547C53" w:rsidRDefault="00E209FF" w:rsidP="00E209FF">
            <w:pPr>
              <w:pStyle w:val="TAC"/>
              <w:rPr>
                <w:rStyle w:val="HTTPMethod"/>
              </w:rPr>
            </w:pPr>
          </w:p>
        </w:tc>
        <w:tc>
          <w:tcPr>
            <w:tcW w:w="1113" w:type="dxa"/>
            <w:vMerge w:val="restart"/>
            <w:shd w:val="clear" w:color="auto" w:fill="auto"/>
            <w:vAlign w:val="center"/>
          </w:tcPr>
          <w:p w14:paraId="7BCC38B3" w14:textId="77777777" w:rsidR="00E209FF" w:rsidRDefault="00E209FF" w:rsidP="00E209FF">
            <w:pPr>
              <w:pStyle w:val="TAC"/>
            </w:pPr>
            <w:r>
              <w:t>7.11.2</w:t>
            </w:r>
          </w:p>
        </w:tc>
        <w:tc>
          <w:tcPr>
            <w:tcW w:w="1084" w:type="dxa"/>
            <w:vMerge w:val="restart"/>
            <w:shd w:val="clear" w:color="auto" w:fill="auto"/>
            <w:vAlign w:val="center"/>
          </w:tcPr>
          <w:p w14:paraId="64A827EE" w14:textId="77777777" w:rsidR="00E209FF" w:rsidRDefault="00E209FF" w:rsidP="00E209FF">
            <w:pPr>
              <w:pStyle w:val="TAC"/>
            </w:pPr>
            <w:r>
              <w:t>C.3.10</w:t>
            </w:r>
          </w:p>
        </w:tc>
      </w:tr>
      <w:tr w:rsidR="00E209FF" w14:paraId="0C966FE0" w14:textId="77777777" w:rsidTr="00E209FF">
        <w:tc>
          <w:tcPr>
            <w:tcW w:w="4244" w:type="dxa"/>
          </w:tcPr>
          <w:p w14:paraId="79B6B9E0" w14:textId="77777777" w:rsidR="00E209FF" w:rsidRDefault="00E209FF" w:rsidP="00E209FF">
            <w:pPr>
              <w:pStyle w:val="TAL"/>
              <w:rPr>
                <w:rStyle w:val="FollowedHyperlink"/>
              </w:rPr>
            </w:pPr>
            <w:r>
              <w:rPr>
                <w:rStyle w:val="URLchar"/>
              </w:rPr>
              <w:tab/>
            </w:r>
            <w:r>
              <w:rPr>
                <w:rStyle w:val="URLchar"/>
              </w:rPr>
              <w:tab/>
            </w:r>
            <w:r>
              <w:rPr>
                <w:rStyle w:val="URLchar"/>
              </w:rPr>
              <w:tab/>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
        </w:tc>
        <w:tc>
          <w:tcPr>
            <w:tcW w:w="2130" w:type="dxa"/>
          </w:tcPr>
          <w:p w14:paraId="7205CCB8" w14:textId="77777777" w:rsidR="00E209FF" w:rsidRDefault="00E209FF" w:rsidP="00E209FF">
            <w:pPr>
              <w:pStyle w:val="TAL"/>
            </w:pPr>
            <w:r>
              <w:t>Event Data Processing Configuration resource</w:t>
            </w:r>
          </w:p>
        </w:tc>
        <w:tc>
          <w:tcPr>
            <w:tcW w:w="753" w:type="dxa"/>
            <w:shd w:val="clear" w:color="auto" w:fill="7F7F7F" w:themeFill="text1" w:themeFillTint="80"/>
          </w:tcPr>
          <w:p w14:paraId="638BA2E8" w14:textId="77777777" w:rsidR="00E209FF" w:rsidRPr="00547C53" w:rsidRDefault="00E209FF" w:rsidP="00E209FF">
            <w:pPr>
              <w:pStyle w:val="TAC"/>
            </w:pPr>
          </w:p>
        </w:tc>
        <w:tc>
          <w:tcPr>
            <w:tcW w:w="978" w:type="dxa"/>
          </w:tcPr>
          <w:p w14:paraId="7EF5860E" w14:textId="77777777" w:rsidR="00E209FF" w:rsidRPr="00547C53" w:rsidRDefault="00E209FF" w:rsidP="00E209FF">
            <w:pPr>
              <w:pStyle w:val="TAC"/>
              <w:rPr>
                <w:rStyle w:val="HTTPMethod"/>
              </w:rPr>
            </w:pPr>
            <w:bookmarkStart w:id="2223" w:name="_MCCTEMPBM_CRPT71130765___7"/>
            <w:r w:rsidRPr="00547C53">
              <w:rPr>
                <w:rStyle w:val="HTTPMethod"/>
              </w:rPr>
              <w:t>GET</w:t>
            </w:r>
            <w:bookmarkEnd w:id="2223"/>
          </w:p>
        </w:tc>
        <w:tc>
          <w:tcPr>
            <w:tcW w:w="1246" w:type="dxa"/>
          </w:tcPr>
          <w:p w14:paraId="2C24B6E1" w14:textId="77777777" w:rsidR="00E209FF" w:rsidRPr="00547C53" w:rsidRDefault="00E209FF" w:rsidP="00E209FF">
            <w:pPr>
              <w:pStyle w:val="TAC"/>
              <w:rPr>
                <w:rStyle w:val="HTTPMethod"/>
              </w:rPr>
            </w:pPr>
            <w:bookmarkStart w:id="2224" w:name="_MCCTEMPBM_CRPT71130766___7"/>
            <w:r w:rsidRPr="00547C53">
              <w:rPr>
                <w:rStyle w:val="HTTPMethod"/>
              </w:rPr>
              <w:t>PUT</w:t>
            </w:r>
            <w:r w:rsidRPr="00547C53">
              <w:t xml:space="preserve">, </w:t>
            </w:r>
            <w:r w:rsidRPr="00547C53">
              <w:rPr>
                <w:rStyle w:val="HTTPMethod"/>
              </w:rPr>
              <w:t>PATCH</w:t>
            </w:r>
            <w:bookmarkEnd w:id="2224"/>
          </w:p>
        </w:tc>
        <w:tc>
          <w:tcPr>
            <w:tcW w:w="984" w:type="dxa"/>
          </w:tcPr>
          <w:p w14:paraId="1788AFE1" w14:textId="77777777" w:rsidR="00E209FF" w:rsidRPr="00547C53" w:rsidRDefault="00E209FF" w:rsidP="00E209FF">
            <w:pPr>
              <w:pStyle w:val="TAC"/>
              <w:rPr>
                <w:rStyle w:val="HTTPMethod"/>
              </w:rPr>
            </w:pPr>
            <w:bookmarkStart w:id="2225" w:name="_MCCTEMPBM_CRPT71130767___7"/>
            <w:r w:rsidRPr="00547C53">
              <w:rPr>
                <w:rStyle w:val="HTTPMethod"/>
              </w:rPr>
              <w:t>DELETE</w:t>
            </w:r>
            <w:bookmarkEnd w:id="2225"/>
          </w:p>
        </w:tc>
        <w:tc>
          <w:tcPr>
            <w:tcW w:w="1037" w:type="dxa"/>
            <w:shd w:val="clear" w:color="auto" w:fill="7F7F7F" w:themeFill="text1" w:themeFillTint="80"/>
          </w:tcPr>
          <w:p w14:paraId="71D011EB" w14:textId="77777777" w:rsidR="00E209FF" w:rsidRPr="00547C53" w:rsidRDefault="00E209FF" w:rsidP="00E209FF">
            <w:pPr>
              <w:pStyle w:val="TAC"/>
              <w:rPr>
                <w:rStyle w:val="HTTPMethod"/>
              </w:rPr>
            </w:pPr>
          </w:p>
        </w:tc>
        <w:tc>
          <w:tcPr>
            <w:tcW w:w="1113" w:type="dxa"/>
            <w:vMerge/>
            <w:shd w:val="clear" w:color="auto" w:fill="auto"/>
            <w:vAlign w:val="center"/>
          </w:tcPr>
          <w:p w14:paraId="564C53A3" w14:textId="77777777" w:rsidR="00E209FF" w:rsidRDefault="00E209FF" w:rsidP="00E209FF">
            <w:pPr>
              <w:pStyle w:val="TAC"/>
            </w:pPr>
          </w:p>
        </w:tc>
        <w:tc>
          <w:tcPr>
            <w:tcW w:w="1084" w:type="dxa"/>
            <w:vMerge/>
            <w:shd w:val="clear" w:color="auto" w:fill="auto"/>
            <w:vAlign w:val="center"/>
          </w:tcPr>
          <w:p w14:paraId="49318A60" w14:textId="77777777" w:rsidR="00E209FF" w:rsidRDefault="00E209FF" w:rsidP="00E209FF">
            <w:pPr>
              <w:pStyle w:val="TAC"/>
            </w:pPr>
          </w:p>
        </w:tc>
      </w:tr>
    </w:tbl>
    <w:p w14:paraId="41627706" w14:textId="77777777" w:rsidR="00730EF7" w:rsidRPr="000807E1" w:rsidRDefault="00730EF7" w:rsidP="00D018E2">
      <w:pPr>
        <w:pStyle w:val="TAN"/>
        <w:keepNext w:val="0"/>
      </w:pPr>
    </w:p>
    <w:p w14:paraId="6AD48099" w14:textId="58AEAE37" w:rsidR="005D696A" w:rsidRDefault="005D696A" w:rsidP="00D018E2">
      <w:pPr>
        <w:pStyle w:val="TH"/>
      </w:pPr>
      <w:bookmarkStart w:id="2226" w:name="_MCCTEMPBM_CRPT71130768___2"/>
      <w:r>
        <w:t>Table D</w:t>
      </w:r>
      <w:r>
        <w:noBreakHyphen/>
        <w:t xml:space="preserve">2: Index of </w:t>
      </w:r>
      <w:r w:rsidRPr="00D018E2">
        <w:t>Media</w:t>
      </w:r>
      <w:r>
        <w:t xml:space="preserve">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bookmarkEnd w:id="2226"/>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bookmarkStart w:id="2227" w:name="_MCCTEMPBM_CRPT71130769___7"/>
            <w:r w:rsidRPr="00D41AA2">
              <w:rPr>
                <w:rStyle w:val="URLchar"/>
              </w:rPr>
              <w:t>service-access-information</w:t>
            </w:r>
            <w:bookmarkEnd w:id="2227"/>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bookmarkStart w:id="2228" w:name="_MCCTEMPBM_CRPT71130770___7"/>
            <w:r w:rsidRPr="00547C53">
              <w:rPr>
                <w:rStyle w:val="HTTPMethod"/>
              </w:rPr>
              <w:t>GET</w:t>
            </w:r>
            <w:bookmarkEnd w:id="2228"/>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bookmarkStart w:id="2229" w:name="_MCCTEMPBM_CRPT71130771___7"/>
            <w:r w:rsidRPr="00D41AA2">
              <w:rPr>
                <w:rStyle w:val="URLchar"/>
              </w:rPr>
              <w:t>consumption-reporting</w:t>
            </w:r>
            <w:bookmarkEnd w:id="2229"/>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bookmarkStart w:id="2230" w:name="_MCCTEMPBM_CRPT71130772___7"/>
            <w:r w:rsidRPr="00547C53">
              <w:rPr>
                <w:rStyle w:val="HTTPMethod"/>
              </w:rPr>
              <w:t>POST</w:t>
            </w:r>
            <w:bookmarkEnd w:id="2230"/>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bookmarkStart w:id="2231" w:name="_MCCTEMPBM_CRPT71130773___7"/>
            <w:r w:rsidRPr="00D41AA2">
              <w:rPr>
                <w:rStyle w:val="URLchar"/>
              </w:rPr>
              <w:t>metrics-reporting</w:t>
            </w:r>
            <w:bookmarkEnd w:id="2231"/>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bookmarkStart w:id="2232" w:name="_MCCTEMPBM_CRPT71130774___7"/>
            <w:r w:rsidRPr="00547C53">
              <w:rPr>
                <w:rStyle w:val="HTTPMethod"/>
              </w:rPr>
              <w:t>POST</w:t>
            </w:r>
            <w:bookmarkEnd w:id="2232"/>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bookmarkStart w:id="2233" w:name="_MCCTEMPBM_CRPT71130775___7"/>
            <w:r w:rsidRPr="00D41AA2">
              <w:rPr>
                <w:rStyle w:val="URLchar"/>
              </w:rPr>
              <w:t>dynamic-policies</w:t>
            </w:r>
            <w:bookmarkEnd w:id="2233"/>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bookmarkStart w:id="2234" w:name="_MCCTEMPBM_CRPT71130776___7"/>
            <w:r w:rsidRPr="00547C53">
              <w:rPr>
                <w:rStyle w:val="HTTPMethod"/>
              </w:rPr>
              <w:t>POST</w:t>
            </w:r>
            <w:bookmarkEnd w:id="2234"/>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bookmarkStart w:id="2235" w:name="_MCCTEMPBM_CRPT71130777___7"/>
            <w:r w:rsidRPr="00547C53">
              <w:rPr>
                <w:rStyle w:val="HTTPMethod"/>
              </w:rPr>
              <w:t>GET</w:t>
            </w:r>
            <w:bookmarkEnd w:id="2235"/>
          </w:p>
        </w:tc>
        <w:tc>
          <w:tcPr>
            <w:tcW w:w="1368" w:type="dxa"/>
            <w:tcBorders>
              <w:bottom w:val="double" w:sz="4" w:space="0" w:color="auto"/>
            </w:tcBorders>
          </w:tcPr>
          <w:p w14:paraId="1BD31F22" w14:textId="77777777" w:rsidR="005D696A" w:rsidRPr="00547C53" w:rsidRDefault="005D696A" w:rsidP="00350954">
            <w:pPr>
              <w:pStyle w:val="TAC"/>
              <w:rPr>
                <w:rStyle w:val="HTTPMethod"/>
              </w:rPr>
            </w:pPr>
            <w:bookmarkStart w:id="2236" w:name="_MCCTEMPBM_CRPT71130778___7"/>
            <w:r w:rsidRPr="00547C53">
              <w:rPr>
                <w:rStyle w:val="HTTPMethod"/>
              </w:rPr>
              <w:t>PUT</w:t>
            </w:r>
            <w:r w:rsidRPr="00547C53">
              <w:t xml:space="preserve">, </w:t>
            </w:r>
            <w:r w:rsidRPr="00547C53">
              <w:rPr>
                <w:rStyle w:val="HTTPMethod"/>
              </w:rPr>
              <w:t>PATCH</w:t>
            </w:r>
            <w:bookmarkEnd w:id="2236"/>
          </w:p>
        </w:tc>
        <w:tc>
          <w:tcPr>
            <w:tcW w:w="842" w:type="dxa"/>
            <w:tcBorders>
              <w:bottom w:val="double" w:sz="4" w:space="0" w:color="auto"/>
            </w:tcBorders>
          </w:tcPr>
          <w:p w14:paraId="0D5E2EE6" w14:textId="77777777" w:rsidR="005D696A" w:rsidRPr="00547C53" w:rsidRDefault="005D696A" w:rsidP="00350954">
            <w:pPr>
              <w:pStyle w:val="TAC"/>
              <w:rPr>
                <w:rStyle w:val="HTTPMethod"/>
              </w:rPr>
            </w:pPr>
            <w:bookmarkStart w:id="2237" w:name="_MCCTEMPBM_CRPT71130779___7"/>
            <w:r w:rsidRPr="00547C53">
              <w:rPr>
                <w:rStyle w:val="HTTPMethod"/>
              </w:rPr>
              <w:t>DELETE</w:t>
            </w:r>
            <w:bookmarkEnd w:id="2237"/>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bookmarkStart w:id="2238" w:name="_MCCTEMPBM_CRPT71130780___7"/>
            <w:r w:rsidRPr="00D41AA2">
              <w:rPr>
                <w:rStyle w:val="URLchar"/>
              </w:rPr>
              <w:t>network-assistance</w:t>
            </w:r>
            <w:bookmarkEnd w:id="2238"/>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bookmarkStart w:id="2239" w:name="_MCCTEMPBM_CRPT71130781___7"/>
            <w:r w:rsidRPr="00547C53">
              <w:rPr>
                <w:rStyle w:val="HTTPMethod"/>
              </w:rPr>
              <w:t>POST</w:t>
            </w:r>
            <w:bookmarkEnd w:id="2239"/>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bookmarkStart w:id="2240" w:name="_MCCTEMPBM_CRPT71130782___7"/>
            <w:r w:rsidRPr="00547C53">
              <w:rPr>
                <w:rStyle w:val="HTTPMethod"/>
              </w:rPr>
              <w:t>GET</w:t>
            </w:r>
            <w:bookmarkEnd w:id="2240"/>
          </w:p>
        </w:tc>
        <w:tc>
          <w:tcPr>
            <w:tcW w:w="1368" w:type="dxa"/>
          </w:tcPr>
          <w:p w14:paraId="4ADE58E0" w14:textId="77777777" w:rsidR="005D696A" w:rsidRPr="00547C53" w:rsidRDefault="005D696A" w:rsidP="00350954">
            <w:pPr>
              <w:pStyle w:val="TAC"/>
              <w:rPr>
                <w:rStyle w:val="HTTPMethod"/>
              </w:rPr>
            </w:pPr>
            <w:bookmarkStart w:id="2241" w:name="_MCCTEMPBM_CRPT71130783___7"/>
            <w:r w:rsidRPr="00547C53">
              <w:rPr>
                <w:rStyle w:val="HTTPMethod"/>
              </w:rPr>
              <w:t>PUT</w:t>
            </w:r>
            <w:r w:rsidRPr="00547C53">
              <w:t xml:space="preserve">, </w:t>
            </w:r>
            <w:r w:rsidRPr="00547C53">
              <w:rPr>
                <w:rStyle w:val="HTTPMethod"/>
              </w:rPr>
              <w:t>PATCH</w:t>
            </w:r>
            <w:bookmarkEnd w:id="2241"/>
          </w:p>
        </w:tc>
        <w:tc>
          <w:tcPr>
            <w:tcW w:w="842" w:type="dxa"/>
          </w:tcPr>
          <w:p w14:paraId="4F047353" w14:textId="77777777" w:rsidR="005D696A" w:rsidRPr="00547C53" w:rsidRDefault="005D696A" w:rsidP="00350954">
            <w:pPr>
              <w:pStyle w:val="TAC"/>
              <w:rPr>
                <w:rStyle w:val="HTTPMethod"/>
              </w:rPr>
            </w:pPr>
            <w:bookmarkStart w:id="2242" w:name="_MCCTEMPBM_CRPT71130784___7"/>
            <w:r w:rsidRPr="00547C53">
              <w:rPr>
                <w:rStyle w:val="HTTPMethod"/>
              </w:rPr>
              <w:t>DELETE</w:t>
            </w:r>
            <w:bookmarkEnd w:id="2242"/>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bookmarkStart w:id="2243" w:name="_MCCTEMPBM_CRPT71130785___7"/>
            <w:r w:rsidRPr="00D41AA2">
              <w:rPr>
                <w:rStyle w:val="URLchar"/>
              </w:rPr>
              <w:tab/>
            </w:r>
            <w:r w:rsidRPr="00D41AA2">
              <w:rPr>
                <w:rStyle w:val="URLchar"/>
              </w:rPr>
              <w:tab/>
              <w:t>recommendation</w:t>
            </w:r>
            <w:bookmarkEnd w:id="2243"/>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bookmarkStart w:id="2244" w:name="_MCCTEMPBM_CRPT71130786___7"/>
            <w:r w:rsidRPr="00547C53">
              <w:rPr>
                <w:rStyle w:val="HTTPMethod"/>
              </w:rPr>
              <w:t>GET</w:t>
            </w:r>
            <w:bookmarkEnd w:id="2244"/>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bookmarkStart w:id="2245" w:name="_MCCTEMPBM_CRPT71130787___7"/>
            <w:r w:rsidRPr="00D41AA2">
              <w:rPr>
                <w:rStyle w:val="URLchar"/>
              </w:rPr>
              <w:tab/>
            </w:r>
            <w:r w:rsidRPr="00D41AA2">
              <w:rPr>
                <w:rStyle w:val="URLchar"/>
              </w:rPr>
              <w:tab/>
              <w:t>boostRequest</w:t>
            </w:r>
            <w:bookmarkEnd w:id="2245"/>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bookmarkStart w:id="2246" w:name="_MCCTEMPBM_CRPT71130788___7"/>
            <w:r w:rsidRPr="00547C53">
              <w:rPr>
                <w:rStyle w:val="HTTPMethod"/>
              </w:rPr>
              <w:t>POST</w:t>
            </w:r>
            <w:bookmarkEnd w:id="2246"/>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Default="00D77F73" w:rsidP="00D77F73">
      <w:pPr>
        <w:pStyle w:val="Heading8"/>
      </w:pPr>
      <w:bookmarkStart w:id="2247" w:name="_Toc123800994"/>
      <w:bookmarkStart w:id="2248" w:name="_Toc68899759"/>
      <w:bookmarkStart w:id="2249" w:name="_Toc71214510"/>
      <w:bookmarkStart w:id="2250" w:name="_Toc71722184"/>
      <w:bookmarkStart w:id="2251" w:name="_Toc74859236"/>
      <w:r>
        <w:t>A</w:t>
      </w:r>
      <w:r w:rsidRPr="00586B6B">
        <w:t xml:space="preserve">nnex </w:t>
      </w:r>
      <w:r>
        <w:t>E</w:t>
      </w:r>
      <w:r w:rsidR="00EF4C2D">
        <w:t xml:space="preserve"> </w:t>
      </w:r>
      <w:r>
        <w:t>(normative):</w:t>
      </w:r>
      <w:r>
        <w:br/>
        <w:t>Controlled vocabularies of 5G Media Streaming UE data parameters</w:t>
      </w:r>
      <w:bookmarkEnd w:id="2247"/>
    </w:p>
    <w:p w14:paraId="13DAFC15" w14:textId="77777777" w:rsidR="00073D03" w:rsidRDefault="00073D03" w:rsidP="006641D5">
      <w:pPr>
        <w:pStyle w:val="Heading1"/>
      </w:pPr>
      <w:bookmarkStart w:id="2252" w:name="_Toc123800995"/>
      <w:r>
        <w:t>E.1</w:t>
      </w:r>
      <w:r>
        <w:tab/>
        <w:t>General</w:t>
      </w:r>
      <w:bookmarkEnd w:id="2252"/>
    </w:p>
    <w:p w14:paraId="53057B6F" w14:textId="77777777" w:rsidR="00073D03" w:rsidRDefault="00073D03" w:rsidP="00073D03">
      <w:r>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4B7F2B" w:rsidRDefault="00073D03" w:rsidP="00073D03">
      <w:pPr>
        <w:keepNext/>
      </w:pPr>
      <w:bookmarkStart w:id="2253" w:name="_MCCTEMPBM_CRPT71130789___7"/>
      <w:r>
        <w:t xml:space="preserve">In the context of 5G Media Streaming, the values signalled in </w:t>
      </w:r>
      <w:r w:rsidRPr="00D11945">
        <w:rPr>
          <w:rStyle w:val="Code"/>
        </w:rPr>
        <w:t>DataAccessProfile.parameters</w:t>
      </w:r>
      <w:r>
        <w:t xml:space="preserve"> (s</w:t>
      </w:r>
      <w:r w:rsidRPr="004B7F2B">
        <w:t>ee clause</w:t>
      </w:r>
      <w:r>
        <w:t> </w:t>
      </w:r>
      <w:r w:rsidRPr="004B7F2B">
        <w:t>6.3.</w:t>
      </w:r>
      <w:r>
        <w:t>2.3</w:t>
      </w:r>
      <w:r w:rsidRPr="004B7F2B">
        <w:t xml:space="preserve"> of TS</w:t>
      </w:r>
      <w:r>
        <w:t> </w:t>
      </w:r>
      <w:r w:rsidRPr="004B7F2B">
        <w:t>26.532</w:t>
      </w:r>
      <w:r>
        <w:t> </w:t>
      </w:r>
      <w:r w:rsidRPr="004B7F2B">
        <w:t>[47]</w:t>
      </w:r>
      <w:r>
        <w:t>) shall be fully-qualified URIs formed from the name space identifier specified in the following clauses concatenated with a single hash character ('</w:t>
      </w:r>
      <w:r w:rsidRPr="00D11945">
        <w:rPr>
          <w:rStyle w:val="Code"/>
        </w:rPr>
        <w:t>#</w:t>
      </w:r>
      <w:r>
        <w:t>') concatenated with the appropriate term identifier.</w:t>
      </w:r>
    </w:p>
    <w:p w14:paraId="5FA030DB" w14:textId="77777777" w:rsidR="00073D03" w:rsidRDefault="00073D03" w:rsidP="006641D5">
      <w:pPr>
        <w:pStyle w:val="Heading1"/>
      </w:pPr>
      <w:bookmarkStart w:id="2254" w:name="_Toc123800996"/>
      <w:bookmarkEnd w:id="2253"/>
      <w:r>
        <w:t>E.2</w:t>
      </w:r>
      <w:r>
        <w:tab/>
      </w:r>
      <w:r w:rsidRPr="00F557B1">
        <w:t>Controlled</w:t>
      </w:r>
      <w:r>
        <w:t xml:space="preserve"> vocabularies of DASH QoE metrics reporting parameters</w:t>
      </w:r>
      <w:bookmarkEnd w:id="2254"/>
    </w:p>
    <w:p w14:paraId="1F7F3327" w14:textId="77777777" w:rsidR="00073D03" w:rsidRDefault="00073D03" w:rsidP="006641D5">
      <w:pPr>
        <w:pStyle w:val="Heading2"/>
      </w:pPr>
      <w:bookmarkStart w:id="2255" w:name="_Toc123800997"/>
      <w:r>
        <w:t>E.2.1</w:t>
      </w:r>
      <w:r>
        <w:tab/>
        <w:t>Reporting parameters for 3GP-DASH metrics</w:t>
      </w:r>
      <w:bookmarkEnd w:id="2255"/>
    </w:p>
    <w:p w14:paraId="6DDA20BA" w14:textId="77777777" w:rsidR="00073D03" w:rsidRDefault="00073D03" w:rsidP="00073D03">
      <w:pPr>
        <w:keepNext/>
      </w:pPr>
      <w:r>
        <w:t>The name space identifier for the controlled vocabulary of DASH QoE metrics is:</w:t>
      </w:r>
    </w:p>
    <w:p w14:paraId="64267D4C" w14:textId="77777777" w:rsidR="00073D03" w:rsidRDefault="00073D03" w:rsidP="00073D03">
      <w:pPr>
        <w:pStyle w:val="EX"/>
      </w:pPr>
      <w:bookmarkStart w:id="2256" w:name="_MCCTEMPBM_CRPT71130790___7"/>
      <w:r>
        <w:rPr>
          <w:rStyle w:val="Code"/>
        </w:rPr>
        <w:t>urn:‌3GPP:‌ns:‌PSS:‌DASH:‌QM10</w:t>
      </w:r>
    </w:p>
    <w:p w14:paraId="33A1C505" w14:textId="77777777" w:rsidR="00073D03" w:rsidRDefault="00073D03" w:rsidP="00073D03">
      <w:pPr>
        <w:keepNext/>
      </w:pPr>
      <w:bookmarkStart w:id="2257" w:name="_MCCTEMPBM_CRPT71130791___7"/>
      <w:bookmarkEnd w:id="2256"/>
      <w:r>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01026AF" w14:textId="77777777" w:rsidR="00073D03" w:rsidRPr="006743B8" w:rsidRDefault="00073D03" w:rsidP="00073D03">
      <w:pPr>
        <w:pStyle w:val="EX"/>
      </w:pPr>
      <w:bookmarkStart w:id="2258" w:name="_MCCTEMPBM_CRPT71130792___7"/>
      <w:bookmarkEnd w:id="2257"/>
      <w:r>
        <w:t>EXAMPLE 1:</w:t>
      </w:r>
      <w:r>
        <w:tab/>
      </w:r>
      <w:r>
        <w:rPr>
          <w:rStyle w:val="Code"/>
        </w:rPr>
        <w:t>urn:‌3GPP:‌ns:‌PSS:‌DASH:‌QM10#AvgThroughput/numbytes</w:t>
      </w:r>
    </w:p>
    <w:bookmarkEnd w:id="2258"/>
    <w:p w14:paraId="66A8E78E" w14:textId="77777777" w:rsidR="00073D03" w:rsidRDefault="00073D03" w:rsidP="00073D03">
      <w:r>
        <w:t>To select all reportable metrics below a common branch of the metrics hierarchy the relevant terminal path element(s) are pruned from the term identifier.</w:t>
      </w:r>
    </w:p>
    <w:p w14:paraId="78C82692" w14:textId="77777777" w:rsidR="00073D03" w:rsidRDefault="00073D03" w:rsidP="00073D03">
      <w:pPr>
        <w:pStyle w:val="EX"/>
      </w:pPr>
      <w:bookmarkStart w:id="2259" w:name="_MCCTEMPBM_CRPT71130793___7"/>
      <w:r>
        <w:t>EXAMPLE 2:</w:t>
      </w:r>
      <w:r>
        <w:tab/>
      </w:r>
      <w:r w:rsidRPr="00897D96">
        <w:rPr>
          <w:rStyle w:val="Code"/>
        </w:rPr>
        <w:t>urn:</w:t>
      </w:r>
      <w:r>
        <w:rPr>
          <w:rStyle w:val="Code"/>
        </w:rPr>
        <w:t>‌</w:t>
      </w:r>
      <w:r w:rsidRPr="00897D96">
        <w:rPr>
          <w:rStyle w:val="Code"/>
        </w:rPr>
        <w:t>3GPP:</w:t>
      </w:r>
      <w:r>
        <w:rPr>
          <w:rStyle w:val="Code"/>
        </w:rPr>
        <w:t>‌</w:t>
      </w:r>
      <w:r w:rsidRPr="00897D96">
        <w:rPr>
          <w:rStyle w:val="Code"/>
        </w:rPr>
        <w:t>ns:</w:t>
      </w:r>
      <w:r>
        <w:rPr>
          <w:rStyle w:val="Code"/>
        </w:rPr>
        <w:t>‌</w:t>
      </w:r>
      <w:r w:rsidRPr="00897D96">
        <w:rPr>
          <w:rStyle w:val="Code"/>
        </w:rPr>
        <w:t>PSS:</w:t>
      </w:r>
      <w:r>
        <w:rPr>
          <w:rStyle w:val="Code"/>
        </w:rPr>
        <w:t>‌</w:t>
      </w:r>
      <w:r w:rsidRPr="00897D96">
        <w:rPr>
          <w:rStyle w:val="Code"/>
        </w:rPr>
        <w:t>DASH:</w:t>
      </w:r>
      <w:r>
        <w:rPr>
          <w:rStyle w:val="Code"/>
        </w:rPr>
        <w:t>‌</w:t>
      </w:r>
      <w:r w:rsidRPr="00897D96">
        <w:rPr>
          <w:rStyle w:val="Code"/>
        </w:rPr>
        <w:t>QM10#AvgThroughput</w:t>
      </w:r>
    </w:p>
    <w:p w14:paraId="317CB623" w14:textId="77777777" w:rsidR="00073D03" w:rsidRDefault="00073D03" w:rsidP="006641D5">
      <w:pPr>
        <w:pStyle w:val="Heading2"/>
      </w:pPr>
      <w:bookmarkStart w:id="2260" w:name="_Toc123800998"/>
      <w:bookmarkEnd w:id="2259"/>
      <w:r>
        <w:t>E.2.2</w:t>
      </w:r>
      <w:r>
        <w:tab/>
        <w:t>Reporting parameters for VR metrics</w:t>
      </w:r>
      <w:bookmarkEnd w:id="2260"/>
    </w:p>
    <w:p w14:paraId="18642360" w14:textId="77777777" w:rsidR="00073D03" w:rsidRDefault="00073D03" w:rsidP="00073D03">
      <w:pPr>
        <w:keepNext/>
      </w:pPr>
      <w:r>
        <w:t>The name space identifier for the controlled vocabulary of VR metrics is:</w:t>
      </w:r>
    </w:p>
    <w:p w14:paraId="54ADD85D" w14:textId="77777777" w:rsidR="00073D03" w:rsidRDefault="00073D03" w:rsidP="00073D03">
      <w:pPr>
        <w:pStyle w:val="EX"/>
      </w:pPr>
      <w:bookmarkStart w:id="2261" w:name="_MCCTEMPBM_CRPT71130794___7"/>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p>
    <w:p w14:paraId="2C52545C" w14:textId="77777777" w:rsidR="00073D03" w:rsidRDefault="00073D03" w:rsidP="00073D03">
      <w:pPr>
        <w:keepNext/>
      </w:pPr>
      <w:bookmarkStart w:id="2262" w:name="_MCCTEMPBM_CRPT71130795___7"/>
      <w:bookmarkEnd w:id="2261"/>
      <w:r>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D7B0877" w14:textId="77777777" w:rsidR="00073D03" w:rsidRPr="006743B8" w:rsidRDefault="00073D03" w:rsidP="00073D03">
      <w:pPr>
        <w:pStyle w:val="EX"/>
      </w:pPr>
      <w:bookmarkStart w:id="2263" w:name="_MCCTEMPBM_CRPT71130796___7"/>
      <w:bookmarkEnd w:id="2262"/>
      <w:r>
        <w:t>EXAMPLE 1:</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#CompQualLatency/Latency</w:t>
      </w:r>
    </w:p>
    <w:bookmarkEnd w:id="2263"/>
    <w:p w14:paraId="24009C2B" w14:textId="77777777" w:rsidR="00073D03" w:rsidRDefault="00073D03" w:rsidP="00073D03">
      <w:r>
        <w:t>To select all reportable metrics below a common branch of the metrics hierarchy the relevant terminal path element(s) are pruned from the term identifier.</w:t>
      </w:r>
    </w:p>
    <w:p w14:paraId="4673D67E" w14:textId="77777777" w:rsidR="00073D03" w:rsidRDefault="00073D03" w:rsidP="00073D03">
      <w:pPr>
        <w:pStyle w:val="EX"/>
      </w:pPr>
      <w:bookmarkStart w:id="2264" w:name="_MCCTEMPBM_CRPT71130797___7"/>
      <w:r>
        <w:t>EXAMPLE 2:</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w:t>
      </w:r>
    </w:p>
    <w:p w14:paraId="64F87471" w14:textId="77777777" w:rsidR="00073D03" w:rsidRDefault="00073D03" w:rsidP="006641D5">
      <w:pPr>
        <w:pStyle w:val="Heading1"/>
      </w:pPr>
      <w:bookmarkStart w:id="2265" w:name="_Toc123800999"/>
      <w:bookmarkEnd w:id="2264"/>
      <w:r>
        <w:t>E.3</w:t>
      </w:r>
      <w:r>
        <w:tab/>
        <w:t>Controlled vocabulary of 5GMS consumption reporting parameters</w:t>
      </w:r>
      <w:bookmarkEnd w:id="2265"/>
    </w:p>
    <w:p w14:paraId="2A97F6A2" w14:textId="77777777" w:rsidR="00073D03" w:rsidRDefault="00073D03" w:rsidP="00073D03">
      <w:pPr>
        <w:keepNext/>
      </w:pPr>
      <w:r>
        <w:t>The name space identifier for the controlled vocabulary of 5GMS consumption reporting parameters is:</w:t>
      </w:r>
    </w:p>
    <w:p w14:paraId="22DD67B1" w14:textId="77777777" w:rsidR="00073D03" w:rsidRDefault="00073D03" w:rsidP="00073D03">
      <w:pPr>
        <w:pStyle w:val="EX"/>
      </w:pPr>
      <w:bookmarkStart w:id="2266" w:name="_MCCTEMPBM_CRPT71130798___7"/>
      <w:r>
        <w:rPr>
          <w:rStyle w:val="Code"/>
        </w:rPr>
        <w:t>urn:3gpp:5gms:event-exposure:consumption-reporting</w:t>
      </w:r>
    </w:p>
    <w:bookmarkEnd w:id="2266"/>
    <w:p w14:paraId="22DFA5AE" w14:textId="77777777" w:rsidR="00073D03" w:rsidRDefault="00073D03" w:rsidP="00073D03">
      <w:pPr>
        <w:keepNext/>
      </w:pPr>
      <w:r>
        <w:t>The term identifiers in this controlled vocabulary are specified in table E.3</w:t>
      </w:r>
      <w:r>
        <w:noBreakHyphen/>
        <w:t>1 below.</w:t>
      </w:r>
    </w:p>
    <w:p w14:paraId="78E3B669" w14:textId="77777777" w:rsidR="00073D03" w:rsidRPr="006743B8" w:rsidRDefault="00073D03" w:rsidP="00073D03">
      <w:pPr>
        <w:pStyle w:val="EX"/>
      </w:pPr>
      <w:bookmarkStart w:id="2267" w:name="_MCCTEMPBM_CRPT71130799___7"/>
      <w:r>
        <w:t>EXAMPLE:</w:t>
      </w:r>
      <w:r>
        <w:tab/>
      </w:r>
      <w:r>
        <w:rPr>
          <w:rStyle w:val="Code"/>
        </w:rPr>
        <w:t>urn:3gpp:5gms:event-exposure:consumption-reporting#locations</w:t>
      </w:r>
    </w:p>
    <w:bookmarkEnd w:id="2267"/>
    <w:p w14:paraId="52D9CECF" w14:textId="77777777" w:rsidR="00073D03" w:rsidRDefault="00073D03" w:rsidP="00073D03">
      <w:pPr>
        <w:pStyle w:val="TH"/>
      </w:pPr>
      <w:r>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Default="00073D03" w:rsidP="003F698D">
            <w:pPr>
              <w:pStyle w:val="TAH"/>
              <w:rPr>
                <w:lang w:val="en-US"/>
              </w:rPr>
            </w:pPr>
            <w:r>
              <w:rPr>
                <w:lang w:val="en-US"/>
              </w:rPr>
              <w:t>Description</w:t>
            </w:r>
          </w:p>
        </w:tc>
      </w:tr>
      <w:tr w:rsidR="00073D03"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BF796F" w:rsidRDefault="00073D03" w:rsidP="003F698D">
            <w:pPr>
              <w:pStyle w:val="TAL"/>
              <w:rPr>
                <w:rStyle w:val="Code"/>
              </w:rPr>
            </w:pPr>
            <w:r>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Default="00073D03" w:rsidP="003F698D">
            <w:pPr>
              <w:pStyle w:val="TAL"/>
              <w:rPr>
                <w:lang w:val="en-US"/>
              </w:rPr>
            </w:pPr>
            <w:r>
              <w:t>The date and time of the consumption reporting unit.</w:t>
            </w:r>
          </w:p>
        </w:tc>
      </w:tr>
      <w:tr w:rsidR="00073D03"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Default="00073D03" w:rsidP="003F698D">
            <w:pPr>
              <w:pStyle w:val="TAL"/>
              <w:rPr>
                <w:rStyle w:val="Code"/>
              </w:rPr>
            </w:pPr>
            <w:r>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Default="00073D03" w:rsidP="003F698D">
            <w:pPr>
              <w:pStyle w:val="TAL"/>
            </w:pPr>
            <w:r>
              <w:t>The duration of the consumption reporting unit.</w:t>
            </w:r>
          </w:p>
        </w:tc>
      </w:tr>
      <w:tr w:rsidR="00073D03"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3F6C5F" w:rsidRDefault="00073D03" w:rsidP="003F698D">
            <w:pPr>
              <w:pStyle w:val="TAL"/>
              <w:rPr>
                <w:rStyle w:val="Code"/>
              </w:rPr>
            </w:pPr>
            <w:r>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Default="00073D03" w:rsidP="003F698D">
            <w:pPr>
              <w:pStyle w:val="TAL"/>
              <w:rPr>
                <w:lang w:val="en-US"/>
              </w:rPr>
            </w:pPr>
            <w:r>
              <w:rPr>
                <w:lang w:val="en-US"/>
              </w:rPr>
              <w:t>The entry pointer for the media streaming session.</w:t>
            </w:r>
          </w:p>
        </w:tc>
      </w:tr>
      <w:tr w:rsidR="00073D03"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Default="00073D03" w:rsidP="003F698D">
            <w:pPr>
              <w:pStyle w:val="TAL"/>
              <w:rPr>
                <w:rStyle w:val="Code"/>
              </w:rPr>
            </w:pPr>
            <w:r>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Default="00073D03" w:rsidP="003F698D">
            <w:pPr>
              <w:pStyle w:val="TAL"/>
              <w:rPr>
                <w:lang w:val="en-US"/>
              </w:rPr>
            </w:pPr>
            <w:r>
              <w:rPr>
                <w:lang w:val="en-US"/>
              </w:rPr>
              <w:t>Identifier for the reporting client that consumed the media.</w:t>
            </w:r>
          </w:p>
        </w:tc>
      </w:tr>
      <w:tr w:rsidR="00073D03"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Default="00073D03" w:rsidP="003F698D">
            <w:pPr>
              <w:pStyle w:val="TAL"/>
              <w:rPr>
                <w:rStyle w:val="Code"/>
              </w:rPr>
            </w:pPr>
            <w:r>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Default="00073D03" w:rsidP="003F698D">
            <w:pPr>
              <w:pStyle w:val="TAL"/>
              <w:rPr>
                <w:lang w:val="en-US"/>
              </w:rPr>
            </w:pPr>
            <w:r>
              <w:rPr>
                <w:lang w:val="en-US"/>
              </w:rPr>
              <w:t>Identifies the media consumed within the context of the media player entry.</w:t>
            </w:r>
          </w:p>
        </w:tc>
      </w:tr>
      <w:tr w:rsidR="00073D03"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Default="00073D03" w:rsidP="003F698D">
            <w:pPr>
              <w:pStyle w:val="TAL"/>
              <w:rPr>
                <w:rStyle w:val="Code"/>
              </w:rPr>
            </w:pPr>
            <w:r>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Default="00073D03" w:rsidP="003F698D">
            <w:pPr>
              <w:pStyle w:val="TAL"/>
              <w:rPr>
                <w:lang w:val="en-US"/>
              </w:rPr>
            </w:pPr>
            <w:r>
              <w:rPr>
                <w:lang w:val="en-US"/>
              </w:rPr>
              <w:t>The UE location(s) where the media was consumed.</w:t>
            </w:r>
          </w:p>
          <w:p w14:paraId="10541EDF" w14:textId="77777777" w:rsidR="00073D03" w:rsidRDefault="00073D03" w:rsidP="003F698D">
            <w:pPr>
              <w:pStyle w:val="TALcontinuation"/>
              <w:spacing w:before="60"/>
              <w:rPr>
                <w:lang w:val="en-US"/>
              </w:rPr>
            </w:pPr>
            <w:r>
              <w:rPr>
                <w:lang w:val="en-US"/>
              </w:rPr>
              <w:t>(Only available to trusted event consumer.)</w:t>
            </w:r>
          </w:p>
        </w:tc>
      </w:tr>
    </w:tbl>
    <w:p w14:paraId="2004D26A" w14:textId="77777777" w:rsidR="00073D03" w:rsidRPr="00AB1A2A" w:rsidRDefault="00073D03" w:rsidP="00073D03">
      <w:pPr>
        <w:pStyle w:val="TAN"/>
        <w:keepNext w:val="0"/>
      </w:pPr>
    </w:p>
    <w:p w14:paraId="7408EEAB" w14:textId="77777777" w:rsidR="00073D03" w:rsidRDefault="00073D03" w:rsidP="006641D5">
      <w:pPr>
        <w:pStyle w:val="Heading1"/>
      </w:pPr>
      <w:bookmarkStart w:id="2268" w:name="_Toc123801000"/>
      <w:r>
        <w:t>E.4</w:t>
      </w:r>
      <w:r>
        <w:tab/>
        <w:t>Controlled vocabulary of 5GMS Network Assistance reporting parameters</w:t>
      </w:r>
      <w:bookmarkEnd w:id="2268"/>
    </w:p>
    <w:p w14:paraId="15B8FEE0" w14:textId="77777777" w:rsidR="00073D03" w:rsidRDefault="00073D03" w:rsidP="00073D03">
      <w:pPr>
        <w:keepNext/>
      </w:pPr>
      <w:r>
        <w:t>The name space identifier for the controlled vocabulary of 5GMS Network Assistance parameters is:</w:t>
      </w:r>
    </w:p>
    <w:p w14:paraId="75168873" w14:textId="77777777" w:rsidR="00073D03" w:rsidRDefault="00073D03" w:rsidP="00073D03">
      <w:pPr>
        <w:pStyle w:val="EX"/>
        <w:keepNext/>
      </w:pPr>
      <w:bookmarkStart w:id="2269" w:name="_MCCTEMPBM_CRPT71130800___7"/>
      <w:r>
        <w:rPr>
          <w:rStyle w:val="Code"/>
        </w:rPr>
        <w:t>urn:3gpp:5gms:event-exposure:network-assistance</w:t>
      </w:r>
    </w:p>
    <w:bookmarkEnd w:id="2269"/>
    <w:p w14:paraId="7C7DA301" w14:textId="77777777" w:rsidR="00073D03" w:rsidRDefault="00073D03" w:rsidP="00073D03">
      <w:pPr>
        <w:keepNext/>
      </w:pPr>
      <w:r>
        <w:t>The term identifiers in this controlled vocabulary are specified in table E.4</w:t>
      </w:r>
      <w:r>
        <w:noBreakHyphen/>
        <w:t>1 below.</w:t>
      </w:r>
    </w:p>
    <w:p w14:paraId="7AE347AF" w14:textId="77777777" w:rsidR="00073D03" w:rsidRPr="006743B8" w:rsidRDefault="00073D03" w:rsidP="00073D03">
      <w:pPr>
        <w:pStyle w:val="EX"/>
      </w:pPr>
      <w:bookmarkStart w:id="2270" w:name="_MCCTEMPBM_CRPT71130801___7"/>
      <w:r>
        <w:t>EXAMPLE:</w:t>
      </w:r>
      <w:r>
        <w:tab/>
      </w:r>
      <w:r>
        <w:rPr>
          <w:rStyle w:val="Code"/>
        </w:rPr>
        <w:t>urn:3gpp:5gms:event-exposure:network-assistance#requested-qos</w:t>
      </w:r>
    </w:p>
    <w:bookmarkEnd w:id="2270"/>
    <w:p w14:paraId="7C41FB2F" w14:textId="77777777" w:rsidR="00073D03" w:rsidRDefault="00073D03" w:rsidP="00073D03">
      <w:pPr>
        <w:pStyle w:val="TH"/>
      </w:pPr>
      <w:r>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Default="00073D03" w:rsidP="003F698D">
            <w:pPr>
              <w:pStyle w:val="TAH"/>
              <w:rPr>
                <w:lang w:val="en-US"/>
              </w:rPr>
            </w:pPr>
            <w:r>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Default="00073D03" w:rsidP="003F698D">
            <w:pPr>
              <w:pStyle w:val="TAH"/>
              <w:rPr>
                <w:lang w:val="en-US"/>
              </w:rPr>
            </w:pPr>
            <w:r>
              <w:rPr>
                <w:lang w:val="en-US"/>
              </w:rPr>
              <w:t>Description</w:t>
            </w:r>
          </w:p>
        </w:tc>
      </w:tr>
      <w:tr w:rsidR="00073D03"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3F6C5F" w:rsidRDefault="00073D03" w:rsidP="003F698D">
            <w:pPr>
              <w:pStyle w:val="TAL"/>
              <w:rPr>
                <w:rStyle w:val="Code"/>
              </w:rPr>
            </w:pPr>
            <w:r>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Default="00073D03" w:rsidP="003F698D">
            <w:pPr>
              <w:pStyle w:val="TAL"/>
              <w:rPr>
                <w:lang w:val="en-US"/>
              </w:rPr>
            </w:pPr>
            <w:r>
              <w:t>The date and time of the Network Assistance invocation by the Media Session Handler.</w:t>
            </w:r>
          </w:p>
        </w:tc>
      </w:tr>
      <w:tr w:rsidR="00073D03"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Default="00073D03" w:rsidP="003F698D">
            <w:pPr>
              <w:pStyle w:val="TAL"/>
              <w:rPr>
                <w:rStyle w:val="Code"/>
              </w:rPr>
            </w:pPr>
            <w:r>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Default="00073D03" w:rsidP="003F698D">
            <w:pPr>
              <w:pStyle w:val="TAL"/>
            </w:pPr>
            <w:r>
              <w:t>Identification of the media streaming application flow for which Network Assistance was requested.</w:t>
            </w:r>
          </w:p>
        </w:tc>
      </w:tr>
      <w:tr w:rsidR="00073D03"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Default="00073D03" w:rsidP="003F698D">
            <w:pPr>
              <w:pStyle w:val="TAL"/>
              <w:rPr>
                <w:rStyle w:val="Code"/>
              </w:rPr>
            </w:pPr>
            <w:r>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Default="00073D03" w:rsidP="003F698D">
            <w:pPr>
              <w:pStyle w:val="TAL"/>
            </w:pPr>
            <w:r>
              <w:t>The policy template in force for the media streaming session.</w:t>
            </w:r>
          </w:p>
        </w:tc>
      </w:tr>
      <w:tr w:rsidR="00073D03"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Default="00073D03" w:rsidP="003F698D">
            <w:pPr>
              <w:pStyle w:val="TAL"/>
              <w:rPr>
                <w:rStyle w:val="Code"/>
              </w:rPr>
            </w:pPr>
            <w:r>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Default="00073D03" w:rsidP="003F698D">
            <w:pPr>
              <w:pStyle w:val="TAL"/>
            </w:pPr>
            <w:r>
              <w:t>The network Quality of Service requested by the media streamer.</w:t>
            </w:r>
          </w:p>
        </w:tc>
      </w:tr>
      <w:tr w:rsidR="00073D03"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Default="00073D03" w:rsidP="003F698D">
            <w:pPr>
              <w:pStyle w:val="TAL"/>
              <w:rPr>
                <w:rStyle w:val="Code"/>
              </w:rPr>
            </w:pPr>
            <w:r>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Default="00073D03" w:rsidP="003F698D">
            <w:pPr>
              <w:pStyle w:val="TAL"/>
            </w:pPr>
            <w:r>
              <w:t>The network Quality of Service recommended by the 5GMS AF.</w:t>
            </w:r>
          </w:p>
        </w:tc>
      </w:tr>
    </w:tbl>
    <w:p w14:paraId="3EF44D59" w14:textId="77777777" w:rsidR="00073D03" w:rsidRPr="00AB1A2A" w:rsidRDefault="00073D03" w:rsidP="00073D03">
      <w:pPr>
        <w:pStyle w:val="TAN"/>
        <w:keepNext w:val="0"/>
      </w:pPr>
    </w:p>
    <w:p w14:paraId="3D4819A9" w14:textId="77777777" w:rsidR="00073D03" w:rsidRDefault="00073D03" w:rsidP="006641D5">
      <w:pPr>
        <w:pStyle w:val="Heading1"/>
      </w:pPr>
      <w:bookmarkStart w:id="2271" w:name="_Toc123801001"/>
      <w:r>
        <w:t>E.5</w:t>
      </w:r>
      <w:r>
        <w:tab/>
        <w:t>Controlled vocabulary of 5GMS Dynamic Policy reporting parameters</w:t>
      </w:r>
      <w:bookmarkEnd w:id="2271"/>
    </w:p>
    <w:p w14:paraId="120D496E" w14:textId="77777777" w:rsidR="00073D03" w:rsidRDefault="00073D03" w:rsidP="00073D03">
      <w:pPr>
        <w:keepNext/>
      </w:pPr>
      <w:r>
        <w:t>The name space identifier for the controlled vocabulary of 5GMS Dynamic Policy parameters is</w:t>
      </w:r>
    </w:p>
    <w:p w14:paraId="22C6BD0E" w14:textId="77777777" w:rsidR="00073D03" w:rsidRDefault="00073D03" w:rsidP="00073D03">
      <w:pPr>
        <w:pStyle w:val="EX"/>
      </w:pPr>
      <w:bookmarkStart w:id="2272" w:name="_MCCTEMPBM_CRPT71130802___7"/>
      <w:r>
        <w:rPr>
          <w:rStyle w:val="Code"/>
        </w:rPr>
        <w:t>urn:3gpp:5gms:event-exposure:dynamic-policy</w:t>
      </w:r>
    </w:p>
    <w:bookmarkEnd w:id="2272"/>
    <w:p w14:paraId="3D4F8F7D" w14:textId="77777777" w:rsidR="00073D03" w:rsidRDefault="00073D03" w:rsidP="00073D03">
      <w:pPr>
        <w:keepNext/>
      </w:pPr>
      <w:r>
        <w:t>The term identifiers in this controlled vocabulary are specified in table E.5</w:t>
      </w:r>
      <w:r>
        <w:noBreakHyphen/>
        <w:t>1 below.</w:t>
      </w:r>
    </w:p>
    <w:p w14:paraId="30407A3D" w14:textId="77777777" w:rsidR="00073D03" w:rsidRPr="006743B8" w:rsidRDefault="00073D03" w:rsidP="00073D03">
      <w:pPr>
        <w:pStyle w:val="EX"/>
      </w:pPr>
      <w:bookmarkStart w:id="2273" w:name="_MCCTEMPBM_CRPT71130803___7"/>
      <w:r>
        <w:t>EXAMPLE:</w:t>
      </w:r>
      <w:r>
        <w:tab/>
      </w:r>
      <w:r>
        <w:rPr>
          <w:rStyle w:val="Code"/>
        </w:rPr>
        <w:t>urn:3gpp:5gms:event-exposure:dynamic-policy#enforcement-bit-rate</w:t>
      </w:r>
    </w:p>
    <w:bookmarkEnd w:id="2273"/>
    <w:p w14:paraId="349E491B" w14:textId="77777777" w:rsidR="00073D03" w:rsidRDefault="00073D03" w:rsidP="00073D03">
      <w:pPr>
        <w:pStyle w:val="TH"/>
      </w:pPr>
      <w:r>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Default="00073D03" w:rsidP="003F698D">
            <w:pPr>
              <w:pStyle w:val="TAH"/>
              <w:rPr>
                <w:lang w:val="en-US"/>
              </w:rPr>
            </w:pPr>
            <w:r>
              <w:rPr>
                <w:lang w:val="en-US"/>
              </w:rPr>
              <w:t>Description</w:t>
            </w:r>
          </w:p>
        </w:tc>
      </w:tr>
      <w:tr w:rsidR="00073D03"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3F6C5F" w:rsidRDefault="00073D03" w:rsidP="003F698D">
            <w:pPr>
              <w:pStyle w:val="TAL"/>
              <w:rPr>
                <w:rStyle w:val="Code"/>
              </w:rPr>
            </w:pPr>
            <w:r>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Default="00073D03" w:rsidP="003F698D">
            <w:pPr>
              <w:pStyle w:val="TAL"/>
              <w:rPr>
                <w:lang w:val="en-US"/>
              </w:rPr>
            </w:pPr>
            <w:r>
              <w:t>The date and time of the dynamic policy invocation by the Media Session Handler.</w:t>
            </w:r>
          </w:p>
        </w:tc>
      </w:tr>
      <w:tr w:rsidR="00073D03"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3F6C5F" w:rsidRDefault="00073D03" w:rsidP="003F698D">
            <w:pPr>
              <w:pStyle w:val="TAL"/>
              <w:rPr>
                <w:rStyle w:val="Code"/>
              </w:rPr>
            </w:pPr>
            <w:r>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Default="00073D03" w:rsidP="003F698D">
            <w:pPr>
              <w:pStyle w:val="TAL"/>
              <w:rPr>
                <w:lang w:val="en-US"/>
              </w:rPr>
            </w:pPr>
            <w:r>
              <w:t>The policy template instantiated for the media streaming session.</w:t>
            </w:r>
          </w:p>
        </w:tc>
      </w:tr>
      <w:tr w:rsidR="00073D03"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Default="00073D03" w:rsidP="003F698D">
            <w:pPr>
              <w:pStyle w:val="TAL"/>
              <w:rPr>
                <w:rStyle w:val="Code"/>
              </w:rPr>
            </w:pPr>
            <w:r>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Default="00073D03" w:rsidP="003F698D">
            <w:pPr>
              <w:pStyle w:val="TAL"/>
            </w:pPr>
            <w:r>
              <w:t>The set of media streaming application flows managed by the Dynamic Policy.</w:t>
            </w:r>
          </w:p>
        </w:tc>
      </w:tr>
      <w:tr w:rsidR="00073D03"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Default="00073D03" w:rsidP="003F698D">
            <w:pPr>
              <w:pStyle w:val="TAL"/>
              <w:rPr>
                <w:rStyle w:val="Code"/>
              </w:rPr>
            </w:pPr>
            <w:r>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Default="00073D03" w:rsidP="003F698D">
            <w:pPr>
              <w:pStyle w:val="TAL"/>
            </w:pPr>
            <w:r>
              <w:t>The network Quality of Service described by the policy template currently in force.</w:t>
            </w:r>
          </w:p>
        </w:tc>
      </w:tr>
      <w:tr w:rsidR="00073D03"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Default="00073D03" w:rsidP="003F698D">
            <w:pPr>
              <w:pStyle w:val="TAL"/>
              <w:rPr>
                <w:rStyle w:val="Code"/>
              </w:rPr>
            </w:pPr>
            <w:r>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Default="00073D03" w:rsidP="003F698D">
            <w:pPr>
              <w:pStyle w:val="TAL"/>
            </w:pPr>
            <w:r>
              <w:t>The Policy Enforcement Method set by the 5GMS AF.</w:t>
            </w:r>
          </w:p>
        </w:tc>
      </w:tr>
      <w:tr w:rsidR="00073D03"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Default="00073D03" w:rsidP="003F698D">
            <w:pPr>
              <w:pStyle w:val="TAL"/>
              <w:rPr>
                <w:rStyle w:val="Code"/>
              </w:rPr>
            </w:pPr>
            <w:r>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Default="00073D03" w:rsidP="003F698D">
            <w:pPr>
              <w:pStyle w:val="TAL"/>
            </w:pPr>
            <w:r>
              <w:t>The bit rate currently being enforced by this Dynamic Policy.</w:t>
            </w:r>
          </w:p>
        </w:tc>
      </w:tr>
    </w:tbl>
    <w:p w14:paraId="3A3B4EBD" w14:textId="77777777" w:rsidR="00073D03" w:rsidRPr="00AB1A2A" w:rsidRDefault="00073D03" w:rsidP="00073D03">
      <w:pPr>
        <w:pStyle w:val="TAN"/>
        <w:keepNext w:val="0"/>
      </w:pPr>
    </w:p>
    <w:p w14:paraId="10487790" w14:textId="77777777" w:rsidR="00073D03" w:rsidRDefault="00073D03" w:rsidP="006641D5">
      <w:pPr>
        <w:pStyle w:val="Heading1"/>
      </w:pPr>
      <w:bookmarkStart w:id="2274" w:name="_Toc123801002"/>
      <w:r>
        <w:t>E.6</w:t>
      </w:r>
      <w:r>
        <w:tab/>
        <w:t>Controlled vocabulary of 5GMS media access activity parameters</w:t>
      </w:r>
      <w:bookmarkEnd w:id="2274"/>
    </w:p>
    <w:p w14:paraId="471F8D0E" w14:textId="77777777" w:rsidR="00073D03" w:rsidRDefault="00073D03" w:rsidP="00073D03">
      <w:pPr>
        <w:keepNext/>
      </w:pPr>
      <w:r>
        <w:t>The name space identifier for the controlled vocabulary of 5GMS media access activity is:</w:t>
      </w:r>
    </w:p>
    <w:p w14:paraId="20731F57" w14:textId="77777777" w:rsidR="00073D03" w:rsidRDefault="00073D03" w:rsidP="00073D03">
      <w:pPr>
        <w:pStyle w:val="EX"/>
        <w:keepNext/>
      </w:pPr>
      <w:bookmarkStart w:id="2275" w:name="_MCCTEMPBM_CRPT71130804___7"/>
      <w:r>
        <w:rPr>
          <w:rStyle w:val="Code"/>
        </w:rPr>
        <w:t>urn:3gpp:5gms:event-exposure:access-activity</w:t>
      </w:r>
    </w:p>
    <w:bookmarkEnd w:id="2275"/>
    <w:p w14:paraId="7B860A7E" w14:textId="77777777" w:rsidR="00073D03" w:rsidRDefault="00073D03" w:rsidP="00073D03">
      <w:pPr>
        <w:keepNext/>
      </w:pPr>
      <w:r>
        <w:t>The term identifiers in this controlled vocabulary are specified in table E.6</w:t>
      </w:r>
      <w:r>
        <w:noBreakHyphen/>
        <w:t>1 below.</w:t>
      </w:r>
    </w:p>
    <w:p w14:paraId="604D8553" w14:textId="77777777" w:rsidR="00073D03" w:rsidRPr="006743B8" w:rsidRDefault="00073D03" w:rsidP="00073D03">
      <w:pPr>
        <w:pStyle w:val="EX"/>
        <w:keepNext/>
      </w:pPr>
      <w:bookmarkStart w:id="2276" w:name="_MCCTEMPBM_CRPT71130805___7"/>
      <w:r>
        <w:t>EXAMPLE:</w:t>
      </w:r>
      <w:r>
        <w:tab/>
      </w:r>
      <w:r>
        <w:rPr>
          <w:rStyle w:val="Code"/>
        </w:rPr>
        <w:t>urn:3gpp:5gms:event-exposure:access-activity#request-message/url</w:t>
      </w:r>
    </w:p>
    <w:bookmarkEnd w:id="2276"/>
    <w:p w14:paraId="19009D3E" w14:textId="77777777" w:rsidR="00073D03" w:rsidRDefault="00073D03" w:rsidP="00073D03">
      <w:pPr>
        <w:pStyle w:val="TH"/>
      </w:pPr>
      <w:r>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Default="00073D03" w:rsidP="003F698D">
            <w:pPr>
              <w:pStyle w:val="TAH"/>
              <w:rPr>
                <w:lang w:val="en-US"/>
              </w:rPr>
            </w:pPr>
            <w:r>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Default="00073D03" w:rsidP="003F698D">
            <w:pPr>
              <w:pStyle w:val="TAH"/>
              <w:rPr>
                <w:lang w:val="en-US"/>
              </w:rPr>
            </w:pPr>
            <w:r>
              <w:rPr>
                <w:lang w:val="en-US"/>
              </w:rPr>
              <w:t>Description</w:t>
            </w:r>
          </w:p>
        </w:tc>
      </w:tr>
      <w:tr w:rsidR="00073D03"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BF796F" w:rsidRDefault="00073D03" w:rsidP="003F698D">
            <w:pPr>
              <w:pStyle w:val="TAL"/>
              <w:rPr>
                <w:rStyle w:val="Code"/>
              </w:rPr>
            </w:pPr>
            <w:r>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Default="00073D03" w:rsidP="003F698D">
            <w:pPr>
              <w:pStyle w:val="TAL"/>
              <w:rPr>
                <w:lang w:val="en-US"/>
              </w:rPr>
            </w:pPr>
            <w:r>
              <w:t>The date and time of the media access.</w:t>
            </w:r>
          </w:p>
        </w:tc>
      </w:tr>
      <w:tr w:rsidR="00073D03"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BF796F" w:rsidRDefault="00073D03" w:rsidP="003F698D">
            <w:pPr>
              <w:pStyle w:val="TAL"/>
              <w:rPr>
                <w:rStyle w:val="Code"/>
              </w:rPr>
            </w:pPr>
            <w:r>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Default="00073D03" w:rsidP="003F698D">
            <w:pPr>
              <w:pStyle w:val="TAL"/>
              <w:rPr>
                <w:lang w:val="en-US"/>
              </w:rPr>
            </w:pPr>
            <w:r>
              <w:t>The endpoint address of the Media Stream Handler accessing the 5GMS AS.</w:t>
            </w:r>
          </w:p>
        </w:tc>
      </w:tr>
      <w:tr w:rsidR="00073D03"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DB165B" w:rsidRDefault="00073D03" w:rsidP="003F698D">
            <w:pPr>
              <w:pStyle w:val="TAL"/>
              <w:rPr>
                <w:rStyle w:val="Code"/>
              </w:rPr>
            </w:pPr>
            <w:r w:rsidRPr="00DB165B">
              <w:rPr>
                <w:rStyle w:val="Code"/>
              </w:rPr>
              <w:t>application</w:t>
            </w:r>
            <w:r>
              <w:rPr>
                <w:rStyle w:val="Code"/>
              </w:rPr>
              <w:t>-s</w:t>
            </w:r>
            <w:r w:rsidRPr="00DB165B">
              <w:rPr>
                <w:rStyle w:val="Code"/>
              </w:rPr>
              <w:t>erver</w:t>
            </w:r>
            <w:r>
              <w:rPr>
                <w:rStyle w:val="Code"/>
              </w:rPr>
              <w:t>-e</w:t>
            </w:r>
            <w:r w:rsidRPr="00DB165B">
              <w:rPr>
                <w:rStyle w:val="Code"/>
              </w:rPr>
              <w:t>ndpoint</w:t>
            </w:r>
            <w:r>
              <w:rPr>
                <w:rStyle w:val="Code"/>
              </w:rPr>
              <w:t>-a</w:t>
            </w:r>
            <w:r w:rsidRPr="00DB165B">
              <w:rPr>
                <w:rStyle w:val="Code"/>
              </w:rPr>
              <w:t>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Default="00073D03" w:rsidP="003F698D">
            <w:pPr>
              <w:pStyle w:val="TAL"/>
              <w:rPr>
                <w:lang w:val="en-US"/>
              </w:rPr>
            </w:pPr>
            <w:r>
              <w:t>The service endpoint on the 5GMS AS to which the Media Stream Handler is connected.</w:t>
            </w:r>
          </w:p>
        </w:tc>
      </w:tr>
      <w:tr w:rsidR="00073D03"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BF796F" w:rsidRDefault="00073D03" w:rsidP="003F698D">
            <w:pPr>
              <w:pStyle w:val="TAL"/>
              <w:keepNext w:val="0"/>
              <w:rPr>
                <w:rStyle w:val="Code"/>
              </w:rPr>
            </w:pPr>
            <w:r>
              <w:rPr>
                <w:rStyle w:val="Code"/>
              </w:rPr>
              <w:t>s</w:t>
            </w:r>
            <w:r w:rsidRPr="00BF796F">
              <w:rPr>
                <w:rStyle w:val="Code"/>
              </w:rPr>
              <w:t>ession</w:t>
            </w:r>
            <w:r>
              <w:rPr>
                <w:rStyle w:val="Code"/>
              </w:rPr>
              <w:t>-i</w:t>
            </w:r>
            <w:r w:rsidRPr="00BF796F">
              <w:rPr>
                <w:rStyle w:val="Code"/>
              </w:rPr>
              <w:t>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315087" w:rsidRDefault="00073D03" w:rsidP="003F698D">
            <w:pPr>
              <w:pStyle w:val="TAL"/>
              <w:keepNext w:val="0"/>
            </w:pPr>
            <w:r>
              <w:t>An opaque identifier for the HTTP session on which the Media Stream Handler request was made.</w:t>
            </w:r>
          </w:p>
        </w:tc>
      </w:tr>
      <w:tr w:rsidR="00073D03"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Default="00073D03" w:rsidP="003F698D">
            <w:pPr>
              <w:pStyle w:val="TAL"/>
              <w:rPr>
                <w:rStyle w:val="Code"/>
              </w:rPr>
            </w:pPr>
            <w:r>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Default="00073D03" w:rsidP="003F698D">
            <w:pPr>
              <w:pStyle w:val="TAL"/>
            </w:pPr>
            <w:r>
              <w:t xml:space="preserve">All term identifiers below with prefix </w:t>
            </w:r>
            <w:r w:rsidRPr="00DE7908">
              <w:rPr>
                <w:rStyle w:val="Code"/>
              </w:rPr>
              <w:t>request-message</w:t>
            </w:r>
            <w:r>
              <w:t>.</w:t>
            </w:r>
          </w:p>
        </w:tc>
      </w:tr>
      <w:tr w:rsidR="00073D03"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BF796F" w:rsidRDefault="00073D03" w:rsidP="003F698D">
            <w:pPr>
              <w:pStyle w:val="TAL"/>
              <w:rPr>
                <w:rStyle w:val="Code"/>
              </w:rPr>
            </w:pPr>
            <w:r>
              <w:rPr>
                <w:rStyle w:val="Code"/>
              </w:rPr>
              <w:t>request-message/</w:t>
            </w:r>
            <w:r w:rsidRPr="00BF796F">
              <w:rPr>
                <w:rStyle w:val="Code"/>
              </w:rPr>
              <w:t>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Default="00073D03" w:rsidP="003F698D">
            <w:pPr>
              <w:pStyle w:val="TAL"/>
              <w:rPr>
                <w:lang w:val="en-US"/>
              </w:rPr>
            </w:pPr>
            <w:r>
              <w:t>The request method.</w:t>
            </w:r>
          </w:p>
        </w:tc>
      </w:tr>
      <w:tr w:rsidR="00073D03"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BF796F" w:rsidRDefault="00073D03" w:rsidP="003F698D">
            <w:pPr>
              <w:pStyle w:val="TAL"/>
              <w:rPr>
                <w:rStyle w:val="Code"/>
              </w:rPr>
            </w:pPr>
            <w:r>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Default="00073D03" w:rsidP="003F698D">
            <w:pPr>
              <w:pStyle w:val="TAL"/>
              <w:rPr>
                <w:lang w:val="en-US"/>
              </w:rPr>
            </w:pPr>
            <w:r>
              <w:t>The request URL.</w:t>
            </w:r>
          </w:p>
        </w:tc>
      </w:tr>
      <w:tr w:rsidR="00073D03"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BF796F" w:rsidRDefault="00073D03" w:rsidP="003F698D">
            <w:pPr>
              <w:pStyle w:val="TAL"/>
              <w:rPr>
                <w:rStyle w:val="Code"/>
              </w:rPr>
            </w:pPr>
            <w:r>
              <w:rPr>
                <w:rStyle w:val="Code"/>
              </w:rPr>
              <w:t>request-message/protocol-v</w:t>
            </w:r>
            <w:r w:rsidRPr="00BF796F">
              <w:rPr>
                <w:rStyle w:val="Code"/>
              </w:rPr>
              <w:t>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Default="00073D03" w:rsidP="003F698D">
            <w:pPr>
              <w:pStyle w:val="TAL"/>
              <w:rPr>
                <w:lang w:val="en-US"/>
              </w:rPr>
            </w:pPr>
            <w:r>
              <w:t>The HTTP protocol version, e.g. "HTTP/1.1".</w:t>
            </w:r>
          </w:p>
        </w:tc>
      </w:tr>
      <w:tr w:rsidR="00073D03"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BF796F" w:rsidRDefault="00073D03" w:rsidP="003F698D">
            <w:pPr>
              <w:pStyle w:val="TAL"/>
              <w:rPr>
                <w:rStyle w:val="Code"/>
              </w:rPr>
            </w:pPr>
            <w:r>
              <w:rPr>
                <w:rStyle w:val="Code"/>
              </w:rPr>
              <w:t>request-message/</w:t>
            </w:r>
            <w:r w:rsidRPr="00BF796F">
              <w:rPr>
                <w:rStyle w:val="Code"/>
              </w:rPr>
              <w:t>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Default="00073D03" w:rsidP="003F698D">
            <w:pPr>
              <w:pStyle w:val="TAL"/>
              <w:rPr>
                <w:lang w:val="en-US"/>
              </w:rPr>
            </w:pPr>
            <w:bookmarkStart w:id="2277" w:name="_MCCTEMPBM_CRPT71130806___7"/>
            <w:r>
              <w:t xml:space="preserve">The value of the </w:t>
            </w:r>
            <w:r>
              <w:rPr>
                <w:rStyle w:val="HTTPHeader"/>
              </w:rPr>
              <w:t>Range</w:t>
            </w:r>
            <w:r>
              <w:t xml:space="preserve"> request header.</w:t>
            </w:r>
            <w:bookmarkEnd w:id="2277"/>
          </w:p>
        </w:tc>
      </w:tr>
      <w:tr w:rsidR="00073D03"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BF796F" w:rsidRDefault="00073D03" w:rsidP="003F698D">
            <w:pPr>
              <w:pStyle w:val="TAL"/>
              <w:rPr>
                <w:rStyle w:val="Code"/>
              </w:rPr>
            </w:pPr>
            <w:r>
              <w:rPr>
                <w:rStyle w:val="Code"/>
              </w:rPr>
              <w:t>request-message/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Default="00073D03" w:rsidP="003F698D">
            <w:pPr>
              <w:pStyle w:val="TAL"/>
              <w:rPr>
                <w:lang w:val="en-US"/>
              </w:rPr>
            </w:pPr>
            <w:r>
              <w:t>The total number of bytes in the request message.</w:t>
            </w:r>
          </w:p>
        </w:tc>
      </w:tr>
      <w:tr w:rsidR="00073D03"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BF796F" w:rsidRDefault="00073D03" w:rsidP="003F698D">
            <w:pPr>
              <w:pStyle w:val="TAL"/>
              <w:rPr>
                <w:rStyle w:val="Code"/>
              </w:rPr>
            </w:pPr>
            <w:r>
              <w:rPr>
                <w:rStyle w:val="Code"/>
              </w:rPr>
              <w:t>request-message/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F94DAA" w:rsidRDefault="00073D03" w:rsidP="003F698D">
            <w:pPr>
              <w:pStyle w:val="TAL"/>
            </w:pPr>
            <w:r>
              <w:t>The number of bytes supplied by the Media Stream Handler in the HTTP request body.</w:t>
            </w:r>
          </w:p>
        </w:tc>
      </w:tr>
      <w:tr w:rsidR="00073D03"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Default="00073D03" w:rsidP="003F698D">
            <w:pPr>
              <w:pStyle w:val="TAL"/>
              <w:rPr>
                <w:rStyle w:val="Code"/>
              </w:rPr>
            </w:pPr>
            <w:r>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Default="00073D03" w:rsidP="003F698D">
            <w:pPr>
              <w:pStyle w:val="TAL"/>
            </w:pPr>
            <w:r>
              <w:t>The MIME content type of the request message, if any.</w:t>
            </w:r>
          </w:p>
        </w:tc>
      </w:tr>
      <w:tr w:rsidR="00073D03"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-a</w:t>
            </w:r>
            <w:r w:rsidRPr="00BF796F">
              <w:rPr>
                <w:rStyle w:val="Code"/>
              </w:rPr>
              <w:t>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Default="00073D03" w:rsidP="003F698D">
            <w:pPr>
              <w:pStyle w:val="TAL"/>
              <w:rPr>
                <w:lang w:val="en-US"/>
              </w:rPr>
            </w:pPr>
            <w:bookmarkStart w:id="2278" w:name="_MCCTEMPBM_CRPT71130807___7"/>
            <w:r>
              <w:t xml:space="preserve">A string describing the requesting Media Stream Handler from the </w:t>
            </w:r>
            <w:r w:rsidRPr="00E84289">
              <w:rPr>
                <w:rStyle w:val="HTTPHeader"/>
              </w:rPr>
              <w:t>User-Agent</w:t>
            </w:r>
            <w:r>
              <w:t xml:space="preserve"> request header.</w:t>
            </w:r>
            <w:bookmarkEnd w:id="2278"/>
          </w:p>
        </w:tc>
      </w:tr>
      <w:tr w:rsidR="00073D03"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-i</w:t>
            </w:r>
            <w:r w:rsidRPr="00BF796F">
              <w:rPr>
                <w:rStyle w:val="Code"/>
              </w:rPr>
              <w:t>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Default="00073D03" w:rsidP="003F698D">
            <w:pPr>
              <w:pStyle w:val="TAL"/>
              <w:rPr>
                <w:lang w:val="en-US"/>
              </w:rPr>
            </w:pPr>
            <w:r>
              <w:t>A string identifying the user that made the access.</w:t>
            </w:r>
          </w:p>
        </w:tc>
      </w:tr>
      <w:tr w:rsidR="00073D03"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BF796F" w:rsidRDefault="00073D03" w:rsidP="003F698D">
            <w:pPr>
              <w:pStyle w:val="TAL"/>
              <w:keepNext w:val="0"/>
              <w:rPr>
                <w:rStyle w:val="Code"/>
              </w:rPr>
            </w:pPr>
            <w:r>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Default="00073D03" w:rsidP="003F698D">
            <w:pPr>
              <w:pStyle w:val="TAL"/>
              <w:keepNext w:val="0"/>
              <w:rPr>
                <w:lang w:val="en-US"/>
              </w:rPr>
            </w:pPr>
            <w:bookmarkStart w:id="2279" w:name="_MCCTEMPBM_CRPT71130808___7"/>
            <w:r>
              <w:t xml:space="preserve">The URL that the Media Player reports being referred from in the </w:t>
            </w:r>
            <w:r w:rsidRPr="00E84289">
              <w:rPr>
                <w:rStyle w:val="HTTPHeader"/>
              </w:rPr>
              <w:t>Referer</w:t>
            </w:r>
            <w:r>
              <w:t xml:space="preserve"> request header.</w:t>
            </w:r>
            <w:bookmarkEnd w:id="2279"/>
          </w:p>
        </w:tc>
      </w:tr>
      <w:tr w:rsidR="00073D03"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BF796F" w:rsidRDefault="00073D03" w:rsidP="003F698D">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4148B3" w:rsidRDefault="00073D03" w:rsidP="003F698D">
            <w:pPr>
              <w:pStyle w:val="TAL"/>
              <w:keepNext w:val="0"/>
            </w:pPr>
            <w:r>
              <w:t>An indication of whether the 5GMS AS served the response object corresponding from cache.</w:t>
            </w:r>
          </w:p>
        </w:tc>
      </w:tr>
      <w:tr w:rsidR="00073D03"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Default="00073D03" w:rsidP="003F698D">
            <w:pPr>
              <w:pStyle w:val="TAL"/>
              <w:keepNext w:val="0"/>
              <w:rPr>
                <w:rStyle w:val="Code"/>
              </w:rPr>
            </w:pPr>
            <w:r>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Default="00073D03" w:rsidP="003F698D">
            <w:pPr>
              <w:pStyle w:val="TAL"/>
              <w:keepNext w:val="0"/>
            </w:pPr>
            <w:r>
              <w:t xml:space="preserve">All term identifiers below with prefix </w:t>
            </w:r>
            <w:r w:rsidRPr="00DE7908">
              <w:rPr>
                <w:rStyle w:val="Code"/>
              </w:rPr>
              <w:t>response-message</w:t>
            </w:r>
            <w:r>
              <w:t>.</w:t>
            </w:r>
          </w:p>
        </w:tc>
      </w:tr>
      <w:tr w:rsidR="00073D03"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BF796F" w:rsidRDefault="00073D03" w:rsidP="003F698D">
            <w:pPr>
              <w:pStyle w:val="TAL"/>
              <w:rPr>
                <w:rStyle w:val="Code"/>
              </w:rPr>
            </w:pPr>
            <w:r>
              <w:rPr>
                <w:rStyle w:val="Code"/>
              </w:rPr>
              <w:t>response-message/</w:t>
            </w:r>
            <w:r w:rsidRPr="00BF796F">
              <w:rPr>
                <w:rStyle w:val="Code"/>
              </w:rPr>
              <w:t>response</w:t>
            </w:r>
            <w:r>
              <w:rPr>
                <w:rStyle w:val="Code"/>
              </w:rPr>
              <w:t>-c</w:t>
            </w:r>
            <w:r w:rsidRPr="00BF796F">
              <w:rPr>
                <w:rStyle w:val="Code"/>
              </w:rPr>
              <w:t>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Default="00073D03" w:rsidP="003F698D">
            <w:pPr>
              <w:pStyle w:val="TAL"/>
              <w:rPr>
                <w:lang w:val="en-US"/>
              </w:rPr>
            </w:pPr>
            <w:r>
              <w:t>The HTTP response code.</w:t>
            </w:r>
          </w:p>
        </w:tc>
      </w:tr>
      <w:tr w:rsidR="00073D03"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BF796F" w:rsidRDefault="00073D03" w:rsidP="003F698D">
            <w:pPr>
              <w:pStyle w:val="TAL"/>
              <w:rPr>
                <w:rStyle w:val="Code"/>
              </w:rPr>
            </w:pPr>
            <w:r>
              <w:rPr>
                <w:rStyle w:val="Code"/>
              </w:rPr>
              <w:t>response-message/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Default="00073D03" w:rsidP="003F698D">
            <w:pPr>
              <w:pStyle w:val="TAL"/>
              <w:rPr>
                <w:lang w:val="en-US"/>
              </w:rPr>
            </w:pPr>
            <w:r>
              <w:t>The total number of bytes in the response message.</w:t>
            </w:r>
          </w:p>
        </w:tc>
      </w:tr>
      <w:tr w:rsidR="00073D03"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BF796F" w:rsidRDefault="00073D03" w:rsidP="003F698D">
            <w:pPr>
              <w:pStyle w:val="TAL"/>
              <w:rPr>
                <w:rStyle w:val="Code"/>
              </w:rPr>
            </w:pPr>
            <w:r>
              <w:rPr>
                <w:rStyle w:val="Code"/>
              </w:rPr>
              <w:t>response-message/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Default="00073D03" w:rsidP="003F698D">
            <w:pPr>
              <w:pStyle w:val="TAL"/>
              <w:rPr>
                <w:lang w:val="en-US"/>
              </w:rPr>
            </w:pPr>
            <w:r>
              <w:t>The number of bytes in the HTTP response message body.</w:t>
            </w:r>
          </w:p>
        </w:tc>
      </w:tr>
      <w:tr w:rsidR="00073D03"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Default="00073D03" w:rsidP="003F698D">
            <w:pPr>
              <w:pStyle w:val="TAL"/>
              <w:keepNext w:val="0"/>
              <w:rPr>
                <w:rStyle w:val="Code"/>
              </w:rPr>
            </w:pPr>
            <w:r>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Default="00073D03" w:rsidP="003F698D">
            <w:pPr>
              <w:pStyle w:val="TAL"/>
              <w:keepNext w:val="0"/>
            </w:pPr>
            <w:r>
              <w:t>The MIME content type of response message.</w:t>
            </w:r>
          </w:p>
        </w:tc>
      </w:tr>
      <w:tr w:rsidR="00073D03"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BF796F" w:rsidRDefault="00073D03" w:rsidP="003F698D">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Default="00073D03" w:rsidP="003F698D">
            <w:pPr>
              <w:pStyle w:val="TAL"/>
              <w:keepNext w:val="0"/>
              <w:rPr>
                <w:lang w:val="en-US"/>
              </w:rPr>
            </w:pPr>
            <w:r>
              <w:t>The time, expressed in milliseconds, taken by the 5GMS AS to respond to the Media Stream Handler request.</w:t>
            </w:r>
          </w:p>
        </w:tc>
      </w:tr>
      <w:tr w:rsidR="00073D03"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Default="00073D03" w:rsidP="003F698D">
            <w:pPr>
              <w:pStyle w:val="TAL"/>
              <w:rPr>
                <w:rStyle w:val="Code"/>
              </w:rPr>
            </w:pPr>
            <w:r>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Default="00073D03" w:rsidP="003F698D">
            <w:pPr>
              <w:pStyle w:val="TAL"/>
            </w:pPr>
            <w:r>
              <w:t xml:space="preserve">All term identifiers below with prefix </w:t>
            </w:r>
            <w:r w:rsidRPr="00DE7908">
              <w:rPr>
                <w:rStyle w:val="Code"/>
              </w:rPr>
              <w:t>connection-metrics</w:t>
            </w:r>
            <w:r>
              <w:t>.</w:t>
            </w:r>
          </w:p>
        </w:tc>
      </w:tr>
      <w:tr w:rsidR="00073D03"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BF796F" w:rsidRDefault="00073D03" w:rsidP="003F698D">
            <w:pPr>
              <w:pStyle w:val="TAL"/>
              <w:rPr>
                <w:rStyle w:val="Code"/>
              </w:rPr>
            </w:pPr>
            <w:r>
              <w:rPr>
                <w:rStyle w:val="Code"/>
              </w:rPr>
              <w:t>connection-metrics/m</w:t>
            </w:r>
            <w:r w:rsidRPr="00BF796F">
              <w:rPr>
                <w:rStyle w:val="Code"/>
              </w:rPr>
              <w:t>ean</w:t>
            </w:r>
            <w:r>
              <w:rPr>
                <w:rStyle w:val="Code"/>
              </w:rPr>
              <w:t>-rtt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Default="00073D03" w:rsidP="003F698D">
            <w:pPr>
              <w:pStyle w:val="TAL"/>
              <w:rPr>
                <w:lang w:val="en-US"/>
              </w:rPr>
            </w:pPr>
            <w:r>
              <w:t>Mean network round-trip time for the HTTP session, expressed in milliseconds.</w:t>
            </w:r>
          </w:p>
        </w:tc>
      </w:tr>
      <w:tr w:rsidR="00073D03"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BF796F" w:rsidRDefault="00073D03" w:rsidP="003F698D">
            <w:pPr>
              <w:pStyle w:val="TAL"/>
              <w:rPr>
                <w:rStyle w:val="Code"/>
              </w:rPr>
            </w:pPr>
            <w:r>
              <w:rPr>
                <w:rStyle w:val="Code"/>
              </w:rPr>
              <w:t>connection-metrics/rtt-v</w:t>
            </w:r>
            <w:r w:rsidRPr="00BF796F">
              <w:rPr>
                <w:rStyle w:val="Code"/>
              </w:rPr>
              <w:t>aria</w:t>
            </w:r>
            <w:r>
              <w:rPr>
                <w:rStyle w:val="Code"/>
              </w:rPr>
              <w:t>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131334" w:rsidRDefault="00073D03" w:rsidP="003F698D">
            <w:pPr>
              <w:pStyle w:val="TAL"/>
            </w:pPr>
            <w:r>
              <w:t>The variation in mean network round-trip time, expressed in milliseconds.</w:t>
            </w:r>
          </w:p>
        </w:tc>
      </w:tr>
      <w:tr w:rsidR="00073D03"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BF796F" w:rsidRDefault="00073D03" w:rsidP="003F698D">
            <w:pPr>
              <w:pStyle w:val="TAL"/>
              <w:rPr>
                <w:rStyle w:val="Code"/>
              </w:rPr>
            </w:pPr>
            <w:r>
              <w:rPr>
                <w:rStyle w:val="Code"/>
              </w:rPr>
              <w:t>connection-metrics/</w:t>
            </w:r>
            <w:r w:rsidRPr="00BF796F">
              <w:rPr>
                <w:rStyle w:val="Code"/>
              </w:rPr>
              <w:t>congestion</w:t>
            </w:r>
            <w:r>
              <w:rPr>
                <w:rStyle w:val="Code"/>
              </w:rPr>
              <w:t>-w</w:t>
            </w:r>
            <w:r w:rsidRPr="00BF796F">
              <w:rPr>
                <w:rStyle w:val="Code"/>
              </w:rPr>
              <w:t>indow</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Default="00073D03" w:rsidP="003F698D">
            <w:pPr>
              <w:pStyle w:val="TAL"/>
              <w:rPr>
                <w:lang w:val="en-US"/>
              </w:rPr>
            </w:pPr>
            <w:r>
              <w:t>The current size (in bytes) of the congestion window for the transport connection underlying the HTTP session.</w:t>
            </w:r>
          </w:p>
        </w:tc>
      </w:tr>
    </w:tbl>
    <w:p w14:paraId="4F9008EC" w14:textId="77777777" w:rsidR="00977755" w:rsidRDefault="00977755" w:rsidP="00073D03">
      <w:pPr>
        <w:sectPr w:rsidR="00977755"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073D03" w:rsidRDefault="00073D03" w:rsidP="00073D03"/>
    <w:p w14:paraId="1485CC99" w14:textId="13316245" w:rsidR="00080512" w:rsidRPr="00586B6B" w:rsidRDefault="005D696A">
      <w:pPr>
        <w:pStyle w:val="Heading8"/>
      </w:pPr>
      <w:bookmarkStart w:id="2280" w:name="_Toc123801003"/>
      <w:r>
        <w:t>A</w:t>
      </w:r>
      <w:r w:rsidR="00080512" w:rsidRPr="00586B6B">
        <w:t xml:space="preserve">nnex </w:t>
      </w:r>
      <w:r w:rsidR="00D77F73">
        <w:t>F</w:t>
      </w:r>
      <w:r w:rsidR="006A4184" w:rsidRPr="00586B6B">
        <w:t xml:space="preserve"> </w:t>
      </w:r>
      <w:r w:rsidR="00080512" w:rsidRPr="00586B6B">
        <w:t>(informative):</w:t>
      </w:r>
      <w:r w:rsidR="00DB7C2C">
        <w:t xml:space="preserve"> </w:t>
      </w:r>
      <w:r w:rsidR="00656767">
        <w:br/>
      </w:r>
      <w:r w:rsidR="00080512" w:rsidRPr="00586B6B">
        <w:t>Change history</w:t>
      </w:r>
      <w:bookmarkEnd w:id="2248"/>
      <w:bookmarkEnd w:id="2249"/>
      <w:bookmarkEnd w:id="2250"/>
      <w:bookmarkEnd w:id="2251"/>
      <w:bookmarkEnd w:id="2280"/>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939"/>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361534">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858"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92"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67"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404"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47"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542"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361534">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858"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92"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67" w:type="dxa"/>
            <w:shd w:val="clear" w:color="auto" w:fill="FFFFFF" w:themeFill="background1"/>
          </w:tcPr>
          <w:p w14:paraId="5F9EE0F8" w14:textId="77777777" w:rsidR="003C3971" w:rsidRPr="00586B6B" w:rsidRDefault="003C3971" w:rsidP="005D696A">
            <w:pPr>
              <w:pStyle w:val="TAL"/>
              <w:rPr>
                <w:sz w:val="16"/>
                <w:szCs w:val="16"/>
              </w:rPr>
            </w:pPr>
          </w:p>
        </w:tc>
        <w:tc>
          <w:tcPr>
            <w:tcW w:w="404" w:type="dxa"/>
            <w:shd w:val="clear" w:color="auto" w:fill="FFFFFF" w:themeFill="background1"/>
          </w:tcPr>
          <w:p w14:paraId="6D297A99" w14:textId="77777777" w:rsidR="003C3971" w:rsidRPr="00586B6B" w:rsidRDefault="003C3971" w:rsidP="005D696A">
            <w:pPr>
              <w:pStyle w:val="TAR"/>
              <w:rPr>
                <w:sz w:val="16"/>
                <w:szCs w:val="16"/>
              </w:rPr>
            </w:pPr>
          </w:p>
        </w:tc>
        <w:tc>
          <w:tcPr>
            <w:tcW w:w="447" w:type="dxa"/>
            <w:shd w:val="clear" w:color="auto" w:fill="FFFFFF" w:themeFill="background1"/>
          </w:tcPr>
          <w:p w14:paraId="6B512256" w14:textId="77777777" w:rsidR="003C3971" w:rsidRPr="00586B6B" w:rsidRDefault="003C3971" w:rsidP="005D696A">
            <w:pPr>
              <w:pStyle w:val="TAC"/>
              <w:rPr>
                <w:sz w:val="16"/>
                <w:szCs w:val="16"/>
              </w:rPr>
            </w:pPr>
          </w:p>
        </w:tc>
        <w:tc>
          <w:tcPr>
            <w:tcW w:w="4542"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361534">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858"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92"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67" w:type="dxa"/>
            <w:shd w:val="clear" w:color="auto" w:fill="FFFFFF" w:themeFill="background1"/>
          </w:tcPr>
          <w:p w14:paraId="286DCD4A" w14:textId="77777777" w:rsidR="00F10B8F" w:rsidRPr="00586B6B" w:rsidRDefault="00F10B8F" w:rsidP="005D696A">
            <w:pPr>
              <w:pStyle w:val="TAL"/>
              <w:rPr>
                <w:sz w:val="16"/>
                <w:szCs w:val="16"/>
              </w:rPr>
            </w:pPr>
          </w:p>
        </w:tc>
        <w:tc>
          <w:tcPr>
            <w:tcW w:w="404" w:type="dxa"/>
            <w:shd w:val="clear" w:color="auto" w:fill="FFFFFF" w:themeFill="background1"/>
          </w:tcPr>
          <w:p w14:paraId="17696381" w14:textId="77777777" w:rsidR="00F10B8F" w:rsidRPr="00586B6B" w:rsidRDefault="00F10B8F" w:rsidP="005D696A">
            <w:pPr>
              <w:pStyle w:val="TAR"/>
              <w:rPr>
                <w:sz w:val="16"/>
                <w:szCs w:val="16"/>
              </w:rPr>
            </w:pPr>
          </w:p>
        </w:tc>
        <w:tc>
          <w:tcPr>
            <w:tcW w:w="447" w:type="dxa"/>
            <w:shd w:val="clear" w:color="auto" w:fill="FFFFFF" w:themeFill="background1"/>
          </w:tcPr>
          <w:p w14:paraId="411B1A9D" w14:textId="77777777" w:rsidR="00F10B8F" w:rsidRPr="00586B6B" w:rsidRDefault="00F10B8F" w:rsidP="005D696A">
            <w:pPr>
              <w:pStyle w:val="TAC"/>
              <w:rPr>
                <w:sz w:val="16"/>
                <w:szCs w:val="16"/>
              </w:rPr>
            </w:pPr>
          </w:p>
        </w:tc>
        <w:tc>
          <w:tcPr>
            <w:tcW w:w="4542"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361534">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858"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92"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67" w:type="dxa"/>
            <w:shd w:val="clear" w:color="auto" w:fill="FFFFFF" w:themeFill="background1"/>
          </w:tcPr>
          <w:p w14:paraId="49034271" w14:textId="77777777" w:rsidR="00E47DC8" w:rsidRPr="00586B6B" w:rsidRDefault="00E47DC8" w:rsidP="005D696A">
            <w:pPr>
              <w:pStyle w:val="TAL"/>
              <w:rPr>
                <w:sz w:val="16"/>
                <w:szCs w:val="16"/>
              </w:rPr>
            </w:pPr>
          </w:p>
        </w:tc>
        <w:tc>
          <w:tcPr>
            <w:tcW w:w="404" w:type="dxa"/>
            <w:shd w:val="clear" w:color="auto" w:fill="FFFFFF" w:themeFill="background1"/>
          </w:tcPr>
          <w:p w14:paraId="1D18D0D4" w14:textId="77777777" w:rsidR="00E47DC8" w:rsidRPr="00586B6B" w:rsidRDefault="00E47DC8" w:rsidP="005D696A">
            <w:pPr>
              <w:pStyle w:val="TAR"/>
              <w:rPr>
                <w:sz w:val="16"/>
                <w:szCs w:val="16"/>
              </w:rPr>
            </w:pPr>
          </w:p>
        </w:tc>
        <w:tc>
          <w:tcPr>
            <w:tcW w:w="447" w:type="dxa"/>
            <w:shd w:val="clear" w:color="auto" w:fill="FFFFFF" w:themeFill="background1"/>
          </w:tcPr>
          <w:p w14:paraId="5C101E72" w14:textId="77777777" w:rsidR="00E47DC8" w:rsidRPr="00586B6B" w:rsidRDefault="00E47DC8" w:rsidP="005D696A">
            <w:pPr>
              <w:pStyle w:val="TAC"/>
              <w:rPr>
                <w:sz w:val="16"/>
                <w:szCs w:val="16"/>
              </w:rPr>
            </w:pPr>
          </w:p>
        </w:tc>
        <w:tc>
          <w:tcPr>
            <w:tcW w:w="4542"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361534">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858"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92" w:type="dxa"/>
            <w:shd w:val="clear" w:color="auto" w:fill="FFFFFF" w:themeFill="background1"/>
          </w:tcPr>
          <w:p w14:paraId="555F3440" w14:textId="77777777" w:rsidR="0088473F" w:rsidRPr="00586B6B" w:rsidRDefault="0088473F" w:rsidP="005D696A">
            <w:pPr>
              <w:pStyle w:val="TAC"/>
              <w:rPr>
                <w:sz w:val="16"/>
                <w:szCs w:val="16"/>
              </w:rPr>
            </w:pPr>
          </w:p>
        </w:tc>
        <w:tc>
          <w:tcPr>
            <w:tcW w:w="567" w:type="dxa"/>
            <w:shd w:val="clear" w:color="auto" w:fill="FFFFFF" w:themeFill="background1"/>
          </w:tcPr>
          <w:p w14:paraId="40646AE5" w14:textId="77777777" w:rsidR="0088473F" w:rsidRPr="00586B6B" w:rsidRDefault="0088473F" w:rsidP="005D696A">
            <w:pPr>
              <w:pStyle w:val="TAL"/>
              <w:rPr>
                <w:sz w:val="16"/>
                <w:szCs w:val="16"/>
              </w:rPr>
            </w:pPr>
          </w:p>
        </w:tc>
        <w:tc>
          <w:tcPr>
            <w:tcW w:w="404" w:type="dxa"/>
            <w:shd w:val="clear" w:color="auto" w:fill="FFFFFF" w:themeFill="background1"/>
          </w:tcPr>
          <w:p w14:paraId="67659F64" w14:textId="77777777" w:rsidR="0088473F" w:rsidRPr="00586B6B" w:rsidRDefault="0088473F" w:rsidP="005D696A">
            <w:pPr>
              <w:pStyle w:val="TAR"/>
              <w:rPr>
                <w:sz w:val="16"/>
                <w:szCs w:val="16"/>
              </w:rPr>
            </w:pPr>
          </w:p>
        </w:tc>
        <w:tc>
          <w:tcPr>
            <w:tcW w:w="447" w:type="dxa"/>
            <w:shd w:val="clear" w:color="auto" w:fill="FFFFFF" w:themeFill="background1"/>
          </w:tcPr>
          <w:p w14:paraId="40A0B51E" w14:textId="77777777" w:rsidR="0088473F" w:rsidRPr="00586B6B" w:rsidRDefault="0088473F" w:rsidP="005D696A">
            <w:pPr>
              <w:pStyle w:val="TAC"/>
              <w:rPr>
                <w:sz w:val="16"/>
                <w:szCs w:val="16"/>
              </w:rPr>
            </w:pPr>
          </w:p>
        </w:tc>
        <w:tc>
          <w:tcPr>
            <w:tcW w:w="4542"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361534">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858"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92"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67" w:type="dxa"/>
            <w:shd w:val="clear" w:color="auto" w:fill="FFFFFF" w:themeFill="background1"/>
          </w:tcPr>
          <w:p w14:paraId="1D4BB5F0" w14:textId="77777777" w:rsidR="0088473F" w:rsidRPr="00586B6B" w:rsidRDefault="0088473F" w:rsidP="005D696A">
            <w:pPr>
              <w:pStyle w:val="TAL"/>
              <w:rPr>
                <w:sz w:val="16"/>
                <w:szCs w:val="16"/>
              </w:rPr>
            </w:pPr>
          </w:p>
        </w:tc>
        <w:tc>
          <w:tcPr>
            <w:tcW w:w="404" w:type="dxa"/>
            <w:shd w:val="clear" w:color="auto" w:fill="FFFFFF" w:themeFill="background1"/>
          </w:tcPr>
          <w:p w14:paraId="7C8F7B05" w14:textId="77777777" w:rsidR="0088473F" w:rsidRPr="00586B6B" w:rsidRDefault="0088473F" w:rsidP="005D696A">
            <w:pPr>
              <w:pStyle w:val="TAR"/>
              <w:rPr>
                <w:sz w:val="16"/>
                <w:szCs w:val="16"/>
              </w:rPr>
            </w:pPr>
          </w:p>
        </w:tc>
        <w:tc>
          <w:tcPr>
            <w:tcW w:w="447" w:type="dxa"/>
            <w:shd w:val="clear" w:color="auto" w:fill="FFFFFF" w:themeFill="background1"/>
          </w:tcPr>
          <w:p w14:paraId="276F6FEB" w14:textId="77777777" w:rsidR="0088473F" w:rsidRPr="00586B6B" w:rsidRDefault="0088473F" w:rsidP="005D696A">
            <w:pPr>
              <w:pStyle w:val="TAC"/>
              <w:rPr>
                <w:sz w:val="16"/>
                <w:szCs w:val="16"/>
              </w:rPr>
            </w:pPr>
          </w:p>
        </w:tc>
        <w:tc>
          <w:tcPr>
            <w:tcW w:w="4542"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361534">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858"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92"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67" w:type="dxa"/>
            <w:shd w:val="clear" w:color="auto" w:fill="FFFFFF" w:themeFill="background1"/>
          </w:tcPr>
          <w:p w14:paraId="32763191" w14:textId="77777777" w:rsidR="00676A68" w:rsidRPr="00586B6B" w:rsidRDefault="00676A68" w:rsidP="005D696A">
            <w:pPr>
              <w:pStyle w:val="TAL"/>
              <w:rPr>
                <w:sz w:val="16"/>
                <w:szCs w:val="16"/>
              </w:rPr>
            </w:pPr>
          </w:p>
        </w:tc>
        <w:tc>
          <w:tcPr>
            <w:tcW w:w="404" w:type="dxa"/>
            <w:shd w:val="clear" w:color="auto" w:fill="FFFFFF" w:themeFill="background1"/>
          </w:tcPr>
          <w:p w14:paraId="7B586748" w14:textId="77777777" w:rsidR="00676A68" w:rsidRPr="00586B6B" w:rsidRDefault="00676A68" w:rsidP="005D696A">
            <w:pPr>
              <w:pStyle w:val="TAR"/>
              <w:rPr>
                <w:sz w:val="16"/>
                <w:szCs w:val="16"/>
              </w:rPr>
            </w:pPr>
          </w:p>
        </w:tc>
        <w:tc>
          <w:tcPr>
            <w:tcW w:w="447" w:type="dxa"/>
            <w:shd w:val="clear" w:color="auto" w:fill="FFFFFF" w:themeFill="background1"/>
          </w:tcPr>
          <w:p w14:paraId="097F2CAC" w14:textId="77777777" w:rsidR="00676A68" w:rsidRPr="00586B6B" w:rsidRDefault="00676A68" w:rsidP="005D696A">
            <w:pPr>
              <w:pStyle w:val="TAC"/>
              <w:rPr>
                <w:sz w:val="16"/>
                <w:szCs w:val="16"/>
              </w:rPr>
            </w:pPr>
          </w:p>
        </w:tc>
        <w:tc>
          <w:tcPr>
            <w:tcW w:w="4542"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361534">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858" w:type="dxa"/>
            <w:shd w:val="clear" w:color="auto" w:fill="FFFFFF" w:themeFill="background1"/>
          </w:tcPr>
          <w:p w14:paraId="48AF452E" w14:textId="77777777" w:rsidR="0002425C" w:rsidRPr="00586B6B" w:rsidRDefault="0002425C" w:rsidP="005D696A">
            <w:pPr>
              <w:pStyle w:val="TAC"/>
              <w:rPr>
                <w:sz w:val="16"/>
                <w:szCs w:val="16"/>
              </w:rPr>
            </w:pPr>
          </w:p>
        </w:tc>
        <w:tc>
          <w:tcPr>
            <w:tcW w:w="992"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67" w:type="dxa"/>
            <w:shd w:val="clear" w:color="auto" w:fill="FFFFFF" w:themeFill="background1"/>
          </w:tcPr>
          <w:p w14:paraId="521305C4" w14:textId="77777777" w:rsidR="0002425C" w:rsidRPr="00586B6B" w:rsidRDefault="0002425C" w:rsidP="005D696A">
            <w:pPr>
              <w:pStyle w:val="TAL"/>
              <w:rPr>
                <w:sz w:val="16"/>
                <w:szCs w:val="16"/>
              </w:rPr>
            </w:pPr>
          </w:p>
        </w:tc>
        <w:tc>
          <w:tcPr>
            <w:tcW w:w="404" w:type="dxa"/>
            <w:shd w:val="clear" w:color="auto" w:fill="FFFFFF" w:themeFill="background1"/>
          </w:tcPr>
          <w:p w14:paraId="3ED10579" w14:textId="77777777" w:rsidR="0002425C" w:rsidRPr="00586B6B" w:rsidRDefault="0002425C" w:rsidP="005D696A">
            <w:pPr>
              <w:pStyle w:val="TAR"/>
              <w:rPr>
                <w:sz w:val="16"/>
                <w:szCs w:val="16"/>
              </w:rPr>
            </w:pPr>
          </w:p>
        </w:tc>
        <w:tc>
          <w:tcPr>
            <w:tcW w:w="447" w:type="dxa"/>
            <w:shd w:val="clear" w:color="auto" w:fill="FFFFFF" w:themeFill="background1"/>
          </w:tcPr>
          <w:p w14:paraId="73CBC18E" w14:textId="77777777" w:rsidR="0002425C" w:rsidRPr="00586B6B" w:rsidRDefault="0002425C" w:rsidP="005D696A">
            <w:pPr>
              <w:pStyle w:val="TAC"/>
              <w:rPr>
                <w:sz w:val="16"/>
                <w:szCs w:val="16"/>
              </w:rPr>
            </w:pPr>
          </w:p>
        </w:tc>
        <w:tc>
          <w:tcPr>
            <w:tcW w:w="4542"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361534">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858"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92"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67" w:type="dxa"/>
            <w:shd w:val="clear" w:color="auto" w:fill="FFFFFF" w:themeFill="background1"/>
          </w:tcPr>
          <w:p w14:paraId="5B4C730B" w14:textId="77777777" w:rsidR="0054377A" w:rsidRPr="00586B6B" w:rsidRDefault="0054377A" w:rsidP="005D696A">
            <w:pPr>
              <w:pStyle w:val="TAL"/>
              <w:rPr>
                <w:sz w:val="16"/>
                <w:szCs w:val="16"/>
              </w:rPr>
            </w:pPr>
          </w:p>
        </w:tc>
        <w:tc>
          <w:tcPr>
            <w:tcW w:w="404" w:type="dxa"/>
            <w:shd w:val="clear" w:color="auto" w:fill="FFFFFF" w:themeFill="background1"/>
          </w:tcPr>
          <w:p w14:paraId="1EE64E08" w14:textId="77777777" w:rsidR="0054377A" w:rsidRPr="00586B6B" w:rsidRDefault="0054377A" w:rsidP="005D696A">
            <w:pPr>
              <w:pStyle w:val="TAR"/>
              <w:rPr>
                <w:sz w:val="16"/>
                <w:szCs w:val="16"/>
              </w:rPr>
            </w:pPr>
          </w:p>
        </w:tc>
        <w:tc>
          <w:tcPr>
            <w:tcW w:w="447" w:type="dxa"/>
            <w:shd w:val="clear" w:color="auto" w:fill="FFFFFF" w:themeFill="background1"/>
          </w:tcPr>
          <w:p w14:paraId="044C4501" w14:textId="77777777" w:rsidR="0054377A" w:rsidRPr="00586B6B" w:rsidRDefault="0054377A" w:rsidP="005D696A">
            <w:pPr>
              <w:pStyle w:val="TAC"/>
              <w:rPr>
                <w:sz w:val="16"/>
                <w:szCs w:val="16"/>
              </w:rPr>
            </w:pPr>
          </w:p>
        </w:tc>
        <w:tc>
          <w:tcPr>
            <w:tcW w:w="4542"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361534">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858"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92"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67" w:type="dxa"/>
            <w:shd w:val="clear" w:color="auto" w:fill="FFFFFF" w:themeFill="background1"/>
          </w:tcPr>
          <w:p w14:paraId="592A5DCE" w14:textId="77777777" w:rsidR="008523F2" w:rsidRPr="00586B6B" w:rsidRDefault="008523F2" w:rsidP="005D696A">
            <w:pPr>
              <w:pStyle w:val="TAL"/>
              <w:rPr>
                <w:sz w:val="16"/>
                <w:szCs w:val="16"/>
              </w:rPr>
            </w:pPr>
          </w:p>
        </w:tc>
        <w:tc>
          <w:tcPr>
            <w:tcW w:w="404" w:type="dxa"/>
            <w:shd w:val="clear" w:color="auto" w:fill="FFFFFF" w:themeFill="background1"/>
          </w:tcPr>
          <w:p w14:paraId="495D802D" w14:textId="77777777" w:rsidR="008523F2" w:rsidRPr="00586B6B" w:rsidRDefault="008523F2" w:rsidP="005D696A">
            <w:pPr>
              <w:pStyle w:val="TAR"/>
              <w:rPr>
                <w:sz w:val="16"/>
                <w:szCs w:val="16"/>
              </w:rPr>
            </w:pPr>
          </w:p>
        </w:tc>
        <w:tc>
          <w:tcPr>
            <w:tcW w:w="447" w:type="dxa"/>
            <w:shd w:val="clear" w:color="auto" w:fill="FFFFFF" w:themeFill="background1"/>
          </w:tcPr>
          <w:p w14:paraId="230B1E1C" w14:textId="77777777" w:rsidR="008523F2" w:rsidRPr="00586B6B" w:rsidRDefault="008523F2" w:rsidP="005D696A">
            <w:pPr>
              <w:pStyle w:val="TAC"/>
              <w:rPr>
                <w:sz w:val="16"/>
                <w:szCs w:val="16"/>
              </w:rPr>
            </w:pPr>
          </w:p>
        </w:tc>
        <w:tc>
          <w:tcPr>
            <w:tcW w:w="4542"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361534">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858"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92"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67" w:type="dxa"/>
            <w:shd w:val="clear" w:color="auto" w:fill="FFFFFF" w:themeFill="background1"/>
          </w:tcPr>
          <w:p w14:paraId="4FC9BDAC" w14:textId="77777777" w:rsidR="00D65C73" w:rsidRPr="00586B6B" w:rsidRDefault="00D65C73" w:rsidP="005D696A">
            <w:pPr>
              <w:pStyle w:val="TAL"/>
              <w:rPr>
                <w:sz w:val="16"/>
                <w:szCs w:val="16"/>
              </w:rPr>
            </w:pPr>
          </w:p>
        </w:tc>
        <w:tc>
          <w:tcPr>
            <w:tcW w:w="404" w:type="dxa"/>
            <w:shd w:val="clear" w:color="auto" w:fill="FFFFFF" w:themeFill="background1"/>
          </w:tcPr>
          <w:p w14:paraId="097E3E03" w14:textId="77777777" w:rsidR="00D65C73" w:rsidRPr="00586B6B" w:rsidRDefault="00D65C73" w:rsidP="005D696A">
            <w:pPr>
              <w:pStyle w:val="TAR"/>
              <w:rPr>
                <w:sz w:val="16"/>
                <w:szCs w:val="16"/>
              </w:rPr>
            </w:pPr>
          </w:p>
        </w:tc>
        <w:tc>
          <w:tcPr>
            <w:tcW w:w="447" w:type="dxa"/>
            <w:shd w:val="clear" w:color="auto" w:fill="FFFFFF" w:themeFill="background1"/>
          </w:tcPr>
          <w:p w14:paraId="4B1DBA5A" w14:textId="77777777" w:rsidR="00D65C73" w:rsidRPr="00586B6B" w:rsidRDefault="00D65C73" w:rsidP="005D696A">
            <w:pPr>
              <w:pStyle w:val="TAC"/>
              <w:rPr>
                <w:sz w:val="16"/>
                <w:szCs w:val="16"/>
              </w:rPr>
            </w:pPr>
          </w:p>
        </w:tc>
        <w:tc>
          <w:tcPr>
            <w:tcW w:w="4542"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361534">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858"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92"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67" w:type="dxa"/>
            <w:shd w:val="clear" w:color="auto" w:fill="FFFFFF" w:themeFill="background1"/>
          </w:tcPr>
          <w:p w14:paraId="76FDC719" w14:textId="77777777" w:rsidR="00752A48" w:rsidRPr="00586B6B" w:rsidRDefault="00752A48" w:rsidP="005D696A">
            <w:pPr>
              <w:pStyle w:val="TAL"/>
              <w:rPr>
                <w:sz w:val="16"/>
                <w:szCs w:val="16"/>
              </w:rPr>
            </w:pPr>
          </w:p>
        </w:tc>
        <w:tc>
          <w:tcPr>
            <w:tcW w:w="404" w:type="dxa"/>
            <w:shd w:val="clear" w:color="auto" w:fill="FFFFFF" w:themeFill="background1"/>
          </w:tcPr>
          <w:p w14:paraId="00CBF2D6" w14:textId="77777777" w:rsidR="00752A48" w:rsidRPr="00586B6B" w:rsidRDefault="00752A48" w:rsidP="005D696A">
            <w:pPr>
              <w:pStyle w:val="TAR"/>
              <w:rPr>
                <w:sz w:val="16"/>
                <w:szCs w:val="16"/>
              </w:rPr>
            </w:pPr>
          </w:p>
        </w:tc>
        <w:tc>
          <w:tcPr>
            <w:tcW w:w="447" w:type="dxa"/>
            <w:shd w:val="clear" w:color="auto" w:fill="FFFFFF" w:themeFill="background1"/>
          </w:tcPr>
          <w:p w14:paraId="2B2FACD2" w14:textId="77777777" w:rsidR="00752A48" w:rsidRPr="00586B6B" w:rsidRDefault="00752A48" w:rsidP="005D696A">
            <w:pPr>
              <w:pStyle w:val="TAC"/>
              <w:rPr>
                <w:sz w:val="16"/>
                <w:szCs w:val="16"/>
              </w:rPr>
            </w:pPr>
          </w:p>
        </w:tc>
        <w:tc>
          <w:tcPr>
            <w:tcW w:w="4542"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361534">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858"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92"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67" w:type="dxa"/>
            <w:shd w:val="clear" w:color="auto" w:fill="FFFFFF" w:themeFill="background1"/>
          </w:tcPr>
          <w:p w14:paraId="6ADED646" w14:textId="77777777" w:rsidR="00B9215E" w:rsidRPr="00586B6B" w:rsidRDefault="00B9215E" w:rsidP="005D696A">
            <w:pPr>
              <w:pStyle w:val="TAL"/>
              <w:rPr>
                <w:sz w:val="16"/>
                <w:szCs w:val="16"/>
              </w:rPr>
            </w:pPr>
          </w:p>
        </w:tc>
        <w:tc>
          <w:tcPr>
            <w:tcW w:w="404" w:type="dxa"/>
            <w:shd w:val="clear" w:color="auto" w:fill="FFFFFF" w:themeFill="background1"/>
          </w:tcPr>
          <w:p w14:paraId="01CF2396" w14:textId="77777777" w:rsidR="00B9215E" w:rsidRPr="00586B6B" w:rsidRDefault="00B9215E" w:rsidP="005D696A">
            <w:pPr>
              <w:pStyle w:val="TAR"/>
              <w:rPr>
                <w:sz w:val="16"/>
                <w:szCs w:val="16"/>
              </w:rPr>
            </w:pPr>
          </w:p>
        </w:tc>
        <w:tc>
          <w:tcPr>
            <w:tcW w:w="447" w:type="dxa"/>
            <w:shd w:val="clear" w:color="auto" w:fill="FFFFFF" w:themeFill="background1"/>
          </w:tcPr>
          <w:p w14:paraId="0294D131" w14:textId="77777777" w:rsidR="00B9215E" w:rsidRPr="00586B6B" w:rsidRDefault="00B9215E" w:rsidP="005D696A">
            <w:pPr>
              <w:pStyle w:val="TAC"/>
              <w:rPr>
                <w:sz w:val="16"/>
                <w:szCs w:val="16"/>
              </w:rPr>
            </w:pPr>
          </w:p>
        </w:tc>
        <w:tc>
          <w:tcPr>
            <w:tcW w:w="4542"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361534">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858"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92"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67" w:type="dxa"/>
            <w:shd w:val="clear" w:color="auto" w:fill="FFFFFF" w:themeFill="background1"/>
          </w:tcPr>
          <w:p w14:paraId="4CEA8413" w14:textId="77777777" w:rsidR="00BA0BD3" w:rsidRPr="00586B6B" w:rsidRDefault="00BA0BD3" w:rsidP="005D696A">
            <w:pPr>
              <w:pStyle w:val="TAL"/>
              <w:rPr>
                <w:sz w:val="16"/>
                <w:szCs w:val="16"/>
              </w:rPr>
            </w:pPr>
          </w:p>
        </w:tc>
        <w:tc>
          <w:tcPr>
            <w:tcW w:w="404" w:type="dxa"/>
            <w:shd w:val="clear" w:color="auto" w:fill="FFFFFF" w:themeFill="background1"/>
          </w:tcPr>
          <w:p w14:paraId="5BD9BA72" w14:textId="77777777" w:rsidR="00BA0BD3" w:rsidRPr="00586B6B" w:rsidRDefault="00BA0BD3" w:rsidP="005D696A">
            <w:pPr>
              <w:pStyle w:val="TAR"/>
              <w:rPr>
                <w:sz w:val="16"/>
                <w:szCs w:val="16"/>
              </w:rPr>
            </w:pPr>
          </w:p>
        </w:tc>
        <w:tc>
          <w:tcPr>
            <w:tcW w:w="447" w:type="dxa"/>
            <w:shd w:val="clear" w:color="auto" w:fill="FFFFFF" w:themeFill="background1"/>
          </w:tcPr>
          <w:p w14:paraId="4AD296AF" w14:textId="77777777" w:rsidR="00BA0BD3" w:rsidRPr="00586B6B" w:rsidRDefault="00BA0BD3" w:rsidP="005D696A">
            <w:pPr>
              <w:pStyle w:val="TAC"/>
              <w:rPr>
                <w:sz w:val="16"/>
                <w:szCs w:val="16"/>
              </w:rPr>
            </w:pPr>
          </w:p>
        </w:tc>
        <w:tc>
          <w:tcPr>
            <w:tcW w:w="4542"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361534">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858"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92"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67" w:type="dxa"/>
            <w:shd w:val="clear" w:color="auto" w:fill="FFFFFF" w:themeFill="background1"/>
          </w:tcPr>
          <w:p w14:paraId="52D9A84E" w14:textId="77777777" w:rsidR="00A44741" w:rsidRPr="00586B6B" w:rsidRDefault="00A44741" w:rsidP="005D696A">
            <w:pPr>
              <w:pStyle w:val="TAL"/>
              <w:rPr>
                <w:sz w:val="16"/>
                <w:szCs w:val="16"/>
              </w:rPr>
            </w:pPr>
          </w:p>
        </w:tc>
        <w:tc>
          <w:tcPr>
            <w:tcW w:w="404" w:type="dxa"/>
            <w:shd w:val="clear" w:color="auto" w:fill="FFFFFF" w:themeFill="background1"/>
          </w:tcPr>
          <w:p w14:paraId="031A9B78" w14:textId="77777777" w:rsidR="00A44741" w:rsidRPr="00586B6B" w:rsidRDefault="00A44741" w:rsidP="005D696A">
            <w:pPr>
              <w:pStyle w:val="TAR"/>
              <w:rPr>
                <w:sz w:val="16"/>
                <w:szCs w:val="16"/>
              </w:rPr>
            </w:pPr>
          </w:p>
        </w:tc>
        <w:tc>
          <w:tcPr>
            <w:tcW w:w="447" w:type="dxa"/>
            <w:shd w:val="clear" w:color="auto" w:fill="FFFFFF" w:themeFill="background1"/>
          </w:tcPr>
          <w:p w14:paraId="2ECB09FC" w14:textId="77777777" w:rsidR="00A44741" w:rsidRPr="00586B6B" w:rsidRDefault="00A44741" w:rsidP="005D696A">
            <w:pPr>
              <w:pStyle w:val="TAC"/>
              <w:rPr>
                <w:sz w:val="16"/>
                <w:szCs w:val="16"/>
              </w:rPr>
            </w:pPr>
          </w:p>
        </w:tc>
        <w:tc>
          <w:tcPr>
            <w:tcW w:w="4542"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361534">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t>2020-12</w:t>
            </w:r>
          </w:p>
        </w:tc>
        <w:tc>
          <w:tcPr>
            <w:tcW w:w="858"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92" w:type="dxa"/>
            <w:shd w:val="clear" w:color="auto" w:fill="FFFFFF" w:themeFill="background1"/>
          </w:tcPr>
          <w:p w14:paraId="1AF3D87F" w14:textId="357D4FC0" w:rsidR="004E676E" w:rsidRPr="00361534" w:rsidRDefault="00A04092" w:rsidP="00361534">
            <w:pPr>
              <w:pStyle w:val="TAC"/>
              <w:rPr>
                <w:sz w:val="16"/>
                <w:szCs w:val="16"/>
              </w:rPr>
            </w:pPr>
            <w:r w:rsidRPr="00361534">
              <w:rPr>
                <w:sz w:val="16"/>
                <w:szCs w:val="16"/>
              </w:rPr>
              <w:t>SP-200935</w:t>
            </w:r>
          </w:p>
        </w:tc>
        <w:tc>
          <w:tcPr>
            <w:tcW w:w="567" w:type="dxa"/>
            <w:shd w:val="clear" w:color="auto" w:fill="FFFFFF" w:themeFill="background1"/>
          </w:tcPr>
          <w:p w14:paraId="17C54C57" w14:textId="1683C68A" w:rsidR="004E676E" w:rsidRPr="00361534" w:rsidRDefault="00A04092" w:rsidP="00361534">
            <w:pPr>
              <w:pStyle w:val="TAC"/>
              <w:rPr>
                <w:sz w:val="16"/>
                <w:szCs w:val="16"/>
              </w:rPr>
            </w:pPr>
            <w:r w:rsidRPr="00361534">
              <w:rPr>
                <w:sz w:val="16"/>
                <w:szCs w:val="16"/>
              </w:rPr>
              <w:t>000</w:t>
            </w:r>
            <w:r w:rsidR="00D649DE" w:rsidRPr="00361534">
              <w:rPr>
                <w:sz w:val="16"/>
                <w:szCs w:val="16"/>
              </w:rPr>
              <w:t>4</w:t>
            </w:r>
          </w:p>
        </w:tc>
        <w:tc>
          <w:tcPr>
            <w:tcW w:w="404"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47"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542"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361534">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858"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92" w:type="dxa"/>
            <w:shd w:val="clear" w:color="auto" w:fill="FFFFFF" w:themeFill="background1"/>
          </w:tcPr>
          <w:p w14:paraId="500FFDA0" w14:textId="2D384D58" w:rsidR="000E53B3" w:rsidRPr="00361534" w:rsidRDefault="000E53B3" w:rsidP="00361534">
            <w:pPr>
              <w:pStyle w:val="TAC"/>
              <w:rPr>
                <w:sz w:val="16"/>
                <w:szCs w:val="16"/>
              </w:rPr>
            </w:pPr>
            <w:r w:rsidRPr="00361534">
              <w:rPr>
                <w:sz w:val="16"/>
                <w:szCs w:val="16"/>
              </w:rPr>
              <w:t>SP-210039</w:t>
            </w:r>
          </w:p>
        </w:tc>
        <w:tc>
          <w:tcPr>
            <w:tcW w:w="567" w:type="dxa"/>
            <w:shd w:val="clear" w:color="auto" w:fill="FFFFFF" w:themeFill="background1"/>
          </w:tcPr>
          <w:p w14:paraId="1081CA61" w14:textId="63FBF4DF" w:rsidR="000E53B3" w:rsidRPr="00361534" w:rsidRDefault="000E53B3" w:rsidP="00361534">
            <w:pPr>
              <w:pStyle w:val="TAC"/>
              <w:rPr>
                <w:sz w:val="16"/>
                <w:szCs w:val="16"/>
              </w:rPr>
            </w:pPr>
            <w:r w:rsidRPr="00361534">
              <w:rPr>
                <w:rFonts w:cs="Arial"/>
                <w:sz w:val="16"/>
                <w:szCs w:val="16"/>
              </w:rPr>
              <w:t>0007</w:t>
            </w:r>
          </w:p>
        </w:tc>
        <w:tc>
          <w:tcPr>
            <w:tcW w:w="404"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47"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542"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361534">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858"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92" w:type="dxa"/>
            <w:shd w:val="clear" w:color="auto" w:fill="FFFFFF" w:themeFill="background1"/>
          </w:tcPr>
          <w:p w14:paraId="6820F035" w14:textId="15ADF4D8" w:rsidR="00D41AA2"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52AC1AC9" w14:textId="4AFDA3DC" w:rsidR="00D41AA2" w:rsidRPr="00361534" w:rsidRDefault="00F40DAF" w:rsidP="00361534">
            <w:pPr>
              <w:pStyle w:val="TAC"/>
              <w:rPr>
                <w:rFonts w:cs="Arial"/>
                <w:sz w:val="16"/>
                <w:szCs w:val="16"/>
              </w:rPr>
            </w:pPr>
            <w:r w:rsidRPr="00361534">
              <w:rPr>
                <w:rFonts w:cs="Arial"/>
                <w:sz w:val="16"/>
                <w:szCs w:val="16"/>
              </w:rPr>
              <w:t>0010</w:t>
            </w:r>
          </w:p>
        </w:tc>
        <w:tc>
          <w:tcPr>
            <w:tcW w:w="404"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47"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542" w:type="dxa"/>
            <w:shd w:val="clear" w:color="auto" w:fill="FFFFFF" w:themeFill="background1"/>
          </w:tcPr>
          <w:p w14:paraId="579468D7" w14:textId="4ABACE9F" w:rsidR="00D41AA2" w:rsidRPr="00361534" w:rsidRDefault="00F40DAF" w:rsidP="00361534">
            <w:pPr>
              <w:pStyle w:val="TAL"/>
              <w:rPr>
                <w:rFonts w:cs="Arial"/>
                <w:sz w:val="16"/>
                <w:szCs w:val="16"/>
              </w:rPr>
            </w:pPr>
            <w:r w:rsidRPr="00361534">
              <w:rPr>
                <w:noProof/>
                <w:sz w:val="16"/>
                <w:szCs w:val="16"/>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361534">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858"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92" w:type="dxa"/>
            <w:shd w:val="clear" w:color="auto" w:fill="FFFFFF" w:themeFill="background1"/>
          </w:tcPr>
          <w:p w14:paraId="19263460" w14:textId="4D96BCC3"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69B40417" w14:textId="1C8335D4" w:rsidR="00F40DAF" w:rsidRPr="00361534" w:rsidRDefault="00F40DAF" w:rsidP="00361534">
            <w:pPr>
              <w:pStyle w:val="TAC"/>
              <w:rPr>
                <w:rFonts w:cs="Arial"/>
                <w:sz w:val="16"/>
                <w:szCs w:val="16"/>
              </w:rPr>
            </w:pPr>
            <w:r w:rsidRPr="00361534">
              <w:rPr>
                <w:rFonts w:cs="Arial"/>
                <w:sz w:val="16"/>
                <w:szCs w:val="16"/>
              </w:rPr>
              <w:t>0011</w:t>
            </w:r>
          </w:p>
        </w:tc>
        <w:tc>
          <w:tcPr>
            <w:tcW w:w="404"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47"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542" w:type="dxa"/>
            <w:shd w:val="clear" w:color="auto" w:fill="FFFFFF" w:themeFill="background1"/>
          </w:tcPr>
          <w:p w14:paraId="3F3629B8" w14:textId="58399901" w:rsidR="00F40DAF" w:rsidRPr="00361534" w:rsidRDefault="002F28E1" w:rsidP="00361534">
            <w:pPr>
              <w:pStyle w:val="TAL"/>
              <w:rPr>
                <w:rFonts w:cs="Arial"/>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F40DAF" w:rsidRPr="00361534">
              <w:rPr>
                <w:sz w:val="16"/>
                <w:szCs w:val="16"/>
              </w:rPr>
              <w:t>Corrections to 5GMS stage 3 specification</w:t>
            </w:r>
            <w:r w:rsidRPr="00361534">
              <w:rPr>
                <w:sz w:val="16"/>
                <w:szCs w:val="16"/>
              </w:rP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361534">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858"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92" w:type="dxa"/>
            <w:shd w:val="clear" w:color="auto" w:fill="FFFFFF" w:themeFill="background1"/>
          </w:tcPr>
          <w:p w14:paraId="64E8139D" w14:textId="2AD46AD2"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3645653F" w14:textId="11D535C8" w:rsidR="00F40DAF" w:rsidRPr="00361534" w:rsidRDefault="00F40DAF" w:rsidP="00361534">
            <w:pPr>
              <w:pStyle w:val="TAC"/>
              <w:rPr>
                <w:rFonts w:cs="Arial"/>
                <w:sz w:val="16"/>
                <w:szCs w:val="16"/>
              </w:rPr>
            </w:pPr>
            <w:r w:rsidRPr="00361534">
              <w:rPr>
                <w:rFonts w:cs="Arial"/>
                <w:sz w:val="16"/>
                <w:szCs w:val="16"/>
              </w:rPr>
              <w:t>0012</w:t>
            </w:r>
          </w:p>
        </w:tc>
        <w:tc>
          <w:tcPr>
            <w:tcW w:w="404"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47"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542" w:type="dxa"/>
            <w:shd w:val="clear" w:color="auto" w:fill="FFFFFF" w:themeFill="background1"/>
          </w:tcPr>
          <w:p w14:paraId="50297275" w14:textId="5AF878C6" w:rsidR="00F40DAF" w:rsidRPr="00361534" w:rsidRDefault="00F40DAF" w:rsidP="00361534">
            <w:pPr>
              <w:pStyle w:val="TAL"/>
              <w:rPr>
                <w:rFonts w:cs="Arial"/>
                <w:sz w:val="16"/>
                <w:szCs w:val="16"/>
              </w:rPr>
            </w:pPr>
            <w:r w:rsidRPr="00361534">
              <w:rPr>
                <w:sz w:val="16"/>
                <w:szCs w:val="16"/>
              </w:rPr>
              <w:t>Correction on Dynamic Policy parameters</w:t>
            </w:r>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361534">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858"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92" w:type="dxa"/>
            <w:shd w:val="clear" w:color="auto" w:fill="FFFFFF" w:themeFill="background1"/>
          </w:tcPr>
          <w:p w14:paraId="13DCD743" w14:textId="3C231E85" w:rsidR="00E32CD3" w:rsidRPr="00361534" w:rsidRDefault="00E32CD3" w:rsidP="00361534">
            <w:pPr>
              <w:pStyle w:val="TAC"/>
              <w:rPr>
                <w:sz w:val="16"/>
                <w:szCs w:val="16"/>
              </w:rPr>
            </w:pPr>
            <w:r w:rsidRPr="00361534">
              <w:rPr>
                <w:sz w:val="16"/>
                <w:szCs w:val="16"/>
              </w:rPr>
              <w:t>SP-210826</w:t>
            </w:r>
          </w:p>
        </w:tc>
        <w:tc>
          <w:tcPr>
            <w:tcW w:w="567" w:type="dxa"/>
            <w:shd w:val="clear" w:color="auto" w:fill="FFFFFF" w:themeFill="background1"/>
          </w:tcPr>
          <w:p w14:paraId="1A3AE675" w14:textId="38D44944" w:rsidR="00E32CD3" w:rsidRPr="00361534" w:rsidRDefault="00E32CD3" w:rsidP="00361534">
            <w:pPr>
              <w:pStyle w:val="TAC"/>
              <w:rPr>
                <w:rFonts w:cs="Arial"/>
                <w:sz w:val="16"/>
                <w:szCs w:val="16"/>
              </w:rPr>
            </w:pPr>
            <w:r w:rsidRPr="00361534">
              <w:rPr>
                <w:rFonts w:cs="Arial"/>
                <w:sz w:val="16"/>
                <w:szCs w:val="16"/>
              </w:rPr>
              <w:t>0013</w:t>
            </w:r>
          </w:p>
        </w:tc>
        <w:tc>
          <w:tcPr>
            <w:tcW w:w="404"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47"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542" w:type="dxa"/>
            <w:shd w:val="clear" w:color="auto" w:fill="FFFFFF" w:themeFill="background1"/>
          </w:tcPr>
          <w:p w14:paraId="2B3AC496" w14:textId="3C13D783" w:rsidR="00E32CD3" w:rsidRPr="00361534" w:rsidRDefault="00E32CD3" w:rsidP="00361534">
            <w:pPr>
              <w:pStyle w:val="TAL"/>
              <w:rPr>
                <w:sz w:val="16"/>
                <w:szCs w:val="16"/>
              </w:rPr>
            </w:pPr>
            <w:r w:rsidRPr="00361534">
              <w:rPr>
                <w:noProof/>
                <w:sz w:val="16"/>
                <w:szCs w:val="16"/>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361534">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858"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92" w:type="dxa"/>
            <w:shd w:val="clear" w:color="auto" w:fill="FFFFFF" w:themeFill="background1"/>
          </w:tcPr>
          <w:p w14:paraId="76BB9F2C" w14:textId="7AA013A9" w:rsidR="009D5856" w:rsidRPr="00361534" w:rsidRDefault="009D5856" w:rsidP="00361534">
            <w:pPr>
              <w:pStyle w:val="TAC"/>
              <w:rPr>
                <w:sz w:val="16"/>
                <w:szCs w:val="16"/>
              </w:rPr>
            </w:pPr>
            <w:r w:rsidRPr="00361534">
              <w:rPr>
                <w:sz w:val="16"/>
                <w:szCs w:val="16"/>
              </w:rPr>
              <w:t>SP-220055</w:t>
            </w:r>
          </w:p>
        </w:tc>
        <w:tc>
          <w:tcPr>
            <w:tcW w:w="567" w:type="dxa"/>
            <w:shd w:val="clear" w:color="auto" w:fill="FFFFFF" w:themeFill="background1"/>
          </w:tcPr>
          <w:p w14:paraId="16D657BE" w14:textId="45E08EA4" w:rsidR="009D5856" w:rsidRPr="00361534" w:rsidRDefault="009D5856" w:rsidP="00361534">
            <w:pPr>
              <w:pStyle w:val="TAC"/>
              <w:rPr>
                <w:rFonts w:cs="Arial"/>
                <w:sz w:val="16"/>
                <w:szCs w:val="16"/>
              </w:rPr>
            </w:pPr>
            <w:r w:rsidRPr="00361534">
              <w:rPr>
                <w:rFonts w:cs="Arial"/>
                <w:sz w:val="16"/>
                <w:szCs w:val="16"/>
              </w:rPr>
              <w:t>0014</w:t>
            </w:r>
          </w:p>
        </w:tc>
        <w:tc>
          <w:tcPr>
            <w:tcW w:w="404"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47"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542" w:type="dxa"/>
            <w:shd w:val="clear" w:color="auto" w:fill="FFFFFF" w:themeFill="background1"/>
          </w:tcPr>
          <w:p w14:paraId="7EBA8419" w14:textId="14CAA726"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Correction to QoE metrics reporting client configuration</w:t>
            </w:r>
            <w:r w:rsidRPr="00361534">
              <w:rPr>
                <w:sz w:val="16"/>
                <w:szCs w:val="16"/>
              </w:rP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361534">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858"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92" w:type="dxa"/>
            <w:shd w:val="clear" w:color="auto" w:fill="FFFFFF" w:themeFill="background1"/>
          </w:tcPr>
          <w:p w14:paraId="6394622D" w14:textId="731ED3FA" w:rsidR="009D5856" w:rsidRPr="00361534" w:rsidRDefault="009D5856" w:rsidP="00361534">
            <w:pPr>
              <w:pStyle w:val="TAC"/>
              <w:rPr>
                <w:sz w:val="16"/>
                <w:szCs w:val="16"/>
              </w:rPr>
            </w:pPr>
            <w:r w:rsidRPr="00361534">
              <w:rPr>
                <w:sz w:val="16"/>
                <w:szCs w:val="16"/>
              </w:rPr>
              <w:t>SP-220238</w:t>
            </w:r>
          </w:p>
        </w:tc>
        <w:tc>
          <w:tcPr>
            <w:tcW w:w="567" w:type="dxa"/>
            <w:shd w:val="clear" w:color="auto" w:fill="FFFFFF" w:themeFill="background1"/>
          </w:tcPr>
          <w:p w14:paraId="4E87406C" w14:textId="3E63E90A" w:rsidR="009D5856" w:rsidRPr="00361534" w:rsidRDefault="009D5856" w:rsidP="00361534">
            <w:pPr>
              <w:pStyle w:val="TAC"/>
              <w:rPr>
                <w:rFonts w:cs="Arial"/>
                <w:sz w:val="16"/>
                <w:szCs w:val="16"/>
              </w:rPr>
            </w:pPr>
            <w:r w:rsidRPr="00361534">
              <w:rPr>
                <w:rFonts w:cs="Arial"/>
                <w:sz w:val="16"/>
                <w:szCs w:val="16"/>
              </w:rPr>
              <w:t>0019</w:t>
            </w:r>
          </w:p>
        </w:tc>
        <w:tc>
          <w:tcPr>
            <w:tcW w:w="404"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47"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542" w:type="dxa"/>
            <w:shd w:val="clear" w:color="auto" w:fill="FFFFFF" w:themeFill="background1"/>
          </w:tcPr>
          <w:p w14:paraId="0E3A3D11" w14:textId="40F3A65D"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Add support for VR QoE metrics</w:t>
            </w:r>
            <w:r w:rsidRPr="00361534">
              <w:rPr>
                <w:sz w:val="16"/>
                <w:szCs w:val="16"/>
              </w:rP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361534">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858"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92" w:type="dxa"/>
            <w:shd w:val="clear" w:color="auto" w:fill="FFFFFF" w:themeFill="background1"/>
          </w:tcPr>
          <w:p w14:paraId="0A6F7E47" w14:textId="77777777" w:rsidR="00FD083C" w:rsidRPr="00361534" w:rsidRDefault="00FD083C" w:rsidP="00361534">
            <w:pPr>
              <w:pStyle w:val="TAC"/>
              <w:rPr>
                <w:sz w:val="16"/>
                <w:szCs w:val="16"/>
              </w:rPr>
            </w:pPr>
          </w:p>
        </w:tc>
        <w:tc>
          <w:tcPr>
            <w:tcW w:w="567" w:type="dxa"/>
            <w:shd w:val="clear" w:color="auto" w:fill="FFFFFF" w:themeFill="background1"/>
          </w:tcPr>
          <w:p w14:paraId="724C1ADE" w14:textId="77777777" w:rsidR="00FD083C" w:rsidRPr="00361534" w:rsidRDefault="00FD083C" w:rsidP="00361534">
            <w:pPr>
              <w:pStyle w:val="TAC"/>
              <w:rPr>
                <w:rFonts w:cs="Arial"/>
                <w:sz w:val="16"/>
                <w:szCs w:val="16"/>
              </w:rPr>
            </w:pPr>
          </w:p>
        </w:tc>
        <w:tc>
          <w:tcPr>
            <w:tcW w:w="404" w:type="dxa"/>
            <w:shd w:val="clear" w:color="auto" w:fill="FFFFFF" w:themeFill="background1"/>
          </w:tcPr>
          <w:p w14:paraId="6CAFB5E0" w14:textId="77777777" w:rsidR="00FD083C" w:rsidRDefault="00FD083C" w:rsidP="009D5856">
            <w:pPr>
              <w:pStyle w:val="TAR"/>
              <w:rPr>
                <w:sz w:val="16"/>
                <w:szCs w:val="16"/>
              </w:rPr>
            </w:pPr>
          </w:p>
        </w:tc>
        <w:tc>
          <w:tcPr>
            <w:tcW w:w="447" w:type="dxa"/>
            <w:shd w:val="clear" w:color="auto" w:fill="FFFFFF" w:themeFill="background1"/>
          </w:tcPr>
          <w:p w14:paraId="2BE13CB3" w14:textId="77777777" w:rsidR="00FD083C" w:rsidRDefault="00FD083C" w:rsidP="009D5856">
            <w:pPr>
              <w:pStyle w:val="TAC"/>
              <w:rPr>
                <w:sz w:val="16"/>
                <w:szCs w:val="16"/>
              </w:rPr>
            </w:pPr>
          </w:p>
        </w:tc>
        <w:tc>
          <w:tcPr>
            <w:tcW w:w="4542" w:type="dxa"/>
            <w:shd w:val="clear" w:color="auto" w:fill="FFFFFF" w:themeFill="background1"/>
          </w:tcPr>
          <w:p w14:paraId="7AE26F46" w14:textId="77777777" w:rsidR="00FD083C" w:rsidRPr="00361534" w:rsidRDefault="00FD083C" w:rsidP="00361534">
            <w:pPr>
              <w:pStyle w:val="TAL"/>
              <w:rPr>
                <w:sz w:val="16"/>
                <w:szCs w:val="16"/>
              </w:rPr>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tr w:rsidR="008434F3" w:rsidRPr="00586B6B" w14:paraId="7862E1C7" w14:textId="77777777" w:rsidTr="00361534">
        <w:trPr>
          <w:gridAfter w:val="1"/>
          <w:wAfter w:w="6" w:type="dxa"/>
          <w:trHeight w:val="158"/>
        </w:trPr>
        <w:tc>
          <w:tcPr>
            <w:tcW w:w="977" w:type="dxa"/>
            <w:shd w:val="clear" w:color="auto" w:fill="FFFFFF" w:themeFill="background1"/>
          </w:tcPr>
          <w:p w14:paraId="3C99407B" w14:textId="19585580" w:rsidR="008434F3" w:rsidRDefault="008434F3" w:rsidP="008434F3">
            <w:pPr>
              <w:pStyle w:val="TAC"/>
              <w:rPr>
                <w:sz w:val="16"/>
                <w:szCs w:val="16"/>
              </w:rPr>
            </w:pPr>
            <w:r>
              <w:rPr>
                <w:sz w:val="16"/>
                <w:szCs w:val="16"/>
              </w:rPr>
              <w:t>2022-06</w:t>
            </w:r>
          </w:p>
        </w:tc>
        <w:tc>
          <w:tcPr>
            <w:tcW w:w="858" w:type="dxa"/>
            <w:shd w:val="clear" w:color="auto" w:fill="FFFFFF" w:themeFill="background1"/>
          </w:tcPr>
          <w:p w14:paraId="5E4B8154" w14:textId="3D5673CE" w:rsidR="008434F3" w:rsidRDefault="008434F3" w:rsidP="008434F3">
            <w:pPr>
              <w:pStyle w:val="TAC"/>
              <w:rPr>
                <w:sz w:val="16"/>
                <w:szCs w:val="16"/>
              </w:rPr>
            </w:pPr>
            <w:r>
              <w:rPr>
                <w:sz w:val="16"/>
                <w:szCs w:val="16"/>
              </w:rPr>
              <w:t>SA#96</w:t>
            </w:r>
          </w:p>
        </w:tc>
        <w:tc>
          <w:tcPr>
            <w:tcW w:w="992" w:type="dxa"/>
            <w:shd w:val="clear" w:color="auto" w:fill="FFFFFF" w:themeFill="background1"/>
          </w:tcPr>
          <w:p w14:paraId="11AD5AC5" w14:textId="4156538D"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427FF695" w14:textId="78F0B7E0" w:rsidR="008434F3" w:rsidRPr="00361534" w:rsidRDefault="008434F3" w:rsidP="00361534">
            <w:pPr>
              <w:pStyle w:val="TAC"/>
              <w:rPr>
                <w:rFonts w:cs="Arial"/>
                <w:sz w:val="16"/>
                <w:szCs w:val="16"/>
              </w:rPr>
            </w:pPr>
            <w:r w:rsidRPr="00361534">
              <w:rPr>
                <w:rFonts w:cs="Arial"/>
                <w:sz w:val="16"/>
                <w:szCs w:val="16"/>
              </w:rPr>
              <w:t>0020</w:t>
            </w:r>
          </w:p>
        </w:tc>
        <w:tc>
          <w:tcPr>
            <w:tcW w:w="404" w:type="dxa"/>
            <w:shd w:val="clear" w:color="auto" w:fill="FFFFFF" w:themeFill="background1"/>
          </w:tcPr>
          <w:p w14:paraId="422382C0" w14:textId="18106E23" w:rsidR="008434F3" w:rsidRDefault="008434F3" w:rsidP="008434F3">
            <w:pPr>
              <w:pStyle w:val="TAR"/>
              <w:rPr>
                <w:sz w:val="16"/>
                <w:szCs w:val="16"/>
              </w:rPr>
            </w:pPr>
            <w:r>
              <w:rPr>
                <w:sz w:val="16"/>
                <w:szCs w:val="16"/>
              </w:rPr>
              <w:t>2</w:t>
            </w:r>
          </w:p>
        </w:tc>
        <w:tc>
          <w:tcPr>
            <w:tcW w:w="447" w:type="dxa"/>
            <w:shd w:val="clear" w:color="auto" w:fill="FFFFFF" w:themeFill="background1"/>
          </w:tcPr>
          <w:p w14:paraId="675BEAAC" w14:textId="364D672F" w:rsidR="008434F3" w:rsidRDefault="008434F3" w:rsidP="008434F3">
            <w:pPr>
              <w:pStyle w:val="TAC"/>
              <w:rPr>
                <w:sz w:val="16"/>
                <w:szCs w:val="16"/>
              </w:rPr>
            </w:pPr>
            <w:r>
              <w:rPr>
                <w:sz w:val="16"/>
                <w:szCs w:val="16"/>
              </w:rPr>
              <w:t>B</w:t>
            </w:r>
          </w:p>
        </w:tc>
        <w:tc>
          <w:tcPr>
            <w:tcW w:w="4542" w:type="dxa"/>
            <w:shd w:val="clear" w:color="auto" w:fill="FFFFFF" w:themeFill="background1"/>
          </w:tcPr>
          <w:p w14:paraId="4C46AA0A" w14:textId="07D7066F" w:rsidR="008434F3" w:rsidRPr="00361534" w:rsidRDefault="008434F3" w:rsidP="00361534">
            <w:pPr>
              <w:pStyle w:val="TAL"/>
              <w:rPr>
                <w:sz w:val="16"/>
                <w:szCs w:val="16"/>
              </w:rPr>
            </w:pPr>
            <w:r w:rsidRPr="00361534">
              <w:rPr>
                <w:sz w:val="16"/>
                <w:szCs w:val="16"/>
              </w:rPr>
              <w:t>CR on Adding Edge Support</w:t>
            </w:r>
          </w:p>
        </w:tc>
        <w:tc>
          <w:tcPr>
            <w:tcW w:w="696" w:type="dxa"/>
            <w:shd w:val="clear" w:color="auto" w:fill="FFFFFF" w:themeFill="background1"/>
          </w:tcPr>
          <w:p w14:paraId="4DF62E81" w14:textId="4559CDBF" w:rsidR="008434F3" w:rsidRDefault="008434F3" w:rsidP="008434F3">
            <w:pPr>
              <w:pStyle w:val="TAC"/>
              <w:rPr>
                <w:sz w:val="16"/>
                <w:szCs w:val="16"/>
              </w:rPr>
            </w:pPr>
            <w:r>
              <w:rPr>
                <w:sz w:val="16"/>
                <w:szCs w:val="16"/>
              </w:rPr>
              <w:t>17.1.0</w:t>
            </w:r>
          </w:p>
        </w:tc>
      </w:tr>
      <w:tr w:rsidR="008434F3" w:rsidRPr="00586B6B" w14:paraId="039F58D1" w14:textId="77777777" w:rsidTr="00361534">
        <w:trPr>
          <w:gridAfter w:val="1"/>
          <w:wAfter w:w="6" w:type="dxa"/>
          <w:trHeight w:val="158"/>
        </w:trPr>
        <w:tc>
          <w:tcPr>
            <w:tcW w:w="977" w:type="dxa"/>
            <w:shd w:val="clear" w:color="auto" w:fill="FFFFFF" w:themeFill="background1"/>
          </w:tcPr>
          <w:p w14:paraId="1888320B" w14:textId="5A26E586" w:rsidR="008434F3" w:rsidRDefault="008434F3" w:rsidP="008434F3">
            <w:pPr>
              <w:pStyle w:val="TAC"/>
              <w:rPr>
                <w:sz w:val="16"/>
                <w:szCs w:val="16"/>
              </w:rPr>
            </w:pPr>
            <w:r>
              <w:rPr>
                <w:sz w:val="16"/>
                <w:szCs w:val="16"/>
              </w:rPr>
              <w:t>2022-06</w:t>
            </w:r>
          </w:p>
        </w:tc>
        <w:tc>
          <w:tcPr>
            <w:tcW w:w="858" w:type="dxa"/>
            <w:shd w:val="clear" w:color="auto" w:fill="FFFFFF" w:themeFill="background1"/>
          </w:tcPr>
          <w:p w14:paraId="3BF47E87" w14:textId="2140199A" w:rsidR="008434F3" w:rsidRDefault="008434F3" w:rsidP="008434F3">
            <w:pPr>
              <w:pStyle w:val="TAC"/>
              <w:rPr>
                <w:sz w:val="16"/>
                <w:szCs w:val="16"/>
              </w:rPr>
            </w:pPr>
            <w:r>
              <w:rPr>
                <w:sz w:val="16"/>
                <w:szCs w:val="16"/>
              </w:rPr>
              <w:t>SA#96</w:t>
            </w:r>
          </w:p>
        </w:tc>
        <w:tc>
          <w:tcPr>
            <w:tcW w:w="992" w:type="dxa"/>
            <w:shd w:val="clear" w:color="auto" w:fill="FFFFFF" w:themeFill="background1"/>
          </w:tcPr>
          <w:p w14:paraId="2DA6D32A" w14:textId="3322F8AC"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73FFCF17" w14:textId="1C93C3B1" w:rsidR="008434F3" w:rsidRPr="00361534" w:rsidRDefault="008434F3" w:rsidP="00361534">
            <w:pPr>
              <w:pStyle w:val="TAC"/>
              <w:rPr>
                <w:rFonts w:cs="Arial"/>
                <w:sz w:val="16"/>
                <w:szCs w:val="16"/>
              </w:rPr>
            </w:pPr>
            <w:r w:rsidRPr="00361534">
              <w:rPr>
                <w:rFonts w:cs="Arial"/>
                <w:sz w:val="16"/>
                <w:szCs w:val="16"/>
              </w:rPr>
              <w:t>0021</w:t>
            </w:r>
          </w:p>
        </w:tc>
        <w:tc>
          <w:tcPr>
            <w:tcW w:w="404" w:type="dxa"/>
            <w:shd w:val="clear" w:color="auto" w:fill="FFFFFF" w:themeFill="background1"/>
          </w:tcPr>
          <w:p w14:paraId="37B8A795" w14:textId="15E656B5" w:rsidR="008434F3" w:rsidRDefault="008434F3" w:rsidP="008434F3">
            <w:pPr>
              <w:pStyle w:val="TAR"/>
              <w:rPr>
                <w:sz w:val="16"/>
                <w:szCs w:val="16"/>
              </w:rPr>
            </w:pPr>
            <w:r>
              <w:rPr>
                <w:sz w:val="16"/>
                <w:szCs w:val="16"/>
              </w:rPr>
              <w:t>1</w:t>
            </w:r>
          </w:p>
        </w:tc>
        <w:tc>
          <w:tcPr>
            <w:tcW w:w="447" w:type="dxa"/>
            <w:shd w:val="clear" w:color="auto" w:fill="FFFFFF" w:themeFill="background1"/>
          </w:tcPr>
          <w:p w14:paraId="4201CD48" w14:textId="750B11E6" w:rsidR="008434F3" w:rsidRDefault="008434F3" w:rsidP="008434F3">
            <w:pPr>
              <w:pStyle w:val="TAC"/>
              <w:rPr>
                <w:sz w:val="16"/>
                <w:szCs w:val="16"/>
              </w:rPr>
            </w:pPr>
            <w:r>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361534"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361534" w:rsidRDefault="008434F3" w:rsidP="00503448">
                  <w:pPr>
                    <w:pStyle w:val="TAL"/>
                    <w:framePr w:hSpace="180" w:wrap="around" w:vAnchor="text" w:hAnchor="text" w:x="40" w:y="1"/>
                    <w:suppressOverlap/>
                    <w:rPr>
                      <w:rFonts w:cs="Arial"/>
                      <w:color w:val="312E25"/>
                      <w:sz w:val="16"/>
                      <w:szCs w:val="16"/>
                      <w:lang w:eastAsia="en-GB" w:bidi="bn-IN"/>
                    </w:rPr>
                  </w:pPr>
                  <w:r w:rsidRPr="00361534">
                    <w:rPr>
                      <w:rFonts w:cs="Arial"/>
                      <w:color w:val="312E25"/>
                      <w:sz w:val="16"/>
                      <w:szCs w:val="16"/>
                      <w:lang w:eastAsia="en-GB" w:bidi="bn-IN"/>
                    </w:rPr>
                    <w:t>Fixing api-version in 5GMS RESTful APIs</w:t>
                  </w:r>
                </w:p>
              </w:tc>
            </w:tr>
          </w:tbl>
          <w:p w14:paraId="5A2D07F0" w14:textId="77777777" w:rsidR="008434F3" w:rsidRPr="00361534" w:rsidRDefault="008434F3" w:rsidP="00361534">
            <w:pPr>
              <w:pStyle w:val="TAL"/>
              <w:rPr>
                <w:sz w:val="16"/>
                <w:szCs w:val="16"/>
              </w:rPr>
            </w:pPr>
          </w:p>
        </w:tc>
        <w:tc>
          <w:tcPr>
            <w:tcW w:w="696" w:type="dxa"/>
            <w:shd w:val="clear" w:color="auto" w:fill="FFFFFF" w:themeFill="background1"/>
          </w:tcPr>
          <w:p w14:paraId="0C9678A7" w14:textId="2F24C6D0" w:rsidR="008434F3" w:rsidRDefault="008434F3" w:rsidP="008434F3">
            <w:pPr>
              <w:pStyle w:val="TAC"/>
              <w:rPr>
                <w:sz w:val="16"/>
                <w:szCs w:val="16"/>
              </w:rPr>
            </w:pPr>
            <w:r>
              <w:rPr>
                <w:sz w:val="16"/>
                <w:szCs w:val="16"/>
              </w:rPr>
              <w:t>17.1.0</w:t>
            </w:r>
          </w:p>
        </w:tc>
      </w:tr>
      <w:tr w:rsidR="009C47C5" w:rsidRPr="00586B6B" w14:paraId="50F1E545" w14:textId="77777777" w:rsidTr="00361534">
        <w:trPr>
          <w:gridAfter w:val="1"/>
          <w:wAfter w:w="6" w:type="dxa"/>
          <w:trHeight w:val="158"/>
        </w:trPr>
        <w:tc>
          <w:tcPr>
            <w:tcW w:w="977" w:type="dxa"/>
            <w:shd w:val="clear" w:color="auto" w:fill="FFFFFF" w:themeFill="background1"/>
          </w:tcPr>
          <w:p w14:paraId="5D0B6341" w14:textId="28939664"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1F1E1151" w14:textId="27A05FB9"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0023</w:t>
            </w:r>
          </w:p>
        </w:tc>
        <w:tc>
          <w:tcPr>
            <w:tcW w:w="404" w:type="dxa"/>
            <w:shd w:val="clear" w:color="auto" w:fill="FFFFFF" w:themeFill="background1"/>
          </w:tcPr>
          <w:p w14:paraId="7463781A" w14:textId="4CDABFAA" w:rsidR="009C47C5" w:rsidRPr="00361534" w:rsidRDefault="009C47C5" w:rsidP="009C47C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27037C00" w14:textId="468E5EDB"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p w14:paraId="4BB8DDE5" w14:textId="2EB7BE92" w:rsidR="009C47C5" w:rsidRPr="00361534" w:rsidRDefault="009C47C5" w:rsidP="00361534">
            <w:pPr>
              <w:pStyle w:val="TAL"/>
              <w:rPr>
                <w:rFonts w:cs="Arial"/>
                <w:color w:val="312E25"/>
                <w:sz w:val="16"/>
                <w:szCs w:val="16"/>
                <w:lang w:eastAsia="en-GB" w:bidi="bn-IN"/>
              </w:rPr>
            </w:pPr>
            <w:r w:rsidRPr="00361534">
              <w:rPr>
                <w:rFonts w:cs="Arial"/>
                <w:color w:val="312E25"/>
                <w:sz w:val="16"/>
                <w:szCs w:val="16"/>
                <w:lang w:eastAsia="en-GB" w:bidi="bn-IN"/>
              </w:rPr>
              <w:t xml:space="preserve">Support for </w:t>
            </w:r>
            <w:r w:rsidRPr="00361534">
              <w:rPr>
                <w:rFonts w:cs="Arial"/>
                <w:color w:val="312E25"/>
                <w:sz w:val="16"/>
                <w:szCs w:val="16"/>
                <w:lang w:eastAsia="en-GB" w:bidi="bn-IN"/>
              </w:rPr>
              <w:fldChar w:fldCharType="begin"/>
            </w:r>
            <w:r w:rsidRPr="00361534">
              <w:rPr>
                <w:rFonts w:cs="Arial"/>
                <w:color w:val="312E25"/>
                <w:sz w:val="16"/>
                <w:szCs w:val="16"/>
                <w:lang w:eastAsia="en-GB" w:bidi="bn-IN"/>
              </w:rPr>
              <w:instrText xml:space="preserve"> DOCPROPERTY  CrTitle  \* MERGEFORMAT </w:instrText>
            </w:r>
            <w:r w:rsidRPr="00361534">
              <w:rPr>
                <w:rFonts w:cs="Arial"/>
                <w:color w:val="312E25"/>
                <w:sz w:val="16"/>
                <w:szCs w:val="16"/>
                <w:lang w:eastAsia="en-GB" w:bidi="bn-IN"/>
              </w:rPr>
              <w:fldChar w:fldCharType="separate"/>
            </w:r>
            <w:r w:rsidRPr="00361534">
              <w:rPr>
                <w:rFonts w:cs="Arial"/>
                <w:color w:val="312E25"/>
                <w:sz w:val="16"/>
                <w:szCs w:val="16"/>
                <w:lang w:eastAsia="en-GB" w:bidi="bn-IN"/>
              </w:rPr>
              <w:t>Data Collection and Reporting for 5G Media Streaming</w:t>
            </w:r>
            <w:r w:rsidRPr="00361534">
              <w:rPr>
                <w:rFonts w:cs="Arial"/>
                <w:color w:val="312E25"/>
                <w:sz w:val="16"/>
                <w:szCs w:val="16"/>
                <w:lang w:eastAsia="en-GB" w:bidi="bn-IN"/>
              </w:rPr>
              <w:fldChar w:fldCharType="end"/>
            </w:r>
          </w:p>
        </w:tc>
        <w:tc>
          <w:tcPr>
            <w:tcW w:w="696" w:type="dxa"/>
            <w:shd w:val="clear" w:color="auto" w:fill="FFFFFF" w:themeFill="background1"/>
          </w:tcPr>
          <w:p w14:paraId="0E25887D" w14:textId="7DEFC643" w:rsidR="009C47C5" w:rsidRDefault="009C47C5" w:rsidP="009C47C5">
            <w:pPr>
              <w:pStyle w:val="TAC"/>
              <w:rPr>
                <w:sz w:val="16"/>
                <w:szCs w:val="16"/>
              </w:rPr>
            </w:pPr>
            <w:r>
              <w:rPr>
                <w:sz w:val="16"/>
                <w:szCs w:val="16"/>
              </w:rPr>
              <w:t>17.1.0</w:t>
            </w:r>
          </w:p>
        </w:tc>
      </w:tr>
      <w:tr w:rsidR="00AA6325" w:rsidRPr="00586B6B" w14:paraId="550983C7" w14:textId="77777777" w:rsidTr="00361534">
        <w:trPr>
          <w:gridAfter w:val="1"/>
          <w:wAfter w:w="6" w:type="dxa"/>
          <w:trHeight w:val="158"/>
        </w:trPr>
        <w:tc>
          <w:tcPr>
            <w:tcW w:w="977" w:type="dxa"/>
            <w:shd w:val="clear" w:color="auto" w:fill="FFFFFF" w:themeFill="background1"/>
          </w:tcPr>
          <w:p w14:paraId="3BEAF00B" w14:textId="3147C036"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2586EFB1" w14:textId="5A1F5C09"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0024</w:t>
            </w:r>
          </w:p>
        </w:tc>
        <w:tc>
          <w:tcPr>
            <w:tcW w:w="404" w:type="dxa"/>
            <w:shd w:val="clear" w:color="auto" w:fill="FFFFFF" w:themeFill="background1"/>
          </w:tcPr>
          <w:p w14:paraId="33952553" w14:textId="0C2DA652" w:rsidR="00AA6325" w:rsidRPr="00361534" w:rsidRDefault="00AA6325" w:rsidP="00AA632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7BC5B598" w14:textId="4E523EC0"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361534"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361534" w:rsidRDefault="00AA6325" w:rsidP="00503448">
                  <w:pPr>
                    <w:pStyle w:val="TAL"/>
                    <w:framePr w:hSpace="180" w:wrap="around" w:vAnchor="text" w:hAnchor="text" w:x="40" w:y="1"/>
                    <w:suppressOverlap/>
                    <w:rPr>
                      <w:rFonts w:cs="Arial"/>
                      <w:color w:val="312E25"/>
                      <w:sz w:val="16"/>
                      <w:szCs w:val="16"/>
                      <w:lang w:eastAsia="en-GB"/>
                    </w:rPr>
                  </w:pPr>
                  <w:r w:rsidRPr="00361534">
                    <w:rPr>
                      <w:rFonts w:cs="Arial"/>
                      <w:color w:val="312E25"/>
                      <w:sz w:val="16"/>
                      <w:szCs w:val="16"/>
                    </w:rPr>
                    <w:t>[5MBP3] 5GMS Protocol Extensions for 5GMS via eMBMS</w:t>
                  </w:r>
                </w:p>
              </w:tc>
            </w:tr>
          </w:tbl>
          <w:p w14:paraId="6AD47D41" w14:textId="088D2054" w:rsidR="00AA6325" w:rsidRPr="00361534" w:rsidRDefault="00AA6325" w:rsidP="00361534">
            <w:pPr>
              <w:pStyle w:val="TAL"/>
              <w:rPr>
                <w:rFonts w:cs="Arial"/>
                <w:color w:val="312E25"/>
                <w:sz w:val="16"/>
                <w:szCs w:val="16"/>
                <w:lang w:eastAsia="en-GB" w:bidi="bn-IN"/>
              </w:rPr>
            </w:pPr>
          </w:p>
        </w:tc>
        <w:tc>
          <w:tcPr>
            <w:tcW w:w="696" w:type="dxa"/>
            <w:shd w:val="clear" w:color="auto" w:fill="FFFFFF" w:themeFill="background1"/>
          </w:tcPr>
          <w:p w14:paraId="74D61C53" w14:textId="21CFC587" w:rsidR="00AA6325" w:rsidRDefault="00AA6325" w:rsidP="00AA6325">
            <w:pPr>
              <w:pStyle w:val="TAC"/>
              <w:rPr>
                <w:sz w:val="16"/>
                <w:szCs w:val="16"/>
              </w:rPr>
            </w:pPr>
            <w:r>
              <w:rPr>
                <w:sz w:val="16"/>
                <w:szCs w:val="16"/>
              </w:rPr>
              <w:t>17.1.0</w:t>
            </w:r>
          </w:p>
        </w:tc>
      </w:tr>
      <w:tr w:rsidR="00F557B1" w:rsidRPr="00586B6B" w14:paraId="1AE1A1D6" w14:textId="77777777" w:rsidTr="00361534">
        <w:trPr>
          <w:gridAfter w:val="1"/>
          <w:wAfter w:w="6" w:type="dxa"/>
          <w:trHeight w:val="158"/>
        </w:trPr>
        <w:tc>
          <w:tcPr>
            <w:tcW w:w="977" w:type="dxa"/>
            <w:shd w:val="clear" w:color="auto" w:fill="FFFFFF" w:themeFill="background1"/>
          </w:tcPr>
          <w:p w14:paraId="62BEE051" w14:textId="7B673A7D"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3D021F59" w14:textId="77777777" w:rsidR="00F557B1" w:rsidRPr="00361534"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361534"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361534"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361534"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361534" w:rsidRDefault="00F557B1" w:rsidP="00361534">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1AB13241" w14:textId="212C2216" w:rsidR="00F557B1" w:rsidRDefault="00F557B1" w:rsidP="00AA6325">
            <w:pPr>
              <w:pStyle w:val="TAC"/>
              <w:rPr>
                <w:sz w:val="16"/>
                <w:szCs w:val="16"/>
              </w:rPr>
            </w:pPr>
            <w:r>
              <w:rPr>
                <w:sz w:val="16"/>
                <w:szCs w:val="16"/>
              </w:rPr>
              <w:t>17.1.1</w:t>
            </w:r>
          </w:p>
        </w:tc>
      </w:tr>
      <w:tr w:rsidR="002D6463" w:rsidRPr="00586B6B" w14:paraId="1A10114C" w14:textId="77777777" w:rsidTr="00361534">
        <w:trPr>
          <w:gridAfter w:val="1"/>
          <w:wAfter w:w="6" w:type="dxa"/>
          <w:trHeight w:val="158"/>
        </w:trPr>
        <w:tc>
          <w:tcPr>
            <w:tcW w:w="977" w:type="dxa"/>
            <w:shd w:val="clear" w:color="auto" w:fill="FFFFFF" w:themeFill="background1"/>
          </w:tcPr>
          <w:p w14:paraId="25A838DC" w14:textId="2C73781C"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2022-0</w:t>
            </w:r>
            <w:r>
              <w:rPr>
                <w:rFonts w:cs="Arial"/>
                <w:color w:val="312E25"/>
                <w:sz w:val="16"/>
                <w:szCs w:val="16"/>
                <w:lang w:eastAsia="en-GB" w:bidi="bn-IN"/>
              </w:rPr>
              <w:t>8</w:t>
            </w:r>
          </w:p>
        </w:tc>
        <w:tc>
          <w:tcPr>
            <w:tcW w:w="858" w:type="dxa"/>
            <w:shd w:val="clear" w:color="auto" w:fill="FFFFFF" w:themeFill="background1"/>
          </w:tcPr>
          <w:p w14:paraId="419A25DD" w14:textId="548B4EC9"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51AB763C" w14:textId="77777777" w:rsidR="002D6463" w:rsidRPr="00361534"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361534"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361534"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361534"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361534" w:rsidRDefault="002D6463" w:rsidP="002D6463">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6BEA6420" w14:textId="1B9FB046" w:rsidR="002D6463" w:rsidRDefault="002D6463" w:rsidP="002D6463">
            <w:pPr>
              <w:pStyle w:val="TAC"/>
              <w:rPr>
                <w:sz w:val="16"/>
                <w:szCs w:val="16"/>
              </w:rPr>
            </w:pPr>
            <w:r>
              <w:rPr>
                <w:sz w:val="16"/>
                <w:szCs w:val="16"/>
              </w:rPr>
              <w:t>17.1.2</w:t>
            </w:r>
          </w:p>
        </w:tc>
      </w:tr>
      <w:tr w:rsidR="000E4D94" w:rsidRPr="00586B6B" w14:paraId="203A251A" w14:textId="77777777" w:rsidTr="00361534">
        <w:trPr>
          <w:gridAfter w:val="1"/>
          <w:wAfter w:w="6" w:type="dxa"/>
          <w:trHeight w:val="158"/>
        </w:trPr>
        <w:tc>
          <w:tcPr>
            <w:tcW w:w="977" w:type="dxa"/>
            <w:shd w:val="clear" w:color="auto" w:fill="FFFFFF" w:themeFill="background1"/>
          </w:tcPr>
          <w:p w14:paraId="4DE370BA" w14:textId="5FF33C6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361534" w:rsidRDefault="00675F51" w:rsidP="002D6463">
            <w:pPr>
              <w:pStyle w:val="TAC"/>
              <w:rPr>
                <w:rFonts w:cs="Arial"/>
                <w:color w:val="312E25"/>
                <w:sz w:val="16"/>
                <w:szCs w:val="16"/>
                <w:lang w:eastAsia="en-GB" w:bidi="bn-IN"/>
              </w:rPr>
            </w:pPr>
            <w:r w:rsidRPr="00675F51">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0025</w:t>
            </w:r>
          </w:p>
        </w:tc>
        <w:tc>
          <w:tcPr>
            <w:tcW w:w="404" w:type="dxa"/>
            <w:shd w:val="clear" w:color="auto" w:fill="FFFFFF" w:themeFill="background1"/>
          </w:tcPr>
          <w:p w14:paraId="5970CF71" w14:textId="194239C5" w:rsidR="000E4D94" w:rsidRPr="00361534" w:rsidRDefault="00FB7B24"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57D312D1" w14:textId="45AFC65E"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785C3ED" w14:textId="3F5D798B" w:rsidR="000E4D94" w:rsidRPr="00361534" w:rsidRDefault="00FB7B24" w:rsidP="002D6463">
            <w:pPr>
              <w:pStyle w:val="TAL"/>
              <w:rPr>
                <w:rFonts w:cs="Arial"/>
                <w:color w:val="312E25"/>
                <w:sz w:val="16"/>
                <w:szCs w:val="16"/>
              </w:rPr>
            </w:pPr>
            <w:r w:rsidRPr="00FB7B24">
              <w:rPr>
                <w:rFonts w:cs="Arial"/>
                <w:color w:val="312E25"/>
                <w:sz w:val="16"/>
                <w:szCs w:val="16"/>
              </w:rPr>
              <w:t>[5GMS_EDGE_3] [EVEX] Rel-17 API corrections</w:t>
            </w:r>
          </w:p>
        </w:tc>
        <w:tc>
          <w:tcPr>
            <w:tcW w:w="696" w:type="dxa"/>
            <w:shd w:val="clear" w:color="auto" w:fill="FFFFFF" w:themeFill="background1"/>
          </w:tcPr>
          <w:p w14:paraId="41BA396F" w14:textId="1CA031D1" w:rsidR="000E4D94" w:rsidRDefault="000E4D94" w:rsidP="002D6463">
            <w:pPr>
              <w:pStyle w:val="TAC"/>
              <w:rPr>
                <w:sz w:val="16"/>
                <w:szCs w:val="16"/>
              </w:rPr>
            </w:pPr>
            <w:r>
              <w:rPr>
                <w:sz w:val="16"/>
                <w:szCs w:val="16"/>
              </w:rPr>
              <w:t>17.2.0</w:t>
            </w:r>
          </w:p>
        </w:tc>
      </w:tr>
      <w:tr w:rsidR="00D77940" w:rsidRPr="00586B6B" w14:paraId="0E478D9C" w14:textId="77777777" w:rsidTr="00361534">
        <w:trPr>
          <w:gridAfter w:val="1"/>
          <w:wAfter w:w="6" w:type="dxa"/>
          <w:trHeight w:val="158"/>
        </w:trPr>
        <w:tc>
          <w:tcPr>
            <w:tcW w:w="977" w:type="dxa"/>
            <w:shd w:val="clear" w:color="auto" w:fill="FFFFFF" w:themeFill="background1"/>
          </w:tcPr>
          <w:p w14:paraId="6E7BF6D8" w14:textId="73515112"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2022-12</w:t>
            </w:r>
          </w:p>
        </w:tc>
        <w:tc>
          <w:tcPr>
            <w:tcW w:w="858" w:type="dxa"/>
            <w:shd w:val="clear" w:color="auto" w:fill="FFFFFF" w:themeFill="background1"/>
          </w:tcPr>
          <w:p w14:paraId="24B9B33B" w14:textId="16E33633"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75F51" w:rsidRDefault="00D77940" w:rsidP="002D6463">
            <w:pPr>
              <w:pStyle w:val="TAC"/>
              <w:rPr>
                <w:rFonts w:cs="Arial"/>
                <w:color w:val="312E25"/>
                <w:sz w:val="16"/>
                <w:szCs w:val="16"/>
                <w:lang w:eastAsia="en-GB" w:bidi="bn-IN"/>
              </w:rPr>
            </w:pPr>
            <w:r w:rsidRPr="00D77940">
              <w:rPr>
                <w:rFonts w:cs="Arial"/>
                <w:color w:val="312E25"/>
                <w:sz w:val="16"/>
                <w:szCs w:val="16"/>
                <w:lang w:eastAsia="en-GB" w:bidi="bn-IN"/>
              </w:rPr>
              <w:t>SP-221043</w:t>
            </w:r>
          </w:p>
        </w:tc>
        <w:tc>
          <w:tcPr>
            <w:tcW w:w="567" w:type="dxa"/>
            <w:shd w:val="clear" w:color="auto" w:fill="FFFFFF" w:themeFill="background1"/>
          </w:tcPr>
          <w:p w14:paraId="25A36D92" w14:textId="7472645F"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0028</w:t>
            </w:r>
          </w:p>
        </w:tc>
        <w:tc>
          <w:tcPr>
            <w:tcW w:w="404" w:type="dxa"/>
            <w:shd w:val="clear" w:color="auto" w:fill="FFFFFF" w:themeFill="background1"/>
          </w:tcPr>
          <w:p w14:paraId="09AF3B4F" w14:textId="7A40C954" w:rsidR="00D77940" w:rsidRDefault="00D77940" w:rsidP="002D6463">
            <w:pPr>
              <w:pStyle w:val="TAR"/>
              <w:rPr>
                <w:rFonts w:cs="Arial"/>
                <w:color w:val="312E25"/>
                <w:sz w:val="16"/>
                <w:szCs w:val="16"/>
                <w:lang w:eastAsia="en-GB" w:bidi="bn-IN"/>
              </w:rPr>
            </w:pPr>
            <w:r>
              <w:rPr>
                <w:rFonts w:cs="Arial"/>
                <w:color w:val="312E25"/>
                <w:sz w:val="16"/>
                <w:szCs w:val="16"/>
                <w:lang w:eastAsia="en-GB" w:bidi="bn-IN"/>
              </w:rPr>
              <w:t>2</w:t>
            </w:r>
          </w:p>
        </w:tc>
        <w:tc>
          <w:tcPr>
            <w:tcW w:w="447" w:type="dxa"/>
            <w:shd w:val="clear" w:color="auto" w:fill="FFFFFF" w:themeFill="background1"/>
          </w:tcPr>
          <w:p w14:paraId="2282F1D6" w14:textId="06D860BB"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48451B2" w14:textId="4449357F" w:rsidR="00D77940" w:rsidRPr="00FB7B24" w:rsidRDefault="00D77940" w:rsidP="002D6463">
            <w:pPr>
              <w:pStyle w:val="TAL"/>
              <w:rPr>
                <w:rFonts w:cs="Arial"/>
                <w:color w:val="312E25"/>
                <w:sz w:val="16"/>
                <w:szCs w:val="16"/>
              </w:rPr>
            </w:pPr>
            <w:r>
              <w:rPr>
                <w:rFonts w:cs="Arial"/>
                <w:color w:val="312E25"/>
                <w:sz w:val="16"/>
                <w:szCs w:val="16"/>
              </w:rPr>
              <w:t>[5GMS3] Rel-17 clarifications and corrections</w:t>
            </w:r>
          </w:p>
        </w:tc>
        <w:tc>
          <w:tcPr>
            <w:tcW w:w="696" w:type="dxa"/>
            <w:shd w:val="clear" w:color="auto" w:fill="FFFFFF" w:themeFill="background1"/>
          </w:tcPr>
          <w:p w14:paraId="333EE0EC" w14:textId="709EE8EF" w:rsidR="00D77940" w:rsidRDefault="00D77940" w:rsidP="002D6463">
            <w:pPr>
              <w:pStyle w:val="TAC"/>
              <w:rPr>
                <w:sz w:val="16"/>
                <w:szCs w:val="16"/>
              </w:rPr>
            </w:pPr>
            <w:r>
              <w:rPr>
                <w:sz w:val="16"/>
                <w:szCs w:val="16"/>
              </w:rPr>
              <w:t>17.3.0</w:t>
            </w:r>
          </w:p>
        </w:tc>
      </w:tr>
      <w:tr w:rsidR="00614391" w:rsidRPr="00586B6B" w14:paraId="657503A5" w14:textId="77777777" w:rsidTr="00361534">
        <w:trPr>
          <w:gridAfter w:val="1"/>
          <w:wAfter w:w="6" w:type="dxa"/>
          <w:trHeight w:val="158"/>
        </w:trPr>
        <w:tc>
          <w:tcPr>
            <w:tcW w:w="977" w:type="dxa"/>
            <w:shd w:val="clear" w:color="auto" w:fill="FFFFFF" w:themeFill="background1"/>
          </w:tcPr>
          <w:p w14:paraId="2FCC818E" w14:textId="6B1976AD" w:rsidR="00614391" w:rsidRDefault="00614391" w:rsidP="002D6463">
            <w:pPr>
              <w:pStyle w:val="TAC"/>
              <w:rPr>
                <w:rFonts w:cs="Arial"/>
                <w:color w:val="312E25"/>
                <w:sz w:val="16"/>
                <w:szCs w:val="16"/>
                <w:lang w:eastAsia="en-GB" w:bidi="bn-IN"/>
              </w:rPr>
            </w:pPr>
            <w:r>
              <w:rPr>
                <w:rFonts w:cs="Arial"/>
                <w:color w:val="312E25"/>
                <w:sz w:val="16"/>
                <w:szCs w:val="16"/>
                <w:lang w:eastAsia="en-GB" w:bidi="bn-IN"/>
              </w:rPr>
              <w:t>2023-03</w:t>
            </w:r>
          </w:p>
        </w:tc>
        <w:tc>
          <w:tcPr>
            <w:tcW w:w="858" w:type="dxa"/>
            <w:shd w:val="clear" w:color="auto" w:fill="FFFFFF" w:themeFill="background1"/>
          </w:tcPr>
          <w:p w14:paraId="5392E7B9" w14:textId="1696550E" w:rsidR="00614391" w:rsidRDefault="00614391" w:rsidP="002D6463">
            <w:pPr>
              <w:pStyle w:val="TAC"/>
              <w:rPr>
                <w:rFonts w:cs="Arial"/>
                <w:color w:val="312E25"/>
                <w:sz w:val="16"/>
                <w:szCs w:val="16"/>
                <w:lang w:eastAsia="en-GB" w:bidi="bn-IN"/>
              </w:rPr>
            </w:pPr>
            <w:r>
              <w:rPr>
                <w:rFonts w:cs="Arial"/>
                <w:color w:val="312E25"/>
                <w:sz w:val="16"/>
                <w:szCs w:val="16"/>
                <w:lang w:eastAsia="en-GB" w:bidi="bn-IN"/>
              </w:rPr>
              <w:t>SA#99</w:t>
            </w:r>
          </w:p>
        </w:tc>
        <w:tc>
          <w:tcPr>
            <w:tcW w:w="992" w:type="dxa"/>
            <w:shd w:val="clear" w:color="auto" w:fill="FFFFFF" w:themeFill="background1"/>
          </w:tcPr>
          <w:p w14:paraId="45D07475" w14:textId="52211ABB" w:rsidR="00614391" w:rsidRPr="00D77940" w:rsidRDefault="00614391" w:rsidP="002D6463">
            <w:pPr>
              <w:pStyle w:val="TAC"/>
              <w:rPr>
                <w:rFonts w:cs="Arial"/>
                <w:color w:val="312E25"/>
                <w:sz w:val="16"/>
                <w:szCs w:val="16"/>
                <w:lang w:eastAsia="en-GB" w:bidi="bn-IN"/>
              </w:rPr>
            </w:pPr>
            <w:r w:rsidRPr="00614391">
              <w:rPr>
                <w:rFonts w:cs="Arial"/>
                <w:color w:val="312E25"/>
                <w:sz w:val="16"/>
                <w:szCs w:val="16"/>
                <w:lang w:eastAsia="en-GB" w:bidi="bn-IN"/>
              </w:rPr>
              <w:t>SP-230253</w:t>
            </w:r>
          </w:p>
        </w:tc>
        <w:tc>
          <w:tcPr>
            <w:tcW w:w="567" w:type="dxa"/>
            <w:shd w:val="clear" w:color="auto" w:fill="FFFFFF" w:themeFill="background1"/>
          </w:tcPr>
          <w:p w14:paraId="69107495" w14:textId="658335BD" w:rsidR="00614391" w:rsidRDefault="00614391" w:rsidP="002D6463">
            <w:pPr>
              <w:pStyle w:val="TAC"/>
              <w:rPr>
                <w:rFonts w:cs="Arial"/>
                <w:color w:val="312E25"/>
                <w:sz w:val="16"/>
                <w:szCs w:val="16"/>
                <w:lang w:eastAsia="en-GB" w:bidi="bn-IN"/>
              </w:rPr>
            </w:pPr>
            <w:r>
              <w:rPr>
                <w:rFonts w:cs="Arial"/>
                <w:color w:val="312E25"/>
                <w:sz w:val="16"/>
                <w:szCs w:val="16"/>
                <w:lang w:eastAsia="en-GB" w:bidi="bn-IN"/>
              </w:rPr>
              <w:t>0032</w:t>
            </w:r>
          </w:p>
        </w:tc>
        <w:tc>
          <w:tcPr>
            <w:tcW w:w="404" w:type="dxa"/>
            <w:shd w:val="clear" w:color="auto" w:fill="FFFFFF" w:themeFill="background1"/>
          </w:tcPr>
          <w:p w14:paraId="37556E4B" w14:textId="32E237C0" w:rsidR="00614391" w:rsidRDefault="00614391"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6374F7E1" w14:textId="24FAB134" w:rsidR="00614391" w:rsidRDefault="00614391"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9565B44" w14:textId="2BB984AE" w:rsidR="00614391" w:rsidRDefault="00614391" w:rsidP="002D6463">
            <w:pPr>
              <w:pStyle w:val="TAL"/>
              <w:rPr>
                <w:rFonts w:cs="Arial"/>
                <w:color w:val="312E25"/>
                <w:sz w:val="16"/>
                <w:szCs w:val="16"/>
              </w:rPr>
            </w:pPr>
            <w:r>
              <w:rPr>
                <w:rFonts w:cs="Arial"/>
                <w:color w:val="312E25"/>
                <w:sz w:val="16"/>
                <w:szCs w:val="16"/>
              </w:rPr>
              <w:t>[5GMS3] Rel-17 corrections</w:t>
            </w:r>
          </w:p>
        </w:tc>
        <w:tc>
          <w:tcPr>
            <w:tcW w:w="696" w:type="dxa"/>
            <w:shd w:val="clear" w:color="auto" w:fill="FFFFFF" w:themeFill="background1"/>
          </w:tcPr>
          <w:p w14:paraId="20F80218" w14:textId="76566990" w:rsidR="00614391" w:rsidRDefault="00614391" w:rsidP="002D6463">
            <w:pPr>
              <w:pStyle w:val="TAC"/>
              <w:rPr>
                <w:sz w:val="16"/>
                <w:szCs w:val="16"/>
              </w:rPr>
            </w:pPr>
            <w:r>
              <w:rPr>
                <w:sz w:val="16"/>
                <w:szCs w:val="16"/>
              </w:rPr>
              <w:t>17.4.0</w:t>
            </w:r>
          </w:p>
        </w:tc>
      </w:tr>
      <w:tr w:rsidR="00503448" w:rsidRPr="00586B6B" w14:paraId="01C095B6" w14:textId="77777777" w:rsidTr="00361534">
        <w:trPr>
          <w:gridAfter w:val="1"/>
          <w:wAfter w:w="6" w:type="dxa"/>
          <w:trHeight w:val="158"/>
        </w:trPr>
        <w:tc>
          <w:tcPr>
            <w:tcW w:w="977" w:type="dxa"/>
            <w:shd w:val="clear" w:color="auto" w:fill="FFFFFF" w:themeFill="background1"/>
          </w:tcPr>
          <w:p w14:paraId="04D20CC2" w14:textId="2C72A1C0" w:rsidR="00503448" w:rsidRDefault="00503448" w:rsidP="002D6463">
            <w:pPr>
              <w:pStyle w:val="TAC"/>
              <w:rPr>
                <w:rFonts w:cs="Arial"/>
                <w:color w:val="312E25"/>
                <w:sz w:val="16"/>
                <w:szCs w:val="16"/>
                <w:lang w:eastAsia="en-GB" w:bidi="bn-IN"/>
              </w:rPr>
            </w:pPr>
            <w:r>
              <w:rPr>
                <w:rFonts w:cs="Arial"/>
                <w:color w:val="312E25"/>
                <w:sz w:val="16"/>
                <w:szCs w:val="16"/>
                <w:lang w:eastAsia="en-GB" w:bidi="bn-IN"/>
              </w:rPr>
              <w:t>2023-06</w:t>
            </w:r>
          </w:p>
        </w:tc>
        <w:tc>
          <w:tcPr>
            <w:tcW w:w="858" w:type="dxa"/>
            <w:shd w:val="clear" w:color="auto" w:fill="FFFFFF" w:themeFill="background1"/>
          </w:tcPr>
          <w:p w14:paraId="09400EED" w14:textId="78E737B3" w:rsidR="00503448" w:rsidRDefault="00503448" w:rsidP="002D6463">
            <w:pPr>
              <w:pStyle w:val="TAC"/>
              <w:rPr>
                <w:rFonts w:cs="Arial"/>
                <w:color w:val="312E25"/>
                <w:sz w:val="16"/>
                <w:szCs w:val="16"/>
                <w:lang w:eastAsia="en-GB" w:bidi="bn-IN"/>
              </w:rPr>
            </w:pPr>
            <w:r>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14391" w:rsidRDefault="00503448" w:rsidP="002D6463">
            <w:pPr>
              <w:pStyle w:val="TAC"/>
              <w:rPr>
                <w:rFonts w:cs="Arial"/>
                <w:color w:val="312E25"/>
                <w:sz w:val="16"/>
                <w:szCs w:val="16"/>
                <w:lang w:eastAsia="en-GB" w:bidi="bn-IN"/>
              </w:rPr>
            </w:pPr>
            <w:r w:rsidRPr="00503448">
              <w:rPr>
                <w:rFonts w:cs="Arial"/>
                <w:color w:val="312E25"/>
                <w:sz w:val="16"/>
                <w:szCs w:val="16"/>
                <w:lang w:eastAsia="en-GB" w:bidi="bn-IN"/>
              </w:rPr>
              <w:t>SP-230546</w:t>
            </w:r>
          </w:p>
        </w:tc>
        <w:tc>
          <w:tcPr>
            <w:tcW w:w="567" w:type="dxa"/>
            <w:shd w:val="clear" w:color="auto" w:fill="FFFFFF" w:themeFill="background1"/>
          </w:tcPr>
          <w:p w14:paraId="216F493A" w14:textId="3338F51C" w:rsidR="00503448" w:rsidRDefault="00503448" w:rsidP="002D6463">
            <w:pPr>
              <w:pStyle w:val="TAC"/>
              <w:rPr>
                <w:rFonts w:cs="Arial"/>
                <w:color w:val="312E25"/>
                <w:sz w:val="16"/>
                <w:szCs w:val="16"/>
                <w:lang w:eastAsia="en-GB" w:bidi="bn-IN"/>
              </w:rPr>
            </w:pPr>
            <w:r>
              <w:rPr>
                <w:rFonts w:cs="Arial"/>
                <w:color w:val="312E25"/>
                <w:sz w:val="16"/>
                <w:szCs w:val="16"/>
                <w:lang w:eastAsia="en-GB" w:bidi="bn-IN"/>
              </w:rPr>
              <w:t>0033</w:t>
            </w:r>
          </w:p>
        </w:tc>
        <w:tc>
          <w:tcPr>
            <w:tcW w:w="404" w:type="dxa"/>
            <w:shd w:val="clear" w:color="auto" w:fill="FFFFFF" w:themeFill="background1"/>
          </w:tcPr>
          <w:p w14:paraId="4558F1F0" w14:textId="05DF91F1" w:rsidR="00503448" w:rsidRDefault="00503448"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046630D" w14:textId="12EFF508" w:rsidR="00503448" w:rsidRDefault="00503448"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7529B8D" w14:textId="504F6F60" w:rsidR="00503448" w:rsidRDefault="00503448" w:rsidP="002D6463">
            <w:pPr>
              <w:pStyle w:val="TAL"/>
              <w:rPr>
                <w:rFonts w:cs="Arial"/>
                <w:color w:val="312E25"/>
                <w:sz w:val="16"/>
                <w:szCs w:val="16"/>
              </w:rPr>
            </w:pPr>
            <w:r>
              <w:rPr>
                <w:rFonts w:cs="Arial"/>
                <w:color w:val="312E25"/>
                <w:sz w:val="16"/>
                <w:szCs w:val="16"/>
              </w:rPr>
              <w:t>[5GMS3, TEI17] Rel-17 corrections</w:t>
            </w:r>
          </w:p>
        </w:tc>
        <w:tc>
          <w:tcPr>
            <w:tcW w:w="696" w:type="dxa"/>
            <w:shd w:val="clear" w:color="auto" w:fill="FFFFFF" w:themeFill="background1"/>
          </w:tcPr>
          <w:p w14:paraId="2726420C" w14:textId="3C2731A5" w:rsidR="00503448" w:rsidRDefault="00503448" w:rsidP="002D6463">
            <w:pPr>
              <w:pStyle w:val="TAC"/>
              <w:rPr>
                <w:sz w:val="16"/>
                <w:szCs w:val="16"/>
              </w:rPr>
            </w:pPr>
            <w:r>
              <w:rPr>
                <w:sz w:val="16"/>
                <w:szCs w:val="16"/>
              </w:rPr>
              <w:t>17.5.0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30857C" w14:textId="77777777" w:rsidR="002B144E" w:rsidRDefault="002B144E">
      <w:r>
        <w:separator/>
      </w:r>
    </w:p>
  </w:endnote>
  <w:endnote w:type="continuationSeparator" w:id="0">
    <w:p w14:paraId="3348216B" w14:textId="77777777" w:rsidR="002B144E" w:rsidRDefault="002B144E">
      <w:r>
        <w:continuationSeparator/>
      </w:r>
    </w:p>
  </w:endnote>
  <w:endnote w:type="continuationNotice" w:id="1">
    <w:p w14:paraId="5DC4623B" w14:textId="77777777" w:rsidR="002B144E" w:rsidRDefault="002B144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0CFE94" w14:textId="77777777" w:rsidR="002B144E" w:rsidRDefault="002B144E">
      <w:r>
        <w:separator/>
      </w:r>
    </w:p>
  </w:footnote>
  <w:footnote w:type="continuationSeparator" w:id="0">
    <w:p w14:paraId="6711F97C" w14:textId="77777777" w:rsidR="002B144E" w:rsidRDefault="002B144E">
      <w:r>
        <w:continuationSeparator/>
      </w:r>
    </w:p>
  </w:footnote>
  <w:footnote w:type="continuationNotice" w:id="1">
    <w:p w14:paraId="1C54A54F" w14:textId="77777777" w:rsidR="002B144E" w:rsidRDefault="002B144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06EE2B76"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464B">
      <w:rPr>
        <w:rFonts w:ascii="Arial" w:hAnsi="Arial" w:cs="Arial"/>
        <w:b/>
        <w:noProof/>
        <w:sz w:val="18"/>
        <w:szCs w:val="18"/>
      </w:rPr>
      <w:t>Release 17</w:t>
    </w:r>
    <w:r>
      <w:rPr>
        <w:rFonts w:ascii="Arial" w:hAnsi="Arial" w:cs="Arial"/>
        <w:b/>
        <w:sz w:val="18"/>
        <w:szCs w:val="18"/>
      </w:rPr>
      <w:fldChar w:fldCharType="end"/>
    </w:r>
  </w:p>
  <w:p w14:paraId="2E770A4F" w14:textId="53434094"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464B">
      <w:rPr>
        <w:rFonts w:ascii="Arial" w:hAnsi="Arial" w:cs="Arial"/>
        <w:b/>
        <w:noProof/>
        <w:sz w:val="18"/>
        <w:szCs w:val="18"/>
      </w:rPr>
      <w:t>3GPP TS 26.512 V17.5.0 (2023-06)</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7"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1"/>
  </w:num>
  <w:num w:numId="2" w16cid:durableId="390428300">
    <w:abstractNumId w:val="26"/>
  </w:num>
  <w:num w:numId="3" w16cid:durableId="526525125">
    <w:abstractNumId w:val="30"/>
  </w:num>
  <w:num w:numId="4" w16cid:durableId="1517382817">
    <w:abstractNumId w:val="20"/>
  </w:num>
  <w:num w:numId="5" w16cid:durableId="59838290">
    <w:abstractNumId w:val="41"/>
  </w:num>
  <w:num w:numId="6" w16cid:durableId="76024985">
    <w:abstractNumId w:val="40"/>
  </w:num>
  <w:num w:numId="7" w16cid:durableId="696080509">
    <w:abstractNumId w:val="33"/>
  </w:num>
  <w:num w:numId="8" w16cid:durableId="976648597">
    <w:abstractNumId w:val="38"/>
  </w:num>
  <w:num w:numId="9" w16cid:durableId="1578516608">
    <w:abstractNumId w:val="10"/>
  </w:num>
  <w:num w:numId="10" w16cid:durableId="384910523">
    <w:abstractNumId w:val="25"/>
  </w:num>
  <w:num w:numId="11" w16cid:durableId="1288701163">
    <w:abstractNumId w:val="15"/>
  </w:num>
  <w:num w:numId="12" w16cid:durableId="2121024036">
    <w:abstractNumId w:val="31"/>
  </w:num>
  <w:num w:numId="13" w16cid:durableId="1871599432">
    <w:abstractNumId w:val="24"/>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1"/>
  </w:num>
  <w:num w:numId="22" w16cid:durableId="471362790">
    <w:abstractNumId w:val="2"/>
  </w:num>
  <w:num w:numId="23" w16cid:durableId="238637070">
    <w:abstractNumId w:val="1"/>
  </w:num>
  <w:num w:numId="24" w16cid:durableId="1126705436">
    <w:abstractNumId w:val="0"/>
  </w:num>
  <w:num w:numId="25" w16cid:durableId="631591988">
    <w:abstractNumId w:val="17"/>
  </w:num>
  <w:num w:numId="26" w16cid:durableId="2019572289">
    <w:abstractNumId w:val="39"/>
  </w:num>
  <w:num w:numId="27" w16cid:durableId="248538482">
    <w:abstractNumId w:val="28"/>
  </w:num>
  <w:num w:numId="28" w16cid:durableId="359553912">
    <w:abstractNumId w:val="13"/>
  </w:num>
  <w:num w:numId="29" w16cid:durableId="1501506017">
    <w:abstractNumId w:val="36"/>
  </w:num>
  <w:num w:numId="30" w16cid:durableId="1267615370">
    <w:abstractNumId w:val="19"/>
  </w:num>
  <w:num w:numId="31" w16cid:durableId="1676303488">
    <w:abstractNumId w:val="16"/>
  </w:num>
  <w:num w:numId="32" w16cid:durableId="1642417893">
    <w:abstractNumId w:val="29"/>
  </w:num>
  <w:num w:numId="33" w16cid:durableId="1542478169">
    <w:abstractNumId w:val="27"/>
  </w:num>
  <w:num w:numId="34" w16cid:durableId="2140415006">
    <w:abstractNumId w:val="14"/>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8"/>
  </w:num>
  <w:num w:numId="39" w16cid:durableId="987439252">
    <w:abstractNumId w:val="37"/>
  </w:num>
  <w:num w:numId="40" w16cid:durableId="2118478010">
    <w:abstractNumId w:val="35"/>
  </w:num>
  <w:num w:numId="41" w16cid:durableId="1928229825">
    <w:abstractNumId w:val="12"/>
  </w:num>
  <w:num w:numId="42" w16cid:durableId="231162536">
    <w:abstractNumId w:val="23"/>
  </w:num>
  <w:num w:numId="43" w16cid:durableId="1950886931">
    <w:abstractNumId w:val="34"/>
  </w:num>
  <w:num w:numId="44" w16cid:durableId="440221013">
    <w:abstractNumId w:val="11"/>
  </w:num>
  <w:num w:numId="45" w16cid:durableId="767383626">
    <w:abstractNumId w:val="32"/>
  </w:num>
  <w:num w:numId="46" w16cid:durableId="1784418576">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6EE"/>
    <w:rsid w:val="00116F1A"/>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E00EE"/>
    <w:rsid w:val="002E0164"/>
    <w:rsid w:val="002E0E5B"/>
    <w:rsid w:val="002E12E8"/>
    <w:rsid w:val="002E2860"/>
    <w:rsid w:val="002E2A9A"/>
    <w:rsid w:val="002E4CC7"/>
    <w:rsid w:val="002E5397"/>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39D1"/>
    <w:rsid w:val="00344880"/>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D70"/>
    <w:rsid w:val="00456899"/>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E7CAC"/>
    <w:rsid w:val="004F0988"/>
    <w:rsid w:val="004F2D03"/>
    <w:rsid w:val="004F2F65"/>
    <w:rsid w:val="004F3340"/>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B05"/>
    <w:rsid w:val="005524ED"/>
    <w:rsid w:val="005530E9"/>
    <w:rsid w:val="00554460"/>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40DB"/>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5FA8"/>
    <w:rsid w:val="00747F72"/>
    <w:rsid w:val="0075154A"/>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E52"/>
    <w:rsid w:val="00956A78"/>
    <w:rsid w:val="00963E88"/>
    <w:rsid w:val="0096481B"/>
    <w:rsid w:val="00967A24"/>
    <w:rsid w:val="0097039C"/>
    <w:rsid w:val="00970A8F"/>
    <w:rsid w:val="00971DEE"/>
    <w:rsid w:val="0097247A"/>
    <w:rsid w:val="00972A15"/>
    <w:rsid w:val="00975568"/>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47A9"/>
    <w:rsid w:val="00AD5860"/>
    <w:rsid w:val="00AD5A52"/>
    <w:rsid w:val="00AD6456"/>
    <w:rsid w:val="00AD67C6"/>
    <w:rsid w:val="00AD72ED"/>
    <w:rsid w:val="00AE1E3C"/>
    <w:rsid w:val="00AE46D5"/>
    <w:rsid w:val="00AE6E2A"/>
    <w:rsid w:val="00AF2640"/>
    <w:rsid w:val="00AF2C3E"/>
    <w:rsid w:val="00AF4F2F"/>
    <w:rsid w:val="00AF6493"/>
    <w:rsid w:val="00AF6DC7"/>
    <w:rsid w:val="00AF78FA"/>
    <w:rsid w:val="00B004A2"/>
    <w:rsid w:val="00B022FC"/>
    <w:rsid w:val="00B02A58"/>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4772B"/>
    <w:rsid w:val="00D47F2D"/>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B7B24"/>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noProof/>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Word\STARTUP\_MCC_Ribbo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2.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3.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4.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5.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7.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8.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9.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_MCC_Ribbon.dotm</Template>
  <TotalTime>1</TotalTime>
  <Pages>172</Pages>
  <Words>61631</Words>
  <Characters>351298</Characters>
  <Application>Microsoft Office Word</Application>
  <DocSecurity>0</DocSecurity>
  <Lines>2927</Lines>
  <Paragraphs>824</Paragraphs>
  <ScaleCrop>false</ScaleCrop>
  <HeadingPairs>
    <vt:vector size="4" baseType="variant">
      <vt:variant>
        <vt:lpstr>Title</vt:lpstr>
      </vt:variant>
      <vt:variant>
        <vt:i4>1</vt:i4>
      </vt:variant>
      <vt:variant>
        <vt:lpstr>Headings</vt:lpstr>
      </vt:variant>
      <vt:variant>
        <vt:i4>44</vt:i4>
      </vt:variant>
    </vt:vector>
  </HeadingPairs>
  <TitlesOfParts>
    <vt:vector size="45" baseType="lpstr">
      <vt:lpstr>3GPP TS 26.512 V16.2.1</vt:lpstr>
      <vt:lpstr>Foreword</vt:lpstr>
      <vt:lpstr>1	Scope</vt:lpstr>
      <vt:lpstr>2	References</vt:lpstr>
      <vt:lpstr>3	Definitions of terms, symbols and abbreviations</vt:lpstr>
      <vt:lpstr>    3.1	Terms</vt:lpstr>
      <vt:lpstr>    3.2	Symbols</vt:lpstr>
      <vt:lpstr>    3.3	Abbreviations</vt:lpstr>
      <vt:lpstr>4	Procedures for Downlink Media Streaming</vt:lpstr>
      <vt:lpstr>    4.1	General</vt:lpstr>
      <vt:lpstr>    4.2	APIs relevant to Downlink Media Streaming</vt:lpstr>
      <vt:lpstr>    4.3	Procedures of the M1 (5GMS Provisioning) interface</vt:lpstr>
      <vt:lpstr>        4.3.1	General</vt:lpstr>
      <vt:lpstr>        4.3.2	Provisioning Session procedures</vt:lpstr>
      <vt:lpstr>        4.3.3	Content Hosting Provisioning procedures</vt:lpstr>
      <vt:lpstr>        4.3.4	Content Protocols Discovery procedures</vt:lpstr>
      <vt:lpstr>        4.3.5	Content Preparation Template Provisioning procedures</vt:lpstr>
      <vt:lpstr>        4.3.6	Server Certificate Provisioning procedures</vt:lpstr>
      <vt:lpstr>        4.3.7	Dynamic Policy Provisioning procedures</vt:lpstr>
      <vt:lpstr>        4.3.8	Consumption Reporting Configuration procedures</vt:lpstr>
      <vt:lpstr>        4.3.9	Metrics Reporting Provisioning procedures</vt:lpstr>
      <vt:lpstr>        4.3.10	Edge Resources Provisioning Procedures</vt:lpstr>
      <vt:lpstr>        4.3.11	Event Data Processing Provisioning procedures</vt:lpstr>
      <vt:lpstr>    4.4	Procedures of the M2d (5GMS Ingest) interface</vt:lpstr>
      <vt:lpstr>    4.5	Procedures of the M3d interface</vt:lpstr>
      <vt:lpstr>    4.6	Procedures of the M4d (Media Streaming) interface</vt:lpstr>
      <vt:lpstr>        4.6.1	Procedures for DASH Session</vt:lpstr>
      <vt:lpstr>        4.6.2	Procedures for Progressive Download Session</vt:lpstr>
      <vt:lpstr>    4.7	Procedures of the M5 (Media Session Handling) interface</vt:lpstr>
      <vt:lpstr>        4.7.1	Introduction</vt:lpstr>
      <vt:lpstr>        4.7.2	Procedures for Service Access Information</vt:lpstr>
      <vt:lpstr>        4.7.3	Procedures for dynamic policy invocation</vt:lpstr>
      <vt:lpstr>        4.7.4	Procedures for consumption reporting</vt:lpstr>
      <vt:lpstr>        4.7.5	Procedures for metrics reporting</vt:lpstr>
      <vt:lpstr>        4.7.6	Procedures for network assistance</vt:lpstr>
      <vt:lpstr>    4.8	Procedures of the M6d (UE Media Session Handling) interface</vt:lpstr>
      <vt:lpstr>        4.8.1	General</vt:lpstr>
      <vt:lpstr>        4.8.2	Consumption reporting procedures</vt:lpstr>
      <vt:lpstr>    4.9	Procedures of the M7d (UE Media Player) interface</vt:lpstr>
      <vt:lpstr>        4.9.1	General</vt:lpstr>
      <vt:lpstr>        4.9.2	Metrics reporting procedures</vt:lpstr>
      <vt:lpstr>    4.10	Procedures of the M8d interface</vt:lpstr>
      <vt:lpstr>    4.11	Data collection and reporting procedures at reference point R4</vt:lpstr>
      <vt:lpstr>        4.11.1	General</vt:lpstr>
      <vt:lpstr>        4.11.2	5GMS AS data collection and reporting client configuration</vt:lpstr>
    </vt:vector>
  </TitlesOfParts>
  <Company>ETSI</Company>
  <LinksUpToDate>false</LinksUpToDate>
  <CharactersWithSpaces>412105</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26.512_CR0033R5_(Rel-17)_5GMS3, TEI17</cp:lastModifiedBy>
  <cp:revision>2</cp:revision>
  <cp:lastPrinted>2019-02-27T11:05:00Z</cp:lastPrinted>
  <dcterms:created xsi:type="dcterms:W3CDTF">2023-06-20T10:15:00Z</dcterms:created>
  <dcterms:modified xsi:type="dcterms:W3CDTF">2023-06-20T10:15:00Z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