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6D6055B2"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534B44">
              <w:rPr>
                <w:noProof w:val="0"/>
              </w:rPr>
              <w:t>10</w:t>
            </w:r>
            <w:r w:rsidR="009466C2" w:rsidRPr="00586B6B">
              <w:rPr>
                <w:noProof w:val="0"/>
              </w:rPr>
              <w:t>.</w:t>
            </w:r>
            <w:r w:rsidR="00A40DD2">
              <w:rPr>
                <w:noProof w:val="0"/>
              </w:rPr>
              <w:t>0</w:t>
            </w:r>
            <w:r w:rsidR="00A40DD2" w:rsidRPr="00586B6B">
              <w:rPr>
                <w:noProof w:val="0"/>
              </w:rPr>
              <w:t xml:space="preserve"> </w:t>
            </w:r>
            <w:r w:rsidRPr="00586B6B">
              <w:rPr>
                <w:noProof w:val="0"/>
                <w:sz w:val="32"/>
              </w:rPr>
              <w:t>(</w:t>
            </w:r>
            <w:r w:rsidR="009D5856" w:rsidRPr="00586B6B">
              <w:rPr>
                <w:noProof w:val="0"/>
                <w:sz w:val="32"/>
              </w:rPr>
              <w:t>202</w:t>
            </w:r>
            <w:r w:rsidR="004745CC">
              <w:rPr>
                <w:noProof w:val="0"/>
                <w:sz w:val="32"/>
              </w:rPr>
              <w:t>3</w:t>
            </w:r>
            <w:r w:rsidRPr="00586B6B">
              <w:rPr>
                <w:noProof w:val="0"/>
                <w:sz w:val="32"/>
              </w:rPr>
              <w:t>-</w:t>
            </w:r>
            <w:r w:rsidR="004745CC">
              <w:rPr>
                <w:noProof w:val="0"/>
                <w:sz w:val="32"/>
              </w:rPr>
              <w:t>0</w:t>
            </w:r>
            <w:r w:rsidR="00534B44">
              <w:rPr>
                <w:noProof w:val="0"/>
                <w:sz w:val="32"/>
              </w:rPr>
              <w:t>6</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2271C9" w:rsidRDefault="00E16509" w:rsidP="00133525">
            <w:pPr>
              <w:pStyle w:val="FP"/>
              <w:ind w:left="2835" w:right="2835"/>
              <w:jc w:val="center"/>
              <w:rPr>
                <w:rFonts w:ascii="Arial" w:hAnsi="Arial"/>
                <w:sz w:val="18"/>
                <w:lang w:val="fr-FR"/>
              </w:rPr>
            </w:pPr>
            <w:r w:rsidRPr="002271C9">
              <w:rPr>
                <w:rFonts w:ascii="Arial" w:hAnsi="Arial"/>
                <w:sz w:val="18"/>
                <w:lang w:val="fr-FR"/>
              </w:rPr>
              <w:t>650 Route des Lucioles - Sophia Antipolis</w:t>
            </w:r>
          </w:p>
          <w:p w14:paraId="1F4CCA83" w14:textId="77777777" w:rsidR="00E16509" w:rsidRPr="002271C9" w:rsidRDefault="00E16509" w:rsidP="00133525">
            <w:pPr>
              <w:pStyle w:val="FP"/>
              <w:ind w:left="2835" w:right="2835"/>
              <w:jc w:val="center"/>
              <w:rPr>
                <w:rFonts w:ascii="Arial" w:hAnsi="Arial"/>
                <w:sz w:val="18"/>
                <w:lang w:val="fr-FR"/>
              </w:rPr>
            </w:pPr>
            <w:r w:rsidRPr="002271C9">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2A7611A9" w:rsidR="00E16509" w:rsidRPr="00586B6B" w:rsidRDefault="00E16509" w:rsidP="00133525">
            <w:pPr>
              <w:pStyle w:val="FP"/>
              <w:jc w:val="center"/>
              <w:rPr>
                <w:sz w:val="18"/>
              </w:rPr>
            </w:pPr>
            <w:r w:rsidRPr="00586B6B">
              <w:rPr>
                <w:sz w:val="18"/>
              </w:rPr>
              <w:t xml:space="preserve">© </w:t>
            </w:r>
            <w:r w:rsidR="009D5856" w:rsidRPr="00586B6B">
              <w:rPr>
                <w:sz w:val="18"/>
              </w:rPr>
              <w:t>202</w:t>
            </w:r>
            <w:r w:rsidR="004745CC">
              <w:rPr>
                <w:sz w:val="18"/>
              </w:rPr>
              <w:t>3</w:t>
            </w:r>
            <w:r w:rsidRPr="00586B6B">
              <w:rPr>
                <w:sz w:val="18"/>
              </w:rPr>
              <w:t>, 3GPP Organizational Partners (ARIB, ATIS, CCSA, ETSI, TSDSI, TTA, TTC).</w:t>
            </w:r>
            <w:bookmarkStart w:id="2" w:name="copyrightaddon"/>
            <w:bookmarkEnd w:id="2"/>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t>Contents</w:t>
      </w:r>
    </w:p>
    <w:p w14:paraId="6BBA12E4" w14:textId="34162582" w:rsidR="00302791" w:rsidRDefault="0068166B">
      <w:pPr>
        <w:pStyle w:val="TOC1"/>
        <w:rPr>
          <w:rFonts w:asciiTheme="minorHAnsi" w:eastAsiaTheme="minorEastAsia" w:hAnsiTheme="minorHAnsi" w:cstheme="minorBidi"/>
          <w:noProof/>
          <w:kern w:val="2"/>
          <w:szCs w:val="22"/>
          <w:lang w:eastAsia="en-GB"/>
          <w14:ligatures w14:val="standardContextual"/>
        </w:rPr>
      </w:pPr>
      <w:r w:rsidRPr="008D7B5D">
        <w:fldChar w:fldCharType="begin" w:fldLock="1"/>
      </w:r>
      <w:r w:rsidRPr="008D7B5D">
        <w:instrText xml:space="preserve"> TOC \o "1-9"</w:instrText>
      </w:r>
      <w:r w:rsidRPr="008D7B5D">
        <w:fldChar w:fldCharType="separate"/>
      </w:r>
      <w:r w:rsidR="00302791">
        <w:rPr>
          <w:noProof/>
        </w:rPr>
        <w:t>Foreword</w:t>
      </w:r>
      <w:r w:rsidR="00302791">
        <w:rPr>
          <w:noProof/>
        </w:rPr>
        <w:tab/>
      </w:r>
      <w:r w:rsidR="00302791">
        <w:rPr>
          <w:noProof/>
        </w:rPr>
        <w:fldChar w:fldCharType="begin" w:fldLock="1"/>
      </w:r>
      <w:r w:rsidR="00302791">
        <w:rPr>
          <w:noProof/>
        </w:rPr>
        <w:instrText xml:space="preserve"> PAGEREF _Toc138151802 \h </w:instrText>
      </w:r>
      <w:r w:rsidR="00302791">
        <w:rPr>
          <w:noProof/>
        </w:rPr>
      </w:r>
      <w:r w:rsidR="00302791">
        <w:rPr>
          <w:noProof/>
        </w:rPr>
        <w:fldChar w:fldCharType="separate"/>
      </w:r>
      <w:r w:rsidR="00302791">
        <w:rPr>
          <w:noProof/>
        </w:rPr>
        <w:t>9</w:t>
      </w:r>
      <w:r w:rsidR="00302791">
        <w:rPr>
          <w:noProof/>
        </w:rPr>
        <w:fldChar w:fldCharType="end"/>
      </w:r>
    </w:p>
    <w:p w14:paraId="5C73B302" w14:textId="70988841"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_Toc138151803 \h </w:instrText>
      </w:r>
      <w:r>
        <w:rPr>
          <w:noProof/>
        </w:rPr>
      </w:r>
      <w:r>
        <w:rPr>
          <w:noProof/>
        </w:rPr>
        <w:fldChar w:fldCharType="separate"/>
      </w:r>
      <w:r>
        <w:rPr>
          <w:noProof/>
        </w:rPr>
        <w:t>11</w:t>
      </w:r>
      <w:r>
        <w:rPr>
          <w:noProof/>
        </w:rPr>
        <w:fldChar w:fldCharType="end"/>
      </w:r>
    </w:p>
    <w:p w14:paraId="5DA72912" w14:textId="5951FCD0"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_Toc138151804 \h </w:instrText>
      </w:r>
      <w:r>
        <w:rPr>
          <w:noProof/>
        </w:rPr>
      </w:r>
      <w:r>
        <w:rPr>
          <w:noProof/>
        </w:rPr>
        <w:fldChar w:fldCharType="separate"/>
      </w:r>
      <w:r>
        <w:rPr>
          <w:noProof/>
        </w:rPr>
        <w:t>11</w:t>
      </w:r>
      <w:r>
        <w:rPr>
          <w:noProof/>
        </w:rPr>
        <w:fldChar w:fldCharType="end"/>
      </w:r>
    </w:p>
    <w:p w14:paraId="70DF6D1B" w14:textId="2DDAF747"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_Toc138151805 \h </w:instrText>
      </w:r>
      <w:r>
        <w:rPr>
          <w:noProof/>
        </w:rPr>
      </w:r>
      <w:r>
        <w:rPr>
          <w:noProof/>
        </w:rPr>
        <w:fldChar w:fldCharType="separate"/>
      </w:r>
      <w:r>
        <w:rPr>
          <w:noProof/>
        </w:rPr>
        <w:t>13</w:t>
      </w:r>
      <w:r>
        <w:rPr>
          <w:noProof/>
        </w:rPr>
        <w:fldChar w:fldCharType="end"/>
      </w:r>
    </w:p>
    <w:p w14:paraId="46698F48" w14:textId="78408CAB"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_Toc138151806 \h </w:instrText>
      </w:r>
      <w:r>
        <w:rPr>
          <w:noProof/>
        </w:rPr>
      </w:r>
      <w:r>
        <w:rPr>
          <w:noProof/>
        </w:rPr>
        <w:fldChar w:fldCharType="separate"/>
      </w:r>
      <w:r>
        <w:rPr>
          <w:noProof/>
        </w:rPr>
        <w:t>13</w:t>
      </w:r>
      <w:r>
        <w:rPr>
          <w:noProof/>
        </w:rPr>
        <w:fldChar w:fldCharType="end"/>
      </w:r>
    </w:p>
    <w:p w14:paraId="5AAA9B57" w14:textId="4CAE6CE7"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_Toc138151807 \h </w:instrText>
      </w:r>
      <w:r>
        <w:rPr>
          <w:noProof/>
        </w:rPr>
      </w:r>
      <w:r>
        <w:rPr>
          <w:noProof/>
        </w:rPr>
        <w:fldChar w:fldCharType="separate"/>
      </w:r>
      <w:r>
        <w:rPr>
          <w:noProof/>
        </w:rPr>
        <w:t>13</w:t>
      </w:r>
      <w:r>
        <w:rPr>
          <w:noProof/>
        </w:rPr>
        <w:fldChar w:fldCharType="end"/>
      </w:r>
    </w:p>
    <w:p w14:paraId="5E163ECE" w14:textId="75B0F129"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_Toc138151808 \h </w:instrText>
      </w:r>
      <w:r>
        <w:rPr>
          <w:noProof/>
        </w:rPr>
      </w:r>
      <w:r>
        <w:rPr>
          <w:noProof/>
        </w:rPr>
        <w:fldChar w:fldCharType="separate"/>
      </w:r>
      <w:r>
        <w:rPr>
          <w:noProof/>
        </w:rPr>
        <w:t>13</w:t>
      </w:r>
      <w:r>
        <w:rPr>
          <w:noProof/>
        </w:rPr>
        <w:fldChar w:fldCharType="end"/>
      </w:r>
    </w:p>
    <w:p w14:paraId="16745BC0" w14:textId="5F4A9D0B"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_Toc138151809 \h </w:instrText>
      </w:r>
      <w:r>
        <w:rPr>
          <w:noProof/>
        </w:rPr>
      </w:r>
      <w:r>
        <w:rPr>
          <w:noProof/>
        </w:rPr>
        <w:fldChar w:fldCharType="separate"/>
      </w:r>
      <w:r>
        <w:rPr>
          <w:noProof/>
        </w:rPr>
        <w:t>15</w:t>
      </w:r>
      <w:r>
        <w:rPr>
          <w:noProof/>
        </w:rPr>
        <w:fldChar w:fldCharType="end"/>
      </w:r>
    </w:p>
    <w:p w14:paraId="08F09258" w14:textId="47A07ADF"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_Toc138151810 \h </w:instrText>
      </w:r>
      <w:r>
        <w:rPr>
          <w:noProof/>
        </w:rPr>
      </w:r>
      <w:r>
        <w:rPr>
          <w:noProof/>
        </w:rPr>
        <w:fldChar w:fldCharType="separate"/>
      </w:r>
      <w:r>
        <w:rPr>
          <w:noProof/>
        </w:rPr>
        <w:t>15</w:t>
      </w:r>
      <w:r>
        <w:rPr>
          <w:noProof/>
        </w:rPr>
        <w:fldChar w:fldCharType="end"/>
      </w:r>
    </w:p>
    <w:p w14:paraId="102AF949" w14:textId="63E78AE7"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_Toc138151811 \h </w:instrText>
      </w:r>
      <w:r>
        <w:rPr>
          <w:noProof/>
        </w:rPr>
      </w:r>
      <w:r>
        <w:rPr>
          <w:noProof/>
        </w:rPr>
        <w:fldChar w:fldCharType="separate"/>
      </w:r>
      <w:r>
        <w:rPr>
          <w:noProof/>
        </w:rPr>
        <w:t>15</w:t>
      </w:r>
      <w:r>
        <w:rPr>
          <w:noProof/>
        </w:rPr>
        <w:fldChar w:fldCharType="end"/>
      </w:r>
    </w:p>
    <w:p w14:paraId="5BAA2BA7" w14:textId="584970F9"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_Toc138151812 \h </w:instrText>
      </w:r>
      <w:r>
        <w:rPr>
          <w:noProof/>
        </w:rPr>
      </w:r>
      <w:r>
        <w:rPr>
          <w:noProof/>
        </w:rPr>
        <w:fldChar w:fldCharType="separate"/>
      </w:r>
      <w:r>
        <w:rPr>
          <w:noProof/>
        </w:rPr>
        <w:t>16</w:t>
      </w:r>
      <w:r>
        <w:rPr>
          <w:noProof/>
        </w:rPr>
        <w:fldChar w:fldCharType="end"/>
      </w:r>
    </w:p>
    <w:p w14:paraId="2A59801C" w14:textId="3E714D56"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_Toc138151813 \h </w:instrText>
      </w:r>
      <w:r>
        <w:rPr>
          <w:noProof/>
        </w:rPr>
      </w:r>
      <w:r>
        <w:rPr>
          <w:noProof/>
        </w:rPr>
        <w:fldChar w:fldCharType="separate"/>
      </w:r>
      <w:r>
        <w:rPr>
          <w:noProof/>
        </w:rPr>
        <w:t>16</w:t>
      </w:r>
      <w:r>
        <w:rPr>
          <w:noProof/>
        </w:rPr>
        <w:fldChar w:fldCharType="end"/>
      </w:r>
    </w:p>
    <w:p w14:paraId="46946EDD" w14:textId="452F9137"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_Toc138151814 \h </w:instrText>
      </w:r>
      <w:r>
        <w:rPr>
          <w:noProof/>
        </w:rPr>
      </w:r>
      <w:r>
        <w:rPr>
          <w:noProof/>
        </w:rPr>
        <w:fldChar w:fldCharType="separate"/>
      </w:r>
      <w:r>
        <w:rPr>
          <w:noProof/>
        </w:rPr>
        <w:t>16</w:t>
      </w:r>
      <w:r>
        <w:rPr>
          <w:noProof/>
        </w:rPr>
        <w:fldChar w:fldCharType="end"/>
      </w:r>
    </w:p>
    <w:p w14:paraId="476DF312" w14:textId="4175530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_Toc138151815 \h </w:instrText>
      </w:r>
      <w:r>
        <w:rPr>
          <w:noProof/>
        </w:rPr>
      </w:r>
      <w:r>
        <w:rPr>
          <w:noProof/>
        </w:rPr>
        <w:fldChar w:fldCharType="separate"/>
      </w:r>
      <w:r>
        <w:rPr>
          <w:noProof/>
        </w:rPr>
        <w:t>16</w:t>
      </w:r>
      <w:r>
        <w:rPr>
          <w:noProof/>
        </w:rPr>
        <w:fldChar w:fldCharType="end"/>
      </w:r>
    </w:p>
    <w:p w14:paraId="6012CAC2" w14:textId="664463E2"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_Toc138151816 \h </w:instrText>
      </w:r>
      <w:r>
        <w:rPr>
          <w:noProof/>
        </w:rPr>
      </w:r>
      <w:r>
        <w:rPr>
          <w:noProof/>
        </w:rPr>
        <w:fldChar w:fldCharType="separate"/>
      </w:r>
      <w:r>
        <w:rPr>
          <w:noProof/>
        </w:rPr>
        <w:t>16</w:t>
      </w:r>
      <w:r>
        <w:rPr>
          <w:noProof/>
        </w:rPr>
        <w:fldChar w:fldCharType="end"/>
      </w:r>
    </w:p>
    <w:p w14:paraId="4BF970C8" w14:textId="39DDC014"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_Toc138151817 \h </w:instrText>
      </w:r>
      <w:r>
        <w:rPr>
          <w:noProof/>
        </w:rPr>
      </w:r>
      <w:r>
        <w:rPr>
          <w:noProof/>
        </w:rPr>
        <w:fldChar w:fldCharType="separate"/>
      </w:r>
      <w:r>
        <w:rPr>
          <w:noProof/>
        </w:rPr>
        <w:t>16</w:t>
      </w:r>
      <w:r>
        <w:rPr>
          <w:noProof/>
        </w:rPr>
        <w:fldChar w:fldCharType="end"/>
      </w:r>
    </w:p>
    <w:p w14:paraId="3B688F9C" w14:textId="723FD3DC"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_Toc138151818 \h </w:instrText>
      </w:r>
      <w:r>
        <w:rPr>
          <w:noProof/>
        </w:rPr>
      </w:r>
      <w:r>
        <w:rPr>
          <w:noProof/>
        </w:rPr>
        <w:fldChar w:fldCharType="separate"/>
      </w:r>
      <w:r>
        <w:rPr>
          <w:noProof/>
        </w:rPr>
        <w:t>16</w:t>
      </w:r>
      <w:r>
        <w:rPr>
          <w:noProof/>
        </w:rPr>
        <w:fldChar w:fldCharType="end"/>
      </w:r>
    </w:p>
    <w:p w14:paraId="355A1D2D" w14:textId="5C2F18CE"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_Toc138151819 \h </w:instrText>
      </w:r>
      <w:r>
        <w:rPr>
          <w:noProof/>
        </w:rPr>
      </w:r>
      <w:r>
        <w:rPr>
          <w:noProof/>
        </w:rPr>
        <w:fldChar w:fldCharType="separate"/>
      </w:r>
      <w:r>
        <w:rPr>
          <w:noProof/>
        </w:rPr>
        <w:t>17</w:t>
      </w:r>
      <w:r>
        <w:rPr>
          <w:noProof/>
        </w:rPr>
        <w:fldChar w:fldCharType="end"/>
      </w:r>
    </w:p>
    <w:p w14:paraId="5D1E2874" w14:textId="09CD345F"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_Toc138151820 \h </w:instrText>
      </w:r>
      <w:r>
        <w:rPr>
          <w:noProof/>
        </w:rPr>
      </w:r>
      <w:r>
        <w:rPr>
          <w:noProof/>
        </w:rPr>
        <w:fldChar w:fldCharType="separate"/>
      </w:r>
      <w:r>
        <w:rPr>
          <w:noProof/>
        </w:rPr>
        <w:t>17</w:t>
      </w:r>
      <w:r>
        <w:rPr>
          <w:noProof/>
        </w:rPr>
        <w:fldChar w:fldCharType="end"/>
      </w:r>
    </w:p>
    <w:p w14:paraId="6902D390" w14:textId="4FE033C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_Toc138151821 \h </w:instrText>
      </w:r>
      <w:r>
        <w:rPr>
          <w:noProof/>
        </w:rPr>
      </w:r>
      <w:r>
        <w:rPr>
          <w:noProof/>
        </w:rPr>
        <w:fldChar w:fldCharType="separate"/>
      </w:r>
      <w:r>
        <w:rPr>
          <w:noProof/>
        </w:rPr>
        <w:t>17</w:t>
      </w:r>
      <w:r>
        <w:rPr>
          <w:noProof/>
        </w:rPr>
        <w:fldChar w:fldCharType="end"/>
      </w:r>
    </w:p>
    <w:p w14:paraId="2C7B2AF5" w14:textId="2D051C9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_Toc138151822 \h </w:instrText>
      </w:r>
      <w:r>
        <w:rPr>
          <w:noProof/>
        </w:rPr>
      </w:r>
      <w:r>
        <w:rPr>
          <w:noProof/>
        </w:rPr>
        <w:fldChar w:fldCharType="separate"/>
      </w:r>
      <w:r>
        <w:rPr>
          <w:noProof/>
        </w:rPr>
        <w:t>17</w:t>
      </w:r>
      <w:r>
        <w:rPr>
          <w:noProof/>
        </w:rPr>
        <w:fldChar w:fldCharType="end"/>
      </w:r>
    </w:p>
    <w:p w14:paraId="0C2BC536" w14:textId="2417CDF4"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_Toc138151823 \h </w:instrText>
      </w:r>
      <w:r>
        <w:rPr>
          <w:noProof/>
        </w:rPr>
      </w:r>
      <w:r>
        <w:rPr>
          <w:noProof/>
        </w:rPr>
        <w:fldChar w:fldCharType="separate"/>
      </w:r>
      <w:r>
        <w:rPr>
          <w:noProof/>
        </w:rPr>
        <w:t>17</w:t>
      </w:r>
      <w:r>
        <w:rPr>
          <w:noProof/>
        </w:rPr>
        <w:fldChar w:fldCharType="end"/>
      </w:r>
    </w:p>
    <w:p w14:paraId="063951AF" w14:textId="18A655BE"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_Toc138151824 \h </w:instrText>
      </w:r>
      <w:r>
        <w:rPr>
          <w:noProof/>
        </w:rPr>
      </w:r>
      <w:r>
        <w:rPr>
          <w:noProof/>
        </w:rPr>
        <w:fldChar w:fldCharType="separate"/>
      </w:r>
      <w:r>
        <w:rPr>
          <w:noProof/>
        </w:rPr>
        <w:t>17</w:t>
      </w:r>
      <w:r>
        <w:rPr>
          <w:noProof/>
        </w:rPr>
        <w:fldChar w:fldCharType="end"/>
      </w:r>
    </w:p>
    <w:p w14:paraId="5FFF485E" w14:textId="2945F0D1"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_Toc138151825 \h </w:instrText>
      </w:r>
      <w:r>
        <w:rPr>
          <w:noProof/>
        </w:rPr>
      </w:r>
      <w:r>
        <w:rPr>
          <w:noProof/>
        </w:rPr>
        <w:fldChar w:fldCharType="separate"/>
      </w:r>
      <w:r>
        <w:rPr>
          <w:noProof/>
        </w:rPr>
        <w:t>18</w:t>
      </w:r>
      <w:r>
        <w:rPr>
          <w:noProof/>
        </w:rPr>
        <w:fldChar w:fldCharType="end"/>
      </w:r>
    </w:p>
    <w:p w14:paraId="5F8814EA" w14:textId="45FEDCFA"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_Toc138151826 \h </w:instrText>
      </w:r>
      <w:r>
        <w:rPr>
          <w:noProof/>
        </w:rPr>
      </w:r>
      <w:r>
        <w:rPr>
          <w:noProof/>
        </w:rPr>
        <w:fldChar w:fldCharType="separate"/>
      </w:r>
      <w:r>
        <w:rPr>
          <w:noProof/>
        </w:rPr>
        <w:t>18</w:t>
      </w:r>
      <w:r>
        <w:rPr>
          <w:noProof/>
        </w:rPr>
        <w:fldChar w:fldCharType="end"/>
      </w:r>
    </w:p>
    <w:p w14:paraId="02973BE3" w14:textId="3BF6E10F"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_Toc138151827 \h </w:instrText>
      </w:r>
      <w:r>
        <w:rPr>
          <w:noProof/>
        </w:rPr>
      </w:r>
      <w:r>
        <w:rPr>
          <w:noProof/>
        </w:rPr>
        <w:fldChar w:fldCharType="separate"/>
      </w:r>
      <w:r>
        <w:rPr>
          <w:noProof/>
        </w:rPr>
        <w:t>18</w:t>
      </w:r>
      <w:r>
        <w:rPr>
          <w:noProof/>
        </w:rPr>
        <w:fldChar w:fldCharType="end"/>
      </w:r>
    </w:p>
    <w:p w14:paraId="7EE135FF" w14:textId="3C906A59"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_Toc138151828 \h </w:instrText>
      </w:r>
      <w:r>
        <w:rPr>
          <w:noProof/>
        </w:rPr>
      </w:r>
      <w:r>
        <w:rPr>
          <w:noProof/>
        </w:rPr>
        <w:fldChar w:fldCharType="separate"/>
      </w:r>
      <w:r>
        <w:rPr>
          <w:noProof/>
        </w:rPr>
        <w:t>18</w:t>
      </w:r>
      <w:r>
        <w:rPr>
          <w:noProof/>
        </w:rPr>
        <w:fldChar w:fldCharType="end"/>
      </w:r>
    </w:p>
    <w:p w14:paraId="20E1833C" w14:textId="6895813E"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fldLock="1"/>
      </w:r>
      <w:r>
        <w:rPr>
          <w:noProof/>
        </w:rPr>
        <w:instrText xml:space="preserve"> PAGEREF _Toc138151829 \h </w:instrText>
      </w:r>
      <w:r>
        <w:rPr>
          <w:noProof/>
        </w:rPr>
      </w:r>
      <w:r>
        <w:rPr>
          <w:noProof/>
        </w:rPr>
        <w:fldChar w:fldCharType="separate"/>
      </w:r>
      <w:r>
        <w:rPr>
          <w:noProof/>
        </w:rPr>
        <w:t>18</w:t>
      </w:r>
      <w:r>
        <w:rPr>
          <w:noProof/>
        </w:rPr>
        <w:fldChar w:fldCharType="end"/>
      </w:r>
    </w:p>
    <w:p w14:paraId="06744820" w14:textId="53009DF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_Toc138151830 \h </w:instrText>
      </w:r>
      <w:r>
        <w:rPr>
          <w:noProof/>
        </w:rPr>
      </w:r>
      <w:r>
        <w:rPr>
          <w:noProof/>
        </w:rPr>
        <w:fldChar w:fldCharType="separate"/>
      </w:r>
      <w:r>
        <w:rPr>
          <w:noProof/>
        </w:rPr>
        <w:t>18</w:t>
      </w:r>
      <w:r>
        <w:rPr>
          <w:noProof/>
        </w:rPr>
        <w:fldChar w:fldCharType="end"/>
      </w:r>
    </w:p>
    <w:p w14:paraId="35FFB75C" w14:textId="70080AF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_Toc138151831 \h </w:instrText>
      </w:r>
      <w:r>
        <w:rPr>
          <w:noProof/>
        </w:rPr>
      </w:r>
      <w:r>
        <w:rPr>
          <w:noProof/>
        </w:rPr>
        <w:fldChar w:fldCharType="separate"/>
      </w:r>
      <w:r>
        <w:rPr>
          <w:noProof/>
        </w:rPr>
        <w:t>18</w:t>
      </w:r>
      <w:r>
        <w:rPr>
          <w:noProof/>
        </w:rPr>
        <w:fldChar w:fldCharType="end"/>
      </w:r>
    </w:p>
    <w:p w14:paraId="2E2A260E" w14:textId="1991D3FB"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_Toc138151832 \h </w:instrText>
      </w:r>
      <w:r>
        <w:rPr>
          <w:noProof/>
        </w:rPr>
      </w:r>
      <w:r>
        <w:rPr>
          <w:noProof/>
        </w:rPr>
        <w:fldChar w:fldCharType="separate"/>
      </w:r>
      <w:r>
        <w:rPr>
          <w:noProof/>
        </w:rPr>
        <w:t>18</w:t>
      </w:r>
      <w:r>
        <w:rPr>
          <w:noProof/>
        </w:rPr>
        <w:fldChar w:fldCharType="end"/>
      </w:r>
    </w:p>
    <w:p w14:paraId="2202B490" w14:textId="1CCAF9E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_Toc138151833 \h </w:instrText>
      </w:r>
      <w:r>
        <w:rPr>
          <w:noProof/>
        </w:rPr>
      </w:r>
      <w:r>
        <w:rPr>
          <w:noProof/>
        </w:rPr>
        <w:fldChar w:fldCharType="separate"/>
      </w:r>
      <w:r>
        <w:rPr>
          <w:noProof/>
        </w:rPr>
        <w:t>18</w:t>
      </w:r>
      <w:r>
        <w:rPr>
          <w:noProof/>
        </w:rPr>
        <w:fldChar w:fldCharType="end"/>
      </w:r>
    </w:p>
    <w:p w14:paraId="5CD5CB1B" w14:textId="11B6441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_Toc138151834 \h </w:instrText>
      </w:r>
      <w:r>
        <w:rPr>
          <w:noProof/>
        </w:rPr>
      </w:r>
      <w:r>
        <w:rPr>
          <w:noProof/>
        </w:rPr>
        <w:fldChar w:fldCharType="separate"/>
      </w:r>
      <w:r>
        <w:rPr>
          <w:noProof/>
        </w:rPr>
        <w:t>18</w:t>
      </w:r>
      <w:r>
        <w:rPr>
          <w:noProof/>
        </w:rPr>
        <w:fldChar w:fldCharType="end"/>
      </w:r>
    </w:p>
    <w:p w14:paraId="10DDC000" w14:textId="4E6C94A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_Toc138151835 \h </w:instrText>
      </w:r>
      <w:r>
        <w:rPr>
          <w:noProof/>
        </w:rPr>
      </w:r>
      <w:r>
        <w:rPr>
          <w:noProof/>
        </w:rPr>
        <w:fldChar w:fldCharType="separate"/>
      </w:r>
      <w:r>
        <w:rPr>
          <w:noProof/>
        </w:rPr>
        <w:t>19</w:t>
      </w:r>
      <w:r>
        <w:rPr>
          <w:noProof/>
        </w:rPr>
        <w:fldChar w:fldCharType="end"/>
      </w:r>
    </w:p>
    <w:p w14:paraId="261B76C6" w14:textId="78141D88"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_Toc138151836 \h </w:instrText>
      </w:r>
      <w:r>
        <w:rPr>
          <w:noProof/>
        </w:rPr>
      </w:r>
      <w:r>
        <w:rPr>
          <w:noProof/>
        </w:rPr>
        <w:fldChar w:fldCharType="separate"/>
      </w:r>
      <w:r>
        <w:rPr>
          <w:noProof/>
        </w:rPr>
        <w:t>19</w:t>
      </w:r>
      <w:r>
        <w:rPr>
          <w:noProof/>
        </w:rPr>
        <w:fldChar w:fldCharType="end"/>
      </w:r>
    </w:p>
    <w:p w14:paraId="06A85B4E" w14:textId="23647666"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_Toc138151837 \h </w:instrText>
      </w:r>
      <w:r>
        <w:rPr>
          <w:noProof/>
        </w:rPr>
      </w:r>
      <w:r>
        <w:rPr>
          <w:noProof/>
        </w:rPr>
        <w:fldChar w:fldCharType="separate"/>
      </w:r>
      <w:r>
        <w:rPr>
          <w:noProof/>
        </w:rPr>
        <w:t>19</w:t>
      </w:r>
      <w:r>
        <w:rPr>
          <w:noProof/>
        </w:rPr>
        <w:fldChar w:fldCharType="end"/>
      </w:r>
    </w:p>
    <w:p w14:paraId="03C37CDB" w14:textId="4BEFA324"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_Toc138151838 \h </w:instrText>
      </w:r>
      <w:r>
        <w:rPr>
          <w:noProof/>
        </w:rPr>
      </w:r>
      <w:r>
        <w:rPr>
          <w:noProof/>
        </w:rPr>
        <w:fldChar w:fldCharType="separate"/>
      </w:r>
      <w:r>
        <w:rPr>
          <w:noProof/>
        </w:rPr>
        <w:t>19</w:t>
      </w:r>
      <w:r>
        <w:rPr>
          <w:noProof/>
        </w:rPr>
        <w:fldChar w:fldCharType="end"/>
      </w:r>
    </w:p>
    <w:p w14:paraId="7D9995E7" w14:textId="3B64E3B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_Toc138151839 \h </w:instrText>
      </w:r>
      <w:r>
        <w:rPr>
          <w:noProof/>
        </w:rPr>
      </w:r>
      <w:r>
        <w:rPr>
          <w:noProof/>
        </w:rPr>
        <w:fldChar w:fldCharType="separate"/>
      </w:r>
      <w:r>
        <w:rPr>
          <w:noProof/>
        </w:rPr>
        <w:t>19</w:t>
      </w:r>
      <w:r>
        <w:rPr>
          <w:noProof/>
        </w:rPr>
        <w:fldChar w:fldCharType="end"/>
      </w:r>
    </w:p>
    <w:p w14:paraId="0818AF8A" w14:textId="52C3AA8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_Toc138151840 \h </w:instrText>
      </w:r>
      <w:r>
        <w:rPr>
          <w:noProof/>
        </w:rPr>
      </w:r>
      <w:r>
        <w:rPr>
          <w:noProof/>
        </w:rPr>
        <w:fldChar w:fldCharType="separate"/>
      </w:r>
      <w:r>
        <w:rPr>
          <w:noProof/>
        </w:rPr>
        <w:t>20</w:t>
      </w:r>
      <w:r>
        <w:rPr>
          <w:noProof/>
        </w:rPr>
        <w:fldChar w:fldCharType="end"/>
      </w:r>
    </w:p>
    <w:p w14:paraId="3612F4E9" w14:textId="7AEC4195"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_Toc138151841 \h </w:instrText>
      </w:r>
      <w:r>
        <w:rPr>
          <w:noProof/>
        </w:rPr>
      </w:r>
      <w:r>
        <w:rPr>
          <w:noProof/>
        </w:rPr>
        <w:fldChar w:fldCharType="separate"/>
      </w:r>
      <w:r>
        <w:rPr>
          <w:noProof/>
        </w:rPr>
        <w:t>20</w:t>
      </w:r>
      <w:r>
        <w:rPr>
          <w:noProof/>
        </w:rPr>
        <w:fldChar w:fldCharType="end"/>
      </w:r>
    </w:p>
    <w:p w14:paraId="104A55D4" w14:textId="21CC3C23"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_Toc138151842 \h </w:instrText>
      </w:r>
      <w:r>
        <w:rPr>
          <w:noProof/>
        </w:rPr>
      </w:r>
      <w:r>
        <w:rPr>
          <w:noProof/>
        </w:rPr>
        <w:fldChar w:fldCharType="separate"/>
      </w:r>
      <w:r>
        <w:rPr>
          <w:noProof/>
        </w:rPr>
        <w:t>20</w:t>
      </w:r>
      <w:r>
        <w:rPr>
          <w:noProof/>
        </w:rPr>
        <w:fldChar w:fldCharType="end"/>
      </w:r>
    </w:p>
    <w:p w14:paraId="0ECB6EED" w14:textId="31C19E9A"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_Toc138151843 \h </w:instrText>
      </w:r>
      <w:r>
        <w:rPr>
          <w:noProof/>
        </w:rPr>
      </w:r>
      <w:r>
        <w:rPr>
          <w:noProof/>
        </w:rPr>
        <w:fldChar w:fldCharType="separate"/>
      </w:r>
      <w:r>
        <w:rPr>
          <w:noProof/>
        </w:rPr>
        <w:t>21</w:t>
      </w:r>
      <w:r>
        <w:rPr>
          <w:noProof/>
        </w:rPr>
        <w:fldChar w:fldCharType="end"/>
      </w:r>
    </w:p>
    <w:p w14:paraId="2D6B2376" w14:textId="4C5AA6F8"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_Toc138151844 \h </w:instrText>
      </w:r>
      <w:r>
        <w:rPr>
          <w:noProof/>
        </w:rPr>
      </w:r>
      <w:r>
        <w:rPr>
          <w:noProof/>
        </w:rPr>
        <w:fldChar w:fldCharType="separate"/>
      </w:r>
      <w:r>
        <w:rPr>
          <w:noProof/>
        </w:rPr>
        <w:t>21</w:t>
      </w:r>
      <w:r>
        <w:rPr>
          <w:noProof/>
        </w:rPr>
        <w:fldChar w:fldCharType="end"/>
      </w:r>
    </w:p>
    <w:p w14:paraId="023C238A" w14:textId="4A9D4C55"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_Toc138151845 \h </w:instrText>
      </w:r>
      <w:r>
        <w:rPr>
          <w:noProof/>
        </w:rPr>
      </w:r>
      <w:r>
        <w:rPr>
          <w:noProof/>
        </w:rPr>
        <w:fldChar w:fldCharType="separate"/>
      </w:r>
      <w:r>
        <w:rPr>
          <w:noProof/>
        </w:rPr>
        <w:t>21</w:t>
      </w:r>
      <w:r>
        <w:rPr>
          <w:noProof/>
        </w:rPr>
        <w:fldChar w:fldCharType="end"/>
      </w:r>
    </w:p>
    <w:p w14:paraId="582C050D" w14:textId="63D06146"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_Toc138151846 \h </w:instrText>
      </w:r>
      <w:r>
        <w:rPr>
          <w:noProof/>
        </w:rPr>
      </w:r>
      <w:r>
        <w:rPr>
          <w:noProof/>
        </w:rPr>
        <w:fldChar w:fldCharType="separate"/>
      </w:r>
      <w:r>
        <w:rPr>
          <w:noProof/>
        </w:rPr>
        <w:t>22</w:t>
      </w:r>
      <w:r>
        <w:rPr>
          <w:noProof/>
        </w:rPr>
        <w:fldChar w:fldCharType="end"/>
      </w:r>
    </w:p>
    <w:p w14:paraId="2BCAAC1A" w14:textId="19652CB2"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_Toc138151847 \h </w:instrText>
      </w:r>
      <w:r>
        <w:rPr>
          <w:noProof/>
        </w:rPr>
      </w:r>
      <w:r>
        <w:rPr>
          <w:noProof/>
        </w:rPr>
        <w:fldChar w:fldCharType="separate"/>
      </w:r>
      <w:r>
        <w:rPr>
          <w:noProof/>
        </w:rPr>
        <w:t>22</w:t>
      </w:r>
      <w:r>
        <w:rPr>
          <w:noProof/>
        </w:rPr>
        <w:fldChar w:fldCharType="end"/>
      </w:r>
    </w:p>
    <w:p w14:paraId="19392CE7" w14:textId="173D8715"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fldLock="1"/>
      </w:r>
      <w:r>
        <w:rPr>
          <w:noProof/>
        </w:rPr>
        <w:instrText xml:space="preserve"> PAGEREF _Toc138151848 \h </w:instrText>
      </w:r>
      <w:r>
        <w:rPr>
          <w:noProof/>
        </w:rPr>
      </w:r>
      <w:r>
        <w:rPr>
          <w:noProof/>
        </w:rPr>
        <w:fldChar w:fldCharType="separate"/>
      </w:r>
      <w:r>
        <w:rPr>
          <w:noProof/>
        </w:rPr>
        <w:t>22</w:t>
      </w:r>
      <w:r>
        <w:rPr>
          <w:noProof/>
        </w:rPr>
        <w:fldChar w:fldCharType="end"/>
      </w:r>
    </w:p>
    <w:p w14:paraId="417C4A06" w14:textId="7743BDB9"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fldLock="1"/>
      </w:r>
      <w:r>
        <w:rPr>
          <w:noProof/>
        </w:rPr>
        <w:instrText xml:space="preserve"> PAGEREF _Toc138151849 \h </w:instrText>
      </w:r>
      <w:r>
        <w:rPr>
          <w:noProof/>
        </w:rPr>
      </w:r>
      <w:r>
        <w:rPr>
          <w:noProof/>
        </w:rPr>
        <w:fldChar w:fldCharType="separate"/>
      </w:r>
      <w:r>
        <w:rPr>
          <w:noProof/>
        </w:rPr>
        <w:t>23</w:t>
      </w:r>
      <w:r>
        <w:rPr>
          <w:noProof/>
        </w:rPr>
        <w:fldChar w:fldCharType="end"/>
      </w:r>
    </w:p>
    <w:p w14:paraId="5830932F" w14:textId="215C8C6A"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fldLock="1"/>
      </w:r>
      <w:r>
        <w:rPr>
          <w:noProof/>
        </w:rPr>
        <w:instrText xml:space="preserve"> PAGEREF _Toc138151850 \h </w:instrText>
      </w:r>
      <w:r>
        <w:rPr>
          <w:noProof/>
        </w:rPr>
      </w:r>
      <w:r>
        <w:rPr>
          <w:noProof/>
        </w:rPr>
        <w:fldChar w:fldCharType="separate"/>
      </w:r>
      <w:r>
        <w:rPr>
          <w:noProof/>
        </w:rPr>
        <w:t>23</w:t>
      </w:r>
      <w:r>
        <w:rPr>
          <w:noProof/>
        </w:rPr>
        <w:fldChar w:fldCharType="end"/>
      </w:r>
    </w:p>
    <w:p w14:paraId="5A8B4518" w14:textId="1061F164"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_Toc138151851 \h </w:instrText>
      </w:r>
      <w:r>
        <w:rPr>
          <w:noProof/>
        </w:rPr>
      </w:r>
      <w:r>
        <w:rPr>
          <w:noProof/>
        </w:rPr>
        <w:fldChar w:fldCharType="separate"/>
      </w:r>
      <w:r>
        <w:rPr>
          <w:noProof/>
        </w:rPr>
        <w:t>23</w:t>
      </w:r>
      <w:r>
        <w:rPr>
          <w:noProof/>
        </w:rPr>
        <w:fldChar w:fldCharType="end"/>
      </w:r>
    </w:p>
    <w:p w14:paraId="2BE68D73" w14:textId="5C17FB4C"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_Toc138151852 \h </w:instrText>
      </w:r>
      <w:r>
        <w:rPr>
          <w:noProof/>
        </w:rPr>
      </w:r>
      <w:r>
        <w:rPr>
          <w:noProof/>
        </w:rPr>
        <w:fldChar w:fldCharType="separate"/>
      </w:r>
      <w:r>
        <w:rPr>
          <w:noProof/>
        </w:rPr>
        <w:t>23</w:t>
      </w:r>
      <w:r>
        <w:rPr>
          <w:noProof/>
        </w:rPr>
        <w:fldChar w:fldCharType="end"/>
      </w:r>
    </w:p>
    <w:p w14:paraId="46CD458D" w14:textId="5283F27F"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_Toc138151853 \h </w:instrText>
      </w:r>
      <w:r>
        <w:rPr>
          <w:noProof/>
        </w:rPr>
      </w:r>
      <w:r>
        <w:rPr>
          <w:noProof/>
        </w:rPr>
        <w:fldChar w:fldCharType="separate"/>
      </w:r>
      <w:r>
        <w:rPr>
          <w:noProof/>
        </w:rPr>
        <w:t>23</w:t>
      </w:r>
      <w:r>
        <w:rPr>
          <w:noProof/>
        </w:rPr>
        <w:fldChar w:fldCharType="end"/>
      </w:r>
    </w:p>
    <w:p w14:paraId="4BF204B8" w14:textId="6688C2A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_Toc138151854 \h </w:instrText>
      </w:r>
      <w:r>
        <w:rPr>
          <w:noProof/>
        </w:rPr>
      </w:r>
      <w:r>
        <w:rPr>
          <w:noProof/>
        </w:rPr>
        <w:fldChar w:fldCharType="separate"/>
      </w:r>
      <w:r>
        <w:rPr>
          <w:noProof/>
        </w:rPr>
        <w:t>23</w:t>
      </w:r>
      <w:r>
        <w:rPr>
          <w:noProof/>
        </w:rPr>
        <w:fldChar w:fldCharType="end"/>
      </w:r>
    </w:p>
    <w:p w14:paraId="1EABE029" w14:textId="4E9F3462"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_Toc138151855 \h </w:instrText>
      </w:r>
      <w:r>
        <w:rPr>
          <w:noProof/>
        </w:rPr>
      </w:r>
      <w:r>
        <w:rPr>
          <w:noProof/>
        </w:rPr>
        <w:fldChar w:fldCharType="separate"/>
      </w:r>
      <w:r>
        <w:rPr>
          <w:noProof/>
        </w:rPr>
        <w:t>24</w:t>
      </w:r>
      <w:r>
        <w:rPr>
          <w:noProof/>
        </w:rPr>
        <w:fldChar w:fldCharType="end"/>
      </w:r>
    </w:p>
    <w:p w14:paraId="42C34C27" w14:textId="10844702"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_Toc138151856 \h </w:instrText>
      </w:r>
      <w:r>
        <w:rPr>
          <w:noProof/>
        </w:rPr>
      </w:r>
      <w:r>
        <w:rPr>
          <w:noProof/>
        </w:rPr>
        <w:fldChar w:fldCharType="separate"/>
      </w:r>
      <w:r>
        <w:rPr>
          <w:noProof/>
        </w:rPr>
        <w:t>24</w:t>
      </w:r>
      <w:r>
        <w:rPr>
          <w:noProof/>
        </w:rPr>
        <w:fldChar w:fldCharType="end"/>
      </w:r>
    </w:p>
    <w:p w14:paraId="594D440A" w14:textId="372A3CB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_Toc138151857 \h </w:instrText>
      </w:r>
      <w:r>
        <w:rPr>
          <w:noProof/>
        </w:rPr>
      </w:r>
      <w:r>
        <w:rPr>
          <w:noProof/>
        </w:rPr>
        <w:fldChar w:fldCharType="separate"/>
      </w:r>
      <w:r>
        <w:rPr>
          <w:noProof/>
        </w:rPr>
        <w:t>24</w:t>
      </w:r>
      <w:r>
        <w:rPr>
          <w:noProof/>
        </w:rPr>
        <w:fldChar w:fldCharType="end"/>
      </w:r>
    </w:p>
    <w:p w14:paraId="0438259A" w14:textId="5376A400"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_Toc138151858 \h </w:instrText>
      </w:r>
      <w:r>
        <w:rPr>
          <w:noProof/>
        </w:rPr>
      </w:r>
      <w:r>
        <w:rPr>
          <w:noProof/>
        </w:rPr>
        <w:fldChar w:fldCharType="separate"/>
      </w:r>
      <w:r>
        <w:rPr>
          <w:noProof/>
        </w:rPr>
        <w:t>24</w:t>
      </w:r>
      <w:r>
        <w:rPr>
          <w:noProof/>
        </w:rPr>
        <w:fldChar w:fldCharType="end"/>
      </w:r>
    </w:p>
    <w:p w14:paraId="790742FC" w14:textId="6B2BCF01"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_Toc138151859 \h </w:instrText>
      </w:r>
      <w:r>
        <w:rPr>
          <w:noProof/>
        </w:rPr>
      </w:r>
      <w:r>
        <w:rPr>
          <w:noProof/>
        </w:rPr>
        <w:fldChar w:fldCharType="separate"/>
      </w:r>
      <w:r>
        <w:rPr>
          <w:noProof/>
        </w:rPr>
        <w:t>24</w:t>
      </w:r>
      <w:r>
        <w:rPr>
          <w:noProof/>
        </w:rPr>
        <w:fldChar w:fldCharType="end"/>
      </w:r>
    </w:p>
    <w:p w14:paraId="26A1A6AC" w14:textId="4C72E63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_Toc138151860 \h </w:instrText>
      </w:r>
      <w:r>
        <w:rPr>
          <w:noProof/>
        </w:rPr>
      </w:r>
      <w:r>
        <w:rPr>
          <w:noProof/>
        </w:rPr>
        <w:fldChar w:fldCharType="separate"/>
      </w:r>
      <w:r>
        <w:rPr>
          <w:noProof/>
        </w:rPr>
        <w:t>24</w:t>
      </w:r>
      <w:r>
        <w:rPr>
          <w:noProof/>
        </w:rPr>
        <w:fldChar w:fldCharType="end"/>
      </w:r>
    </w:p>
    <w:p w14:paraId="2283E855" w14:textId="724AF3B3"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_Toc138151861 \h </w:instrText>
      </w:r>
      <w:r>
        <w:rPr>
          <w:noProof/>
        </w:rPr>
      </w:r>
      <w:r>
        <w:rPr>
          <w:noProof/>
        </w:rPr>
        <w:fldChar w:fldCharType="separate"/>
      </w:r>
      <w:r>
        <w:rPr>
          <w:noProof/>
        </w:rPr>
        <w:t>24</w:t>
      </w:r>
      <w:r>
        <w:rPr>
          <w:noProof/>
        </w:rPr>
        <w:fldChar w:fldCharType="end"/>
      </w:r>
    </w:p>
    <w:p w14:paraId="3974C22C" w14:textId="67393D3C"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_Toc138151862 \h </w:instrText>
      </w:r>
      <w:r>
        <w:rPr>
          <w:noProof/>
        </w:rPr>
      </w:r>
      <w:r>
        <w:rPr>
          <w:noProof/>
        </w:rPr>
        <w:fldChar w:fldCharType="separate"/>
      </w:r>
      <w:r>
        <w:rPr>
          <w:noProof/>
        </w:rPr>
        <w:t>25</w:t>
      </w:r>
      <w:r>
        <w:rPr>
          <w:noProof/>
        </w:rPr>
        <w:fldChar w:fldCharType="end"/>
      </w:r>
    </w:p>
    <w:p w14:paraId="4F49DBCA" w14:textId="51A47D57"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_Toc138151863 \h </w:instrText>
      </w:r>
      <w:r>
        <w:rPr>
          <w:noProof/>
        </w:rPr>
      </w:r>
      <w:r>
        <w:rPr>
          <w:noProof/>
        </w:rPr>
        <w:fldChar w:fldCharType="separate"/>
      </w:r>
      <w:r>
        <w:rPr>
          <w:noProof/>
        </w:rPr>
        <w:t>25</w:t>
      </w:r>
      <w:r>
        <w:rPr>
          <w:noProof/>
        </w:rPr>
        <w:fldChar w:fldCharType="end"/>
      </w:r>
    </w:p>
    <w:p w14:paraId="5F81AB00" w14:textId="5E6DFEAE"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Ingest) interface</w:t>
      </w:r>
      <w:r>
        <w:rPr>
          <w:noProof/>
        </w:rPr>
        <w:tab/>
      </w:r>
      <w:r>
        <w:rPr>
          <w:noProof/>
        </w:rPr>
        <w:fldChar w:fldCharType="begin" w:fldLock="1"/>
      </w:r>
      <w:r>
        <w:rPr>
          <w:noProof/>
        </w:rPr>
        <w:instrText xml:space="preserve"> PAGEREF _Toc138151864 \h </w:instrText>
      </w:r>
      <w:r>
        <w:rPr>
          <w:noProof/>
        </w:rPr>
      </w:r>
      <w:r>
        <w:rPr>
          <w:noProof/>
        </w:rPr>
        <w:fldChar w:fldCharType="separate"/>
      </w:r>
      <w:r>
        <w:rPr>
          <w:noProof/>
        </w:rPr>
        <w:t>25</w:t>
      </w:r>
      <w:r>
        <w:rPr>
          <w:noProof/>
        </w:rPr>
        <w:fldChar w:fldCharType="end"/>
      </w:r>
    </w:p>
    <w:p w14:paraId="0C89F7F1" w14:textId="53356988"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_Toc138151865 \h </w:instrText>
      </w:r>
      <w:r>
        <w:rPr>
          <w:noProof/>
        </w:rPr>
      </w:r>
      <w:r>
        <w:rPr>
          <w:noProof/>
        </w:rPr>
        <w:fldChar w:fldCharType="separate"/>
      </w:r>
      <w:r>
        <w:rPr>
          <w:noProof/>
        </w:rPr>
        <w:t>25</w:t>
      </w:r>
      <w:r>
        <w:rPr>
          <w:noProof/>
        </w:rPr>
        <w:fldChar w:fldCharType="end"/>
      </w:r>
    </w:p>
    <w:p w14:paraId="23F9A355" w14:textId="073A147E"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_Toc138151866 \h </w:instrText>
      </w:r>
      <w:r>
        <w:rPr>
          <w:noProof/>
        </w:rPr>
      </w:r>
      <w:r>
        <w:rPr>
          <w:noProof/>
        </w:rPr>
        <w:fldChar w:fldCharType="separate"/>
      </w:r>
      <w:r>
        <w:rPr>
          <w:noProof/>
        </w:rPr>
        <w:t>25</w:t>
      </w:r>
      <w:r>
        <w:rPr>
          <w:noProof/>
        </w:rPr>
        <w:fldChar w:fldCharType="end"/>
      </w:r>
    </w:p>
    <w:p w14:paraId="3AFBB1FF" w14:textId="57EA0F0F"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_Toc138151867 \h </w:instrText>
      </w:r>
      <w:r>
        <w:rPr>
          <w:noProof/>
        </w:rPr>
      </w:r>
      <w:r>
        <w:rPr>
          <w:noProof/>
        </w:rPr>
        <w:fldChar w:fldCharType="separate"/>
      </w:r>
      <w:r>
        <w:rPr>
          <w:noProof/>
        </w:rPr>
        <w:t>25</w:t>
      </w:r>
      <w:r>
        <w:rPr>
          <w:noProof/>
        </w:rPr>
        <w:fldChar w:fldCharType="end"/>
      </w:r>
    </w:p>
    <w:p w14:paraId="64E84D5D" w14:textId="60EA9D13"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_Toc138151868 \h </w:instrText>
      </w:r>
      <w:r>
        <w:rPr>
          <w:noProof/>
        </w:rPr>
      </w:r>
      <w:r>
        <w:rPr>
          <w:noProof/>
        </w:rPr>
        <w:fldChar w:fldCharType="separate"/>
      </w:r>
      <w:r>
        <w:rPr>
          <w:noProof/>
        </w:rPr>
        <w:t>26</w:t>
      </w:r>
      <w:r>
        <w:rPr>
          <w:noProof/>
        </w:rPr>
        <w:fldChar w:fldCharType="end"/>
      </w:r>
    </w:p>
    <w:p w14:paraId="3EECDECC" w14:textId="00F3BE7D"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_Toc138151869 \h </w:instrText>
      </w:r>
      <w:r>
        <w:rPr>
          <w:noProof/>
        </w:rPr>
      </w:r>
      <w:r>
        <w:rPr>
          <w:noProof/>
        </w:rPr>
        <w:fldChar w:fldCharType="separate"/>
      </w:r>
      <w:r>
        <w:rPr>
          <w:noProof/>
        </w:rPr>
        <w:t>26</w:t>
      </w:r>
      <w:r>
        <w:rPr>
          <w:noProof/>
        </w:rPr>
        <w:fldChar w:fldCharType="end"/>
      </w:r>
    </w:p>
    <w:p w14:paraId="202C152C" w14:textId="0DD6D9AC"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_Toc138151870 \h </w:instrText>
      </w:r>
      <w:r>
        <w:rPr>
          <w:noProof/>
        </w:rPr>
      </w:r>
      <w:r>
        <w:rPr>
          <w:noProof/>
        </w:rPr>
        <w:fldChar w:fldCharType="separate"/>
      </w:r>
      <w:r>
        <w:rPr>
          <w:noProof/>
        </w:rPr>
        <w:t>26</w:t>
      </w:r>
      <w:r>
        <w:rPr>
          <w:noProof/>
        </w:rPr>
        <w:fldChar w:fldCharType="end"/>
      </w:r>
    </w:p>
    <w:p w14:paraId="56350363" w14:textId="50FF5EEA"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_Toc138151871 \h </w:instrText>
      </w:r>
      <w:r>
        <w:rPr>
          <w:noProof/>
        </w:rPr>
      </w:r>
      <w:r>
        <w:rPr>
          <w:noProof/>
        </w:rPr>
        <w:fldChar w:fldCharType="separate"/>
      </w:r>
      <w:r>
        <w:rPr>
          <w:noProof/>
        </w:rPr>
        <w:t>26</w:t>
      </w:r>
      <w:r>
        <w:rPr>
          <w:noProof/>
        </w:rPr>
        <w:fldChar w:fldCharType="end"/>
      </w:r>
    </w:p>
    <w:p w14:paraId="4ACFD4F7" w14:textId="2020C78E"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_Toc138151872 \h </w:instrText>
      </w:r>
      <w:r>
        <w:rPr>
          <w:noProof/>
        </w:rPr>
      </w:r>
      <w:r>
        <w:rPr>
          <w:noProof/>
        </w:rPr>
        <w:fldChar w:fldCharType="separate"/>
      </w:r>
      <w:r>
        <w:rPr>
          <w:noProof/>
        </w:rPr>
        <w:t>26</w:t>
      </w:r>
      <w:r>
        <w:rPr>
          <w:noProof/>
        </w:rPr>
        <w:fldChar w:fldCharType="end"/>
      </w:r>
    </w:p>
    <w:p w14:paraId="2229E611" w14:textId="0DBF573F"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_Toc138151873 \h </w:instrText>
      </w:r>
      <w:r>
        <w:rPr>
          <w:noProof/>
        </w:rPr>
      </w:r>
      <w:r>
        <w:rPr>
          <w:noProof/>
        </w:rPr>
        <w:fldChar w:fldCharType="separate"/>
      </w:r>
      <w:r>
        <w:rPr>
          <w:noProof/>
        </w:rPr>
        <w:t>26</w:t>
      </w:r>
      <w:r>
        <w:rPr>
          <w:noProof/>
        </w:rPr>
        <w:fldChar w:fldCharType="end"/>
      </w:r>
    </w:p>
    <w:p w14:paraId="3C6BE7F4" w14:textId="360B9FD4"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_Toc138151874 \h </w:instrText>
      </w:r>
      <w:r>
        <w:rPr>
          <w:noProof/>
        </w:rPr>
      </w:r>
      <w:r>
        <w:rPr>
          <w:noProof/>
        </w:rPr>
        <w:fldChar w:fldCharType="separate"/>
      </w:r>
      <w:r>
        <w:rPr>
          <w:noProof/>
        </w:rPr>
        <w:t>26</w:t>
      </w:r>
      <w:r>
        <w:rPr>
          <w:noProof/>
        </w:rPr>
        <w:fldChar w:fldCharType="end"/>
      </w:r>
    </w:p>
    <w:p w14:paraId="12AE43F3" w14:textId="46D99BE1"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_Toc138151875 \h </w:instrText>
      </w:r>
      <w:r>
        <w:rPr>
          <w:noProof/>
        </w:rPr>
      </w:r>
      <w:r>
        <w:rPr>
          <w:noProof/>
        </w:rPr>
        <w:fldChar w:fldCharType="separate"/>
      </w:r>
      <w:r>
        <w:rPr>
          <w:noProof/>
        </w:rPr>
        <w:t>27</w:t>
      </w:r>
      <w:r>
        <w:rPr>
          <w:noProof/>
        </w:rPr>
        <w:fldChar w:fldCharType="end"/>
      </w:r>
    </w:p>
    <w:p w14:paraId="42717F9E" w14:textId="2D26B1EE"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_Toc138151876 \h </w:instrText>
      </w:r>
      <w:r>
        <w:rPr>
          <w:noProof/>
        </w:rPr>
      </w:r>
      <w:r>
        <w:rPr>
          <w:noProof/>
        </w:rPr>
        <w:fldChar w:fldCharType="separate"/>
      </w:r>
      <w:r>
        <w:rPr>
          <w:noProof/>
        </w:rPr>
        <w:t>27</w:t>
      </w:r>
      <w:r>
        <w:rPr>
          <w:noProof/>
        </w:rPr>
        <w:fldChar w:fldCharType="end"/>
      </w:r>
    </w:p>
    <w:p w14:paraId="1739AF09" w14:textId="65ACEE92"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_Toc138151877 \h </w:instrText>
      </w:r>
      <w:r>
        <w:rPr>
          <w:noProof/>
        </w:rPr>
      </w:r>
      <w:r>
        <w:rPr>
          <w:noProof/>
        </w:rPr>
        <w:fldChar w:fldCharType="separate"/>
      </w:r>
      <w:r>
        <w:rPr>
          <w:noProof/>
        </w:rPr>
        <w:t>27</w:t>
      </w:r>
      <w:r>
        <w:rPr>
          <w:noProof/>
        </w:rPr>
        <w:fldChar w:fldCharType="end"/>
      </w:r>
    </w:p>
    <w:p w14:paraId="1AFCAF8F" w14:textId="2B0E45C2"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_Toc138151878 \h </w:instrText>
      </w:r>
      <w:r>
        <w:rPr>
          <w:noProof/>
        </w:rPr>
      </w:r>
      <w:r>
        <w:rPr>
          <w:noProof/>
        </w:rPr>
        <w:fldChar w:fldCharType="separate"/>
      </w:r>
      <w:r>
        <w:rPr>
          <w:noProof/>
        </w:rPr>
        <w:t>28</w:t>
      </w:r>
      <w:r>
        <w:rPr>
          <w:noProof/>
        </w:rPr>
        <w:fldChar w:fldCharType="end"/>
      </w:r>
    </w:p>
    <w:p w14:paraId="6AE7B8C5" w14:textId="6912616E"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_Toc138151879 \h </w:instrText>
      </w:r>
      <w:r>
        <w:rPr>
          <w:noProof/>
        </w:rPr>
      </w:r>
      <w:r>
        <w:rPr>
          <w:noProof/>
        </w:rPr>
        <w:fldChar w:fldCharType="separate"/>
      </w:r>
      <w:r>
        <w:rPr>
          <w:noProof/>
        </w:rPr>
        <w:t>28</w:t>
      </w:r>
      <w:r>
        <w:rPr>
          <w:noProof/>
        </w:rPr>
        <w:fldChar w:fldCharType="end"/>
      </w:r>
    </w:p>
    <w:p w14:paraId="56A843C4" w14:textId="41C98AF0"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_Toc138151880 \h </w:instrText>
      </w:r>
      <w:r>
        <w:rPr>
          <w:noProof/>
        </w:rPr>
      </w:r>
      <w:r>
        <w:rPr>
          <w:noProof/>
        </w:rPr>
        <w:fldChar w:fldCharType="separate"/>
      </w:r>
      <w:r>
        <w:rPr>
          <w:noProof/>
        </w:rPr>
        <w:t>29</w:t>
      </w:r>
      <w:r>
        <w:rPr>
          <w:noProof/>
        </w:rPr>
        <w:fldChar w:fldCharType="end"/>
      </w:r>
    </w:p>
    <w:p w14:paraId="103CAD1E" w14:textId="6EA87A86"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_Toc138151881 \h </w:instrText>
      </w:r>
      <w:r>
        <w:rPr>
          <w:noProof/>
        </w:rPr>
      </w:r>
      <w:r>
        <w:rPr>
          <w:noProof/>
        </w:rPr>
        <w:fldChar w:fldCharType="separate"/>
      </w:r>
      <w:r>
        <w:rPr>
          <w:noProof/>
        </w:rPr>
        <w:t>29</w:t>
      </w:r>
      <w:r>
        <w:rPr>
          <w:noProof/>
        </w:rPr>
        <w:fldChar w:fldCharType="end"/>
      </w:r>
    </w:p>
    <w:p w14:paraId="02CA157E" w14:textId="555EEAA8"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_Toc138151882 \h </w:instrText>
      </w:r>
      <w:r>
        <w:rPr>
          <w:noProof/>
        </w:rPr>
      </w:r>
      <w:r>
        <w:rPr>
          <w:noProof/>
        </w:rPr>
        <w:fldChar w:fldCharType="separate"/>
      </w:r>
      <w:r>
        <w:rPr>
          <w:noProof/>
        </w:rPr>
        <w:t>29</w:t>
      </w:r>
      <w:r>
        <w:rPr>
          <w:noProof/>
        </w:rPr>
        <w:fldChar w:fldCharType="end"/>
      </w:r>
    </w:p>
    <w:p w14:paraId="1DA74217" w14:textId="25C198FF"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_Toc138151883 \h </w:instrText>
      </w:r>
      <w:r>
        <w:rPr>
          <w:noProof/>
        </w:rPr>
      </w:r>
      <w:r>
        <w:rPr>
          <w:noProof/>
        </w:rPr>
        <w:fldChar w:fldCharType="separate"/>
      </w:r>
      <w:r>
        <w:rPr>
          <w:noProof/>
        </w:rPr>
        <w:t>29</w:t>
      </w:r>
      <w:r>
        <w:rPr>
          <w:noProof/>
        </w:rPr>
        <w:fldChar w:fldCharType="end"/>
      </w:r>
    </w:p>
    <w:p w14:paraId="349F327E" w14:textId="54C3A3C5"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_Toc138151884 \h </w:instrText>
      </w:r>
      <w:r>
        <w:rPr>
          <w:noProof/>
        </w:rPr>
      </w:r>
      <w:r>
        <w:rPr>
          <w:noProof/>
        </w:rPr>
        <w:fldChar w:fldCharType="separate"/>
      </w:r>
      <w:r>
        <w:rPr>
          <w:noProof/>
        </w:rPr>
        <w:t>30</w:t>
      </w:r>
      <w:r>
        <w:rPr>
          <w:noProof/>
        </w:rPr>
        <w:fldChar w:fldCharType="end"/>
      </w:r>
    </w:p>
    <w:p w14:paraId="5A60D6DA" w14:textId="4A18A92E"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_Toc138151885 \h </w:instrText>
      </w:r>
      <w:r>
        <w:rPr>
          <w:noProof/>
        </w:rPr>
      </w:r>
      <w:r>
        <w:rPr>
          <w:noProof/>
        </w:rPr>
        <w:fldChar w:fldCharType="separate"/>
      </w:r>
      <w:r>
        <w:rPr>
          <w:noProof/>
        </w:rPr>
        <w:t>30</w:t>
      </w:r>
      <w:r>
        <w:rPr>
          <w:noProof/>
        </w:rPr>
        <w:fldChar w:fldCharType="end"/>
      </w:r>
    </w:p>
    <w:p w14:paraId="501F432F" w14:textId="604290B2"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_Toc138151886 \h </w:instrText>
      </w:r>
      <w:r>
        <w:rPr>
          <w:noProof/>
        </w:rPr>
      </w:r>
      <w:r>
        <w:rPr>
          <w:noProof/>
        </w:rPr>
        <w:fldChar w:fldCharType="separate"/>
      </w:r>
      <w:r>
        <w:rPr>
          <w:noProof/>
        </w:rPr>
        <w:t>30</w:t>
      </w:r>
      <w:r>
        <w:rPr>
          <w:noProof/>
        </w:rPr>
        <w:fldChar w:fldCharType="end"/>
      </w:r>
    </w:p>
    <w:p w14:paraId="5A6141AE" w14:textId="566D55D2"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_Toc138151887 \h </w:instrText>
      </w:r>
      <w:r>
        <w:rPr>
          <w:noProof/>
        </w:rPr>
      </w:r>
      <w:r>
        <w:rPr>
          <w:noProof/>
        </w:rPr>
        <w:fldChar w:fldCharType="separate"/>
      </w:r>
      <w:r>
        <w:rPr>
          <w:noProof/>
        </w:rPr>
        <w:t>30</w:t>
      </w:r>
      <w:r>
        <w:rPr>
          <w:noProof/>
        </w:rPr>
        <w:fldChar w:fldCharType="end"/>
      </w:r>
    </w:p>
    <w:p w14:paraId="6021A7B8" w14:textId="7CFEA42F"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_Toc138151888 \h </w:instrText>
      </w:r>
      <w:r>
        <w:rPr>
          <w:noProof/>
        </w:rPr>
      </w:r>
      <w:r>
        <w:rPr>
          <w:noProof/>
        </w:rPr>
        <w:fldChar w:fldCharType="separate"/>
      </w:r>
      <w:r>
        <w:rPr>
          <w:noProof/>
        </w:rPr>
        <w:t>30</w:t>
      </w:r>
      <w:r>
        <w:rPr>
          <w:noProof/>
        </w:rPr>
        <w:fldChar w:fldCharType="end"/>
      </w:r>
    </w:p>
    <w:p w14:paraId="062C332F" w14:textId="44D08FA9"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_Toc138151889 \h </w:instrText>
      </w:r>
      <w:r>
        <w:rPr>
          <w:noProof/>
        </w:rPr>
      </w:r>
      <w:r>
        <w:rPr>
          <w:noProof/>
        </w:rPr>
        <w:fldChar w:fldCharType="separate"/>
      </w:r>
      <w:r>
        <w:rPr>
          <w:noProof/>
        </w:rPr>
        <w:t>30</w:t>
      </w:r>
      <w:r>
        <w:rPr>
          <w:noProof/>
        </w:rPr>
        <w:fldChar w:fldCharType="end"/>
      </w:r>
    </w:p>
    <w:p w14:paraId="68B456C8" w14:textId="5D017973"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_Toc138151890 \h </w:instrText>
      </w:r>
      <w:r>
        <w:rPr>
          <w:noProof/>
        </w:rPr>
      </w:r>
      <w:r>
        <w:rPr>
          <w:noProof/>
        </w:rPr>
        <w:fldChar w:fldCharType="separate"/>
      </w:r>
      <w:r>
        <w:rPr>
          <w:noProof/>
        </w:rPr>
        <w:t>32</w:t>
      </w:r>
      <w:r>
        <w:rPr>
          <w:noProof/>
        </w:rPr>
        <w:fldChar w:fldCharType="end"/>
      </w:r>
    </w:p>
    <w:p w14:paraId="69722626" w14:textId="5748CB3A"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_Toc138151891 \h </w:instrText>
      </w:r>
      <w:r>
        <w:rPr>
          <w:noProof/>
        </w:rPr>
      </w:r>
      <w:r>
        <w:rPr>
          <w:noProof/>
        </w:rPr>
        <w:fldChar w:fldCharType="separate"/>
      </w:r>
      <w:r>
        <w:rPr>
          <w:noProof/>
        </w:rPr>
        <w:t>32</w:t>
      </w:r>
      <w:r>
        <w:rPr>
          <w:noProof/>
        </w:rPr>
        <w:fldChar w:fldCharType="end"/>
      </w:r>
    </w:p>
    <w:p w14:paraId="5B2E646F" w14:textId="46ACC844"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9228C1">
        <w:rPr>
          <w:rFonts w:eastAsia="Calibri"/>
          <w:noProof/>
        </w:rPr>
        <w:t>HTTP resource URIs and paths</w:t>
      </w:r>
      <w:r>
        <w:rPr>
          <w:noProof/>
        </w:rPr>
        <w:tab/>
      </w:r>
      <w:r>
        <w:rPr>
          <w:noProof/>
        </w:rPr>
        <w:fldChar w:fldCharType="begin" w:fldLock="1"/>
      </w:r>
      <w:r>
        <w:rPr>
          <w:noProof/>
        </w:rPr>
        <w:instrText xml:space="preserve"> PAGEREF _Toc138151892 \h </w:instrText>
      </w:r>
      <w:r>
        <w:rPr>
          <w:noProof/>
        </w:rPr>
      </w:r>
      <w:r>
        <w:rPr>
          <w:noProof/>
        </w:rPr>
        <w:fldChar w:fldCharType="separate"/>
      </w:r>
      <w:r>
        <w:rPr>
          <w:noProof/>
        </w:rPr>
        <w:t>32</w:t>
      </w:r>
      <w:r>
        <w:rPr>
          <w:noProof/>
        </w:rPr>
        <w:fldChar w:fldCharType="end"/>
      </w:r>
    </w:p>
    <w:p w14:paraId="1DCFCDFE" w14:textId="6F85CE3B"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9228C1">
        <w:rPr>
          <w:rFonts w:eastAsia="Calibri"/>
          <w:noProof/>
        </w:rPr>
        <w:t>Usage of HTTP</w:t>
      </w:r>
      <w:r>
        <w:rPr>
          <w:noProof/>
        </w:rPr>
        <w:tab/>
      </w:r>
      <w:r>
        <w:rPr>
          <w:noProof/>
        </w:rPr>
        <w:fldChar w:fldCharType="begin" w:fldLock="1"/>
      </w:r>
      <w:r>
        <w:rPr>
          <w:noProof/>
        </w:rPr>
        <w:instrText xml:space="preserve"> PAGEREF _Toc138151893 \h </w:instrText>
      </w:r>
      <w:r>
        <w:rPr>
          <w:noProof/>
        </w:rPr>
      </w:r>
      <w:r>
        <w:rPr>
          <w:noProof/>
        </w:rPr>
        <w:fldChar w:fldCharType="separate"/>
      </w:r>
      <w:r>
        <w:rPr>
          <w:noProof/>
        </w:rPr>
        <w:t>33</w:t>
      </w:r>
      <w:r>
        <w:rPr>
          <w:noProof/>
        </w:rPr>
        <w:fldChar w:fldCharType="end"/>
      </w:r>
    </w:p>
    <w:p w14:paraId="481E50AE" w14:textId="23170328"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fldLock="1"/>
      </w:r>
      <w:r>
        <w:rPr>
          <w:noProof/>
        </w:rPr>
        <w:instrText xml:space="preserve"> PAGEREF _Toc138151894 \h </w:instrText>
      </w:r>
      <w:r>
        <w:rPr>
          <w:noProof/>
        </w:rPr>
      </w:r>
      <w:r>
        <w:rPr>
          <w:noProof/>
        </w:rPr>
        <w:fldChar w:fldCharType="separate"/>
      </w:r>
      <w:r>
        <w:rPr>
          <w:noProof/>
        </w:rPr>
        <w:t>33</w:t>
      </w:r>
      <w:r>
        <w:rPr>
          <w:noProof/>
        </w:rPr>
        <w:fldChar w:fldCharType="end"/>
      </w:r>
    </w:p>
    <w:p w14:paraId="4E0A0105" w14:textId="0858B0B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fldLock="1"/>
      </w:r>
      <w:r>
        <w:rPr>
          <w:noProof/>
        </w:rPr>
        <w:instrText xml:space="preserve"> PAGEREF _Toc138151895 \h </w:instrText>
      </w:r>
      <w:r>
        <w:rPr>
          <w:noProof/>
        </w:rPr>
      </w:r>
      <w:r>
        <w:rPr>
          <w:noProof/>
        </w:rPr>
        <w:fldChar w:fldCharType="separate"/>
      </w:r>
      <w:r>
        <w:rPr>
          <w:noProof/>
        </w:rPr>
        <w:t>33</w:t>
      </w:r>
      <w:r>
        <w:rPr>
          <w:noProof/>
        </w:rPr>
        <w:fldChar w:fldCharType="end"/>
      </w:r>
    </w:p>
    <w:p w14:paraId="70D6068A" w14:textId="0668ACA4"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fldLock="1"/>
      </w:r>
      <w:r>
        <w:rPr>
          <w:noProof/>
        </w:rPr>
        <w:instrText xml:space="preserve"> PAGEREF _Toc138151896 \h </w:instrText>
      </w:r>
      <w:r>
        <w:rPr>
          <w:noProof/>
        </w:rPr>
      </w:r>
      <w:r>
        <w:rPr>
          <w:noProof/>
        </w:rPr>
        <w:fldChar w:fldCharType="separate"/>
      </w:r>
      <w:r>
        <w:rPr>
          <w:noProof/>
        </w:rPr>
        <w:t>33</w:t>
      </w:r>
      <w:r>
        <w:rPr>
          <w:noProof/>
        </w:rPr>
        <w:fldChar w:fldCharType="end"/>
      </w:r>
    </w:p>
    <w:p w14:paraId="5DC5C149" w14:textId="38E04C57"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_Toc138151897 \h </w:instrText>
      </w:r>
      <w:r>
        <w:rPr>
          <w:noProof/>
        </w:rPr>
      </w:r>
      <w:r>
        <w:rPr>
          <w:noProof/>
        </w:rPr>
        <w:fldChar w:fldCharType="separate"/>
      </w:r>
      <w:r>
        <w:rPr>
          <w:noProof/>
        </w:rPr>
        <w:t>33</w:t>
      </w:r>
      <w:r>
        <w:rPr>
          <w:noProof/>
        </w:rPr>
        <w:fldChar w:fldCharType="end"/>
      </w:r>
    </w:p>
    <w:p w14:paraId="0694EFC1" w14:textId="4FB233AB"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fldLock="1"/>
      </w:r>
      <w:r>
        <w:rPr>
          <w:noProof/>
        </w:rPr>
        <w:instrText xml:space="preserve"> PAGEREF _Toc138151898 \h </w:instrText>
      </w:r>
      <w:r>
        <w:rPr>
          <w:noProof/>
        </w:rPr>
      </w:r>
      <w:r>
        <w:rPr>
          <w:noProof/>
        </w:rPr>
        <w:fldChar w:fldCharType="separate"/>
      </w:r>
      <w:r>
        <w:rPr>
          <w:noProof/>
        </w:rPr>
        <w:t>33</w:t>
      </w:r>
      <w:r>
        <w:rPr>
          <w:noProof/>
        </w:rPr>
        <w:fldChar w:fldCharType="end"/>
      </w:r>
    </w:p>
    <w:p w14:paraId="1ABE779D" w14:textId="71D84476"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_Toc138151899 \h </w:instrText>
      </w:r>
      <w:r>
        <w:rPr>
          <w:noProof/>
        </w:rPr>
      </w:r>
      <w:r>
        <w:rPr>
          <w:noProof/>
        </w:rPr>
        <w:fldChar w:fldCharType="separate"/>
      </w:r>
      <w:r>
        <w:rPr>
          <w:noProof/>
        </w:rPr>
        <w:t>33</w:t>
      </w:r>
      <w:r>
        <w:rPr>
          <w:noProof/>
        </w:rPr>
        <w:fldChar w:fldCharType="end"/>
      </w:r>
    </w:p>
    <w:p w14:paraId="17FF73DE" w14:textId="4A71516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_Toc138151900 \h </w:instrText>
      </w:r>
      <w:r>
        <w:rPr>
          <w:noProof/>
        </w:rPr>
      </w:r>
      <w:r>
        <w:rPr>
          <w:noProof/>
        </w:rPr>
        <w:fldChar w:fldCharType="separate"/>
      </w:r>
      <w:r>
        <w:rPr>
          <w:noProof/>
        </w:rPr>
        <w:t>33</w:t>
      </w:r>
      <w:r>
        <w:rPr>
          <w:noProof/>
        </w:rPr>
        <w:fldChar w:fldCharType="end"/>
      </w:r>
    </w:p>
    <w:p w14:paraId="3E0CB71B" w14:textId="49C56B97" w:rsidR="00302791" w:rsidRDefault="00302791">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_Toc138151901 \h </w:instrText>
      </w:r>
      <w:r>
        <w:rPr>
          <w:noProof/>
        </w:rPr>
      </w:r>
      <w:r>
        <w:rPr>
          <w:noProof/>
        </w:rPr>
        <w:fldChar w:fldCharType="separate"/>
      </w:r>
      <w:r>
        <w:rPr>
          <w:noProof/>
        </w:rPr>
        <w:t>33</w:t>
      </w:r>
      <w:r>
        <w:rPr>
          <w:noProof/>
        </w:rPr>
        <w:fldChar w:fldCharType="end"/>
      </w:r>
    </w:p>
    <w:p w14:paraId="08D96E23" w14:textId="7773D47D" w:rsidR="00302791" w:rsidRDefault="00302791">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_Toc138151902 \h </w:instrText>
      </w:r>
      <w:r>
        <w:rPr>
          <w:noProof/>
        </w:rPr>
      </w:r>
      <w:r>
        <w:rPr>
          <w:noProof/>
        </w:rPr>
        <w:fldChar w:fldCharType="separate"/>
      </w:r>
      <w:r>
        <w:rPr>
          <w:noProof/>
        </w:rPr>
        <w:t>34</w:t>
      </w:r>
      <w:r>
        <w:rPr>
          <w:noProof/>
        </w:rPr>
        <w:fldChar w:fldCharType="end"/>
      </w:r>
    </w:p>
    <w:p w14:paraId="1862FAB3" w14:textId="1F4BDF45"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fldLock="1"/>
      </w:r>
      <w:r>
        <w:rPr>
          <w:noProof/>
        </w:rPr>
        <w:instrText xml:space="preserve"> PAGEREF _Toc138151903 \h </w:instrText>
      </w:r>
      <w:r>
        <w:rPr>
          <w:noProof/>
        </w:rPr>
      </w:r>
      <w:r>
        <w:rPr>
          <w:noProof/>
        </w:rPr>
        <w:fldChar w:fldCharType="separate"/>
      </w:r>
      <w:r>
        <w:rPr>
          <w:noProof/>
        </w:rPr>
        <w:t>34</w:t>
      </w:r>
      <w:r>
        <w:rPr>
          <w:noProof/>
        </w:rPr>
        <w:fldChar w:fldCharType="end"/>
      </w:r>
    </w:p>
    <w:p w14:paraId="28387188" w14:textId="3A5F653D" w:rsidR="00302791" w:rsidRDefault="00302791">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fldLock="1"/>
      </w:r>
      <w:r>
        <w:rPr>
          <w:noProof/>
        </w:rPr>
        <w:instrText xml:space="preserve"> PAGEREF _Toc138151904 \h </w:instrText>
      </w:r>
      <w:r>
        <w:rPr>
          <w:noProof/>
        </w:rPr>
      </w:r>
      <w:r>
        <w:rPr>
          <w:noProof/>
        </w:rPr>
        <w:fldChar w:fldCharType="separate"/>
      </w:r>
      <w:r>
        <w:rPr>
          <w:noProof/>
        </w:rPr>
        <w:t>34</w:t>
      </w:r>
      <w:r>
        <w:rPr>
          <w:noProof/>
        </w:rPr>
        <w:fldChar w:fldCharType="end"/>
      </w:r>
    </w:p>
    <w:p w14:paraId="18683358" w14:textId="1D673AF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_Toc138151905 \h </w:instrText>
      </w:r>
      <w:r>
        <w:rPr>
          <w:noProof/>
        </w:rPr>
      </w:r>
      <w:r>
        <w:rPr>
          <w:noProof/>
        </w:rPr>
        <w:fldChar w:fldCharType="separate"/>
      </w:r>
      <w:r>
        <w:rPr>
          <w:noProof/>
        </w:rPr>
        <w:t>34</w:t>
      </w:r>
      <w:r>
        <w:rPr>
          <w:noProof/>
        </w:rPr>
        <w:fldChar w:fldCharType="end"/>
      </w:r>
    </w:p>
    <w:p w14:paraId="70866EA3" w14:textId="29736EA2"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_Toc138151906 \h </w:instrText>
      </w:r>
      <w:r>
        <w:rPr>
          <w:noProof/>
        </w:rPr>
      </w:r>
      <w:r>
        <w:rPr>
          <w:noProof/>
        </w:rPr>
        <w:fldChar w:fldCharType="separate"/>
      </w:r>
      <w:r>
        <w:rPr>
          <w:noProof/>
        </w:rPr>
        <w:t>35</w:t>
      </w:r>
      <w:r>
        <w:rPr>
          <w:noProof/>
        </w:rPr>
        <w:fldChar w:fldCharType="end"/>
      </w:r>
    </w:p>
    <w:p w14:paraId="704F61D7" w14:textId="3EB703E0"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9228C1">
        <w:rPr>
          <w:rFonts w:eastAsia="Calibri"/>
          <w:noProof/>
        </w:rPr>
        <w:t>HTTP response codes</w:t>
      </w:r>
      <w:r>
        <w:rPr>
          <w:noProof/>
        </w:rPr>
        <w:tab/>
      </w:r>
      <w:r>
        <w:rPr>
          <w:noProof/>
        </w:rPr>
        <w:fldChar w:fldCharType="begin" w:fldLock="1"/>
      </w:r>
      <w:r>
        <w:rPr>
          <w:noProof/>
        </w:rPr>
        <w:instrText xml:space="preserve"> PAGEREF _Toc138151907 \h </w:instrText>
      </w:r>
      <w:r>
        <w:rPr>
          <w:noProof/>
        </w:rPr>
      </w:r>
      <w:r>
        <w:rPr>
          <w:noProof/>
        </w:rPr>
        <w:fldChar w:fldCharType="separate"/>
      </w:r>
      <w:r>
        <w:rPr>
          <w:noProof/>
        </w:rPr>
        <w:t>35</w:t>
      </w:r>
      <w:r>
        <w:rPr>
          <w:noProof/>
        </w:rPr>
        <w:fldChar w:fldCharType="end"/>
      </w:r>
    </w:p>
    <w:p w14:paraId="30697469" w14:textId="6550ED2B"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9228C1">
        <w:rPr>
          <w:rFonts w:eastAsia="Calibri"/>
          <w:noProof/>
        </w:rPr>
        <w:t xml:space="preserve">Common API </w:t>
      </w:r>
      <w:r>
        <w:rPr>
          <w:noProof/>
        </w:rPr>
        <w:t>data types</w:t>
      </w:r>
      <w:r>
        <w:rPr>
          <w:noProof/>
        </w:rPr>
        <w:tab/>
      </w:r>
      <w:r>
        <w:rPr>
          <w:noProof/>
        </w:rPr>
        <w:fldChar w:fldCharType="begin" w:fldLock="1"/>
      </w:r>
      <w:r>
        <w:rPr>
          <w:noProof/>
        </w:rPr>
        <w:instrText xml:space="preserve"> PAGEREF _Toc138151908 \h </w:instrText>
      </w:r>
      <w:r>
        <w:rPr>
          <w:noProof/>
        </w:rPr>
      </w:r>
      <w:r>
        <w:rPr>
          <w:noProof/>
        </w:rPr>
        <w:fldChar w:fldCharType="separate"/>
      </w:r>
      <w:r>
        <w:rPr>
          <w:noProof/>
        </w:rPr>
        <w:t>35</w:t>
      </w:r>
      <w:r>
        <w:rPr>
          <w:noProof/>
        </w:rPr>
        <w:fldChar w:fldCharType="end"/>
      </w:r>
    </w:p>
    <w:p w14:paraId="58A3AAFF" w14:textId="407E1731"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_Toc138151909 \h </w:instrText>
      </w:r>
      <w:r>
        <w:rPr>
          <w:noProof/>
        </w:rPr>
      </w:r>
      <w:r>
        <w:rPr>
          <w:noProof/>
        </w:rPr>
        <w:fldChar w:fldCharType="separate"/>
      </w:r>
      <w:r>
        <w:rPr>
          <w:noProof/>
        </w:rPr>
        <w:t>35</w:t>
      </w:r>
      <w:r>
        <w:rPr>
          <w:noProof/>
        </w:rPr>
        <w:fldChar w:fldCharType="end"/>
      </w:r>
    </w:p>
    <w:p w14:paraId="19E3E416" w14:textId="54EB1BA2"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_Toc138151910 \h </w:instrText>
      </w:r>
      <w:r>
        <w:rPr>
          <w:noProof/>
        </w:rPr>
      </w:r>
      <w:r>
        <w:rPr>
          <w:noProof/>
        </w:rPr>
        <w:fldChar w:fldCharType="separate"/>
      </w:r>
      <w:r>
        <w:rPr>
          <w:noProof/>
        </w:rPr>
        <w:t>35</w:t>
      </w:r>
      <w:r>
        <w:rPr>
          <w:noProof/>
        </w:rPr>
        <w:fldChar w:fldCharType="end"/>
      </w:r>
    </w:p>
    <w:p w14:paraId="56B1E599" w14:textId="23D924CF"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_Toc138151911 \h </w:instrText>
      </w:r>
      <w:r>
        <w:rPr>
          <w:noProof/>
        </w:rPr>
      </w:r>
      <w:r>
        <w:rPr>
          <w:noProof/>
        </w:rPr>
        <w:fldChar w:fldCharType="separate"/>
      </w:r>
      <w:r>
        <w:rPr>
          <w:noProof/>
        </w:rPr>
        <w:t>35</w:t>
      </w:r>
      <w:r>
        <w:rPr>
          <w:noProof/>
        </w:rPr>
        <w:fldChar w:fldCharType="end"/>
      </w:r>
    </w:p>
    <w:p w14:paraId="01C214F9" w14:textId="076AB172"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fldLock="1"/>
      </w:r>
      <w:r>
        <w:rPr>
          <w:noProof/>
        </w:rPr>
        <w:instrText xml:space="preserve"> PAGEREF _Toc138151912 \h </w:instrText>
      </w:r>
      <w:r>
        <w:rPr>
          <w:noProof/>
        </w:rPr>
      </w:r>
      <w:r>
        <w:rPr>
          <w:noProof/>
        </w:rPr>
        <w:fldChar w:fldCharType="separate"/>
      </w:r>
      <w:r>
        <w:rPr>
          <w:noProof/>
        </w:rPr>
        <w:t>35</w:t>
      </w:r>
      <w:r>
        <w:rPr>
          <w:noProof/>
        </w:rPr>
        <w:fldChar w:fldCharType="end"/>
      </w:r>
    </w:p>
    <w:p w14:paraId="0DAB47A3" w14:textId="63706A71"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_Toc138151913 \h </w:instrText>
      </w:r>
      <w:r>
        <w:rPr>
          <w:noProof/>
        </w:rPr>
      </w:r>
      <w:r>
        <w:rPr>
          <w:noProof/>
        </w:rPr>
        <w:fldChar w:fldCharType="separate"/>
      </w:r>
      <w:r>
        <w:rPr>
          <w:noProof/>
        </w:rPr>
        <w:t>36</w:t>
      </w:r>
      <w:r>
        <w:rPr>
          <w:noProof/>
        </w:rPr>
        <w:fldChar w:fldCharType="end"/>
      </w:r>
    </w:p>
    <w:p w14:paraId="7EE7EE03" w14:textId="075C8897"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_Toc138151914 \h </w:instrText>
      </w:r>
      <w:r>
        <w:rPr>
          <w:noProof/>
        </w:rPr>
      </w:r>
      <w:r>
        <w:rPr>
          <w:noProof/>
        </w:rPr>
        <w:fldChar w:fldCharType="separate"/>
      </w:r>
      <w:r>
        <w:rPr>
          <w:noProof/>
        </w:rPr>
        <w:t>36</w:t>
      </w:r>
      <w:r>
        <w:rPr>
          <w:noProof/>
        </w:rPr>
        <w:fldChar w:fldCharType="end"/>
      </w:r>
    </w:p>
    <w:p w14:paraId="22A2E9F8" w14:textId="2F96C503"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_Toc138151915 \h </w:instrText>
      </w:r>
      <w:r>
        <w:rPr>
          <w:noProof/>
        </w:rPr>
      </w:r>
      <w:r>
        <w:rPr>
          <w:noProof/>
        </w:rPr>
        <w:fldChar w:fldCharType="separate"/>
      </w:r>
      <w:r>
        <w:rPr>
          <w:noProof/>
        </w:rPr>
        <w:t>36</w:t>
      </w:r>
      <w:r>
        <w:rPr>
          <w:noProof/>
        </w:rPr>
        <w:fldChar w:fldCharType="end"/>
      </w:r>
    </w:p>
    <w:p w14:paraId="5EF692C1" w14:textId="6C9ECFA1"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_Toc138151916 \h </w:instrText>
      </w:r>
      <w:r>
        <w:rPr>
          <w:noProof/>
        </w:rPr>
      </w:r>
      <w:r>
        <w:rPr>
          <w:noProof/>
        </w:rPr>
        <w:fldChar w:fldCharType="separate"/>
      </w:r>
      <w:r>
        <w:rPr>
          <w:noProof/>
        </w:rPr>
        <w:t>36</w:t>
      </w:r>
      <w:r>
        <w:rPr>
          <w:noProof/>
        </w:rPr>
        <w:fldChar w:fldCharType="end"/>
      </w:r>
    </w:p>
    <w:p w14:paraId="3468D0C7" w14:textId="1E583313"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fldLock="1"/>
      </w:r>
      <w:r>
        <w:rPr>
          <w:noProof/>
        </w:rPr>
        <w:instrText xml:space="preserve"> PAGEREF _Toc138151917 \h </w:instrText>
      </w:r>
      <w:r>
        <w:rPr>
          <w:noProof/>
        </w:rPr>
      </w:r>
      <w:r>
        <w:rPr>
          <w:noProof/>
        </w:rPr>
        <w:fldChar w:fldCharType="separate"/>
      </w:r>
      <w:r>
        <w:rPr>
          <w:noProof/>
        </w:rPr>
        <w:t>37</w:t>
      </w:r>
      <w:r>
        <w:rPr>
          <w:noProof/>
        </w:rPr>
        <w:fldChar w:fldCharType="end"/>
      </w:r>
    </w:p>
    <w:p w14:paraId="341E33E4" w14:textId="05BBF13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 Success Response type</w:t>
      </w:r>
      <w:r>
        <w:rPr>
          <w:noProof/>
        </w:rPr>
        <w:tab/>
      </w:r>
      <w:r>
        <w:rPr>
          <w:noProof/>
        </w:rPr>
        <w:fldChar w:fldCharType="begin" w:fldLock="1"/>
      </w:r>
      <w:r>
        <w:rPr>
          <w:noProof/>
        </w:rPr>
        <w:instrText xml:space="preserve"> PAGEREF _Toc138151918 \h </w:instrText>
      </w:r>
      <w:r>
        <w:rPr>
          <w:noProof/>
        </w:rPr>
      </w:r>
      <w:r>
        <w:rPr>
          <w:noProof/>
        </w:rPr>
        <w:fldChar w:fldCharType="separate"/>
      </w:r>
      <w:r>
        <w:rPr>
          <w:noProof/>
        </w:rPr>
        <w:t>37</w:t>
      </w:r>
      <w:r>
        <w:rPr>
          <w:noProof/>
        </w:rPr>
        <w:fldChar w:fldCharType="end"/>
      </w:r>
    </w:p>
    <w:p w14:paraId="05B98441" w14:textId="713A43BF"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fldLock="1"/>
      </w:r>
      <w:r>
        <w:rPr>
          <w:noProof/>
        </w:rPr>
        <w:instrText xml:space="preserve"> PAGEREF _Toc138151919 \h </w:instrText>
      </w:r>
      <w:r>
        <w:rPr>
          <w:noProof/>
        </w:rPr>
      </w:r>
      <w:r>
        <w:rPr>
          <w:noProof/>
        </w:rPr>
        <w:fldChar w:fldCharType="separate"/>
      </w:r>
      <w:r>
        <w:rPr>
          <w:noProof/>
        </w:rPr>
        <w:t>37</w:t>
      </w:r>
      <w:r>
        <w:rPr>
          <w:noProof/>
        </w:rPr>
        <w:fldChar w:fldCharType="end"/>
      </w:r>
    </w:p>
    <w:p w14:paraId="39135D99" w14:textId="626F6AB5"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_Toc138151920 \h </w:instrText>
      </w:r>
      <w:r>
        <w:rPr>
          <w:noProof/>
        </w:rPr>
      </w:r>
      <w:r>
        <w:rPr>
          <w:noProof/>
        </w:rPr>
        <w:fldChar w:fldCharType="separate"/>
      </w:r>
      <w:r>
        <w:rPr>
          <w:noProof/>
        </w:rPr>
        <w:t>37</w:t>
      </w:r>
      <w:r>
        <w:rPr>
          <w:noProof/>
        </w:rPr>
        <w:fldChar w:fldCharType="end"/>
      </w:r>
    </w:p>
    <w:p w14:paraId="36FA81F6" w14:textId="65B13A39"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fldLock="1"/>
      </w:r>
      <w:r>
        <w:rPr>
          <w:noProof/>
        </w:rPr>
        <w:instrText xml:space="preserve"> PAGEREF _Toc138151921 \h </w:instrText>
      </w:r>
      <w:r>
        <w:rPr>
          <w:noProof/>
        </w:rPr>
      </w:r>
      <w:r>
        <w:rPr>
          <w:noProof/>
        </w:rPr>
        <w:fldChar w:fldCharType="separate"/>
      </w:r>
      <w:r>
        <w:rPr>
          <w:noProof/>
        </w:rPr>
        <w:t>37</w:t>
      </w:r>
      <w:r>
        <w:rPr>
          <w:noProof/>
        </w:rPr>
        <w:fldChar w:fldCharType="end"/>
      </w:r>
    </w:p>
    <w:p w14:paraId="435889DE" w14:textId="1BAD2EC3"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_Toc138151922 \h </w:instrText>
      </w:r>
      <w:r>
        <w:rPr>
          <w:noProof/>
        </w:rPr>
      </w:r>
      <w:r>
        <w:rPr>
          <w:noProof/>
        </w:rPr>
        <w:fldChar w:fldCharType="separate"/>
      </w:r>
      <w:r>
        <w:rPr>
          <w:noProof/>
        </w:rPr>
        <w:t>38</w:t>
      </w:r>
      <w:r>
        <w:rPr>
          <w:noProof/>
        </w:rPr>
        <w:fldChar w:fldCharType="end"/>
      </w:r>
    </w:p>
    <w:p w14:paraId="36ADD8C6" w14:textId="75A21833"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_Toc138151923 \h </w:instrText>
      </w:r>
      <w:r>
        <w:rPr>
          <w:noProof/>
        </w:rPr>
      </w:r>
      <w:r>
        <w:rPr>
          <w:noProof/>
        </w:rPr>
        <w:fldChar w:fldCharType="separate"/>
      </w:r>
      <w:r>
        <w:rPr>
          <w:noProof/>
        </w:rPr>
        <w:t>38</w:t>
      </w:r>
      <w:r>
        <w:rPr>
          <w:noProof/>
        </w:rPr>
        <w:fldChar w:fldCharType="end"/>
      </w:r>
    </w:p>
    <w:p w14:paraId="4661F693" w14:textId="2E5334FA"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fldLock="1"/>
      </w:r>
      <w:r>
        <w:rPr>
          <w:noProof/>
        </w:rPr>
        <w:instrText xml:space="preserve"> PAGEREF _Toc138151924 \h </w:instrText>
      </w:r>
      <w:r>
        <w:rPr>
          <w:noProof/>
        </w:rPr>
      </w:r>
      <w:r>
        <w:rPr>
          <w:noProof/>
        </w:rPr>
        <w:fldChar w:fldCharType="separate"/>
      </w:r>
      <w:r>
        <w:rPr>
          <w:noProof/>
        </w:rPr>
        <w:t>39</w:t>
      </w:r>
      <w:r>
        <w:rPr>
          <w:noProof/>
        </w:rPr>
        <w:fldChar w:fldCharType="end"/>
      </w:r>
    </w:p>
    <w:p w14:paraId="373D4CA8" w14:textId="4C6C6E10"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_Toc138151925 \h </w:instrText>
      </w:r>
      <w:r>
        <w:rPr>
          <w:noProof/>
        </w:rPr>
      </w:r>
      <w:r>
        <w:rPr>
          <w:noProof/>
        </w:rPr>
        <w:fldChar w:fldCharType="separate"/>
      </w:r>
      <w:r>
        <w:rPr>
          <w:noProof/>
        </w:rPr>
        <w:t>39</w:t>
      </w:r>
      <w:r>
        <w:rPr>
          <w:noProof/>
        </w:rPr>
        <w:fldChar w:fldCharType="end"/>
      </w:r>
    </w:p>
    <w:p w14:paraId="45B2880C" w14:textId="51A27488"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_Toc138151926 \h </w:instrText>
      </w:r>
      <w:r>
        <w:rPr>
          <w:noProof/>
        </w:rPr>
      </w:r>
      <w:r>
        <w:rPr>
          <w:noProof/>
        </w:rPr>
        <w:fldChar w:fldCharType="separate"/>
      </w:r>
      <w:r>
        <w:rPr>
          <w:noProof/>
        </w:rPr>
        <w:t>39</w:t>
      </w:r>
      <w:r>
        <w:rPr>
          <w:noProof/>
        </w:rPr>
        <w:fldChar w:fldCharType="end"/>
      </w:r>
    </w:p>
    <w:p w14:paraId="6D1A04FB" w14:textId="37AF1162"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_Toc138151927 \h </w:instrText>
      </w:r>
      <w:r>
        <w:rPr>
          <w:noProof/>
        </w:rPr>
      </w:r>
      <w:r>
        <w:rPr>
          <w:noProof/>
        </w:rPr>
        <w:fldChar w:fldCharType="separate"/>
      </w:r>
      <w:r>
        <w:rPr>
          <w:noProof/>
        </w:rPr>
        <w:t>39</w:t>
      </w:r>
      <w:r>
        <w:rPr>
          <w:noProof/>
        </w:rPr>
        <w:fldChar w:fldCharType="end"/>
      </w:r>
    </w:p>
    <w:p w14:paraId="1A3DFC1C" w14:textId="513900C7"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_Toc138151928 \h </w:instrText>
      </w:r>
      <w:r>
        <w:rPr>
          <w:noProof/>
        </w:rPr>
      </w:r>
      <w:r>
        <w:rPr>
          <w:noProof/>
        </w:rPr>
        <w:fldChar w:fldCharType="separate"/>
      </w:r>
      <w:r>
        <w:rPr>
          <w:noProof/>
        </w:rPr>
        <w:t>39</w:t>
      </w:r>
      <w:r>
        <w:rPr>
          <w:noProof/>
        </w:rPr>
        <w:fldChar w:fldCharType="end"/>
      </w:r>
    </w:p>
    <w:p w14:paraId="56FD7970" w14:textId="72612976"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_Toc138151929 \h </w:instrText>
      </w:r>
      <w:r>
        <w:rPr>
          <w:noProof/>
        </w:rPr>
      </w:r>
      <w:r>
        <w:rPr>
          <w:noProof/>
        </w:rPr>
        <w:fldChar w:fldCharType="separate"/>
      </w:r>
      <w:r>
        <w:rPr>
          <w:noProof/>
        </w:rPr>
        <w:t>40</w:t>
      </w:r>
      <w:r>
        <w:rPr>
          <w:noProof/>
        </w:rPr>
        <w:fldChar w:fldCharType="end"/>
      </w:r>
    </w:p>
    <w:p w14:paraId="5528B187" w14:textId="357DDF49"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_Toc138151930 \h </w:instrText>
      </w:r>
      <w:r>
        <w:rPr>
          <w:noProof/>
        </w:rPr>
      </w:r>
      <w:r>
        <w:rPr>
          <w:noProof/>
        </w:rPr>
        <w:fldChar w:fldCharType="separate"/>
      </w:r>
      <w:r>
        <w:rPr>
          <w:noProof/>
        </w:rPr>
        <w:t>40</w:t>
      </w:r>
      <w:r>
        <w:rPr>
          <w:noProof/>
        </w:rPr>
        <w:fldChar w:fldCharType="end"/>
      </w:r>
    </w:p>
    <w:p w14:paraId="152F5AD7" w14:textId="49355919"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_Toc138151931 \h </w:instrText>
      </w:r>
      <w:r>
        <w:rPr>
          <w:noProof/>
        </w:rPr>
      </w:r>
      <w:r>
        <w:rPr>
          <w:noProof/>
        </w:rPr>
        <w:fldChar w:fldCharType="separate"/>
      </w:r>
      <w:r>
        <w:rPr>
          <w:noProof/>
        </w:rPr>
        <w:t>40</w:t>
      </w:r>
      <w:r>
        <w:rPr>
          <w:noProof/>
        </w:rPr>
        <w:fldChar w:fldCharType="end"/>
      </w:r>
    </w:p>
    <w:p w14:paraId="54BCB8EE" w14:textId="2B2D011E"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_Toc138151932 \h </w:instrText>
      </w:r>
      <w:r>
        <w:rPr>
          <w:noProof/>
        </w:rPr>
      </w:r>
      <w:r>
        <w:rPr>
          <w:noProof/>
        </w:rPr>
        <w:fldChar w:fldCharType="separate"/>
      </w:r>
      <w:r>
        <w:rPr>
          <w:noProof/>
        </w:rPr>
        <w:t>40</w:t>
      </w:r>
      <w:r>
        <w:rPr>
          <w:noProof/>
        </w:rPr>
        <w:fldChar w:fldCharType="end"/>
      </w:r>
    </w:p>
    <w:p w14:paraId="670F5F98" w14:textId="44794BFB"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_Toc138151933 \h </w:instrText>
      </w:r>
      <w:r>
        <w:rPr>
          <w:noProof/>
        </w:rPr>
      </w:r>
      <w:r>
        <w:rPr>
          <w:noProof/>
        </w:rPr>
        <w:fldChar w:fldCharType="separate"/>
      </w:r>
      <w:r>
        <w:rPr>
          <w:noProof/>
        </w:rPr>
        <w:t>40</w:t>
      </w:r>
      <w:r>
        <w:rPr>
          <w:noProof/>
        </w:rPr>
        <w:fldChar w:fldCharType="end"/>
      </w:r>
    </w:p>
    <w:p w14:paraId="53D341F4" w14:textId="59F9F032"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_Toc138151934 \h </w:instrText>
      </w:r>
      <w:r>
        <w:rPr>
          <w:noProof/>
        </w:rPr>
      </w:r>
      <w:r>
        <w:rPr>
          <w:noProof/>
        </w:rPr>
        <w:fldChar w:fldCharType="separate"/>
      </w:r>
      <w:r>
        <w:rPr>
          <w:noProof/>
        </w:rPr>
        <w:t>42</w:t>
      </w:r>
      <w:r>
        <w:rPr>
          <w:noProof/>
        </w:rPr>
        <w:fldChar w:fldCharType="end"/>
      </w:r>
    </w:p>
    <w:p w14:paraId="6A961185" w14:textId="6D62FA2E"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_Toc138151935 \h </w:instrText>
      </w:r>
      <w:r>
        <w:rPr>
          <w:noProof/>
        </w:rPr>
      </w:r>
      <w:r>
        <w:rPr>
          <w:noProof/>
        </w:rPr>
        <w:fldChar w:fldCharType="separate"/>
      </w:r>
      <w:r>
        <w:rPr>
          <w:noProof/>
        </w:rPr>
        <w:t>42</w:t>
      </w:r>
      <w:r>
        <w:rPr>
          <w:noProof/>
        </w:rPr>
        <w:fldChar w:fldCharType="end"/>
      </w:r>
    </w:p>
    <w:p w14:paraId="1A2AFA07" w14:textId="496DA4F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_Toc138151936 \h </w:instrText>
      </w:r>
      <w:r>
        <w:rPr>
          <w:noProof/>
        </w:rPr>
      </w:r>
      <w:r>
        <w:rPr>
          <w:noProof/>
        </w:rPr>
        <w:fldChar w:fldCharType="separate"/>
      </w:r>
      <w:r>
        <w:rPr>
          <w:noProof/>
        </w:rPr>
        <w:t>42</w:t>
      </w:r>
      <w:r>
        <w:rPr>
          <w:noProof/>
        </w:rPr>
        <w:fldChar w:fldCharType="end"/>
      </w:r>
    </w:p>
    <w:p w14:paraId="7DC6A8CB" w14:textId="18EEB042"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_Toc138151937 \h </w:instrText>
      </w:r>
      <w:r>
        <w:rPr>
          <w:noProof/>
        </w:rPr>
      </w:r>
      <w:r>
        <w:rPr>
          <w:noProof/>
        </w:rPr>
        <w:fldChar w:fldCharType="separate"/>
      </w:r>
      <w:r>
        <w:rPr>
          <w:noProof/>
        </w:rPr>
        <w:t>42</w:t>
      </w:r>
      <w:r>
        <w:rPr>
          <w:noProof/>
        </w:rPr>
        <w:fldChar w:fldCharType="end"/>
      </w:r>
    </w:p>
    <w:p w14:paraId="4946742C" w14:textId="05F383EE"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_Toc138151938 \h </w:instrText>
      </w:r>
      <w:r>
        <w:rPr>
          <w:noProof/>
        </w:rPr>
      </w:r>
      <w:r>
        <w:rPr>
          <w:noProof/>
        </w:rPr>
        <w:fldChar w:fldCharType="separate"/>
      </w:r>
      <w:r>
        <w:rPr>
          <w:noProof/>
        </w:rPr>
        <w:t>43</w:t>
      </w:r>
      <w:r>
        <w:rPr>
          <w:noProof/>
        </w:rPr>
        <w:fldChar w:fldCharType="end"/>
      </w:r>
    </w:p>
    <w:p w14:paraId="2EE3A2B6" w14:textId="7128051D"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_Toc138151939 \h </w:instrText>
      </w:r>
      <w:r>
        <w:rPr>
          <w:noProof/>
        </w:rPr>
      </w:r>
      <w:r>
        <w:rPr>
          <w:noProof/>
        </w:rPr>
        <w:fldChar w:fldCharType="separate"/>
      </w:r>
      <w:r>
        <w:rPr>
          <w:noProof/>
        </w:rPr>
        <w:t>43</w:t>
      </w:r>
      <w:r>
        <w:rPr>
          <w:noProof/>
        </w:rPr>
        <w:fldChar w:fldCharType="end"/>
      </w:r>
    </w:p>
    <w:p w14:paraId="6DE5FB14" w14:textId="3E90E512"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_Toc138151940 \h </w:instrText>
      </w:r>
      <w:r>
        <w:rPr>
          <w:noProof/>
        </w:rPr>
      </w:r>
      <w:r>
        <w:rPr>
          <w:noProof/>
        </w:rPr>
        <w:fldChar w:fldCharType="separate"/>
      </w:r>
      <w:r>
        <w:rPr>
          <w:noProof/>
        </w:rPr>
        <w:t>43</w:t>
      </w:r>
      <w:r>
        <w:rPr>
          <w:noProof/>
        </w:rPr>
        <w:fldChar w:fldCharType="end"/>
      </w:r>
    </w:p>
    <w:p w14:paraId="2ADE1BBD" w14:textId="46225FB1"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_Toc138151941 \h </w:instrText>
      </w:r>
      <w:r>
        <w:rPr>
          <w:noProof/>
        </w:rPr>
      </w:r>
      <w:r>
        <w:rPr>
          <w:noProof/>
        </w:rPr>
        <w:fldChar w:fldCharType="separate"/>
      </w:r>
      <w:r>
        <w:rPr>
          <w:noProof/>
        </w:rPr>
        <w:t>43</w:t>
      </w:r>
      <w:r>
        <w:rPr>
          <w:noProof/>
        </w:rPr>
        <w:fldChar w:fldCharType="end"/>
      </w:r>
    </w:p>
    <w:p w14:paraId="25DAE3AD" w14:textId="7D96F25D"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_Toc138151942 \h </w:instrText>
      </w:r>
      <w:r>
        <w:rPr>
          <w:noProof/>
        </w:rPr>
      </w:r>
      <w:r>
        <w:rPr>
          <w:noProof/>
        </w:rPr>
        <w:fldChar w:fldCharType="separate"/>
      </w:r>
      <w:r>
        <w:rPr>
          <w:noProof/>
        </w:rPr>
        <w:t>43</w:t>
      </w:r>
      <w:r>
        <w:rPr>
          <w:noProof/>
        </w:rPr>
        <w:fldChar w:fldCharType="end"/>
      </w:r>
    </w:p>
    <w:p w14:paraId="595D184C" w14:textId="378A3383"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_Toc138151943 \h </w:instrText>
      </w:r>
      <w:r>
        <w:rPr>
          <w:noProof/>
        </w:rPr>
      </w:r>
      <w:r>
        <w:rPr>
          <w:noProof/>
        </w:rPr>
        <w:fldChar w:fldCharType="separate"/>
      </w:r>
      <w:r>
        <w:rPr>
          <w:noProof/>
        </w:rPr>
        <w:t>44</w:t>
      </w:r>
      <w:r>
        <w:rPr>
          <w:noProof/>
        </w:rPr>
        <w:fldChar w:fldCharType="end"/>
      </w:r>
    </w:p>
    <w:p w14:paraId="6379FB24" w14:textId="6B1FC4D5"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_Toc138151944 \h </w:instrText>
      </w:r>
      <w:r>
        <w:rPr>
          <w:noProof/>
        </w:rPr>
      </w:r>
      <w:r>
        <w:rPr>
          <w:noProof/>
        </w:rPr>
        <w:fldChar w:fldCharType="separate"/>
      </w:r>
      <w:r>
        <w:rPr>
          <w:noProof/>
        </w:rPr>
        <w:t>44</w:t>
      </w:r>
      <w:r>
        <w:rPr>
          <w:noProof/>
        </w:rPr>
        <w:fldChar w:fldCharType="end"/>
      </w:r>
    </w:p>
    <w:p w14:paraId="59A4849F" w14:textId="03D9068C"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_Toc138151945 \h </w:instrText>
      </w:r>
      <w:r>
        <w:rPr>
          <w:noProof/>
        </w:rPr>
      </w:r>
      <w:r>
        <w:rPr>
          <w:noProof/>
        </w:rPr>
        <w:fldChar w:fldCharType="separate"/>
      </w:r>
      <w:r>
        <w:rPr>
          <w:noProof/>
        </w:rPr>
        <w:t>44</w:t>
      </w:r>
      <w:r>
        <w:rPr>
          <w:noProof/>
        </w:rPr>
        <w:fldChar w:fldCharType="end"/>
      </w:r>
    </w:p>
    <w:p w14:paraId="17809ADC" w14:textId="022DC938"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_Toc138151946 \h </w:instrText>
      </w:r>
      <w:r>
        <w:rPr>
          <w:noProof/>
        </w:rPr>
      </w:r>
      <w:r>
        <w:rPr>
          <w:noProof/>
        </w:rPr>
        <w:fldChar w:fldCharType="separate"/>
      </w:r>
      <w:r>
        <w:rPr>
          <w:noProof/>
        </w:rPr>
        <w:t>44</w:t>
      </w:r>
      <w:r>
        <w:rPr>
          <w:noProof/>
        </w:rPr>
        <w:fldChar w:fldCharType="end"/>
      </w:r>
    </w:p>
    <w:p w14:paraId="3BC1AE42" w14:textId="20A523C5"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_Toc138151947 \h </w:instrText>
      </w:r>
      <w:r>
        <w:rPr>
          <w:noProof/>
        </w:rPr>
      </w:r>
      <w:r>
        <w:rPr>
          <w:noProof/>
        </w:rPr>
        <w:fldChar w:fldCharType="separate"/>
      </w:r>
      <w:r>
        <w:rPr>
          <w:noProof/>
        </w:rPr>
        <w:t>44</w:t>
      </w:r>
      <w:r>
        <w:rPr>
          <w:noProof/>
        </w:rPr>
        <w:fldChar w:fldCharType="end"/>
      </w:r>
    </w:p>
    <w:p w14:paraId="1046E6A2" w14:textId="60BF7BDA"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sidRPr="009228C1">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9228C1">
        <w:rPr>
          <w:rFonts w:eastAsia="Arial"/>
          <w:noProof/>
        </w:rPr>
        <w:t>ContentProtocolDescriptor type</w:t>
      </w:r>
      <w:r>
        <w:rPr>
          <w:noProof/>
        </w:rPr>
        <w:tab/>
      </w:r>
      <w:r>
        <w:rPr>
          <w:noProof/>
        </w:rPr>
        <w:fldChar w:fldCharType="begin" w:fldLock="1"/>
      </w:r>
      <w:r>
        <w:rPr>
          <w:noProof/>
        </w:rPr>
        <w:instrText xml:space="preserve"> PAGEREF _Toc138151948 \h </w:instrText>
      </w:r>
      <w:r>
        <w:rPr>
          <w:noProof/>
        </w:rPr>
      </w:r>
      <w:r>
        <w:rPr>
          <w:noProof/>
        </w:rPr>
        <w:fldChar w:fldCharType="separate"/>
      </w:r>
      <w:r>
        <w:rPr>
          <w:noProof/>
        </w:rPr>
        <w:t>45</w:t>
      </w:r>
      <w:r>
        <w:rPr>
          <w:noProof/>
        </w:rPr>
        <w:fldChar w:fldCharType="end"/>
      </w:r>
    </w:p>
    <w:p w14:paraId="0B0A815D" w14:textId="36AA1C0E"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_Toc138151949 \h </w:instrText>
      </w:r>
      <w:r>
        <w:rPr>
          <w:noProof/>
        </w:rPr>
      </w:r>
      <w:r>
        <w:rPr>
          <w:noProof/>
        </w:rPr>
        <w:fldChar w:fldCharType="separate"/>
      </w:r>
      <w:r>
        <w:rPr>
          <w:noProof/>
        </w:rPr>
        <w:t>45</w:t>
      </w:r>
      <w:r>
        <w:rPr>
          <w:noProof/>
        </w:rPr>
        <w:fldChar w:fldCharType="end"/>
      </w:r>
    </w:p>
    <w:p w14:paraId="2D117C37" w14:textId="681E3471"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_Toc138151950 \h </w:instrText>
      </w:r>
      <w:r>
        <w:rPr>
          <w:noProof/>
        </w:rPr>
      </w:r>
      <w:r>
        <w:rPr>
          <w:noProof/>
        </w:rPr>
        <w:fldChar w:fldCharType="separate"/>
      </w:r>
      <w:r>
        <w:rPr>
          <w:noProof/>
        </w:rPr>
        <w:t>45</w:t>
      </w:r>
      <w:r>
        <w:rPr>
          <w:noProof/>
        </w:rPr>
        <w:fldChar w:fldCharType="end"/>
      </w:r>
    </w:p>
    <w:p w14:paraId="12D72300" w14:textId="3B6FA359"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_Toc138151951 \h </w:instrText>
      </w:r>
      <w:r>
        <w:rPr>
          <w:noProof/>
        </w:rPr>
      </w:r>
      <w:r>
        <w:rPr>
          <w:noProof/>
        </w:rPr>
        <w:fldChar w:fldCharType="separate"/>
      </w:r>
      <w:r>
        <w:rPr>
          <w:noProof/>
        </w:rPr>
        <w:t>45</w:t>
      </w:r>
      <w:r>
        <w:rPr>
          <w:noProof/>
        </w:rPr>
        <w:fldChar w:fldCharType="end"/>
      </w:r>
    </w:p>
    <w:p w14:paraId="62666262" w14:textId="1CC236A4"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_Toc138151952 \h </w:instrText>
      </w:r>
      <w:r>
        <w:rPr>
          <w:noProof/>
        </w:rPr>
      </w:r>
      <w:r>
        <w:rPr>
          <w:noProof/>
        </w:rPr>
        <w:fldChar w:fldCharType="separate"/>
      </w:r>
      <w:r>
        <w:rPr>
          <w:noProof/>
        </w:rPr>
        <w:t>46</w:t>
      </w:r>
      <w:r>
        <w:rPr>
          <w:noProof/>
        </w:rPr>
        <w:fldChar w:fldCharType="end"/>
      </w:r>
    </w:p>
    <w:p w14:paraId="0CD929F6" w14:textId="3A6D42E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_Toc138151953 \h </w:instrText>
      </w:r>
      <w:r>
        <w:rPr>
          <w:noProof/>
        </w:rPr>
      </w:r>
      <w:r>
        <w:rPr>
          <w:noProof/>
        </w:rPr>
        <w:fldChar w:fldCharType="separate"/>
      </w:r>
      <w:r>
        <w:rPr>
          <w:noProof/>
        </w:rPr>
        <w:t>46</w:t>
      </w:r>
      <w:r>
        <w:rPr>
          <w:noProof/>
        </w:rPr>
        <w:fldChar w:fldCharType="end"/>
      </w:r>
    </w:p>
    <w:p w14:paraId="022B8C7A" w14:textId="0404FB81"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_Toc138151954 \h </w:instrText>
      </w:r>
      <w:r>
        <w:rPr>
          <w:noProof/>
        </w:rPr>
      </w:r>
      <w:r>
        <w:rPr>
          <w:noProof/>
        </w:rPr>
        <w:fldChar w:fldCharType="separate"/>
      </w:r>
      <w:r>
        <w:rPr>
          <w:noProof/>
        </w:rPr>
        <w:t>50</w:t>
      </w:r>
      <w:r>
        <w:rPr>
          <w:noProof/>
        </w:rPr>
        <w:fldChar w:fldCharType="end"/>
      </w:r>
    </w:p>
    <w:p w14:paraId="5BB8CA15" w14:textId="7B6487F6"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_Toc138151955 \h </w:instrText>
      </w:r>
      <w:r>
        <w:rPr>
          <w:noProof/>
        </w:rPr>
      </w:r>
      <w:r>
        <w:rPr>
          <w:noProof/>
        </w:rPr>
        <w:fldChar w:fldCharType="separate"/>
      </w:r>
      <w:r>
        <w:rPr>
          <w:noProof/>
        </w:rPr>
        <w:t>50</w:t>
      </w:r>
      <w:r>
        <w:rPr>
          <w:noProof/>
        </w:rPr>
        <w:fldChar w:fldCharType="end"/>
      </w:r>
    </w:p>
    <w:p w14:paraId="5B2D7673" w14:textId="4415141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fldLock="1"/>
      </w:r>
      <w:r>
        <w:rPr>
          <w:noProof/>
        </w:rPr>
        <w:instrText xml:space="preserve"> PAGEREF _Toc138151956 \h </w:instrText>
      </w:r>
      <w:r>
        <w:rPr>
          <w:noProof/>
        </w:rPr>
      </w:r>
      <w:r>
        <w:rPr>
          <w:noProof/>
        </w:rPr>
        <w:fldChar w:fldCharType="separate"/>
      </w:r>
      <w:r>
        <w:rPr>
          <w:noProof/>
        </w:rPr>
        <w:t>50</w:t>
      </w:r>
      <w:r>
        <w:rPr>
          <w:noProof/>
        </w:rPr>
        <w:fldChar w:fldCharType="end"/>
      </w:r>
    </w:p>
    <w:p w14:paraId="7A25FD0E" w14:textId="3D23E789"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fldLock="1"/>
      </w:r>
      <w:r>
        <w:rPr>
          <w:noProof/>
        </w:rPr>
        <w:instrText xml:space="preserve"> PAGEREF _Toc138151957 \h </w:instrText>
      </w:r>
      <w:r>
        <w:rPr>
          <w:noProof/>
        </w:rPr>
      </w:r>
      <w:r>
        <w:rPr>
          <w:noProof/>
        </w:rPr>
        <w:fldChar w:fldCharType="separate"/>
      </w:r>
      <w:r>
        <w:rPr>
          <w:noProof/>
        </w:rPr>
        <w:t>50</w:t>
      </w:r>
      <w:r>
        <w:rPr>
          <w:noProof/>
        </w:rPr>
        <w:fldChar w:fldCharType="end"/>
      </w:r>
    </w:p>
    <w:p w14:paraId="1E69F5C7" w14:textId="7A411299"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fldLock="1"/>
      </w:r>
      <w:r>
        <w:rPr>
          <w:noProof/>
        </w:rPr>
        <w:instrText xml:space="preserve"> PAGEREF _Toc138151958 \h </w:instrText>
      </w:r>
      <w:r>
        <w:rPr>
          <w:noProof/>
        </w:rPr>
      </w:r>
      <w:r>
        <w:rPr>
          <w:noProof/>
        </w:rPr>
        <w:fldChar w:fldCharType="separate"/>
      </w:r>
      <w:r>
        <w:rPr>
          <w:noProof/>
        </w:rPr>
        <w:t>51</w:t>
      </w:r>
      <w:r>
        <w:rPr>
          <w:noProof/>
        </w:rPr>
        <w:fldChar w:fldCharType="end"/>
      </w:r>
    </w:p>
    <w:p w14:paraId="62069826" w14:textId="53DD71E4"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fldLock="1"/>
      </w:r>
      <w:r>
        <w:rPr>
          <w:noProof/>
        </w:rPr>
        <w:instrText xml:space="preserve"> PAGEREF _Toc138151959 \h </w:instrText>
      </w:r>
      <w:r>
        <w:rPr>
          <w:noProof/>
        </w:rPr>
      </w:r>
      <w:r>
        <w:rPr>
          <w:noProof/>
        </w:rPr>
        <w:fldChar w:fldCharType="separate"/>
      </w:r>
      <w:r>
        <w:rPr>
          <w:noProof/>
        </w:rPr>
        <w:t>51</w:t>
      </w:r>
      <w:r>
        <w:rPr>
          <w:noProof/>
        </w:rPr>
        <w:fldChar w:fldCharType="end"/>
      </w:r>
    </w:p>
    <w:p w14:paraId="3207E73C" w14:textId="1472961E"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fldLock="1"/>
      </w:r>
      <w:r>
        <w:rPr>
          <w:noProof/>
        </w:rPr>
        <w:instrText xml:space="preserve"> PAGEREF _Toc138151960 \h </w:instrText>
      </w:r>
      <w:r>
        <w:rPr>
          <w:noProof/>
        </w:rPr>
      </w:r>
      <w:r>
        <w:rPr>
          <w:noProof/>
        </w:rPr>
        <w:fldChar w:fldCharType="separate"/>
      </w:r>
      <w:r>
        <w:rPr>
          <w:noProof/>
        </w:rPr>
        <w:t>52</w:t>
      </w:r>
      <w:r>
        <w:rPr>
          <w:noProof/>
        </w:rPr>
        <w:fldChar w:fldCharType="end"/>
      </w:r>
    </w:p>
    <w:p w14:paraId="743EC52E" w14:textId="609DD20F"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_Toc138151961 \h </w:instrText>
      </w:r>
      <w:r>
        <w:rPr>
          <w:noProof/>
        </w:rPr>
      </w:r>
      <w:r>
        <w:rPr>
          <w:noProof/>
        </w:rPr>
        <w:fldChar w:fldCharType="separate"/>
      </w:r>
      <w:r>
        <w:rPr>
          <w:noProof/>
        </w:rPr>
        <w:t>52</w:t>
      </w:r>
      <w:r>
        <w:rPr>
          <w:noProof/>
        </w:rPr>
        <w:fldChar w:fldCharType="end"/>
      </w:r>
    </w:p>
    <w:p w14:paraId="271F747E" w14:textId="4DCF3FE9"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_Toc138151962 \h </w:instrText>
      </w:r>
      <w:r>
        <w:rPr>
          <w:noProof/>
        </w:rPr>
      </w:r>
      <w:r>
        <w:rPr>
          <w:noProof/>
        </w:rPr>
        <w:fldChar w:fldCharType="separate"/>
      </w:r>
      <w:r>
        <w:rPr>
          <w:noProof/>
        </w:rPr>
        <w:t>52</w:t>
      </w:r>
      <w:r>
        <w:rPr>
          <w:noProof/>
        </w:rPr>
        <w:fldChar w:fldCharType="end"/>
      </w:r>
    </w:p>
    <w:p w14:paraId="7CC4C622" w14:textId="10DCCFE2"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_Toc138151963 \h </w:instrText>
      </w:r>
      <w:r>
        <w:rPr>
          <w:noProof/>
        </w:rPr>
      </w:r>
      <w:r>
        <w:rPr>
          <w:noProof/>
        </w:rPr>
        <w:fldChar w:fldCharType="separate"/>
      </w:r>
      <w:r>
        <w:rPr>
          <w:noProof/>
        </w:rPr>
        <w:t>52</w:t>
      </w:r>
      <w:r>
        <w:rPr>
          <w:noProof/>
        </w:rPr>
        <w:fldChar w:fldCharType="end"/>
      </w:r>
    </w:p>
    <w:p w14:paraId="23F207AE" w14:textId="6B49553E"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_Toc138151964 \h </w:instrText>
      </w:r>
      <w:r>
        <w:rPr>
          <w:noProof/>
        </w:rPr>
      </w:r>
      <w:r>
        <w:rPr>
          <w:noProof/>
        </w:rPr>
        <w:fldChar w:fldCharType="separate"/>
      </w:r>
      <w:r>
        <w:rPr>
          <w:noProof/>
        </w:rPr>
        <w:t>53</w:t>
      </w:r>
      <w:r>
        <w:rPr>
          <w:noProof/>
        </w:rPr>
        <w:fldChar w:fldCharType="end"/>
      </w:r>
    </w:p>
    <w:p w14:paraId="171D6578" w14:textId="3F427801"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_Toc138151965 \h </w:instrText>
      </w:r>
      <w:r>
        <w:rPr>
          <w:noProof/>
        </w:rPr>
      </w:r>
      <w:r>
        <w:rPr>
          <w:noProof/>
        </w:rPr>
        <w:fldChar w:fldCharType="separate"/>
      </w:r>
      <w:r>
        <w:rPr>
          <w:noProof/>
        </w:rPr>
        <w:t>53</w:t>
      </w:r>
      <w:r>
        <w:rPr>
          <w:noProof/>
        </w:rPr>
        <w:fldChar w:fldCharType="end"/>
      </w:r>
    </w:p>
    <w:p w14:paraId="5DCA7C77" w14:textId="7101595A"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_Toc138151966 \h </w:instrText>
      </w:r>
      <w:r>
        <w:rPr>
          <w:noProof/>
        </w:rPr>
      </w:r>
      <w:r>
        <w:rPr>
          <w:noProof/>
        </w:rPr>
        <w:fldChar w:fldCharType="separate"/>
      </w:r>
      <w:r>
        <w:rPr>
          <w:noProof/>
        </w:rPr>
        <w:t>53</w:t>
      </w:r>
      <w:r>
        <w:rPr>
          <w:noProof/>
        </w:rPr>
        <w:fldChar w:fldCharType="end"/>
      </w:r>
    </w:p>
    <w:p w14:paraId="3C15D332" w14:textId="69D3C8DC"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_Toc138151967 \h </w:instrText>
      </w:r>
      <w:r>
        <w:rPr>
          <w:noProof/>
        </w:rPr>
      </w:r>
      <w:r>
        <w:rPr>
          <w:noProof/>
        </w:rPr>
        <w:fldChar w:fldCharType="separate"/>
      </w:r>
      <w:r>
        <w:rPr>
          <w:noProof/>
        </w:rPr>
        <w:t>53</w:t>
      </w:r>
      <w:r>
        <w:rPr>
          <w:noProof/>
        </w:rPr>
        <w:fldChar w:fldCharType="end"/>
      </w:r>
    </w:p>
    <w:p w14:paraId="2C540992" w14:textId="548DD843"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_Toc138151968 \h </w:instrText>
      </w:r>
      <w:r>
        <w:rPr>
          <w:noProof/>
        </w:rPr>
      </w:r>
      <w:r>
        <w:rPr>
          <w:noProof/>
        </w:rPr>
        <w:fldChar w:fldCharType="separate"/>
      </w:r>
      <w:r>
        <w:rPr>
          <w:noProof/>
        </w:rPr>
        <w:t>53</w:t>
      </w:r>
      <w:r>
        <w:rPr>
          <w:noProof/>
        </w:rPr>
        <w:fldChar w:fldCharType="end"/>
      </w:r>
    </w:p>
    <w:p w14:paraId="2EFFE8CD" w14:textId="174E321E"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_Toc138151969 \h </w:instrText>
      </w:r>
      <w:r>
        <w:rPr>
          <w:noProof/>
        </w:rPr>
      </w:r>
      <w:r>
        <w:rPr>
          <w:noProof/>
        </w:rPr>
        <w:fldChar w:fldCharType="separate"/>
      </w:r>
      <w:r>
        <w:rPr>
          <w:noProof/>
        </w:rPr>
        <w:t>54</w:t>
      </w:r>
      <w:r>
        <w:rPr>
          <w:noProof/>
        </w:rPr>
        <w:fldChar w:fldCharType="end"/>
      </w:r>
    </w:p>
    <w:p w14:paraId="2A92D43E" w14:textId="02EF2AD9"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_Toc138151970 \h </w:instrText>
      </w:r>
      <w:r>
        <w:rPr>
          <w:noProof/>
        </w:rPr>
      </w:r>
      <w:r>
        <w:rPr>
          <w:noProof/>
        </w:rPr>
        <w:fldChar w:fldCharType="separate"/>
      </w:r>
      <w:r>
        <w:rPr>
          <w:noProof/>
        </w:rPr>
        <w:t>54</w:t>
      </w:r>
      <w:r>
        <w:rPr>
          <w:noProof/>
        </w:rPr>
        <w:fldChar w:fldCharType="end"/>
      </w:r>
    </w:p>
    <w:p w14:paraId="5DE52B35" w14:textId="3A5ED2BE"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_Toc138151971 \h </w:instrText>
      </w:r>
      <w:r>
        <w:rPr>
          <w:noProof/>
        </w:rPr>
      </w:r>
      <w:r>
        <w:rPr>
          <w:noProof/>
        </w:rPr>
        <w:fldChar w:fldCharType="separate"/>
      </w:r>
      <w:r>
        <w:rPr>
          <w:noProof/>
        </w:rPr>
        <w:t>55</w:t>
      </w:r>
      <w:r>
        <w:rPr>
          <w:noProof/>
        </w:rPr>
        <w:fldChar w:fldCharType="end"/>
      </w:r>
    </w:p>
    <w:p w14:paraId="3BB7848B" w14:textId="4B2F68C9"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_Toc138151972 \h </w:instrText>
      </w:r>
      <w:r>
        <w:rPr>
          <w:noProof/>
        </w:rPr>
      </w:r>
      <w:r>
        <w:rPr>
          <w:noProof/>
        </w:rPr>
        <w:fldChar w:fldCharType="separate"/>
      </w:r>
      <w:r>
        <w:rPr>
          <w:noProof/>
        </w:rPr>
        <w:t>55</w:t>
      </w:r>
      <w:r>
        <w:rPr>
          <w:noProof/>
        </w:rPr>
        <w:fldChar w:fldCharType="end"/>
      </w:r>
    </w:p>
    <w:p w14:paraId="0A649EBE" w14:textId="69F317AC"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_Toc138151973 \h </w:instrText>
      </w:r>
      <w:r>
        <w:rPr>
          <w:noProof/>
        </w:rPr>
      </w:r>
      <w:r>
        <w:rPr>
          <w:noProof/>
        </w:rPr>
        <w:fldChar w:fldCharType="separate"/>
      </w:r>
      <w:r>
        <w:rPr>
          <w:noProof/>
        </w:rPr>
        <w:t>56</w:t>
      </w:r>
      <w:r>
        <w:rPr>
          <w:noProof/>
        </w:rPr>
        <w:fldChar w:fldCharType="end"/>
      </w:r>
    </w:p>
    <w:p w14:paraId="512A951F" w14:textId="2B3B9EA6"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_Toc138151974 \h </w:instrText>
      </w:r>
      <w:r>
        <w:rPr>
          <w:noProof/>
        </w:rPr>
      </w:r>
      <w:r>
        <w:rPr>
          <w:noProof/>
        </w:rPr>
        <w:fldChar w:fldCharType="separate"/>
      </w:r>
      <w:r>
        <w:rPr>
          <w:noProof/>
        </w:rPr>
        <w:t>57</w:t>
      </w:r>
      <w:r>
        <w:rPr>
          <w:noProof/>
        </w:rPr>
        <w:fldChar w:fldCharType="end"/>
      </w:r>
    </w:p>
    <w:p w14:paraId="69A7A5A5" w14:textId="704FF6D8"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_Toc138151975 \h </w:instrText>
      </w:r>
      <w:r>
        <w:rPr>
          <w:noProof/>
        </w:rPr>
      </w:r>
      <w:r>
        <w:rPr>
          <w:noProof/>
        </w:rPr>
        <w:fldChar w:fldCharType="separate"/>
      </w:r>
      <w:r>
        <w:rPr>
          <w:noProof/>
        </w:rPr>
        <w:t>57</w:t>
      </w:r>
      <w:r>
        <w:rPr>
          <w:noProof/>
        </w:rPr>
        <w:fldChar w:fldCharType="end"/>
      </w:r>
    </w:p>
    <w:p w14:paraId="5F8A8D8C" w14:textId="3CEEBA5A"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_Toc138151976 \h </w:instrText>
      </w:r>
      <w:r>
        <w:rPr>
          <w:noProof/>
        </w:rPr>
      </w:r>
      <w:r>
        <w:rPr>
          <w:noProof/>
        </w:rPr>
        <w:fldChar w:fldCharType="separate"/>
      </w:r>
      <w:r>
        <w:rPr>
          <w:noProof/>
        </w:rPr>
        <w:t>58</w:t>
      </w:r>
      <w:r>
        <w:rPr>
          <w:noProof/>
        </w:rPr>
        <w:fldChar w:fldCharType="end"/>
      </w:r>
    </w:p>
    <w:p w14:paraId="61650F32" w14:textId="05AFED02"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_Toc138151977 \h </w:instrText>
      </w:r>
      <w:r>
        <w:rPr>
          <w:noProof/>
        </w:rPr>
      </w:r>
      <w:r>
        <w:rPr>
          <w:noProof/>
        </w:rPr>
        <w:fldChar w:fldCharType="separate"/>
      </w:r>
      <w:r>
        <w:rPr>
          <w:noProof/>
        </w:rPr>
        <w:t>58</w:t>
      </w:r>
      <w:r>
        <w:rPr>
          <w:noProof/>
        </w:rPr>
        <w:fldChar w:fldCharType="end"/>
      </w:r>
    </w:p>
    <w:p w14:paraId="7D04DB1C" w14:textId="1471E377"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_Toc138151978 \h </w:instrText>
      </w:r>
      <w:r>
        <w:rPr>
          <w:noProof/>
        </w:rPr>
      </w:r>
      <w:r>
        <w:rPr>
          <w:noProof/>
        </w:rPr>
        <w:fldChar w:fldCharType="separate"/>
      </w:r>
      <w:r>
        <w:rPr>
          <w:noProof/>
        </w:rPr>
        <w:t>58</w:t>
      </w:r>
      <w:r>
        <w:rPr>
          <w:noProof/>
        </w:rPr>
        <w:fldChar w:fldCharType="end"/>
      </w:r>
    </w:p>
    <w:p w14:paraId="3E56BB3B" w14:textId="3DB431C7"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_Toc138151979 \h </w:instrText>
      </w:r>
      <w:r>
        <w:rPr>
          <w:noProof/>
        </w:rPr>
      </w:r>
      <w:r>
        <w:rPr>
          <w:noProof/>
        </w:rPr>
        <w:fldChar w:fldCharType="separate"/>
      </w:r>
      <w:r>
        <w:rPr>
          <w:noProof/>
        </w:rPr>
        <w:t>59</w:t>
      </w:r>
      <w:r>
        <w:rPr>
          <w:noProof/>
        </w:rPr>
        <w:fldChar w:fldCharType="end"/>
      </w:r>
    </w:p>
    <w:p w14:paraId="20599C3B" w14:textId="075FB951"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fldLock="1"/>
      </w:r>
      <w:r>
        <w:rPr>
          <w:noProof/>
        </w:rPr>
        <w:instrText xml:space="preserve"> PAGEREF _Toc138151980 \h </w:instrText>
      </w:r>
      <w:r>
        <w:rPr>
          <w:noProof/>
        </w:rPr>
      </w:r>
      <w:r>
        <w:rPr>
          <w:noProof/>
        </w:rPr>
        <w:fldChar w:fldCharType="separate"/>
      </w:r>
      <w:r>
        <w:rPr>
          <w:noProof/>
        </w:rPr>
        <w:t>59</w:t>
      </w:r>
      <w:r>
        <w:rPr>
          <w:noProof/>
        </w:rPr>
        <w:fldChar w:fldCharType="end"/>
      </w:r>
    </w:p>
    <w:p w14:paraId="28CB3616" w14:textId="0BB4B505"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_Toc138151981 \h </w:instrText>
      </w:r>
      <w:r>
        <w:rPr>
          <w:noProof/>
        </w:rPr>
      </w:r>
      <w:r>
        <w:rPr>
          <w:noProof/>
        </w:rPr>
        <w:fldChar w:fldCharType="separate"/>
      </w:r>
      <w:r>
        <w:rPr>
          <w:noProof/>
        </w:rPr>
        <w:t>59</w:t>
      </w:r>
      <w:r>
        <w:rPr>
          <w:noProof/>
        </w:rPr>
        <w:fldChar w:fldCharType="end"/>
      </w:r>
    </w:p>
    <w:p w14:paraId="16E6BBBE" w14:textId="2BD53D10"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_Toc138151982 \h </w:instrText>
      </w:r>
      <w:r>
        <w:rPr>
          <w:noProof/>
        </w:rPr>
      </w:r>
      <w:r>
        <w:rPr>
          <w:noProof/>
        </w:rPr>
        <w:fldChar w:fldCharType="separate"/>
      </w:r>
      <w:r>
        <w:rPr>
          <w:noProof/>
        </w:rPr>
        <w:t>59</w:t>
      </w:r>
      <w:r>
        <w:rPr>
          <w:noProof/>
        </w:rPr>
        <w:fldChar w:fldCharType="end"/>
      </w:r>
    </w:p>
    <w:p w14:paraId="2CBD2205" w14:textId="74E8696D"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fldLock="1"/>
      </w:r>
      <w:r>
        <w:rPr>
          <w:noProof/>
        </w:rPr>
        <w:instrText xml:space="preserve"> PAGEREF _Toc138151983 \h </w:instrText>
      </w:r>
      <w:r>
        <w:rPr>
          <w:noProof/>
        </w:rPr>
      </w:r>
      <w:r>
        <w:rPr>
          <w:noProof/>
        </w:rPr>
        <w:fldChar w:fldCharType="separate"/>
      </w:r>
      <w:r>
        <w:rPr>
          <w:noProof/>
        </w:rPr>
        <w:t>59</w:t>
      </w:r>
      <w:r>
        <w:rPr>
          <w:noProof/>
        </w:rPr>
        <w:fldChar w:fldCharType="end"/>
      </w:r>
    </w:p>
    <w:p w14:paraId="6ECEE3EB" w14:textId="2D62FBF6"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_Toc138151984 \h </w:instrText>
      </w:r>
      <w:r>
        <w:rPr>
          <w:noProof/>
        </w:rPr>
      </w:r>
      <w:r>
        <w:rPr>
          <w:noProof/>
        </w:rPr>
        <w:fldChar w:fldCharType="separate"/>
      </w:r>
      <w:r>
        <w:rPr>
          <w:noProof/>
        </w:rPr>
        <w:t>60</w:t>
      </w:r>
      <w:r>
        <w:rPr>
          <w:noProof/>
        </w:rPr>
        <w:fldChar w:fldCharType="end"/>
      </w:r>
    </w:p>
    <w:p w14:paraId="120AA0DD" w14:textId="00487870"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_Toc138151985 \h </w:instrText>
      </w:r>
      <w:r>
        <w:rPr>
          <w:noProof/>
        </w:rPr>
      </w:r>
      <w:r>
        <w:rPr>
          <w:noProof/>
        </w:rPr>
        <w:fldChar w:fldCharType="separate"/>
      </w:r>
      <w:r>
        <w:rPr>
          <w:noProof/>
        </w:rPr>
        <w:t>60</w:t>
      </w:r>
      <w:r>
        <w:rPr>
          <w:noProof/>
        </w:rPr>
        <w:fldChar w:fldCharType="end"/>
      </w:r>
    </w:p>
    <w:p w14:paraId="3CCA06BE" w14:textId="56E94F46"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_Toc138151986 \h </w:instrText>
      </w:r>
      <w:r>
        <w:rPr>
          <w:noProof/>
        </w:rPr>
      </w:r>
      <w:r>
        <w:rPr>
          <w:noProof/>
        </w:rPr>
        <w:fldChar w:fldCharType="separate"/>
      </w:r>
      <w:r>
        <w:rPr>
          <w:noProof/>
        </w:rPr>
        <w:t>60</w:t>
      </w:r>
      <w:r>
        <w:rPr>
          <w:noProof/>
        </w:rPr>
        <w:fldChar w:fldCharType="end"/>
      </w:r>
    </w:p>
    <w:p w14:paraId="2D71734D" w14:textId="4B15812C"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_Toc138151987 \h </w:instrText>
      </w:r>
      <w:r>
        <w:rPr>
          <w:noProof/>
        </w:rPr>
      </w:r>
      <w:r>
        <w:rPr>
          <w:noProof/>
        </w:rPr>
        <w:fldChar w:fldCharType="separate"/>
      </w:r>
      <w:r>
        <w:rPr>
          <w:noProof/>
        </w:rPr>
        <w:t>60</w:t>
      </w:r>
      <w:r>
        <w:rPr>
          <w:noProof/>
        </w:rPr>
        <w:fldChar w:fldCharType="end"/>
      </w:r>
    </w:p>
    <w:p w14:paraId="7461275D" w14:textId="3B5A820A"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_Toc138151988 \h </w:instrText>
      </w:r>
      <w:r>
        <w:rPr>
          <w:noProof/>
        </w:rPr>
      </w:r>
      <w:r>
        <w:rPr>
          <w:noProof/>
        </w:rPr>
        <w:fldChar w:fldCharType="separate"/>
      </w:r>
      <w:r>
        <w:rPr>
          <w:noProof/>
        </w:rPr>
        <w:t>61</w:t>
      </w:r>
      <w:r>
        <w:rPr>
          <w:noProof/>
        </w:rPr>
        <w:fldChar w:fldCharType="end"/>
      </w:r>
    </w:p>
    <w:p w14:paraId="4E30052F" w14:textId="52EDCB53"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_Toc138151989 \h </w:instrText>
      </w:r>
      <w:r>
        <w:rPr>
          <w:noProof/>
        </w:rPr>
      </w:r>
      <w:r>
        <w:rPr>
          <w:noProof/>
        </w:rPr>
        <w:fldChar w:fldCharType="separate"/>
      </w:r>
      <w:r>
        <w:rPr>
          <w:noProof/>
        </w:rPr>
        <w:t>61</w:t>
      </w:r>
      <w:r>
        <w:rPr>
          <w:noProof/>
        </w:rPr>
        <w:fldChar w:fldCharType="end"/>
      </w:r>
    </w:p>
    <w:p w14:paraId="2343B338" w14:textId="6F790650"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_Toc138151990 \h </w:instrText>
      </w:r>
      <w:r>
        <w:rPr>
          <w:noProof/>
        </w:rPr>
      </w:r>
      <w:r>
        <w:rPr>
          <w:noProof/>
        </w:rPr>
        <w:fldChar w:fldCharType="separate"/>
      </w:r>
      <w:r>
        <w:rPr>
          <w:noProof/>
        </w:rPr>
        <w:t>61</w:t>
      </w:r>
      <w:r>
        <w:rPr>
          <w:noProof/>
        </w:rPr>
        <w:fldChar w:fldCharType="end"/>
      </w:r>
    </w:p>
    <w:p w14:paraId="773F2855" w14:textId="7A2BB833"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_Toc138151991 \h </w:instrText>
      </w:r>
      <w:r>
        <w:rPr>
          <w:noProof/>
        </w:rPr>
      </w:r>
      <w:r>
        <w:rPr>
          <w:noProof/>
        </w:rPr>
        <w:fldChar w:fldCharType="separate"/>
      </w:r>
      <w:r>
        <w:rPr>
          <w:noProof/>
        </w:rPr>
        <w:t>64</w:t>
      </w:r>
      <w:r>
        <w:rPr>
          <w:noProof/>
        </w:rPr>
        <w:fldChar w:fldCharType="end"/>
      </w:r>
    </w:p>
    <w:p w14:paraId="4CFB3F89" w14:textId="2BC83C24"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_Toc138151992 \h </w:instrText>
      </w:r>
      <w:r>
        <w:rPr>
          <w:noProof/>
        </w:rPr>
      </w:r>
      <w:r>
        <w:rPr>
          <w:noProof/>
        </w:rPr>
        <w:fldChar w:fldCharType="separate"/>
      </w:r>
      <w:r>
        <w:rPr>
          <w:noProof/>
        </w:rPr>
        <w:t>64</w:t>
      </w:r>
      <w:r>
        <w:rPr>
          <w:noProof/>
        </w:rPr>
        <w:fldChar w:fldCharType="end"/>
      </w:r>
    </w:p>
    <w:p w14:paraId="5DC151F2" w14:textId="4E9A828F"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_Toc138151993 \h </w:instrText>
      </w:r>
      <w:r>
        <w:rPr>
          <w:noProof/>
        </w:rPr>
      </w:r>
      <w:r>
        <w:rPr>
          <w:noProof/>
        </w:rPr>
        <w:fldChar w:fldCharType="separate"/>
      </w:r>
      <w:r>
        <w:rPr>
          <w:noProof/>
        </w:rPr>
        <w:t>64</w:t>
      </w:r>
      <w:r>
        <w:rPr>
          <w:noProof/>
        </w:rPr>
        <w:fldChar w:fldCharType="end"/>
      </w:r>
    </w:p>
    <w:p w14:paraId="5C718F53" w14:textId="241B0E5D"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_Toc138151994 \h </w:instrText>
      </w:r>
      <w:r>
        <w:rPr>
          <w:noProof/>
        </w:rPr>
      </w:r>
      <w:r>
        <w:rPr>
          <w:noProof/>
        </w:rPr>
        <w:fldChar w:fldCharType="separate"/>
      </w:r>
      <w:r>
        <w:rPr>
          <w:noProof/>
        </w:rPr>
        <w:t>65</w:t>
      </w:r>
      <w:r>
        <w:rPr>
          <w:noProof/>
        </w:rPr>
        <w:fldChar w:fldCharType="end"/>
      </w:r>
    </w:p>
    <w:p w14:paraId="0B9437E6" w14:textId="141843E6"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_Toc138151995 \h </w:instrText>
      </w:r>
      <w:r>
        <w:rPr>
          <w:noProof/>
        </w:rPr>
      </w:r>
      <w:r>
        <w:rPr>
          <w:noProof/>
        </w:rPr>
        <w:fldChar w:fldCharType="separate"/>
      </w:r>
      <w:r>
        <w:rPr>
          <w:noProof/>
        </w:rPr>
        <w:t>65</w:t>
      </w:r>
      <w:r>
        <w:rPr>
          <w:noProof/>
        </w:rPr>
        <w:fldChar w:fldCharType="end"/>
      </w:r>
    </w:p>
    <w:p w14:paraId="503136BD" w14:textId="74F1D423"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_Toc138151996 \h </w:instrText>
      </w:r>
      <w:r>
        <w:rPr>
          <w:noProof/>
        </w:rPr>
      </w:r>
      <w:r>
        <w:rPr>
          <w:noProof/>
        </w:rPr>
        <w:fldChar w:fldCharType="separate"/>
      </w:r>
      <w:r>
        <w:rPr>
          <w:noProof/>
        </w:rPr>
        <w:t>65</w:t>
      </w:r>
      <w:r>
        <w:rPr>
          <w:noProof/>
        </w:rPr>
        <w:fldChar w:fldCharType="end"/>
      </w:r>
    </w:p>
    <w:p w14:paraId="0B0DD5BE" w14:textId="21BD9881"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_Toc138151997 \h </w:instrText>
      </w:r>
      <w:r>
        <w:rPr>
          <w:noProof/>
        </w:rPr>
      </w:r>
      <w:r>
        <w:rPr>
          <w:noProof/>
        </w:rPr>
        <w:fldChar w:fldCharType="separate"/>
      </w:r>
      <w:r>
        <w:rPr>
          <w:noProof/>
        </w:rPr>
        <w:t>65</w:t>
      </w:r>
      <w:r>
        <w:rPr>
          <w:noProof/>
        </w:rPr>
        <w:fldChar w:fldCharType="end"/>
      </w:r>
    </w:p>
    <w:p w14:paraId="2CCD8EC6" w14:textId="2158727F"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fldLock="1"/>
      </w:r>
      <w:r>
        <w:rPr>
          <w:noProof/>
        </w:rPr>
        <w:instrText xml:space="preserve"> PAGEREF _Toc138151998 \h </w:instrText>
      </w:r>
      <w:r>
        <w:rPr>
          <w:noProof/>
        </w:rPr>
      </w:r>
      <w:r>
        <w:rPr>
          <w:noProof/>
        </w:rPr>
        <w:fldChar w:fldCharType="separate"/>
      </w:r>
      <w:r>
        <w:rPr>
          <w:noProof/>
        </w:rPr>
        <w:t>66</w:t>
      </w:r>
      <w:r>
        <w:rPr>
          <w:noProof/>
        </w:rPr>
        <w:fldChar w:fldCharType="end"/>
      </w:r>
    </w:p>
    <w:p w14:paraId="64EB16F9" w14:textId="5982C6C4"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_Toc138151999 \h </w:instrText>
      </w:r>
      <w:r>
        <w:rPr>
          <w:noProof/>
        </w:rPr>
      </w:r>
      <w:r>
        <w:rPr>
          <w:noProof/>
        </w:rPr>
        <w:fldChar w:fldCharType="separate"/>
      </w:r>
      <w:r>
        <w:rPr>
          <w:noProof/>
        </w:rPr>
        <w:t>66</w:t>
      </w:r>
      <w:r>
        <w:rPr>
          <w:noProof/>
        </w:rPr>
        <w:fldChar w:fldCharType="end"/>
      </w:r>
    </w:p>
    <w:p w14:paraId="29DD2E84" w14:textId="3AB071CA"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_Toc138152000 \h </w:instrText>
      </w:r>
      <w:r>
        <w:rPr>
          <w:noProof/>
        </w:rPr>
      </w:r>
      <w:r>
        <w:rPr>
          <w:noProof/>
        </w:rPr>
        <w:fldChar w:fldCharType="separate"/>
      </w:r>
      <w:r>
        <w:rPr>
          <w:noProof/>
        </w:rPr>
        <w:t>66</w:t>
      </w:r>
      <w:r>
        <w:rPr>
          <w:noProof/>
        </w:rPr>
        <w:fldChar w:fldCharType="end"/>
      </w:r>
    </w:p>
    <w:p w14:paraId="254E528D" w14:textId="5CE99CFB"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_Toc138152001 \h </w:instrText>
      </w:r>
      <w:r>
        <w:rPr>
          <w:noProof/>
        </w:rPr>
      </w:r>
      <w:r>
        <w:rPr>
          <w:noProof/>
        </w:rPr>
        <w:fldChar w:fldCharType="separate"/>
      </w:r>
      <w:r>
        <w:rPr>
          <w:noProof/>
        </w:rPr>
        <w:t>66</w:t>
      </w:r>
      <w:r>
        <w:rPr>
          <w:noProof/>
        </w:rPr>
        <w:fldChar w:fldCharType="end"/>
      </w:r>
    </w:p>
    <w:p w14:paraId="48C1A178" w14:textId="37DB3959"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fldLock="1"/>
      </w:r>
      <w:r>
        <w:rPr>
          <w:noProof/>
        </w:rPr>
        <w:instrText xml:space="preserve"> PAGEREF _Toc138152002 \h </w:instrText>
      </w:r>
      <w:r>
        <w:rPr>
          <w:noProof/>
        </w:rPr>
      </w:r>
      <w:r>
        <w:rPr>
          <w:noProof/>
        </w:rPr>
        <w:fldChar w:fldCharType="separate"/>
      </w:r>
      <w:r>
        <w:rPr>
          <w:noProof/>
        </w:rPr>
        <w:t>66</w:t>
      </w:r>
      <w:r>
        <w:rPr>
          <w:noProof/>
        </w:rPr>
        <w:fldChar w:fldCharType="end"/>
      </w:r>
    </w:p>
    <w:p w14:paraId="475C65EA" w14:textId="6D903D31"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_Toc138152003 \h </w:instrText>
      </w:r>
      <w:r>
        <w:rPr>
          <w:noProof/>
        </w:rPr>
      </w:r>
      <w:r>
        <w:rPr>
          <w:noProof/>
        </w:rPr>
        <w:fldChar w:fldCharType="separate"/>
      </w:r>
      <w:r>
        <w:rPr>
          <w:noProof/>
        </w:rPr>
        <w:t>66</w:t>
      </w:r>
      <w:r>
        <w:rPr>
          <w:noProof/>
        </w:rPr>
        <w:fldChar w:fldCharType="end"/>
      </w:r>
    </w:p>
    <w:p w14:paraId="3EBE9C5F" w14:textId="709ECDAE"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_Toc138152004 \h </w:instrText>
      </w:r>
      <w:r>
        <w:rPr>
          <w:noProof/>
        </w:rPr>
      </w:r>
      <w:r>
        <w:rPr>
          <w:noProof/>
        </w:rPr>
        <w:fldChar w:fldCharType="separate"/>
      </w:r>
      <w:r>
        <w:rPr>
          <w:noProof/>
        </w:rPr>
        <w:t>67</w:t>
      </w:r>
      <w:r>
        <w:rPr>
          <w:noProof/>
        </w:rPr>
        <w:fldChar w:fldCharType="end"/>
      </w:r>
    </w:p>
    <w:p w14:paraId="3181C49A" w14:textId="672FA836"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_Toc138152005 \h </w:instrText>
      </w:r>
      <w:r>
        <w:rPr>
          <w:noProof/>
        </w:rPr>
      </w:r>
      <w:r>
        <w:rPr>
          <w:noProof/>
        </w:rPr>
        <w:fldChar w:fldCharType="separate"/>
      </w:r>
      <w:r>
        <w:rPr>
          <w:noProof/>
        </w:rPr>
        <w:t>67</w:t>
      </w:r>
      <w:r>
        <w:rPr>
          <w:noProof/>
        </w:rPr>
        <w:fldChar w:fldCharType="end"/>
      </w:r>
    </w:p>
    <w:p w14:paraId="5A60047C" w14:textId="7CAAE8F5"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fldLock="1"/>
      </w:r>
      <w:r>
        <w:rPr>
          <w:noProof/>
        </w:rPr>
        <w:instrText xml:space="preserve"> PAGEREF _Toc138152006 \h </w:instrText>
      </w:r>
      <w:r>
        <w:rPr>
          <w:noProof/>
        </w:rPr>
      </w:r>
      <w:r>
        <w:rPr>
          <w:noProof/>
        </w:rPr>
        <w:fldChar w:fldCharType="separate"/>
      </w:r>
      <w:r>
        <w:rPr>
          <w:noProof/>
        </w:rPr>
        <w:t>67</w:t>
      </w:r>
      <w:r>
        <w:rPr>
          <w:noProof/>
        </w:rPr>
        <w:fldChar w:fldCharType="end"/>
      </w:r>
    </w:p>
    <w:p w14:paraId="30990042" w14:textId="5A198046"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_Toc138152007 \h </w:instrText>
      </w:r>
      <w:r>
        <w:rPr>
          <w:noProof/>
        </w:rPr>
      </w:r>
      <w:r>
        <w:rPr>
          <w:noProof/>
        </w:rPr>
        <w:fldChar w:fldCharType="separate"/>
      </w:r>
      <w:r>
        <w:rPr>
          <w:noProof/>
        </w:rPr>
        <w:t>68</w:t>
      </w:r>
      <w:r>
        <w:rPr>
          <w:noProof/>
        </w:rPr>
        <w:fldChar w:fldCharType="end"/>
      </w:r>
    </w:p>
    <w:p w14:paraId="78ABBD70" w14:textId="2F9E2846"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fldLock="1"/>
      </w:r>
      <w:r>
        <w:rPr>
          <w:noProof/>
        </w:rPr>
        <w:instrText xml:space="preserve"> PAGEREF _Toc138152008 \h </w:instrText>
      </w:r>
      <w:r>
        <w:rPr>
          <w:noProof/>
        </w:rPr>
      </w:r>
      <w:r>
        <w:rPr>
          <w:noProof/>
        </w:rPr>
        <w:fldChar w:fldCharType="separate"/>
      </w:r>
      <w:r>
        <w:rPr>
          <w:noProof/>
        </w:rPr>
        <w:t>68</w:t>
      </w:r>
      <w:r>
        <w:rPr>
          <w:noProof/>
        </w:rPr>
        <w:fldChar w:fldCharType="end"/>
      </w:r>
    </w:p>
    <w:p w14:paraId="6F8F6D3E" w14:textId="677C89F9"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_Toc138152009 \h </w:instrText>
      </w:r>
      <w:r>
        <w:rPr>
          <w:noProof/>
        </w:rPr>
      </w:r>
      <w:r>
        <w:rPr>
          <w:noProof/>
        </w:rPr>
        <w:fldChar w:fldCharType="separate"/>
      </w:r>
      <w:r>
        <w:rPr>
          <w:noProof/>
        </w:rPr>
        <w:t>68</w:t>
      </w:r>
      <w:r>
        <w:rPr>
          <w:noProof/>
        </w:rPr>
        <w:fldChar w:fldCharType="end"/>
      </w:r>
    </w:p>
    <w:p w14:paraId="6C5ED197" w14:textId="2CB14931"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_Toc138152010 \h </w:instrText>
      </w:r>
      <w:r>
        <w:rPr>
          <w:noProof/>
        </w:rPr>
      </w:r>
      <w:r>
        <w:rPr>
          <w:noProof/>
        </w:rPr>
        <w:fldChar w:fldCharType="separate"/>
      </w:r>
      <w:r>
        <w:rPr>
          <w:noProof/>
        </w:rPr>
        <w:t>68</w:t>
      </w:r>
      <w:r>
        <w:rPr>
          <w:noProof/>
        </w:rPr>
        <w:fldChar w:fldCharType="end"/>
      </w:r>
    </w:p>
    <w:p w14:paraId="0C9B879E" w14:textId="5A21D6CA"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_Toc138152011 \h </w:instrText>
      </w:r>
      <w:r>
        <w:rPr>
          <w:noProof/>
        </w:rPr>
      </w:r>
      <w:r>
        <w:rPr>
          <w:noProof/>
        </w:rPr>
        <w:fldChar w:fldCharType="separate"/>
      </w:r>
      <w:r>
        <w:rPr>
          <w:noProof/>
        </w:rPr>
        <w:t>70</w:t>
      </w:r>
      <w:r>
        <w:rPr>
          <w:noProof/>
        </w:rPr>
        <w:fldChar w:fldCharType="end"/>
      </w:r>
    </w:p>
    <w:p w14:paraId="45AE7251" w14:textId="21DBD261"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_Toc138152012 \h </w:instrText>
      </w:r>
      <w:r>
        <w:rPr>
          <w:noProof/>
        </w:rPr>
      </w:r>
      <w:r>
        <w:rPr>
          <w:noProof/>
        </w:rPr>
        <w:fldChar w:fldCharType="separate"/>
      </w:r>
      <w:r>
        <w:rPr>
          <w:noProof/>
        </w:rPr>
        <w:t>70</w:t>
      </w:r>
      <w:r>
        <w:rPr>
          <w:noProof/>
        </w:rPr>
        <w:fldChar w:fldCharType="end"/>
      </w:r>
    </w:p>
    <w:p w14:paraId="506476ED" w14:textId="6189722F"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_Toc138152013 \h </w:instrText>
      </w:r>
      <w:r>
        <w:rPr>
          <w:noProof/>
        </w:rPr>
      </w:r>
      <w:r>
        <w:rPr>
          <w:noProof/>
        </w:rPr>
        <w:fldChar w:fldCharType="separate"/>
      </w:r>
      <w:r>
        <w:rPr>
          <w:noProof/>
        </w:rPr>
        <w:t>70</w:t>
      </w:r>
      <w:r>
        <w:rPr>
          <w:noProof/>
        </w:rPr>
        <w:fldChar w:fldCharType="end"/>
      </w:r>
    </w:p>
    <w:p w14:paraId="39333259" w14:textId="1E2E3EC5"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_Toc138152014 \h </w:instrText>
      </w:r>
      <w:r>
        <w:rPr>
          <w:noProof/>
        </w:rPr>
      </w:r>
      <w:r>
        <w:rPr>
          <w:noProof/>
        </w:rPr>
        <w:fldChar w:fldCharType="separate"/>
      </w:r>
      <w:r>
        <w:rPr>
          <w:noProof/>
        </w:rPr>
        <w:t>71</w:t>
      </w:r>
      <w:r>
        <w:rPr>
          <w:noProof/>
        </w:rPr>
        <w:fldChar w:fldCharType="end"/>
      </w:r>
    </w:p>
    <w:p w14:paraId="7C1F4869" w14:textId="361490C4"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_Toc138152015 \h </w:instrText>
      </w:r>
      <w:r>
        <w:rPr>
          <w:noProof/>
        </w:rPr>
      </w:r>
      <w:r>
        <w:rPr>
          <w:noProof/>
        </w:rPr>
        <w:fldChar w:fldCharType="separate"/>
      </w:r>
      <w:r>
        <w:rPr>
          <w:noProof/>
        </w:rPr>
        <w:t>71</w:t>
      </w:r>
      <w:r>
        <w:rPr>
          <w:noProof/>
        </w:rPr>
        <w:fldChar w:fldCharType="end"/>
      </w:r>
    </w:p>
    <w:p w14:paraId="5729DA4E" w14:textId="06AE8A28"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_Toc138152016 \h </w:instrText>
      </w:r>
      <w:r>
        <w:rPr>
          <w:noProof/>
        </w:rPr>
      </w:r>
      <w:r>
        <w:rPr>
          <w:noProof/>
        </w:rPr>
        <w:fldChar w:fldCharType="separate"/>
      </w:r>
      <w:r>
        <w:rPr>
          <w:noProof/>
        </w:rPr>
        <w:t>72</w:t>
      </w:r>
      <w:r>
        <w:rPr>
          <w:noProof/>
        </w:rPr>
        <w:fldChar w:fldCharType="end"/>
      </w:r>
    </w:p>
    <w:p w14:paraId="7BA8CD68" w14:textId="3E65B69B"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_Toc138152017 \h </w:instrText>
      </w:r>
      <w:r>
        <w:rPr>
          <w:noProof/>
        </w:rPr>
      </w:r>
      <w:r>
        <w:rPr>
          <w:noProof/>
        </w:rPr>
        <w:fldChar w:fldCharType="separate"/>
      </w:r>
      <w:r>
        <w:rPr>
          <w:noProof/>
        </w:rPr>
        <w:t>72</w:t>
      </w:r>
      <w:r>
        <w:rPr>
          <w:noProof/>
        </w:rPr>
        <w:fldChar w:fldCharType="end"/>
      </w:r>
    </w:p>
    <w:p w14:paraId="15DCFE47" w14:textId="44DF3870"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_Toc138152018 \h </w:instrText>
      </w:r>
      <w:r>
        <w:rPr>
          <w:noProof/>
        </w:rPr>
      </w:r>
      <w:r>
        <w:rPr>
          <w:noProof/>
        </w:rPr>
        <w:fldChar w:fldCharType="separate"/>
      </w:r>
      <w:r>
        <w:rPr>
          <w:noProof/>
        </w:rPr>
        <w:t>73</w:t>
      </w:r>
      <w:r>
        <w:rPr>
          <w:noProof/>
        </w:rPr>
        <w:fldChar w:fldCharType="end"/>
      </w:r>
    </w:p>
    <w:p w14:paraId="5A13A80F" w14:textId="3F82937D"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fldLock="1"/>
      </w:r>
      <w:r>
        <w:rPr>
          <w:noProof/>
        </w:rPr>
        <w:instrText xml:space="preserve"> PAGEREF _Toc138152019 \h </w:instrText>
      </w:r>
      <w:r>
        <w:rPr>
          <w:noProof/>
        </w:rPr>
      </w:r>
      <w:r>
        <w:rPr>
          <w:noProof/>
        </w:rPr>
        <w:fldChar w:fldCharType="separate"/>
      </w:r>
      <w:r>
        <w:rPr>
          <w:noProof/>
        </w:rPr>
        <w:t>73</w:t>
      </w:r>
      <w:r>
        <w:rPr>
          <w:noProof/>
        </w:rPr>
        <w:fldChar w:fldCharType="end"/>
      </w:r>
    </w:p>
    <w:p w14:paraId="3F231F1E" w14:textId="15147B5E"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_Toc138152020 \h </w:instrText>
      </w:r>
      <w:r>
        <w:rPr>
          <w:noProof/>
        </w:rPr>
      </w:r>
      <w:r>
        <w:rPr>
          <w:noProof/>
        </w:rPr>
        <w:fldChar w:fldCharType="separate"/>
      </w:r>
      <w:r>
        <w:rPr>
          <w:noProof/>
        </w:rPr>
        <w:t>73</w:t>
      </w:r>
      <w:r>
        <w:rPr>
          <w:noProof/>
        </w:rPr>
        <w:fldChar w:fldCharType="end"/>
      </w:r>
    </w:p>
    <w:p w14:paraId="416D894E" w14:textId="533CDDD8"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_Toc138152021 \h </w:instrText>
      </w:r>
      <w:r>
        <w:rPr>
          <w:noProof/>
        </w:rPr>
      </w:r>
      <w:r>
        <w:rPr>
          <w:noProof/>
        </w:rPr>
        <w:fldChar w:fldCharType="separate"/>
      </w:r>
      <w:r>
        <w:rPr>
          <w:noProof/>
        </w:rPr>
        <w:t>73</w:t>
      </w:r>
      <w:r>
        <w:rPr>
          <w:noProof/>
        </w:rPr>
        <w:fldChar w:fldCharType="end"/>
      </w:r>
    </w:p>
    <w:p w14:paraId="22395326" w14:textId="184FB292"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_Toc138152022 \h </w:instrText>
      </w:r>
      <w:r>
        <w:rPr>
          <w:noProof/>
        </w:rPr>
      </w:r>
      <w:r>
        <w:rPr>
          <w:noProof/>
        </w:rPr>
        <w:fldChar w:fldCharType="separate"/>
      </w:r>
      <w:r>
        <w:rPr>
          <w:noProof/>
        </w:rPr>
        <w:t>73</w:t>
      </w:r>
      <w:r>
        <w:rPr>
          <w:noProof/>
        </w:rPr>
        <w:fldChar w:fldCharType="end"/>
      </w:r>
    </w:p>
    <w:p w14:paraId="0C379C2B" w14:textId="1BD803D7"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_Toc138152023 \h </w:instrText>
      </w:r>
      <w:r>
        <w:rPr>
          <w:noProof/>
        </w:rPr>
      </w:r>
      <w:r>
        <w:rPr>
          <w:noProof/>
        </w:rPr>
        <w:fldChar w:fldCharType="separate"/>
      </w:r>
      <w:r>
        <w:rPr>
          <w:noProof/>
        </w:rPr>
        <w:t>73</w:t>
      </w:r>
      <w:r>
        <w:rPr>
          <w:noProof/>
        </w:rPr>
        <w:fldChar w:fldCharType="end"/>
      </w:r>
    </w:p>
    <w:p w14:paraId="4C6EDC69" w14:textId="73088A60"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_Toc138152024 \h </w:instrText>
      </w:r>
      <w:r>
        <w:rPr>
          <w:noProof/>
        </w:rPr>
      </w:r>
      <w:r>
        <w:rPr>
          <w:noProof/>
        </w:rPr>
        <w:fldChar w:fldCharType="separate"/>
      </w:r>
      <w:r>
        <w:rPr>
          <w:noProof/>
        </w:rPr>
        <w:t>74</w:t>
      </w:r>
      <w:r>
        <w:rPr>
          <w:noProof/>
        </w:rPr>
        <w:fldChar w:fldCharType="end"/>
      </w:r>
    </w:p>
    <w:p w14:paraId="540A8A3A" w14:textId="59255BFB"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_Toc138152025 \h </w:instrText>
      </w:r>
      <w:r>
        <w:rPr>
          <w:noProof/>
        </w:rPr>
      </w:r>
      <w:r>
        <w:rPr>
          <w:noProof/>
        </w:rPr>
        <w:fldChar w:fldCharType="separate"/>
      </w:r>
      <w:r>
        <w:rPr>
          <w:noProof/>
        </w:rPr>
        <w:t>74</w:t>
      </w:r>
      <w:r>
        <w:rPr>
          <w:noProof/>
        </w:rPr>
        <w:fldChar w:fldCharType="end"/>
      </w:r>
    </w:p>
    <w:p w14:paraId="3365A3FE" w14:textId="06A0C137"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_Toc138152026 \h </w:instrText>
      </w:r>
      <w:r>
        <w:rPr>
          <w:noProof/>
        </w:rPr>
      </w:r>
      <w:r>
        <w:rPr>
          <w:noProof/>
        </w:rPr>
        <w:fldChar w:fldCharType="separate"/>
      </w:r>
      <w:r>
        <w:rPr>
          <w:noProof/>
        </w:rPr>
        <w:t>74</w:t>
      </w:r>
      <w:r>
        <w:rPr>
          <w:noProof/>
        </w:rPr>
        <w:fldChar w:fldCharType="end"/>
      </w:r>
    </w:p>
    <w:p w14:paraId="5D5127B4" w14:textId="1A674EB6"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_Toc138152027 \h </w:instrText>
      </w:r>
      <w:r>
        <w:rPr>
          <w:noProof/>
        </w:rPr>
      </w:r>
      <w:r>
        <w:rPr>
          <w:noProof/>
        </w:rPr>
        <w:fldChar w:fldCharType="separate"/>
      </w:r>
      <w:r>
        <w:rPr>
          <w:noProof/>
        </w:rPr>
        <w:t>75</w:t>
      </w:r>
      <w:r>
        <w:rPr>
          <w:noProof/>
        </w:rPr>
        <w:fldChar w:fldCharType="end"/>
      </w:r>
    </w:p>
    <w:p w14:paraId="0D6D1BD4" w14:textId="1BC0B2E9"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_Toc138152028 \h </w:instrText>
      </w:r>
      <w:r>
        <w:rPr>
          <w:noProof/>
        </w:rPr>
      </w:r>
      <w:r>
        <w:rPr>
          <w:noProof/>
        </w:rPr>
        <w:fldChar w:fldCharType="separate"/>
      </w:r>
      <w:r>
        <w:rPr>
          <w:noProof/>
        </w:rPr>
        <w:t>75</w:t>
      </w:r>
      <w:r>
        <w:rPr>
          <w:noProof/>
        </w:rPr>
        <w:fldChar w:fldCharType="end"/>
      </w:r>
    </w:p>
    <w:p w14:paraId="2DD15C06" w14:textId="21CC219D"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_Toc138152029 \h </w:instrText>
      </w:r>
      <w:r>
        <w:rPr>
          <w:noProof/>
        </w:rPr>
      </w:r>
      <w:r>
        <w:rPr>
          <w:noProof/>
        </w:rPr>
        <w:fldChar w:fldCharType="separate"/>
      </w:r>
      <w:r>
        <w:rPr>
          <w:noProof/>
        </w:rPr>
        <w:t>75</w:t>
      </w:r>
      <w:r>
        <w:rPr>
          <w:noProof/>
        </w:rPr>
        <w:fldChar w:fldCharType="end"/>
      </w:r>
    </w:p>
    <w:p w14:paraId="53C41B02" w14:textId="17811F70"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_Toc138152030 \h </w:instrText>
      </w:r>
      <w:r>
        <w:rPr>
          <w:noProof/>
        </w:rPr>
      </w:r>
      <w:r>
        <w:rPr>
          <w:noProof/>
        </w:rPr>
        <w:fldChar w:fldCharType="separate"/>
      </w:r>
      <w:r>
        <w:rPr>
          <w:noProof/>
        </w:rPr>
        <w:t>75</w:t>
      </w:r>
      <w:r>
        <w:rPr>
          <w:noProof/>
        </w:rPr>
        <w:fldChar w:fldCharType="end"/>
      </w:r>
    </w:p>
    <w:p w14:paraId="254D0AD9" w14:textId="0567C640"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_Toc138152031 \h </w:instrText>
      </w:r>
      <w:r>
        <w:rPr>
          <w:noProof/>
        </w:rPr>
      </w:r>
      <w:r>
        <w:rPr>
          <w:noProof/>
        </w:rPr>
        <w:fldChar w:fldCharType="separate"/>
      </w:r>
      <w:r>
        <w:rPr>
          <w:noProof/>
        </w:rPr>
        <w:t>76</w:t>
      </w:r>
      <w:r>
        <w:rPr>
          <w:noProof/>
        </w:rPr>
        <w:fldChar w:fldCharType="end"/>
      </w:r>
    </w:p>
    <w:p w14:paraId="17A5E89F" w14:textId="6BEE20CF"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_Toc138152032 \h </w:instrText>
      </w:r>
      <w:r>
        <w:rPr>
          <w:noProof/>
        </w:rPr>
      </w:r>
      <w:r>
        <w:rPr>
          <w:noProof/>
        </w:rPr>
        <w:fldChar w:fldCharType="separate"/>
      </w:r>
      <w:r>
        <w:rPr>
          <w:noProof/>
        </w:rPr>
        <w:t>76</w:t>
      </w:r>
      <w:r>
        <w:rPr>
          <w:noProof/>
        </w:rPr>
        <w:fldChar w:fldCharType="end"/>
      </w:r>
    </w:p>
    <w:p w14:paraId="52D9E1AB" w14:textId="11A03FF9"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fldLock="1"/>
      </w:r>
      <w:r>
        <w:rPr>
          <w:noProof/>
        </w:rPr>
        <w:instrText xml:space="preserve"> PAGEREF _Toc138152033 \h </w:instrText>
      </w:r>
      <w:r>
        <w:rPr>
          <w:noProof/>
        </w:rPr>
      </w:r>
      <w:r>
        <w:rPr>
          <w:noProof/>
        </w:rPr>
        <w:fldChar w:fldCharType="separate"/>
      </w:r>
      <w:r>
        <w:rPr>
          <w:noProof/>
        </w:rPr>
        <w:t>77</w:t>
      </w:r>
      <w:r>
        <w:rPr>
          <w:noProof/>
        </w:rPr>
        <w:fldChar w:fldCharType="end"/>
      </w:r>
    </w:p>
    <w:p w14:paraId="0BB34905" w14:textId="21C584B8"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fldLock="1"/>
      </w:r>
      <w:r>
        <w:rPr>
          <w:noProof/>
        </w:rPr>
        <w:instrText xml:space="preserve"> PAGEREF _Toc138152034 \h </w:instrText>
      </w:r>
      <w:r>
        <w:rPr>
          <w:noProof/>
        </w:rPr>
      </w:r>
      <w:r>
        <w:rPr>
          <w:noProof/>
        </w:rPr>
        <w:fldChar w:fldCharType="separate"/>
      </w:r>
      <w:r>
        <w:rPr>
          <w:noProof/>
        </w:rPr>
        <w:t>78</w:t>
      </w:r>
      <w:r>
        <w:rPr>
          <w:noProof/>
        </w:rPr>
        <w:fldChar w:fldCharType="end"/>
      </w:r>
    </w:p>
    <w:p w14:paraId="78050DDE" w14:textId="3968C427"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_Toc138152035 \h </w:instrText>
      </w:r>
      <w:r>
        <w:rPr>
          <w:noProof/>
        </w:rPr>
      </w:r>
      <w:r>
        <w:rPr>
          <w:noProof/>
        </w:rPr>
        <w:fldChar w:fldCharType="separate"/>
      </w:r>
      <w:r>
        <w:rPr>
          <w:noProof/>
        </w:rPr>
        <w:t>78</w:t>
      </w:r>
      <w:r>
        <w:rPr>
          <w:noProof/>
        </w:rPr>
        <w:fldChar w:fldCharType="end"/>
      </w:r>
    </w:p>
    <w:p w14:paraId="74F201AB" w14:textId="708627D6"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fldLock="1"/>
      </w:r>
      <w:r>
        <w:rPr>
          <w:noProof/>
        </w:rPr>
        <w:instrText xml:space="preserve"> PAGEREF _Toc138152036 \h </w:instrText>
      </w:r>
      <w:r>
        <w:rPr>
          <w:noProof/>
        </w:rPr>
      </w:r>
      <w:r>
        <w:rPr>
          <w:noProof/>
        </w:rPr>
        <w:fldChar w:fldCharType="separate"/>
      </w:r>
      <w:r>
        <w:rPr>
          <w:noProof/>
        </w:rPr>
        <w:t>79</w:t>
      </w:r>
      <w:r>
        <w:rPr>
          <w:noProof/>
        </w:rPr>
        <w:fldChar w:fldCharType="end"/>
      </w:r>
    </w:p>
    <w:p w14:paraId="0336FF6D" w14:textId="3C11D729"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fldLock="1"/>
      </w:r>
      <w:r>
        <w:rPr>
          <w:noProof/>
        </w:rPr>
        <w:instrText xml:space="preserve"> PAGEREF _Toc138152037 \h </w:instrText>
      </w:r>
      <w:r>
        <w:rPr>
          <w:noProof/>
        </w:rPr>
      </w:r>
      <w:r>
        <w:rPr>
          <w:noProof/>
        </w:rPr>
        <w:fldChar w:fldCharType="separate"/>
      </w:r>
      <w:r>
        <w:rPr>
          <w:noProof/>
        </w:rPr>
        <w:t>79</w:t>
      </w:r>
      <w:r>
        <w:rPr>
          <w:noProof/>
        </w:rPr>
        <w:fldChar w:fldCharType="end"/>
      </w:r>
    </w:p>
    <w:p w14:paraId="6FF1A746" w14:textId="51603078"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fldLock="1"/>
      </w:r>
      <w:r>
        <w:rPr>
          <w:noProof/>
        </w:rPr>
        <w:instrText xml:space="preserve"> PAGEREF _Toc138152038 \h </w:instrText>
      </w:r>
      <w:r>
        <w:rPr>
          <w:noProof/>
        </w:rPr>
      </w:r>
      <w:r>
        <w:rPr>
          <w:noProof/>
        </w:rPr>
        <w:fldChar w:fldCharType="separate"/>
      </w:r>
      <w:r>
        <w:rPr>
          <w:noProof/>
        </w:rPr>
        <w:t>80</w:t>
      </w:r>
      <w:r>
        <w:rPr>
          <w:noProof/>
        </w:rPr>
        <w:fldChar w:fldCharType="end"/>
      </w:r>
    </w:p>
    <w:p w14:paraId="24AB2EDB" w14:textId="3EAC9FE2"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fldLock="1"/>
      </w:r>
      <w:r>
        <w:rPr>
          <w:noProof/>
        </w:rPr>
        <w:instrText xml:space="preserve"> PAGEREF _Toc138152039 \h </w:instrText>
      </w:r>
      <w:r>
        <w:rPr>
          <w:noProof/>
        </w:rPr>
      </w:r>
      <w:r>
        <w:rPr>
          <w:noProof/>
        </w:rPr>
        <w:fldChar w:fldCharType="separate"/>
      </w:r>
      <w:r>
        <w:rPr>
          <w:noProof/>
        </w:rPr>
        <w:t>81</w:t>
      </w:r>
      <w:r>
        <w:rPr>
          <w:noProof/>
        </w:rPr>
        <w:fldChar w:fldCharType="end"/>
      </w:r>
    </w:p>
    <w:p w14:paraId="56314CDE" w14:textId="0CEC9757"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fldLock="1"/>
      </w:r>
      <w:r>
        <w:rPr>
          <w:noProof/>
        </w:rPr>
        <w:instrText xml:space="preserve"> PAGEREF _Toc138152040 \h </w:instrText>
      </w:r>
      <w:r>
        <w:rPr>
          <w:noProof/>
        </w:rPr>
      </w:r>
      <w:r>
        <w:rPr>
          <w:noProof/>
        </w:rPr>
        <w:fldChar w:fldCharType="separate"/>
      </w:r>
      <w:r>
        <w:rPr>
          <w:noProof/>
        </w:rPr>
        <w:t>82</w:t>
      </w:r>
      <w:r>
        <w:rPr>
          <w:noProof/>
        </w:rPr>
        <w:fldChar w:fldCharType="end"/>
      </w:r>
    </w:p>
    <w:p w14:paraId="3C5EBB2A" w14:textId="0B8F5013"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fldLock="1"/>
      </w:r>
      <w:r>
        <w:rPr>
          <w:noProof/>
        </w:rPr>
        <w:instrText xml:space="preserve"> PAGEREF _Toc138152041 \h </w:instrText>
      </w:r>
      <w:r>
        <w:rPr>
          <w:noProof/>
        </w:rPr>
      </w:r>
      <w:r>
        <w:rPr>
          <w:noProof/>
        </w:rPr>
        <w:fldChar w:fldCharType="separate"/>
      </w:r>
      <w:r>
        <w:rPr>
          <w:noProof/>
        </w:rPr>
        <w:t>83</w:t>
      </w:r>
      <w:r>
        <w:rPr>
          <w:noProof/>
        </w:rPr>
        <w:fldChar w:fldCharType="end"/>
      </w:r>
    </w:p>
    <w:p w14:paraId="193EFDEC" w14:textId="37491D07"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fldLock="1"/>
      </w:r>
      <w:r>
        <w:rPr>
          <w:noProof/>
        </w:rPr>
        <w:instrText xml:space="preserve"> PAGEREF _Toc138152042 \h </w:instrText>
      </w:r>
      <w:r>
        <w:rPr>
          <w:noProof/>
        </w:rPr>
      </w:r>
      <w:r>
        <w:rPr>
          <w:noProof/>
        </w:rPr>
        <w:fldChar w:fldCharType="separate"/>
      </w:r>
      <w:r>
        <w:rPr>
          <w:noProof/>
        </w:rPr>
        <w:t>83</w:t>
      </w:r>
      <w:r>
        <w:rPr>
          <w:noProof/>
        </w:rPr>
        <w:fldChar w:fldCharType="end"/>
      </w:r>
    </w:p>
    <w:p w14:paraId="209FFB09" w14:textId="5D6F84B2" w:rsidR="00302791" w:rsidRDefault="00302791">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fldLock="1"/>
      </w:r>
      <w:r>
        <w:rPr>
          <w:noProof/>
        </w:rPr>
        <w:instrText xml:space="preserve"> PAGEREF _Toc138152043 \h </w:instrText>
      </w:r>
      <w:r>
        <w:rPr>
          <w:noProof/>
        </w:rPr>
      </w:r>
      <w:r>
        <w:rPr>
          <w:noProof/>
        </w:rPr>
        <w:fldChar w:fldCharType="separate"/>
      </w:r>
      <w:r>
        <w:rPr>
          <w:noProof/>
        </w:rPr>
        <w:t>84</w:t>
      </w:r>
      <w:r>
        <w:rPr>
          <w:noProof/>
        </w:rPr>
        <w:fldChar w:fldCharType="end"/>
      </w:r>
    </w:p>
    <w:p w14:paraId="346E59DE" w14:textId="4C18AD7E"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_Toc138152044 \h </w:instrText>
      </w:r>
      <w:r>
        <w:rPr>
          <w:noProof/>
        </w:rPr>
      </w:r>
      <w:r>
        <w:rPr>
          <w:noProof/>
        </w:rPr>
        <w:fldChar w:fldCharType="separate"/>
      </w:r>
      <w:r>
        <w:rPr>
          <w:noProof/>
        </w:rPr>
        <w:t>85</w:t>
      </w:r>
      <w:r>
        <w:rPr>
          <w:noProof/>
        </w:rPr>
        <w:fldChar w:fldCharType="end"/>
      </w:r>
    </w:p>
    <w:p w14:paraId="087A6C13" w14:textId="5D7AC5BC"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_Toc138152045 \h </w:instrText>
      </w:r>
      <w:r>
        <w:rPr>
          <w:noProof/>
        </w:rPr>
      </w:r>
      <w:r>
        <w:rPr>
          <w:noProof/>
        </w:rPr>
        <w:fldChar w:fldCharType="separate"/>
      </w:r>
      <w:r>
        <w:rPr>
          <w:noProof/>
        </w:rPr>
        <w:t>86</w:t>
      </w:r>
      <w:r>
        <w:rPr>
          <w:noProof/>
        </w:rPr>
        <w:fldChar w:fldCharType="end"/>
      </w:r>
    </w:p>
    <w:p w14:paraId="5B90C0E2" w14:textId="246BDC49"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fldLock="1"/>
      </w:r>
      <w:r>
        <w:rPr>
          <w:noProof/>
        </w:rPr>
        <w:instrText xml:space="preserve"> PAGEREF _Toc138152046 \h </w:instrText>
      </w:r>
      <w:r>
        <w:rPr>
          <w:noProof/>
        </w:rPr>
      </w:r>
      <w:r>
        <w:rPr>
          <w:noProof/>
        </w:rPr>
        <w:fldChar w:fldCharType="separate"/>
      </w:r>
      <w:r>
        <w:rPr>
          <w:noProof/>
        </w:rPr>
        <w:t>87</w:t>
      </w:r>
      <w:r>
        <w:rPr>
          <w:noProof/>
        </w:rPr>
        <w:fldChar w:fldCharType="end"/>
      </w:r>
    </w:p>
    <w:p w14:paraId="5B448FD7" w14:textId="7E67FFA6" w:rsidR="00302791" w:rsidRDefault="00302791">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_Toc138152047 \h </w:instrText>
      </w:r>
      <w:r>
        <w:rPr>
          <w:noProof/>
        </w:rPr>
      </w:r>
      <w:r>
        <w:rPr>
          <w:noProof/>
        </w:rPr>
        <w:fldChar w:fldCharType="separate"/>
      </w:r>
      <w:r>
        <w:rPr>
          <w:noProof/>
        </w:rPr>
        <w:t>88</w:t>
      </w:r>
      <w:r>
        <w:rPr>
          <w:noProof/>
        </w:rPr>
        <w:fldChar w:fldCharType="end"/>
      </w:r>
    </w:p>
    <w:p w14:paraId="704F20F7" w14:textId="3D724DCB"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_Toc138152048 \h </w:instrText>
      </w:r>
      <w:r>
        <w:rPr>
          <w:noProof/>
        </w:rPr>
      </w:r>
      <w:r>
        <w:rPr>
          <w:noProof/>
        </w:rPr>
        <w:fldChar w:fldCharType="separate"/>
      </w:r>
      <w:r>
        <w:rPr>
          <w:noProof/>
        </w:rPr>
        <w:t>89</w:t>
      </w:r>
      <w:r>
        <w:rPr>
          <w:noProof/>
        </w:rPr>
        <w:fldChar w:fldCharType="end"/>
      </w:r>
    </w:p>
    <w:p w14:paraId="26B09938" w14:textId="1232D641" w:rsidR="00302791" w:rsidRDefault="00302791">
      <w:pPr>
        <w:pStyle w:val="TOC1"/>
        <w:rPr>
          <w:rFonts w:asciiTheme="minorHAnsi" w:eastAsiaTheme="minorEastAsia" w:hAnsiTheme="minorHAnsi" w:cstheme="minorBidi"/>
          <w:noProof/>
          <w:kern w:val="2"/>
          <w:szCs w:val="22"/>
          <w:lang w:eastAsia="en-GB"/>
          <w14:ligatures w14:val="standardContextual"/>
        </w:rPr>
      </w:pPr>
      <w:r w:rsidRPr="009228C1">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9228C1">
        <w:rPr>
          <w:rFonts w:eastAsia="Malgun Gothic"/>
          <w:noProof/>
          <w:lang w:eastAsia="ko-KR"/>
        </w:rPr>
        <w:t>Miscellaneous UE-internal APIs</w:t>
      </w:r>
      <w:r>
        <w:rPr>
          <w:noProof/>
        </w:rPr>
        <w:tab/>
      </w:r>
      <w:r>
        <w:rPr>
          <w:noProof/>
        </w:rPr>
        <w:fldChar w:fldCharType="begin" w:fldLock="1"/>
      </w:r>
      <w:r>
        <w:rPr>
          <w:noProof/>
        </w:rPr>
        <w:instrText xml:space="preserve"> PAGEREF _Toc138152049 \h </w:instrText>
      </w:r>
      <w:r>
        <w:rPr>
          <w:noProof/>
        </w:rPr>
      </w:r>
      <w:r>
        <w:rPr>
          <w:noProof/>
        </w:rPr>
        <w:fldChar w:fldCharType="separate"/>
      </w:r>
      <w:r>
        <w:rPr>
          <w:noProof/>
        </w:rPr>
        <w:t>89</w:t>
      </w:r>
      <w:r>
        <w:rPr>
          <w:noProof/>
        </w:rPr>
        <w:fldChar w:fldCharType="end"/>
      </w:r>
    </w:p>
    <w:p w14:paraId="5FF2CBFD" w14:textId="04E2F9F0"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9228C1">
        <w:rPr>
          <w:rFonts w:eastAsia="Malgun Gothic"/>
          <w:noProof/>
          <w:lang w:eastAsia="ko-KR"/>
        </w:rPr>
        <w:t>General</w:t>
      </w:r>
      <w:r>
        <w:rPr>
          <w:noProof/>
        </w:rPr>
        <w:tab/>
      </w:r>
      <w:r>
        <w:rPr>
          <w:noProof/>
        </w:rPr>
        <w:fldChar w:fldCharType="begin" w:fldLock="1"/>
      </w:r>
      <w:r>
        <w:rPr>
          <w:noProof/>
        </w:rPr>
        <w:instrText xml:space="preserve"> PAGEREF _Toc138152050 \h </w:instrText>
      </w:r>
      <w:r>
        <w:rPr>
          <w:noProof/>
        </w:rPr>
      </w:r>
      <w:r>
        <w:rPr>
          <w:noProof/>
        </w:rPr>
        <w:fldChar w:fldCharType="separate"/>
      </w:r>
      <w:r>
        <w:rPr>
          <w:noProof/>
        </w:rPr>
        <w:t>89</w:t>
      </w:r>
      <w:r>
        <w:rPr>
          <w:noProof/>
        </w:rPr>
        <w:fldChar w:fldCharType="end"/>
      </w:r>
    </w:p>
    <w:p w14:paraId="0088902A" w14:textId="7D392B4E"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9228C1">
        <w:rPr>
          <w:rFonts w:eastAsia="Malgun Gothic"/>
          <w:noProof/>
          <w:lang w:eastAsia="ko-KR"/>
        </w:rPr>
        <w:t>RAN Signaling-based Network Assistance API</w:t>
      </w:r>
      <w:r>
        <w:rPr>
          <w:noProof/>
        </w:rPr>
        <w:tab/>
      </w:r>
      <w:r>
        <w:rPr>
          <w:noProof/>
        </w:rPr>
        <w:fldChar w:fldCharType="begin" w:fldLock="1"/>
      </w:r>
      <w:r>
        <w:rPr>
          <w:noProof/>
        </w:rPr>
        <w:instrText xml:space="preserve"> PAGEREF _Toc138152051 \h </w:instrText>
      </w:r>
      <w:r>
        <w:rPr>
          <w:noProof/>
        </w:rPr>
      </w:r>
      <w:r>
        <w:rPr>
          <w:noProof/>
        </w:rPr>
        <w:fldChar w:fldCharType="separate"/>
      </w:r>
      <w:r>
        <w:rPr>
          <w:noProof/>
        </w:rPr>
        <w:t>89</w:t>
      </w:r>
      <w:r>
        <w:rPr>
          <w:noProof/>
        </w:rPr>
        <w:fldChar w:fldCharType="end"/>
      </w:r>
    </w:p>
    <w:p w14:paraId="120F5A47" w14:textId="5BB11CD2"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9228C1">
        <w:rPr>
          <w:rFonts w:eastAsia="Malgun Gothic"/>
          <w:noProof/>
          <w:lang w:eastAsia="ko-KR"/>
        </w:rPr>
        <w:t>RAN-based Metrics Reporting API</w:t>
      </w:r>
      <w:r>
        <w:rPr>
          <w:noProof/>
        </w:rPr>
        <w:tab/>
      </w:r>
      <w:r>
        <w:rPr>
          <w:noProof/>
        </w:rPr>
        <w:fldChar w:fldCharType="begin" w:fldLock="1"/>
      </w:r>
      <w:r>
        <w:rPr>
          <w:noProof/>
        </w:rPr>
        <w:instrText xml:space="preserve"> PAGEREF _Toc138152052 \h </w:instrText>
      </w:r>
      <w:r>
        <w:rPr>
          <w:noProof/>
        </w:rPr>
      </w:r>
      <w:r>
        <w:rPr>
          <w:noProof/>
        </w:rPr>
        <w:fldChar w:fldCharType="separate"/>
      </w:r>
      <w:r>
        <w:rPr>
          <w:noProof/>
        </w:rPr>
        <w:t>89</w:t>
      </w:r>
      <w:r>
        <w:rPr>
          <w:noProof/>
        </w:rPr>
        <w:fldChar w:fldCharType="end"/>
      </w:r>
    </w:p>
    <w:p w14:paraId="7207000D" w14:textId="56EC1259" w:rsidR="00302791" w:rsidRDefault="00302791">
      <w:pPr>
        <w:pStyle w:val="TOC1"/>
        <w:rPr>
          <w:rFonts w:asciiTheme="minorHAnsi" w:eastAsiaTheme="minorEastAsia" w:hAnsiTheme="minorHAnsi" w:cstheme="minorBidi"/>
          <w:noProof/>
          <w:kern w:val="2"/>
          <w:szCs w:val="22"/>
          <w:lang w:eastAsia="en-GB"/>
          <w14:ligatures w14:val="standardContextual"/>
        </w:rPr>
      </w:pPr>
      <w:r w:rsidRPr="009228C1">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9228C1">
        <w:rPr>
          <w:rFonts w:eastAsia="Malgun Gothic"/>
          <w:noProof/>
          <w:lang w:eastAsia="ko-KR"/>
        </w:rPr>
        <w:t>Usage of 5GC interfaces and APIs</w:t>
      </w:r>
      <w:r>
        <w:rPr>
          <w:noProof/>
        </w:rPr>
        <w:tab/>
      </w:r>
      <w:r>
        <w:rPr>
          <w:noProof/>
        </w:rPr>
        <w:fldChar w:fldCharType="begin" w:fldLock="1"/>
      </w:r>
      <w:r>
        <w:rPr>
          <w:noProof/>
        </w:rPr>
        <w:instrText xml:space="preserve"> PAGEREF _Toc138152053 \h </w:instrText>
      </w:r>
      <w:r>
        <w:rPr>
          <w:noProof/>
        </w:rPr>
      </w:r>
      <w:r>
        <w:rPr>
          <w:noProof/>
        </w:rPr>
        <w:fldChar w:fldCharType="separate"/>
      </w:r>
      <w:r>
        <w:rPr>
          <w:noProof/>
        </w:rPr>
        <w:t>90</w:t>
      </w:r>
      <w:r>
        <w:rPr>
          <w:noProof/>
        </w:rPr>
        <w:fldChar w:fldCharType="end"/>
      </w:r>
    </w:p>
    <w:p w14:paraId="1199E926" w14:textId="6757BB31"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9228C1">
        <w:rPr>
          <w:rFonts w:eastAsia="Malgun Gothic"/>
          <w:noProof/>
          <w:lang w:eastAsia="ko-KR"/>
        </w:rPr>
        <w:t>General</w:t>
      </w:r>
      <w:r>
        <w:rPr>
          <w:noProof/>
        </w:rPr>
        <w:tab/>
      </w:r>
      <w:r>
        <w:rPr>
          <w:noProof/>
        </w:rPr>
        <w:fldChar w:fldCharType="begin" w:fldLock="1"/>
      </w:r>
      <w:r>
        <w:rPr>
          <w:noProof/>
        </w:rPr>
        <w:instrText xml:space="preserve"> PAGEREF _Toc138152054 \h </w:instrText>
      </w:r>
      <w:r>
        <w:rPr>
          <w:noProof/>
        </w:rPr>
      </w:r>
      <w:r>
        <w:rPr>
          <w:noProof/>
        </w:rPr>
        <w:fldChar w:fldCharType="separate"/>
      </w:r>
      <w:r>
        <w:rPr>
          <w:noProof/>
        </w:rPr>
        <w:t>90</w:t>
      </w:r>
      <w:r>
        <w:rPr>
          <w:noProof/>
        </w:rPr>
        <w:fldChar w:fldCharType="end"/>
      </w:r>
    </w:p>
    <w:p w14:paraId="589220C2" w14:textId="1176F96F"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sidRPr="009228C1">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9228C1">
        <w:rPr>
          <w:rFonts w:eastAsia="Malgun Gothic"/>
          <w:noProof/>
          <w:lang w:eastAsia="ko-KR"/>
        </w:rPr>
        <w:t>Usage of N5/N33 for AF-based Network Assistance</w:t>
      </w:r>
      <w:r>
        <w:rPr>
          <w:noProof/>
        </w:rPr>
        <w:tab/>
      </w:r>
      <w:r>
        <w:rPr>
          <w:noProof/>
        </w:rPr>
        <w:fldChar w:fldCharType="begin" w:fldLock="1"/>
      </w:r>
      <w:r>
        <w:rPr>
          <w:noProof/>
        </w:rPr>
        <w:instrText xml:space="preserve"> PAGEREF _Toc138152055 \h </w:instrText>
      </w:r>
      <w:r>
        <w:rPr>
          <w:noProof/>
        </w:rPr>
      </w:r>
      <w:r>
        <w:rPr>
          <w:noProof/>
        </w:rPr>
        <w:fldChar w:fldCharType="separate"/>
      </w:r>
      <w:r>
        <w:rPr>
          <w:noProof/>
        </w:rPr>
        <w:t>90</w:t>
      </w:r>
      <w:r>
        <w:rPr>
          <w:noProof/>
        </w:rPr>
        <w:fldChar w:fldCharType="end"/>
      </w:r>
    </w:p>
    <w:p w14:paraId="78FF9707" w14:textId="228B0AB2" w:rsidR="00302791" w:rsidRDefault="00302791">
      <w:pPr>
        <w:pStyle w:val="TOC8"/>
        <w:rPr>
          <w:rFonts w:asciiTheme="minorHAnsi" w:eastAsiaTheme="minorEastAsia" w:hAnsiTheme="minorHAnsi" w:cstheme="minorBidi"/>
          <w:b w:val="0"/>
          <w:noProof/>
          <w:kern w:val="2"/>
          <w:szCs w:val="22"/>
          <w:lang w:eastAsia="en-GB"/>
          <w14:ligatures w14:val="standardContextual"/>
        </w:rPr>
      </w:pPr>
      <w:r w:rsidRPr="009228C1">
        <w:rPr>
          <w:rFonts w:eastAsia="MS Mincho"/>
          <w:noProof/>
        </w:rPr>
        <w:t xml:space="preserve">Annex A (informative): </w:t>
      </w:r>
      <w:r>
        <w:rPr>
          <w:noProof/>
        </w:rPr>
        <w:t xml:space="preserve">5GMS </w:t>
      </w:r>
      <w:r w:rsidRPr="009228C1">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_Toc138152056 \h </w:instrText>
      </w:r>
      <w:r>
        <w:rPr>
          <w:noProof/>
        </w:rPr>
      </w:r>
      <w:r>
        <w:rPr>
          <w:noProof/>
        </w:rPr>
        <w:fldChar w:fldCharType="separate"/>
      </w:r>
      <w:r>
        <w:rPr>
          <w:noProof/>
        </w:rPr>
        <w:t>92</w:t>
      </w:r>
      <w:r>
        <w:rPr>
          <w:noProof/>
        </w:rPr>
        <w:fldChar w:fldCharType="end"/>
      </w:r>
    </w:p>
    <w:p w14:paraId="0051DE9C" w14:textId="01224369"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fldLock="1"/>
      </w:r>
      <w:r>
        <w:rPr>
          <w:noProof/>
        </w:rPr>
        <w:instrText xml:space="preserve"> PAGEREF _Toc138152057 \h </w:instrText>
      </w:r>
      <w:r>
        <w:rPr>
          <w:noProof/>
        </w:rPr>
      </w:r>
      <w:r>
        <w:rPr>
          <w:noProof/>
        </w:rPr>
        <w:fldChar w:fldCharType="separate"/>
      </w:r>
      <w:r>
        <w:rPr>
          <w:noProof/>
        </w:rPr>
        <w:t>92</w:t>
      </w:r>
      <w:r>
        <w:rPr>
          <w:noProof/>
        </w:rPr>
        <w:fldChar w:fldCharType="end"/>
      </w:r>
    </w:p>
    <w:p w14:paraId="5FD5ABE9" w14:textId="115EF66A"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_Toc138152058 \h </w:instrText>
      </w:r>
      <w:r>
        <w:rPr>
          <w:noProof/>
        </w:rPr>
      </w:r>
      <w:r>
        <w:rPr>
          <w:noProof/>
        </w:rPr>
        <w:fldChar w:fldCharType="separate"/>
      </w:r>
      <w:r>
        <w:rPr>
          <w:noProof/>
        </w:rPr>
        <w:t>93</w:t>
      </w:r>
      <w:r>
        <w:rPr>
          <w:noProof/>
        </w:rPr>
        <w:fldChar w:fldCharType="end"/>
      </w:r>
    </w:p>
    <w:p w14:paraId="2330EE0D" w14:textId="718A6E60"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_Toc138152059 \h </w:instrText>
      </w:r>
      <w:r>
        <w:rPr>
          <w:noProof/>
        </w:rPr>
      </w:r>
      <w:r>
        <w:rPr>
          <w:noProof/>
        </w:rPr>
        <w:fldChar w:fldCharType="separate"/>
      </w:r>
      <w:r>
        <w:rPr>
          <w:noProof/>
        </w:rPr>
        <w:t>93</w:t>
      </w:r>
      <w:r>
        <w:rPr>
          <w:noProof/>
        </w:rPr>
        <w:fldChar w:fldCharType="end"/>
      </w:r>
    </w:p>
    <w:p w14:paraId="272939DF" w14:textId="12B2F9EA"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_Toc138152060 \h </w:instrText>
      </w:r>
      <w:r>
        <w:rPr>
          <w:noProof/>
        </w:rPr>
      </w:r>
      <w:r>
        <w:rPr>
          <w:noProof/>
        </w:rPr>
        <w:fldChar w:fldCharType="separate"/>
      </w:r>
      <w:r>
        <w:rPr>
          <w:noProof/>
        </w:rPr>
        <w:t>95</w:t>
      </w:r>
      <w:r>
        <w:rPr>
          <w:noProof/>
        </w:rPr>
        <w:fldChar w:fldCharType="end"/>
      </w:r>
    </w:p>
    <w:p w14:paraId="739DEEFC" w14:textId="7D0D28B4"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_Toc138152061 \h </w:instrText>
      </w:r>
      <w:r>
        <w:rPr>
          <w:noProof/>
        </w:rPr>
      </w:r>
      <w:r>
        <w:rPr>
          <w:noProof/>
        </w:rPr>
        <w:fldChar w:fldCharType="separate"/>
      </w:r>
      <w:r>
        <w:rPr>
          <w:noProof/>
        </w:rPr>
        <w:t>96</w:t>
      </w:r>
      <w:r>
        <w:rPr>
          <w:noProof/>
        </w:rPr>
        <w:fldChar w:fldCharType="end"/>
      </w:r>
    </w:p>
    <w:p w14:paraId="0CE6249F" w14:textId="48086232"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_Toc138152062 \h </w:instrText>
      </w:r>
      <w:r>
        <w:rPr>
          <w:noProof/>
        </w:rPr>
      </w:r>
      <w:r>
        <w:rPr>
          <w:noProof/>
        </w:rPr>
        <w:fldChar w:fldCharType="separate"/>
      </w:r>
      <w:r>
        <w:rPr>
          <w:noProof/>
        </w:rPr>
        <w:t>97</w:t>
      </w:r>
      <w:r>
        <w:rPr>
          <w:noProof/>
        </w:rPr>
        <w:fldChar w:fldCharType="end"/>
      </w:r>
    </w:p>
    <w:p w14:paraId="7417B0F7" w14:textId="3F781154"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_Toc138152063 \h </w:instrText>
      </w:r>
      <w:r>
        <w:rPr>
          <w:noProof/>
        </w:rPr>
      </w:r>
      <w:r>
        <w:rPr>
          <w:noProof/>
        </w:rPr>
        <w:fldChar w:fldCharType="separate"/>
      </w:r>
      <w:r>
        <w:rPr>
          <w:noProof/>
        </w:rPr>
        <w:t>97</w:t>
      </w:r>
      <w:r>
        <w:rPr>
          <w:noProof/>
        </w:rPr>
        <w:fldChar w:fldCharType="end"/>
      </w:r>
    </w:p>
    <w:p w14:paraId="4BECDF54" w14:textId="7393CAC9"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_Toc138152064 \h </w:instrText>
      </w:r>
      <w:r>
        <w:rPr>
          <w:noProof/>
        </w:rPr>
      </w:r>
      <w:r>
        <w:rPr>
          <w:noProof/>
        </w:rPr>
        <w:fldChar w:fldCharType="separate"/>
      </w:r>
      <w:r>
        <w:rPr>
          <w:noProof/>
        </w:rPr>
        <w:t>99</w:t>
      </w:r>
      <w:r>
        <w:rPr>
          <w:noProof/>
        </w:rPr>
        <w:fldChar w:fldCharType="end"/>
      </w:r>
    </w:p>
    <w:p w14:paraId="59406D0F" w14:textId="6C336D88"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_Toc138152065 \h </w:instrText>
      </w:r>
      <w:r>
        <w:rPr>
          <w:noProof/>
        </w:rPr>
      </w:r>
      <w:r>
        <w:rPr>
          <w:noProof/>
        </w:rPr>
        <w:fldChar w:fldCharType="separate"/>
      </w:r>
      <w:r>
        <w:rPr>
          <w:noProof/>
        </w:rPr>
        <w:t>100</w:t>
      </w:r>
      <w:r>
        <w:rPr>
          <w:noProof/>
        </w:rPr>
        <w:fldChar w:fldCharType="end"/>
      </w:r>
    </w:p>
    <w:p w14:paraId="17A4C699" w14:textId="1A0C12D8"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fldLock="1"/>
      </w:r>
      <w:r>
        <w:rPr>
          <w:noProof/>
        </w:rPr>
        <w:instrText xml:space="preserve"> PAGEREF _Toc138152066 \h </w:instrText>
      </w:r>
      <w:r>
        <w:rPr>
          <w:noProof/>
        </w:rPr>
      </w:r>
      <w:r>
        <w:rPr>
          <w:noProof/>
        </w:rPr>
        <w:fldChar w:fldCharType="separate"/>
      </w:r>
      <w:r>
        <w:rPr>
          <w:noProof/>
        </w:rPr>
        <w:t>101</w:t>
      </w:r>
      <w:r>
        <w:rPr>
          <w:noProof/>
        </w:rPr>
        <w:fldChar w:fldCharType="end"/>
      </w:r>
    </w:p>
    <w:p w14:paraId="27638F82" w14:textId="2AC676FB"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_Toc138152067 \h </w:instrText>
      </w:r>
      <w:r>
        <w:rPr>
          <w:noProof/>
        </w:rPr>
      </w:r>
      <w:r>
        <w:rPr>
          <w:noProof/>
        </w:rPr>
        <w:fldChar w:fldCharType="separate"/>
      </w:r>
      <w:r>
        <w:rPr>
          <w:noProof/>
        </w:rPr>
        <w:t>101</w:t>
      </w:r>
      <w:r>
        <w:rPr>
          <w:noProof/>
        </w:rPr>
        <w:fldChar w:fldCharType="end"/>
      </w:r>
    </w:p>
    <w:p w14:paraId="31854359" w14:textId="44F64CE5"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_Toc138152068 \h </w:instrText>
      </w:r>
      <w:r>
        <w:rPr>
          <w:noProof/>
        </w:rPr>
      </w:r>
      <w:r>
        <w:rPr>
          <w:noProof/>
        </w:rPr>
        <w:fldChar w:fldCharType="separate"/>
      </w:r>
      <w:r>
        <w:rPr>
          <w:noProof/>
        </w:rPr>
        <w:t>102</w:t>
      </w:r>
      <w:r>
        <w:rPr>
          <w:noProof/>
        </w:rPr>
        <w:fldChar w:fldCharType="end"/>
      </w:r>
    </w:p>
    <w:p w14:paraId="60756DFE" w14:textId="437636AC"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_Toc138152069 \h </w:instrText>
      </w:r>
      <w:r>
        <w:rPr>
          <w:noProof/>
        </w:rPr>
      </w:r>
      <w:r>
        <w:rPr>
          <w:noProof/>
        </w:rPr>
        <w:fldChar w:fldCharType="separate"/>
      </w:r>
      <w:r>
        <w:rPr>
          <w:noProof/>
        </w:rPr>
        <w:t>103</w:t>
      </w:r>
      <w:r>
        <w:rPr>
          <w:noProof/>
        </w:rPr>
        <w:fldChar w:fldCharType="end"/>
      </w:r>
    </w:p>
    <w:p w14:paraId="1409A01D" w14:textId="47AE1490" w:rsidR="00302791" w:rsidRDefault="0030279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Content Hosting Configuration examples</w:t>
      </w:r>
      <w:r>
        <w:rPr>
          <w:noProof/>
        </w:rPr>
        <w:tab/>
      </w:r>
      <w:r>
        <w:rPr>
          <w:noProof/>
        </w:rPr>
        <w:fldChar w:fldCharType="begin" w:fldLock="1"/>
      </w:r>
      <w:r>
        <w:rPr>
          <w:noProof/>
        </w:rPr>
        <w:instrText xml:space="preserve"> PAGEREF _Toc138152070 \h </w:instrText>
      </w:r>
      <w:r>
        <w:rPr>
          <w:noProof/>
        </w:rPr>
      </w:r>
      <w:r>
        <w:rPr>
          <w:noProof/>
        </w:rPr>
        <w:fldChar w:fldCharType="separate"/>
      </w:r>
      <w:r>
        <w:rPr>
          <w:noProof/>
        </w:rPr>
        <w:t>104</w:t>
      </w:r>
      <w:r>
        <w:rPr>
          <w:noProof/>
        </w:rPr>
        <w:fldChar w:fldCharType="end"/>
      </w:r>
    </w:p>
    <w:p w14:paraId="50502F28" w14:textId="3DD60B2E"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_Toc138152071 \h </w:instrText>
      </w:r>
      <w:r>
        <w:rPr>
          <w:noProof/>
        </w:rPr>
      </w:r>
      <w:r>
        <w:rPr>
          <w:noProof/>
        </w:rPr>
        <w:fldChar w:fldCharType="separate"/>
      </w:r>
      <w:r>
        <w:rPr>
          <w:noProof/>
        </w:rPr>
        <w:t>104</w:t>
      </w:r>
      <w:r>
        <w:rPr>
          <w:noProof/>
        </w:rPr>
        <w:fldChar w:fldCharType="end"/>
      </w:r>
    </w:p>
    <w:p w14:paraId="2F2DFB55" w14:textId="2690F16A"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_Toc138152072 \h </w:instrText>
      </w:r>
      <w:r>
        <w:rPr>
          <w:noProof/>
        </w:rPr>
      </w:r>
      <w:r>
        <w:rPr>
          <w:noProof/>
        </w:rPr>
        <w:fldChar w:fldCharType="separate"/>
      </w:r>
      <w:r>
        <w:rPr>
          <w:noProof/>
        </w:rPr>
        <w:t>104</w:t>
      </w:r>
      <w:r>
        <w:rPr>
          <w:noProof/>
        </w:rPr>
        <w:fldChar w:fldCharType="end"/>
      </w:r>
    </w:p>
    <w:p w14:paraId="120FB1A4" w14:textId="36664AD7"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_Toc138152073 \h </w:instrText>
      </w:r>
      <w:r>
        <w:rPr>
          <w:noProof/>
        </w:rPr>
      </w:r>
      <w:r>
        <w:rPr>
          <w:noProof/>
        </w:rPr>
        <w:fldChar w:fldCharType="separate"/>
      </w:r>
      <w:r>
        <w:rPr>
          <w:noProof/>
        </w:rPr>
        <w:t>104</w:t>
      </w:r>
      <w:r>
        <w:rPr>
          <w:noProof/>
        </w:rPr>
        <w:fldChar w:fldCharType="end"/>
      </w:r>
    </w:p>
    <w:p w14:paraId="7F1E982C" w14:textId="4B0C6D4C"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_Toc138152074 \h </w:instrText>
      </w:r>
      <w:r>
        <w:rPr>
          <w:noProof/>
        </w:rPr>
      </w:r>
      <w:r>
        <w:rPr>
          <w:noProof/>
        </w:rPr>
        <w:fldChar w:fldCharType="separate"/>
      </w:r>
      <w:r>
        <w:rPr>
          <w:noProof/>
        </w:rPr>
        <w:t>105</w:t>
      </w:r>
      <w:r>
        <w:rPr>
          <w:noProof/>
        </w:rPr>
        <w:fldChar w:fldCharType="end"/>
      </w:r>
    </w:p>
    <w:p w14:paraId="53C0C7A5" w14:textId="4189AA3C"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_Toc138152075 \h </w:instrText>
      </w:r>
      <w:r>
        <w:rPr>
          <w:noProof/>
        </w:rPr>
      </w:r>
      <w:r>
        <w:rPr>
          <w:noProof/>
        </w:rPr>
        <w:fldChar w:fldCharType="separate"/>
      </w:r>
      <w:r>
        <w:rPr>
          <w:noProof/>
        </w:rPr>
        <w:t>105</w:t>
      </w:r>
      <w:r>
        <w:rPr>
          <w:noProof/>
        </w:rPr>
        <w:fldChar w:fldCharType="end"/>
      </w:r>
    </w:p>
    <w:p w14:paraId="25B7E1EE" w14:textId="14A73805"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_Toc138152076 \h </w:instrText>
      </w:r>
      <w:r>
        <w:rPr>
          <w:noProof/>
        </w:rPr>
      </w:r>
      <w:r>
        <w:rPr>
          <w:noProof/>
        </w:rPr>
        <w:fldChar w:fldCharType="separate"/>
      </w:r>
      <w:r>
        <w:rPr>
          <w:noProof/>
        </w:rPr>
        <w:t>105</w:t>
      </w:r>
      <w:r>
        <w:rPr>
          <w:noProof/>
        </w:rPr>
        <w:fldChar w:fldCharType="end"/>
      </w:r>
    </w:p>
    <w:p w14:paraId="1A632AE6" w14:textId="0ED02494"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_Toc138152077 \h </w:instrText>
      </w:r>
      <w:r>
        <w:rPr>
          <w:noProof/>
        </w:rPr>
      </w:r>
      <w:r>
        <w:rPr>
          <w:noProof/>
        </w:rPr>
        <w:fldChar w:fldCharType="separate"/>
      </w:r>
      <w:r>
        <w:rPr>
          <w:noProof/>
        </w:rPr>
        <w:t>105</w:t>
      </w:r>
      <w:r>
        <w:rPr>
          <w:noProof/>
        </w:rPr>
        <w:fldChar w:fldCharType="end"/>
      </w:r>
    </w:p>
    <w:p w14:paraId="69717F50" w14:textId="4FBA7901"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_Toc138152078 \h </w:instrText>
      </w:r>
      <w:r>
        <w:rPr>
          <w:noProof/>
        </w:rPr>
      </w:r>
      <w:r>
        <w:rPr>
          <w:noProof/>
        </w:rPr>
        <w:fldChar w:fldCharType="separate"/>
      </w:r>
      <w:r>
        <w:rPr>
          <w:noProof/>
        </w:rPr>
        <w:t>106</w:t>
      </w:r>
      <w:r>
        <w:rPr>
          <w:noProof/>
        </w:rPr>
        <w:fldChar w:fldCharType="end"/>
      </w:r>
    </w:p>
    <w:p w14:paraId="422DFE06" w14:textId="04361BED" w:rsidR="00302791" w:rsidRDefault="00302791">
      <w:pPr>
        <w:pStyle w:val="TOC8"/>
        <w:rPr>
          <w:rFonts w:asciiTheme="minorHAnsi" w:eastAsiaTheme="minorEastAsia" w:hAnsiTheme="minorHAnsi" w:cstheme="minorBidi"/>
          <w:b w:val="0"/>
          <w:noProof/>
          <w:kern w:val="2"/>
          <w:szCs w:val="22"/>
          <w:lang w:eastAsia="en-GB"/>
          <w14:ligatures w14:val="standardContextual"/>
        </w:rPr>
      </w:pPr>
      <w:r w:rsidRPr="009228C1">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_Toc138152079 \h </w:instrText>
      </w:r>
      <w:r>
        <w:rPr>
          <w:noProof/>
        </w:rPr>
      </w:r>
      <w:r>
        <w:rPr>
          <w:noProof/>
        </w:rPr>
        <w:fldChar w:fldCharType="separate"/>
      </w:r>
      <w:r>
        <w:rPr>
          <w:noProof/>
        </w:rPr>
        <w:t>107</w:t>
      </w:r>
      <w:r>
        <w:rPr>
          <w:noProof/>
        </w:rPr>
        <w:fldChar w:fldCharType="end"/>
      </w:r>
    </w:p>
    <w:p w14:paraId="7976FD79" w14:textId="7D2D5A57"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_Toc138152080 \h </w:instrText>
      </w:r>
      <w:r>
        <w:rPr>
          <w:noProof/>
        </w:rPr>
      </w:r>
      <w:r>
        <w:rPr>
          <w:noProof/>
        </w:rPr>
        <w:fldChar w:fldCharType="separate"/>
      </w:r>
      <w:r>
        <w:rPr>
          <w:noProof/>
        </w:rPr>
        <w:t>107</w:t>
      </w:r>
      <w:r>
        <w:rPr>
          <w:noProof/>
        </w:rPr>
        <w:fldChar w:fldCharType="end"/>
      </w:r>
    </w:p>
    <w:p w14:paraId="64E70E3B" w14:textId="46DF6177"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_Toc138152081 \h </w:instrText>
      </w:r>
      <w:r>
        <w:rPr>
          <w:noProof/>
        </w:rPr>
      </w:r>
      <w:r>
        <w:rPr>
          <w:noProof/>
        </w:rPr>
        <w:fldChar w:fldCharType="separate"/>
      </w:r>
      <w:r>
        <w:rPr>
          <w:noProof/>
        </w:rPr>
        <w:t>107</w:t>
      </w:r>
      <w:r>
        <w:rPr>
          <w:noProof/>
        </w:rPr>
        <w:fldChar w:fldCharType="end"/>
      </w:r>
    </w:p>
    <w:p w14:paraId="0F19D044" w14:textId="33AFE8E9"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_Toc138152082 \h </w:instrText>
      </w:r>
      <w:r>
        <w:rPr>
          <w:noProof/>
        </w:rPr>
      </w:r>
      <w:r>
        <w:rPr>
          <w:noProof/>
        </w:rPr>
        <w:fldChar w:fldCharType="separate"/>
      </w:r>
      <w:r>
        <w:rPr>
          <w:noProof/>
        </w:rPr>
        <w:t>110</w:t>
      </w:r>
      <w:r>
        <w:rPr>
          <w:noProof/>
        </w:rPr>
        <w:fldChar w:fldCharType="end"/>
      </w:r>
    </w:p>
    <w:p w14:paraId="6C578A94" w14:textId="26EF2522"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_Toc138152083 \h </w:instrText>
      </w:r>
      <w:r>
        <w:rPr>
          <w:noProof/>
        </w:rPr>
      </w:r>
      <w:r>
        <w:rPr>
          <w:noProof/>
        </w:rPr>
        <w:fldChar w:fldCharType="separate"/>
      </w:r>
      <w:r>
        <w:rPr>
          <w:noProof/>
        </w:rPr>
        <w:t>110</w:t>
      </w:r>
      <w:r>
        <w:rPr>
          <w:noProof/>
        </w:rPr>
        <w:fldChar w:fldCharType="end"/>
      </w:r>
    </w:p>
    <w:p w14:paraId="756C53B6" w14:textId="139148D2"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_Toc138152084 \h </w:instrText>
      </w:r>
      <w:r>
        <w:rPr>
          <w:noProof/>
        </w:rPr>
      </w:r>
      <w:r>
        <w:rPr>
          <w:noProof/>
        </w:rPr>
        <w:fldChar w:fldCharType="separate"/>
      </w:r>
      <w:r>
        <w:rPr>
          <w:noProof/>
        </w:rPr>
        <w:t>111</w:t>
      </w:r>
      <w:r>
        <w:rPr>
          <w:noProof/>
        </w:rPr>
        <w:fldChar w:fldCharType="end"/>
      </w:r>
    </w:p>
    <w:p w14:paraId="57D46860" w14:textId="65596C24"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_Toc138152085 \h </w:instrText>
      </w:r>
      <w:r>
        <w:rPr>
          <w:noProof/>
        </w:rPr>
      </w:r>
      <w:r>
        <w:rPr>
          <w:noProof/>
        </w:rPr>
        <w:fldChar w:fldCharType="separate"/>
      </w:r>
      <w:r>
        <w:rPr>
          <w:noProof/>
        </w:rPr>
        <w:t>113</w:t>
      </w:r>
      <w:r>
        <w:rPr>
          <w:noProof/>
        </w:rPr>
        <w:fldChar w:fldCharType="end"/>
      </w:r>
    </w:p>
    <w:p w14:paraId="0AB4FD13" w14:textId="3773713A"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_Toc138152086 \h </w:instrText>
      </w:r>
      <w:r>
        <w:rPr>
          <w:noProof/>
        </w:rPr>
      </w:r>
      <w:r>
        <w:rPr>
          <w:noProof/>
        </w:rPr>
        <w:fldChar w:fldCharType="separate"/>
      </w:r>
      <w:r>
        <w:rPr>
          <w:noProof/>
        </w:rPr>
        <w:t>115</w:t>
      </w:r>
      <w:r>
        <w:rPr>
          <w:noProof/>
        </w:rPr>
        <w:fldChar w:fldCharType="end"/>
      </w:r>
    </w:p>
    <w:p w14:paraId="5C5D7F58" w14:textId="0582D0E7"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_Toc138152087 \h </w:instrText>
      </w:r>
      <w:r>
        <w:rPr>
          <w:noProof/>
        </w:rPr>
      </w:r>
      <w:r>
        <w:rPr>
          <w:noProof/>
        </w:rPr>
        <w:fldChar w:fldCharType="separate"/>
      </w:r>
      <w:r>
        <w:rPr>
          <w:noProof/>
        </w:rPr>
        <w:t>116</w:t>
      </w:r>
      <w:r>
        <w:rPr>
          <w:noProof/>
        </w:rPr>
        <w:fldChar w:fldCharType="end"/>
      </w:r>
    </w:p>
    <w:p w14:paraId="09EB2AB7" w14:textId="06832E9A"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_Toc138152088 \h </w:instrText>
      </w:r>
      <w:r>
        <w:rPr>
          <w:noProof/>
        </w:rPr>
      </w:r>
      <w:r>
        <w:rPr>
          <w:noProof/>
        </w:rPr>
        <w:fldChar w:fldCharType="separate"/>
      </w:r>
      <w:r>
        <w:rPr>
          <w:noProof/>
        </w:rPr>
        <w:t>120</w:t>
      </w:r>
      <w:r>
        <w:rPr>
          <w:noProof/>
        </w:rPr>
        <w:fldChar w:fldCharType="end"/>
      </w:r>
    </w:p>
    <w:p w14:paraId="1DD2567F" w14:textId="0EBC1FE4"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_Toc138152089 \h </w:instrText>
      </w:r>
      <w:r>
        <w:rPr>
          <w:noProof/>
        </w:rPr>
      </w:r>
      <w:r>
        <w:rPr>
          <w:noProof/>
        </w:rPr>
        <w:fldChar w:fldCharType="separate"/>
      </w:r>
      <w:r>
        <w:rPr>
          <w:noProof/>
        </w:rPr>
        <w:t>121</w:t>
      </w:r>
      <w:r>
        <w:rPr>
          <w:noProof/>
        </w:rPr>
        <w:fldChar w:fldCharType="end"/>
      </w:r>
    </w:p>
    <w:p w14:paraId="294CF977" w14:textId="2811250A"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_Toc138152090 \h </w:instrText>
      </w:r>
      <w:r>
        <w:rPr>
          <w:noProof/>
        </w:rPr>
      </w:r>
      <w:r>
        <w:rPr>
          <w:noProof/>
        </w:rPr>
        <w:fldChar w:fldCharType="separate"/>
      </w:r>
      <w:r>
        <w:rPr>
          <w:noProof/>
        </w:rPr>
        <w:t>123</w:t>
      </w:r>
      <w:r>
        <w:rPr>
          <w:noProof/>
        </w:rPr>
        <w:fldChar w:fldCharType="end"/>
      </w:r>
    </w:p>
    <w:p w14:paraId="090B0DF8" w14:textId="1E2B0971" w:rsidR="00302791" w:rsidRDefault="00302791">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_Toc138152091 \h </w:instrText>
      </w:r>
      <w:r>
        <w:rPr>
          <w:noProof/>
        </w:rPr>
      </w:r>
      <w:r>
        <w:rPr>
          <w:noProof/>
        </w:rPr>
        <w:fldChar w:fldCharType="separate"/>
      </w:r>
      <w:r>
        <w:rPr>
          <w:noProof/>
        </w:rPr>
        <w:t>126</w:t>
      </w:r>
      <w:r>
        <w:rPr>
          <w:noProof/>
        </w:rPr>
        <w:fldChar w:fldCharType="end"/>
      </w:r>
    </w:p>
    <w:p w14:paraId="08239E5E" w14:textId="155C94B7"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_Toc138152092 \h </w:instrText>
      </w:r>
      <w:r>
        <w:rPr>
          <w:noProof/>
        </w:rPr>
      </w:r>
      <w:r>
        <w:rPr>
          <w:noProof/>
        </w:rPr>
        <w:fldChar w:fldCharType="separate"/>
      </w:r>
      <w:r>
        <w:rPr>
          <w:noProof/>
        </w:rPr>
        <w:t>126</w:t>
      </w:r>
      <w:r>
        <w:rPr>
          <w:noProof/>
        </w:rPr>
        <w:fldChar w:fldCharType="end"/>
      </w:r>
    </w:p>
    <w:p w14:paraId="597F2343" w14:textId="327DA6DB"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_Toc138152093 \h </w:instrText>
      </w:r>
      <w:r>
        <w:rPr>
          <w:noProof/>
        </w:rPr>
      </w:r>
      <w:r>
        <w:rPr>
          <w:noProof/>
        </w:rPr>
        <w:fldChar w:fldCharType="separate"/>
      </w:r>
      <w:r>
        <w:rPr>
          <w:noProof/>
        </w:rPr>
        <w:t>128</w:t>
      </w:r>
      <w:r>
        <w:rPr>
          <w:noProof/>
        </w:rPr>
        <w:fldChar w:fldCharType="end"/>
      </w:r>
    </w:p>
    <w:p w14:paraId="7D789422" w14:textId="29DE32F6"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_Toc138152094 \h </w:instrText>
      </w:r>
      <w:r>
        <w:rPr>
          <w:noProof/>
        </w:rPr>
      </w:r>
      <w:r>
        <w:rPr>
          <w:noProof/>
        </w:rPr>
        <w:fldChar w:fldCharType="separate"/>
      </w:r>
      <w:r>
        <w:rPr>
          <w:noProof/>
        </w:rPr>
        <w:t>129</w:t>
      </w:r>
      <w:r>
        <w:rPr>
          <w:noProof/>
        </w:rPr>
        <w:fldChar w:fldCharType="end"/>
      </w:r>
    </w:p>
    <w:p w14:paraId="15D7D18B" w14:textId="1F6B066D"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fldLock="1"/>
      </w:r>
      <w:r>
        <w:rPr>
          <w:noProof/>
        </w:rPr>
        <w:instrText xml:space="preserve"> PAGEREF _Toc138152095 \h </w:instrText>
      </w:r>
      <w:r>
        <w:rPr>
          <w:noProof/>
        </w:rPr>
      </w:r>
      <w:r>
        <w:rPr>
          <w:noProof/>
        </w:rPr>
        <w:fldChar w:fldCharType="separate"/>
      </w:r>
      <w:r>
        <w:rPr>
          <w:noProof/>
        </w:rPr>
        <w:t>130</w:t>
      </w:r>
      <w:r>
        <w:rPr>
          <w:noProof/>
        </w:rPr>
        <w:fldChar w:fldCharType="end"/>
      </w:r>
    </w:p>
    <w:p w14:paraId="138E7846" w14:textId="4B883A83" w:rsidR="00302791" w:rsidRDefault="00302791">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_Toc138152096 \h </w:instrText>
      </w:r>
      <w:r>
        <w:rPr>
          <w:noProof/>
        </w:rPr>
      </w:r>
      <w:r>
        <w:rPr>
          <w:noProof/>
        </w:rPr>
        <w:fldChar w:fldCharType="separate"/>
      </w:r>
      <w:r>
        <w:rPr>
          <w:noProof/>
        </w:rPr>
        <w:t>132</w:t>
      </w:r>
      <w:r>
        <w:rPr>
          <w:noProof/>
        </w:rPr>
        <w:fldChar w:fldCharType="end"/>
      </w:r>
    </w:p>
    <w:p w14:paraId="5BA8C070" w14:textId="566726AD" w:rsidR="00302791" w:rsidRDefault="00302791">
      <w:pPr>
        <w:pStyle w:val="TOC8"/>
        <w:rPr>
          <w:rFonts w:asciiTheme="minorHAnsi" w:eastAsiaTheme="minorEastAsia" w:hAnsiTheme="minorHAnsi" w:cstheme="minorBidi"/>
          <w:b w:val="0"/>
          <w:noProof/>
          <w:kern w:val="2"/>
          <w:szCs w:val="22"/>
          <w:lang w:eastAsia="en-GB"/>
          <w14:ligatures w14:val="standardContextual"/>
        </w:rPr>
      </w:pPr>
      <w:r w:rsidRPr="009228C1">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_Toc138152097 \h </w:instrText>
      </w:r>
      <w:r>
        <w:rPr>
          <w:noProof/>
        </w:rPr>
      </w:r>
      <w:r>
        <w:rPr>
          <w:noProof/>
        </w:rPr>
        <w:fldChar w:fldCharType="separate"/>
      </w:r>
      <w:r>
        <w:rPr>
          <w:noProof/>
        </w:rPr>
        <w:t>136</w:t>
      </w:r>
      <w:r>
        <w:rPr>
          <w:noProof/>
        </w:rPr>
        <w:fldChar w:fldCharType="end"/>
      </w:r>
    </w:p>
    <w:p w14:paraId="73EB6C90" w14:textId="25F20A1B" w:rsidR="00302791" w:rsidRDefault="00302791">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fldLock="1"/>
      </w:r>
      <w:r>
        <w:rPr>
          <w:noProof/>
        </w:rPr>
        <w:instrText xml:space="preserve"> PAGEREF _Toc138152098 \h </w:instrText>
      </w:r>
      <w:r>
        <w:rPr>
          <w:noProof/>
        </w:rPr>
      </w:r>
      <w:r>
        <w:rPr>
          <w:noProof/>
        </w:rPr>
        <w:fldChar w:fldCharType="separate"/>
      </w:r>
      <w:r>
        <w:rPr>
          <w:noProof/>
        </w:rPr>
        <w:t>138</w:t>
      </w:r>
      <w:r>
        <w:rPr>
          <w:noProof/>
        </w:rPr>
        <w:fldChar w:fldCharType="end"/>
      </w:r>
    </w:p>
    <w:p w14:paraId="3528941F" w14:textId="29B0D563"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3" w:name="_Toc68899463"/>
      <w:bookmarkStart w:id="4" w:name="_Toc71214214"/>
      <w:bookmarkStart w:id="5" w:name="_Toc71721888"/>
      <w:bookmarkStart w:id="6" w:name="_Toc74858940"/>
      <w:bookmarkStart w:id="7" w:name="_Toc138151802"/>
      <w:r w:rsidRPr="00586B6B">
        <w:t>Foreword</w:t>
      </w:r>
      <w:bookmarkEnd w:id="3"/>
      <w:bookmarkEnd w:id="4"/>
      <w:bookmarkEnd w:id="5"/>
      <w:bookmarkEnd w:id="6"/>
      <w:bookmarkEnd w:id="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 w:name="introduction"/>
      <w:bookmarkEnd w:id="8"/>
      <w:r w:rsidR="00080512" w:rsidRPr="00586B6B">
        <w:br w:type="page"/>
      </w:r>
    </w:p>
    <w:p w14:paraId="30DC1E46" w14:textId="7855CA5E" w:rsidR="00080512" w:rsidRPr="00586B6B" w:rsidRDefault="00080512" w:rsidP="004E676E">
      <w:pPr>
        <w:pStyle w:val="Heading1"/>
      </w:pPr>
      <w:bookmarkStart w:id="9" w:name="_Toc68899464"/>
      <w:bookmarkStart w:id="10" w:name="_Toc71214215"/>
      <w:bookmarkStart w:id="11" w:name="_Toc71721889"/>
      <w:bookmarkStart w:id="12" w:name="_Toc74858941"/>
      <w:bookmarkStart w:id="13" w:name="_Toc138151803"/>
      <w:r w:rsidRPr="00586B6B">
        <w:t>1</w:t>
      </w:r>
      <w:r w:rsidRPr="00586B6B">
        <w:tab/>
        <w:t>Scope</w:t>
      </w:r>
      <w:bookmarkEnd w:id="9"/>
      <w:bookmarkEnd w:id="10"/>
      <w:bookmarkEnd w:id="11"/>
      <w:bookmarkEnd w:id="12"/>
      <w:bookmarkEnd w:id="13"/>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4" w:name="_Toc68899465"/>
      <w:bookmarkStart w:id="15" w:name="_Toc71214216"/>
      <w:bookmarkStart w:id="16" w:name="_Toc71721890"/>
      <w:bookmarkStart w:id="17" w:name="_Toc74858942"/>
      <w:bookmarkStart w:id="18" w:name="_Toc138151804"/>
      <w:r w:rsidRPr="00586B6B">
        <w:t>2</w:t>
      </w:r>
      <w:r w:rsidRPr="00586B6B">
        <w:tab/>
        <w:t>References</w:t>
      </w:r>
      <w:bookmarkEnd w:id="14"/>
      <w:bookmarkEnd w:id="15"/>
      <w:bookmarkEnd w:id="16"/>
      <w:bookmarkEnd w:id="17"/>
      <w:bookmarkEnd w:id="18"/>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2114B688" w:rsidR="009D5856" w:rsidRDefault="009D5856" w:rsidP="007B1DA2">
      <w:pPr>
        <w:pStyle w:val="EX"/>
      </w:pPr>
      <w:r>
        <w:t>[42]</w:t>
      </w:r>
      <w:r>
        <w:tab/>
        <w:t>3GPP TS 26.118: "</w:t>
      </w:r>
      <w:r w:rsidRPr="008869E3">
        <w:t>Virtual Reality (VR) profiles for streaming applications</w:t>
      </w:r>
      <w:r>
        <w:t>".</w:t>
      </w:r>
    </w:p>
    <w:p w14:paraId="52335EE9" w14:textId="49FE47E9" w:rsidR="00080512" w:rsidRPr="00586B6B" w:rsidRDefault="00080512">
      <w:pPr>
        <w:pStyle w:val="Heading1"/>
      </w:pPr>
      <w:bookmarkStart w:id="19" w:name="_Toc68899466"/>
      <w:bookmarkStart w:id="20" w:name="_Toc71214217"/>
      <w:bookmarkStart w:id="21" w:name="_Toc71721891"/>
      <w:bookmarkStart w:id="22" w:name="_Toc74858943"/>
      <w:bookmarkStart w:id="23" w:name="_Toc138151805"/>
      <w:r w:rsidRPr="00586B6B">
        <w:t>3</w:t>
      </w:r>
      <w:r w:rsidRPr="00586B6B">
        <w:tab/>
        <w:t>Definitions</w:t>
      </w:r>
      <w:r w:rsidR="00602AEA" w:rsidRPr="00586B6B">
        <w:t xml:space="preserve"> of terms, symbols and abbreviations</w:t>
      </w:r>
      <w:bookmarkEnd w:id="19"/>
      <w:bookmarkEnd w:id="20"/>
      <w:bookmarkEnd w:id="21"/>
      <w:bookmarkEnd w:id="22"/>
      <w:bookmarkEnd w:id="23"/>
    </w:p>
    <w:p w14:paraId="17CCE4A4" w14:textId="7A8D5EE8" w:rsidR="00080512" w:rsidRPr="00586B6B" w:rsidRDefault="00080512">
      <w:pPr>
        <w:pStyle w:val="Heading2"/>
      </w:pPr>
      <w:bookmarkStart w:id="24" w:name="_Toc68899467"/>
      <w:bookmarkStart w:id="25" w:name="_Toc71214218"/>
      <w:bookmarkStart w:id="26" w:name="_Toc71721892"/>
      <w:bookmarkStart w:id="27" w:name="_Toc74858944"/>
      <w:bookmarkStart w:id="28" w:name="_Toc138151806"/>
      <w:r w:rsidRPr="00586B6B">
        <w:t>3.1</w:t>
      </w:r>
      <w:r w:rsidRPr="00586B6B">
        <w:tab/>
      </w:r>
      <w:r w:rsidR="002B6339" w:rsidRPr="00586B6B">
        <w:t>Terms</w:t>
      </w:r>
      <w:bookmarkEnd w:id="24"/>
      <w:bookmarkEnd w:id="25"/>
      <w:bookmarkEnd w:id="26"/>
      <w:bookmarkEnd w:id="27"/>
      <w:bookmarkEnd w:id="28"/>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29" w:name="_Toc68899468"/>
      <w:bookmarkStart w:id="30" w:name="_Toc71214219"/>
      <w:bookmarkStart w:id="31" w:name="_Toc71721893"/>
      <w:bookmarkStart w:id="32" w:name="_Toc74858945"/>
      <w:bookmarkStart w:id="33" w:name="_Toc138151807"/>
      <w:r w:rsidRPr="00586B6B">
        <w:t>3.2</w:t>
      </w:r>
      <w:r w:rsidRPr="00586B6B">
        <w:tab/>
        <w:t>Symbols</w:t>
      </w:r>
      <w:bookmarkEnd w:id="29"/>
      <w:bookmarkEnd w:id="30"/>
      <w:bookmarkEnd w:id="31"/>
      <w:bookmarkEnd w:id="32"/>
      <w:bookmarkEnd w:id="33"/>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4" w:name="_Toc68899469"/>
      <w:bookmarkStart w:id="35" w:name="_Toc71214220"/>
      <w:bookmarkStart w:id="36" w:name="_Toc71721894"/>
      <w:bookmarkStart w:id="37" w:name="_Toc74858946"/>
      <w:bookmarkStart w:id="38" w:name="_Toc138151808"/>
      <w:r w:rsidRPr="00586B6B">
        <w:t>3.3</w:t>
      </w:r>
      <w:r w:rsidRPr="00586B6B">
        <w:tab/>
        <w:t>Abbreviations</w:t>
      </w:r>
      <w:bookmarkEnd w:id="34"/>
      <w:bookmarkEnd w:id="35"/>
      <w:bookmarkEnd w:id="36"/>
      <w:bookmarkEnd w:id="37"/>
      <w:bookmarkEnd w:id="38"/>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39" w:name="_Toc68899470"/>
      <w:bookmarkStart w:id="40" w:name="_Toc71214221"/>
      <w:bookmarkStart w:id="41" w:name="_Toc71721895"/>
      <w:bookmarkStart w:id="42" w:name="_Toc74858947"/>
      <w:bookmarkStart w:id="43" w:name="_Toc138151809"/>
      <w:r w:rsidRPr="00586B6B">
        <w:t>4</w:t>
      </w:r>
      <w:r w:rsidRPr="00586B6B">
        <w:tab/>
      </w:r>
      <w:r w:rsidR="009B6154" w:rsidRPr="00586B6B">
        <w:t xml:space="preserve">Procedures for Downlink </w:t>
      </w:r>
      <w:r w:rsidR="007B1DA2">
        <w:t xml:space="preserve">Media </w:t>
      </w:r>
      <w:r w:rsidR="009B6154" w:rsidRPr="00586B6B">
        <w:t>Streaming</w:t>
      </w:r>
      <w:bookmarkEnd w:id="39"/>
      <w:bookmarkEnd w:id="40"/>
      <w:bookmarkEnd w:id="41"/>
      <w:bookmarkEnd w:id="42"/>
      <w:bookmarkEnd w:id="43"/>
    </w:p>
    <w:p w14:paraId="7C5A9E01" w14:textId="223F9887" w:rsidR="000217C0" w:rsidRPr="00450E15" w:rsidRDefault="000217C0" w:rsidP="00450E15">
      <w:pPr>
        <w:pStyle w:val="Heading2"/>
      </w:pPr>
      <w:bookmarkStart w:id="44" w:name="_Toc68899471"/>
      <w:bookmarkStart w:id="45" w:name="_Toc71214222"/>
      <w:bookmarkStart w:id="46" w:name="_Toc71721896"/>
      <w:bookmarkStart w:id="47" w:name="_Toc74858948"/>
      <w:bookmarkStart w:id="48" w:name="_Toc138151810"/>
      <w:r w:rsidRPr="00450E15">
        <w:t>4.1</w:t>
      </w:r>
      <w:r w:rsidR="00FE3892" w:rsidRPr="00450E15">
        <w:tab/>
      </w:r>
      <w:r w:rsidRPr="00450E15">
        <w:t>General</w:t>
      </w:r>
      <w:bookmarkEnd w:id="44"/>
      <w:bookmarkEnd w:id="45"/>
      <w:bookmarkEnd w:id="46"/>
      <w:bookmarkEnd w:id="47"/>
      <w:bookmarkEnd w:id="48"/>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49"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49"/>
    </w:p>
    <w:p w14:paraId="68FE361C" w14:textId="5B0DBAEC" w:rsidR="009B6154" w:rsidRPr="00586B6B" w:rsidRDefault="009B6154" w:rsidP="009B6154">
      <w:pPr>
        <w:pStyle w:val="Heading2"/>
      </w:pPr>
      <w:bookmarkStart w:id="50" w:name="_Toc68899472"/>
      <w:bookmarkStart w:id="51" w:name="_Toc71214223"/>
      <w:bookmarkStart w:id="52" w:name="_Toc71721897"/>
      <w:bookmarkStart w:id="53" w:name="_Toc74858949"/>
      <w:bookmarkStart w:id="54" w:name="_Toc138151811"/>
      <w:r w:rsidRPr="00586B6B">
        <w:t>4.2</w:t>
      </w:r>
      <w:r w:rsidRPr="00586B6B">
        <w:tab/>
        <w:t xml:space="preserve">APIs relevant to Downlink </w:t>
      </w:r>
      <w:r w:rsidR="007B1DA2">
        <w:t xml:space="preserve">Media </w:t>
      </w:r>
      <w:r w:rsidRPr="00586B6B">
        <w:t>Streaming</w:t>
      </w:r>
      <w:bookmarkEnd w:id="50"/>
      <w:bookmarkEnd w:id="51"/>
      <w:bookmarkEnd w:id="52"/>
      <w:bookmarkEnd w:id="53"/>
      <w:bookmarkEnd w:id="54"/>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EC561D">
      <w:pPr>
        <w:pStyle w:val="TAN"/>
        <w:keepNext w:val="0"/>
      </w:pPr>
    </w:p>
    <w:p w14:paraId="238FA640" w14:textId="2E8D4C81" w:rsidR="00E8591E" w:rsidRPr="00450E15" w:rsidRDefault="00E8591E" w:rsidP="00450E15">
      <w:pPr>
        <w:pStyle w:val="Heading2"/>
      </w:pPr>
      <w:bookmarkStart w:id="55" w:name="_Toc68899473"/>
      <w:bookmarkStart w:id="56" w:name="_Toc71214224"/>
      <w:bookmarkStart w:id="57" w:name="_Toc71721898"/>
      <w:bookmarkStart w:id="58" w:name="_Toc74858950"/>
      <w:bookmarkStart w:id="59" w:name="_Toc138151812"/>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5"/>
      <w:bookmarkEnd w:id="56"/>
      <w:bookmarkEnd w:id="57"/>
      <w:bookmarkEnd w:id="58"/>
      <w:bookmarkEnd w:id="59"/>
    </w:p>
    <w:p w14:paraId="58E9B20D" w14:textId="101D8942" w:rsidR="000217C0" w:rsidRPr="00586B6B" w:rsidRDefault="000217C0" w:rsidP="000217C0">
      <w:pPr>
        <w:pStyle w:val="Heading3"/>
      </w:pPr>
      <w:bookmarkStart w:id="60" w:name="_Toc68899474"/>
      <w:bookmarkStart w:id="61" w:name="_Toc71214225"/>
      <w:bookmarkStart w:id="62" w:name="_Toc71721899"/>
      <w:bookmarkStart w:id="63" w:name="_Toc74858951"/>
      <w:bookmarkStart w:id="64" w:name="_Toc138151813"/>
      <w:r w:rsidRPr="00586B6B">
        <w:t>4.</w:t>
      </w:r>
      <w:r w:rsidR="009B6154" w:rsidRPr="00586B6B">
        <w:t>3</w:t>
      </w:r>
      <w:r w:rsidRPr="00586B6B">
        <w:t>.1</w:t>
      </w:r>
      <w:r w:rsidR="00C059CA" w:rsidRPr="00586B6B">
        <w:tab/>
      </w:r>
      <w:r w:rsidRPr="00586B6B">
        <w:t>General</w:t>
      </w:r>
      <w:bookmarkEnd w:id="60"/>
      <w:bookmarkEnd w:id="61"/>
      <w:bookmarkEnd w:id="62"/>
      <w:bookmarkEnd w:id="63"/>
      <w:bookmarkEnd w:id="64"/>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5"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5"/>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6" w:name="_Toc68899475"/>
      <w:bookmarkStart w:id="67" w:name="_Toc71214226"/>
      <w:bookmarkStart w:id="68" w:name="_Toc71721900"/>
      <w:bookmarkStart w:id="69" w:name="_Toc74858952"/>
      <w:bookmarkStart w:id="70" w:name="_Toc138151814"/>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6"/>
      <w:bookmarkEnd w:id="67"/>
      <w:bookmarkEnd w:id="68"/>
      <w:bookmarkEnd w:id="69"/>
      <w:bookmarkEnd w:id="70"/>
    </w:p>
    <w:p w14:paraId="3B222911" w14:textId="35434742" w:rsidR="00A002D2" w:rsidRPr="00586B6B" w:rsidRDefault="00733D83" w:rsidP="00C059CA">
      <w:pPr>
        <w:pStyle w:val="Heading4"/>
      </w:pPr>
      <w:bookmarkStart w:id="71" w:name="_Toc68899476"/>
      <w:bookmarkStart w:id="72" w:name="_Toc71214227"/>
      <w:bookmarkStart w:id="73" w:name="_Toc71721901"/>
      <w:bookmarkStart w:id="74" w:name="_Toc74858953"/>
      <w:bookmarkStart w:id="75" w:name="_Toc138151815"/>
      <w:r w:rsidRPr="00586B6B">
        <w:t>4.3</w:t>
      </w:r>
      <w:r w:rsidR="00A002D2" w:rsidRPr="00586B6B">
        <w:t>.2.1</w:t>
      </w:r>
      <w:r w:rsidR="00580322" w:rsidRPr="00586B6B">
        <w:tab/>
      </w:r>
      <w:r w:rsidR="00A002D2" w:rsidRPr="00586B6B">
        <w:t>General</w:t>
      </w:r>
      <w:bookmarkEnd w:id="71"/>
      <w:bookmarkEnd w:id="72"/>
      <w:bookmarkEnd w:id="73"/>
      <w:bookmarkEnd w:id="74"/>
      <w:bookmarkEnd w:id="75"/>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6" w:name="_Toc68899477"/>
      <w:bookmarkStart w:id="77" w:name="_Toc71214228"/>
      <w:bookmarkStart w:id="78" w:name="_Toc71721902"/>
      <w:bookmarkStart w:id="79" w:name="_Toc74858954"/>
      <w:bookmarkStart w:id="80" w:name="_Toc138151816"/>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6"/>
      <w:bookmarkEnd w:id="77"/>
      <w:bookmarkEnd w:id="78"/>
      <w:bookmarkEnd w:id="79"/>
      <w:bookmarkEnd w:id="80"/>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1" w:name="_Toc68899478"/>
      <w:bookmarkStart w:id="82" w:name="_Toc71214229"/>
      <w:bookmarkStart w:id="83" w:name="_Toc71721903"/>
      <w:bookmarkStart w:id="84" w:name="_Toc74858955"/>
      <w:bookmarkStart w:id="85" w:name="_Toc138151817"/>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1"/>
      <w:bookmarkEnd w:id="82"/>
      <w:bookmarkEnd w:id="83"/>
      <w:bookmarkEnd w:id="84"/>
      <w:bookmarkEnd w:id="85"/>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6" w:name="_Toc68899479"/>
      <w:bookmarkStart w:id="87" w:name="_Toc71214230"/>
      <w:bookmarkStart w:id="88" w:name="_Toc71721904"/>
      <w:bookmarkStart w:id="89" w:name="_Toc74858956"/>
      <w:bookmarkStart w:id="90" w:name="_Toc138151818"/>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6"/>
      <w:bookmarkEnd w:id="87"/>
      <w:bookmarkEnd w:id="88"/>
      <w:bookmarkEnd w:id="89"/>
      <w:bookmarkEnd w:id="90"/>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1" w:name="_Toc68899480"/>
      <w:bookmarkStart w:id="92" w:name="_Toc71214231"/>
      <w:bookmarkStart w:id="93" w:name="_Toc71721905"/>
      <w:bookmarkStart w:id="94" w:name="_Toc74858957"/>
      <w:bookmarkStart w:id="95" w:name="_Toc138151819"/>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1"/>
      <w:bookmarkEnd w:id="92"/>
      <w:bookmarkEnd w:id="93"/>
      <w:bookmarkEnd w:id="94"/>
      <w:bookmarkEnd w:id="95"/>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6" w:name="_Toc68899481"/>
      <w:bookmarkStart w:id="97" w:name="_Toc71214232"/>
      <w:bookmarkStart w:id="98" w:name="_Toc71721906"/>
      <w:bookmarkStart w:id="99" w:name="_Toc74858958"/>
      <w:bookmarkStart w:id="100" w:name="_Toc138151820"/>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6"/>
      <w:bookmarkEnd w:id="97"/>
      <w:bookmarkEnd w:id="98"/>
      <w:bookmarkEnd w:id="99"/>
      <w:bookmarkEnd w:id="100"/>
    </w:p>
    <w:p w14:paraId="77CC4F20" w14:textId="78A7FF47" w:rsidR="00A002D2" w:rsidRPr="00586B6B" w:rsidRDefault="00733D83" w:rsidP="00C059CA">
      <w:pPr>
        <w:pStyle w:val="Heading4"/>
      </w:pPr>
      <w:bookmarkStart w:id="101" w:name="_Toc68899482"/>
      <w:bookmarkStart w:id="102" w:name="_Toc71214233"/>
      <w:bookmarkStart w:id="103" w:name="_Toc71721907"/>
      <w:bookmarkStart w:id="104" w:name="_Toc74858959"/>
      <w:bookmarkStart w:id="105" w:name="_Toc138151821"/>
      <w:r w:rsidRPr="00586B6B">
        <w:t>4.3</w:t>
      </w:r>
      <w:r w:rsidR="00A002D2" w:rsidRPr="00586B6B">
        <w:t>.3.1</w:t>
      </w:r>
      <w:r w:rsidR="00A002D2" w:rsidRPr="00586B6B">
        <w:tab/>
        <w:t>General</w:t>
      </w:r>
      <w:bookmarkEnd w:id="101"/>
      <w:bookmarkEnd w:id="102"/>
      <w:bookmarkEnd w:id="103"/>
      <w:bookmarkEnd w:id="104"/>
      <w:bookmarkEnd w:id="105"/>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6" w:name="_Toc68899483"/>
      <w:bookmarkStart w:id="107" w:name="_Toc71214234"/>
      <w:bookmarkStart w:id="108" w:name="_Toc71721908"/>
      <w:bookmarkStart w:id="109" w:name="_Toc74858960"/>
      <w:bookmarkStart w:id="110" w:name="_Toc138151822"/>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6"/>
      <w:bookmarkEnd w:id="107"/>
      <w:bookmarkEnd w:id="108"/>
      <w:bookmarkEnd w:id="109"/>
      <w:bookmarkEnd w:id="110"/>
    </w:p>
    <w:p w14:paraId="2E3C41C0" w14:textId="77777777" w:rsidR="00534686" w:rsidRPr="00586B6B" w:rsidRDefault="00534686" w:rsidP="002B6C93">
      <w:pPr>
        <w:keepNext/>
      </w:pPr>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453A796B" w14:textId="77777777" w:rsidR="00B031E4" w:rsidRDefault="00B031E4" w:rsidP="002B6C93">
      <w:pPr>
        <w:pStyle w:val="B1"/>
        <w:keepNext/>
      </w:pPr>
      <w:r>
        <w:t>-</w:t>
      </w:r>
      <w:r>
        <w:tab/>
        <w:t xml:space="preserve">If the Content Hosting Configuration uses the Pull-based content ingest method, i.e. the </w:t>
      </w:r>
      <w:r>
        <w:rPr>
          <w:rStyle w:val="Code"/>
        </w:rPr>
        <w:t>pull</w:t>
      </w:r>
      <w:r>
        <w:t xml:space="preserve"> attribute is set to True, then the </w:t>
      </w:r>
      <w:r>
        <w:rPr>
          <w:rStyle w:val="Code"/>
        </w:rPr>
        <w:t>IngestConfiguration.b</w:t>
      </w:r>
      <w:r w:rsidRPr="00F44BE7">
        <w:rPr>
          <w:rStyle w:val="Code"/>
        </w:rPr>
        <w:t>aseURL</w:t>
      </w:r>
      <w:r>
        <w:t xml:space="preserve"> property shall be nominated by the 5GMSd Application Provider in the request message body.</w:t>
      </w:r>
    </w:p>
    <w:p w14:paraId="6F50E5B8" w14:textId="6BC93701" w:rsidR="00B031E4" w:rsidRDefault="00B031E4" w:rsidP="00B031E4">
      <w:pPr>
        <w:pStyle w:val="B1"/>
      </w:pPr>
      <w:r>
        <w:t>-</w:t>
      </w:r>
      <w:r>
        <w:tab/>
        <w:t xml:space="preserve">If the Content Hosting Configuration uses the Push-based content ingest method, i.e. the </w:t>
      </w:r>
      <w:r>
        <w:rPr>
          <w:rStyle w:val="Code"/>
        </w:rPr>
        <w:t>pull</w:t>
      </w:r>
      <w:r>
        <w:t xml:space="preserve"> attribute is set to False, then the </w:t>
      </w:r>
      <w:r>
        <w:rPr>
          <w:rStyle w:val="Code"/>
        </w:rPr>
        <w:t>IngestConfiguration.</w:t>
      </w:r>
      <w:r w:rsidRPr="00F44BE7">
        <w:rPr>
          <w:rStyle w:val="Code"/>
        </w:rPr>
        <w:t>baseURL</w:t>
      </w:r>
      <w:r>
        <w:t xml:space="preserve"> property shall be nominated by the 5GMSd AF and returned in the response message body. It shall not be set by the 5GMSd Application Provider in the request message body.</w:t>
      </w:r>
    </w:p>
    <w:p w14:paraId="0D89BA9C" w14:textId="34C89201" w:rsidR="00B031E4" w:rsidRDefault="00B031E4" w:rsidP="00B031E4">
      <w:r>
        <w:t xml:space="preserve">In all cases, the </w:t>
      </w:r>
      <w:r>
        <w:rPr>
          <w:rStyle w:val="Code"/>
        </w:rPr>
        <w:t>DistributionConfiguration.baseURL</w:t>
      </w:r>
      <w:r>
        <w:t xml:space="preserve"> property is read-only: it shall be omitted from the creation request and shall be assigned by the 5GMSd AF, allowing the value to be inspected by the 5GMSd Application Provider in the returned </w:t>
      </w:r>
      <w:r>
        <w:rPr>
          <w:rStyle w:val="Code"/>
        </w:rPr>
        <w:t>ContentHostingConfiguration</w:t>
      </w:r>
      <w:r>
        <w:t xml:space="preserve"> resource representation, or by using the procedure specified in clause 4.3.3.3 below.</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1" w:name="_Toc68899484"/>
      <w:bookmarkStart w:id="112" w:name="_Toc71214235"/>
      <w:bookmarkStart w:id="113" w:name="_Toc71721909"/>
      <w:bookmarkStart w:id="114" w:name="_Toc74858961"/>
      <w:bookmarkStart w:id="115" w:name="_Toc138151823"/>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1"/>
      <w:bookmarkEnd w:id="112"/>
      <w:bookmarkEnd w:id="113"/>
      <w:bookmarkEnd w:id="114"/>
      <w:bookmarkEnd w:id="115"/>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6" w:name="_Toc68899485"/>
      <w:bookmarkStart w:id="117" w:name="_Toc71214236"/>
      <w:bookmarkStart w:id="118" w:name="_Toc71721910"/>
      <w:bookmarkStart w:id="119" w:name="_Toc74858962"/>
      <w:bookmarkStart w:id="120" w:name="_Toc138151824"/>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6"/>
      <w:bookmarkEnd w:id="117"/>
      <w:bookmarkEnd w:id="118"/>
      <w:bookmarkEnd w:id="119"/>
      <w:bookmarkEnd w:id="120"/>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1" w:name="_Toc68899486"/>
      <w:bookmarkStart w:id="122" w:name="_Toc71214237"/>
      <w:bookmarkStart w:id="123" w:name="_Toc71721911"/>
      <w:bookmarkStart w:id="124" w:name="_Toc74858963"/>
      <w:bookmarkStart w:id="125" w:name="_Toc138151825"/>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1"/>
      <w:bookmarkEnd w:id="122"/>
      <w:bookmarkEnd w:id="123"/>
      <w:bookmarkEnd w:id="124"/>
      <w:bookmarkEnd w:id="125"/>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6" w:name="_Toc68899487"/>
      <w:bookmarkStart w:id="127" w:name="_Toc71214238"/>
      <w:bookmarkStart w:id="128" w:name="_Toc71721912"/>
      <w:bookmarkStart w:id="129" w:name="_Toc74858964"/>
      <w:bookmarkStart w:id="130" w:name="_Toc138151826"/>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6"/>
      <w:bookmarkEnd w:id="127"/>
      <w:bookmarkEnd w:id="128"/>
      <w:bookmarkEnd w:id="129"/>
      <w:bookmarkEnd w:id="130"/>
    </w:p>
    <w:p w14:paraId="46592B6E" w14:textId="68BCDCDB" w:rsidR="003B5E45" w:rsidRPr="00586B6B" w:rsidRDefault="00733D83" w:rsidP="003B5E45">
      <w:pPr>
        <w:pStyle w:val="Heading4"/>
      </w:pPr>
      <w:bookmarkStart w:id="131" w:name="_Toc68899488"/>
      <w:bookmarkStart w:id="132" w:name="_Toc71214239"/>
      <w:bookmarkStart w:id="133" w:name="_Toc71721913"/>
      <w:bookmarkStart w:id="134" w:name="_Toc74858965"/>
      <w:bookmarkStart w:id="135" w:name="_Toc138151827"/>
      <w:r w:rsidRPr="00586B6B">
        <w:t>4.3</w:t>
      </w:r>
      <w:r w:rsidR="003B5E45" w:rsidRPr="00586B6B">
        <w:t>.4.1</w:t>
      </w:r>
      <w:r w:rsidR="003B5E45" w:rsidRPr="00586B6B">
        <w:tab/>
        <w:t>General</w:t>
      </w:r>
      <w:bookmarkEnd w:id="131"/>
      <w:bookmarkEnd w:id="132"/>
      <w:bookmarkEnd w:id="133"/>
      <w:bookmarkEnd w:id="134"/>
      <w:bookmarkEnd w:id="135"/>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36" w:name="_Toc68899489"/>
      <w:bookmarkStart w:id="137" w:name="_Toc71214240"/>
      <w:bookmarkStart w:id="138" w:name="_Toc71721914"/>
      <w:bookmarkStart w:id="139" w:name="_Toc74858966"/>
      <w:bookmarkStart w:id="140" w:name="_Toc138151828"/>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6"/>
      <w:bookmarkEnd w:id="137"/>
      <w:bookmarkEnd w:id="138"/>
      <w:bookmarkEnd w:id="139"/>
      <w:bookmarkEnd w:id="140"/>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41" w:name="_Toc68899490"/>
      <w:bookmarkStart w:id="142" w:name="_Toc71214241"/>
      <w:bookmarkStart w:id="143" w:name="_Toc71721915"/>
      <w:bookmarkStart w:id="144" w:name="_Toc74858967"/>
      <w:bookmarkStart w:id="145" w:name="_Toc138151829"/>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1"/>
      <w:bookmarkEnd w:id="142"/>
      <w:bookmarkEnd w:id="143"/>
      <w:bookmarkEnd w:id="144"/>
      <w:bookmarkEnd w:id="145"/>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6" w:name="_Toc68899491"/>
      <w:bookmarkStart w:id="147" w:name="_Toc71214242"/>
      <w:bookmarkStart w:id="148" w:name="_Toc71721916"/>
      <w:bookmarkStart w:id="149" w:name="_Toc74858968"/>
      <w:bookmarkStart w:id="150" w:name="_Toc138151830"/>
      <w:r w:rsidRPr="00586B6B">
        <w:t>4.3</w:t>
      </w:r>
      <w:r w:rsidR="003B5E45" w:rsidRPr="00586B6B">
        <w:t>.4.4</w:t>
      </w:r>
      <w:r w:rsidR="003B5E45" w:rsidRPr="00586B6B">
        <w:tab/>
        <w:t>Update Ingest Protocols</w:t>
      </w:r>
      <w:bookmarkEnd w:id="146"/>
      <w:bookmarkEnd w:id="147"/>
      <w:bookmarkEnd w:id="148"/>
      <w:bookmarkEnd w:id="149"/>
      <w:bookmarkEnd w:id="150"/>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151" w:name="_Toc68899492"/>
      <w:bookmarkStart w:id="152" w:name="_Toc71214243"/>
      <w:bookmarkStart w:id="153" w:name="_Toc71721917"/>
      <w:bookmarkStart w:id="154" w:name="_Toc74858969"/>
      <w:bookmarkStart w:id="155" w:name="_Toc138151831"/>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1"/>
      <w:bookmarkEnd w:id="152"/>
      <w:bookmarkEnd w:id="153"/>
      <w:bookmarkEnd w:id="154"/>
      <w:bookmarkEnd w:id="155"/>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156" w:name="_Toc68899493"/>
      <w:bookmarkStart w:id="157" w:name="_Toc71214244"/>
      <w:bookmarkStart w:id="158" w:name="_Toc71721918"/>
      <w:bookmarkStart w:id="159" w:name="_Toc74858970"/>
      <w:bookmarkStart w:id="160" w:name="_Toc138151832"/>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6"/>
      <w:bookmarkEnd w:id="157"/>
      <w:bookmarkEnd w:id="158"/>
      <w:bookmarkEnd w:id="159"/>
      <w:bookmarkEnd w:id="160"/>
    </w:p>
    <w:p w14:paraId="66956850" w14:textId="1FCB5AA0" w:rsidR="003B5E45" w:rsidRPr="00586B6B" w:rsidRDefault="00733D83" w:rsidP="003B5E45">
      <w:pPr>
        <w:pStyle w:val="Heading4"/>
      </w:pPr>
      <w:bookmarkStart w:id="161" w:name="_Toc68899494"/>
      <w:bookmarkStart w:id="162" w:name="_Toc71214245"/>
      <w:bookmarkStart w:id="163" w:name="_Toc71721919"/>
      <w:bookmarkStart w:id="164" w:name="_Toc74858971"/>
      <w:bookmarkStart w:id="165" w:name="_Toc138151833"/>
      <w:r w:rsidRPr="00586B6B">
        <w:t>4.3</w:t>
      </w:r>
      <w:r w:rsidR="003B5E45" w:rsidRPr="00586B6B">
        <w:t>.5.1</w:t>
      </w:r>
      <w:r w:rsidR="003B5E45" w:rsidRPr="00586B6B">
        <w:tab/>
        <w:t>General</w:t>
      </w:r>
      <w:bookmarkEnd w:id="161"/>
      <w:bookmarkEnd w:id="162"/>
      <w:bookmarkEnd w:id="163"/>
      <w:bookmarkEnd w:id="164"/>
      <w:bookmarkEnd w:id="165"/>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6" w:name="_Toc68899495"/>
      <w:bookmarkStart w:id="167" w:name="_Toc71214246"/>
      <w:bookmarkStart w:id="168" w:name="_Toc71721920"/>
      <w:bookmarkStart w:id="169" w:name="_Toc74858972"/>
      <w:bookmarkStart w:id="170" w:name="_Toc138151834"/>
      <w:r w:rsidRPr="00586B6B">
        <w:t>4.3</w:t>
      </w:r>
      <w:r w:rsidR="003B5E45" w:rsidRPr="00586B6B">
        <w:t>.5.2</w:t>
      </w:r>
      <w:r w:rsidR="003B5E45" w:rsidRPr="00586B6B">
        <w:tab/>
        <w:t>Create Content Preparation Template</w:t>
      </w:r>
      <w:bookmarkEnd w:id="166"/>
      <w:bookmarkEnd w:id="167"/>
      <w:bookmarkEnd w:id="168"/>
      <w:bookmarkEnd w:id="169"/>
      <w:bookmarkEnd w:id="170"/>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1" w:name="_Toc68899496"/>
      <w:bookmarkStart w:id="172" w:name="_Toc71214247"/>
      <w:bookmarkStart w:id="173" w:name="_Toc71721921"/>
      <w:bookmarkStart w:id="174" w:name="_Toc74858973"/>
      <w:bookmarkStart w:id="175" w:name="_Toc138151835"/>
      <w:r w:rsidRPr="00586B6B">
        <w:t>4.3</w:t>
      </w:r>
      <w:r w:rsidR="003B5E45" w:rsidRPr="00586B6B">
        <w:t>.5.3</w:t>
      </w:r>
      <w:r w:rsidR="003B5E45" w:rsidRPr="00586B6B">
        <w:tab/>
        <w:t>Read Content Preparation Template</w:t>
      </w:r>
      <w:bookmarkEnd w:id="171"/>
      <w:bookmarkEnd w:id="172"/>
      <w:bookmarkEnd w:id="173"/>
      <w:bookmarkEnd w:id="174"/>
      <w:bookmarkEnd w:id="175"/>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6" w:name="_Toc68899497"/>
      <w:bookmarkStart w:id="177" w:name="_Toc71214248"/>
      <w:bookmarkStart w:id="178" w:name="_Toc71721922"/>
      <w:bookmarkStart w:id="179" w:name="_Toc74858974"/>
      <w:bookmarkStart w:id="180" w:name="_Toc138151836"/>
      <w:r w:rsidRPr="00586B6B">
        <w:t>4.3</w:t>
      </w:r>
      <w:r w:rsidR="003B5E45" w:rsidRPr="00586B6B">
        <w:t>.5.4</w:t>
      </w:r>
      <w:r w:rsidR="003B5E45" w:rsidRPr="00586B6B">
        <w:tab/>
        <w:t>Update Content Preparation Template</w:t>
      </w:r>
      <w:bookmarkEnd w:id="176"/>
      <w:bookmarkEnd w:id="177"/>
      <w:bookmarkEnd w:id="178"/>
      <w:bookmarkEnd w:id="179"/>
      <w:bookmarkEnd w:id="180"/>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1" w:name="_Toc68899498"/>
      <w:bookmarkStart w:id="182" w:name="_Toc71214249"/>
      <w:bookmarkStart w:id="183" w:name="_Toc71721923"/>
      <w:bookmarkStart w:id="184" w:name="_Toc74858975"/>
      <w:bookmarkStart w:id="185" w:name="_Toc138151837"/>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1"/>
      <w:bookmarkEnd w:id="182"/>
      <w:bookmarkEnd w:id="183"/>
      <w:bookmarkEnd w:id="184"/>
      <w:bookmarkEnd w:id="185"/>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6" w:name="_Toc68899499"/>
      <w:bookmarkStart w:id="187" w:name="_Toc71214250"/>
      <w:bookmarkStart w:id="188" w:name="_Toc71721924"/>
      <w:bookmarkStart w:id="189" w:name="_Toc74858976"/>
      <w:bookmarkStart w:id="190" w:name="_Toc138151838"/>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6"/>
      <w:bookmarkEnd w:id="187"/>
      <w:bookmarkEnd w:id="188"/>
      <w:bookmarkEnd w:id="189"/>
      <w:bookmarkEnd w:id="190"/>
    </w:p>
    <w:p w14:paraId="76DB5A91" w14:textId="6880C8F3" w:rsidR="003B5E45" w:rsidRPr="00586B6B" w:rsidRDefault="00733D83" w:rsidP="003B5E45">
      <w:pPr>
        <w:pStyle w:val="Heading4"/>
      </w:pPr>
      <w:bookmarkStart w:id="191" w:name="_Toc68899500"/>
      <w:bookmarkStart w:id="192" w:name="_Toc71214251"/>
      <w:bookmarkStart w:id="193" w:name="_Toc71721925"/>
      <w:bookmarkStart w:id="194" w:name="_Toc74858977"/>
      <w:bookmarkStart w:id="195" w:name="_Toc138151839"/>
      <w:r w:rsidRPr="00586B6B">
        <w:t>4.3</w:t>
      </w:r>
      <w:r w:rsidR="003B5E45" w:rsidRPr="00586B6B">
        <w:t>.6.1</w:t>
      </w:r>
      <w:r w:rsidR="003B5E45" w:rsidRPr="00586B6B">
        <w:tab/>
        <w:t>General</w:t>
      </w:r>
      <w:bookmarkEnd w:id="191"/>
      <w:bookmarkEnd w:id="192"/>
      <w:bookmarkEnd w:id="193"/>
      <w:bookmarkEnd w:id="194"/>
      <w:bookmarkEnd w:id="195"/>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6" w:name="_Toc68899501"/>
      <w:bookmarkStart w:id="197" w:name="_Toc71214252"/>
      <w:bookmarkStart w:id="198" w:name="_Toc71721926"/>
      <w:bookmarkStart w:id="199" w:name="_Toc74858978"/>
      <w:bookmarkStart w:id="200" w:name="_Toc138151840"/>
      <w:r w:rsidRPr="00586B6B">
        <w:t>4.3</w:t>
      </w:r>
      <w:r w:rsidR="003B5E45" w:rsidRPr="00586B6B">
        <w:t>.6.2</w:t>
      </w:r>
      <w:r w:rsidR="003B5E45" w:rsidRPr="00586B6B">
        <w:tab/>
        <w:t>Create Server Certificate</w:t>
      </w:r>
      <w:bookmarkEnd w:id="196"/>
      <w:bookmarkEnd w:id="197"/>
      <w:bookmarkEnd w:id="198"/>
      <w:bookmarkEnd w:id="199"/>
      <w:bookmarkEnd w:id="200"/>
    </w:p>
    <w:p w14:paraId="644ACB73" w14:textId="7DD5A260" w:rsidR="00DD14C8" w:rsidRPr="00586B6B" w:rsidRDefault="007529CA" w:rsidP="00DD14C8">
      <w:r w:rsidRPr="00586B6B">
        <w:t>This procedure is used by the 5GMSd Application Provider to request that the 5GMS System generates a new X.509 certificate on its behalf within the scope of a Provisioning Session. In this case, the certificate's Common Name (</w:t>
      </w:r>
      <w:r w:rsidRPr="00D41AA2">
        <w:rPr>
          <w:rStyle w:val="Code"/>
        </w:rPr>
        <w:t>CN</w:t>
      </w:r>
      <w:r w:rsidRPr="00586B6B">
        <w:t>) is assigned in a domain under the control of the 5GMSd System operator</w:t>
      </w:r>
      <w:r>
        <w:t xml:space="preserve"> and the use of supplementary domain name aliases is not supported</w:t>
      </w:r>
      <w:r w:rsidRPr="00586B6B">
        <w:t>.</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1" w:name="_Toc68899502"/>
      <w:bookmarkStart w:id="202" w:name="_Toc71214253"/>
      <w:bookmarkStart w:id="203" w:name="_Toc71721927"/>
      <w:bookmarkStart w:id="204" w:name="_Toc74858979"/>
      <w:bookmarkStart w:id="205" w:name="_Toc138151841"/>
      <w:r w:rsidRPr="00586B6B">
        <w:t>4.3.6.3</w:t>
      </w:r>
      <w:r w:rsidRPr="00586B6B">
        <w:tab/>
        <w:t>Reserve Server Certificate</w:t>
      </w:r>
      <w:bookmarkEnd w:id="201"/>
      <w:bookmarkEnd w:id="202"/>
      <w:bookmarkEnd w:id="203"/>
      <w:bookmarkEnd w:id="204"/>
      <w:bookmarkEnd w:id="205"/>
    </w:p>
    <w:p w14:paraId="0B5791E9" w14:textId="77777777" w:rsidR="007529CA" w:rsidRPr="00586B6B" w:rsidRDefault="007529CA" w:rsidP="007529CA">
      <w:r w:rsidRPr="00586B6B">
        <w:t>This procedure is used by the 5GMSd Application Provider to solicit a Certificate Signing Request from the 5GMSd AF for the purpose of generating an X.509 certificate independently of the 5GMSd System. In this case, the certificate's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w:t>
      </w:r>
      <w:r>
        <w:t xml:space="preserve"> generated</w:t>
      </w:r>
      <w:r w:rsidRPr="00586B6B">
        <w:t>, or that of a Subject Alternative Name (</w:t>
      </w:r>
      <w:r w:rsidRPr="00D41AA2">
        <w:rPr>
          <w:rStyle w:val="Code"/>
        </w:rPr>
        <w:t>subjectAltName</w:t>
      </w:r>
      <w:r w:rsidRPr="00586B6B">
        <w:t>) extension in the same certificate (see section 4.2.1.6 of RFC 5280 [20]), to resolve to the address of a 5GMSd AS in the target 5GMS System.</w:t>
      </w:r>
    </w:p>
    <w:p w14:paraId="39855AA2" w14:textId="77777777" w:rsidR="007529CA" w:rsidRDefault="007529CA" w:rsidP="007529CA">
      <w:r>
        <w:t xml:space="preserve">The 5GMSd Application Provider may specify additional domain name aliases in its certificate reservation request to the 5GMSd AF. If provided, these shall be included in the returned Certificate Signing Request using the </w:t>
      </w:r>
      <w:r w:rsidRPr="00586B6B">
        <w:t>Subject Alternative Name (</w:t>
      </w:r>
      <w:r w:rsidRPr="00D41AA2">
        <w:rPr>
          <w:rStyle w:val="Code"/>
        </w:rPr>
        <w:t>subjectAltName</w:t>
      </w:r>
      <w:r w:rsidRPr="00586B6B">
        <w:t>) extension (see section 4.2.1.6 of RFC 5280</w:t>
      </w:r>
      <w:r>
        <w:t> </w:t>
      </w:r>
      <w:r w:rsidRPr="00586B6B">
        <w:t>[20])</w:t>
      </w:r>
      <w:r>
        <w:t>.</w:t>
      </w:r>
      <w:r w:rsidRPr="00586B6B">
        <w:t xml:space="preserve"> </w:t>
      </w:r>
      <w:r>
        <w:t xml:space="preserve">In this case, the </w:t>
      </w:r>
      <w:r w:rsidRPr="00586B6B">
        <w:t xml:space="preserve">5GMSd Application Provider </w:t>
      </w:r>
      <w:r>
        <w:t>is responsible for ensuring that</w:t>
      </w:r>
      <w:r w:rsidRPr="00586B6B">
        <w:t xml:space="preserve"> the</w:t>
      </w:r>
      <w:r>
        <w:t>se</w:t>
      </w:r>
      <w:r w:rsidRPr="00586B6B">
        <w:t xml:space="preserve"> FQDN</w:t>
      </w:r>
      <w:r>
        <w:t xml:space="preserve"> aliases</w:t>
      </w:r>
      <w:r w:rsidRPr="00586B6B">
        <w:t xml:space="preserve"> </w:t>
      </w:r>
      <w:r>
        <w:t xml:space="preserve">resolve to the </w:t>
      </w:r>
      <w:r w:rsidRPr="00586B6B">
        <w:t>Common Name of the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6" w:name="_Toc68899503"/>
      <w:bookmarkStart w:id="207" w:name="_Toc71214254"/>
      <w:bookmarkStart w:id="208" w:name="_Toc71721928"/>
      <w:bookmarkStart w:id="209" w:name="_Toc74858980"/>
      <w:bookmarkStart w:id="210" w:name="_Toc138151842"/>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6"/>
      <w:bookmarkEnd w:id="207"/>
      <w:bookmarkEnd w:id="208"/>
      <w:bookmarkEnd w:id="209"/>
      <w:bookmarkEnd w:id="210"/>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1" w:name="_Toc68899504"/>
      <w:bookmarkStart w:id="212" w:name="_Toc71214255"/>
      <w:bookmarkStart w:id="213" w:name="_Toc71721929"/>
      <w:bookmarkStart w:id="214" w:name="_Toc74858981"/>
      <w:bookmarkStart w:id="215" w:name="_Toc138151843"/>
      <w:r w:rsidRPr="00586B6B">
        <w:t>4.3.6.5</w:t>
      </w:r>
      <w:r w:rsidRPr="00586B6B">
        <w:tab/>
        <w:t>Upload Server Certificate</w:t>
      </w:r>
      <w:bookmarkEnd w:id="211"/>
      <w:bookmarkEnd w:id="212"/>
      <w:bookmarkEnd w:id="213"/>
      <w:bookmarkEnd w:id="214"/>
      <w:bookmarkEnd w:id="215"/>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6" w:name="_Toc68899505"/>
      <w:bookmarkStart w:id="217" w:name="_Toc71214256"/>
      <w:bookmarkStart w:id="218" w:name="_Toc71721930"/>
      <w:bookmarkStart w:id="219" w:name="_Toc74858982"/>
      <w:bookmarkStart w:id="220" w:name="_Toc138151844"/>
      <w:r w:rsidRPr="00586B6B">
        <w:t>4.3</w:t>
      </w:r>
      <w:r w:rsidR="003B5E45" w:rsidRPr="00586B6B">
        <w:t>.6.</w:t>
      </w:r>
      <w:r w:rsidR="00DD14C8" w:rsidRPr="00586B6B">
        <w:t>6</w:t>
      </w:r>
      <w:r w:rsidR="003B5E45" w:rsidRPr="00586B6B">
        <w:tab/>
        <w:t>Update Server Certificate</w:t>
      </w:r>
      <w:bookmarkEnd w:id="216"/>
      <w:bookmarkEnd w:id="217"/>
      <w:bookmarkEnd w:id="218"/>
      <w:bookmarkEnd w:id="219"/>
      <w:bookmarkEnd w:id="220"/>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1" w:name="_Toc68899506"/>
      <w:bookmarkStart w:id="222" w:name="_Toc71214257"/>
      <w:bookmarkStart w:id="223" w:name="_Toc71721931"/>
      <w:bookmarkStart w:id="224" w:name="_Toc74858983"/>
      <w:bookmarkStart w:id="225" w:name="_Toc138151845"/>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1"/>
      <w:bookmarkEnd w:id="222"/>
      <w:bookmarkEnd w:id="223"/>
      <w:bookmarkEnd w:id="224"/>
      <w:bookmarkEnd w:id="225"/>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6" w:name="_Toc68899507"/>
      <w:bookmarkStart w:id="227" w:name="_Toc71214258"/>
      <w:bookmarkStart w:id="228" w:name="_Toc71721932"/>
      <w:bookmarkStart w:id="229" w:name="_Toc74858984"/>
      <w:bookmarkStart w:id="230" w:name="_Toc138151846"/>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6"/>
      <w:bookmarkEnd w:id="227"/>
      <w:bookmarkEnd w:id="228"/>
      <w:bookmarkEnd w:id="229"/>
      <w:bookmarkEnd w:id="230"/>
    </w:p>
    <w:p w14:paraId="652AB90A" w14:textId="6D4A3919" w:rsidR="00D82315" w:rsidRPr="00586B6B" w:rsidRDefault="00D82315" w:rsidP="00C978C9">
      <w:pPr>
        <w:pStyle w:val="Heading4"/>
      </w:pPr>
      <w:bookmarkStart w:id="231" w:name="_Toc68899508"/>
      <w:bookmarkStart w:id="232" w:name="_Toc71214259"/>
      <w:bookmarkStart w:id="233" w:name="_Toc71721933"/>
      <w:bookmarkStart w:id="234" w:name="_Toc74858985"/>
      <w:bookmarkStart w:id="235" w:name="_Toc138151847"/>
      <w:r w:rsidRPr="00586B6B">
        <w:t>4.3.7.1</w:t>
      </w:r>
      <w:r w:rsidRPr="00586B6B">
        <w:tab/>
        <w:t>General</w:t>
      </w:r>
      <w:bookmarkEnd w:id="231"/>
      <w:bookmarkEnd w:id="232"/>
      <w:bookmarkEnd w:id="233"/>
      <w:bookmarkEnd w:id="234"/>
      <w:bookmarkEnd w:id="235"/>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7pt;height:231pt" o:ole="">
            <v:imagedata r:id="rId22" o:title=""/>
          </v:shape>
          <o:OLEObject Type="Embed" ProgID="Visio.Drawing.15" ShapeID="_x0000_i1025" DrawAspect="Content" ObjectID="_1748764636"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08992604" w14:textId="3F45D9A0" w:rsidR="00595B50" w:rsidRPr="00586B6B" w:rsidRDefault="00595B50" w:rsidP="00602449">
      <w:r w:rsidRPr="00586B6B">
        <w:t>The 5GMS</w:t>
      </w:r>
      <w:r>
        <w:t> </w:t>
      </w:r>
      <w:r w:rsidRPr="00586B6B">
        <w:t>AF shall</w:t>
      </w:r>
      <w:r>
        <w:t xml:space="preserve"> indicate the current state of a Policy Template in the Policy Template resource in machine-readable form as well as indicating a human-readable reason for this state.</w:t>
      </w:r>
    </w:p>
    <w:p w14:paraId="72D3CE96" w14:textId="68151B4F" w:rsidR="00D82315" w:rsidRPr="00586B6B" w:rsidRDefault="00D82315" w:rsidP="00807E23">
      <w:pPr>
        <w:pStyle w:val="Heading4"/>
      </w:pPr>
      <w:bookmarkStart w:id="236" w:name="_Toc68899509"/>
      <w:bookmarkStart w:id="237" w:name="_Toc71214260"/>
      <w:bookmarkStart w:id="238" w:name="_Toc71721934"/>
      <w:bookmarkStart w:id="239" w:name="_Toc74858986"/>
      <w:bookmarkStart w:id="240" w:name="_Toc138151848"/>
      <w:r w:rsidRPr="00586B6B">
        <w:t>4.3.7.2</w:t>
      </w:r>
      <w:r w:rsidRPr="00586B6B">
        <w:tab/>
      </w:r>
      <w:r w:rsidRPr="00E32E06">
        <w:t>Create</w:t>
      </w:r>
      <w:r w:rsidRPr="00586B6B">
        <w:t xml:space="preserve"> Policy Template</w:t>
      </w:r>
      <w:bookmarkEnd w:id="236"/>
      <w:bookmarkEnd w:id="237"/>
      <w:bookmarkEnd w:id="238"/>
      <w:bookmarkEnd w:id="239"/>
      <w:bookmarkEnd w:id="240"/>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1" w:name="_Toc68899510"/>
      <w:bookmarkStart w:id="242" w:name="_Toc71214261"/>
      <w:bookmarkStart w:id="243" w:name="_Toc71721935"/>
      <w:bookmarkStart w:id="244" w:name="_Toc74858987"/>
      <w:bookmarkStart w:id="245" w:name="_Toc138151849"/>
      <w:r w:rsidRPr="00586B6B">
        <w:t>4.3.7.3</w:t>
      </w:r>
      <w:r w:rsidRPr="00586B6B">
        <w:tab/>
        <w:t>Read Policy Template</w:t>
      </w:r>
      <w:bookmarkEnd w:id="241"/>
      <w:bookmarkEnd w:id="242"/>
      <w:bookmarkEnd w:id="243"/>
      <w:bookmarkEnd w:id="244"/>
      <w:bookmarkEnd w:id="245"/>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6" w:name="_Toc68899511"/>
      <w:bookmarkStart w:id="247" w:name="_Toc71214262"/>
      <w:bookmarkStart w:id="248" w:name="_Toc71721936"/>
      <w:bookmarkStart w:id="249" w:name="_Toc74858988"/>
      <w:bookmarkStart w:id="250" w:name="_Toc138151850"/>
      <w:r w:rsidRPr="00586B6B">
        <w:t>4.3.7.4</w:t>
      </w:r>
      <w:r w:rsidRPr="00586B6B">
        <w:tab/>
        <w:t>Update Policy Template</w:t>
      </w:r>
      <w:bookmarkEnd w:id="246"/>
      <w:bookmarkEnd w:id="247"/>
      <w:bookmarkEnd w:id="248"/>
      <w:bookmarkEnd w:id="249"/>
      <w:bookmarkEnd w:id="250"/>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1" w:name="_Toc68899512"/>
      <w:bookmarkStart w:id="252" w:name="_Toc71214263"/>
      <w:bookmarkStart w:id="253" w:name="_Toc71721937"/>
      <w:bookmarkStart w:id="254" w:name="_Toc74858989"/>
      <w:bookmarkStart w:id="255" w:name="_Toc138151851"/>
      <w:r w:rsidRPr="00586B6B">
        <w:t>4.3.7.5</w:t>
      </w:r>
      <w:r w:rsidRPr="00586B6B">
        <w:tab/>
      </w:r>
      <w:r w:rsidR="00602449">
        <w:t>Destroy</w:t>
      </w:r>
      <w:r w:rsidR="00602449" w:rsidRPr="00586B6B">
        <w:t xml:space="preserve"> </w:t>
      </w:r>
      <w:r w:rsidRPr="00586B6B">
        <w:t>Policy Template</w:t>
      </w:r>
      <w:bookmarkEnd w:id="251"/>
      <w:bookmarkEnd w:id="252"/>
      <w:bookmarkEnd w:id="253"/>
      <w:bookmarkEnd w:id="254"/>
      <w:bookmarkEnd w:id="255"/>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6" w:name="_Toc68899513"/>
      <w:bookmarkStart w:id="257" w:name="_Toc71214264"/>
      <w:bookmarkStart w:id="258" w:name="_Toc71721938"/>
      <w:bookmarkStart w:id="259" w:name="_Toc74858990"/>
      <w:bookmarkStart w:id="260" w:name="_Toc138151852"/>
      <w:r w:rsidRPr="00586B6B">
        <w:t>4.3.8</w:t>
      </w:r>
      <w:r w:rsidRPr="00586B6B">
        <w:tab/>
        <w:t>Consumption Reporting Configuration procedures</w:t>
      </w:r>
      <w:bookmarkEnd w:id="256"/>
      <w:bookmarkEnd w:id="257"/>
      <w:bookmarkEnd w:id="258"/>
      <w:bookmarkEnd w:id="259"/>
      <w:bookmarkEnd w:id="260"/>
    </w:p>
    <w:p w14:paraId="00E3DAD2" w14:textId="0CE7FC1C" w:rsidR="00F9235E" w:rsidRPr="00586B6B" w:rsidRDefault="00733D83" w:rsidP="00F9235E">
      <w:pPr>
        <w:pStyle w:val="Heading4"/>
      </w:pPr>
      <w:bookmarkStart w:id="261" w:name="_Toc68899514"/>
      <w:bookmarkStart w:id="262" w:name="_Toc71214265"/>
      <w:bookmarkStart w:id="263" w:name="_Toc71721939"/>
      <w:bookmarkStart w:id="264" w:name="_Toc74858991"/>
      <w:bookmarkStart w:id="265" w:name="_Toc138151853"/>
      <w:r w:rsidRPr="00586B6B">
        <w:t>4.3</w:t>
      </w:r>
      <w:r w:rsidR="00F9235E" w:rsidRPr="00586B6B">
        <w:t>.</w:t>
      </w:r>
      <w:r w:rsidR="00E6513C" w:rsidRPr="00586B6B">
        <w:t>8</w:t>
      </w:r>
      <w:r w:rsidR="00F9235E" w:rsidRPr="00586B6B">
        <w:t>.1</w:t>
      </w:r>
      <w:r w:rsidR="00F9235E" w:rsidRPr="00586B6B">
        <w:tab/>
        <w:t>General</w:t>
      </w:r>
      <w:bookmarkEnd w:id="261"/>
      <w:bookmarkEnd w:id="262"/>
      <w:bookmarkEnd w:id="263"/>
      <w:bookmarkEnd w:id="264"/>
      <w:bookmarkEnd w:id="265"/>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6" w:name="_Toc68899515"/>
      <w:bookmarkStart w:id="267" w:name="_Toc71214266"/>
      <w:bookmarkStart w:id="268" w:name="_Toc71721940"/>
      <w:bookmarkStart w:id="269" w:name="_Toc74858992"/>
      <w:bookmarkStart w:id="270" w:name="_Toc138151854"/>
      <w:r w:rsidRPr="00586B6B">
        <w:t>4.3</w:t>
      </w:r>
      <w:r w:rsidR="00F9235E" w:rsidRPr="00586B6B">
        <w:t>.</w:t>
      </w:r>
      <w:r w:rsidR="00E6513C" w:rsidRPr="00586B6B">
        <w:t>8</w:t>
      </w:r>
      <w:r w:rsidR="00F9235E" w:rsidRPr="00586B6B">
        <w:t>.2</w:t>
      </w:r>
      <w:r w:rsidR="00F9235E" w:rsidRPr="00586B6B">
        <w:tab/>
        <w:t>Create Consumption Reporting Configuration</w:t>
      </w:r>
      <w:bookmarkEnd w:id="266"/>
      <w:bookmarkEnd w:id="267"/>
      <w:bookmarkEnd w:id="268"/>
      <w:bookmarkEnd w:id="269"/>
      <w:bookmarkEnd w:id="270"/>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1" w:name="_Toc68899516"/>
      <w:bookmarkStart w:id="272" w:name="_Toc71214267"/>
      <w:bookmarkStart w:id="273" w:name="_Toc71721941"/>
      <w:bookmarkStart w:id="274" w:name="_Toc74858993"/>
      <w:bookmarkStart w:id="275" w:name="_Toc138151855"/>
      <w:r w:rsidRPr="00586B6B">
        <w:t>4.3</w:t>
      </w:r>
      <w:r w:rsidR="00F9235E" w:rsidRPr="00586B6B">
        <w:t>.</w:t>
      </w:r>
      <w:r w:rsidR="00E6513C" w:rsidRPr="00586B6B">
        <w:t>8</w:t>
      </w:r>
      <w:r w:rsidR="00F9235E" w:rsidRPr="00586B6B">
        <w:t>.3</w:t>
      </w:r>
      <w:r w:rsidR="00F9235E" w:rsidRPr="00586B6B">
        <w:tab/>
        <w:t xml:space="preserve">Read </w:t>
      </w:r>
      <w:bookmarkEnd w:id="271"/>
      <w:bookmarkEnd w:id="272"/>
      <w:r w:rsidR="00E87180">
        <w:t>Consumption Reporting Configuration</w:t>
      </w:r>
      <w:bookmarkEnd w:id="273"/>
      <w:bookmarkEnd w:id="274"/>
      <w:bookmarkEnd w:id="275"/>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6" w:name="_Toc68899517"/>
      <w:bookmarkStart w:id="277" w:name="_Toc71214268"/>
      <w:bookmarkStart w:id="278" w:name="_Toc71721942"/>
      <w:bookmarkStart w:id="279" w:name="_Toc74858994"/>
      <w:bookmarkStart w:id="280" w:name="_Toc138151856"/>
      <w:r w:rsidRPr="00586B6B">
        <w:t>4.3</w:t>
      </w:r>
      <w:r w:rsidR="00F9235E" w:rsidRPr="00586B6B">
        <w:t>.</w:t>
      </w:r>
      <w:r w:rsidR="00E6513C" w:rsidRPr="00586B6B">
        <w:t>8</w:t>
      </w:r>
      <w:r w:rsidR="00F9235E" w:rsidRPr="00586B6B">
        <w:t>.4</w:t>
      </w:r>
      <w:r w:rsidR="00F9235E" w:rsidRPr="00586B6B">
        <w:tab/>
        <w:t xml:space="preserve">Update </w:t>
      </w:r>
      <w:bookmarkEnd w:id="276"/>
      <w:bookmarkEnd w:id="277"/>
      <w:r w:rsidR="00E87180">
        <w:t>Consumption Reporting Configuration</w:t>
      </w:r>
      <w:bookmarkEnd w:id="278"/>
      <w:bookmarkEnd w:id="279"/>
      <w:bookmarkEnd w:id="280"/>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1" w:name="_Toc68899518"/>
      <w:bookmarkStart w:id="282" w:name="_Toc71214269"/>
      <w:bookmarkStart w:id="283" w:name="_Toc71721943"/>
      <w:bookmarkStart w:id="284" w:name="_Toc74858995"/>
      <w:bookmarkStart w:id="285" w:name="_Toc138151857"/>
      <w:r w:rsidRPr="00586B6B">
        <w:t>4.3</w:t>
      </w:r>
      <w:r w:rsidR="00F9235E" w:rsidRPr="00586B6B">
        <w:t>.</w:t>
      </w:r>
      <w:r w:rsidR="00E6513C" w:rsidRPr="00586B6B">
        <w:t>8</w:t>
      </w:r>
      <w:r w:rsidR="00F9235E" w:rsidRPr="00586B6B">
        <w:t>.5</w:t>
      </w:r>
      <w:r w:rsidR="00F9235E" w:rsidRPr="00586B6B">
        <w:tab/>
      </w:r>
      <w:bookmarkEnd w:id="281"/>
      <w:bookmarkEnd w:id="282"/>
      <w:r w:rsidR="00E87180">
        <w:t>Destroy Consumption Reporting Configuration</w:t>
      </w:r>
      <w:bookmarkEnd w:id="283"/>
      <w:bookmarkEnd w:id="284"/>
      <w:bookmarkEnd w:id="285"/>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6" w:name="_Toc68899519"/>
      <w:bookmarkStart w:id="287" w:name="_Toc71214270"/>
      <w:bookmarkStart w:id="288" w:name="_Toc71721944"/>
      <w:bookmarkStart w:id="289" w:name="_Toc74858996"/>
      <w:bookmarkStart w:id="290" w:name="_Toc49514912"/>
      <w:bookmarkStart w:id="291" w:name="_Toc49520070"/>
      <w:bookmarkStart w:id="292" w:name="_Toc50548852"/>
      <w:bookmarkStart w:id="293" w:name="_Toc138151858"/>
      <w:r>
        <w:t>4.3.9</w:t>
      </w:r>
      <w:r>
        <w:tab/>
        <w:t xml:space="preserve">Metrics Reporting </w:t>
      </w:r>
      <w:r w:rsidR="00300ED9">
        <w:t xml:space="preserve">Provisioning </w:t>
      </w:r>
      <w:r>
        <w:t>procedures</w:t>
      </w:r>
      <w:bookmarkEnd w:id="286"/>
      <w:bookmarkEnd w:id="287"/>
      <w:bookmarkEnd w:id="288"/>
      <w:bookmarkEnd w:id="289"/>
      <w:bookmarkEnd w:id="293"/>
    </w:p>
    <w:p w14:paraId="796B593D" w14:textId="4BA4FB8F" w:rsidR="00E75471" w:rsidRDefault="00E75471" w:rsidP="006A7B8F">
      <w:pPr>
        <w:pStyle w:val="Heading4"/>
      </w:pPr>
      <w:bookmarkStart w:id="294" w:name="_Toc68899520"/>
      <w:bookmarkStart w:id="295" w:name="_Toc71214271"/>
      <w:bookmarkStart w:id="296" w:name="_Toc71721945"/>
      <w:bookmarkStart w:id="297" w:name="_Toc74858997"/>
      <w:bookmarkStart w:id="298" w:name="_Toc49514913"/>
      <w:bookmarkStart w:id="299" w:name="_Toc49520071"/>
      <w:bookmarkStart w:id="300" w:name="_Toc50548853"/>
      <w:bookmarkStart w:id="301" w:name="_Toc138151859"/>
      <w:bookmarkEnd w:id="290"/>
      <w:bookmarkEnd w:id="291"/>
      <w:bookmarkEnd w:id="292"/>
      <w:r>
        <w:t>4.3.9.1</w:t>
      </w:r>
      <w:r>
        <w:tab/>
      </w:r>
      <w:r w:rsidRPr="006A7B8F">
        <w:t>General</w:t>
      </w:r>
      <w:bookmarkEnd w:id="294"/>
      <w:bookmarkEnd w:id="295"/>
      <w:bookmarkEnd w:id="296"/>
      <w:bookmarkEnd w:id="297"/>
      <w:bookmarkEnd w:id="301"/>
    </w:p>
    <w:bookmarkEnd w:id="298"/>
    <w:bookmarkEnd w:id="299"/>
    <w:bookmarkEnd w:id="300"/>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2" w:name="_Toc49514914"/>
      <w:bookmarkStart w:id="303" w:name="_Toc49520072"/>
      <w:bookmarkStart w:id="304" w:name="_Toc50548854"/>
      <w:bookmarkStart w:id="305" w:name="_Toc68899521"/>
      <w:bookmarkStart w:id="306" w:name="_Toc71214272"/>
      <w:bookmarkStart w:id="307" w:name="_Toc71721946"/>
      <w:bookmarkStart w:id="308" w:name="_Toc74858998"/>
      <w:bookmarkStart w:id="309" w:name="_Toc138151860"/>
      <w:r>
        <w:t>4.3.9.2</w:t>
      </w:r>
      <w:r>
        <w:tab/>
        <w:t>Create</w:t>
      </w:r>
      <w:r w:rsidRPr="00D20FC1">
        <w:t xml:space="preserve"> </w:t>
      </w:r>
      <w:r>
        <w:t>Metrics Reporting Configuration</w:t>
      </w:r>
      <w:bookmarkEnd w:id="302"/>
      <w:bookmarkEnd w:id="303"/>
      <w:bookmarkEnd w:id="304"/>
      <w:bookmarkEnd w:id="305"/>
      <w:bookmarkEnd w:id="306"/>
      <w:bookmarkEnd w:id="307"/>
      <w:bookmarkEnd w:id="308"/>
      <w:bookmarkEnd w:id="309"/>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10" w:name="_Toc49514915"/>
      <w:bookmarkStart w:id="311" w:name="_Toc49520073"/>
      <w:bookmarkStart w:id="312" w:name="_Toc50548855"/>
      <w:bookmarkStart w:id="313" w:name="_Toc68899522"/>
      <w:bookmarkStart w:id="314" w:name="_Toc71214273"/>
      <w:bookmarkStart w:id="315" w:name="_Toc71721947"/>
      <w:bookmarkStart w:id="316" w:name="_Toc74858999"/>
      <w:bookmarkStart w:id="317" w:name="_Toc138151861"/>
      <w:r>
        <w:t>4.3.9.3</w:t>
      </w:r>
      <w:r>
        <w:tab/>
        <w:t>Read</w:t>
      </w:r>
      <w:r w:rsidRPr="00D20FC1">
        <w:t xml:space="preserve"> </w:t>
      </w:r>
      <w:r>
        <w:t xml:space="preserve">Metrics </w:t>
      </w:r>
      <w:bookmarkEnd w:id="310"/>
      <w:bookmarkEnd w:id="311"/>
      <w:bookmarkEnd w:id="312"/>
      <w:r>
        <w:t>Reporting Configuration</w:t>
      </w:r>
      <w:bookmarkEnd w:id="313"/>
      <w:bookmarkEnd w:id="314"/>
      <w:bookmarkEnd w:id="315"/>
      <w:bookmarkEnd w:id="316"/>
      <w:bookmarkEnd w:id="317"/>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8" w:name="_Toc49514916"/>
      <w:bookmarkStart w:id="319" w:name="_Toc49520074"/>
      <w:bookmarkStart w:id="320" w:name="_Toc50548856"/>
      <w:bookmarkStart w:id="321" w:name="_Toc68899523"/>
      <w:bookmarkStart w:id="322" w:name="_Toc71214274"/>
      <w:bookmarkStart w:id="323" w:name="_Toc71721948"/>
      <w:bookmarkStart w:id="324" w:name="_Toc74859000"/>
      <w:bookmarkStart w:id="325" w:name="_Toc138151862"/>
      <w:r>
        <w:t>4.3.9.4</w:t>
      </w:r>
      <w:r>
        <w:tab/>
        <w:t>Update</w:t>
      </w:r>
      <w:r w:rsidRPr="00D20FC1">
        <w:t xml:space="preserve"> </w:t>
      </w:r>
      <w:bookmarkEnd w:id="318"/>
      <w:bookmarkEnd w:id="319"/>
      <w:bookmarkEnd w:id="320"/>
      <w:r>
        <w:t>Metrics Reporting Configuration</w:t>
      </w:r>
      <w:bookmarkEnd w:id="321"/>
      <w:bookmarkEnd w:id="322"/>
      <w:bookmarkEnd w:id="323"/>
      <w:bookmarkEnd w:id="324"/>
      <w:bookmarkEnd w:id="325"/>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6" w:name="_Toc49514917"/>
      <w:bookmarkStart w:id="327" w:name="_Toc49520075"/>
      <w:bookmarkStart w:id="328" w:name="_Toc50548857"/>
      <w:bookmarkStart w:id="329" w:name="_Toc68899524"/>
      <w:bookmarkStart w:id="330" w:name="_Toc71214275"/>
      <w:bookmarkStart w:id="331" w:name="_Toc71721949"/>
      <w:bookmarkStart w:id="332" w:name="_Toc74859001"/>
      <w:bookmarkStart w:id="333" w:name="_Toc138151863"/>
      <w:r>
        <w:t>4.3.9.5</w:t>
      </w:r>
      <w:r>
        <w:tab/>
        <w:t>De</w:t>
      </w:r>
      <w:r w:rsidR="00300ED9">
        <w:t>stroy</w:t>
      </w:r>
      <w:r w:rsidRPr="00D20FC1">
        <w:t xml:space="preserve"> </w:t>
      </w:r>
      <w:bookmarkEnd w:id="326"/>
      <w:bookmarkEnd w:id="327"/>
      <w:bookmarkEnd w:id="328"/>
      <w:r>
        <w:t>Metrics Reporting Configuration</w:t>
      </w:r>
      <w:bookmarkEnd w:id="329"/>
      <w:bookmarkEnd w:id="330"/>
      <w:bookmarkEnd w:id="331"/>
      <w:bookmarkEnd w:id="332"/>
      <w:bookmarkEnd w:id="333"/>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4" w:name="_Toc68899525"/>
      <w:bookmarkStart w:id="335" w:name="_Toc71214276"/>
      <w:bookmarkStart w:id="336" w:name="_Toc71721950"/>
      <w:bookmarkStart w:id="337" w:name="_Toc74859002"/>
      <w:bookmarkStart w:id="338" w:name="_Toc138151864"/>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4"/>
      <w:bookmarkEnd w:id="335"/>
      <w:bookmarkEnd w:id="336"/>
      <w:bookmarkEnd w:id="337"/>
      <w:bookmarkEnd w:id="338"/>
    </w:p>
    <w:p w14:paraId="6D933FA2" w14:textId="77777777" w:rsidR="00E87180" w:rsidRDefault="00E87180" w:rsidP="00D41AA2">
      <w:pPr>
        <w:keepNext/>
      </w:pPr>
      <w:bookmarkStart w:id="339" w:name="_Toc68899526"/>
      <w:bookmarkStart w:id="340" w:name="_Toc71214277"/>
      <w:r>
        <w:t>No procedures are specified in this release.</w:t>
      </w:r>
    </w:p>
    <w:p w14:paraId="6CEBEC0B" w14:textId="18757842" w:rsidR="002711AB" w:rsidRPr="00586B6B" w:rsidRDefault="002711AB" w:rsidP="002711AB">
      <w:pPr>
        <w:pStyle w:val="Heading2"/>
        <w:rPr>
          <w:lang w:eastAsia="fr-FR"/>
        </w:rPr>
      </w:pPr>
      <w:bookmarkStart w:id="341" w:name="_Toc71721951"/>
      <w:bookmarkStart w:id="342" w:name="_Toc74859003"/>
      <w:bookmarkStart w:id="343" w:name="_Toc138151865"/>
      <w:r w:rsidRPr="00450E15">
        <w:t>4.</w:t>
      </w:r>
      <w:r w:rsidR="00F341DB" w:rsidRPr="00450E15">
        <w:t>5</w:t>
      </w:r>
      <w:r w:rsidR="00C059CA" w:rsidRPr="00450E15">
        <w:tab/>
      </w:r>
      <w:r w:rsidRPr="00586B6B">
        <w:t>Procedures of the M3d interface</w:t>
      </w:r>
      <w:bookmarkEnd w:id="339"/>
      <w:bookmarkEnd w:id="340"/>
      <w:bookmarkEnd w:id="341"/>
      <w:bookmarkEnd w:id="342"/>
      <w:bookmarkEnd w:id="343"/>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4" w:name="_Toc68899527"/>
      <w:bookmarkStart w:id="345" w:name="_Toc71214278"/>
      <w:bookmarkStart w:id="346" w:name="_Toc71721952"/>
      <w:bookmarkStart w:id="347" w:name="_Toc74859004"/>
      <w:bookmarkStart w:id="348" w:name="_Toc138151866"/>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4"/>
      <w:bookmarkEnd w:id="345"/>
      <w:bookmarkEnd w:id="346"/>
      <w:bookmarkEnd w:id="347"/>
      <w:bookmarkEnd w:id="348"/>
    </w:p>
    <w:p w14:paraId="2ACCE741" w14:textId="00A6AB3E" w:rsidR="00483AA6" w:rsidRPr="00586B6B" w:rsidRDefault="00483AA6" w:rsidP="00483AA6">
      <w:pPr>
        <w:pStyle w:val="Heading3"/>
      </w:pPr>
      <w:bookmarkStart w:id="349" w:name="_Toc68899528"/>
      <w:bookmarkStart w:id="350" w:name="_Toc71214279"/>
      <w:bookmarkStart w:id="351" w:name="_Toc71721953"/>
      <w:bookmarkStart w:id="352" w:name="_Toc74859005"/>
      <w:bookmarkStart w:id="353" w:name="_Toc138151867"/>
      <w:r w:rsidRPr="00586B6B">
        <w:t>4.6.1</w:t>
      </w:r>
      <w:r w:rsidR="00713B67" w:rsidRPr="00586B6B">
        <w:tab/>
      </w:r>
      <w:r w:rsidRPr="00586B6B">
        <w:t>Procedures for DASH Session</w:t>
      </w:r>
      <w:bookmarkEnd w:id="349"/>
      <w:bookmarkEnd w:id="350"/>
      <w:bookmarkEnd w:id="351"/>
      <w:bookmarkEnd w:id="352"/>
      <w:bookmarkEnd w:id="353"/>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4" w:name="_Toc68899529"/>
      <w:bookmarkStart w:id="355" w:name="_Toc71214280"/>
      <w:bookmarkStart w:id="356" w:name="_Toc71721954"/>
      <w:bookmarkStart w:id="357" w:name="_Toc74859006"/>
      <w:bookmarkStart w:id="358" w:name="_Toc138151868"/>
      <w:r w:rsidRPr="00586B6B">
        <w:t>4.6.2</w:t>
      </w:r>
      <w:r w:rsidR="00713B67" w:rsidRPr="00586B6B">
        <w:tab/>
      </w:r>
      <w:r w:rsidRPr="00586B6B">
        <w:t>Procedures for Progressive Download Session</w:t>
      </w:r>
      <w:bookmarkEnd w:id="354"/>
      <w:bookmarkEnd w:id="355"/>
      <w:bookmarkEnd w:id="356"/>
      <w:bookmarkEnd w:id="357"/>
      <w:bookmarkEnd w:id="358"/>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59" w:name="_Toc68899530"/>
      <w:bookmarkStart w:id="360" w:name="_Toc71214281"/>
      <w:bookmarkStart w:id="361" w:name="_Toc71721955"/>
      <w:bookmarkStart w:id="362" w:name="_Toc74859007"/>
      <w:bookmarkStart w:id="363" w:name="_Toc138151869"/>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59"/>
      <w:bookmarkEnd w:id="360"/>
      <w:bookmarkEnd w:id="361"/>
      <w:bookmarkEnd w:id="362"/>
      <w:bookmarkEnd w:id="363"/>
    </w:p>
    <w:p w14:paraId="679DC3F5" w14:textId="76BE7D26" w:rsidR="000C5552" w:rsidRPr="00586B6B" w:rsidRDefault="00F341DB" w:rsidP="0068732E">
      <w:pPr>
        <w:pStyle w:val="Heading3"/>
      </w:pPr>
      <w:bookmarkStart w:id="364" w:name="_Toc68899531"/>
      <w:bookmarkStart w:id="365" w:name="_Toc71214282"/>
      <w:bookmarkStart w:id="366" w:name="_Toc71721956"/>
      <w:bookmarkStart w:id="367" w:name="_Toc74859008"/>
      <w:bookmarkStart w:id="368" w:name="_Toc138151870"/>
      <w:r w:rsidRPr="00586B6B">
        <w:t>4.7</w:t>
      </w:r>
      <w:r w:rsidR="000C5552" w:rsidRPr="00586B6B">
        <w:t>.</w:t>
      </w:r>
      <w:r w:rsidR="00A002D2" w:rsidRPr="00586B6B">
        <w:t>1</w:t>
      </w:r>
      <w:r w:rsidR="00A002D2" w:rsidRPr="00586B6B">
        <w:tab/>
      </w:r>
      <w:r w:rsidR="000C5552" w:rsidRPr="00586B6B">
        <w:t>Introduction</w:t>
      </w:r>
      <w:bookmarkEnd w:id="364"/>
      <w:bookmarkEnd w:id="365"/>
      <w:bookmarkEnd w:id="366"/>
      <w:bookmarkEnd w:id="367"/>
      <w:bookmarkEnd w:id="368"/>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69" w:name="_Toc68899532"/>
      <w:bookmarkStart w:id="370" w:name="_Toc71214283"/>
      <w:bookmarkStart w:id="371" w:name="_Toc71721957"/>
      <w:bookmarkStart w:id="372" w:name="_Toc74859009"/>
      <w:bookmarkStart w:id="373" w:name="_Toc138151871"/>
      <w:r w:rsidRPr="00586B6B">
        <w:t>4.7.2</w:t>
      </w:r>
      <w:r w:rsidRPr="00586B6B">
        <w:tab/>
        <w:t>Procedures for Service Access Information</w:t>
      </w:r>
      <w:bookmarkEnd w:id="369"/>
      <w:bookmarkEnd w:id="370"/>
      <w:bookmarkEnd w:id="371"/>
      <w:bookmarkEnd w:id="372"/>
      <w:bookmarkEnd w:id="373"/>
    </w:p>
    <w:p w14:paraId="4E573294" w14:textId="37D3A410" w:rsidR="000A09F9" w:rsidRPr="00586B6B" w:rsidRDefault="000A09F9" w:rsidP="000A09F9">
      <w:pPr>
        <w:pStyle w:val="Heading4"/>
      </w:pPr>
      <w:bookmarkStart w:id="374" w:name="_Toc68899533"/>
      <w:bookmarkStart w:id="375" w:name="_Toc71214284"/>
      <w:bookmarkStart w:id="376" w:name="_Toc71721958"/>
      <w:bookmarkStart w:id="377" w:name="_Toc74859010"/>
      <w:bookmarkStart w:id="378" w:name="_Toc138151872"/>
      <w:r w:rsidRPr="00586B6B">
        <w:t>4.7.2.1</w:t>
      </w:r>
      <w:r w:rsidRPr="00586B6B">
        <w:tab/>
        <w:t>General</w:t>
      </w:r>
      <w:bookmarkEnd w:id="374"/>
      <w:bookmarkEnd w:id="375"/>
      <w:bookmarkEnd w:id="376"/>
      <w:bookmarkEnd w:id="377"/>
      <w:bookmarkEnd w:id="378"/>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79" w:name="_Toc68899534"/>
      <w:bookmarkStart w:id="380" w:name="_Toc71214285"/>
      <w:bookmarkStart w:id="381" w:name="_Toc71721959"/>
      <w:bookmarkStart w:id="382" w:name="_Toc74859011"/>
      <w:bookmarkStart w:id="383" w:name="_Toc138151873"/>
      <w:r w:rsidRPr="00586B6B">
        <w:t>4.7.2.2</w:t>
      </w:r>
      <w:r w:rsidRPr="00586B6B">
        <w:tab/>
        <w:t>Create Service Access Information</w:t>
      </w:r>
      <w:bookmarkEnd w:id="379"/>
      <w:bookmarkEnd w:id="380"/>
      <w:bookmarkEnd w:id="381"/>
      <w:bookmarkEnd w:id="382"/>
      <w:bookmarkEnd w:id="383"/>
    </w:p>
    <w:p w14:paraId="036090E2" w14:textId="77777777" w:rsidR="000A09F9" w:rsidRPr="00586B6B" w:rsidRDefault="000A09F9" w:rsidP="000A09F9">
      <w:r w:rsidRPr="00586B6B">
        <w:t>The Create operation is not allowed on Service Access Information.</w:t>
      </w:r>
    </w:p>
    <w:p w14:paraId="2AA2E9D2" w14:textId="7053DBE1" w:rsidR="000A09F9" w:rsidRPr="00586B6B" w:rsidRDefault="000A09F9" w:rsidP="000A09F9">
      <w:pPr>
        <w:pStyle w:val="Heading4"/>
      </w:pPr>
      <w:bookmarkStart w:id="384" w:name="_Toc68899535"/>
      <w:bookmarkStart w:id="385" w:name="_Toc71214286"/>
      <w:bookmarkStart w:id="386" w:name="_Toc71721960"/>
      <w:bookmarkStart w:id="387" w:name="_Toc74859012"/>
      <w:bookmarkStart w:id="388" w:name="_Toc138151874"/>
      <w:r w:rsidRPr="00586B6B">
        <w:t>4.7.2.3</w:t>
      </w:r>
      <w:r w:rsidRPr="00586B6B">
        <w:tab/>
      </w:r>
      <w:r w:rsidR="00424B02">
        <w:t>Retrieve</w:t>
      </w:r>
      <w:r w:rsidRPr="00586B6B">
        <w:t xml:space="preserve"> Service Access Information properties</w:t>
      </w:r>
      <w:bookmarkEnd w:id="384"/>
      <w:bookmarkEnd w:id="385"/>
      <w:bookmarkEnd w:id="386"/>
      <w:bookmarkEnd w:id="387"/>
      <w:bookmarkEnd w:id="388"/>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89" w:name="_Toc68899536"/>
      <w:bookmarkStart w:id="390" w:name="_Toc71214287"/>
      <w:bookmarkStart w:id="391" w:name="_Toc71721961"/>
      <w:bookmarkStart w:id="392" w:name="_Toc74859013"/>
      <w:bookmarkStart w:id="393" w:name="_Toc138151875"/>
      <w:r w:rsidRPr="00586B6B">
        <w:t>4.7.2.4</w:t>
      </w:r>
      <w:r w:rsidRPr="00586B6B">
        <w:tab/>
        <w:t>Update Service Access Information properties</w:t>
      </w:r>
      <w:bookmarkEnd w:id="389"/>
      <w:bookmarkEnd w:id="390"/>
      <w:bookmarkEnd w:id="391"/>
      <w:bookmarkEnd w:id="392"/>
      <w:bookmarkEnd w:id="393"/>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4" w:name="_Toc68899537"/>
      <w:bookmarkStart w:id="395" w:name="_Toc71214288"/>
      <w:bookmarkStart w:id="396" w:name="_Toc71721962"/>
      <w:bookmarkStart w:id="397" w:name="_Toc74859014"/>
      <w:bookmarkStart w:id="398" w:name="_Toc138151876"/>
      <w:r w:rsidRPr="00586B6B">
        <w:t>4.7.2.5</w:t>
      </w:r>
      <w:r w:rsidRPr="00586B6B">
        <w:tab/>
      </w:r>
      <w:r w:rsidR="00A8001A">
        <w:t>Destroy</w:t>
      </w:r>
      <w:r w:rsidR="00A8001A" w:rsidRPr="00586B6B">
        <w:t xml:space="preserve"> </w:t>
      </w:r>
      <w:r w:rsidRPr="00586B6B">
        <w:t>Service Access Information properties</w:t>
      </w:r>
      <w:bookmarkEnd w:id="394"/>
      <w:bookmarkEnd w:id="395"/>
      <w:bookmarkEnd w:id="396"/>
      <w:bookmarkEnd w:id="397"/>
      <w:bookmarkEnd w:id="398"/>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399" w:name="_Toc68899538"/>
      <w:bookmarkStart w:id="400" w:name="_Toc71214289"/>
      <w:bookmarkStart w:id="401" w:name="_Toc71721963"/>
      <w:bookmarkStart w:id="402" w:name="_Toc74859015"/>
      <w:bookmarkStart w:id="403" w:name="_Toc138151877"/>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399"/>
      <w:bookmarkEnd w:id="400"/>
      <w:bookmarkEnd w:id="401"/>
      <w:bookmarkEnd w:id="402"/>
      <w:bookmarkEnd w:id="403"/>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4" w:name="_Toc68899539"/>
      <w:bookmarkStart w:id="405" w:name="_Toc71214290"/>
      <w:bookmarkStart w:id="406" w:name="_Toc71721964"/>
      <w:bookmarkStart w:id="407" w:name="_Toc74859016"/>
      <w:bookmarkStart w:id="408" w:name="_Toc138151878"/>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4"/>
      <w:bookmarkEnd w:id="405"/>
      <w:bookmarkEnd w:id="406"/>
      <w:bookmarkEnd w:id="407"/>
      <w:bookmarkEnd w:id="408"/>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2FC3470B"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00F66290">
        <w:rPr>
          <w:rStyle w:val="Code"/>
        </w:rPr>
        <w:t>c</w:t>
      </w:r>
      <w:r w:rsidRPr="00D41AA2">
        <w:rPr>
          <w:rStyle w:val="Code"/>
        </w:rPr>
        <w:t>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bookmarkStart w:id="409" w:name="_Hlk130228285"/>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71894A28"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F66290">
        <w:rPr>
          <w:rStyle w:val="Code"/>
        </w:rPr>
        <w:t>c</w:t>
      </w:r>
      <w:r w:rsidR="004B6D39" w:rsidRPr="00D41AA2">
        <w:rPr>
          <w:rStyle w:val="Code"/>
        </w:rPr>
        <w:t>lientConsumptionReportingConfiguration.reportingInterval</w:t>
      </w:r>
      <w:r w:rsidR="004B6D39" w:rsidRPr="00586B6B">
        <w:t xml:space="preserve"> property.</w:t>
      </w:r>
    </w:p>
    <w:p w14:paraId="056551F4" w14:textId="3AEEE694"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r w:rsidR="00F66290">
        <w:rPr>
          <w:rStyle w:val="Code"/>
        </w:rPr>
        <w:t>c</w:t>
      </w:r>
      <w:r w:rsidR="004B6D39" w:rsidRPr="00D41AA2">
        <w:rPr>
          <w:rStyle w:val="Code"/>
        </w:rPr>
        <w:t>lientConsumptionReportingConfiguration.locationReporting</w:t>
      </w:r>
      <w:r w:rsidR="004B6D39" w:rsidRPr="00586B6B">
        <w:t xml:space="preserve"> property is set to </w:t>
      </w:r>
      <w:r w:rsidR="004B6D39" w:rsidRPr="00D41AA2">
        <w:rPr>
          <w:rStyle w:val="Code"/>
        </w:rPr>
        <w:t>True</w:t>
      </w:r>
      <w:r w:rsidR="004B6D39" w:rsidRPr="00586B6B">
        <w:t>.</w:t>
      </w:r>
    </w:p>
    <w:bookmarkEnd w:id="409"/>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6B1D4D1F"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00424B02">
        <w:rPr>
          <w:rStyle w:val="Code"/>
        </w:rPr>
        <w:t>c</w:t>
      </w:r>
      <w:r w:rsidRPr="00D41AA2">
        <w:rPr>
          <w:rStyle w:val="Code"/>
        </w:rPr>
        <w:t>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10" w:name="_Toc68899540"/>
      <w:bookmarkStart w:id="411" w:name="_Toc71214291"/>
      <w:bookmarkStart w:id="412" w:name="_Toc71721965"/>
      <w:bookmarkStart w:id="413" w:name="_Toc74859017"/>
      <w:bookmarkStart w:id="414" w:name="_Toc138151879"/>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10"/>
      <w:bookmarkEnd w:id="411"/>
      <w:bookmarkEnd w:id="412"/>
      <w:bookmarkEnd w:id="413"/>
      <w:bookmarkEnd w:id="414"/>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5"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5"/>
    </w:p>
    <w:p w14:paraId="1A529CF7" w14:textId="3ED0111B"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TS 26.118 [42] clause 9.3, may also be listed in the metrics configuration.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6" w:name="_Toc68899541"/>
      <w:bookmarkStart w:id="417" w:name="_Toc71214292"/>
      <w:bookmarkStart w:id="418" w:name="_Toc71721966"/>
      <w:bookmarkStart w:id="419" w:name="_Toc74859018"/>
      <w:bookmarkStart w:id="420" w:name="_Toc138151880"/>
      <w:r w:rsidRPr="00450E15">
        <w:t>4.7.6</w:t>
      </w:r>
      <w:r w:rsidRPr="00450E15">
        <w:tab/>
        <w:t>Procedures for network assistance</w:t>
      </w:r>
      <w:bookmarkEnd w:id="416"/>
      <w:bookmarkEnd w:id="417"/>
      <w:bookmarkEnd w:id="418"/>
      <w:bookmarkEnd w:id="419"/>
      <w:bookmarkEnd w:id="420"/>
    </w:p>
    <w:p w14:paraId="139210E3" w14:textId="5E2489A2" w:rsidR="00050A39" w:rsidRPr="00586B6B" w:rsidRDefault="008C710D" w:rsidP="00050A39">
      <w:bookmarkStart w:id="421" w:name="_Hlk130306495"/>
      <w:r w:rsidRPr="00586B6B">
        <w:t xml:space="preserve">This procedure is used by the 5GMS Client to request Network Assistance from </w:t>
      </w:r>
      <w:r>
        <w:t xml:space="preserve">one of </w:t>
      </w:r>
      <w:r w:rsidRPr="00586B6B">
        <w:t>the 5GMS</w:t>
      </w:r>
      <w:r>
        <w:t> </w:t>
      </w:r>
      <w:r w:rsidRPr="00586B6B">
        <w:t>AF</w:t>
      </w:r>
      <w:r>
        <w:t xml:space="preserve"> instances listed in the </w:t>
      </w:r>
      <w:r w:rsidRPr="008127BE">
        <w:rPr>
          <w:rStyle w:val="Code"/>
        </w:rPr>
        <w:t>networkAssistanceConfiguration</w:t>
      </w:r>
      <w:r>
        <w:rPr>
          <w:rStyle w:val="Code"/>
        </w:rPr>
        <w:t>.serverAddresses</w:t>
      </w:r>
      <w:r>
        <w:t xml:space="preserve"> property of the Service Access Information resource retrieved using the procedure in clause 4.7.2.3</w:t>
      </w:r>
      <w:r w:rsidRPr="00586B6B">
        <w:t>.</w:t>
      </w:r>
      <w:bookmarkEnd w:id="421"/>
    </w:p>
    <w:p w14:paraId="659E9893" w14:textId="6D28A05F" w:rsidR="00050A39" w:rsidRPr="00586B6B" w:rsidRDefault="00050A39" w:rsidP="00050A39">
      <w:r w:rsidRPr="00586B6B">
        <w:t xml:space="preserve">The </w:t>
      </w:r>
      <w:r w:rsidR="00A8001A" w:rsidRPr="00586B6B">
        <w:t>5GMS</w:t>
      </w:r>
      <w:r w:rsidR="00A8001A" w:rsidRPr="00586B6B" w:rsidDel="00A8001A">
        <w:t xml:space="preserve"> </w:t>
      </w:r>
      <w:r w:rsidRPr="00586B6B">
        <w:t>Client first creates a Network Assistance Session</w:t>
      </w:r>
      <w:r w:rsidR="008C710D">
        <w:t xml:space="preserve"> with its chosen 5GMS AF instance</w:t>
      </w:r>
      <w:r w:rsidRPr="00586B6B">
        <w:t xml:space="preserve">.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2" w:name="_Toc68899542"/>
      <w:bookmarkStart w:id="423" w:name="_Toc71214293"/>
      <w:bookmarkStart w:id="424" w:name="_Toc71721967"/>
      <w:bookmarkStart w:id="425" w:name="_Toc74859019"/>
      <w:bookmarkStart w:id="426" w:name="_Toc138151881"/>
      <w:r w:rsidRPr="00586B6B">
        <w:t>4.</w:t>
      </w:r>
      <w:r w:rsidR="00F341DB" w:rsidRPr="00586B6B">
        <w:t>8</w:t>
      </w:r>
      <w:r w:rsidR="00C059CA" w:rsidRPr="00586B6B">
        <w:tab/>
      </w:r>
      <w:r w:rsidRPr="00450E15">
        <w:t>Procedures</w:t>
      </w:r>
      <w:r w:rsidRPr="00586B6B">
        <w:t xml:space="preserve"> of the M6d (UE Media Session Handling) interface</w:t>
      </w:r>
      <w:bookmarkEnd w:id="422"/>
      <w:bookmarkEnd w:id="423"/>
      <w:bookmarkEnd w:id="424"/>
      <w:bookmarkEnd w:id="425"/>
      <w:bookmarkEnd w:id="426"/>
    </w:p>
    <w:p w14:paraId="61DF5A96" w14:textId="32BA7445" w:rsidR="006F05F5" w:rsidRPr="00586B6B" w:rsidRDefault="006F05F5" w:rsidP="0068732E">
      <w:pPr>
        <w:pStyle w:val="Heading3"/>
      </w:pPr>
      <w:bookmarkStart w:id="427" w:name="_Toc68899543"/>
      <w:bookmarkStart w:id="428" w:name="_Toc71214294"/>
      <w:bookmarkStart w:id="429" w:name="_Toc71721968"/>
      <w:bookmarkStart w:id="430" w:name="_Toc74859020"/>
      <w:bookmarkStart w:id="431" w:name="_Toc138151882"/>
      <w:r w:rsidRPr="00586B6B">
        <w:t>4.8.1</w:t>
      </w:r>
      <w:r w:rsidRPr="00586B6B">
        <w:tab/>
        <w:t>General</w:t>
      </w:r>
      <w:bookmarkEnd w:id="427"/>
      <w:bookmarkEnd w:id="428"/>
      <w:bookmarkEnd w:id="429"/>
      <w:bookmarkEnd w:id="430"/>
      <w:bookmarkEnd w:id="431"/>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2" w:name="_Toc68899544"/>
      <w:bookmarkStart w:id="433" w:name="_Toc71214295"/>
      <w:bookmarkStart w:id="434" w:name="_Toc71721969"/>
      <w:bookmarkStart w:id="435" w:name="_Toc74859021"/>
      <w:bookmarkStart w:id="436" w:name="_Toc138151883"/>
      <w:r w:rsidRPr="00586B6B">
        <w:t>4.8.2</w:t>
      </w:r>
      <w:r w:rsidRPr="00586B6B">
        <w:tab/>
        <w:t>Consumption reporting procedures</w:t>
      </w:r>
      <w:bookmarkEnd w:id="432"/>
      <w:bookmarkEnd w:id="433"/>
      <w:bookmarkEnd w:id="434"/>
      <w:bookmarkEnd w:id="435"/>
      <w:bookmarkEnd w:id="436"/>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437" w:name="_Toc68899545"/>
      <w:bookmarkStart w:id="438" w:name="_Toc71214296"/>
      <w:bookmarkStart w:id="439" w:name="_Toc71721970"/>
      <w:bookmarkStart w:id="440" w:name="_Toc74859022"/>
      <w:bookmarkStart w:id="441" w:name="_Toc138151884"/>
      <w:r w:rsidRPr="00586B6B">
        <w:t>4.</w:t>
      </w:r>
      <w:r w:rsidR="00F341DB" w:rsidRPr="00586B6B">
        <w:t>9</w:t>
      </w:r>
      <w:r w:rsidR="00C059CA" w:rsidRPr="00586B6B">
        <w:tab/>
      </w:r>
      <w:r w:rsidRPr="00450E15">
        <w:t>Procedures</w:t>
      </w:r>
      <w:r w:rsidRPr="00586B6B">
        <w:t xml:space="preserve"> of the M7d (UE Media Player) interface</w:t>
      </w:r>
      <w:bookmarkEnd w:id="437"/>
      <w:bookmarkEnd w:id="438"/>
      <w:bookmarkEnd w:id="439"/>
      <w:bookmarkEnd w:id="440"/>
      <w:bookmarkEnd w:id="441"/>
    </w:p>
    <w:p w14:paraId="59205C97" w14:textId="5F5DECCE" w:rsidR="00DC0F04" w:rsidRPr="00586B6B" w:rsidRDefault="00DC0F04" w:rsidP="0068732E">
      <w:pPr>
        <w:pStyle w:val="Heading3"/>
      </w:pPr>
      <w:bookmarkStart w:id="442" w:name="_Toc68899546"/>
      <w:bookmarkStart w:id="443" w:name="_Toc71214297"/>
      <w:bookmarkStart w:id="444" w:name="_Toc71721971"/>
      <w:bookmarkStart w:id="445" w:name="_Toc74859023"/>
      <w:bookmarkStart w:id="446" w:name="_Toc138151885"/>
      <w:r w:rsidRPr="00586B6B">
        <w:t>4.</w:t>
      </w:r>
      <w:r w:rsidR="00F341DB" w:rsidRPr="00586B6B">
        <w:t>9</w:t>
      </w:r>
      <w:r w:rsidRPr="00586B6B">
        <w:t>.1</w:t>
      </w:r>
      <w:r w:rsidRPr="00586B6B">
        <w:tab/>
        <w:t>General</w:t>
      </w:r>
      <w:bookmarkEnd w:id="442"/>
      <w:bookmarkEnd w:id="443"/>
      <w:bookmarkEnd w:id="444"/>
      <w:bookmarkEnd w:id="445"/>
      <w:bookmarkEnd w:id="446"/>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7" w:name="_Toc68899547"/>
      <w:bookmarkStart w:id="448" w:name="_Toc71214298"/>
      <w:bookmarkStart w:id="449" w:name="_Toc71721972"/>
      <w:bookmarkStart w:id="450" w:name="_Toc74859024"/>
      <w:bookmarkStart w:id="451" w:name="_Toc138151886"/>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7"/>
      <w:bookmarkEnd w:id="448"/>
      <w:bookmarkEnd w:id="449"/>
      <w:bookmarkEnd w:id="450"/>
      <w:bookmarkEnd w:id="451"/>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2" w:name="_Toc68899548"/>
      <w:bookmarkStart w:id="453" w:name="_Toc71214299"/>
      <w:bookmarkStart w:id="454" w:name="_Toc71721973"/>
      <w:bookmarkStart w:id="455" w:name="_Toc74859025"/>
      <w:bookmarkStart w:id="456" w:name="_Toc138151887"/>
      <w:r w:rsidRPr="00586B6B">
        <w:t>4.</w:t>
      </w:r>
      <w:r w:rsidR="00F341DB" w:rsidRPr="00586B6B">
        <w:t>10</w:t>
      </w:r>
      <w:r w:rsidR="00E1132C" w:rsidRPr="00586B6B">
        <w:tab/>
      </w:r>
      <w:r w:rsidRPr="00586B6B">
        <w:rPr>
          <w:szCs w:val="32"/>
        </w:rPr>
        <w:t>Procedures</w:t>
      </w:r>
      <w:r w:rsidRPr="00586B6B">
        <w:t xml:space="preserve"> of the M8d interface</w:t>
      </w:r>
      <w:bookmarkEnd w:id="452"/>
      <w:bookmarkEnd w:id="453"/>
      <w:bookmarkEnd w:id="454"/>
      <w:bookmarkEnd w:id="455"/>
      <w:bookmarkEnd w:id="456"/>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7" w:name="_Toc68899549"/>
      <w:bookmarkStart w:id="458" w:name="_Toc71214300"/>
      <w:bookmarkStart w:id="459" w:name="_Toc71721974"/>
      <w:bookmarkStart w:id="460" w:name="_Toc74859026"/>
      <w:bookmarkStart w:id="461" w:name="_Toc138151888"/>
      <w:r w:rsidRPr="00586B6B">
        <w:t>5</w:t>
      </w:r>
      <w:r w:rsidRPr="00586B6B">
        <w:tab/>
        <w:t xml:space="preserve">Procedures for </w:t>
      </w:r>
      <w:r w:rsidR="00A8001A">
        <w:t xml:space="preserve">Uplink </w:t>
      </w:r>
      <w:r w:rsidR="00322275">
        <w:t>M</w:t>
      </w:r>
      <w:r w:rsidR="00A8001A">
        <w:t>edia streaming</w:t>
      </w:r>
      <w:bookmarkEnd w:id="457"/>
      <w:bookmarkEnd w:id="458"/>
      <w:bookmarkEnd w:id="459"/>
      <w:bookmarkEnd w:id="460"/>
      <w:bookmarkEnd w:id="461"/>
    </w:p>
    <w:p w14:paraId="71E4156D" w14:textId="2C192F4A" w:rsidR="009B6154" w:rsidRPr="00586B6B" w:rsidRDefault="009B6154" w:rsidP="009B6154">
      <w:pPr>
        <w:pStyle w:val="Heading2"/>
      </w:pPr>
      <w:bookmarkStart w:id="462" w:name="_Toc68899550"/>
      <w:bookmarkStart w:id="463" w:name="_Toc71214301"/>
      <w:bookmarkStart w:id="464" w:name="_Toc71721975"/>
      <w:bookmarkStart w:id="465" w:name="_Toc74859027"/>
      <w:bookmarkStart w:id="466" w:name="_Toc138151889"/>
      <w:r w:rsidRPr="00586B6B">
        <w:t>5.1</w:t>
      </w:r>
      <w:r w:rsidRPr="00586B6B">
        <w:tab/>
        <w:t>General</w:t>
      </w:r>
      <w:bookmarkEnd w:id="462"/>
      <w:bookmarkEnd w:id="463"/>
      <w:bookmarkEnd w:id="464"/>
      <w:bookmarkEnd w:id="465"/>
      <w:bookmarkEnd w:id="466"/>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7" w:name="_Toc68899551"/>
      <w:bookmarkStart w:id="468" w:name="_Toc71214302"/>
      <w:bookmarkStart w:id="469" w:name="_Toc71721976"/>
      <w:bookmarkStart w:id="470" w:name="_Toc74859028"/>
      <w:bookmarkStart w:id="471" w:name="_Toc138151890"/>
      <w:r w:rsidRPr="00586B6B">
        <w:t>5.2</w:t>
      </w:r>
      <w:r w:rsidRPr="00586B6B">
        <w:tab/>
      </w:r>
      <w:r w:rsidR="006A2A50" w:rsidRPr="00586B6B">
        <w:t xml:space="preserve">APIs relevant to Uplink </w:t>
      </w:r>
      <w:r w:rsidR="0058270C">
        <w:t xml:space="preserve">Media </w:t>
      </w:r>
      <w:r w:rsidR="006A2A50" w:rsidRPr="00586B6B">
        <w:t>Streaming</w:t>
      </w:r>
      <w:bookmarkEnd w:id="467"/>
      <w:bookmarkEnd w:id="468"/>
      <w:bookmarkEnd w:id="469"/>
      <w:bookmarkEnd w:id="470"/>
      <w:bookmarkEnd w:id="471"/>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EC561D">
      <w:pPr>
        <w:pStyle w:val="TAN"/>
        <w:keepNext w:val="0"/>
      </w:pPr>
    </w:p>
    <w:p w14:paraId="4485858A" w14:textId="2072C1FA" w:rsidR="007D59CE" w:rsidRPr="00586B6B" w:rsidRDefault="007D59CE" w:rsidP="007D59CE">
      <w:pPr>
        <w:pStyle w:val="Heading1"/>
      </w:pPr>
      <w:bookmarkStart w:id="472" w:name="_Toc68899552"/>
      <w:bookmarkStart w:id="473" w:name="_Toc71214303"/>
      <w:bookmarkStart w:id="474" w:name="_Toc71721977"/>
      <w:bookmarkStart w:id="475" w:name="_Toc74859029"/>
      <w:bookmarkStart w:id="476" w:name="_Toc138151891"/>
      <w:r w:rsidRPr="00586B6B">
        <w:t>6</w:t>
      </w:r>
      <w:r w:rsidRPr="00586B6B">
        <w:tab/>
        <w:t>General aspects of APIs for 5G Media Streaming</w:t>
      </w:r>
      <w:bookmarkEnd w:id="472"/>
      <w:bookmarkEnd w:id="473"/>
      <w:bookmarkEnd w:id="474"/>
      <w:bookmarkEnd w:id="475"/>
      <w:bookmarkEnd w:id="476"/>
    </w:p>
    <w:p w14:paraId="0DB26023" w14:textId="66C2A1AC" w:rsidR="007D59CE" w:rsidRPr="00586B6B" w:rsidRDefault="007D59CE" w:rsidP="007D59CE">
      <w:pPr>
        <w:pStyle w:val="Heading2"/>
        <w:rPr>
          <w:rFonts w:eastAsia="Calibri"/>
        </w:rPr>
      </w:pPr>
      <w:bookmarkStart w:id="477" w:name="_Toc68899553"/>
      <w:bookmarkStart w:id="478" w:name="_Toc71214304"/>
      <w:bookmarkStart w:id="479" w:name="_Toc71721978"/>
      <w:bookmarkStart w:id="480" w:name="_Toc74859030"/>
      <w:bookmarkStart w:id="481" w:name="_Toc138151892"/>
      <w:r w:rsidRPr="00586B6B">
        <w:rPr>
          <w:rFonts w:eastAsia="Calibri"/>
        </w:rPr>
        <w:t>6.1</w:t>
      </w:r>
      <w:r w:rsidRPr="00586B6B">
        <w:rPr>
          <w:rFonts w:eastAsia="Calibri"/>
        </w:rPr>
        <w:tab/>
        <w:t>HTTP resource URIs and paths</w:t>
      </w:r>
      <w:bookmarkEnd w:id="477"/>
      <w:bookmarkEnd w:id="478"/>
      <w:bookmarkEnd w:id="479"/>
      <w:bookmarkEnd w:id="480"/>
      <w:bookmarkEnd w:id="481"/>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2" w:name="_Toc68899554"/>
      <w:bookmarkStart w:id="483" w:name="_Toc71214305"/>
      <w:bookmarkStart w:id="484" w:name="_Toc71721979"/>
      <w:bookmarkStart w:id="485" w:name="_Toc74859031"/>
      <w:bookmarkStart w:id="486" w:name="_Toc138151893"/>
      <w:r w:rsidRPr="00586B6B">
        <w:rPr>
          <w:rFonts w:eastAsia="Calibri"/>
        </w:rPr>
        <w:t>6.2</w:t>
      </w:r>
      <w:r w:rsidRPr="00586B6B">
        <w:rPr>
          <w:rFonts w:eastAsia="Calibri"/>
        </w:rPr>
        <w:tab/>
        <w:t>Usage of HTTP</w:t>
      </w:r>
      <w:bookmarkEnd w:id="482"/>
      <w:bookmarkEnd w:id="483"/>
      <w:bookmarkEnd w:id="484"/>
      <w:bookmarkEnd w:id="485"/>
      <w:bookmarkEnd w:id="486"/>
    </w:p>
    <w:p w14:paraId="45798633" w14:textId="1BB108FA" w:rsidR="007F6525" w:rsidRPr="00586B6B" w:rsidRDefault="007F6525" w:rsidP="007F6525">
      <w:pPr>
        <w:pStyle w:val="Heading3"/>
      </w:pPr>
      <w:bookmarkStart w:id="487" w:name="_Toc68899555"/>
      <w:bookmarkStart w:id="488" w:name="_Toc71214306"/>
      <w:bookmarkStart w:id="489" w:name="_Toc71721980"/>
      <w:bookmarkStart w:id="490" w:name="_Toc74859032"/>
      <w:bookmarkStart w:id="491" w:name="_Toc138151894"/>
      <w:r w:rsidRPr="00586B6B">
        <w:t>6.2.1</w:t>
      </w:r>
      <w:r w:rsidRPr="00586B6B">
        <w:tab/>
        <w:t>HTTP protocol version</w:t>
      </w:r>
      <w:bookmarkEnd w:id="487"/>
      <w:bookmarkEnd w:id="488"/>
      <w:bookmarkEnd w:id="489"/>
      <w:bookmarkEnd w:id="490"/>
      <w:bookmarkEnd w:id="491"/>
    </w:p>
    <w:p w14:paraId="621E331C" w14:textId="591B2949" w:rsidR="007F6525" w:rsidRPr="00586B6B" w:rsidRDefault="007F6525" w:rsidP="007F6525">
      <w:pPr>
        <w:pStyle w:val="Heading4"/>
      </w:pPr>
      <w:bookmarkStart w:id="492" w:name="_Toc68899556"/>
      <w:bookmarkStart w:id="493" w:name="_Toc71214307"/>
      <w:bookmarkStart w:id="494" w:name="_Toc71721981"/>
      <w:bookmarkStart w:id="495" w:name="_Toc74859033"/>
      <w:bookmarkStart w:id="496" w:name="_Toc138151895"/>
      <w:r w:rsidRPr="00586B6B">
        <w:t>6.2.1.1</w:t>
      </w:r>
      <w:r w:rsidRPr="00586B6B">
        <w:tab/>
        <w:t>5GMS AF</w:t>
      </w:r>
      <w:bookmarkEnd w:id="492"/>
      <w:bookmarkEnd w:id="493"/>
      <w:bookmarkEnd w:id="494"/>
      <w:bookmarkEnd w:id="495"/>
      <w:bookmarkEnd w:id="496"/>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7" w:name="_Toc68899557"/>
      <w:bookmarkStart w:id="498" w:name="_Toc71214308"/>
      <w:bookmarkStart w:id="499" w:name="_Toc71721982"/>
      <w:bookmarkStart w:id="500" w:name="_Toc74859034"/>
      <w:bookmarkStart w:id="501" w:name="_Toc138151896"/>
      <w:r w:rsidRPr="00586B6B">
        <w:t>6.2.1.2</w:t>
      </w:r>
      <w:r w:rsidRPr="00586B6B">
        <w:tab/>
        <w:t>5GMS AS</w:t>
      </w:r>
      <w:bookmarkEnd w:id="497"/>
      <w:bookmarkEnd w:id="498"/>
      <w:bookmarkEnd w:id="499"/>
      <w:bookmarkEnd w:id="500"/>
      <w:bookmarkEnd w:id="501"/>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2" w:name="_Toc68899558"/>
      <w:bookmarkStart w:id="503" w:name="_Toc71214309"/>
      <w:bookmarkStart w:id="504" w:name="_Toc71721983"/>
      <w:bookmarkStart w:id="505" w:name="_Toc74859035"/>
      <w:bookmarkStart w:id="506" w:name="_Toc138151897"/>
      <w:r w:rsidRPr="00586B6B">
        <w:t>6.2.2</w:t>
      </w:r>
      <w:r w:rsidRPr="00586B6B">
        <w:tab/>
        <w:t>HTTP message bodies for API resources</w:t>
      </w:r>
      <w:bookmarkEnd w:id="502"/>
      <w:bookmarkEnd w:id="503"/>
      <w:bookmarkEnd w:id="504"/>
      <w:bookmarkEnd w:id="505"/>
      <w:bookmarkEnd w:id="506"/>
    </w:p>
    <w:p w14:paraId="183BF2DE" w14:textId="65D7C9D5" w:rsidR="008C710D" w:rsidRPr="00586B6B" w:rsidRDefault="008C710D" w:rsidP="008C710D">
      <w:bookmarkStart w:id="507" w:name="_Toc68899559"/>
      <w:bookmarkStart w:id="508" w:name="_Toc71214310"/>
      <w:bookmarkStart w:id="509" w:name="_Toc71721984"/>
      <w:bookmarkStart w:id="510" w:name="_Toc74859036"/>
      <w:r w:rsidRPr="00586B6B">
        <w:t xml:space="preserve">The OpenAPI [23] specification of HTTP messages and their content bodies </w:t>
      </w:r>
      <w:r>
        <w:t>is contained in annex C.</w:t>
      </w:r>
    </w:p>
    <w:p w14:paraId="0FBB9EC1" w14:textId="648449A5" w:rsidR="007F6525" w:rsidRPr="00450E15" w:rsidRDefault="007F6525" w:rsidP="007F6525">
      <w:pPr>
        <w:pStyle w:val="Heading3"/>
        <w:rPr>
          <w:rFonts w:eastAsia="Calibri"/>
        </w:rPr>
      </w:pPr>
      <w:bookmarkStart w:id="511" w:name="_Toc138151898"/>
      <w:r w:rsidRPr="00450E15">
        <w:t>6.2.3</w:t>
      </w:r>
      <w:r w:rsidRPr="00450E15">
        <w:tab/>
        <w:t>Usage of HTTP headers</w:t>
      </w:r>
      <w:bookmarkEnd w:id="507"/>
      <w:bookmarkEnd w:id="508"/>
      <w:bookmarkEnd w:id="509"/>
      <w:bookmarkEnd w:id="510"/>
      <w:bookmarkEnd w:id="511"/>
    </w:p>
    <w:p w14:paraId="2BC5FDF3" w14:textId="09744185" w:rsidR="007F6525" w:rsidRPr="00586B6B" w:rsidRDefault="007F6525" w:rsidP="007F6525">
      <w:pPr>
        <w:pStyle w:val="Heading4"/>
        <w:rPr>
          <w:lang w:eastAsia="zh-CN"/>
        </w:rPr>
      </w:pPr>
      <w:bookmarkStart w:id="512" w:name="_Toc68899560"/>
      <w:bookmarkStart w:id="513" w:name="_Toc71214311"/>
      <w:bookmarkStart w:id="514" w:name="_Toc71721985"/>
      <w:bookmarkStart w:id="515" w:name="_Toc74859037"/>
      <w:bookmarkStart w:id="516" w:name="_Toc138151899"/>
      <w:r w:rsidRPr="00586B6B">
        <w:t>6.2.3.1</w:t>
      </w:r>
      <w:r w:rsidRPr="00586B6B">
        <w:tab/>
        <w:t>General</w:t>
      </w:r>
      <w:bookmarkEnd w:id="512"/>
      <w:bookmarkEnd w:id="513"/>
      <w:bookmarkEnd w:id="514"/>
      <w:bookmarkEnd w:id="515"/>
      <w:bookmarkEnd w:id="516"/>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7" w:name="_Toc68899561"/>
      <w:bookmarkStart w:id="518" w:name="_Toc71214312"/>
      <w:bookmarkStart w:id="519" w:name="_Toc71721986"/>
      <w:bookmarkStart w:id="520" w:name="_Toc74859038"/>
      <w:bookmarkStart w:id="521" w:name="_Toc138151900"/>
      <w:r w:rsidRPr="00586B6B">
        <w:t>6.2.3.2</w:t>
      </w:r>
      <w:r w:rsidRPr="00586B6B">
        <w:tab/>
        <w:t>User Agent identification</w:t>
      </w:r>
      <w:bookmarkEnd w:id="517"/>
      <w:bookmarkEnd w:id="518"/>
      <w:bookmarkEnd w:id="519"/>
      <w:bookmarkEnd w:id="520"/>
      <w:bookmarkEnd w:id="521"/>
    </w:p>
    <w:p w14:paraId="0B88D057" w14:textId="476C1FCF" w:rsidR="007F6525" w:rsidRPr="00586B6B" w:rsidRDefault="007F6525" w:rsidP="007F6525">
      <w:pPr>
        <w:pStyle w:val="Heading5"/>
      </w:pPr>
      <w:bookmarkStart w:id="522" w:name="_Toc68899562"/>
      <w:bookmarkStart w:id="523" w:name="_Toc71214313"/>
      <w:bookmarkStart w:id="524" w:name="_Toc71721987"/>
      <w:bookmarkStart w:id="525" w:name="_Toc74859039"/>
      <w:bookmarkStart w:id="526" w:name="_Toc138151901"/>
      <w:r w:rsidRPr="00586B6B">
        <w:t>6.2.3.2.1</w:t>
      </w:r>
      <w:r w:rsidRPr="00586B6B">
        <w:tab/>
        <w:t>Media Stream Handler identification</w:t>
      </w:r>
      <w:bookmarkEnd w:id="522"/>
      <w:bookmarkEnd w:id="523"/>
      <w:bookmarkEnd w:id="524"/>
      <w:bookmarkEnd w:id="525"/>
      <w:bookmarkEnd w:id="526"/>
    </w:p>
    <w:p w14:paraId="06FBD92C" w14:textId="0E88155D" w:rsidR="00595B50" w:rsidRPr="00586B6B" w:rsidRDefault="00595B50" w:rsidP="00595B50">
      <w:pPr>
        <w:keepLines/>
      </w:pPr>
      <w:bookmarkStart w:id="527" w:name="_Toc68899564"/>
      <w:bookmarkStart w:id="528" w:name="_Toc71214315"/>
      <w:bookmarkStart w:id="529" w:name="_Toc71721989"/>
      <w:bookmarkStart w:id="530" w:name="_Toc74859041"/>
      <w:bookmarkStart w:id="531" w:name="_MCCTEMPBM_CRPT71130171___7"/>
      <w:r w:rsidRPr="00586B6B">
        <w:t xml:space="preserve">The Media Stream Handler in the 5GMS Client shall identify itself to the 5GMS AS at interface M4 using a </w:t>
      </w:r>
      <w:r w:rsidRPr="00D41AA2">
        <w:rPr>
          <w:rStyle w:val="HTTPHeader"/>
        </w:rPr>
        <w:t>User-Agent</w:t>
      </w:r>
      <w:r w:rsidRPr="00586B6B">
        <w:t xml:space="preserve"> request header (see section 5.</w:t>
      </w:r>
      <w:r>
        <w:t>5</w:t>
      </w:r>
      <w:r w:rsidRPr="00586B6B">
        <w:t xml:space="preserve">.3 of RFC 7231 [25]) that should include the </w:t>
      </w:r>
      <w:r w:rsidRPr="00D41AA2">
        <w:rPr>
          <w:rStyle w:val="Code"/>
        </w:rPr>
        <w:t>product</w:t>
      </w:r>
      <w:r w:rsidRPr="00586B6B">
        <w:t xml:space="preserve"> token </w:t>
      </w:r>
      <w:r w:rsidRPr="00D41AA2">
        <w:rPr>
          <w:rStyle w:val="URLchar"/>
        </w:rPr>
        <w:t>5GMS</w:t>
      </w:r>
      <w:r>
        <w:rPr>
          <w:rStyle w:val="URLchar"/>
        </w:rPr>
        <w:t>‌</w:t>
      </w:r>
      <w:r w:rsidRPr="00D41AA2">
        <w:rPr>
          <w:rStyle w:val="URLchar"/>
        </w:rPr>
        <w:t>Media</w:t>
      </w:r>
      <w:r>
        <w:rPr>
          <w:rStyle w:val="URLchar"/>
        </w:rPr>
        <w:t>‌Stream‌Handler</w:t>
      </w:r>
      <w:r w:rsidRPr="00624BD9">
        <w:t xml:space="preserve">. </w:t>
      </w:r>
      <w:r>
        <w:t xml:space="preserve">If this product identifier is supplied, the </w:t>
      </w:r>
      <w:r w:rsidRPr="00586B6B">
        <w:t xml:space="preserve">optional </w:t>
      </w:r>
      <w:r w:rsidRPr="00D41AA2">
        <w:rPr>
          <w:rStyle w:val="Code"/>
        </w:rPr>
        <w:t>product-version</w:t>
      </w:r>
      <w:r>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r w:rsidRPr="00586B6B">
        <w:t>.</w:t>
      </w:r>
    </w:p>
    <w:p w14:paraId="06C725EF" w14:textId="7629AF29" w:rsidR="00595B50" w:rsidRPr="00586B6B" w:rsidRDefault="00595B50" w:rsidP="00595B50">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vendor-specific </w:t>
      </w:r>
      <w:r>
        <w:t>information</w:t>
      </w:r>
      <w:r w:rsidRPr="00586B6B">
        <w:t>.</w:t>
      </w:r>
    </w:p>
    <w:bookmarkEnd w:id="531"/>
    <w:p w14:paraId="2106F71A" w14:textId="77777777" w:rsidR="00595B50" w:rsidRDefault="00595B50" w:rsidP="00595B50">
      <w:pPr>
        <w:pStyle w:val="EX"/>
      </w:pPr>
      <w:r>
        <w:t>EXAMPLE 1:</w:t>
      </w:r>
      <w:r>
        <w:tab/>
      </w:r>
      <w:r w:rsidRPr="00F91C15">
        <w:rPr>
          <w:rStyle w:val="URLchar"/>
        </w:rPr>
        <w:t>5GMSMediaS</w:t>
      </w:r>
      <w:r>
        <w:rPr>
          <w:rStyle w:val="URLchar"/>
        </w:rPr>
        <w:t>tream</w:t>
      </w:r>
      <w:r w:rsidRPr="00F91C15">
        <w:rPr>
          <w:rStyle w:val="URLchar"/>
        </w:rPr>
        <w:t>Handler</w:t>
      </w:r>
      <w:r>
        <w:rPr>
          <w:rStyle w:val="URLchar"/>
        </w:rPr>
        <w:t xml:space="preserve">/17.5.0 (build2634) </w:t>
      </w:r>
      <w:r w:rsidRPr="00E21ABD">
        <w:rPr>
          <w:rStyle w:val="URLchar"/>
        </w:rPr>
        <w:t>ExoPlayerLib/2.17.1</w:t>
      </w:r>
    </w:p>
    <w:p w14:paraId="2342598B" w14:textId="77777777" w:rsidR="00595B50" w:rsidRDefault="00595B50" w:rsidP="00595B50">
      <w:pPr>
        <w:pStyle w:val="EX"/>
      </w:pPr>
      <w:r>
        <w:t>EXAMPLE 2:</w:t>
      </w:r>
      <w:r>
        <w:tab/>
      </w:r>
      <w:r w:rsidRPr="00F91C15">
        <w:rPr>
          <w:rStyle w:val="URLchar"/>
        </w:rPr>
        <w:t>5GMSMediaS</w:t>
      </w:r>
      <w:r>
        <w:rPr>
          <w:rStyle w:val="URLchar"/>
        </w:rPr>
        <w:t>tream</w:t>
      </w:r>
      <w:r w:rsidRPr="00F91C15">
        <w:rPr>
          <w:rStyle w:val="URLchar"/>
        </w:rPr>
        <w:t>Handler</w:t>
      </w:r>
      <w:r>
        <w:rPr>
          <w:rStyle w:val="URLchar"/>
        </w:rPr>
        <w:t>/17</w:t>
      </w:r>
    </w:p>
    <w:p w14:paraId="4371ECB5" w14:textId="77777777" w:rsidR="00595B50" w:rsidRPr="00586B6B" w:rsidRDefault="00595B50" w:rsidP="00595B50">
      <w:pPr>
        <w:pStyle w:val="Heading5"/>
      </w:pPr>
      <w:bookmarkStart w:id="532" w:name="_Toc138151902"/>
      <w:r w:rsidRPr="00586B6B">
        <w:t>6.2.3.2.2</w:t>
      </w:r>
      <w:r w:rsidRPr="00586B6B">
        <w:tab/>
        <w:t>Media Session Handler identification</w:t>
      </w:r>
      <w:bookmarkEnd w:id="532"/>
    </w:p>
    <w:p w14:paraId="0492B2F9" w14:textId="2C9F5301" w:rsidR="00595B50" w:rsidRPr="00D41AA2" w:rsidRDefault="00595B50" w:rsidP="00595B50">
      <w:pPr>
        <w:rPr>
          <w:rStyle w:val="Code"/>
        </w:rPr>
      </w:pPr>
      <w:bookmarkStart w:id="533" w:name="_MCCTEMPBM_CRPT71130172___7"/>
      <w:r w:rsidRPr="00586B6B">
        <w:t>The Media Session Handler in the 5GMS Client shall identify itself to the 5GMSd AF at interface M5d using a User-Agent request header (see section</w:t>
      </w:r>
      <w:r>
        <w:t> </w:t>
      </w:r>
      <w:r w:rsidRPr="00586B6B">
        <w:t>5.</w:t>
      </w:r>
      <w:r>
        <w:t>5</w:t>
      </w:r>
      <w:r w:rsidRPr="00586B6B">
        <w:t>.3 of RFC</w:t>
      </w:r>
      <w:r>
        <w:t> </w:t>
      </w:r>
      <w:r w:rsidRPr="00586B6B">
        <w:t>7231</w:t>
      </w:r>
      <w:r>
        <w:t> </w:t>
      </w:r>
      <w:r w:rsidRPr="00586B6B">
        <w:t xml:space="preserve">[25]) in which the first element shall be a </w:t>
      </w:r>
      <w:r w:rsidRPr="00D41AA2">
        <w:rPr>
          <w:rStyle w:val="Code"/>
        </w:rPr>
        <w:t>product</w:t>
      </w:r>
      <w:r w:rsidRPr="00586B6B">
        <w:t xml:space="preserve"> identified by the token </w:t>
      </w:r>
      <w:r w:rsidRPr="00D41AA2">
        <w:rPr>
          <w:rStyle w:val="URLchar"/>
        </w:rPr>
        <w:t>5GMSMediaSessionHandler</w:t>
      </w:r>
      <w:r>
        <w:t>.</w:t>
      </w:r>
      <w:r w:rsidRPr="00586B6B">
        <w:t xml:space="preserve"> </w:t>
      </w:r>
      <w:r>
        <w:t>The</w:t>
      </w:r>
      <w:r w:rsidRPr="00586B6B">
        <w:t xml:space="preserve"> optional </w:t>
      </w:r>
      <w:r w:rsidRPr="00D41AA2">
        <w:rPr>
          <w:rStyle w:val="Code"/>
        </w:rPr>
        <w:t>product-version</w:t>
      </w:r>
      <w:r>
        <w:t xml:space="preserve"> suffix shall be present. This</w:t>
      </w:r>
      <w:r w:rsidRPr="00E63124">
        <w:t xml:space="preserve"> </w:t>
      </w:r>
      <w:r>
        <w:t>should indicate the version number of the present document (without the leading "V") with which the Media Session Handler implementation complies and shall, at minimum, indicate the 3GPP release number with which the implementation complies</w:t>
      </w:r>
      <w:r w:rsidRPr="00586B6B">
        <w:t>.</w:t>
      </w:r>
    </w:p>
    <w:p w14:paraId="0AE8BE6C" w14:textId="3E24F8D5" w:rsidR="00595B50" w:rsidRPr="00586B6B" w:rsidRDefault="00595B50" w:rsidP="00595B50">
      <w:r w:rsidRPr="00586B6B">
        <w:t>The Media Session Handler may</w:t>
      </w:r>
      <w:r>
        <w:t xml:space="preserve"> supply additional vendor-specific product identifiers </w:t>
      </w:r>
      <w:r w:rsidRPr="00586B6B">
        <w:t xml:space="preserve">in the </w:t>
      </w:r>
      <w:r w:rsidRPr="00586B6B">
        <w:rPr>
          <w:rStyle w:val="HTTPHeader"/>
        </w:rPr>
        <w:t>User-Agent</w:t>
      </w:r>
      <w:r w:rsidRPr="00586B6B">
        <w:t xml:space="preserve"> request header </w:t>
      </w:r>
      <w:r>
        <w:t>and may</w:t>
      </w:r>
      <w:r w:rsidRPr="00586B6B">
        <w:t xml:space="preserve"> additionally supply a </w:t>
      </w:r>
      <w:r w:rsidRPr="00D41AA2">
        <w:rPr>
          <w:rStyle w:val="Code"/>
        </w:rPr>
        <w:t>comment</w:t>
      </w:r>
      <w:r w:rsidRPr="00586B6B">
        <w:t xml:space="preserve"> element containing vendor-specific </w:t>
      </w:r>
      <w:r>
        <w:t>information</w:t>
      </w:r>
      <w:r w:rsidRPr="00586B6B">
        <w:t>.</w:t>
      </w:r>
    </w:p>
    <w:bookmarkEnd w:id="533"/>
    <w:p w14:paraId="1DDDDF0C" w14:textId="77777777" w:rsidR="00595B50" w:rsidRDefault="00595B50" w:rsidP="00595B50">
      <w:pPr>
        <w:pStyle w:val="EX"/>
      </w:pPr>
      <w:r>
        <w:t>EXAMPLE 1:</w:t>
      </w:r>
      <w:r>
        <w:tab/>
      </w:r>
      <w:r w:rsidRPr="00F91C15">
        <w:rPr>
          <w:rStyle w:val="URLchar"/>
        </w:rPr>
        <w:t>5GMSMediaSessionHandler</w:t>
      </w:r>
      <w:r>
        <w:rPr>
          <w:rStyle w:val="URLchar"/>
        </w:rPr>
        <w:t xml:space="preserve">/17.5.0 (build1536) </w:t>
      </w:r>
      <w:r w:rsidRPr="00281319">
        <w:rPr>
          <w:rStyle w:val="URLchar"/>
        </w:rPr>
        <w:t>lib5gmsclient/0.</w:t>
      </w:r>
      <w:r>
        <w:rPr>
          <w:rStyle w:val="URLchar"/>
        </w:rPr>
        <w:t>3</w:t>
      </w:r>
      <w:r w:rsidRPr="00281319">
        <w:rPr>
          <w:rStyle w:val="URLchar"/>
        </w:rPr>
        <w:t>.</w:t>
      </w:r>
      <w:r>
        <w:rPr>
          <w:rStyle w:val="URLchar"/>
        </w:rPr>
        <w:t>1</w:t>
      </w:r>
    </w:p>
    <w:p w14:paraId="63C29078" w14:textId="77777777" w:rsidR="00595B50" w:rsidRDefault="00595B50" w:rsidP="00595B50">
      <w:pPr>
        <w:pStyle w:val="EX"/>
      </w:pPr>
      <w:r>
        <w:t>EXAMPLE 2:</w:t>
      </w:r>
      <w:r>
        <w:tab/>
      </w:r>
      <w:r w:rsidRPr="00F91C15">
        <w:rPr>
          <w:rStyle w:val="URLchar"/>
        </w:rPr>
        <w:t>5GMSMediaSessionHandler</w:t>
      </w:r>
      <w:r>
        <w:rPr>
          <w:rStyle w:val="URLchar"/>
        </w:rPr>
        <w:t>/17</w:t>
      </w:r>
    </w:p>
    <w:p w14:paraId="6C5C7424" w14:textId="2E7D13B3" w:rsidR="007F6525" w:rsidRPr="00586B6B" w:rsidRDefault="007F6525" w:rsidP="007F6525">
      <w:pPr>
        <w:pStyle w:val="Heading4"/>
      </w:pPr>
      <w:bookmarkStart w:id="534" w:name="_Toc138151903"/>
      <w:r w:rsidRPr="00586B6B">
        <w:t>6.2.3.3</w:t>
      </w:r>
      <w:r w:rsidRPr="00586B6B">
        <w:tab/>
        <w:t>Server identification</w:t>
      </w:r>
      <w:bookmarkEnd w:id="527"/>
      <w:bookmarkEnd w:id="528"/>
      <w:bookmarkEnd w:id="529"/>
      <w:bookmarkEnd w:id="530"/>
      <w:bookmarkEnd w:id="534"/>
    </w:p>
    <w:p w14:paraId="5EBECD95" w14:textId="64F23E99" w:rsidR="008C710D" w:rsidRPr="00586B6B" w:rsidRDefault="008C710D" w:rsidP="008C710D">
      <w:pPr>
        <w:pStyle w:val="Heading5"/>
      </w:pPr>
      <w:bookmarkStart w:id="535" w:name="_Toc68899565"/>
      <w:bookmarkStart w:id="536" w:name="_Toc71214316"/>
      <w:bookmarkStart w:id="537" w:name="_Toc71721990"/>
      <w:bookmarkStart w:id="538" w:name="_Toc74859042"/>
      <w:bookmarkStart w:id="539" w:name="_Toc123800771"/>
      <w:bookmarkStart w:id="540" w:name="_Toc68899566"/>
      <w:bookmarkStart w:id="541" w:name="_Toc71214317"/>
      <w:bookmarkStart w:id="542" w:name="_Toc71721991"/>
      <w:bookmarkStart w:id="543" w:name="_Toc74859043"/>
      <w:bookmarkStart w:id="544" w:name="_Toc138151904"/>
      <w:r w:rsidRPr="00586B6B">
        <w:t>6.2.3.3.1</w:t>
      </w:r>
      <w:r w:rsidRPr="00586B6B">
        <w:tab/>
        <w:t>5GMS AF identification</w:t>
      </w:r>
      <w:bookmarkEnd w:id="535"/>
      <w:bookmarkEnd w:id="536"/>
      <w:bookmarkEnd w:id="537"/>
      <w:bookmarkEnd w:id="538"/>
      <w:bookmarkEnd w:id="539"/>
      <w:bookmarkEnd w:id="544"/>
    </w:p>
    <w:p w14:paraId="58E1C5FD" w14:textId="10B34F2D" w:rsidR="008C710D" w:rsidRPr="00586B6B" w:rsidRDefault="008C710D" w:rsidP="008C710D">
      <w:bookmarkStart w:id="545" w:name="_MCCTEMPBM_CRPT71130173___7"/>
      <w:r w:rsidRPr="00586B6B">
        <w:t xml:space="preserve">The 5GMS AF shall identify itself </w:t>
      </w:r>
      <w:r>
        <w:t xml:space="preserve">at reference points M1 and M5 </w:t>
      </w:r>
      <w:r w:rsidRPr="00586B6B">
        <w:t xml:space="preserve">using a </w:t>
      </w:r>
      <w:r w:rsidRPr="00862F1D">
        <w:rPr>
          <w:rStyle w:val="HTTPHeader"/>
        </w:rPr>
        <w:t>Server</w:t>
      </w:r>
      <w:r w:rsidRPr="00586B6B">
        <w:t xml:space="preserve"> response header (see section</w:t>
      </w:r>
      <w:r>
        <w:t> </w:t>
      </w:r>
      <w:r w:rsidRPr="00586B6B">
        <w:t>7.4.2 of RFC</w:t>
      </w:r>
      <w:r>
        <w:t> </w:t>
      </w:r>
      <w:r w:rsidRPr="00586B6B">
        <w:t>7231</w:t>
      </w:r>
      <w:r>
        <w:t> </w:t>
      </w:r>
      <w:r w:rsidRPr="00586B6B">
        <w:t xml:space="preserve"> [25]) </w:t>
      </w:r>
      <w:r>
        <w:t xml:space="preserve">that includes a product string </w:t>
      </w:r>
      <w:r w:rsidRPr="00586B6B">
        <w:t>of the following form:</w:t>
      </w:r>
    </w:p>
    <w:p w14:paraId="68755439" w14:textId="432CE3AD" w:rsidR="008C710D" w:rsidRPr="00D41AA2" w:rsidRDefault="008C710D" w:rsidP="008C710D">
      <w:pPr>
        <w:pStyle w:val="B1"/>
        <w:rPr>
          <w:rStyle w:val="Code"/>
        </w:rPr>
      </w:pPr>
      <w:bookmarkStart w:id="546" w:name="_MCCTEMPBM_CRPT71130174___7"/>
      <w:bookmarkEnd w:id="545"/>
      <w:r w:rsidRPr="00D41AA2">
        <w:rPr>
          <w:rStyle w:val="URLchar"/>
        </w:rPr>
        <w:t>5GMSAF-</w:t>
      </w:r>
      <w:r w:rsidRPr="00D41AA2">
        <w:rPr>
          <w:rStyle w:val="Code"/>
        </w:rPr>
        <w:t>{FQDN}</w:t>
      </w:r>
      <w:r w:rsidRPr="00D41AA2">
        <w:rPr>
          <w:rStyle w:val="URLchar"/>
        </w:rPr>
        <w:t>/</w:t>
      </w:r>
      <w:r w:rsidRPr="00D41AA2">
        <w:rPr>
          <w:rStyle w:val="Code"/>
        </w:rPr>
        <w:t>{</w:t>
      </w:r>
      <w:r>
        <w:rPr>
          <w:rStyle w:val="Code"/>
        </w:rPr>
        <w:t>complianceInformation</w:t>
      </w:r>
      <w:r w:rsidRPr="00D41AA2">
        <w:rPr>
          <w:rStyle w:val="Code"/>
        </w:rPr>
        <w:t>}</w:t>
      </w:r>
    </w:p>
    <w:p w14:paraId="782CFC53" w14:textId="6D0F4EE0" w:rsidR="008C710D" w:rsidRPr="00D41AA2" w:rsidRDefault="008C710D" w:rsidP="008C710D">
      <w:pPr>
        <w:rPr>
          <w:rStyle w:val="Code"/>
        </w:rPr>
      </w:pPr>
      <w:bookmarkStart w:id="547" w:name="_MCCTEMPBM_CRPT71130175___7"/>
      <w:bookmarkEnd w:id="546"/>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w:t>
      </w:r>
      <w:r>
        <w:rPr>
          <w:rStyle w:val="Code"/>
        </w:rPr>
        <w:t>complianceInformation</w:t>
      </w:r>
      <w:r w:rsidRPr="00D41AA2">
        <w:rPr>
          <w:rStyle w:val="Code"/>
        </w:rPr>
        <w:t>}</w:t>
      </w:r>
      <w:r w:rsidRPr="00586B6B">
        <w:t xml:space="preserve"> </w:t>
      </w:r>
      <w:r>
        <w:t>should indicate the version number of the present document (without the leading "V") with which the 5GMS AF implementation complies and shall, at minimum, indicate the 3GPP release number with which the implementation complies</w:t>
      </w:r>
      <w:r w:rsidRPr="00586B6B">
        <w:t>.</w:t>
      </w:r>
    </w:p>
    <w:bookmarkEnd w:id="547"/>
    <w:p w14:paraId="70D8F263" w14:textId="77777777" w:rsidR="008C710D" w:rsidRDefault="008C710D" w:rsidP="008C710D">
      <w:r>
        <w:t>The</w:t>
      </w:r>
      <w:r w:rsidRPr="00CB7D8B">
        <w:t xml:space="preserve"> </w:t>
      </w:r>
      <w:r w:rsidRPr="00862F1D">
        <w:rPr>
          <w:rStyle w:val="HTTPHeader"/>
        </w:rPr>
        <w:t>Server</w:t>
      </w:r>
      <w:r w:rsidRPr="00586B6B">
        <w:t xml:space="preserve"> response header</w:t>
      </w:r>
      <w:r>
        <w:t xml:space="preserve"> may also include comments strings and vendor-specific subproduct strings compliant with the syntax and guidance provided in section 7.4.2 of [25].</w:t>
      </w:r>
    </w:p>
    <w:p w14:paraId="4DD7B215" w14:textId="77777777" w:rsidR="008C710D" w:rsidRDefault="008C710D" w:rsidP="008C710D">
      <w:pPr>
        <w:pStyle w:val="EX"/>
      </w:pPr>
      <w:r>
        <w:t>EXAMPLE 1:</w:t>
      </w:r>
      <w:r>
        <w:tab/>
      </w:r>
      <w:r w:rsidRPr="00D41AA2">
        <w:rPr>
          <w:rStyle w:val="URLchar"/>
        </w:rPr>
        <w:t>5GMSAF</w:t>
      </w:r>
      <w:r>
        <w:rPr>
          <w:rStyle w:val="URLchar"/>
        </w:rPr>
        <w:t>-vm10664.mno.net/16.9.0 (api=1.1.0) libsbi/2.1 libnf/1.2 libaf/1.1</w:t>
      </w:r>
    </w:p>
    <w:p w14:paraId="66D79BAE" w14:textId="77777777" w:rsidR="008C710D" w:rsidRDefault="008C710D" w:rsidP="008C710D">
      <w:pPr>
        <w:pStyle w:val="EX"/>
      </w:pPr>
      <w:r>
        <w:t>EXAMPLE 2:</w:t>
      </w:r>
      <w:r>
        <w:tab/>
      </w:r>
      <w:r w:rsidRPr="00D41AA2">
        <w:rPr>
          <w:rStyle w:val="URLchar"/>
        </w:rPr>
        <w:t>5GMSAF</w:t>
      </w:r>
      <w:r>
        <w:rPr>
          <w:rStyle w:val="URLchar"/>
        </w:rPr>
        <w:t>-vm10664.mno.net/16 (api=1.1.0) libsbi/2.1 libnf/1.2 libaf/1.1</w:t>
      </w:r>
    </w:p>
    <w:p w14:paraId="5679EA43" w14:textId="16E10E91" w:rsidR="007F6525" w:rsidRPr="00586B6B" w:rsidRDefault="007F6525" w:rsidP="007F6525">
      <w:pPr>
        <w:pStyle w:val="Heading4"/>
      </w:pPr>
      <w:bookmarkStart w:id="548" w:name="_Toc138151905"/>
      <w:r w:rsidRPr="00586B6B">
        <w:t>6.2.3.4</w:t>
      </w:r>
      <w:r w:rsidRPr="00586B6B">
        <w:tab/>
        <w:t>Support for conditional HTTP GET requests</w:t>
      </w:r>
      <w:bookmarkEnd w:id="540"/>
      <w:bookmarkEnd w:id="541"/>
      <w:bookmarkEnd w:id="542"/>
      <w:bookmarkEnd w:id="543"/>
      <w:bookmarkEnd w:id="548"/>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49" w:name="_Toc68899567"/>
      <w:bookmarkStart w:id="550" w:name="_Toc71214318"/>
      <w:bookmarkStart w:id="551" w:name="_Toc71721992"/>
      <w:bookmarkStart w:id="552" w:name="_Toc74859044"/>
      <w:bookmarkStart w:id="553" w:name="_Toc138151906"/>
      <w:r w:rsidRPr="00586B6B">
        <w:t>6.2.3.5</w:t>
      </w:r>
      <w:r w:rsidRPr="00586B6B">
        <w:tab/>
        <w:t>Support for conditional HTTP POST, PUT, PATCH and DELETE requests</w:t>
      </w:r>
      <w:bookmarkEnd w:id="549"/>
      <w:bookmarkEnd w:id="550"/>
      <w:bookmarkEnd w:id="551"/>
      <w:bookmarkEnd w:id="552"/>
      <w:bookmarkEnd w:id="553"/>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4" w:name="_Toc68899568"/>
      <w:bookmarkStart w:id="555" w:name="_Toc71214319"/>
      <w:bookmarkStart w:id="556" w:name="_Toc71721993"/>
      <w:bookmarkStart w:id="557" w:name="_Toc74859045"/>
      <w:bookmarkStart w:id="558" w:name="_Toc138151907"/>
      <w:r w:rsidRPr="00586B6B">
        <w:rPr>
          <w:rFonts w:eastAsia="Calibri"/>
        </w:rPr>
        <w:t>6.3</w:t>
      </w:r>
      <w:r w:rsidRPr="00586B6B">
        <w:rPr>
          <w:rFonts w:eastAsia="Calibri"/>
        </w:rPr>
        <w:tab/>
        <w:t>HTTP response codes</w:t>
      </w:r>
      <w:bookmarkEnd w:id="554"/>
      <w:bookmarkEnd w:id="555"/>
      <w:bookmarkEnd w:id="556"/>
      <w:bookmarkEnd w:id="557"/>
      <w:bookmarkEnd w:id="558"/>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59" w:name="_Toc68899569"/>
      <w:bookmarkStart w:id="560" w:name="_Toc71214320"/>
      <w:bookmarkStart w:id="561" w:name="_Toc71721994"/>
      <w:bookmarkStart w:id="562" w:name="_Toc74859046"/>
      <w:bookmarkStart w:id="563" w:name="_Toc138151908"/>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559"/>
      <w:bookmarkEnd w:id="560"/>
      <w:bookmarkEnd w:id="561"/>
      <w:bookmarkEnd w:id="562"/>
      <w:bookmarkEnd w:id="563"/>
    </w:p>
    <w:p w14:paraId="6FC31464" w14:textId="377A6A89" w:rsidR="002B3153" w:rsidRDefault="000A09F9">
      <w:pPr>
        <w:pStyle w:val="Heading3"/>
      </w:pPr>
      <w:bookmarkStart w:id="564" w:name="_Toc68899570"/>
      <w:bookmarkStart w:id="565" w:name="_Toc71214321"/>
      <w:bookmarkStart w:id="566" w:name="_Toc71721995"/>
      <w:bookmarkStart w:id="567" w:name="_Toc74859047"/>
      <w:bookmarkStart w:id="568" w:name="_Toc138151909"/>
      <w:r w:rsidRPr="00586B6B">
        <w:t>6.4.1</w:t>
      </w:r>
      <w:r w:rsidRPr="00586B6B">
        <w:tab/>
        <w:t>General</w:t>
      </w:r>
      <w:bookmarkEnd w:id="564"/>
      <w:bookmarkEnd w:id="565"/>
      <w:bookmarkEnd w:id="566"/>
      <w:bookmarkEnd w:id="567"/>
      <w:bookmarkEnd w:id="568"/>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69" w:name="_Toc68899571"/>
      <w:bookmarkStart w:id="570" w:name="_Toc71214322"/>
      <w:bookmarkStart w:id="571" w:name="_Toc71721996"/>
      <w:bookmarkStart w:id="572" w:name="_Toc74859048"/>
      <w:bookmarkStart w:id="573" w:name="_Toc138151910"/>
      <w:r w:rsidRPr="00586B6B">
        <w:t>6.4.2</w:t>
      </w:r>
      <w:r w:rsidRPr="00586B6B">
        <w:tab/>
        <w:t>Simple data types</w:t>
      </w:r>
      <w:bookmarkEnd w:id="569"/>
      <w:bookmarkEnd w:id="570"/>
      <w:bookmarkEnd w:id="571"/>
      <w:bookmarkEnd w:id="572"/>
      <w:bookmarkEnd w:id="573"/>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r w:rsidRPr="00D41AA2">
              <w:rPr>
                <w:rStyle w:val="Code"/>
              </w:rPr>
              <w:t>ResourceId</w:t>
            </w:r>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r w:rsidRPr="00D41AA2">
              <w:rPr>
                <w:rStyle w:val="Code"/>
              </w:rPr>
              <w:t>Url</w:t>
            </w:r>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r w:rsidRPr="00D41AA2">
              <w:rPr>
                <w:rStyle w:val="Code"/>
              </w:rPr>
              <w:t>DurationSec</w:t>
            </w:r>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r w:rsidRPr="00D41AA2">
              <w:rPr>
                <w:rStyle w:val="Code"/>
              </w:rPr>
              <w:t>DateTime</w:t>
            </w:r>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EC561D">
      <w:pPr>
        <w:pStyle w:val="TAN"/>
        <w:keepNext w:val="0"/>
      </w:pPr>
    </w:p>
    <w:p w14:paraId="3AE3E8FC" w14:textId="400E6374" w:rsidR="009F73BF" w:rsidRPr="00586B6B" w:rsidRDefault="009F73BF" w:rsidP="009F73BF">
      <w:pPr>
        <w:pStyle w:val="Heading3"/>
      </w:pPr>
      <w:bookmarkStart w:id="574" w:name="_Toc68899572"/>
      <w:bookmarkStart w:id="575" w:name="_Toc71214323"/>
      <w:bookmarkStart w:id="576" w:name="_Toc71721997"/>
      <w:bookmarkStart w:id="577" w:name="_Toc74859049"/>
      <w:bookmarkStart w:id="578" w:name="_Toc138151911"/>
      <w:r w:rsidRPr="00586B6B">
        <w:t>6.4.3</w:t>
      </w:r>
      <w:r w:rsidRPr="00586B6B">
        <w:tab/>
        <w:t>Structured data types</w:t>
      </w:r>
      <w:bookmarkEnd w:id="574"/>
      <w:bookmarkEnd w:id="575"/>
      <w:bookmarkEnd w:id="576"/>
      <w:bookmarkEnd w:id="577"/>
      <w:bookmarkEnd w:id="578"/>
    </w:p>
    <w:p w14:paraId="546DE8FC" w14:textId="096C6FA0" w:rsidR="009F73BF" w:rsidRPr="00586B6B" w:rsidRDefault="009F73BF" w:rsidP="009F73BF">
      <w:pPr>
        <w:pStyle w:val="Heading4"/>
      </w:pPr>
      <w:bookmarkStart w:id="579" w:name="_Toc68899573"/>
      <w:bookmarkStart w:id="580" w:name="_Toc71214324"/>
      <w:bookmarkStart w:id="581" w:name="_Toc71721998"/>
      <w:bookmarkStart w:id="582" w:name="_Toc74859050"/>
      <w:bookmarkStart w:id="583" w:name="_Toc138151912"/>
      <w:r w:rsidRPr="00586B6B">
        <w:t>6.4.3.1</w:t>
      </w:r>
      <w:r w:rsidRPr="00586B6B">
        <w:tab/>
        <w:t>IpPacketFilterSet</w:t>
      </w:r>
      <w:r w:rsidR="003F3196" w:rsidRPr="00586B6B">
        <w:t xml:space="preserve"> type</w:t>
      </w:r>
      <w:bookmarkEnd w:id="579"/>
      <w:bookmarkEnd w:id="580"/>
      <w:bookmarkEnd w:id="581"/>
      <w:bookmarkEnd w:id="582"/>
      <w:bookmarkEnd w:id="583"/>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EC561D">
      <w:pPr>
        <w:pStyle w:val="TAN"/>
        <w:keepNext w:val="0"/>
      </w:pPr>
    </w:p>
    <w:p w14:paraId="08CD431A" w14:textId="2496D57C" w:rsidR="009F73BF" w:rsidRPr="00586B6B" w:rsidRDefault="009F73BF" w:rsidP="009F73BF">
      <w:pPr>
        <w:pStyle w:val="Heading4"/>
      </w:pPr>
      <w:bookmarkStart w:id="584" w:name="_Toc68899574"/>
      <w:bookmarkStart w:id="585" w:name="_Toc71214325"/>
      <w:bookmarkStart w:id="586" w:name="_Toc71721999"/>
      <w:bookmarkStart w:id="587" w:name="_Toc74859051"/>
      <w:bookmarkStart w:id="588" w:name="_Toc138151913"/>
      <w:r w:rsidRPr="00586B6B">
        <w:t>6.4.3.2</w:t>
      </w:r>
      <w:r w:rsidR="008C0ACA">
        <w:tab/>
      </w:r>
      <w:r w:rsidRPr="00586B6B">
        <w:t>ServiceDataFlowDescription</w:t>
      </w:r>
      <w:r w:rsidR="003F3196" w:rsidRPr="00586B6B">
        <w:t xml:space="preserve"> type</w:t>
      </w:r>
      <w:bookmarkEnd w:id="584"/>
      <w:bookmarkEnd w:id="585"/>
      <w:bookmarkEnd w:id="586"/>
      <w:bookmarkEnd w:id="587"/>
      <w:bookmarkEnd w:id="588"/>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EC561D">
      <w:pPr>
        <w:pStyle w:val="TAN"/>
        <w:keepNext w:val="0"/>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589" w:name="_Toc68899575"/>
      <w:bookmarkStart w:id="590" w:name="_Toc71214326"/>
      <w:bookmarkStart w:id="591" w:name="_Toc71722000"/>
      <w:bookmarkStart w:id="592" w:name="_Toc74859052"/>
      <w:bookmarkStart w:id="593" w:name="_Toc138151914"/>
      <w:r w:rsidRPr="00586B6B">
        <w:t>6.4.3.3</w:t>
      </w:r>
      <w:r w:rsidRPr="00586B6B">
        <w:tab/>
        <w:t>M5QoSSpecification</w:t>
      </w:r>
      <w:r w:rsidR="00A95734" w:rsidRPr="00586B6B">
        <w:t xml:space="preserve"> type</w:t>
      </w:r>
      <w:bookmarkEnd w:id="589"/>
      <w:bookmarkEnd w:id="590"/>
      <w:bookmarkEnd w:id="591"/>
      <w:bookmarkEnd w:id="592"/>
      <w:bookmarkEnd w:id="593"/>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EC561D">
      <w:pPr>
        <w:pStyle w:val="TAN"/>
        <w:keepNext w:val="0"/>
      </w:pPr>
    </w:p>
    <w:p w14:paraId="4393A1F6" w14:textId="2F3C5C89" w:rsidR="009F73BF" w:rsidRPr="00586B6B" w:rsidRDefault="009F73BF" w:rsidP="009F73BF">
      <w:pPr>
        <w:pStyle w:val="Heading4"/>
      </w:pPr>
      <w:bookmarkStart w:id="594" w:name="_Toc68899576"/>
      <w:bookmarkStart w:id="595" w:name="_Toc71214327"/>
      <w:bookmarkStart w:id="596" w:name="_Toc71722001"/>
      <w:bookmarkStart w:id="597" w:name="_Toc74859053"/>
      <w:bookmarkStart w:id="598" w:name="_Toc138151915"/>
      <w:r w:rsidRPr="00586B6B">
        <w:t>6.4.3.4</w:t>
      </w:r>
      <w:r w:rsidR="008C0ACA">
        <w:tab/>
      </w:r>
      <w:r w:rsidRPr="00586B6B">
        <w:t>M1QoSSpecification</w:t>
      </w:r>
      <w:r w:rsidR="00A95734" w:rsidRPr="00586B6B">
        <w:t xml:space="preserve"> type</w:t>
      </w:r>
      <w:bookmarkEnd w:id="594"/>
      <w:bookmarkEnd w:id="595"/>
      <w:bookmarkEnd w:id="596"/>
      <w:bookmarkEnd w:id="597"/>
      <w:bookmarkEnd w:id="598"/>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EC561D">
      <w:pPr>
        <w:pStyle w:val="TAN"/>
        <w:keepNext w:val="0"/>
      </w:pPr>
    </w:p>
    <w:p w14:paraId="42221F28" w14:textId="48C23949" w:rsidR="009F73BF" w:rsidRPr="00586B6B" w:rsidRDefault="009F73BF" w:rsidP="009F73BF">
      <w:pPr>
        <w:pStyle w:val="Heading4"/>
      </w:pPr>
      <w:bookmarkStart w:id="599" w:name="_Toc68899577"/>
      <w:bookmarkStart w:id="600" w:name="_Toc71214328"/>
      <w:bookmarkStart w:id="601" w:name="_Toc71722002"/>
      <w:bookmarkStart w:id="602" w:name="_Toc74859054"/>
      <w:bookmarkStart w:id="603" w:name="_Toc138151916"/>
      <w:r w:rsidRPr="00586B6B">
        <w:t>6.4.3.5</w:t>
      </w:r>
      <w:r w:rsidR="008C0ACA">
        <w:tab/>
      </w:r>
      <w:r w:rsidRPr="00586B6B">
        <w:t>ChargingSpecification</w:t>
      </w:r>
      <w:r w:rsidR="00A95734" w:rsidRPr="00586B6B">
        <w:t xml:space="preserve"> type</w:t>
      </w:r>
      <w:bookmarkEnd w:id="599"/>
      <w:bookmarkEnd w:id="600"/>
      <w:bookmarkEnd w:id="601"/>
      <w:bookmarkEnd w:id="602"/>
      <w:bookmarkEnd w:id="603"/>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4" w:name="_Toc68899578"/>
      <w:bookmarkStart w:id="605" w:name="_Toc71214329"/>
      <w:bookmarkStart w:id="606" w:name="_Toc71722003"/>
      <w:bookmarkStart w:id="607" w:name="_Toc74859055"/>
      <w:bookmarkStart w:id="608" w:name="_Toc138151917"/>
      <w:r w:rsidRPr="00586B6B">
        <w:t>6.4.3.</w:t>
      </w:r>
      <w:r>
        <w:t>6</w:t>
      </w:r>
      <w:r w:rsidR="008C0ACA">
        <w:tab/>
      </w:r>
      <w:r w:rsidRPr="00836F1A">
        <w:t xml:space="preserve">TypedLocation </w:t>
      </w:r>
      <w:r w:rsidRPr="00586B6B">
        <w:t>type</w:t>
      </w:r>
      <w:bookmarkEnd w:id="604"/>
      <w:bookmarkEnd w:id="605"/>
      <w:bookmarkEnd w:id="606"/>
      <w:bookmarkEnd w:id="607"/>
      <w:bookmarkEnd w:id="608"/>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09" w:name="_Toc68899579"/>
      <w:bookmarkStart w:id="610" w:name="_Toc71214330"/>
      <w:bookmarkStart w:id="611" w:name="_Toc71722004"/>
      <w:bookmarkStart w:id="612" w:name="_Toc74859056"/>
      <w:bookmarkStart w:id="613" w:name="_Toc138151918"/>
      <w:r>
        <w:t>6</w:t>
      </w:r>
      <w:r w:rsidRPr="00586B6B">
        <w:t>.</w:t>
      </w:r>
      <w:r>
        <w:t>4</w:t>
      </w:r>
      <w:r w:rsidRPr="00586B6B">
        <w:t>.</w:t>
      </w:r>
      <w:r>
        <w:t>3</w:t>
      </w:r>
      <w:r w:rsidRPr="00586B6B">
        <w:t>.</w:t>
      </w:r>
      <w:r>
        <w:t>7</w:t>
      </w:r>
      <w:r w:rsidRPr="00586B6B">
        <w:tab/>
      </w:r>
      <w:r>
        <w:t>Operation Success Response type</w:t>
      </w:r>
      <w:bookmarkEnd w:id="609"/>
      <w:bookmarkEnd w:id="610"/>
      <w:bookmarkEnd w:id="611"/>
      <w:bookmarkEnd w:id="612"/>
      <w:bookmarkEnd w:id="613"/>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C561D">
      <w:pPr>
        <w:pStyle w:val="TAN"/>
        <w:keepNext w:val="0"/>
      </w:pPr>
    </w:p>
    <w:p w14:paraId="6EE54A2C" w14:textId="77777777" w:rsidR="00351F0D" w:rsidRPr="00642B41" w:rsidRDefault="00351F0D" w:rsidP="00351F0D">
      <w:pPr>
        <w:pStyle w:val="Heading3"/>
        <w:rPr>
          <w:noProof/>
        </w:rPr>
      </w:pPr>
      <w:bookmarkStart w:id="614" w:name="_Toc68899580"/>
      <w:bookmarkStart w:id="615" w:name="_Toc71214331"/>
      <w:bookmarkStart w:id="616" w:name="_Toc71722005"/>
      <w:bookmarkStart w:id="617" w:name="_Toc74859057"/>
      <w:bookmarkStart w:id="618" w:name="_Toc138151919"/>
      <w:r w:rsidRPr="00642B41">
        <w:rPr>
          <w:noProof/>
        </w:rPr>
        <w:t>6.4.4</w:t>
      </w:r>
      <w:r w:rsidRPr="00642B41">
        <w:rPr>
          <w:noProof/>
        </w:rPr>
        <w:tab/>
        <w:t>Enumerated data types</w:t>
      </w:r>
      <w:bookmarkEnd w:id="614"/>
      <w:bookmarkEnd w:id="615"/>
      <w:bookmarkEnd w:id="616"/>
      <w:bookmarkEnd w:id="617"/>
      <w:bookmarkEnd w:id="618"/>
    </w:p>
    <w:p w14:paraId="6D5B7038" w14:textId="77777777" w:rsidR="00351F0D" w:rsidRDefault="00351F0D" w:rsidP="00351F0D">
      <w:pPr>
        <w:pStyle w:val="Heading4"/>
        <w:rPr>
          <w:noProof/>
        </w:rPr>
      </w:pPr>
      <w:bookmarkStart w:id="619" w:name="_Toc68899581"/>
      <w:bookmarkStart w:id="620" w:name="_Toc71214332"/>
      <w:bookmarkStart w:id="621" w:name="_Toc71722006"/>
      <w:bookmarkStart w:id="622" w:name="_Toc74859058"/>
      <w:bookmarkStart w:id="623" w:name="_Toc138151920"/>
      <w:r w:rsidRPr="00642B41">
        <w:rPr>
          <w:noProof/>
        </w:rPr>
        <w:t>6.4.4.1</w:t>
      </w:r>
      <w:r w:rsidRPr="00642B41">
        <w:rPr>
          <w:noProof/>
        </w:rPr>
        <w:tab/>
        <w:t xml:space="preserve">CellIdentifierType </w:t>
      </w:r>
      <w:r>
        <w:rPr>
          <w:noProof/>
        </w:rPr>
        <w:t>enumeration</w:t>
      </w:r>
      <w:bookmarkEnd w:id="619"/>
      <w:bookmarkEnd w:id="620"/>
      <w:bookmarkEnd w:id="621"/>
      <w:bookmarkEnd w:id="622"/>
      <w:bookmarkEnd w:id="623"/>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EC561D">
      <w:pPr>
        <w:pStyle w:val="TAN"/>
        <w:keepNext w:val="0"/>
      </w:pPr>
    </w:p>
    <w:p w14:paraId="229A712B" w14:textId="3CA601DE" w:rsidR="00C25CCD" w:rsidRDefault="00E704A8" w:rsidP="00C25CCD">
      <w:pPr>
        <w:pStyle w:val="Heading4"/>
      </w:pPr>
      <w:bookmarkStart w:id="624" w:name="_Toc68899582"/>
      <w:bookmarkStart w:id="625" w:name="_Toc71214333"/>
      <w:bookmarkStart w:id="626" w:name="_Toc71722007"/>
      <w:bookmarkStart w:id="627" w:name="_Toc74859059"/>
      <w:bookmarkStart w:id="628" w:name="_Toc138151921"/>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624"/>
      <w:bookmarkEnd w:id="625"/>
      <w:bookmarkEnd w:id="626"/>
      <w:bookmarkEnd w:id="627"/>
      <w:bookmarkEnd w:id="628"/>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EC561D">
      <w:pPr>
        <w:pStyle w:val="TAN"/>
        <w:keepNext w:val="0"/>
      </w:pPr>
    </w:p>
    <w:p w14:paraId="69D3EAC3" w14:textId="77777777" w:rsidR="00A07E73" w:rsidRDefault="00A07E73" w:rsidP="00DB7C2C">
      <w:pPr>
        <w:pStyle w:val="Heading4"/>
      </w:pPr>
      <w:bookmarkStart w:id="629" w:name="_Toc68899583"/>
      <w:bookmarkStart w:id="630" w:name="_Toc71214334"/>
      <w:bookmarkStart w:id="631" w:name="_Toc71722008"/>
      <w:bookmarkStart w:id="632" w:name="_Toc74859060"/>
      <w:bookmarkStart w:id="633" w:name="_Toc138151922"/>
      <w:r>
        <w:t>6.4.4</w:t>
      </w:r>
      <w:r w:rsidRPr="00BD46FD">
        <w:t>.</w:t>
      </w:r>
      <w:r>
        <w:t>3</w:t>
      </w:r>
      <w:r w:rsidRPr="00BD46FD">
        <w:tab/>
      </w:r>
      <w:r>
        <w:t>ProvisioningSessionType enumeration</w:t>
      </w:r>
      <w:bookmarkEnd w:id="629"/>
      <w:bookmarkEnd w:id="630"/>
      <w:bookmarkEnd w:id="631"/>
      <w:bookmarkEnd w:id="632"/>
      <w:bookmarkEnd w:id="633"/>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EC561D">
      <w:pPr>
        <w:pStyle w:val="TAN"/>
        <w:keepNext w:val="0"/>
      </w:pPr>
    </w:p>
    <w:p w14:paraId="3EE2AE89" w14:textId="77777777" w:rsidR="00256D94" w:rsidRDefault="00256D94" w:rsidP="00256D94">
      <w:pPr>
        <w:pStyle w:val="Heading2"/>
      </w:pPr>
      <w:bookmarkStart w:id="634" w:name="_Toc68899584"/>
      <w:bookmarkStart w:id="635" w:name="_Toc71214335"/>
      <w:bookmarkStart w:id="636" w:name="_Toc71722009"/>
      <w:bookmarkStart w:id="637" w:name="_Toc74859061"/>
      <w:bookmarkStart w:id="638" w:name="_Toc138151923"/>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4"/>
      <w:bookmarkEnd w:id="635"/>
      <w:bookmarkEnd w:id="636"/>
      <w:bookmarkEnd w:id="637"/>
      <w:bookmarkEnd w:id="638"/>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39" w:name="_Toc68899585"/>
      <w:bookmarkStart w:id="640" w:name="_Toc71214336"/>
      <w:bookmarkStart w:id="641" w:name="_Toc71722010"/>
      <w:bookmarkStart w:id="642" w:name="_Toc74859062"/>
      <w:bookmarkStart w:id="643" w:name="_Toc138151924"/>
      <w:r w:rsidRPr="00586B6B">
        <w:t>7</w:t>
      </w:r>
      <w:r w:rsidR="00A41C87" w:rsidRPr="00586B6B">
        <w:tab/>
      </w:r>
      <w:r w:rsidRPr="00586B6B">
        <w:t>Provisioning (M1) APIs</w:t>
      </w:r>
      <w:bookmarkEnd w:id="639"/>
      <w:bookmarkEnd w:id="640"/>
      <w:bookmarkEnd w:id="641"/>
      <w:bookmarkEnd w:id="642"/>
      <w:bookmarkEnd w:id="643"/>
    </w:p>
    <w:p w14:paraId="7CFE1FCF" w14:textId="519F9859" w:rsidR="00462E8A" w:rsidRDefault="007D59CE" w:rsidP="00462E8A">
      <w:pPr>
        <w:pStyle w:val="Heading2"/>
      </w:pPr>
      <w:bookmarkStart w:id="644" w:name="_Toc68899586"/>
      <w:bookmarkStart w:id="645" w:name="_Toc71214337"/>
      <w:bookmarkStart w:id="646" w:name="_Toc71722011"/>
      <w:bookmarkStart w:id="647" w:name="_Toc74859063"/>
      <w:bookmarkStart w:id="648" w:name="_Toc138151925"/>
      <w:r w:rsidRPr="00586B6B">
        <w:t>7</w:t>
      </w:r>
      <w:r w:rsidR="00462E8A" w:rsidRPr="00586B6B">
        <w:t>.1</w:t>
      </w:r>
      <w:r w:rsidR="00462E8A" w:rsidRPr="00586B6B">
        <w:tab/>
        <w:t>General</w:t>
      </w:r>
      <w:bookmarkEnd w:id="644"/>
      <w:bookmarkEnd w:id="645"/>
      <w:bookmarkEnd w:id="646"/>
      <w:bookmarkEnd w:id="647"/>
      <w:bookmarkEnd w:id="648"/>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49" w:name="_Toc68899587"/>
      <w:bookmarkStart w:id="650" w:name="_Toc71214338"/>
      <w:bookmarkStart w:id="651" w:name="_Toc71722012"/>
      <w:bookmarkStart w:id="652" w:name="_Toc74859064"/>
      <w:bookmarkStart w:id="653" w:name="_Toc138151926"/>
      <w:r w:rsidRPr="00586B6B">
        <w:t>7.2</w:t>
      </w:r>
      <w:r w:rsidRPr="00586B6B">
        <w:tab/>
        <w:t>Provisioning Sessions API</w:t>
      </w:r>
      <w:bookmarkEnd w:id="649"/>
      <w:bookmarkEnd w:id="650"/>
      <w:bookmarkEnd w:id="651"/>
      <w:bookmarkEnd w:id="652"/>
      <w:bookmarkEnd w:id="653"/>
    </w:p>
    <w:p w14:paraId="636CB2BC" w14:textId="78A9F6F7" w:rsidR="007D59CE" w:rsidRPr="00586B6B" w:rsidRDefault="007D59CE" w:rsidP="007D59CE">
      <w:pPr>
        <w:pStyle w:val="Heading3"/>
      </w:pPr>
      <w:bookmarkStart w:id="654" w:name="_Toc68899588"/>
      <w:bookmarkStart w:id="655" w:name="_Toc71214339"/>
      <w:bookmarkStart w:id="656" w:name="_Toc71722013"/>
      <w:bookmarkStart w:id="657" w:name="_Toc74859065"/>
      <w:bookmarkStart w:id="658" w:name="_Toc138151927"/>
      <w:r w:rsidRPr="00586B6B">
        <w:t>7.2.1</w:t>
      </w:r>
      <w:r w:rsidRPr="00586B6B">
        <w:tab/>
        <w:t>Overview</w:t>
      </w:r>
      <w:bookmarkEnd w:id="654"/>
      <w:bookmarkEnd w:id="655"/>
      <w:bookmarkEnd w:id="656"/>
      <w:bookmarkEnd w:id="657"/>
      <w:bookmarkEnd w:id="658"/>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59" w:name="_Toc68899589"/>
      <w:bookmarkStart w:id="660" w:name="_Toc71214340"/>
      <w:bookmarkStart w:id="661" w:name="_Toc71722014"/>
      <w:bookmarkStart w:id="662" w:name="_Toc74859066"/>
      <w:bookmarkStart w:id="663" w:name="_Toc138151928"/>
      <w:r w:rsidRPr="00586B6B">
        <w:t>7.2.2</w:t>
      </w:r>
      <w:r w:rsidRPr="00586B6B">
        <w:tab/>
        <w:t>Resource structure</w:t>
      </w:r>
      <w:bookmarkEnd w:id="659"/>
      <w:bookmarkEnd w:id="660"/>
      <w:bookmarkEnd w:id="661"/>
      <w:bookmarkEnd w:id="662"/>
      <w:bookmarkEnd w:id="663"/>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EC561D">
      <w:pPr>
        <w:pStyle w:val="TAN"/>
        <w:keepNext w:val="0"/>
      </w:pPr>
    </w:p>
    <w:p w14:paraId="2E4E5880" w14:textId="687C6AA4" w:rsidR="007D59CE" w:rsidRPr="00586B6B" w:rsidRDefault="007D59CE" w:rsidP="007D59CE">
      <w:pPr>
        <w:pStyle w:val="Heading3"/>
      </w:pPr>
      <w:bookmarkStart w:id="664" w:name="_Toc68899590"/>
      <w:bookmarkStart w:id="665" w:name="_Toc71214341"/>
      <w:bookmarkStart w:id="666" w:name="_Toc71722015"/>
      <w:bookmarkStart w:id="667" w:name="_Toc74859067"/>
      <w:bookmarkStart w:id="668" w:name="_Toc138151929"/>
      <w:r w:rsidRPr="00586B6B">
        <w:t>7.2.3</w:t>
      </w:r>
      <w:r w:rsidRPr="00586B6B">
        <w:tab/>
        <w:t>Data model</w:t>
      </w:r>
      <w:bookmarkEnd w:id="664"/>
      <w:bookmarkEnd w:id="665"/>
      <w:bookmarkEnd w:id="666"/>
      <w:bookmarkEnd w:id="667"/>
      <w:bookmarkEnd w:id="668"/>
    </w:p>
    <w:p w14:paraId="444FFAE8" w14:textId="5FD13751" w:rsidR="006D0842" w:rsidRPr="00586B6B" w:rsidRDefault="006D0842" w:rsidP="006D0842">
      <w:pPr>
        <w:pStyle w:val="Heading4"/>
      </w:pPr>
      <w:bookmarkStart w:id="669" w:name="_Toc68899591"/>
      <w:bookmarkStart w:id="670" w:name="_Toc71214342"/>
      <w:bookmarkStart w:id="671" w:name="_Toc71722016"/>
      <w:bookmarkStart w:id="672" w:name="_Toc74859068"/>
      <w:bookmarkStart w:id="673" w:name="_Toc138151930"/>
      <w:r w:rsidRPr="00586B6B">
        <w:t>7.2.3.1</w:t>
      </w:r>
      <w:r w:rsidRPr="00586B6B">
        <w:tab/>
        <w:t>ProvisioningSession resource</w:t>
      </w:r>
      <w:bookmarkEnd w:id="669"/>
      <w:bookmarkEnd w:id="670"/>
      <w:bookmarkEnd w:id="671"/>
      <w:bookmarkEnd w:id="672"/>
      <w:bookmarkEnd w:id="673"/>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r w:rsidRPr="00D41AA2">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r w:rsidRPr="00D41AA2">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r w:rsidRPr="00D41AA2">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r w:rsidRPr="00D41AA2">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r w:rsidRPr="00D41AA2">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r w:rsidRPr="00D41AA2">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r w:rsidRPr="00D41AA2">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EC561D">
      <w:pPr>
        <w:pStyle w:val="TAN"/>
        <w:keepNext w:val="0"/>
      </w:pPr>
      <w:bookmarkStart w:id="674" w:name="_Toc68899592"/>
      <w:bookmarkStart w:id="675" w:name="_Toc71214343"/>
    </w:p>
    <w:p w14:paraId="0EA5EAB0" w14:textId="6B7A836C" w:rsidR="007D59CE" w:rsidRPr="00586B6B" w:rsidRDefault="007D59CE" w:rsidP="007D59CE">
      <w:pPr>
        <w:pStyle w:val="Heading2"/>
      </w:pPr>
      <w:bookmarkStart w:id="676" w:name="_Toc71722017"/>
      <w:bookmarkStart w:id="677" w:name="_Toc74859069"/>
      <w:bookmarkStart w:id="678" w:name="_Toc138151931"/>
      <w:r w:rsidRPr="00586B6B">
        <w:t>7.3</w:t>
      </w:r>
      <w:r w:rsidRPr="00586B6B">
        <w:tab/>
        <w:t>Server Certificates Provisioning API</w:t>
      </w:r>
      <w:bookmarkEnd w:id="674"/>
      <w:bookmarkEnd w:id="675"/>
      <w:bookmarkEnd w:id="676"/>
      <w:bookmarkEnd w:id="677"/>
      <w:bookmarkEnd w:id="678"/>
    </w:p>
    <w:p w14:paraId="0E2920A8" w14:textId="517EDB62" w:rsidR="00F0770E" w:rsidRPr="00586B6B" w:rsidRDefault="00F0770E" w:rsidP="00F0770E">
      <w:pPr>
        <w:pStyle w:val="Heading3"/>
      </w:pPr>
      <w:bookmarkStart w:id="679" w:name="_Toc68899593"/>
      <w:bookmarkStart w:id="680" w:name="_Toc71214344"/>
      <w:bookmarkStart w:id="681" w:name="_Toc71722018"/>
      <w:bookmarkStart w:id="682" w:name="_Toc74859070"/>
      <w:bookmarkStart w:id="683" w:name="_Toc138151932"/>
      <w:r w:rsidRPr="00586B6B">
        <w:t>7.3.1</w:t>
      </w:r>
      <w:r w:rsidRPr="00586B6B">
        <w:tab/>
        <w:t>Overview</w:t>
      </w:r>
      <w:bookmarkEnd w:id="679"/>
      <w:bookmarkEnd w:id="680"/>
      <w:bookmarkEnd w:id="681"/>
      <w:bookmarkEnd w:id="682"/>
      <w:bookmarkEnd w:id="683"/>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4" w:name="_Toc68899594"/>
      <w:bookmarkStart w:id="685" w:name="_Toc71214345"/>
      <w:bookmarkStart w:id="686" w:name="_Toc71722019"/>
      <w:bookmarkStart w:id="687" w:name="_Toc74859071"/>
      <w:bookmarkStart w:id="688" w:name="_Toc138151933"/>
      <w:r w:rsidRPr="00586B6B">
        <w:t>7.3.2</w:t>
      </w:r>
      <w:r w:rsidRPr="00586B6B">
        <w:tab/>
        <w:t>Resource structure</w:t>
      </w:r>
      <w:bookmarkEnd w:id="684"/>
      <w:bookmarkEnd w:id="685"/>
      <w:bookmarkEnd w:id="686"/>
      <w:bookmarkEnd w:id="687"/>
      <w:bookmarkEnd w:id="688"/>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EC561D">
      <w:pPr>
        <w:pStyle w:val="URLdisplay"/>
        <w:keepNext/>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EC561D">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595B50" w:rsidRPr="00586B6B" w14:paraId="6DC26D13" w14:textId="77777777" w:rsidTr="00DE53FE">
        <w:tc>
          <w:tcPr>
            <w:tcW w:w="1365" w:type="dxa"/>
            <w:shd w:val="clear" w:color="auto" w:fill="BFBFBF"/>
          </w:tcPr>
          <w:p w14:paraId="1A289836" w14:textId="77777777" w:rsidR="00595B50" w:rsidRPr="00586B6B" w:rsidRDefault="00595B50" w:rsidP="00DE53FE">
            <w:pPr>
              <w:pStyle w:val="TAH"/>
            </w:pPr>
            <w:bookmarkStart w:id="689" w:name="_Toc68899595"/>
            <w:bookmarkStart w:id="690" w:name="_Toc71214346"/>
            <w:r w:rsidRPr="00586B6B">
              <w:t>Operation</w:t>
            </w:r>
          </w:p>
        </w:tc>
        <w:tc>
          <w:tcPr>
            <w:tcW w:w="2174" w:type="dxa"/>
            <w:shd w:val="clear" w:color="auto" w:fill="BFBFBF"/>
          </w:tcPr>
          <w:p w14:paraId="2263FDED" w14:textId="77777777" w:rsidR="00595B50" w:rsidRPr="00586B6B" w:rsidRDefault="00595B50" w:rsidP="00DE53FE">
            <w:pPr>
              <w:pStyle w:val="TAH"/>
            </w:pPr>
            <w:r w:rsidRPr="00586B6B">
              <w:t>Sub</w:t>
            </w:r>
            <w:r w:rsidRPr="00586B6B">
              <w:noBreakHyphen/>
              <w:t>resource path</w:t>
            </w:r>
          </w:p>
        </w:tc>
        <w:tc>
          <w:tcPr>
            <w:tcW w:w="1559" w:type="dxa"/>
            <w:shd w:val="clear" w:color="auto" w:fill="BFBFBF"/>
          </w:tcPr>
          <w:p w14:paraId="71112A50" w14:textId="77777777" w:rsidR="00595B50" w:rsidRPr="00586B6B" w:rsidRDefault="00595B50" w:rsidP="00DE53FE">
            <w:pPr>
              <w:pStyle w:val="TAH"/>
            </w:pPr>
            <w:r w:rsidRPr="00586B6B">
              <w:t>Allowed HTTP method(s)</w:t>
            </w:r>
          </w:p>
        </w:tc>
        <w:tc>
          <w:tcPr>
            <w:tcW w:w="4531" w:type="dxa"/>
            <w:shd w:val="clear" w:color="auto" w:fill="BFBFBF"/>
          </w:tcPr>
          <w:p w14:paraId="3A912843" w14:textId="77777777" w:rsidR="00595B50" w:rsidRPr="00586B6B" w:rsidRDefault="00595B50" w:rsidP="00DE53FE">
            <w:pPr>
              <w:pStyle w:val="TAH"/>
            </w:pPr>
            <w:r w:rsidRPr="00586B6B">
              <w:t>Description</w:t>
            </w:r>
          </w:p>
        </w:tc>
      </w:tr>
      <w:tr w:rsidR="00595B50" w:rsidRPr="00C522DE" w14:paraId="4919E33D" w14:textId="77777777" w:rsidTr="00DE53FE">
        <w:tc>
          <w:tcPr>
            <w:tcW w:w="1365" w:type="dxa"/>
            <w:shd w:val="clear" w:color="auto" w:fill="auto"/>
          </w:tcPr>
          <w:p w14:paraId="56DF70D4" w14:textId="77777777" w:rsidR="00595B50" w:rsidRPr="00586B6B" w:rsidRDefault="00595B50" w:rsidP="00DE53FE">
            <w:pPr>
              <w:pStyle w:val="TAL"/>
            </w:pPr>
            <w:r w:rsidRPr="00586B6B">
              <w:t>Create Server Certificate</w:t>
            </w:r>
          </w:p>
        </w:tc>
        <w:tc>
          <w:tcPr>
            <w:tcW w:w="2174" w:type="dxa"/>
          </w:tcPr>
          <w:p w14:paraId="54F869D4" w14:textId="77777777" w:rsidR="00595B50" w:rsidRPr="00D41AA2" w:rsidRDefault="00595B50" w:rsidP="00DE53FE">
            <w:pPr>
              <w:pStyle w:val="TAL"/>
              <w:rPr>
                <w:rStyle w:val="URLchar"/>
              </w:rPr>
            </w:pPr>
            <w:r w:rsidRPr="00D41AA2">
              <w:rPr>
                <w:rStyle w:val="URLchar"/>
              </w:rPr>
              <w:t>certificates</w:t>
            </w:r>
          </w:p>
        </w:tc>
        <w:tc>
          <w:tcPr>
            <w:tcW w:w="1559" w:type="dxa"/>
            <w:shd w:val="clear" w:color="auto" w:fill="auto"/>
          </w:tcPr>
          <w:p w14:paraId="5900CAAC" w14:textId="77777777" w:rsidR="00595B50" w:rsidRPr="00586B6B" w:rsidRDefault="00595B50" w:rsidP="00DE53FE">
            <w:pPr>
              <w:pStyle w:val="TAL"/>
              <w:rPr>
                <w:rStyle w:val="HTTPMethod"/>
              </w:rPr>
            </w:pPr>
            <w:r w:rsidRPr="00586B6B">
              <w:rPr>
                <w:rStyle w:val="HTTPMethod"/>
              </w:rPr>
              <w:t>POST</w:t>
            </w:r>
          </w:p>
        </w:tc>
        <w:tc>
          <w:tcPr>
            <w:tcW w:w="4531" w:type="dxa"/>
            <w:shd w:val="clear" w:color="auto" w:fill="auto"/>
          </w:tcPr>
          <w:p w14:paraId="0E6C0E77" w14:textId="77777777" w:rsidR="00595B50" w:rsidRPr="00586B6B" w:rsidRDefault="00595B50" w:rsidP="00DE53FE">
            <w:pPr>
              <w:pStyle w:val="TAL"/>
            </w:pPr>
            <w:r w:rsidRPr="00586B6B">
              <w:t>Invoked on the Server Certificates collection associated with a Provisioning Session to request that the 5GMS System creates a new Server Certificate on behalf of the 5GMSd Application Provider.</w:t>
            </w:r>
          </w:p>
          <w:p w14:paraId="6273A6DF" w14:textId="77777777" w:rsidR="00595B50" w:rsidRPr="00586B6B" w:rsidRDefault="00595B50" w:rsidP="00DE53FE">
            <w:pPr>
              <w:pStyle w:val="TALcontinuation"/>
              <w:spacing w:before="60"/>
            </w:pPr>
            <w:r w:rsidRPr="00586B6B">
              <w:t>The request message body shall be empty.</w:t>
            </w:r>
          </w:p>
          <w:p w14:paraId="09D5A955" w14:textId="77777777" w:rsidR="00595B50" w:rsidRPr="00586B6B" w:rsidRDefault="00595B50" w:rsidP="00DE53FE">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64CDE011" w14:textId="77777777" w:rsidR="00595B50" w:rsidRPr="00C522DE" w:rsidRDefault="00595B50" w:rsidP="00DE53FE">
            <w:pPr>
              <w:pStyle w:val="TALcontinuation"/>
              <w:spacing w:before="60"/>
            </w:pPr>
            <w:r w:rsidRPr="00C522DE">
              <w:t>The body of the response message may include a copy of the created X.509 certificate, as specified in clause 7.3.3.2 below.</w:t>
            </w:r>
          </w:p>
        </w:tc>
      </w:tr>
      <w:tr w:rsidR="00595B50" w:rsidRPr="00586B6B" w14:paraId="52550D7C" w14:textId="77777777" w:rsidTr="00DE53FE">
        <w:tc>
          <w:tcPr>
            <w:tcW w:w="1365" w:type="dxa"/>
            <w:shd w:val="clear" w:color="auto" w:fill="auto"/>
          </w:tcPr>
          <w:p w14:paraId="012F66B1" w14:textId="77777777" w:rsidR="00595B50" w:rsidRPr="00586B6B" w:rsidRDefault="00595B50" w:rsidP="00DE53FE">
            <w:pPr>
              <w:pStyle w:val="TAL"/>
              <w:keepNext w:val="0"/>
            </w:pPr>
            <w:r w:rsidRPr="00586B6B">
              <w:t>Reserve Server Certificate</w:t>
            </w:r>
          </w:p>
        </w:tc>
        <w:tc>
          <w:tcPr>
            <w:tcW w:w="2174" w:type="dxa"/>
          </w:tcPr>
          <w:p w14:paraId="12834B60" w14:textId="77777777" w:rsidR="00595B50" w:rsidRPr="00D41AA2" w:rsidRDefault="00595B50" w:rsidP="00DE53FE">
            <w:pPr>
              <w:pStyle w:val="TAL"/>
              <w:keepNext w:val="0"/>
              <w:rPr>
                <w:rStyle w:val="URLchar"/>
              </w:rPr>
            </w:pPr>
            <w:r w:rsidRPr="00D41AA2">
              <w:rPr>
                <w:rStyle w:val="URLchar"/>
              </w:rPr>
              <w:t>certificates?csr</w:t>
            </w:r>
          </w:p>
        </w:tc>
        <w:tc>
          <w:tcPr>
            <w:tcW w:w="1559" w:type="dxa"/>
            <w:shd w:val="clear" w:color="auto" w:fill="auto"/>
          </w:tcPr>
          <w:p w14:paraId="51EF68C2" w14:textId="77777777" w:rsidR="00595B50" w:rsidRPr="00586B6B" w:rsidRDefault="00595B50" w:rsidP="00DE53FE">
            <w:pPr>
              <w:pStyle w:val="TAL"/>
              <w:keepNext w:val="0"/>
              <w:rPr>
                <w:rStyle w:val="HTTPMethod"/>
              </w:rPr>
            </w:pPr>
            <w:r w:rsidRPr="00586B6B">
              <w:rPr>
                <w:rStyle w:val="HTTPMethod"/>
              </w:rPr>
              <w:t>POST</w:t>
            </w:r>
          </w:p>
        </w:tc>
        <w:tc>
          <w:tcPr>
            <w:tcW w:w="4531" w:type="dxa"/>
            <w:shd w:val="clear" w:color="auto" w:fill="auto"/>
          </w:tcPr>
          <w:p w14:paraId="6892B95F" w14:textId="77777777" w:rsidR="00595B50" w:rsidRPr="00586B6B" w:rsidRDefault="00595B50" w:rsidP="00DE53FE">
            <w:pPr>
              <w:pStyle w:val="TAL"/>
              <w:keepNext w:val="0"/>
            </w:pPr>
            <w:r w:rsidRPr="00586B6B">
              <w:t>Invoked on the Server Certificates collection associated with a Provisioning Session to solicit a Certificate Signing Request for a new Server Certificate.</w:t>
            </w:r>
          </w:p>
          <w:p w14:paraId="5FDE6067" w14:textId="77777777" w:rsidR="00595B50" w:rsidRPr="00586B6B" w:rsidRDefault="00595B50" w:rsidP="00DE53FE">
            <w:pPr>
              <w:pStyle w:val="TALcontinuation"/>
              <w:spacing w:before="60"/>
            </w:pPr>
            <w:r w:rsidRPr="00586B6B">
              <w:t xml:space="preserve">The request message body shall be </w:t>
            </w:r>
            <w:r>
              <w:t xml:space="preserve">a JSON array of domain name aliases or (if no domain name aliases are required) </w:t>
            </w:r>
            <w:r w:rsidRPr="00586B6B">
              <w:t>empty.</w:t>
            </w:r>
          </w:p>
          <w:p w14:paraId="71254906" w14:textId="77777777" w:rsidR="00595B50" w:rsidRPr="00586B6B" w:rsidRDefault="00595B50" w:rsidP="00DE53FE">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3E6F63D1" w14:textId="77777777" w:rsidR="00595B50" w:rsidRPr="00586B6B" w:rsidRDefault="00595B50" w:rsidP="00DE53FE">
            <w:pPr>
              <w:pStyle w:val="TALcontinuation"/>
              <w:spacing w:before="60"/>
            </w:pPr>
            <w:r w:rsidRPr="00586B6B">
              <w:t>The body of the response shall be a PEM-encoded X.509 Certificate Signing Request, as specified in clause 7.3.3.1 below.</w:t>
            </w:r>
          </w:p>
        </w:tc>
      </w:tr>
      <w:tr w:rsidR="00595B50" w:rsidRPr="00586B6B" w14:paraId="17318186" w14:textId="77777777" w:rsidTr="00DE53FE">
        <w:tc>
          <w:tcPr>
            <w:tcW w:w="1365" w:type="dxa"/>
            <w:shd w:val="clear" w:color="auto" w:fill="auto"/>
          </w:tcPr>
          <w:p w14:paraId="23F32F9B" w14:textId="77777777" w:rsidR="00595B50" w:rsidRPr="00586B6B" w:rsidRDefault="00595B50" w:rsidP="00DE53FE">
            <w:pPr>
              <w:pStyle w:val="TAL"/>
            </w:pPr>
            <w:r w:rsidRPr="00586B6B">
              <w:t>Retrieve Server Certificate</w:t>
            </w:r>
          </w:p>
        </w:tc>
        <w:tc>
          <w:tcPr>
            <w:tcW w:w="2174" w:type="dxa"/>
            <w:vMerge w:val="restart"/>
          </w:tcPr>
          <w:p w14:paraId="437613D1" w14:textId="77777777" w:rsidR="00595B50" w:rsidRPr="00795D3C" w:rsidRDefault="00595B50" w:rsidP="00DE53FE">
            <w:pPr>
              <w:pStyle w:val="TAL"/>
            </w:pPr>
            <w:bookmarkStart w:id="691" w:name="_MCCTEMPBM_CRPT71130250___7"/>
            <w:r w:rsidRPr="00D41AA2">
              <w:rPr>
                <w:rStyle w:val="URLchar"/>
              </w:rPr>
              <w:t>certificates/</w:t>
            </w:r>
            <w:r w:rsidRPr="00D41AA2">
              <w:rPr>
                <w:rStyle w:val="Code"/>
              </w:rPr>
              <w:t>{certificateId}</w:t>
            </w:r>
            <w:bookmarkEnd w:id="691"/>
          </w:p>
        </w:tc>
        <w:tc>
          <w:tcPr>
            <w:tcW w:w="1559" w:type="dxa"/>
            <w:shd w:val="clear" w:color="auto" w:fill="auto"/>
          </w:tcPr>
          <w:p w14:paraId="23E30FD8" w14:textId="77777777" w:rsidR="00595B50" w:rsidRPr="00586B6B" w:rsidRDefault="00595B50" w:rsidP="00DE53FE">
            <w:pPr>
              <w:pStyle w:val="TAL"/>
              <w:rPr>
                <w:rStyle w:val="HTTPMethod"/>
              </w:rPr>
            </w:pPr>
            <w:bookmarkStart w:id="692" w:name="_MCCTEMPBM_CRPT71130251___7"/>
            <w:r w:rsidRPr="00586B6B">
              <w:rPr>
                <w:rStyle w:val="HTTPMethod"/>
              </w:rPr>
              <w:t>GET</w:t>
            </w:r>
            <w:bookmarkEnd w:id="692"/>
          </w:p>
        </w:tc>
        <w:tc>
          <w:tcPr>
            <w:tcW w:w="4531" w:type="dxa"/>
            <w:shd w:val="clear" w:color="auto" w:fill="auto"/>
          </w:tcPr>
          <w:p w14:paraId="58E39FEB" w14:textId="77777777" w:rsidR="00595B50" w:rsidRPr="00586B6B" w:rsidRDefault="00595B50" w:rsidP="00DE53FE">
            <w:pPr>
              <w:pStyle w:val="TAL"/>
            </w:pPr>
            <w:r w:rsidRPr="00586B6B">
              <w:t>Used to retrieve a previously created or uploaded Server Certificate.</w:t>
            </w:r>
          </w:p>
          <w:p w14:paraId="2F7ADB08" w14:textId="77777777" w:rsidR="00595B50" w:rsidRPr="00586B6B" w:rsidRDefault="00595B50" w:rsidP="00DE53FE">
            <w:pPr>
              <w:pStyle w:val="TALcontinuation"/>
              <w:spacing w:before="60"/>
            </w:pPr>
            <w:r w:rsidRPr="00586B6B">
              <w:t xml:space="preserve">If a Server Certificate resource has been reserved but not yet uploaded, this operation shall return </w:t>
            </w:r>
            <w:r w:rsidRPr="00C522DE">
              <w:rPr>
                <w:rStyle w:val="HTTPResponse"/>
              </w:rPr>
              <w:t>204 (No Content)</w:t>
            </w:r>
            <w:r w:rsidRPr="00586B6B">
              <w:t>.</w:t>
            </w:r>
          </w:p>
        </w:tc>
      </w:tr>
      <w:tr w:rsidR="00595B50" w:rsidRPr="00586B6B" w14:paraId="570BB24E" w14:textId="77777777" w:rsidTr="00DE53FE">
        <w:tc>
          <w:tcPr>
            <w:tcW w:w="1365" w:type="dxa"/>
            <w:shd w:val="clear" w:color="auto" w:fill="auto"/>
          </w:tcPr>
          <w:p w14:paraId="6142AD52" w14:textId="77777777" w:rsidR="00595B50" w:rsidRPr="00586B6B" w:rsidRDefault="00595B50" w:rsidP="00DE53FE">
            <w:pPr>
              <w:pStyle w:val="TAL"/>
            </w:pPr>
            <w:r w:rsidRPr="00586B6B">
              <w:t>Upload Server Certificate</w:t>
            </w:r>
          </w:p>
        </w:tc>
        <w:tc>
          <w:tcPr>
            <w:tcW w:w="2174" w:type="dxa"/>
            <w:vMerge/>
          </w:tcPr>
          <w:p w14:paraId="5600131B" w14:textId="77777777" w:rsidR="00595B50" w:rsidRPr="00586B6B" w:rsidRDefault="00595B50" w:rsidP="00DE53FE">
            <w:pPr>
              <w:pStyle w:val="TAL"/>
            </w:pPr>
          </w:p>
        </w:tc>
        <w:tc>
          <w:tcPr>
            <w:tcW w:w="1559" w:type="dxa"/>
            <w:shd w:val="clear" w:color="auto" w:fill="auto"/>
          </w:tcPr>
          <w:p w14:paraId="5BE9D75C" w14:textId="77777777" w:rsidR="00595B50" w:rsidRPr="00586B6B" w:rsidRDefault="00595B50" w:rsidP="00DE53FE">
            <w:pPr>
              <w:pStyle w:val="TAL"/>
            </w:pPr>
            <w:bookmarkStart w:id="693" w:name="_MCCTEMPBM_CRPT71130252___7"/>
            <w:r w:rsidRPr="00586B6B">
              <w:rPr>
                <w:rStyle w:val="HTTPMethod"/>
              </w:rPr>
              <w:t>PUT</w:t>
            </w:r>
            <w:bookmarkEnd w:id="693"/>
          </w:p>
        </w:tc>
        <w:tc>
          <w:tcPr>
            <w:tcW w:w="4531" w:type="dxa"/>
            <w:shd w:val="clear" w:color="auto" w:fill="auto"/>
          </w:tcPr>
          <w:p w14:paraId="34F7DB7C" w14:textId="77777777" w:rsidR="00595B50" w:rsidRPr="00586B6B" w:rsidRDefault="00595B50" w:rsidP="00DE53FE">
            <w:pPr>
              <w:pStyle w:val="TAL"/>
            </w:pPr>
            <w:r w:rsidRPr="00586B6B">
              <w:t>Used by the 5GMSd Application Provider to supply a new Server Certificate in response to a solicited Certificate Signing Request.</w:t>
            </w:r>
          </w:p>
          <w:p w14:paraId="23ABEF94" w14:textId="77777777" w:rsidR="00595B50" w:rsidRPr="00586B6B" w:rsidRDefault="00595B50" w:rsidP="00DE53FE">
            <w:pPr>
              <w:pStyle w:val="TALcontinuation"/>
              <w:spacing w:before="60"/>
            </w:pPr>
            <w:r w:rsidRPr="00586B6B">
              <w:t>The body of the request message shall be a PEM-encoded X.509 certificate signed with the public key of the Certificate Signing Request, as specified in clause 7.3.3 below.</w:t>
            </w:r>
          </w:p>
          <w:p w14:paraId="1612B7D7" w14:textId="77777777" w:rsidR="00595B50" w:rsidRPr="00586B6B" w:rsidRDefault="00595B50" w:rsidP="00DE53FE">
            <w:pPr>
              <w:pStyle w:val="TALcontinuation"/>
              <w:spacing w:before="60"/>
            </w:pPr>
            <w:r w:rsidRPr="00586B6B">
              <w:t>The 5GMSd AF shall associate the Server Certificate with the private key it generated alongside the Certificate Signing Request.</w:t>
            </w:r>
          </w:p>
          <w:p w14:paraId="672379FC" w14:textId="77777777" w:rsidR="00595B50" w:rsidRPr="00586B6B" w:rsidRDefault="00595B50" w:rsidP="00DE53FE">
            <w:pPr>
              <w:pStyle w:val="TALcontinuation"/>
              <w:spacing w:before="60"/>
            </w:pPr>
            <w:r w:rsidRPr="00586B6B">
              <w:t>Attempting to update a previously uploaded Server Certificate is an error.</w:t>
            </w:r>
          </w:p>
        </w:tc>
      </w:tr>
      <w:tr w:rsidR="00595B50" w:rsidRPr="00586B6B" w14:paraId="7D4EEEB0" w14:textId="77777777" w:rsidTr="00DE53FE">
        <w:tc>
          <w:tcPr>
            <w:tcW w:w="1365" w:type="dxa"/>
            <w:shd w:val="clear" w:color="auto" w:fill="auto"/>
          </w:tcPr>
          <w:p w14:paraId="76C43A8A" w14:textId="77777777" w:rsidR="00595B50" w:rsidRPr="00586B6B" w:rsidRDefault="00595B50" w:rsidP="00DE53FE">
            <w:pPr>
              <w:pStyle w:val="TAL"/>
            </w:pPr>
            <w:r w:rsidRPr="00586B6B">
              <w:t>Destroy Server Certificate</w:t>
            </w:r>
          </w:p>
        </w:tc>
        <w:tc>
          <w:tcPr>
            <w:tcW w:w="2174" w:type="dxa"/>
            <w:vMerge/>
          </w:tcPr>
          <w:p w14:paraId="6106C906" w14:textId="77777777" w:rsidR="00595B50" w:rsidRPr="00586B6B" w:rsidDel="008F384E" w:rsidRDefault="00595B50" w:rsidP="00DE53FE">
            <w:pPr>
              <w:pStyle w:val="TAL"/>
            </w:pPr>
          </w:p>
        </w:tc>
        <w:tc>
          <w:tcPr>
            <w:tcW w:w="1559" w:type="dxa"/>
            <w:shd w:val="clear" w:color="auto" w:fill="auto"/>
          </w:tcPr>
          <w:p w14:paraId="5C5AE5FC" w14:textId="77777777" w:rsidR="00595B50" w:rsidRPr="00586B6B" w:rsidRDefault="00595B50" w:rsidP="00DE53FE">
            <w:pPr>
              <w:pStyle w:val="TAL"/>
            </w:pPr>
            <w:bookmarkStart w:id="694" w:name="_MCCTEMPBM_CRPT71130253___7"/>
            <w:r w:rsidRPr="00586B6B">
              <w:rPr>
                <w:rStyle w:val="HTTPMethod"/>
              </w:rPr>
              <w:t>DELETE</w:t>
            </w:r>
            <w:bookmarkEnd w:id="694"/>
          </w:p>
        </w:tc>
        <w:tc>
          <w:tcPr>
            <w:tcW w:w="4531" w:type="dxa"/>
            <w:shd w:val="clear" w:color="auto" w:fill="auto"/>
          </w:tcPr>
          <w:p w14:paraId="2635E996" w14:textId="77777777" w:rsidR="00595B50" w:rsidRPr="00586B6B" w:rsidRDefault="00595B50" w:rsidP="00DE53FE">
            <w:pPr>
              <w:pStyle w:val="TAL"/>
            </w:pPr>
            <w:r w:rsidRPr="00586B6B">
              <w:t>Removes the specified Server Certificate from the set of certificates associated with the Provisioning Session.</w:t>
            </w:r>
          </w:p>
        </w:tc>
      </w:tr>
      <w:tr w:rsidR="00595B50" w:rsidRPr="00586B6B" w14:paraId="0B465524" w14:textId="77777777" w:rsidTr="00DE53FE">
        <w:tc>
          <w:tcPr>
            <w:tcW w:w="9629" w:type="dxa"/>
            <w:gridSpan w:val="4"/>
            <w:shd w:val="clear" w:color="auto" w:fill="auto"/>
          </w:tcPr>
          <w:p w14:paraId="5827D5EA" w14:textId="77777777" w:rsidR="00595B50" w:rsidRPr="00586B6B" w:rsidRDefault="00595B50" w:rsidP="00DE53FE">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EC561D">
      <w:pPr>
        <w:pStyle w:val="TAN"/>
        <w:keepNext w:val="0"/>
      </w:pPr>
    </w:p>
    <w:p w14:paraId="5FFB3FE7" w14:textId="548E71C3" w:rsidR="00F0770E" w:rsidRPr="00586B6B" w:rsidRDefault="00F0770E" w:rsidP="00F0770E">
      <w:pPr>
        <w:pStyle w:val="Heading3"/>
      </w:pPr>
      <w:bookmarkStart w:id="695" w:name="_Toc71722020"/>
      <w:bookmarkStart w:id="696" w:name="_Toc74859072"/>
      <w:bookmarkStart w:id="697" w:name="_Toc138151934"/>
      <w:r w:rsidRPr="00586B6B">
        <w:t>7.3.3</w:t>
      </w:r>
      <w:r w:rsidRPr="00586B6B">
        <w:tab/>
        <w:t>Data model</w:t>
      </w:r>
      <w:bookmarkEnd w:id="689"/>
      <w:bookmarkEnd w:id="690"/>
      <w:bookmarkEnd w:id="695"/>
      <w:bookmarkEnd w:id="696"/>
      <w:bookmarkEnd w:id="697"/>
    </w:p>
    <w:p w14:paraId="44CF768E" w14:textId="16AEDFE3" w:rsidR="00DD14C8" w:rsidRPr="00586B6B" w:rsidRDefault="00DD14C8" w:rsidP="00DD14C8">
      <w:pPr>
        <w:pStyle w:val="Heading4"/>
      </w:pPr>
      <w:bookmarkStart w:id="698" w:name="_Toc68899596"/>
      <w:bookmarkStart w:id="699" w:name="_Toc71214347"/>
      <w:bookmarkStart w:id="700" w:name="_Toc71722021"/>
      <w:bookmarkStart w:id="701" w:name="_Toc74859073"/>
      <w:bookmarkStart w:id="702" w:name="_Toc138151935"/>
      <w:r w:rsidRPr="00586B6B">
        <w:t>7.3.3.1</w:t>
      </w:r>
      <w:r w:rsidRPr="00586B6B">
        <w:tab/>
        <w:t>Certificate Signing Request</w:t>
      </w:r>
      <w:bookmarkEnd w:id="698"/>
      <w:bookmarkEnd w:id="699"/>
      <w:bookmarkEnd w:id="700"/>
      <w:bookmarkEnd w:id="701"/>
      <w:bookmarkEnd w:id="702"/>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703" w:name="_Toc68899597"/>
      <w:bookmarkStart w:id="704" w:name="_Toc71214348"/>
      <w:bookmarkStart w:id="705" w:name="_Toc71722022"/>
      <w:bookmarkStart w:id="706" w:name="_Toc74859074"/>
      <w:bookmarkStart w:id="707" w:name="_Toc138151936"/>
      <w:r w:rsidRPr="00586B6B">
        <w:t>7.3.3.2</w:t>
      </w:r>
      <w:r w:rsidRPr="00586B6B">
        <w:tab/>
        <w:t>Server Certificate resource</w:t>
      </w:r>
      <w:bookmarkEnd w:id="703"/>
      <w:bookmarkEnd w:id="704"/>
      <w:bookmarkEnd w:id="705"/>
      <w:bookmarkEnd w:id="706"/>
      <w:bookmarkEnd w:id="707"/>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708" w:name="_Toc68899598"/>
      <w:bookmarkStart w:id="709" w:name="_Toc71214349"/>
      <w:bookmarkStart w:id="710" w:name="_Toc71722023"/>
      <w:bookmarkStart w:id="711" w:name="_Toc74859075"/>
      <w:bookmarkStart w:id="712" w:name="_Toc138151937"/>
      <w:r w:rsidRPr="00586B6B">
        <w:t>7.3.4</w:t>
      </w:r>
      <w:r w:rsidRPr="00586B6B">
        <w:tab/>
        <w:t>Operations</w:t>
      </w:r>
      <w:bookmarkEnd w:id="708"/>
      <w:bookmarkEnd w:id="709"/>
      <w:bookmarkEnd w:id="710"/>
      <w:bookmarkEnd w:id="711"/>
      <w:bookmarkEnd w:id="712"/>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13" w:name="_Toc68899599"/>
      <w:bookmarkStart w:id="714" w:name="_Toc71214350"/>
      <w:bookmarkStart w:id="715" w:name="_Toc71722024"/>
      <w:bookmarkStart w:id="716" w:name="_Toc74859076"/>
      <w:bookmarkStart w:id="717" w:name="_Toc138151938"/>
      <w:r w:rsidRPr="00586B6B">
        <w:t>7.4</w:t>
      </w:r>
      <w:r w:rsidRPr="00586B6B">
        <w:tab/>
        <w:t xml:space="preserve">Content </w:t>
      </w:r>
      <w:r w:rsidRPr="00C65017">
        <w:t>Pr</w:t>
      </w:r>
      <w:r w:rsidR="00B13C1C" w:rsidRPr="00C65017">
        <w:t>eparation</w:t>
      </w:r>
      <w:r w:rsidRPr="00586B6B">
        <w:t xml:space="preserve"> Templates Provisioning API</w:t>
      </w:r>
      <w:bookmarkEnd w:id="713"/>
      <w:bookmarkEnd w:id="714"/>
      <w:bookmarkEnd w:id="715"/>
      <w:bookmarkEnd w:id="716"/>
      <w:bookmarkEnd w:id="717"/>
    </w:p>
    <w:p w14:paraId="37B61194" w14:textId="1D77CAC4" w:rsidR="00F0770E" w:rsidRPr="00586B6B" w:rsidRDefault="00F0770E" w:rsidP="00D41AA2">
      <w:pPr>
        <w:pStyle w:val="Heading3"/>
      </w:pPr>
      <w:bookmarkStart w:id="718" w:name="_Toc68899600"/>
      <w:bookmarkStart w:id="719" w:name="_Toc71214351"/>
      <w:bookmarkStart w:id="720" w:name="_Toc71722025"/>
      <w:bookmarkStart w:id="721" w:name="_Toc74859077"/>
      <w:bookmarkStart w:id="722" w:name="_Toc138151939"/>
      <w:r w:rsidRPr="00586B6B">
        <w:t>7.4.1</w:t>
      </w:r>
      <w:r w:rsidRPr="00586B6B">
        <w:tab/>
        <w:t>Overview</w:t>
      </w:r>
      <w:bookmarkEnd w:id="718"/>
      <w:bookmarkEnd w:id="719"/>
      <w:bookmarkEnd w:id="720"/>
      <w:bookmarkEnd w:id="721"/>
      <w:bookmarkEnd w:id="722"/>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23" w:name="_Toc68899601"/>
    </w:p>
    <w:p w14:paraId="01CF0F51" w14:textId="5091FCA9" w:rsidR="00F0770E" w:rsidRPr="00586B6B" w:rsidRDefault="00F0770E" w:rsidP="00F90266">
      <w:pPr>
        <w:pStyle w:val="Heading3"/>
        <w:overflowPunct/>
        <w:autoSpaceDE/>
        <w:autoSpaceDN/>
        <w:adjustRightInd/>
        <w:textAlignment w:val="auto"/>
      </w:pPr>
      <w:bookmarkStart w:id="724" w:name="_Toc71214352"/>
      <w:bookmarkStart w:id="725" w:name="_Toc71722026"/>
      <w:bookmarkStart w:id="726" w:name="_Toc74859078"/>
      <w:bookmarkStart w:id="727" w:name="_Toc138151940"/>
      <w:r w:rsidRPr="00586B6B">
        <w:t>7.4.2</w:t>
      </w:r>
      <w:r w:rsidRPr="00586B6B">
        <w:tab/>
        <w:t>Resource structure</w:t>
      </w:r>
      <w:bookmarkEnd w:id="723"/>
      <w:bookmarkEnd w:id="724"/>
      <w:bookmarkEnd w:id="725"/>
      <w:bookmarkEnd w:id="726"/>
      <w:bookmarkEnd w:id="727"/>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EC561D">
      <w:pPr>
        <w:pStyle w:val="TAN"/>
        <w:keepNext w:val="0"/>
      </w:pPr>
    </w:p>
    <w:p w14:paraId="4251B4A4" w14:textId="7E97167E" w:rsidR="00F0770E" w:rsidRPr="00586B6B" w:rsidRDefault="00F0770E" w:rsidP="00F0770E">
      <w:pPr>
        <w:pStyle w:val="Heading3"/>
      </w:pPr>
      <w:bookmarkStart w:id="728" w:name="_Toc68899602"/>
      <w:bookmarkStart w:id="729" w:name="_Toc71214353"/>
      <w:bookmarkStart w:id="730" w:name="_Toc71722027"/>
      <w:bookmarkStart w:id="731" w:name="_Toc74859079"/>
      <w:bookmarkStart w:id="732" w:name="_Toc138151941"/>
      <w:r w:rsidRPr="00586B6B">
        <w:t>7.4.3</w:t>
      </w:r>
      <w:r w:rsidRPr="00586B6B">
        <w:tab/>
        <w:t>Data model</w:t>
      </w:r>
      <w:bookmarkEnd w:id="728"/>
      <w:bookmarkEnd w:id="729"/>
      <w:bookmarkEnd w:id="730"/>
      <w:bookmarkEnd w:id="731"/>
      <w:bookmarkEnd w:id="732"/>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33" w:name="_Toc68899603"/>
      <w:bookmarkStart w:id="734" w:name="_Toc71214354"/>
      <w:bookmarkStart w:id="735" w:name="_Toc71722028"/>
      <w:bookmarkStart w:id="736" w:name="_Toc74859080"/>
      <w:bookmarkStart w:id="737" w:name="_Toc138151942"/>
      <w:r w:rsidRPr="00586B6B">
        <w:t>7.4.4</w:t>
      </w:r>
      <w:r w:rsidRPr="00586B6B">
        <w:tab/>
        <w:t>Operations</w:t>
      </w:r>
      <w:bookmarkEnd w:id="733"/>
      <w:bookmarkEnd w:id="734"/>
      <w:bookmarkEnd w:id="735"/>
      <w:bookmarkEnd w:id="736"/>
      <w:bookmarkEnd w:id="737"/>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8" w:name="_Toc68899604"/>
      <w:bookmarkStart w:id="739" w:name="_Toc71214355"/>
      <w:bookmarkStart w:id="740" w:name="_Toc71722029"/>
      <w:bookmarkStart w:id="741" w:name="_Toc74859081"/>
      <w:bookmarkStart w:id="742" w:name="_Toc138151943"/>
      <w:r w:rsidRPr="00586B6B">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8"/>
      <w:bookmarkEnd w:id="739"/>
      <w:bookmarkEnd w:id="740"/>
      <w:bookmarkEnd w:id="741"/>
      <w:bookmarkEnd w:id="742"/>
    </w:p>
    <w:p w14:paraId="5FBA7D6C" w14:textId="4BCB3B25" w:rsidR="00F0770E" w:rsidRPr="00586B6B" w:rsidRDefault="00F0770E" w:rsidP="00F0770E">
      <w:pPr>
        <w:pStyle w:val="Heading3"/>
      </w:pPr>
      <w:bookmarkStart w:id="743" w:name="_Toc68899605"/>
      <w:bookmarkStart w:id="744" w:name="_Toc71214356"/>
      <w:bookmarkStart w:id="745" w:name="_Toc71722030"/>
      <w:bookmarkStart w:id="746" w:name="_Toc74859082"/>
      <w:bookmarkStart w:id="747" w:name="_Toc138151944"/>
      <w:r w:rsidRPr="00586B6B">
        <w:t>7.5.1</w:t>
      </w:r>
      <w:r w:rsidRPr="00586B6B">
        <w:tab/>
        <w:t>Overview</w:t>
      </w:r>
      <w:bookmarkEnd w:id="743"/>
      <w:bookmarkEnd w:id="744"/>
      <w:bookmarkEnd w:id="745"/>
      <w:bookmarkEnd w:id="746"/>
      <w:bookmarkEnd w:id="747"/>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8" w:name="_Toc68899606"/>
      <w:bookmarkStart w:id="749" w:name="_Toc71214357"/>
      <w:bookmarkStart w:id="750" w:name="_Toc71722031"/>
      <w:bookmarkStart w:id="751" w:name="_Toc74859083"/>
      <w:bookmarkStart w:id="752" w:name="_Toc138151945"/>
      <w:r w:rsidRPr="00586B6B">
        <w:t>7.5.2</w:t>
      </w:r>
      <w:r w:rsidRPr="00586B6B">
        <w:tab/>
        <w:t>Resource structur</w:t>
      </w:r>
      <w:r w:rsidR="009273E9" w:rsidRPr="00586B6B">
        <w:t>e</w:t>
      </w:r>
      <w:bookmarkEnd w:id="748"/>
      <w:bookmarkEnd w:id="749"/>
      <w:bookmarkEnd w:id="750"/>
      <w:bookmarkEnd w:id="751"/>
      <w:bookmarkEnd w:id="752"/>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53" w:name="_Toc68899607"/>
      <w:bookmarkStart w:id="754" w:name="_Toc71214358"/>
      <w:bookmarkStart w:id="755" w:name="_Toc71722032"/>
      <w:bookmarkStart w:id="756" w:name="_Toc74859084"/>
      <w:bookmarkStart w:id="757" w:name="_Toc138151946"/>
      <w:r w:rsidRPr="00586B6B">
        <w:t>7.5.3</w:t>
      </w:r>
      <w:r w:rsidRPr="00586B6B">
        <w:tab/>
        <w:t>Data model</w:t>
      </w:r>
      <w:bookmarkEnd w:id="753"/>
      <w:bookmarkEnd w:id="754"/>
      <w:bookmarkEnd w:id="755"/>
      <w:bookmarkEnd w:id="756"/>
      <w:bookmarkEnd w:id="757"/>
    </w:p>
    <w:p w14:paraId="768573A5" w14:textId="101D41F2" w:rsidR="00B13C1C" w:rsidRPr="00586B6B" w:rsidRDefault="00B13C1C" w:rsidP="00B13C1C">
      <w:pPr>
        <w:pStyle w:val="Heading4"/>
      </w:pPr>
      <w:bookmarkStart w:id="758" w:name="_Toc68899608"/>
      <w:bookmarkStart w:id="759" w:name="_Toc71214359"/>
      <w:bookmarkStart w:id="760" w:name="_Toc71722033"/>
      <w:bookmarkStart w:id="761" w:name="_Toc74859085"/>
      <w:bookmarkStart w:id="762" w:name="_Toc138151947"/>
      <w:r w:rsidRPr="00586B6B">
        <w:t>7.5.3.1</w:t>
      </w:r>
      <w:r w:rsidRPr="00586B6B">
        <w:tab/>
      </w:r>
      <w:r w:rsidR="00004208" w:rsidRPr="00586B6B">
        <w:t xml:space="preserve">ContentProtocols </w:t>
      </w:r>
      <w:r w:rsidRPr="00586B6B">
        <w:t>resource</w:t>
      </w:r>
      <w:bookmarkEnd w:id="758"/>
      <w:bookmarkEnd w:id="759"/>
      <w:bookmarkEnd w:id="760"/>
      <w:bookmarkEnd w:id="761"/>
      <w:bookmarkEnd w:id="762"/>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EC561D">
      <w:pPr>
        <w:pStyle w:val="TAN"/>
        <w:keepNext w:val="0"/>
      </w:pPr>
    </w:p>
    <w:p w14:paraId="19F98A27" w14:textId="2407F8E2" w:rsidR="311F5463" w:rsidRPr="00586B6B" w:rsidRDefault="72C862AF" w:rsidP="0068732E">
      <w:pPr>
        <w:pStyle w:val="Heading4"/>
        <w:rPr>
          <w:rFonts w:eastAsia="Arial"/>
        </w:rPr>
      </w:pPr>
      <w:bookmarkStart w:id="763" w:name="_Toc68899609"/>
      <w:bookmarkStart w:id="764" w:name="_Toc71214360"/>
      <w:bookmarkStart w:id="765" w:name="_Toc71722034"/>
      <w:bookmarkStart w:id="766" w:name="_Toc74859086"/>
      <w:bookmarkStart w:id="767" w:name="_Toc138151948"/>
      <w:r w:rsidRPr="00586B6B">
        <w:rPr>
          <w:rFonts w:eastAsia="Arial"/>
        </w:rPr>
        <w:t>7.5.3.2</w:t>
      </w:r>
      <w:r w:rsidR="00B7088F" w:rsidRPr="00586B6B">
        <w:rPr>
          <w:rFonts w:eastAsia="Arial"/>
        </w:rPr>
        <w:tab/>
      </w:r>
      <w:r w:rsidRPr="00586B6B">
        <w:rPr>
          <w:rFonts w:eastAsia="Arial"/>
        </w:rPr>
        <w:t>ContentProtocolDescriptor type</w:t>
      </w:r>
      <w:bookmarkEnd w:id="763"/>
      <w:bookmarkEnd w:id="764"/>
      <w:bookmarkEnd w:id="765"/>
      <w:bookmarkEnd w:id="766"/>
      <w:bookmarkEnd w:id="767"/>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EC561D">
      <w:pPr>
        <w:pStyle w:val="TAN"/>
        <w:keepNext w:val="0"/>
      </w:pPr>
    </w:p>
    <w:p w14:paraId="1695440E" w14:textId="62A8142F" w:rsidR="00E1132C" w:rsidRPr="00586B6B" w:rsidRDefault="00E1132C" w:rsidP="00E1132C">
      <w:pPr>
        <w:pStyle w:val="Heading2"/>
      </w:pPr>
      <w:bookmarkStart w:id="768" w:name="_Toc68899610"/>
      <w:bookmarkStart w:id="769" w:name="_Toc71214361"/>
      <w:bookmarkStart w:id="770" w:name="_Toc71722035"/>
      <w:bookmarkStart w:id="771" w:name="_Toc74859087"/>
      <w:bookmarkStart w:id="772" w:name="_Toc138151949"/>
      <w:r w:rsidRPr="00586B6B">
        <w:t>7.6</w:t>
      </w:r>
      <w:r w:rsidRPr="00586B6B">
        <w:tab/>
        <w:t xml:space="preserve">Content Hosting </w:t>
      </w:r>
      <w:r w:rsidR="007F24AD">
        <w:t xml:space="preserve">Provisioning </w:t>
      </w:r>
      <w:r w:rsidRPr="00586B6B">
        <w:t>API</w:t>
      </w:r>
      <w:bookmarkEnd w:id="768"/>
      <w:bookmarkEnd w:id="769"/>
      <w:bookmarkEnd w:id="770"/>
      <w:bookmarkEnd w:id="771"/>
      <w:bookmarkEnd w:id="772"/>
    </w:p>
    <w:p w14:paraId="776092B1" w14:textId="727842C7" w:rsidR="00462E8A" w:rsidRPr="00586B6B" w:rsidRDefault="00733D83" w:rsidP="00462E8A">
      <w:pPr>
        <w:pStyle w:val="Heading3"/>
      </w:pPr>
      <w:bookmarkStart w:id="773" w:name="_Toc68899611"/>
      <w:bookmarkStart w:id="774" w:name="_Toc71214362"/>
      <w:bookmarkStart w:id="775" w:name="_Toc71722036"/>
      <w:bookmarkStart w:id="776" w:name="_Toc74859088"/>
      <w:bookmarkStart w:id="777" w:name="_Toc138151950"/>
      <w:r w:rsidRPr="00586B6B">
        <w:t>7.6</w:t>
      </w:r>
      <w:r w:rsidR="00462E8A" w:rsidRPr="00586B6B">
        <w:t>.1</w:t>
      </w:r>
      <w:r w:rsidR="00462E8A" w:rsidRPr="00586B6B">
        <w:tab/>
        <w:t>Overview</w:t>
      </w:r>
      <w:bookmarkEnd w:id="773"/>
      <w:bookmarkEnd w:id="774"/>
      <w:bookmarkEnd w:id="775"/>
      <w:bookmarkEnd w:id="776"/>
      <w:bookmarkEnd w:id="777"/>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8" w:name="_Toc68899612"/>
      <w:bookmarkStart w:id="779" w:name="_Toc71214363"/>
      <w:bookmarkStart w:id="780" w:name="_Toc71722037"/>
      <w:bookmarkStart w:id="781" w:name="_Toc74859089"/>
      <w:bookmarkStart w:id="782" w:name="_Toc138151951"/>
      <w:r w:rsidRPr="00586B6B">
        <w:t>7.6.2</w:t>
      </w:r>
      <w:r w:rsidRPr="00586B6B">
        <w:tab/>
        <w:t>Resource structure</w:t>
      </w:r>
      <w:bookmarkEnd w:id="778"/>
      <w:bookmarkEnd w:id="779"/>
      <w:bookmarkEnd w:id="780"/>
      <w:bookmarkEnd w:id="781"/>
      <w:bookmarkEnd w:id="782"/>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EC561D">
      <w:pPr>
        <w:pStyle w:val="TAN"/>
        <w:keepNext w:val="0"/>
      </w:pPr>
    </w:p>
    <w:p w14:paraId="1EE0AD43" w14:textId="75D39687" w:rsidR="00462E8A" w:rsidRPr="00586B6B" w:rsidRDefault="00733D83" w:rsidP="00462E8A">
      <w:pPr>
        <w:pStyle w:val="Heading3"/>
      </w:pPr>
      <w:bookmarkStart w:id="783" w:name="_Toc68899613"/>
      <w:bookmarkStart w:id="784" w:name="_Toc71214364"/>
      <w:bookmarkStart w:id="785" w:name="_Toc71722038"/>
      <w:bookmarkStart w:id="786" w:name="_Toc74859090"/>
      <w:bookmarkStart w:id="787" w:name="_Toc138151952"/>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783"/>
      <w:bookmarkEnd w:id="784"/>
      <w:bookmarkEnd w:id="785"/>
      <w:bookmarkEnd w:id="786"/>
      <w:bookmarkEnd w:id="787"/>
    </w:p>
    <w:p w14:paraId="2C63A906" w14:textId="3879BAB0" w:rsidR="004A63E4" w:rsidRPr="00586B6B" w:rsidRDefault="00733D83" w:rsidP="004A63E4">
      <w:pPr>
        <w:pStyle w:val="Heading4"/>
      </w:pPr>
      <w:bookmarkStart w:id="788" w:name="_Toc68899614"/>
      <w:bookmarkStart w:id="789" w:name="_Toc71214365"/>
      <w:bookmarkStart w:id="790" w:name="_Toc71722039"/>
      <w:bookmarkStart w:id="791" w:name="_Toc74859091"/>
      <w:bookmarkStart w:id="792" w:name="_Toc138151953"/>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788"/>
      <w:bookmarkEnd w:id="789"/>
      <w:bookmarkEnd w:id="790"/>
      <w:bookmarkEnd w:id="791"/>
      <w:bookmarkEnd w:id="792"/>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6DF5598A" w:rsidR="00AD0694"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8C710D" w:rsidRPr="00586B6B" w14:paraId="03370A05" w14:textId="77777777" w:rsidTr="006539B8">
        <w:trPr>
          <w:tblHeader/>
        </w:trPr>
        <w:tc>
          <w:tcPr>
            <w:tcW w:w="1542" w:type="pct"/>
            <w:shd w:val="clear" w:color="auto" w:fill="BFBFBF" w:themeFill="background1" w:themeFillShade="BF"/>
          </w:tcPr>
          <w:p w14:paraId="7E062450" w14:textId="77777777" w:rsidR="008C710D" w:rsidRPr="00586B6B" w:rsidRDefault="008C710D" w:rsidP="006539B8">
            <w:pPr>
              <w:pStyle w:val="TAH"/>
            </w:pPr>
            <w:r w:rsidRPr="00586B6B">
              <w:t>Property name</w:t>
            </w:r>
          </w:p>
        </w:tc>
        <w:tc>
          <w:tcPr>
            <w:tcW w:w="884" w:type="pct"/>
            <w:shd w:val="clear" w:color="auto" w:fill="BFBFBF" w:themeFill="background1" w:themeFillShade="BF"/>
          </w:tcPr>
          <w:p w14:paraId="4CAC1682" w14:textId="77777777" w:rsidR="008C710D" w:rsidRPr="00586B6B" w:rsidRDefault="008C710D" w:rsidP="006539B8">
            <w:pPr>
              <w:pStyle w:val="TAH"/>
            </w:pPr>
            <w:r w:rsidRPr="00586B6B">
              <w:t>Data Type</w:t>
            </w:r>
          </w:p>
        </w:tc>
        <w:tc>
          <w:tcPr>
            <w:tcW w:w="663" w:type="pct"/>
            <w:shd w:val="clear" w:color="auto" w:fill="BFBFBF" w:themeFill="background1" w:themeFillShade="BF"/>
          </w:tcPr>
          <w:p w14:paraId="00E86667" w14:textId="77777777" w:rsidR="008C710D" w:rsidRPr="00586B6B" w:rsidRDefault="008C710D" w:rsidP="006539B8">
            <w:pPr>
              <w:pStyle w:val="TAH"/>
            </w:pPr>
            <w:r w:rsidRPr="00586B6B">
              <w:t>Cardinality</w:t>
            </w:r>
          </w:p>
        </w:tc>
        <w:tc>
          <w:tcPr>
            <w:tcW w:w="1911" w:type="pct"/>
            <w:shd w:val="clear" w:color="auto" w:fill="BFBFBF" w:themeFill="background1" w:themeFillShade="BF"/>
          </w:tcPr>
          <w:p w14:paraId="6EAD237B" w14:textId="77777777" w:rsidR="008C710D" w:rsidRPr="00586B6B" w:rsidRDefault="008C710D" w:rsidP="006539B8">
            <w:pPr>
              <w:pStyle w:val="TAH"/>
            </w:pPr>
            <w:r w:rsidRPr="00586B6B">
              <w:t>Description</w:t>
            </w:r>
          </w:p>
        </w:tc>
      </w:tr>
      <w:tr w:rsidR="008C710D" w:rsidRPr="00586B6B" w14:paraId="36074F7B" w14:textId="77777777" w:rsidTr="006539B8">
        <w:tc>
          <w:tcPr>
            <w:tcW w:w="1542" w:type="pct"/>
            <w:shd w:val="clear" w:color="auto" w:fill="auto"/>
          </w:tcPr>
          <w:p w14:paraId="718802DB" w14:textId="77777777" w:rsidR="008C710D" w:rsidRPr="00E97EAC" w:rsidRDefault="008C710D" w:rsidP="006539B8">
            <w:pPr>
              <w:pStyle w:val="TAL"/>
              <w:rPr>
                <w:rStyle w:val="Code"/>
              </w:rPr>
            </w:pPr>
            <w:r w:rsidRPr="00E97EAC">
              <w:rPr>
                <w:rStyle w:val="Code"/>
              </w:rPr>
              <w:t>name</w:t>
            </w:r>
          </w:p>
        </w:tc>
        <w:tc>
          <w:tcPr>
            <w:tcW w:w="884" w:type="pct"/>
            <w:shd w:val="clear" w:color="auto" w:fill="auto"/>
          </w:tcPr>
          <w:p w14:paraId="09E28FBD" w14:textId="77777777" w:rsidR="008C710D" w:rsidRPr="00586B6B" w:rsidRDefault="008C710D" w:rsidP="006539B8">
            <w:pPr>
              <w:pStyle w:val="TAL"/>
              <w:rPr>
                <w:rStyle w:val="Datatypechar"/>
              </w:rPr>
            </w:pPr>
            <w:bookmarkStart w:id="793" w:name="_MCCTEMPBM_CRPT71130282___7"/>
            <w:r w:rsidRPr="00586B6B">
              <w:rPr>
                <w:rStyle w:val="Datatypechar"/>
              </w:rPr>
              <w:t>String</w:t>
            </w:r>
            <w:bookmarkEnd w:id="793"/>
          </w:p>
        </w:tc>
        <w:tc>
          <w:tcPr>
            <w:tcW w:w="663" w:type="pct"/>
          </w:tcPr>
          <w:p w14:paraId="53B0F9BC" w14:textId="77777777" w:rsidR="008C710D" w:rsidRPr="00586B6B" w:rsidRDefault="008C710D" w:rsidP="006539B8">
            <w:pPr>
              <w:pStyle w:val="TAC"/>
            </w:pPr>
            <w:r w:rsidRPr="00586B6B">
              <w:t>1..1</w:t>
            </w:r>
          </w:p>
        </w:tc>
        <w:tc>
          <w:tcPr>
            <w:tcW w:w="1911" w:type="pct"/>
            <w:shd w:val="clear" w:color="auto" w:fill="auto"/>
          </w:tcPr>
          <w:p w14:paraId="4769845A" w14:textId="77777777" w:rsidR="008C710D" w:rsidRPr="00586B6B" w:rsidRDefault="008C710D" w:rsidP="006539B8">
            <w:pPr>
              <w:pStyle w:val="TAL"/>
            </w:pPr>
            <w:r w:rsidRPr="00586B6B">
              <w:t>A name for this Content Hosting Configuration.</w:t>
            </w:r>
          </w:p>
        </w:tc>
      </w:tr>
      <w:tr w:rsidR="008C710D" w14:paraId="7F9F29D1"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5180F2E8" w14:textId="77777777" w:rsidR="008C710D" w:rsidRDefault="008C710D" w:rsidP="006539B8">
            <w:pPr>
              <w:pStyle w:val="TAL"/>
              <w:rPr>
                <w:rStyle w:val="Code"/>
                <w:lang w:val="en-US"/>
              </w:rPr>
            </w:pPr>
            <w:r>
              <w:rPr>
                <w:rStyle w:val="Code"/>
                <w:lang w:val="en-US"/>
              </w:rPr>
              <w:t>entryPointPath</w:t>
            </w:r>
          </w:p>
        </w:tc>
        <w:tc>
          <w:tcPr>
            <w:tcW w:w="884" w:type="pct"/>
            <w:tcBorders>
              <w:top w:val="single" w:sz="4" w:space="0" w:color="000000"/>
              <w:left w:val="single" w:sz="4" w:space="0" w:color="000000"/>
              <w:bottom w:val="single" w:sz="4" w:space="0" w:color="000000"/>
              <w:right w:val="single" w:sz="4" w:space="0" w:color="000000"/>
            </w:tcBorders>
          </w:tcPr>
          <w:p w14:paraId="5AF38439" w14:textId="77777777" w:rsidR="008C710D" w:rsidRDefault="008C710D" w:rsidP="006539B8">
            <w:pPr>
              <w:pStyle w:val="TAL"/>
              <w:rPr>
                <w:rStyle w:val="Datatypechar"/>
                <w:lang w:val="en-US"/>
              </w:rPr>
            </w:pPr>
            <w:r>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4B2465A8" w14:textId="77777777" w:rsidR="008C710D" w:rsidRDefault="008C710D" w:rsidP="006539B8">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E5CCDE6" w14:textId="77777777" w:rsidR="008C710D" w:rsidRPr="009128D9" w:rsidRDefault="008C710D" w:rsidP="006539B8">
            <w:pPr>
              <w:pStyle w:val="Codechar"/>
            </w:pPr>
            <w:r w:rsidRPr="009128D9">
              <w:t>An entry point for a single content item expressed as a relative path (i.e. without a scheme or any leading forward slash characters).</w:t>
            </w:r>
            <w:r>
              <w:t xml:space="preserve"> </w:t>
            </w:r>
            <w:r w:rsidRPr="009128D9">
              <w:t xml:space="preserve">The semantics of the entry point are dependent on the value of </w:t>
            </w:r>
            <w:r w:rsidRPr="009128D9">
              <w:rPr>
                <w:rStyle w:val="Code"/>
              </w:rPr>
              <w:t>ingestConfiguration.protocol</w:t>
            </w:r>
            <w:r w:rsidRPr="009128D9">
              <w:t>, as specified in clause 8.</w:t>
            </w:r>
          </w:p>
          <w:p w14:paraId="5953D1A9" w14:textId="77777777" w:rsidR="008C710D" w:rsidRDefault="008C710D" w:rsidP="006539B8">
            <w:pPr>
              <w:pStyle w:val="TALcontinuation"/>
              <w:spacing w:before="60"/>
              <w:rPr>
                <w:lang w:val="en-US"/>
              </w:rPr>
            </w:pPr>
            <w:r w:rsidRPr="009128D9">
              <w:t>If provided, the path shall be valid at reference point M2d when appended to the ingest base URL and at reference point M4d when appended to all distribution base URLs.</w:t>
            </w:r>
          </w:p>
        </w:tc>
      </w:tr>
      <w:tr w:rsidR="008C710D" w:rsidRPr="00586B6B" w14:paraId="45624B7F" w14:textId="77777777" w:rsidTr="006539B8">
        <w:tc>
          <w:tcPr>
            <w:tcW w:w="1542" w:type="pct"/>
            <w:shd w:val="clear" w:color="auto" w:fill="auto"/>
          </w:tcPr>
          <w:p w14:paraId="18142692" w14:textId="77777777" w:rsidR="008C710D" w:rsidRPr="00E97EAC" w:rsidRDefault="008C710D" w:rsidP="006539B8">
            <w:pPr>
              <w:pStyle w:val="TAL"/>
              <w:rPr>
                <w:rStyle w:val="Code"/>
              </w:rPr>
            </w:pPr>
            <w:r>
              <w:rPr>
                <w:rStyle w:val="Code"/>
              </w:rPr>
              <w:t>i</w:t>
            </w:r>
            <w:r w:rsidRPr="00E97EAC">
              <w:rPr>
                <w:rStyle w:val="Code"/>
              </w:rPr>
              <w:t>ngestConfiguration</w:t>
            </w:r>
          </w:p>
        </w:tc>
        <w:tc>
          <w:tcPr>
            <w:tcW w:w="884" w:type="pct"/>
            <w:shd w:val="clear" w:color="auto" w:fill="auto"/>
          </w:tcPr>
          <w:p w14:paraId="58187B64" w14:textId="77777777" w:rsidR="008C710D" w:rsidRPr="00586B6B" w:rsidRDefault="008C710D" w:rsidP="006539B8">
            <w:pPr>
              <w:pStyle w:val="TAL"/>
              <w:rPr>
                <w:rStyle w:val="Datatypechar"/>
              </w:rPr>
            </w:pPr>
            <w:bookmarkStart w:id="794" w:name="_MCCTEMPBM_CRPT71130283___7"/>
            <w:r w:rsidRPr="00586B6B">
              <w:rPr>
                <w:rStyle w:val="Datatypechar"/>
              </w:rPr>
              <w:t>Object</w:t>
            </w:r>
            <w:bookmarkEnd w:id="794"/>
          </w:p>
        </w:tc>
        <w:tc>
          <w:tcPr>
            <w:tcW w:w="663" w:type="pct"/>
          </w:tcPr>
          <w:p w14:paraId="3E4288B0" w14:textId="77777777" w:rsidR="008C710D" w:rsidRPr="00586B6B" w:rsidRDefault="008C710D" w:rsidP="006539B8">
            <w:pPr>
              <w:pStyle w:val="TAC"/>
            </w:pPr>
            <w:r w:rsidRPr="00586B6B">
              <w:t>1..1</w:t>
            </w:r>
          </w:p>
        </w:tc>
        <w:tc>
          <w:tcPr>
            <w:tcW w:w="1911" w:type="pct"/>
            <w:shd w:val="clear" w:color="auto" w:fill="auto"/>
          </w:tcPr>
          <w:p w14:paraId="1982AE38" w14:textId="77777777" w:rsidR="008C710D" w:rsidRPr="00586B6B" w:rsidRDefault="008C710D" w:rsidP="006539B8">
            <w:pPr>
              <w:pStyle w:val="TAL"/>
            </w:pPr>
            <w:r w:rsidRPr="00586B6B">
              <w:t>Describes the 5GMSd Application Provider's origin server from which media resources will be ingested via interface M2d.</w:t>
            </w:r>
          </w:p>
        </w:tc>
      </w:tr>
      <w:tr w:rsidR="008C710D" w:rsidRPr="00586B6B" w14:paraId="3CDE1E52" w14:textId="77777777" w:rsidTr="006539B8">
        <w:tc>
          <w:tcPr>
            <w:tcW w:w="1542" w:type="pct"/>
            <w:shd w:val="clear" w:color="auto" w:fill="auto"/>
          </w:tcPr>
          <w:p w14:paraId="66F726F8" w14:textId="77777777" w:rsidR="008C710D" w:rsidRPr="00E97347" w:rsidRDefault="008C710D" w:rsidP="006539B8">
            <w:pPr>
              <w:pStyle w:val="Codechar"/>
              <w:rPr>
                <w:rStyle w:val="Code"/>
              </w:rPr>
            </w:pPr>
            <w:r w:rsidRPr="00E97EAC">
              <w:rPr>
                <w:rStyle w:val="Code"/>
              </w:rPr>
              <w:tab/>
            </w:r>
            <w:r w:rsidRPr="00E97347">
              <w:rPr>
                <w:rStyle w:val="Code"/>
              </w:rPr>
              <w:t>pull</w:t>
            </w:r>
          </w:p>
        </w:tc>
        <w:tc>
          <w:tcPr>
            <w:tcW w:w="884" w:type="pct"/>
            <w:shd w:val="clear" w:color="auto" w:fill="auto"/>
          </w:tcPr>
          <w:p w14:paraId="329EDE26" w14:textId="77777777" w:rsidR="008C710D" w:rsidRPr="00586B6B" w:rsidRDefault="008C710D" w:rsidP="006539B8">
            <w:pPr>
              <w:pStyle w:val="TAL"/>
              <w:rPr>
                <w:rStyle w:val="Datatypechar"/>
              </w:rPr>
            </w:pPr>
            <w:bookmarkStart w:id="795" w:name="_MCCTEMPBM_CRPT71130285___7"/>
            <w:r w:rsidRPr="00586B6B">
              <w:rPr>
                <w:rStyle w:val="Datatypechar"/>
              </w:rPr>
              <w:t>Boolean</w:t>
            </w:r>
            <w:bookmarkEnd w:id="795"/>
          </w:p>
        </w:tc>
        <w:tc>
          <w:tcPr>
            <w:tcW w:w="663" w:type="pct"/>
          </w:tcPr>
          <w:p w14:paraId="13BD1A6B" w14:textId="77777777" w:rsidR="008C710D" w:rsidRPr="00586B6B" w:rsidRDefault="008C710D" w:rsidP="006539B8">
            <w:pPr>
              <w:pStyle w:val="TAC"/>
            </w:pPr>
            <w:r w:rsidRPr="00586B6B">
              <w:t>1..1</w:t>
            </w:r>
          </w:p>
        </w:tc>
        <w:tc>
          <w:tcPr>
            <w:tcW w:w="1911" w:type="pct"/>
            <w:shd w:val="clear" w:color="auto" w:fill="auto"/>
          </w:tcPr>
          <w:p w14:paraId="58AB40B4" w14:textId="77777777" w:rsidR="008C710D" w:rsidRPr="00586B6B" w:rsidRDefault="008C710D" w:rsidP="006539B8">
            <w:pPr>
              <w:pStyle w:val="TAL"/>
            </w:pPr>
            <w:r w:rsidRPr="00586B6B">
              <w:t>Indicates whether to the 5GMSd AS shall use Pull or Push for ingesting the content.</w:t>
            </w:r>
          </w:p>
        </w:tc>
      </w:tr>
      <w:tr w:rsidR="008C710D" w:rsidRPr="00586B6B" w14:paraId="36C8EFDE" w14:textId="77777777" w:rsidTr="006539B8">
        <w:tc>
          <w:tcPr>
            <w:tcW w:w="1542" w:type="pct"/>
            <w:shd w:val="clear" w:color="auto" w:fill="auto"/>
          </w:tcPr>
          <w:p w14:paraId="303DFCF7" w14:textId="77777777" w:rsidR="008C710D" w:rsidRPr="00E97EAC" w:rsidRDefault="008C710D" w:rsidP="006539B8">
            <w:pPr>
              <w:pStyle w:val="TAL"/>
              <w:rPr>
                <w:rStyle w:val="Code"/>
              </w:rPr>
            </w:pPr>
            <w:r w:rsidRPr="00E97EAC">
              <w:rPr>
                <w:rStyle w:val="Code"/>
              </w:rPr>
              <w:tab/>
              <w:t>protocol</w:t>
            </w:r>
          </w:p>
        </w:tc>
        <w:tc>
          <w:tcPr>
            <w:tcW w:w="884" w:type="pct"/>
            <w:shd w:val="clear" w:color="auto" w:fill="auto"/>
          </w:tcPr>
          <w:p w14:paraId="551E6D04" w14:textId="77777777" w:rsidR="008C710D" w:rsidRPr="00586B6B" w:rsidRDefault="008C710D" w:rsidP="006539B8">
            <w:pPr>
              <w:pStyle w:val="TAL"/>
              <w:rPr>
                <w:rStyle w:val="Datatypechar"/>
              </w:rPr>
            </w:pPr>
            <w:bookmarkStart w:id="796" w:name="_MCCTEMPBM_CRPT71130286___7"/>
            <w:r>
              <w:rPr>
                <w:rStyle w:val="Datatypechar"/>
              </w:rPr>
              <w:t>Uri</w:t>
            </w:r>
            <w:bookmarkEnd w:id="796"/>
          </w:p>
        </w:tc>
        <w:tc>
          <w:tcPr>
            <w:tcW w:w="663" w:type="pct"/>
          </w:tcPr>
          <w:p w14:paraId="0B4911C4" w14:textId="77777777" w:rsidR="008C710D" w:rsidRPr="00586B6B" w:rsidRDefault="008C710D" w:rsidP="006539B8">
            <w:pPr>
              <w:pStyle w:val="TAC"/>
            </w:pPr>
            <w:r w:rsidRPr="00586B6B">
              <w:t>1..1</w:t>
            </w:r>
          </w:p>
        </w:tc>
        <w:tc>
          <w:tcPr>
            <w:tcW w:w="1911" w:type="pct"/>
            <w:shd w:val="clear" w:color="auto" w:fill="auto"/>
          </w:tcPr>
          <w:p w14:paraId="0D3B417B" w14:textId="77777777" w:rsidR="008C710D" w:rsidRPr="00586B6B" w:rsidRDefault="008C710D" w:rsidP="006539B8">
            <w:pPr>
              <w:pStyle w:val="TAL"/>
            </w:pPr>
            <w:r w:rsidRPr="00586B6B">
              <w:t xml:space="preserve">A fully-qualified term identifier allocated in the name space </w:t>
            </w:r>
            <w:r w:rsidRPr="00D41AA2">
              <w:rPr>
                <w:rStyle w:val="Code"/>
              </w:rPr>
              <w:t>urn:3gpp:5gms:content-protocol</w:t>
            </w:r>
            <w:r w:rsidRPr="00586B6B">
              <w:t xml:space="preserve"> that identifies the content ingest protocol.</w:t>
            </w:r>
          </w:p>
          <w:p w14:paraId="354BC4C8" w14:textId="77777777" w:rsidR="008C710D" w:rsidRPr="00586B6B" w:rsidRDefault="008C710D" w:rsidP="006539B8">
            <w:pPr>
              <w:pStyle w:val="TALcontinuation"/>
              <w:spacing w:before="60"/>
            </w:pPr>
            <w:r w:rsidRPr="00586B6B">
              <w:t>The set of supported protocols is defined in clause 8.</w:t>
            </w:r>
          </w:p>
        </w:tc>
      </w:tr>
      <w:tr w:rsidR="008C710D" w14:paraId="20405322"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55A6EEDD" w14:textId="77777777" w:rsidR="008C710D" w:rsidRDefault="008C710D" w:rsidP="006539B8">
            <w:pPr>
              <w:pStyle w:val="TAL"/>
              <w:keepNext w:val="0"/>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00267E9D" w14:textId="77777777" w:rsidR="008C710D" w:rsidRDefault="008C710D" w:rsidP="006539B8">
            <w:pPr>
              <w:pStyle w:val="TAL"/>
              <w:keepNext w:val="0"/>
              <w:rPr>
                <w:rStyle w:val="Datatypechar"/>
                <w:lang w:val="en-US"/>
              </w:rPr>
            </w:pPr>
            <w:r>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FD3F6D8" w14:textId="77777777" w:rsidR="008C710D" w:rsidDel="00CB2A19" w:rsidRDefault="008C710D" w:rsidP="006539B8">
            <w:pPr>
              <w:pStyle w:val="TAC"/>
              <w:keepNext w:val="0"/>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61B1A3F2" w14:textId="77777777" w:rsidR="008C710D" w:rsidRDefault="008C710D" w:rsidP="006539B8">
            <w:pPr>
              <w:pStyle w:val="Codechar"/>
              <w:keepNext w:val="0"/>
              <w:rPr>
                <w:lang w:val="en-US"/>
              </w:rPr>
            </w:pPr>
            <w:r>
              <w:rPr>
                <w:lang w:val="en-US"/>
              </w:rPr>
              <w:t>A base URL (i.e. one that includes a scheme, authority and, optionally, path segments) from which content is ingested at reference point M2d for this ingest configuration.</w:t>
            </w:r>
          </w:p>
          <w:p w14:paraId="76EB5D38" w14:textId="77777777" w:rsidR="008C710D" w:rsidRDefault="008C710D" w:rsidP="006539B8">
            <w:pPr>
              <w:pStyle w:val="TALcontinuation"/>
              <w:spacing w:before="60"/>
              <w:rPr>
                <w:lang w:val="en-US"/>
              </w:rPr>
            </w:pPr>
            <w:r>
              <w:rPr>
                <w:lang w:val="en-US"/>
              </w:rPr>
              <w:t>In the case of Pull-based content ingest (</w:t>
            </w:r>
            <w:r>
              <w:rPr>
                <w:rStyle w:val="Code"/>
                <w:lang w:val="en-US"/>
              </w:rPr>
              <w:t>pull</w:t>
            </w:r>
            <w:r>
              <w:rPr>
                <w:lang w:val="en-US"/>
              </w:rPr>
              <w:t xml:space="preserve"> flag is set to </w:t>
            </w:r>
            <w:r>
              <w:rPr>
                <w:rStyle w:val="Code"/>
                <w:lang w:val="en-US"/>
              </w:rPr>
              <w:t>True</w:t>
            </w:r>
            <w:r>
              <w:rPr>
                <w:lang w:val="en-US"/>
              </w:rPr>
              <w:t xml:space="preserve">), </w:t>
            </w:r>
            <w:r>
              <w:t xml:space="preserve">the base URL </w:t>
            </w:r>
            <w:r>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3E64132C" w14:textId="77777777" w:rsidR="008C710D" w:rsidRDefault="008C710D" w:rsidP="006539B8">
            <w:pPr>
              <w:pStyle w:val="TALcontinuation"/>
              <w:keepLines w:val="0"/>
              <w:spacing w:before="60"/>
              <w:rPr>
                <w:lang w:val="en-US"/>
              </w:rPr>
            </w:pPr>
            <w:r>
              <w:rPr>
                <w:lang w:val="en-US"/>
              </w:rPr>
              <w:t>In the case of Push-based content ingest (</w:t>
            </w:r>
            <w:r>
              <w:rPr>
                <w:rStyle w:val="Code"/>
                <w:lang w:val="en-US"/>
              </w:rPr>
              <w:t>pull</w:t>
            </w:r>
            <w:r>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8C710D" w:rsidRPr="00586B6B" w14:paraId="59BD191C" w14:textId="77777777" w:rsidTr="006539B8">
        <w:tc>
          <w:tcPr>
            <w:tcW w:w="1542" w:type="pct"/>
            <w:shd w:val="clear" w:color="auto" w:fill="auto"/>
          </w:tcPr>
          <w:p w14:paraId="5EC1F227" w14:textId="77777777" w:rsidR="008C710D" w:rsidRPr="00E97EAC" w:rsidRDefault="008C710D" w:rsidP="006539B8">
            <w:pPr>
              <w:pStyle w:val="TAL"/>
              <w:rPr>
                <w:rStyle w:val="Code"/>
              </w:rPr>
            </w:pPr>
            <w:r>
              <w:rPr>
                <w:rStyle w:val="Code"/>
              </w:rPr>
              <w:t>d</w:t>
            </w:r>
            <w:r w:rsidRPr="00E97EAC">
              <w:rPr>
                <w:rStyle w:val="Code"/>
              </w:rPr>
              <w:t>istributionConfigurations</w:t>
            </w:r>
          </w:p>
        </w:tc>
        <w:tc>
          <w:tcPr>
            <w:tcW w:w="884" w:type="pct"/>
            <w:shd w:val="clear" w:color="auto" w:fill="auto"/>
          </w:tcPr>
          <w:p w14:paraId="5173A1DA" w14:textId="77777777" w:rsidR="008C710D" w:rsidRPr="00586B6B" w:rsidRDefault="008C710D" w:rsidP="006539B8">
            <w:pPr>
              <w:pStyle w:val="TAL"/>
              <w:rPr>
                <w:rStyle w:val="Datatypechar"/>
              </w:rPr>
            </w:pPr>
            <w:bookmarkStart w:id="797" w:name="_MCCTEMPBM_CRPT71130288___7"/>
            <w:r>
              <w:rPr>
                <w:rStyle w:val="Datatypechar"/>
              </w:rPr>
              <w:t>A</w:t>
            </w:r>
            <w:r w:rsidRPr="00586B6B">
              <w:rPr>
                <w:rStyle w:val="Datatypechar"/>
              </w:rPr>
              <w:t>rray(Object)</w:t>
            </w:r>
            <w:bookmarkEnd w:id="797"/>
          </w:p>
        </w:tc>
        <w:tc>
          <w:tcPr>
            <w:tcW w:w="663" w:type="pct"/>
          </w:tcPr>
          <w:p w14:paraId="5C15004F" w14:textId="77777777" w:rsidR="008C710D" w:rsidRPr="00586B6B" w:rsidRDefault="008C710D" w:rsidP="006539B8">
            <w:pPr>
              <w:pStyle w:val="TAC"/>
            </w:pPr>
            <w:r w:rsidRPr="00586B6B">
              <w:t>1..</w:t>
            </w:r>
            <w:r>
              <w:t>1</w:t>
            </w:r>
          </w:p>
        </w:tc>
        <w:tc>
          <w:tcPr>
            <w:tcW w:w="1911" w:type="pct"/>
            <w:shd w:val="clear" w:color="auto" w:fill="auto"/>
          </w:tcPr>
          <w:p w14:paraId="2CB9C7EB" w14:textId="77777777" w:rsidR="008C710D" w:rsidRPr="00586B6B" w:rsidRDefault="008C710D" w:rsidP="006539B8">
            <w:pPr>
              <w:pStyle w:val="TAL"/>
            </w:pPr>
            <w:r w:rsidRPr="00586B6B">
              <w:t>Specifies the distribution method and configuration for the ingested content.</w:t>
            </w:r>
          </w:p>
          <w:p w14:paraId="6E374774" w14:textId="77777777" w:rsidR="008C710D" w:rsidRPr="00586B6B" w:rsidRDefault="008C710D" w:rsidP="006539B8">
            <w:pPr>
              <w:pStyle w:val="TAL"/>
            </w:pPr>
            <w:r w:rsidRPr="00586B6B">
              <w:t>More than one distribution may be configured for the ingested content, e.g. to offer different distribution configurations such as DASH and HLS.</w:t>
            </w:r>
          </w:p>
        </w:tc>
      </w:tr>
      <w:tr w:rsidR="008C710D" w:rsidRPr="00586B6B" w14:paraId="3361D61B" w14:textId="77777777" w:rsidTr="006539B8">
        <w:tc>
          <w:tcPr>
            <w:tcW w:w="1542" w:type="pct"/>
            <w:shd w:val="clear" w:color="auto" w:fill="auto"/>
          </w:tcPr>
          <w:p w14:paraId="46793DA2" w14:textId="77777777" w:rsidR="008C710D" w:rsidRPr="00E97EAC" w:rsidRDefault="008C710D" w:rsidP="006539B8">
            <w:pPr>
              <w:pStyle w:val="TAL"/>
              <w:rPr>
                <w:rStyle w:val="Code"/>
              </w:rPr>
            </w:pPr>
            <w:r>
              <w:rPr>
                <w:rStyle w:val="Code"/>
              </w:rPr>
              <w:tab/>
            </w:r>
            <w:r w:rsidRPr="00E97EAC">
              <w:rPr>
                <w:rStyle w:val="Code"/>
              </w:rPr>
              <w:t>contentPreparationTemplateId</w:t>
            </w:r>
          </w:p>
        </w:tc>
        <w:tc>
          <w:tcPr>
            <w:tcW w:w="884" w:type="pct"/>
            <w:shd w:val="clear" w:color="auto" w:fill="auto"/>
          </w:tcPr>
          <w:p w14:paraId="343E505C" w14:textId="77777777" w:rsidR="008C710D" w:rsidRPr="00586B6B" w:rsidRDefault="008C710D" w:rsidP="006539B8">
            <w:pPr>
              <w:pStyle w:val="TAL"/>
              <w:rPr>
                <w:rStyle w:val="Datatypechar"/>
              </w:rPr>
            </w:pPr>
            <w:bookmarkStart w:id="798" w:name="_MCCTEMPBM_CRPT71130289___7"/>
            <w:r>
              <w:rPr>
                <w:rStyle w:val="Datatypechar"/>
              </w:rPr>
              <w:t>ResourceId</w:t>
            </w:r>
            <w:bookmarkEnd w:id="798"/>
          </w:p>
        </w:tc>
        <w:tc>
          <w:tcPr>
            <w:tcW w:w="663" w:type="pct"/>
          </w:tcPr>
          <w:p w14:paraId="559DB176" w14:textId="77777777" w:rsidR="008C710D" w:rsidRPr="00586B6B" w:rsidRDefault="008C710D" w:rsidP="006539B8">
            <w:pPr>
              <w:pStyle w:val="TAC"/>
            </w:pPr>
            <w:r w:rsidRPr="00586B6B">
              <w:t>0..1</w:t>
            </w:r>
          </w:p>
        </w:tc>
        <w:tc>
          <w:tcPr>
            <w:tcW w:w="1911" w:type="pct"/>
            <w:shd w:val="clear" w:color="auto" w:fill="auto"/>
          </w:tcPr>
          <w:p w14:paraId="1DADE61E" w14:textId="77777777" w:rsidR="008C710D" w:rsidRPr="00586B6B" w:rsidRDefault="008C710D" w:rsidP="006539B8">
            <w:pPr>
              <w:pStyle w:val="TAL"/>
            </w:pPr>
            <w:r w:rsidRPr="00586B6B">
              <w:t>Indicates that content preparation prior to distribution is requested by the 5GMSd Application Provider. It identifies the Content Preparation Template that shall be used as defined in clause 7.4</w:t>
            </w:r>
            <w:r>
              <w:t>.</w:t>
            </w:r>
          </w:p>
        </w:tc>
      </w:tr>
      <w:tr w:rsidR="008C710D" w:rsidRPr="00586B6B" w14:paraId="7C0E89E9" w14:textId="77777777" w:rsidTr="006539B8">
        <w:tc>
          <w:tcPr>
            <w:tcW w:w="1542" w:type="pct"/>
            <w:shd w:val="clear" w:color="auto" w:fill="auto"/>
          </w:tcPr>
          <w:p w14:paraId="4B5F8F0B" w14:textId="77777777" w:rsidR="008C710D" w:rsidRDefault="008C710D" w:rsidP="006539B8">
            <w:pPr>
              <w:pStyle w:val="TAL"/>
              <w:rPr>
                <w:rStyle w:val="Code"/>
              </w:rPr>
            </w:pPr>
            <w:r>
              <w:rPr>
                <w:rStyle w:val="Code"/>
                <w:lang w:val="en-US"/>
              </w:rPr>
              <w:tab/>
              <w:t>supplementary‌Distribution‌Networks</w:t>
            </w:r>
          </w:p>
        </w:tc>
        <w:tc>
          <w:tcPr>
            <w:tcW w:w="884" w:type="pct"/>
            <w:shd w:val="clear" w:color="auto" w:fill="auto"/>
          </w:tcPr>
          <w:p w14:paraId="2BFF6C8B" w14:textId="77777777" w:rsidR="008C710D" w:rsidRDefault="008C710D" w:rsidP="006539B8">
            <w:pPr>
              <w:pStyle w:val="TAL"/>
              <w:rPr>
                <w:rStyle w:val="Datatypechar"/>
              </w:rPr>
            </w:pPr>
            <w:bookmarkStart w:id="799" w:name="_MCCTEMPBM_CRPT71130290___7"/>
            <w:r>
              <w:rPr>
                <w:rStyle w:val="Datatypechar"/>
                <w:lang w:val="en-US"/>
              </w:rPr>
              <w:t>Array(&lt;Distribution‌NetworkT</w:t>
            </w:r>
            <w:r>
              <w:rPr>
                <w:rStyle w:val="Datatypechar"/>
              </w:rPr>
              <w:t>ype, DistributionMode&gt;</w:t>
            </w:r>
            <w:bookmarkEnd w:id="799"/>
          </w:p>
        </w:tc>
        <w:tc>
          <w:tcPr>
            <w:tcW w:w="663" w:type="pct"/>
          </w:tcPr>
          <w:p w14:paraId="00F3D848" w14:textId="77777777" w:rsidR="008C710D" w:rsidRPr="00586B6B" w:rsidRDefault="008C710D" w:rsidP="006539B8">
            <w:pPr>
              <w:pStyle w:val="TAC"/>
            </w:pPr>
            <w:r>
              <w:rPr>
                <w:lang w:val="en-US"/>
              </w:rPr>
              <w:t>0..1</w:t>
            </w:r>
          </w:p>
        </w:tc>
        <w:tc>
          <w:tcPr>
            <w:tcW w:w="1911" w:type="pct"/>
            <w:shd w:val="clear" w:color="auto" w:fill="auto"/>
          </w:tcPr>
          <w:p w14:paraId="25BCF615" w14:textId="77777777" w:rsidR="008C710D" w:rsidRDefault="008C710D" w:rsidP="006539B8">
            <w:pPr>
              <w:pStyle w:val="TAL"/>
              <w:rPr>
                <w:lang w:val="en-US"/>
              </w:rPr>
            </w:pPr>
            <w:r>
              <w:rPr>
                <w:lang w:val="en-US"/>
              </w:rPr>
              <w:t>Specifies that the content for this distribution configuration is to be distributed via one of more supplementary networks. Each member of the array is a duple mapping a type of distribution network to a mode of distribution.</w:t>
            </w:r>
          </w:p>
          <w:p w14:paraId="5D3958BF" w14:textId="77777777" w:rsidR="008C710D" w:rsidRPr="00586B6B" w:rsidRDefault="008C710D" w:rsidP="006539B8">
            <w:pPr>
              <w:pStyle w:val="TALcontinuation"/>
              <w:spacing w:before="60"/>
            </w:pPr>
            <w:r>
              <w:rPr>
                <w:lang w:val="en-US"/>
              </w:rPr>
              <w:t xml:space="preserve">The same </w:t>
            </w:r>
            <w:r w:rsidRPr="00A87A8A">
              <w:rPr>
                <w:rStyle w:val="Code"/>
              </w:rPr>
              <w:t>DistributionNetworkType</w:t>
            </w:r>
            <w:r>
              <w:rPr>
                <w:lang w:val="en-US"/>
              </w:rPr>
              <w:t xml:space="preserve"> value shall appear at most once in the array.</w:t>
            </w:r>
          </w:p>
        </w:tc>
      </w:tr>
      <w:tr w:rsidR="008C710D" w:rsidRPr="00586B6B" w14:paraId="3ADB4934" w14:textId="77777777" w:rsidTr="006539B8">
        <w:tc>
          <w:tcPr>
            <w:tcW w:w="1542" w:type="pct"/>
            <w:shd w:val="clear" w:color="auto" w:fill="auto"/>
          </w:tcPr>
          <w:p w14:paraId="54CDB52A" w14:textId="77777777" w:rsidR="008C710D" w:rsidRPr="00E97EAC" w:rsidRDefault="008C710D" w:rsidP="006539B8">
            <w:pPr>
              <w:pStyle w:val="TAL"/>
              <w:rPr>
                <w:rStyle w:val="Code"/>
              </w:rPr>
            </w:pPr>
            <w:r>
              <w:rPr>
                <w:rStyle w:val="Code"/>
              </w:rPr>
              <w:tab/>
            </w:r>
            <w:r w:rsidRPr="00E97EAC">
              <w:rPr>
                <w:rStyle w:val="Code"/>
              </w:rPr>
              <w:t>canonicalDomainName</w:t>
            </w:r>
          </w:p>
        </w:tc>
        <w:tc>
          <w:tcPr>
            <w:tcW w:w="884" w:type="pct"/>
            <w:shd w:val="clear" w:color="auto" w:fill="auto"/>
          </w:tcPr>
          <w:p w14:paraId="72AC0078" w14:textId="77777777" w:rsidR="008C710D" w:rsidRPr="00586B6B" w:rsidRDefault="008C710D" w:rsidP="006539B8">
            <w:pPr>
              <w:pStyle w:val="TAL"/>
              <w:rPr>
                <w:rStyle w:val="Datatypechar"/>
              </w:rPr>
            </w:pPr>
            <w:bookmarkStart w:id="800" w:name="_MCCTEMPBM_CRPT71130291___7"/>
            <w:r w:rsidRPr="00586B6B">
              <w:rPr>
                <w:rStyle w:val="Datatypechar"/>
              </w:rPr>
              <w:t>String</w:t>
            </w:r>
            <w:bookmarkEnd w:id="800"/>
          </w:p>
        </w:tc>
        <w:tc>
          <w:tcPr>
            <w:tcW w:w="663" w:type="pct"/>
          </w:tcPr>
          <w:p w14:paraId="4B9AF13B" w14:textId="77777777" w:rsidR="008C710D" w:rsidRPr="00586B6B" w:rsidRDefault="008C710D" w:rsidP="006539B8">
            <w:pPr>
              <w:pStyle w:val="TAC"/>
            </w:pPr>
            <w:r>
              <w:t>0</w:t>
            </w:r>
            <w:r w:rsidRPr="00586B6B">
              <w:t>..1</w:t>
            </w:r>
          </w:p>
        </w:tc>
        <w:tc>
          <w:tcPr>
            <w:tcW w:w="1911" w:type="pct"/>
            <w:shd w:val="clear" w:color="auto" w:fill="auto"/>
          </w:tcPr>
          <w:p w14:paraId="1225452B" w14:textId="77777777" w:rsidR="008C710D" w:rsidRPr="00586B6B" w:rsidRDefault="008C710D" w:rsidP="006539B8">
            <w:pPr>
              <w:pStyle w:val="TAL"/>
            </w:pPr>
            <w:r w:rsidRPr="00586B6B">
              <w:t xml:space="preserve">All resources of the current distribution shall be accessible through this </w:t>
            </w:r>
            <w:r w:rsidRPr="00D41AA2">
              <w:rPr>
                <w:rStyle w:val="Code"/>
              </w:rPr>
              <w:t>default</w:t>
            </w:r>
            <w:r w:rsidRPr="00586B6B">
              <w:t xml:space="preserve"> F</w:t>
            </w:r>
            <w:r>
              <w:t xml:space="preserve">ully </w:t>
            </w:r>
            <w:r w:rsidRPr="00586B6B">
              <w:t>Q</w:t>
            </w:r>
            <w:r>
              <w:t xml:space="preserve">ualified </w:t>
            </w:r>
            <w:r w:rsidRPr="00586B6B">
              <w:t>D</w:t>
            </w:r>
            <w:r>
              <w:t xml:space="preserve">omain </w:t>
            </w:r>
            <w:r w:rsidRPr="00586B6B">
              <w:t>N</w:t>
            </w:r>
            <w:r>
              <w:t>ame</w:t>
            </w:r>
            <w:r w:rsidRPr="00586B6B">
              <w:t xml:space="preserve"> assigned by the 5GMSd AF.</w:t>
            </w:r>
          </w:p>
        </w:tc>
      </w:tr>
      <w:tr w:rsidR="008C710D" w:rsidRPr="00586B6B" w14:paraId="25BA93DA" w14:textId="77777777" w:rsidTr="006539B8">
        <w:tc>
          <w:tcPr>
            <w:tcW w:w="1542" w:type="pct"/>
            <w:shd w:val="clear" w:color="auto" w:fill="auto"/>
          </w:tcPr>
          <w:p w14:paraId="09942DC8" w14:textId="77777777" w:rsidR="008C710D" w:rsidRPr="00E97EAC" w:rsidRDefault="008C710D" w:rsidP="006539B8">
            <w:pPr>
              <w:pStyle w:val="TAL"/>
              <w:rPr>
                <w:rStyle w:val="Code"/>
              </w:rPr>
            </w:pPr>
            <w:r>
              <w:rPr>
                <w:rStyle w:val="Code"/>
              </w:rPr>
              <w:tab/>
            </w:r>
            <w:r w:rsidRPr="00E97EAC">
              <w:rPr>
                <w:rStyle w:val="Code"/>
              </w:rPr>
              <w:t>domainNameAlias</w:t>
            </w:r>
          </w:p>
        </w:tc>
        <w:tc>
          <w:tcPr>
            <w:tcW w:w="884" w:type="pct"/>
            <w:shd w:val="clear" w:color="auto" w:fill="auto"/>
          </w:tcPr>
          <w:p w14:paraId="14ACF5A0" w14:textId="77777777" w:rsidR="008C710D" w:rsidRPr="00586B6B" w:rsidRDefault="008C710D" w:rsidP="006539B8">
            <w:pPr>
              <w:pStyle w:val="TAL"/>
              <w:rPr>
                <w:rStyle w:val="Datatypechar"/>
              </w:rPr>
            </w:pPr>
            <w:bookmarkStart w:id="801" w:name="_MCCTEMPBM_CRPT71130292___7"/>
            <w:r w:rsidRPr="00586B6B">
              <w:rPr>
                <w:rStyle w:val="Datatypechar"/>
              </w:rPr>
              <w:t>String</w:t>
            </w:r>
            <w:bookmarkEnd w:id="801"/>
          </w:p>
        </w:tc>
        <w:tc>
          <w:tcPr>
            <w:tcW w:w="663" w:type="pct"/>
          </w:tcPr>
          <w:p w14:paraId="4A57B5CB" w14:textId="77777777" w:rsidR="008C710D" w:rsidRPr="00586B6B" w:rsidRDefault="008C710D" w:rsidP="006539B8">
            <w:pPr>
              <w:pStyle w:val="TAC"/>
            </w:pPr>
            <w:r>
              <w:t>0</w:t>
            </w:r>
            <w:r w:rsidRPr="00586B6B">
              <w:t>..1</w:t>
            </w:r>
          </w:p>
        </w:tc>
        <w:tc>
          <w:tcPr>
            <w:tcW w:w="1911" w:type="pct"/>
            <w:shd w:val="clear" w:color="auto" w:fill="auto"/>
          </w:tcPr>
          <w:p w14:paraId="21E60F34" w14:textId="77777777" w:rsidR="008C710D" w:rsidRPr="00586B6B" w:rsidRDefault="008C710D" w:rsidP="006539B8">
            <w:pPr>
              <w:pStyle w:val="TAL"/>
            </w:pPr>
            <w:r w:rsidRPr="00586B6B">
              <w:t xml:space="preserve">The 5GMSd Application Provider may assign another </w:t>
            </w:r>
            <w:r>
              <w:rPr>
                <w:rStyle w:val="TALChar"/>
              </w:rPr>
              <w:t>Fully-Qualified Domain Name</w:t>
            </w:r>
            <w:r w:rsidRPr="00586B6B">
              <w:t xml:space="preserve"> through which media resources are additionally accessible at M4d.</w:t>
            </w:r>
          </w:p>
          <w:p w14:paraId="11E20B4B" w14:textId="77777777" w:rsidR="008C710D" w:rsidRPr="00586B6B" w:rsidRDefault="008C710D" w:rsidP="006539B8">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27D80813" w14:textId="77777777" w:rsidR="008C710D" w:rsidRPr="00586B6B" w:rsidRDefault="008C710D" w:rsidP="006539B8">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8C710D" w14:paraId="48787306"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01C6C899" w14:textId="77777777" w:rsidR="008C710D" w:rsidRDefault="008C710D" w:rsidP="006539B8">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20A441D" w14:textId="77777777" w:rsidR="008C710D" w:rsidRDefault="008C710D" w:rsidP="006539B8">
            <w:pPr>
              <w:pStyle w:val="TAL"/>
              <w:rPr>
                <w:rStyle w:val="Datatypechar"/>
                <w:lang w:val="en-US"/>
              </w:rPr>
            </w:pPr>
            <w:r>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1EE3DEA9" w14:textId="77777777" w:rsidR="008C710D" w:rsidDel="00104A69" w:rsidRDefault="008C710D" w:rsidP="006539B8">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26E1C6DF" w14:textId="77777777" w:rsidR="008C710D" w:rsidRDefault="008C710D" w:rsidP="006539B8">
            <w:pPr>
              <w:pStyle w:val="TAL"/>
              <w:rPr>
                <w:lang w:val="en-US"/>
              </w:rPr>
            </w:pPr>
            <w:r>
              <w:rPr>
                <w:lang w:val="en-US"/>
              </w:rPr>
              <w:t>A base URL (i.e. one that includes a scheme, authority and, optionally, path segments) from which content is made available to 5GMS Clients at reference point M4d for this distribution configuration.</w:t>
            </w:r>
          </w:p>
          <w:p w14:paraId="3E972BCF" w14:textId="77777777" w:rsidR="008C710D" w:rsidRDefault="008C710D" w:rsidP="006539B8">
            <w:pPr>
              <w:pStyle w:val="TALcontinuation"/>
              <w:spacing w:before="60"/>
              <w:rPr>
                <w:lang w:val="en-US"/>
              </w:rPr>
            </w:pPr>
            <w:r>
              <w:rPr>
                <w:lang w:val="en-US"/>
              </w:rPr>
              <w:t>The value is chosen by the 5GMSd AF when the Content Hosting Configuration is provisioned. It is an error for the 5GMSd Application Provider to set this.</w:t>
            </w:r>
          </w:p>
        </w:tc>
      </w:tr>
      <w:tr w:rsidR="008C710D" w:rsidRPr="00586B6B" w14:paraId="6C472084" w14:textId="77777777" w:rsidTr="006539B8">
        <w:tc>
          <w:tcPr>
            <w:tcW w:w="1542" w:type="pct"/>
            <w:shd w:val="clear" w:color="auto" w:fill="auto"/>
          </w:tcPr>
          <w:p w14:paraId="4FE18A51" w14:textId="77777777" w:rsidR="008C710D" w:rsidRPr="00E97EAC" w:rsidRDefault="008C710D" w:rsidP="006539B8">
            <w:pPr>
              <w:pStyle w:val="TAL"/>
              <w:rPr>
                <w:rStyle w:val="Code"/>
              </w:rPr>
            </w:pPr>
            <w:r w:rsidRPr="00E97EAC">
              <w:rPr>
                <w:rStyle w:val="Code"/>
              </w:rPr>
              <w:tab/>
            </w:r>
            <w:r>
              <w:rPr>
                <w:rStyle w:val="Code"/>
              </w:rPr>
              <w:t>p</w:t>
            </w:r>
            <w:r w:rsidRPr="00E97EAC">
              <w:rPr>
                <w:rStyle w:val="Code"/>
              </w:rPr>
              <w:t>athRewriteRules</w:t>
            </w:r>
          </w:p>
        </w:tc>
        <w:tc>
          <w:tcPr>
            <w:tcW w:w="884" w:type="pct"/>
            <w:shd w:val="clear" w:color="auto" w:fill="auto"/>
          </w:tcPr>
          <w:p w14:paraId="1A8416CD" w14:textId="77777777" w:rsidR="008C710D" w:rsidRPr="00586B6B" w:rsidRDefault="008C710D" w:rsidP="006539B8">
            <w:pPr>
              <w:pStyle w:val="TAL"/>
              <w:rPr>
                <w:rStyle w:val="Datatypechar"/>
              </w:rPr>
            </w:pPr>
            <w:bookmarkStart w:id="802" w:name="_MCCTEMPBM_CRPT71130293___7"/>
            <w:r>
              <w:rPr>
                <w:rStyle w:val="Datatypechar"/>
              </w:rPr>
              <w:t>A</w:t>
            </w:r>
            <w:r w:rsidRPr="00586B6B">
              <w:rPr>
                <w:rStyle w:val="Datatypechar"/>
              </w:rPr>
              <w:t>rray(Object)</w:t>
            </w:r>
            <w:bookmarkEnd w:id="802"/>
          </w:p>
        </w:tc>
        <w:tc>
          <w:tcPr>
            <w:tcW w:w="663" w:type="pct"/>
          </w:tcPr>
          <w:p w14:paraId="586B73FD" w14:textId="77777777" w:rsidR="008C710D" w:rsidRPr="00586B6B" w:rsidRDefault="008C710D" w:rsidP="006539B8">
            <w:pPr>
              <w:pStyle w:val="TAC"/>
            </w:pPr>
            <w:r w:rsidRPr="00586B6B">
              <w:t>0..</w:t>
            </w:r>
            <w:r>
              <w:t>1</w:t>
            </w:r>
          </w:p>
        </w:tc>
        <w:tc>
          <w:tcPr>
            <w:tcW w:w="1911" w:type="pct"/>
            <w:shd w:val="clear" w:color="auto" w:fill="auto"/>
          </w:tcPr>
          <w:p w14:paraId="2D4D8F9F" w14:textId="77777777" w:rsidR="008C710D" w:rsidRPr="00586B6B" w:rsidRDefault="008C710D" w:rsidP="006539B8">
            <w:pPr>
              <w:pStyle w:val="TAL"/>
            </w:pPr>
            <w:r w:rsidRPr="00586B6B">
              <w:t>An ordered list of rules for rewriting the request URL paths of media resource requests handled by the 5GMSd AS.</w:t>
            </w:r>
          </w:p>
          <w:p w14:paraId="138B9105" w14:textId="77777777" w:rsidR="008C710D" w:rsidRPr="00586B6B" w:rsidRDefault="008C710D" w:rsidP="006539B8">
            <w:pPr>
              <w:pStyle w:val="TALcontinuation"/>
              <w:spacing w:before="60"/>
            </w:pPr>
            <w:r w:rsidRPr="00586B6B">
              <w:t>If multiple rules match a particular resource's path, only the first matching rule, in order of appearance in this array, shall be applied.</w:t>
            </w:r>
          </w:p>
        </w:tc>
      </w:tr>
      <w:tr w:rsidR="008C710D" w:rsidRPr="00586B6B" w14:paraId="65AA100B" w14:textId="77777777" w:rsidTr="006539B8">
        <w:tc>
          <w:tcPr>
            <w:tcW w:w="1542" w:type="pct"/>
            <w:shd w:val="clear" w:color="auto" w:fill="auto"/>
          </w:tcPr>
          <w:p w14:paraId="7FB74E87" w14:textId="77777777" w:rsidR="008C710D" w:rsidRPr="00E97EAC" w:rsidRDefault="008C710D" w:rsidP="006539B8">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364C8482" w14:textId="77777777" w:rsidR="008C710D" w:rsidRPr="00586B6B" w:rsidRDefault="008C710D" w:rsidP="006539B8">
            <w:pPr>
              <w:pStyle w:val="TAL"/>
              <w:rPr>
                <w:rStyle w:val="Datatypechar"/>
              </w:rPr>
            </w:pPr>
            <w:bookmarkStart w:id="803" w:name="_MCCTEMPBM_CRPT71130294___7"/>
            <w:r w:rsidRPr="00586B6B">
              <w:rPr>
                <w:rStyle w:val="Datatypechar"/>
              </w:rPr>
              <w:t>String</w:t>
            </w:r>
            <w:bookmarkEnd w:id="803"/>
          </w:p>
        </w:tc>
        <w:tc>
          <w:tcPr>
            <w:tcW w:w="663" w:type="pct"/>
          </w:tcPr>
          <w:p w14:paraId="3084459F" w14:textId="77777777" w:rsidR="008C710D" w:rsidRPr="00586B6B" w:rsidRDefault="008C710D" w:rsidP="006539B8">
            <w:pPr>
              <w:pStyle w:val="TAC"/>
            </w:pPr>
            <w:r w:rsidRPr="00586B6B">
              <w:t>1..1</w:t>
            </w:r>
          </w:p>
        </w:tc>
        <w:tc>
          <w:tcPr>
            <w:tcW w:w="1911" w:type="pct"/>
            <w:shd w:val="clear" w:color="auto" w:fill="auto"/>
          </w:tcPr>
          <w:p w14:paraId="5D6FA8CC" w14:textId="77777777" w:rsidR="008C710D" w:rsidRPr="00586B6B" w:rsidRDefault="008C710D" w:rsidP="006539B8">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1FAB7141" w14:textId="77777777" w:rsidR="008C710D" w:rsidRPr="00586B6B" w:rsidRDefault="008C710D" w:rsidP="006539B8">
            <w:pPr>
              <w:pStyle w:val="TALcontinuation"/>
              <w:spacing w:before="60"/>
            </w:pPr>
            <w:r w:rsidRPr="00586B6B">
              <w:t>In the case of Pull-based ingest, the M4d download request path is used in the comparison.</w:t>
            </w:r>
          </w:p>
          <w:p w14:paraId="0F24879C" w14:textId="77777777" w:rsidR="008C710D" w:rsidRPr="00586B6B" w:rsidRDefault="008C710D" w:rsidP="006539B8">
            <w:pPr>
              <w:pStyle w:val="TALcontinuation"/>
              <w:spacing w:before="60"/>
            </w:pPr>
            <w:r w:rsidRPr="00586B6B">
              <w:t>In the case of Push-based ingest, the M2d upload request path is used in the comparison.</w:t>
            </w:r>
          </w:p>
          <w:p w14:paraId="0773199B" w14:textId="77777777" w:rsidR="008C710D" w:rsidRPr="00586B6B" w:rsidRDefault="008C710D" w:rsidP="006539B8">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8C710D" w:rsidRPr="00586B6B" w14:paraId="26614E7D" w14:textId="77777777" w:rsidTr="006539B8">
        <w:tc>
          <w:tcPr>
            <w:tcW w:w="1542" w:type="pct"/>
            <w:shd w:val="clear" w:color="auto" w:fill="auto"/>
          </w:tcPr>
          <w:p w14:paraId="483673CD" w14:textId="77777777" w:rsidR="008C710D" w:rsidRPr="00E97EAC" w:rsidRDefault="008C710D" w:rsidP="006539B8">
            <w:pPr>
              <w:pStyle w:val="TAL"/>
              <w:rPr>
                <w:rStyle w:val="Code"/>
              </w:rPr>
            </w:pPr>
            <w:r w:rsidRPr="00E97EAC">
              <w:rPr>
                <w:rStyle w:val="Code"/>
              </w:rPr>
              <w:tab/>
            </w:r>
            <w:r>
              <w:rPr>
                <w:rStyle w:val="Code"/>
              </w:rPr>
              <w:tab/>
            </w:r>
            <w:r w:rsidRPr="00E97EAC">
              <w:rPr>
                <w:rStyle w:val="Code"/>
              </w:rPr>
              <w:t>mappedPath</w:t>
            </w:r>
          </w:p>
        </w:tc>
        <w:tc>
          <w:tcPr>
            <w:tcW w:w="884" w:type="pct"/>
            <w:shd w:val="clear" w:color="auto" w:fill="auto"/>
          </w:tcPr>
          <w:p w14:paraId="6C055856" w14:textId="77777777" w:rsidR="008C710D" w:rsidRPr="00586B6B" w:rsidRDefault="008C710D" w:rsidP="006539B8">
            <w:pPr>
              <w:pStyle w:val="TAL"/>
              <w:rPr>
                <w:rStyle w:val="Datatypechar"/>
              </w:rPr>
            </w:pPr>
            <w:bookmarkStart w:id="804" w:name="_MCCTEMPBM_CRPT71130295___7"/>
            <w:r w:rsidRPr="00586B6B">
              <w:rPr>
                <w:rStyle w:val="Datatypechar"/>
              </w:rPr>
              <w:t>String</w:t>
            </w:r>
            <w:bookmarkEnd w:id="804"/>
          </w:p>
        </w:tc>
        <w:tc>
          <w:tcPr>
            <w:tcW w:w="663" w:type="pct"/>
          </w:tcPr>
          <w:p w14:paraId="241AC56B" w14:textId="77777777" w:rsidR="008C710D" w:rsidRPr="00586B6B" w:rsidRDefault="008C710D" w:rsidP="006539B8">
            <w:pPr>
              <w:pStyle w:val="TAC"/>
              <w:keepNext w:val="0"/>
            </w:pPr>
            <w:r w:rsidRPr="00586B6B">
              <w:t>1..1</w:t>
            </w:r>
          </w:p>
        </w:tc>
        <w:tc>
          <w:tcPr>
            <w:tcW w:w="1911" w:type="pct"/>
            <w:shd w:val="clear" w:color="auto" w:fill="auto"/>
          </w:tcPr>
          <w:p w14:paraId="32145C2F" w14:textId="77777777" w:rsidR="008C710D" w:rsidRPr="00586B6B" w:rsidRDefault="008C710D" w:rsidP="006539B8">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52214766" w14:textId="77777777" w:rsidR="008C710D" w:rsidRPr="00586B6B" w:rsidRDefault="008C710D" w:rsidP="006539B8">
            <w:pPr>
              <w:pStyle w:val="TALcontinuation"/>
              <w:spacing w:before="60"/>
            </w:pPr>
            <w:r w:rsidRPr="00586B6B">
              <w:t xml:space="preserve">In the case of Pull-based ingest, </w:t>
            </w:r>
            <w:r>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61BCE31A" w14:textId="77777777" w:rsidR="008C710D" w:rsidRPr="00586B6B" w:rsidRDefault="008C710D" w:rsidP="006539B8">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8C710D" w:rsidRPr="00586B6B" w14:paraId="10DD3D5F" w14:textId="77777777" w:rsidTr="006539B8">
        <w:tc>
          <w:tcPr>
            <w:tcW w:w="1542" w:type="pct"/>
            <w:shd w:val="clear" w:color="auto" w:fill="auto"/>
          </w:tcPr>
          <w:p w14:paraId="7E0CD66A" w14:textId="77777777" w:rsidR="008C710D" w:rsidRPr="00E97EAC" w:rsidRDefault="008C710D" w:rsidP="006539B8">
            <w:pPr>
              <w:pStyle w:val="TAL"/>
              <w:rPr>
                <w:rStyle w:val="Code"/>
              </w:rPr>
            </w:pPr>
            <w:r w:rsidRPr="00E97EAC">
              <w:rPr>
                <w:rStyle w:val="Code"/>
              </w:rPr>
              <w:tab/>
            </w:r>
            <w:r>
              <w:rPr>
                <w:rStyle w:val="Code"/>
              </w:rPr>
              <w:t>c</w:t>
            </w:r>
            <w:r w:rsidRPr="00E97EAC">
              <w:rPr>
                <w:rStyle w:val="Code"/>
              </w:rPr>
              <w:t>achingConfigurations</w:t>
            </w:r>
          </w:p>
        </w:tc>
        <w:tc>
          <w:tcPr>
            <w:tcW w:w="884" w:type="pct"/>
            <w:shd w:val="clear" w:color="auto" w:fill="auto"/>
          </w:tcPr>
          <w:p w14:paraId="4D8AABE0" w14:textId="77777777" w:rsidR="008C710D" w:rsidRPr="00586B6B" w:rsidRDefault="008C710D" w:rsidP="006539B8">
            <w:pPr>
              <w:pStyle w:val="TAL"/>
              <w:rPr>
                <w:rStyle w:val="Datatypechar"/>
              </w:rPr>
            </w:pPr>
            <w:bookmarkStart w:id="805" w:name="_MCCTEMPBM_CRPT71130296___7"/>
            <w:r w:rsidRPr="00586B6B">
              <w:rPr>
                <w:rStyle w:val="Datatypechar"/>
              </w:rPr>
              <w:t>Array(Object)</w:t>
            </w:r>
            <w:bookmarkEnd w:id="805"/>
          </w:p>
        </w:tc>
        <w:tc>
          <w:tcPr>
            <w:tcW w:w="663" w:type="pct"/>
          </w:tcPr>
          <w:p w14:paraId="5BF08485" w14:textId="77777777" w:rsidR="008C710D" w:rsidRPr="00586B6B" w:rsidRDefault="008C710D" w:rsidP="006539B8">
            <w:pPr>
              <w:pStyle w:val="TAC"/>
            </w:pPr>
            <w:r w:rsidRPr="00586B6B">
              <w:t>0..</w:t>
            </w:r>
            <w:r>
              <w:t>1</w:t>
            </w:r>
          </w:p>
        </w:tc>
        <w:tc>
          <w:tcPr>
            <w:tcW w:w="1911" w:type="pct"/>
            <w:shd w:val="clear" w:color="auto" w:fill="auto"/>
          </w:tcPr>
          <w:p w14:paraId="3518BB7B" w14:textId="77777777" w:rsidR="008C710D" w:rsidRPr="00586B6B" w:rsidRDefault="008C710D" w:rsidP="006539B8">
            <w:pPr>
              <w:pStyle w:val="TAL"/>
            </w:pPr>
            <w:r w:rsidRPr="00586B6B">
              <w:t>Defines a configuration of the 5GMSd AS cache for a matching subset of media resources ingested in relation to this Content Hosting Configuration.</w:t>
            </w:r>
          </w:p>
        </w:tc>
      </w:tr>
      <w:tr w:rsidR="008C710D" w:rsidRPr="00586B6B" w14:paraId="412B26C3" w14:textId="77777777" w:rsidTr="006539B8">
        <w:tc>
          <w:tcPr>
            <w:tcW w:w="1542" w:type="pct"/>
            <w:shd w:val="clear" w:color="auto" w:fill="auto"/>
          </w:tcPr>
          <w:p w14:paraId="12881744" w14:textId="77777777" w:rsidR="008C710D" w:rsidRPr="00E97EAC" w:rsidRDefault="008C710D" w:rsidP="006539B8">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09F1568F" w14:textId="77777777" w:rsidR="008C710D" w:rsidRPr="00586B6B" w:rsidRDefault="008C710D" w:rsidP="006539B8">
            <w:pPr>
              <w:pStyle w:val="TAL"/>
              <w:rPr>
                <w:rStyle w:val="Datatypechar"/>
              </w:rPr>
            </w:pPr>
            <w:bookmarkStart w:id="806" w:name="_MCCTEMPBM_CRPT71130297___7"/>
            <w:r w:rsidRPr="00586B6B">
              <w:rPr>
                <w:rStyle w:val="Datatypechar"/>
              </w:rPr>
              <w:t>String</w:t>
            </w:r>
            <w:bookmarkEnd w:id="806"/>
          </w:p>
        </w:tc>
        <w:tc>
          <w:tcPr>
            <w:tcW w:w="663" w:type="pct"/>
          </w:tcPr>
          <w:p w14:paraId="0A927109" w14:textId="77777777" w:rsidR="008C710D" w:rsidRPr="00586B6B" w:rsidRDefault="008C710D" w:rsidP="006539B8">
            <w:pPr>
              <w:pStyle w:val="TAC"/>
            </w:pPr>
            <w:r w:rsidRPr="00586B6B">
              <w:t>1..1</w:t>
            </w:r>
          </w:p>
        </w:tc>
        <w:tc>
          <w:tcPr>
            <w:tcW w:w="1911" w:type="pct"/>
            <w:shd w:val="clear" w:color="auto" w:fill="auto"/>
          </w:tcPr>
          <w:p w14:paraId="2F072BE1" w14:textId="77777777" w:rsidR="008C710D" w:rsidRPr="00586B6B" w:rsidRDefault="008C710D" w:rsidP="006539B8">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8C710D" w:rsidRPr="00586B6B" w14:paraId="76486146" w14:textId="77777777" w:rsidTr="006539B8">
        <w:tc>
          <w:tcPr>
            <w:tcW w:w="1542" w:type="pct"/>
            <w:shd w:val="clear" w:color="auto" w:fill="auto"/>
          </w:tcPr>
          <w:p w14:paraId="2F7AE061" w14:textId="77777777" w:rsidR="008C710D" w:rsidRPr="00E97EAC" w:rsidRDefault="008C710D" w:rsidP="006539B8">
            <w:pPr>
              <w:pStyle w:val="TAL"/>
              <w:rPr>
                <w:rStyle w:val="Code"/>
              </w:rPr>
            </w:pPr>
            <w:r w:rsidRPr="00E97EAC">
              <w:rPr>
                <w:rStyle w:val="Code"/>
              </w:rPr>
              <w:tab/>
            </w:r>
            <w:r>
              <w:rPr>
                <w:rStyle w:val="Code"/>
              </w:rPr>
              <w:tab/>
              <w:t>c</w:t>
            </w:r>
            <w:r w:rsidRPr="00E97EAC">
              <w:rPr>
                <w:rStyle w:val="Code"/>
              </w:rPr>
              <w:t>achingDirectives</w:t>
            </w:r>
          </w:p>
        </w:tc>
        <w:tc>
          <w:tcPr>
            <w:tcW w:w="884" w:type="pct"/>
            <w:shd w:val="clear" w:color="auto" w:fill="auto"/>
          </w:tcPr>
          <w:p w14:paraId="17FEC567" w14:textId="77777777" w:rsidR="008C710D" w:rsidRPr="00586B6B" w:rsidRDefault="008C710D" w:rsidP="006539B8">
            <w:pPr>
              <w:pStyle w:val="TAL"/>
              <w:rPr>
                <w:rStyle w:val="Datatypechar"/>
              </w:rPr>
            </w:pPr>
            <w:bookmarkStart w:id="807" w:name="_MCCTEMPBM_CRPT71130298___7"/>
            <w:r w:rsidRPr="00586B6B">
              <w:rPr>
                <w:rStyle w:val="Datatypechar"/>
              </w:rPr>
              <w:t>Object</w:t>
            </w:r>
            <w:bookmarkEnd w:id="807"/>
          </w:p>
        </w:tc>
        <w:tc>
          <w:tcPr>
            <w:tcW w:w="663" w:type="pct"/>
          </w:tcPr>
          <w:p w14:paraId="23E7C3EE" w14:textId="77777777" w:rsidR="008C710D" w:rsidRPr="00586B6B" w:rsidRDefault="008C710D" w:rsidP="006539B8">
            <w:pPr>
              <w:pStyle w:val="TAC"/>
            </w:pPr>
            <w:r w:rsidRPr="00586B6B">
              <w:t>1..1</w:t>
            </w:r>
          </w:p>
        </w:tc>
        <w:tc>
          <w:tcPr>
            <w:tcW w:w="1911" w:type="pct"/>
            <w:shd w:val="clear" w:color="auto" w:fill="auto"/>
          </w:tcPr>
          <w:p w14:paraId="0D544E31" w14:textId="77777777" w:rsidR="008C710D" w:rsidRPr="00586B6B" w:rsidRDefault="008C710D" w:rsidP="006539B8">
            <w:pPr>
              <w:pStyle w:val="TAL"/>
            </w:pPr>
            <w:r w:rsidRPr="00586B6B">
              <w:t xml:space="preserve">If a </w:t>
            </w:r>
            <w:r w:rsidRPr="00D41AA2">
              <w:rPr>
                <w:rStyle w:val="Code"/>
              </w:rPr>
              <w:t>urlPatternFilter</w:t>
            </w:r>
            <w:r w:rsidRPr="00586B6B">
              <w:t xml:space="preserve"> applies to a resource, then the provided </w:t>
            </w:r>
            <w:r>
              <w:rPr>
                <w:rStyle w:val="Code"/>
              </w:rPr>
              <w:t>c</w:t>
            </w:r>
            <w:r w:rsidRPr="00D41AA2">
              <w:rPr>
                <w:rStyle w:val="Code"/>
              </w:rPr>
              <w:t>achingDirectives</w:t>
            </w:r>
            <w:r w:rsidRPr="00586B6B">
              <w:t xml:space="preserve"> shall be applied by the 5GMSd AS at M4d, potentially overwriting any origin caching directives ingested at M2d.</w:t>
            </w:r>
          </w:p>
        </w:tc>
      </w:tr>
      <w:tr w:rsidR="008C710D" w:rsidRPr="00586B6B" w14:paraId="3312E6EB" w14:textId="77777777" w:rsidTr="006539B8">
        <w:tc>
          <w:tcPr>
            <w:tcW w:w="1542" w:type="pct"/>
            <w:shd w:val="clear" w:color="auto" w:fill="auto"/>
          </w:tcPr>
          <w:p w14:paraId="51C8B277" w14:textId="77777777" w:rsidR="008C710D" w:rsidRPr="00E97EAC" w:rsidRDefault="008C710D" w:rsidP="006539B8">
            <w:pPr>
              <w:pStyle w:val="TAL"/>
              <w:rPr>
                <w:rStyle w:val="Code"/>
              </w:rPr>
            </w:pPr>
            <w:r w:rsidRPr="00E97EAC">
              <w:rPr>
                <w:rStyle w:val="Code"/>
              </w:rPr>
              <w:tab/>
            </w:r>
            <w:r>
              <w:rPr>
                <w:rStyle w:val="Code"/>
              </w:rPr>
              <w:tab/>
            </w:r>
            <w:r>
              <w:rPr>
                <w:rStyle w:val="Code"/>
              </w:rPr>
              <w:tab/>
            </w:r>
            <w:r w:rsidRPr="00E97EAC">
              <w:rPr>
                <w:rStyle w:val="Code"/>
              </w:rPr>
              <w:t>statusCodeFilters</w:t>
            </w:r>
          </w:p>
        </w:tc>
        <w:tc>
          <w:tcPr>
            <w:tcW w:w="884" w:type="pct"/>
            <w:shd w:val="clear" w:color="auto" w:fill="auto"/>
          </w:tcPr>
          <w:p w14:paraId="1B7358C6" w14:textId="77777777" w:rsidR="008C710D" w:rsidRPr="00586B6B" w:rsidRDefault="008C710D" w:rsidP="006539B8">
            <w:pPr>
              <w:pStyle w:val="TAL"/>
              <w:rPr>
                <w:rStyle w:val="Datatypechar"/>
              </w:rPr>
            </w:pPr>
            <w:bookmarkStart w:id="808" w:name="_MCCTEMPBM_CRPT71130299___7"/>
            <w:r w:rsidRPr="00586B6B">
              <w:rPr>
                <w:rStyle w:val="Datatypechar"/>
              </w:rPr>
              <w:t>Array(Integer)</w:t>
            </w:r>
            <w:bookmarkEnd w:id="808"/>
          </w:p>
        </w:tc>
        <w:tc>
          <w:tcPr>
            <w:tcW w:w="663" w:type="pct"/>
          </w:tcPr>
          <w:p w14:paraId="332159BB" w14:textId="77777777" w:rsidR="008C710D" w:rsidRPr="00586B6B" w:rsidRDefault="008C710D" w:rsidP="006539B8">
            <w:pPr>
              <w:pStyle w:val="TAC"/>
            </w:pPr>
            <w:r w:rsidRPr="00586B6B">
              <w:t>0..</w:t>
            </w:r>
            <w:r>
              <w:t>1</w:t>
            </w:r>
          </w:p>
        </w:tc>
        <w:tc>
          <w:tcPr>
            <w:tcW w:w="1911" w:type="pct"/>
            <w:shd w:val="clear" w:color="auto" w:fill="auto"/>
          </w:tcPr>
          <w:p w14:paraId="217C1E72" w14:textId="77777777" w:rsidR="008C710D" w:rsidRPr="00586B6B" w:rsidRDefault="008C710D" w:rsidP="006539B8">
            <w:pPr>
              <w:pStyle w:val="TAL"/>
            </w:pPr>
            <w:r w:rsidRPr="00586B6B">
              <w:t xml:space="preserve">The set of HTTP origin response status codes to which these </w:t>
            </w:r>
            <w:r>
              <w:rPr>
                <w:rStyle w:val="Code"/>
              </w:rPr>
              <w:t>c</w:t>
            </w:r>
            <w:r w:rsidRPr="00D41AA2">
              <w:rPr>
                <w:rStyle w:val="Code"/>
              </w:rPr>
              <w:t>achingDirectives</w:t>
            </w:r>
            <w:r w:rsidRPr="00586B6B">
              <w:t xml:space="preserve"> apply. The filter shall be provided as a regular expression as specified in [5].</w:t>
            </w:r>
          </w:p>
          <w:p w14:paraId="31A8C824" w14:textId="77777777" w:rsidR="008C710D" w:rsidRPr="00586B6B" w:rsidRDefault="008C710D" w:rsidP="006539B8">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8C710D" w:rsidRPr="00586B6B" w14:paraId="1470BA75" w14:textId="77777777" w:rsidTr="006539B8">
        <w:tc>
          <w:tcPr>
            <w:tcW w:w="1542" w:type="pct"/>
            <w:shd w:val="clear" w:color="auto" w:fill="auto"/>
          </w:tcPr>
          <w:p w14:paraId="7731970A" w14:textId="77777777" w:rsidR="008C710D" w:rsidRPr="00E97EAC" w:rsidRDefault="008C710D" w:rsidP="006539B8">
            <w:pPr>
              <w:pStyle w:val="TAL"/>
              <w:rPr>
                <w:rStyle w:val="Code"/>
              </w:rPr>
            </w:pPr>
            <w:r w:rsidRPr="00E97EAC">
              <w:rPr>
                <w:rStyle w:val="Code"/>
              </w:rPr>
              <w:tab/>
            </w:r>
            <w:r>
              <w:rPr>
                <w:rStyle w:val="Code"/>
              </w:rPr>
              <w:tab/>
            </w:r>
            <w:r>
              <w:rPr>
                <w:rStyle w:val="Code"/>
              </w:rPr>
              <w:tab/>
            </w:r>
            <w:r w:rsidRPr="00E97EAC">
              <w:rPr>
                <w:rStyle w:val="Code"/>
              </w:rPr>
              <w:t>noCache</w:t>
            </w:r>
          </w:p>
        </w:tc>
        <w:tc>
          <w:tcPr>
            <w:tcW w:w="884" w:type="pct"/>
            <w:shd w:val="clear" w:color="auto" w:fill="auto"/>
          </w:tcPr>
          <w:p w14:paraId="447C5A63" w14:textId="77777777" w:rsidR="008C710D" w:rsidRPr="00586B6B" w:rsidRDefault="008C710D" w:rsidP="006539B8">
            <w:pPr>
              <w:pStyle w:val="TAL"/>
              <w:rPr>
                <w:rStyle w:val="Datatypechar"/>
              </w:rPr>
            </w:pPr>
            <w:bookmarkStart w:id="809" w:name="_MCCTEMPBM_CRPT71130300___7"/>
            <w:r w:rsidRPr="00586B6B">
              <w:rPr>
                <w:rStyle w:val="Datatypechar"/>
              </w:rPr>
              <w:t>Boolean</w:t>
            </w:r>
            <w:bookmarkEnd w:id="809"/>
          </w:p>
        </w:tc>
        <w:tc>
          <w:tcPr>
            <w:tcW w:w="663" w:type="pct"/>
          </w:tcPr>
          <w:p w14:paraId="71A45643" w14:textId="77777777" w:rsidR="008C710D" w:rsidRPr="00586B6B" w:rsidRDefault="008C710D" w:rsidP="006539B8">
            <w:pPr>
              <w:pStyle w:val="TAC"/>
            </w:pPr>
            <w:r w:rsidRPr="00586B6B">
              <w:t>1..1</w:t>
            </w:r>
          </w:p>
        </w:tc>
        <w:tc>
          <w:tcPr>
            <w:tcW w:w="1911" w:type="pct"/>
            <w:shd w:val="clear" w:color="auto" w:fill="auto"/>
          </w:tcPr>
          <w:p w14:paraId="488E416C" w14:textId="77777777" w:rsidR="008C710D" w:rsidRPr="00586B6B" w:rsidRDefault="008C710D" w:rsidP="006539B8">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8C710D" w:rsidRPr="00586B6B" w14:paraId="63ADDA1D" w14:textId="77777777" w:rsidTr="006539B8">
        <w:tc>
          <w:tcPr>
            <w:tcW w:w="1542" w:type="pct"/>
            <w:shd w:val="clear" w:color="auto" w:fill="auto"/>
          </w:tcPr>
          <w:p w14:paraId="43ADD566" w14:textId="77777777" w:rsidR="008C710D" w:rsidRPr="00E97EAC" w:rsidRDefault="008C710D" w:rsidP="00EC561D">
            <w:pPr>
              <w:pStyle w:val="TAL"/>
              <w:keepNext w:val="0"/>
              <w:rPr>
                <w:rStyle w:val="Code"/>
              </w:rPr>
            </w:pPr>
            <w:r w:rsidRPr="00E97EAC">
              <w:rPr>
                <w:rStyle w:val="Code"/>
              </w:rPr>
              <w:tab/>
            </w:r>
            <w:r>
              <w:rPr>
                <w:rStyle w:val="Code"/>
              </w:rPr>
              <w:tab/>
            </w:r>
            <w:r>
              <w:rPr>
                <w:rStyle w:val="Code"/>
              </w:rPr>
              <w:tab/>
            </w:r>
            <w:r w:rsidRPr="00E97EAC">
              <w:rPr>
                <w:rStyle w:val="Code"/>
              </w:rPr>
              <w:t>maxAge</w:t>
            </w:r>
          </w:p>
        </w:tc>
        <w:tc>
          <w:tcPr>
            <w:tcW w:w="884" w:type="pct"/>
            <w:shd w:val="clear" w:color="auto" w:fill="auto"/>
          </w:tcPr>
          <w:p w14:paraId="7EE07B0C" w14:textId="77777777" w:rsidR="008C710D" w:rsidRPr="00586B6B" w:rsidRDefault="008C710D" w:rsidP="00EC561D">
            <w:pPr>
              <w:pStyle w:val="TAL"/>
              <w:keepNext w:val="0"/>
              <w:rPr>
                <w:rStyle w:val="Datatypechar"/>
              </w:rPr>
            </w:pPr>
            <w:bookmarkStart w:id="810" w:name="_MCCTEMPBM_CRPT71130301___7"/>
            <w:r w:rsidRPr="00586B6B">
              <w:rPr>
                <w:rStyle w:val="Datatypechar"/>
              </w:rPr>
              <w:t>Integer</w:t>
            </w:r>
            <w:bookmarkEnd w:id="810"/>
          </w:p>
        </w:tc>
        <w:tc>
          <w:tcPr>
            <w:tcW w:w="663" w:type="pct"/>
          </w:tcPr>
          <w:p w14:paraId="04DD8921" w14:textId="77777777" w:rsidR="008C710D" w:rsidRPr="00586B6B" w:rsidRDefault="008C710D" w:rsidP="00EC561D">
            <w:pPr>
              <w:pStyle w:val="TAC"/>
              <w:keepNext w:val="0"/>
            </w:pPr>
            <w:r w:rsidRPr="00586B6B">
              <w:t>0..1</w:t>
            </w:r>
          </w:p>
        </w:tc>
        <w:tc>
          <w:tcPr>
            <w:tcW w:w="1911" w:type="pct"/>
            <w:shd w:val="clear" w:color="auto" w:fill="auto"/>
          </w:tcPr>
          <w:p w14:paraId="41E25D94" w14:textId="77777777" w:rsidR="008C710D" w:rsidRPr="00586B6B" w:rsidRDefault="008C710D" w:rsidP="00EC561D">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242CBF26" w14:textId="77777777" w:rsidR="008C710D" w:rsidRPr="00586B6B" w:rsidRDefault="008C710D" w:rsidP="00EC561D">
            <w:pPr>
              <w:pStyle w:val="TALcontinuation"/>
              <w:spacing w:before="60"/>
            </w:pPr>
            <w:r w:rsidRPr="00586B6B">
              <w:t>The time-to-live for a given media resource shall be calculated relative to the time it was ingested.</w:t>
            </w:r>
          </w:p>
        </w:tc>
      </w:tr>
      <w:tr w:rsidR="008C710D" w:rsidRPr="00586B6B" w14:paraId="7C557364" w14:textId="77777777" w:rsidTr="006539B8">
        <w:tc>
          <w:tcPr>
            <w:tcW w:w="1542" w:type="pct"/>
            <w:shd w:val="clear" w:color="auto" w:fill="auto"/>
          </w:tcPr>
          <w:p w14:paraId="1F95650D" w14:textId="77777777" w:rsidR="008C710D" w:rsidRPr="00E97EAC" w:rsidRDefault="008C710D" w:rsidP="006539B8">
            <w:pPr>
              <w:pStyle w:val="TAL"/>
              <w:rPr>
                <w:rStyle w:val="Code"/>
              </w:rPr>
            </w:pPr>
            <w:r w:rsidRPr="00E97EAC">
              <w:rPr>
                <w:rStyle w:val="Code"/>
              </w:rPr>
              <w:tab/>
            </w:r>
            <w:r>
              <w:rPr>
                <w:rStyle w:val="Code"/>
              </w:rPr>
              <w:t>g</w:t>
            </w:r>
            <w:r w:rsidRPr="00E97EAC">
              <w:rPr>
                <w:rStyle w:val="Code"/>
              </w:rPr>
              <w:t>eoFencing</w:t>
            </w:r>
          </w:p>
        </w:tc>
        <w:tc>
          <w:tcPr>
            <w:tcW w:w="884" w:type="pct"/>
            <w:shd w:val="clear" w:color="auto" w:fill="auto"/>
          </w:tcPr>
          <w:p w14:paraId="41526762" w14:textId="77777777" w:rsidR="008C710D" w:rsidRPr="00586B6B" w:rsidRDefault="008C710D" w:rsidP="006539B8">
            <w:pPr>
              <w:pStyle w:val="TAL"/>
              <w:rPr>
                <w:rStyle w:val="Datatypechar"/>
              </w:rPr>
            </w:pPr>
            <w:bookmarkStart w:id="811" w:name="_MCCTEMPBM_CRPT71130302___7"/>
            <w:r w:rsidRPr="00586B6B">
              <w:rPr>
                <w:rStyle w:val="Datatypechar"/>
              </w:rPr>
              <w:t>Object</w:t>
            </w:r>
            <w:bookmarkEnd w:id="811"/>
          </w:p>
        </w:tc>
        <w:tc>
          <w:tcPr>
            <w:tcW w:w="663" w:type="pct"/>
          </w:tcPr>
          <w:p w14:paraId="1154F545" w14:textId="77777777" w:rsidR="008C710D" w:rsidRPr="00586B6B" w:rsidRDefault="008C710D" w:rsidP="006539B8">
            <w:pPr>
              <w:pStyle w:val="TAC"/>
            </w:pPr>
            <w:r w:rsidRPr="00586B6B">
              <w:t>0..N</w:t>
            </w:r>
          </w:p>
        </w:tc>
        <w:tc>
          <w:tcPr>
            <w:tcW w:w="1911" w:type="pct"/>
            <w:shd w:val="clear" w:color="auto" w:fill="auto"/>
          </w:tcPr>
          <w:p w14:paraId="0352034E" w14:textId="77777777" w:rsidR="008C710D" w:rsidRPr="00586B6B" w:rsidRDefault="008C710D" w:rsidP="006539B8">
            <w:pPr>
              <w:pStyle w:val="TAL"/>
            </w:pPr>
            <w:r w:rsidRPr="00586B6B">
              <w:t>Limit access to the content to the indicated geographic areas.</w:t>
            </w:r>
          </w:p>
        </w:tc>
      </w:tr>
      <w:tr w:rsidR="008C710D" w:rsidRPr="00586B6B" w14:paraId="6B4E1FF8" w14:textId="77777777" w:rsidTr="006539B8">
        <w:tc>
          <w:tcPr>
            <w:tcW w:w="1542" w:type="pct"/>
            <w:shd w:val="clear" w:color="auto" w:fill="auto"/>
          </w:tcPr>
          <w:p w14:paraId="7538BC09" w14:textId="77777777" w:rsidR="008C710D" w:rsidRPr="00861E2A" w:rsidRDefault="008C710D" w:rsidP="006539B8">
            <w:pPr>
              <w:pStyle w:val="TAL"/>
              <w:rPr>
                <w:rStyle w:val="Code"/>
              </w:rPr>
            </w:pPr>
            <w:r w:rsidRPr="00E97EAC">
              <w:rPr>
                <w:rStyle w:val="Code"/>
              </w:rPr>
              <w:tab/>
            </w:r>
            <w:r w:rsidRPr="00E97EAC">
              <w:rPr>
                <w:rStyle w:val="Code"/>
              </w:rPr>
              <w:tab/>
              <w:t>locatorType</w:t>
            </w:r>
          </w:p>
        </w:tc>
        <w:tc>
          <w:tcPr>
            <w:tcW w:w="884" w:type="pct"/>
            <w:shd w:val="clear" w:color="auto" w:fill="auto"/>
          </w:tcPr>
          <w:p w14:paraId="1C92AE04" w14:textId="77777777" w:rsidR="008C710D" w:rsidRPr="00586B6B" w:rsidRDefault="008C710D" w:rsidP="006539B8">
            <w:pPr>
              <w:pStyle w:val="TAL"/>
              <w:rPr>
                <w:rStyle w:val="Datatypechar"/>
              </w:rPr>
            </w:pPr>
            <w:bookmarkStart w:id="812" w:name="_MCCTEMPBM_CRPT71130303___7"/>
            <w:r w:rsidRPr="00586B6B">
              <w:rPr>
                <w:rStyle w:val="Datatypechar"/>
              </w:rPr>
              <w:t>U</w:t>
            </w:r>
            <w:r>
              <w:rPr>
                <w:rStyle w:val="Datatypechar"/>
              </w:rPr>
              <w:t>ri</w:t>
            </w:r>
            <w:bookmarkEnd w:id="812"/>
          </w:p>
        </w:tc>
        <w:tc>
          <w:tcPr>
            <w:tcW w:w="663" w:type="pct"/>
          </w:tcPr>
          <w:p w14:paraId="422A95F6" w14:textId="77777777" w:rsidR="008C710D" w:rsidRPr="00586B6B" w:rsidRDefault="008C710D" w:rsidP="006539B8">
            <w:pPr>
              <w:pStyle w:val="TAC"/>
            </w:pPr>
            <w:r w:rsidRPr="00586B6B">
              <w:t>1..1</w:t>
            </w:r>
          </w:p>
        </w:tc>
        <w:tc>
          <w:tcPr>
            <w:tcW w:w="1911" w:type="pct"/>
            <w:shd w:val="clear" w:color="auto" w:fill="auto"/>
          </w:tcPr>
          <w:p w14:paraId="76C7D548" w14:textId="77777777" w:rsidR="008C710D" w:rsidRPr="00586B6B" w:rsidRDefault="008C710D" w:rsidP="00EC561D">
            <w:pPr>
              <w:pStyle w:val="TAL"/>
              <w:keepLines w:val="0"/>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8C710D" w:rsidRPr="00586B6B" w14:paraId="7E54D6B5" w14:textId="77777777" w:rsidTr="006539B8">
        <w:tc>
          <w:tcPr>
            <w:tcW w:w="1542" w:type="pct"/>
            <w:shd w:val="clear" w:color="auto" w:fill="auto"/>
          </w:tcPr>
          <w:p w14:paraId="2F2D4DD4" w14:textId="77777777" w:rsidR="008C710D" w:rsidRPr="00861E2A" w:rsidRDefault="008C710D" w:rsidP="006539B8">
            <w:pPr>
              <w:pStyle w:val="TAL"/>
              <w:rPr>
                <w:rStyle w:val="Code"/>
              </w:rPr>
            </w:pPr>
            <w:r w:rsidRPr="00E97EAC">
              <w:rPr>
                <w:rStyle w:val="Code"/>
              </w:rPr>
              <w:tab/>
            </w:r>
            <w:r w:rsidRPr="00E97EAC">
              <w:rPr>
                <w:rStyle w:val="Code"/>
              </w:rPr>
              <w:tab/>
              <w:t>locators</w:t>
            </w:r>
          </w:p>
        </w:tc>
        <w:tc>
          <w:tcPr>
            <w:tcW w:w="884" w:type="pct"/>
            <w:shd w:val="clear" w:color="auto" w:fill="auto"/>
          </w:tcPr>
          <w:p w14:paraId="780F84AB" w14:textId="77777777" w:rsidR="008C710D" w:rsidRPr="00586B6B" w:rsidRDefault="008C710D" w:rsidP="006539B8">
            <w:pPr>
              <w:pStyle w:val="TAL"/>
              <w:rPr>
                <w:rStyle w:val="Datatypechar"/>
              </w:rPr>
            </w:pPr>
            <w:bookmarkStart w:id="813" w:name="_MCCTEMPBM_CRPT71130304___7"/>
            <w:r w:rsidRPr="00586B6B">
              <w:rPr>
                <w:rStyle w:val="Datatypechar"/>
              </w:rPr>
              <w:t>Array(String)</w:t>
            </w:r>
            <w:bookmarkEnd w:id="813"/>
          </w:p>
        </w:tc>
        <w:tc>
          <w:tcPr>
            <w:tcW w:w="663" w:type="pct"/>
          </w:tcPr>
          <w:p w14:paraId="06619F57" w14:textId="77777777" w:rsidR="008C710D" w:rsidRPr="00586B6B" w:rsidRDefault="008C710D" w:rsidP="006539B8">
            <w:pPr>
              <w:pStyle w:val="TAC"/>
            </w:pPr>
            <w:r w:rsidRPr="00586B6B">
              <w:t>1..</w:t>
            </w:r>
            <w:r>
              <w:t>1</w:t>
            </w:r>
          </w:p>
        </w:tc>
        <w:tc>
          <w:tcPr>
            <w:tcW w:w="1911" w:type="pct"/>
            <w:shd w:val="clear" w:color="auto" w:fill="auto"/>
          </w:tcPr>
          <w:p w14:paraId="6A2A92F6" w14:textId="77777777" w:rsidR="008C710D" w:rsidRPr="00586B6B" w:rsidRDefault="008C710D" w:rsidP="006539B8">
            <w:pPr>
              <w:pStyle w:val="TAL"/>
            </w:pPr>
            <w:r w:rsidRPr="00586B6B">
              <w:t>Array of locato</w:t>
            </w:r>
            <w:r>
              <w:t>r</w:t>
            </w:r>
            <w:r w:rsidRPr="00586B6B">
              <w:t>s from which access to the resources is to be allowed. The format of the locat</w:t>
            </w:r>
            <w:r>
              <w:t>or</w:t>
            </w:r>
            <w:r w:rsidRPr="00586B6B">
              <w:t xml:space="preserve"> strings shall be determined by the value of </w:t>
            </w:r>
            <w:r w:rsidRPr="00D41AA2">
              <w:rPr>
                <w:rStyle w:val="Code"/>
              </w:rPr>
              <w:t>locatorType</w:t>
            </w:r>
            <w:r w:rsidRPr="00586B6B">
              <w:t>, as specified in clause 7.6.4.6.</w:t>
            </w:r>
          </w:p>
        </w:tc>
      </w:tr>
      <w:tr w:rsidR="008C710D" w:rsidRPr="00586B6B" w14:paraId="04AD1180" w14:textId="77777777" w:rsidTr="006539B8">
        <w:tc>
          <w:tcPr>
            <w:tcW w:w="1542" w:type="pct"/>
            <w:shd w:val="clear" w:color="auto" w:fill="auto"/>
          </w:tcPr>
          <w:p w14:paraId="17BDDAD0" w14:textId="77777777" w:rsidR="008C710D" w:rsidRPr="00E97EAC" w:rsidRDefault="008C710D" w:rsidP="006539B8">
            <w:pPr>
              <w:pStyle w:val="TAL"/>
              <w:rPr>
                <w:rStyle w:val="Code"/>
              </w:rPr>
            </w:pPr>
            <w:r w:rsidRPr="00E97EAC">
              <w:rPr>
                <w:rStyle w:val="Code"/>
              </w:rPr>
              <w:tab/>
            </w:r>
            <w:r>
              <w:rPr>
                <w:rStyle w:val="Code"/>
              </w:rPr>
              <w:t>u</w:t>
            </w:r>
            <w:r w:rsidRPr="00E97EAC">
              <w:rPr>
                <w:rStyle w:val="Code"/>
              </w:rPr>
              <w:t>rlSignature</w:t>
            </w:r>
          </w:p>
        </w:tc>
        <w:tc>
          <w:tcPr>
            <w:tcW w:w="884" w:type="pct"/>
            <w:shd w:val="clear" w:color="auto" w:fill="auto"/>
          </w:tcPr>
          <w:p w14:paraId="6980172E" w14:textId="77777777" w:rsidR="008C710D" w:rsidRPr="00586B6B" w:rsidRDefault="008C710D" w:rsidP="006539B8">
            <w:pPr>
              <w:pStyle w:val="TAL"/>
              <w:rPr>
                <w:rStyle w:val="Datatypechar"/>
              </w:rPr>
            </w:pPr>
            <w:bookmarkStart w:id="814" w:name="_MCCTEMPBM_CRPT71130305___7"/>
            <w:r w:rsidRPr="00586B6B">
              <w:rPr>
                <w:rStyle w:val="Datatypechar"/>
              </w:rPr>
              <w:t>Object</w:t>
            </w:r>
            <w:bookmarkEnd w:id="814"/>
          </w:p>
        </w:tc>
        <w:tc>
          <w:tcPr>
            <w:tcW w:w="663" w:type="pct"/>
          </w:tcPr>
          <w:p w14:paraId="720633B2" w14:textId="77777777" w:rsidR="008C710D" w:rsidRPr="00586B6B" w:rsidRDefault="008C710D" w:rsidP="006539B8">
            <w:pPr>
              <w:pStyle w:val="TAC"/>
            </w:pPr>
            <w:r w:rsidRPr="00586B6B">
              <w:t>0..1</w:t>
            </w:r>
          </w:p>
        </w:tc>
        <w:tc>
          <w:tcPr>
            <w:tcW w:w="1911" w:type="pct"/>
            <w:shd w:val="clear" w:color="auto" w:fill="auto"/>
          </w:tcPr>
          <w:p w14:paraId="72FA3AC2" w14:textId="77777777" w:rsidR="008C710D" w:rsidRPr="00586B6B" w:rsidRDefault="008C710D" w:rsidP="006539B8">
            <w:pPr>
              <w:pStyle w:val="TAL"/>
            </w:pPr>
            <w:r w:rsidRPr="00586B6B">
              <w:t>Defines the URL signing scheme. Only correctly signed and valid URLs will be allowed to access the content resource at M4d.</w:t>
            </w:r>
          </w:p>
        </w:tc>
      </w:tr>
      <w:tr w:rsidR="008C710D" w:rsidRPr="00586B6B" w14:paraId="71C57530" w14:textId="77777777" w:rsidTr="006539B8">
        <w:tc>
          <w:tcPr>
            <w:tcW w:w="1542" w:type="pct"/>
            <w:shd w:val="clear" w:color="auto" w:fill="auto"/>
          </w:tcPr>
          <w:p w14:paraId="7E851A10" w14:textId="77777777" w:rsidR="008C710D" w:rsidRPr="00861E2A" w:rsidDel="00353236" w:rsidRDefault="008C710D" w:rsidP="006539B8">
            <w:pPr>
              <w:pStyle w:val="TAL"/>
              <w:rPr>
                <w:rStyle w:val="Code"/>
              </w:rPr>
            </w:pPr>
            <w:r w:rsidRPr="00E97EAC">
              <w:rPr>
                <w:rStyle w:val="Code"/>
              </w:rPr>
              <w:tab/>
            </w:r>
            <w:r w:rsidRPr="00E97EAC">
              <w:rPr>
                <w:rStyle w:val="Code"/>
              </w:rPr>
              <w:tab/>
              <w:t>urlPattern</w:t>
            </w:r>
          </w:p>
        </w:tc>
        <w:tc>
          <w:tcPr>
            <w:tcW w:w="884" w:type="pct"/>
            <w:shd w:val="clear" w:color="auto" w:fill="auto"/>
          </w:tcPr>
          <w:p w14:paraId="5345CB5A" w14:textId="77777777" w:rsidR="008C710D" w:rsidRPr="00586B6B" w:rsidRDefault="008C710D" w:rsidP="006539B8">
            <w:pPr>
              <w:pStyle w:val="TAL"/>
              <w:rPr>
                <w:rStyle w:val="Datatypechar"/>
              </w:rPr>
            </w:pPr>
            <w:bookmarkStart w:id="815" w:name="_MCCTEMPBM_CRPT71130306___7"/>
            <w:r w:rsidRPr="00586B6B">
              <w:rPr>
                <w:rStyle w:val="Datatypechar"/>
              </w:rPr>
              <w:t>String</w:t>
            </w:r>
            <w:bookmarkEnd w:id="815"/>
          </w:p>
        </w:tc>
        <w:tc>
          <w:tcPr>
            <w:tcW w:w="663" w:type="pct"/>
          </w:tcPr>
          <w:p w14:paraId="37971922" w14:textId="77777777" w:rsidR="008C710D" w:rsidRPr="00586B6B" w:rsidRDefault="008C710D" w:rsidP="006539B8">
            <w:pPr>
              <w:pStyle w:val="TAC"/>
            </w:pPr>
            <w:r w:rsidRPr="00586B6B">
              <w:t>1..1</w:t>
            </w:r>
          </w:p>
        </w:tc>
        <w:tc>
          <w:tcPr>
            <w:tcW w:w="1911" w:type="pct"/>
            <w:shd w:val="clear" w:color="auto" w:fill="auto"/>
          </w:tcPr>
          <w:p w14:paraId="3AABF43C" w14:textId="77777777" w:rsidR="008C710D" w:rsidRPr="00586B6B" w:rsidRDefault="008C710D" w:rsidP="006539B8">
            <w:pPr>
              <w:pStyle w:val="TAL"/>
            </w:pPr>
            <w:r w:rsidRPr="00586B6B">
              <w:t xml:space="preserve">A pattern that shall be used </w:t>
            </w:r>
            <w:r>
              <w:rPr>
                <w:lang w:val="en-US"/>
              </w:rPr>
              <w:t xml:space="preserve"> by the 5GMSd AS </w:t>
            </w:r>
            <w:r w:rsidRPr="00586B6B">
              <w:t>to match M4d media resource URLs. The 5GMSd AS shall not serve a matching media resource at M4d unless it includes a valid authentication token</w:t>
            </w:r>
            <w:r>
              <w:rPr>
                <w:lang w:val="en-US"/>
              </w:rPr>
              <w:t xml:space="preserve"> calculated over the portion of the M4d request URL that matches this pattern</w:t>
            </w:r>
            <w:r w:rsidRPr="00586B6B">
              <w:t>. The format of the pattern shall be a regular expression as specified in [5].</w:t>
            </w:r>
          </w:p>
        </w:tc>
      </w:tr>
      <w:tr w:rsidR="008C710D" w:rsidRPr="00586B6B" w14:paraId="516AA4F4" w14:textId="77777777" w:rsidTr="006539B8">
        <w:tc>
          <w:tcPr>
            <w:tcW w:w="1542" w:type="pct"/>
            <w:shd w:val="clear" w:color="auto" w:fill="auto"/>
          </w:tcPr>
          <w:p w14:paraId="3F2DB902" w14:textId="77777777" w:rsidR="008C710D" w:rsidRPr="00861E2A" w:rsidRDefault="008C710D" w:rsidP="006539B8">
            <w:pPr>
              <w:pStyle w:val="TAL"/>
              <w:rPr>
                <w:rStyle w:val="Code"/>
              </w:rPr>
            </w:pPr>
            <w:r w:rsidRPr="00E97EAC">
              <w:rPr>
                <w:rStyle w:val="Code"/>
              </w:rPr>
              <w:tab/>
            </w:r>
            <w:r w:rsidRPr="00E97EAC">
              <w:rPr>
                <w:rStyle w:val="Code"/>
              </w:rPr>
              <w:tab/>
              <w:t>tokenName</w:t>
            </w:r>
          </w:p>
        </w:tc>
        <w:tc>
          <w:tcPr>
            <w:tcW w:w="884" w:type="pct"/>
            <w:shd w:val="clear" w:color="auto" w:fill="auto"/>
          </w:tcPr>
          <w:p w14:paraId="581F6442" w14:textId="77777777" w:rsidR="008C710D" w:rsidRPr="00586B6B" w:rsidRDefault="008C710D" w:rsidP="006539B8">
            <w:pPr>
              <w:pStyle w:val="TAL"/>
              <w:rPr>
                <w:rStyle w:val="Datatypechar"/>
              </w:rPr>
            </w:pPr>
            <w:bookmarkStart w:id="816" w:name="_MCCTEMPBM_CRPT71130307___7"/>
            <w:r w:rsidRPr="00586B6B">
              <w:rPr>
                <w:rStyle w:val="Datatypechar"/>
              </w:rPr>
              <w:t>String</w:t>
            </w:r>
            <w:bookmarkEnd w:id="816"/>
          </w:p>
        </w:tc>
        <w:tc>
          <w:tcPr>
            <w:tcW w:w="663" w:type="pct"/>
          </w:tcPr>
          <w:p w14:paraId="47560C58" w14:textId="77777777" w:rsidR="008C710D" w:rsidRPr="00586B6B" w:rsidRDefault="008C710D" w:rsidP="006539B8">
            <w:pPr>
              <w:pStyle w:val="TAC"/>
            </w:pPr>
            <w:r w:rsidRPr="00586B6B">
              <w:t>1..1</w:t>
            </w:r>
          </w:p>
        </w:tc>
        <w:tc>
          <w:tcPr>
            <w:tcW w:w="1911" w:type="pct"/>
            <w:shd w:val="clear" w:color="auto" w:fill="auto"/>
          </w:tcPr>
          <w:p w14:paraId="4B247A0A" w14:textId="77777777" w:rsidR="008C710D" w:rsidRPr="00586B6B" w:rsidRDefault="008C710D" w:rsidP="006539B8">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8C710D" w:rsidRPr="00586B6B" w14:paraId="36D0C60F" w14:textId="77777777" w:rsidTr="006539B8">
        <w:tc>
          <w:tcPr>
            <w:tcW w:w="1542" w:type="pct"/>
            <w:shd w:val="clear" w:color="auto" w:fill="auto"/>
          </w:tcPr>
          <w:p w14:paraId="0346FDE2" w14:textId="77777777" w:rsidR="008C710D" w:rsidRPr="00861E2A" w:rsidRDefault="008C710D" w:rsidP="006539B8">
            <w:pPr>
              <w:pStyle w:val="TAL"/>
              <w:rPr>
                <w:rStyle w:val="Code"/>
              </w:rPr>
            </w:pPr>
            <w:r w:rsidRPr="00E97EAC">
              <w:rPr>
                <w:rStyle w:val="Code"/>
              </w:rPr>
              <w:tab/>
            </w:r>
            <w:r w:rsidRPr="00E97EAC">
              <w:rPr>
                <w:rStyle w:val="Code"/>
              </w:rPr>
              <w:tab/>
              <w:t>passphraseName</w:t>
            </w:r>
          </w:p>
        </w:tc>
        <w:tc>
          <w:tcPr>
            <w:tcW w:w="884" w:type="pct"/>
            <w:shd w:val="clear" w:color="auto" w:fill="auto"/>
          </w:tcPr>
          <w:p w14:paraId="55868764" w14:textId="77777777" w:rsidR="008C710D" w:rsidRPr="00586B6B" w:rsidRDefault="008C710D" w:rsidP="006539B8">
            <w:pPr>
              <w:pStyle w:val="TAL"/>
              <w:rPr>
                <w:rStyle w:val="Datatypechar"/>
              </w:rPr>
            </w:pPr>
            <w:bookmarkStart w:id="817" w:name="_MCCTEMPBM_CRPT71130308___7"/>
            <w:r w:rsidRPr="00586B6B">
              <w:rPr>
                <w:rStyle w:val="Datatypechar"/>
              </w:rPr>
              <w:t>String</w:t>
            </w:r>
            <w:bookmarkEnd w:id="817"/>
          </w:p>
        </w:tc>
        <w:tc>
          <w:tcPr>
            <w:tcW w:w="663" w:type="pct"/>
          </w:tcPr>
          <w:p w14:paraId="2504DB54" w14:textId="77777777" w:rsidR="008C710D" w:rsidRPr="00586B6B" w:rsidRDefault="008C710D" w:rsidP="006539B8">
            <w:pPr>
              <w:pStyle w:val="TAC"/>
            </w:pPr>
            <w:r w:rsidRPr="00586B6B">
              <w:t>1..1</w:t>
            </w:r>
          </w:p>
        </w:tc>
        <w:tc>
          <w:tcPr>
            <w:tcW w:w="1911" w:type="pct"/>
            <w:shd w:val="clear" w:color="auto" w:fill="auto"/>
          </w:tcPr>
          <w:p w14:paraId="465EE162" w14:textId="77777777" w:rsidR="008C710D" w:rsidRPr="00586B6B" w:rsidRDefault="008C710D" w:rsidP="006539B8">
            <w:pPr>
              <w:pStyle w:val="TAL"/>
            </w:pPr>
            <w:r w:rsidRPr="00586B6B">
              <w:t>The name of the query parameter that is used to refer to the passphrase when constructing the authentication token.</w:t>
            </w:r>
          </w:p>
          <w:p w14:paraId="40F94B76" w14:textId="77777777" w:rsidR="008C710D" w:rsidRPr="00586B6B" w:rsidRDefault="008C710D" w:rsidP="006539B8">
            <w:pPr>
              <w:pStyle w:val="TAL"/>
            </w:pPr>
            <w:r w:rsidRPr="00586B6B">
              <w:t>Note that the token is not included in the cleartext part of the M4d URL query component.</w:t>
            </w:r>
          </w:p>
        </w:tc>
      </w:tr>
      <w:tr w:rsidR="008C710D" w:rsidRPr="00586B6B" w14:paraId="502B11F5" w14:textId="77777777" w:rsidTr="006539B8">
        <w:tc>
          <w:tcPr>
            <w:tcW w:w="1542" w:type="pct"/>
            <w:shd w:val="clear" w:color="auto" w:fill="auto"/>
          </w:tcPr>
          <w:p w14:paraId="024AFF46" w14:textId="77777777" w:rsidR="008C710D" w:rsidRPr="00D13DA0" w:rsidRDefault="008C710D" w:rsidP="006539B8">
            <w:pPr>
              <w:pStyle w:val="TAL"/>
              <w:rPr>
                <w:rStyle w:val="Code"/>
              </w:rPr>
            </w:pPr>
            <w:r w:rsidRPr="00E97EAC">
              <w:rPr>
                <w:rStyle w:val="Code"/>
              </w:rPr>
              <w:tab/>
            </w:r>
            <w:r w:rsidRPr="00E97EAC">
              <w:rPr>
                <w:rStyle w:val="Code"/>
              </w:rPr>
              <w:tab/>
              <w:t>passphrase</w:t>
            </w:r>
          </w:p>
        </w:tc>
        <w:tc>
          <w:tcPr>
            <w:tcW w:w="884" w:type="pct"/>
            <w:shd w:val="clear" w:color="auto" w:fill="auto"/>
          </w:tcPr>
          <w:p w14:paraId="122FE165" w14:textId="77777777" w:rsidR="008C710D" w:rsidRPr="00586B6B" w:rsidRDefault="008C710D" w:rsidP="006539B8">
            <w:pPr>
              <w:pStyle w:val="TAL"/>
              <w:rPr>
                <w:rStyle w:val="Datatypechar"/>
              </w:rPr>
            </w:pPr>
            <w:bookmarkStart w:id="818" w:name="_MCCTEMPBM_CRPT71130309___7"/>
            <w:r w:rsidRPr="00586B6B">
              <w:rPr>
                <w:rStyle w:val="Datatypechar"/>
              </w:rPr>
              <w:t>String</w:t>
            </w:r>
            <w:bookmarkEnd w:id="818"/>
          </w:p>
        </w:tc>
        <w:tc>
          <w:tcPr>
            <w:tcW w:w="663" w:type="pct"/>
          </w:tcPr>
          <w:p w14:paraId="51E6A5AD" w14:textId="77777777" w:rsidR="008C710D" w:rsidRPr="00586B6B" w:rsidRDefault="008C710D" w:rsidP="006539B8">
            <w:pPr>
              <w:pStyle w:val="TAC"/>
            </w:pPr>
            <w:r w:rsidRPr="00586B6B">
              <w:t>1..1</w:t>
            </w:r>
          </w:p>
        </w:tc>
        <w:tc>
          <w:tcPr>
            <w:tcW w:w="1911" w:type="pct"/>
            <w:shd w:val="clear" w:color="auto" w:fill="auto"/>
          </w:tcPr>
          <w:p w14:paraId="186EC15B" w14:textId="77777777" w:rsidR="008C710D" w:rsidRPr="00586B6B" w:rsidRDefault="008C710D" w:rsidP="006539B8">
            <w:pPr>
              <w:pStyle w:val="TAL"/>
            </w:pPr>
            <w:r w:rsidRPr="00586B6B">
              <w:t xml:space="preserve">The shared secret between the 5GMSd Application Provider and the 5GMSd AS for this </w:t>
            </w:r>
            <w:r>
              <w:rPr>
                <w:rStyle w:val="Code"/>
              </w:rPr>
              <w:t>d</w:t>
            </w:r>
            <w:r w:rsidRPr="00D41AA2">
              <w:rPr>
                <w:rStyle w:val="Code"/>
              </w:rPr>
              <w:t>istributionConfiguration</w:t>
            </w:r>
            <w:r w:rsidRPr="00586B6B">
              <w:t>.</w:t>
            </w:r>
          </w:p>
          <w:p w14:paraId="6BFC7BED" w14:textId="77777777" w:rsidR="008C710D" w:rsidRPr="00586B6B" w:rsidRDefault="008C710D" w:rsidP="006539B8">
            <w:pPr>
              <w:pStyle w:val="TALcontinuation"/>
              <w:spacing w:before="60"/>
            </w:pPr>
            <w:r w:rsidRPr="00586B6B">
              <w:t>The passphrase is used in the computation and verification of the M4d authentication token but is never sent in-the-clear over that interface.</w:t>
            </w:r>
          </w:p>
        </w:tc>
      </w:tr>
      <w:tr w:rsidR="008C710D" w:rsidRPr="00586B6B" w14:paraId="6DDC60A9" w14:textId="77777777" w:rsidTr="006539B8">
        <w:tc>
          <w:tcPr>
            <w:tcW w:w="1542" w:type="pct"/>
            <w:shd w:val="clear" w:color="auto" w:fill="auto"/>
          </w:tcPr>
          <w:p w14:paraId="1F5CBC59" w14:textId="77777777" w:rsidR="008C710D" w:rsidRPr="00D13DA0" w:rsidRDefault="008C710D" w:rsidP="006539B8">
            <w:pPr>
              <w:pStyle w:val="TAL"/>
              <w:rPr>
                <w:rStyle w:val="Code"/>
              </w:rPr>
            </w:pPr>
            <w:r w:rsidRPr="00E97EAC">
              <w:rPr>
                <w:rStyle w:val="Code"/>
              </w:rPr>
              <w:tab/>
            </w:r>
            <w:r w:rsidRPr="00E97EAC">
              <w:rPr>
                <w:rStyle w:val="Code"/>
              </w:rPr>
              <w:tab/>
              <w:t>tokenExpiryName</w:t>
            </w:r>
          </w:p>
        </w:tc>
        <w:tc>
          <w:tcPr>
            <w:tcW w:w="884" w:type="pct"/>
            <w:shd w:val="clear" w:color="auto" w:fill="auto"/>
          </w:tcPr>
          <w:p w14:paraId="43B25BBA" w14:textId="77777777" w:rsidR="008C710D" w:rsidRPr="00586B6B" w:rsidRDefault="008C710D" w:rsidP="006539B8">
            <w:pPr>
              <w:pStyle w:val="TAL"/>
              <w:rPr>
                <w:rStyle w:val="Datatypechar"/>
              </w:rPr>
            </w:pPr>
            <w:bookmarkStart w:id="819" w:name="_MCCTEMPBM_CRPT71130310___7"/>
            <w:r w:rsidRPr="00586B6B">
              <w:rPr>
                <w:rStyle w:val="Datatypechar"/>
              </w:rPr>
              <w:t>String</w:t>
            </w:r>
            <w:bookmarkEnd w:id="819"/>
          </w:p>
        </w:tc>
        <w:tc>
          <w:tcPr>
            <w:tcW w:w="663" w:type="pct"/>
          </w:tcPr>
          <w:p w14:paraId="2C75CDA8" w14:textId="77777777" w:rsidR="008C710D" w:rsidRPr="00586B6B" w:rsidRDefault="008C710D" w:rsidP="006539B8">
            <w:pPr>
              <w:pStyle w:val="TAC"/>
            </w:pPr>
            <w:r w:rsidRPr="00586B6B">
              <w:t>1..1</w:t>
            </w:r>
          </w:p>
        </w:tc>
        <w:tc>
          <w:tcPr>
            <w:tcW w:w="1911" w:type="pct"/>
            <w:shd w:val="clear" w:color="auto" w:fill="auto"/>
          </w:tcPr>
          <w:p w14:paraId="3E5F6CC4" w14:textId="77777777" w:rsidR="008C710D" w:rsidRPr="00586B6B" w:rsidRDefault="008C710D" w:rsidP="006539B8">
            <w:pPr>
              <w:pStyle w:val="TAL"/>
            </w:pPr>
            <w:r w:rsidRPr="00586B6B">
              <w:t xml:space="preserve">The name of the M4d request query parameter that the Media Player </w:t>
            </w:r>
            <w:r>
              <w:t>should</w:t>
            </w:r>
            <w:r w:rsidRPr="00586B6B">
              <w:t xml:space="preserve"> use to present the token expiry field.</w:t>
            </w:r>
          </w:p>
        </w:tc>
      </w:tr>
      <w:tr w:rsidR="008C710D" w:rsidRPr="00586B6B" w14:paraId="6AD3EE0A" w14:textId="77777777" w:rsidTr="006539B8">
        <w:tc>
          <w:tcPr>
            <w:tcW w:w="1542" w:type="pct"/>
            <w:shd w:val="clear" w:color="auto" w:fill="auto"/>
          </w:tcPr>
          <w:p w14:paraId="3A751BD8" w14:textId="77777777" w:rsidR="008C710D" w:rsidRPr="00D13DA0" w:rsidRDefault="008C710D" w:rsidP="006539B8">
            <w:pPr>
              <w:pStyle w:val="TAL"/>
              <w:rPr>
                <w:rStyle w:val="Code"/>
              </w:rPr>
            </w:pPr>
            <w:r w:rsidRPr="00E97EAC">
              <w:rPr>
                <w:rStyle w:val="Code"/>
              </w:rPr>
              <w:tab/>
            </w:r>
            <w:r w:rsidRPr="00E97EAC">
              <w:rPr>
                <w:rStyle w:val="Code"/>
              </w:rPr>
              <w:tab/>
              <w:t>useIPAddress</w:t>
            </w:r>
          </w:p>
        </w:tc>
        <w:tc>
          <w:tcPr>
            <w:tcW w:w="884" w:type="pct"/>
            <w:shd w:val="clear" w:color="auto" w:fill="auto"/>
          </w:tcPr>
          <w:p w14:paraId="39BA0F67" w14:textId="77777777" w:rsidR="008C710D" w:rsidRPr="00586B6B" w:rsidRDefault="008C710D" w:rsidP="006539B8">
            <w:pPr>
              <w:pStyle w:val="TAL"/>
              <w:rPr>
                <w:rStyle w:val="Datatypechar"/>
              </w:rPr>
            </w:pPr>
            <w:bookmarkStart w:id="820" w:name="_MCCTEMPBM_CRPT71130311___7"/>
            <w:r w:rsidRPr="00586B6B">
              <w:rPr>
                <w:rStyle w:val="Datatypechar"/>
              </w:rPr>
              <w:t>Boolean</w:t>
            </w:r>
            <w:bookmarkEnd w:id="820"/>
          </w:p>
        </w:tc>
        <w:tc>
          <w:tcPr>
            <w:tcW w:w="663" w:type="pct"/>
          </w:tcPr>
          <w:p w14:paraId="31EDA568" w14:textId="77777777" w:rsidR="008C710D" w:rsidRPr="00586B6B" w:rsidRDefault="008C710D" w:rsidP="006539B8">
            <w:pPr>
              <w:pStyle w:val="TAC"/>
            </w:pPr>
            <w:r w:rsidRPr="00586B6B">
              <w:t>1..1</w:t>
            </w:r>
          </w:p>
        </w:tc>
        <w:tc>
          <w:tcPr>
            <w:tcW w:w="1911" w:type="pct"/>
            <w:shd w:val="clear" w:color="auto" w:fill="auto"/>
          </w:tcPr>
          <w:p w14:paraId="04EF4919" w14:textId="77777777" w:rsidR="008C710D" w:rsidRPr="00586B6B" w:rsidRDefault="008C710D" w:rsidP="006539B8">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8C710D" w:rsidRPr="00586B6B" w14:paraId="38D7BCBF" w14:textId="77777777" w:rsidTr="006539B8">
        <w:tc>
          <w:tcPr>
            <w:tcW w:w="1542" w:type="pct"/>
            <w:shd w:val="clear" w:color="auto" w:fill="auto"/>
          </w:tcPr>
          <w:p w14:paraId="5F5FEB0B" w14:textId="77777777" w:rsidR="008C710D" w:rsidRPr="00861E2A" w:rsidRDefault="008C710D" w:rsidP="006539B8">
            <w:pPr>
              <w:pStyle w:val="TAL"/>
              <w:rPr>
                <w:rStyle w:val="Code"/>
              </w:rPr>
            </w:pPr>
            <w:r w:rsidRPr="00E97EAC">
              <w:rPr>
                <w:rStyle w:val="Code"/>
              </w:rPr>
              <w:tab/>
            </w:r>
            <w:r w:rsidRPr="00E97EAC">
              <w:rPr>
                <w:rStyle w:val="Code"/>
              </w:rPr>
              <w:tab/>
              <w:t>ipAddressName</w:t>
            </w:r>
          </w:p>
        </w:tc>
        <w:tc>
          <w:tcPr>
            <w:tcW w:w="884" w:type="pct"/>
            <w:shd w:val="clear" w:color="auto" w:fill="auto"/>
          </w:tcPr>
          <w:p w14:paraId="7DC8F71C" w14:textId="77777777" w:rsidR="008C710D" w:rsidRPr="00586B6B" w:rsidRDefault="008C710D" w:rsidP="006539B8">
            <w:pPr>
              <w:pStyle w:val="TAL"/>
              <w:rPr>
                <w:rStyle w:val="Datatypechar"/>
              </w:rPr>
            </w:pPr>
            <w:bookmarkStart w:id="821" w:name="_MCCTEMPBM_CRPT71130312___7"/>
            <w:r w:rsidRPr="00586B6B">
              <w:rPr>
                <w:rStyle w:val="Datatypechar"/>
              </w:rPr>
              <w:t>String</w:t>
            </w:r>
            <w:bookmarkEnd w:id="821"/>
          </w:p>
        </w:tc>
        <w:tc>
          <w:tcPr>
            <w:tcW w:w="663" w:type="pct"/>
          </w:tcPr>
          <w:p w14:paraId="21BCDF84" w14:textId="77777777" w:rsidR="008C710D" w:rsidRPr="00586B6B" w:rsidRDefault="008C710D" w:rsidP="006539B8">
            <w:pPr>
              <w:pStyle w:val="TAC"/>
            </w:pPr>
            <w:r w:rsidRPr="00586B6B">
              <w:t>0..1</w:t>
            </w:r>
          </w:p>
        </w:tc>
        <w:tc>
          <w:tcPr>
            <w:tcW w:w="1911" w:type="pct"/>
            <w:shd w:val="clear" w:color="auto" w:fill="auto"/>
          </w:tcPr>
          <w:p w14:paraId="65D7859F" w14:textId="77777777" w:rsidR="008C710D" w:rsidRPr="00586B6B" w:rsidRDefault="008C710D" w:rsidP="006539B8">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182E0738" w14:textId="77777777" w:rsidR="008C710D" w:rsidRPr="00586B6B" w:rsidRDefault="008C710D" w:rsidP="006539B8">
            <w:pPr>
              <w:pStyle w:val="TALcontinuation"/>
              <w:spacing w:before="60"/>
            </w:pPr>
            <w:r w:rsidRPr="00586B6B">
              <w:t>Note that the IP address is not passed in the cleartext part of the M4d URL query component.</w:t>
            </w:r>
          </w:p>
        </w:tc>
      </w:tr>
      <w:tr w:rsidR="008C710D" w:rsidRPr="00586B6B" w14:paraId="2F82570C" w14:textId="77777777" w:rsidTr="006539B8">
        <w:tc>
          <w:tcPr>
            <w:tcW w:w="1542" w:type="pct"/>
            <w:shd w:val="clear" w:color="auto" w:fill="auto"/>
          </w:tcPr>
          <w:p w14:paraId="4770B737" w14:textId="77777777" w:rsidR="008C710D" w:rsidRPr="00E97EAC" w:rsidRDefault="008C710D" w:rsidP="006539B8">
            <w:pPr>
              <w:pStyle w:val="Codechar"/>
              <w:rPr>
                <w:rStyle w:val="Code"/>
              </w:rPr>
            </w:pPr>
            <w:r w:rsidRPr="00D41AA2">
              <w:rPr>
                <w:rStyle w:val="Code"/>
              </w:rPr>
              <w:tab/>
            </w:r>
            <w:r w:rsidRPr="00E97EAC">
              <w:rPr>
                <w:rStyle w:val="Code"/>
              </w:rPr>
              <w:t>certificateId</w:t>
            </w:r>
          </w:p>
        </w:tc>
        <w:tc>
          <w:tcPr>
            <w:tcW w:w="884" w:type="pct"/>
            <w:shd w:val="clear" w:color="auto" w:fill="auto"/>
          </w:tcPr>
          <w:p w14:paraId="4A318BED" w14:textId="77777777" w:rsidR="008C710D" w:rsidRPr="00586B6B" w:rsidRDefault="008C710D" w:rsidP="006539B8">
            <w:pPr>
              <w:pStyle w:val="TAL"/>
              <w:rPr>
                <w:rStyle w:val="Datatypechar"/>
              </w:rPr>
            </w:pPr>
            <w:bookmarkStart w:id="822" w:name="_MCCTEMPBM_CRPT71130313___7"/>
            <w:r>
              <w:rPr>
                <w:rStyle w:val="Datatypechar"/>
              </w:rPr>
              <w:t>ResourceId</w:t>
            </w:r>
            <w:bookmarkEnd w:id="822"/>
          </w:p>
        </w:tc>
        <w:tc>
          <w:tcPr>
            <w:tcW w:w="663" w:type="pct"/>
          </w:tcPr>
          <w:p w14:paraId="69D1DFDB" w14:textId="77777777" w:rsidR="008C710D" w:rsidRPr="00586B6B" w:rsidRDefault="008C710D" w:rsidP="006539B8">
            <w:pPr>
              <w:pStyle w:val="TAC"/>
            </w:pPr>
            <w:r w:rsidRPr="00586B6B">
              <w:t>0..1</w:t>
            </w:r>
          </w:p>
        </w:tc>
        <w:tc>
          <w:tcPr>
            <w:tcW w:w="1911" w:type="pct"/>
            <w:shd w:val="clear" w:color="auto" w:fill="auto"/>
          </w:tcPr>
          <w:p w14:paraId="3385CFD1" w14:textId="77777777" w:rsidR="008C710D" w:rsidRPr="00586B6B" w:rsidRDefault="008C710D" w:rsidP="006539B8">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823" w:name="_Toc68899615"/>
      <w:bookmarkStart w:id="824" w:name="_Toc71214366"/>
      <w:bookmarkStart w:id="825" w:name="_Toc71722040"/>
      <w:bookmarkStart w:id="826" w:name="_Toc74859092"/>
      <w:bookmarkStart w:id="827" w:name="_Toc138151954"/>
      <w:r w:rsidRPr="00586B6B">
        <w:t>7.6</w:t>
      </w:r>
      <w:r w:rsidR="00A93F4C" w:rsidRPr="00586B6B">
        <w:t>.4</w:t>
      </w:r>
      <w:r w:rsidR="00A93F4C" w:rsidRPr="00586B6B">
        <w:tab/>
        <w:t>Operations</w:t>
      </w:r>
      <w:bookmarkEnd w:id="823"/>
      <w:bookmarkEnd w:id="824"/>
      <w:bookmarkEnd w:id="825"/>
      <w:bookmarkEnd w:id="826"/>
      <w:bookmarkEnd w:id="827"/>
    </w:p>
    <w:p w14:paraId="3962228F" w14:textId="4F253CCE" w:rsidR="00A93F4C" w:rsidRPr="00586B6B" w:rsidRDefault="00733D83" w:rsidP="00615896">
      <w:pPr>
        <w:pStyle w:val="Heading4"/>
      </w:pPr>
      <w:bookmarkStart w:id="828" w:name="_Toc68899616"/>
      <w:bookmarkStart w:id="829" w:name="_Toc71214367"/>
      <w:bookmarkStart w:id="830" w:name="_Toc71722041"/>
      <w:bookmarkStart w:id="831" w:name="_Toc74859093"/>
      <w:bookmarkStart w:id="832" w:name="_Toc138151955"/>
      <w:r w:rsidRPr="00586B6B">
        <w:t>7.6</w:t>
      </w:r>
      <w:r w:rsidR="00A93F4C" w:rsidRPr="00586B6B">
        <w:t>.4.1</w:t>
      </w:r>
      <w:r w:rsidR="00A93F4C" w:rsidRPr="00586B6B">
        <w:tab/>
        <w:t>Overview</w:t>
      </w:r>
      <w:bookmarkEnd w:id="828"/>
      <w:bookmarkEnd w:id="829"/>
      <w:bookmarkEnd w:id="830"/>
      <w:bookmarkEnd w:id="831"/>
      <w:bookmarkEnd w:id="832"/>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833" w:name="_Toc68899617"/>
      <w:bookmarkStart w:id="834" w:name="_Toc71214368"/>
      <w:bookmarkStart w:id="835" w:name="_Toc71722042"/>
      <w:bookmarkStart w:id="836" w:name="_Toc74859094"/>
      <w:bookmarkStart w:id="837" w:name="_Toc138151956"/>
      <w:r w:rsidRPr="00586B6B">
        <w:t>7.6</w:t>
      </w:r>
      <w:r w:rsidR="00A93F4C" w:rsidRPr="00586B6B">
        <w:t>.4.2</w:t>
      </w:r>
      <w:r w:rsidR="00A93F4C" w:rsidRPr="00586B6B">
        <w:tab/>
        <w:t>C</w:t>
      </w:r>
      <w:r w:rsidR="00EF1CD1" w:rsidRPr="00586B6B">
        <w:t>ontent c</w:t>
      </w:r>
      <w:r w:rsidR="00A93F4C" w:rsidRPr="00586B6B">
        <w:t>aching</w:t>
      </w:r>
      <w:bookmarkEnd w:id="833"/>
      <w:bookmarkEnd w:id="834"/>
      <w:bookmarkEnd w:id="835"/>
      <w:bookmarkEnd w:id="836"/>
      <w:bookmarkEnd w:id="837"/>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38" w:name="_Toc68899618"/>
      <w:bookmarkStart w:id="839" w:name="_Toc71214369"/>
      <w:bookmarkStart w:id="840" w:name="_Toc71722043"/>
      <w:bookmarkStart w:id="841" w:name="_Toc74859095"/>
      <w:bookmarkStart w:id="842" w:name="_Toc138151957"/>
      <w:r w:rsidRPr="00586B6B">
        <w:t>7.6</w:t>
      </w:r>
      <w:r w:rsidR="00A93F4C" w:rsidRPr="00586B6B">
        <w:t>.4.3</w:t>
      </w:r>
      <w:r w:rsidR="00A93F4C" w:rsidRPr="00586B6B">
        <w:tab/>
      </w:r>
      <w:r w:rsidR="00EF1CD1" w:rsidRPr="00586B6B">
        <w:t>Cache p</w:t>
      </w:r>
      <w:r w:rsidR="00A93F4C" w:rsidRPr="00586B6B">
        <w:t>urging</w:t>
      </w:r>
      <w:bookmarkEnd w:id="838"/>
      <w:bookmarkEnd w:id="839"/>
      <w:bookmarkEnd w:id="840"/>
      <w:bookmarkEnd w:id="841"/>
      <w:bookmarkEnd w:id="842"/>
    </w:p>
    <w:p w14:paraId="274D3102" w14:textId="053B1A89"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w:t>
      </w:r>
      <w:r w:rsidR="00760CE6">
        <w:t xml:space="preserve">content </w:t>
      </w:r>
      <w:r w:rsidR="00141B97" w:rsidRPr="00586B6B">
        <w:t xml:space="preserve">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45F74F49" w14:textId="7174C106" w:rsidR="00760CE6" w:rsidRPr="00586B6B" w:rsidRDefault="00760CE6" w:rsidP="00760CE6">
      <w:bookmarkStart w:id="843" w:name="_Toc68899619"/>
      <w:bookmarkStart w:id="844" w:name="_Toc71214370"/>
      <w:bookmarkStart w:id="845" w:name="_Toc71722044"/>
      <w:bookmarkStart w:id="846" w:name="_Toc74859096"/>
      <w:r w:rsidRPr="00586B6B">
        <w:t xml:space="preserve">On receiving a purge request, the 5GMSd AF shall immediately invalidate all media resources in the 5GMSd AS cache matching the regular expression by declaring them as stale. Any request at </w:t>
      </w:r>
      <w:r>
        <w:t>reference point</w:t>
      </w:r>
      <w:r w:rsidRPr="00586B6B">
        <w:t xml:space="preserve"> M4d for a purged media resource will trigger the fetching (and possible caching) of the current version from the origin via M2d in case of a Pull-based ingest. For Push-based ingest, </w:t>
      </w:r>
      <w:r>
        <w:t>M4d</w:t>
      </w:r>
      <w:r w:rsidRPr="00586B6B">
        <w:t xml:space="preserve"> request</w:t>
      </w:r>
      <w:r>
        <w:t>s for purged content</w:t>
      </w:r>
      <w:r w:rsidRPr="00586B6B">
        <w:t xml:space="preserve"> shall be responded to with a </w:t>
      </w:r>
      <w:r w:rsidRPr="00965306">
        <w:rPr>
          <w:rStyle w:val="HTTPResponse"/>
        </w:rPr>
        <w:t>404 (Not Found)</w:t>
      </w:r>
      <w:r w:rsidRPr="00586B6B">
        <w:t xml:space="preserve"> HTTP response, until a new version of the object is pushed by the origin to the 5GMSd AS via M2d.</w:t>
      </w:r>
    </w:p>
    <w:p w14:paraId="3BA986BA" w14:textId="77777777" w:rsidR="00760CE6" w:rsidRPr="00586B6B" w:rsidRDefault="00760CE6" w:rsidP="00760CE6">
      <w:r w:rsidRPr="00586B6B">
        <w:rPr>
          <w:lang w:eastAsia="zh-CN"/>
        </w:rPr>
        <w:t xml:space="preserve">If the procedure is successful, the 5GMSd AF shall respond with </w:t>
      </w:r>
      <w:r>
        <w:rPr>
          <w:lang w:eastAsia="zh-CN"/>
        </w:rPr>
        <w:t>one of the following</w:t>
      </w:r>
      <w:r w:rsidRPr="00586B6B">
        <w:rPr>
          <w:lang w:eastAsia="zh-CN"/>
        </w:rPr>
        <w:t xml:space="preserve"> response message</w:t>
      </w:r>
      <w:r>
        <w:rPr>
          <w:lang w:eastAsia="zh-CN"/>
        </w:rPr>
        <w:t>s:</w:t>
      </w:r>
    </w:p>
    <w:p w14:paraId="71A253ED" w14:textId="77777777" w:rsidR="00760CE6" w:rsidRDefault="00760CE6" w:rsidP="00760CE6">
      <w:pPr>
        <w:pStyle w:val="B1"/>
      </w:pPr>
      <w:r>
        <w:t>-</w:t>
      </w:r>
      <w:r>
        <w:tab/>
      </w:r>
      <w:r w:rsidRPr="00586B6B">
        <w:rPr>
          <w:rStyle w:val="HTTPResponse"/>
        </w:rPr>
        <w:t>20</w:t>
      </w:r>
      <w:r>
        <w:rPr>
          <w:rStyle w:val="HTTPResponse"/>
        </w:rPr>
        <w:t>4</w:t>
      </w:r>
      <w:r w:rsidRPr="00586B6B">
        <w:rPr>
          <w:rStyle w:val="HTTPResponse"/>
        </w:rPr>
        <w:t xml:space="preserve"> (</w:t>
      </w:r>
      <w:r>
        <w:rPr>
          <w:rStyle w:val="HTTPResponse"/>
        </w:rPr>
        <w:t>No Content</w:t>
      </w:r>
      <w:r w:rsidRPr="00586B6B">
        <w:rPr>
          <w:rStyle w:val="HTTPResponse"/>
        </w:rPr>
        <w:t>)</w:t>
      </w:r>
      <w:r>
        <w:t xml:space="preserve"> if no cache entries were purged, for example because no current cache entries matched the regular expression supplied in the original request.</w:t>
      </w:r>
    </w:p>
    <w:p w14:paraId="7B7A9A70" w14:textId="77777777" w:rsidR="00760CE6" w:rsidRPr="005D5080" w:rsidRDefault="00760CE6" w:rsidP="00760CE6">
      <w:pPr>
        <w:pStyle w:val="B1"/>
      </w:pPr>
      <w:r>
        <w:t>-</w:t>
      </w:r>
      <w:r>
        <w:tab/>
      </w:r>
      <w:r w:rsidRPr="00C229F5">
        <w:rPr>
          <w:rStyle w:val="HTTPResponse"/>
        </w:rPr>
        <w:t>200 (OK)</w:t>
      </w:r>
      <w:r>
        <w:t xml:space="preserve"> if some cache entries were purged. The body of the response message shall indicate the total number of cache entries purged in all 5GMSd AS instances distributing the Provisioning Session in question.</w:t>
      </w:r>
    </w:p>
    <w:p w14:paraId="2983B7E5" w14:textId="77777777" w:rsidR="00760CE6" w:rsidRPr="00586B6B" w:rsidRDefault="00760CE6" w:rsidP="00760CE6">
      <w:r w:rsidRPr="00586B6B">
        <w:t xml:space="preserve">If the procedure is not successful, the 5GMSd AF shall provide a response code as defined in </w:t>
      </w:r>
      <w:r>
        <w:t>clause 6.3</w:t>
      </w:r>
      <w:r w:rsidRPr="00586B6B">
        <w:t>.</w:t>
      </w:r>
      <w:r>
        <w:t xml:space="preserve"> In addition, the HTTP response </w:t>
      </w:r>
      <w:r w:rsidRPr="00690EFA">
        <w:rPr>
          <w:rStyle w:val="HTTPResponse"/>
        </w:rPr>
        <w:t>422 (Unprocessable Entity)</w:t>
      </w:r>
      <w:r>
        <w:t xml:space="preserve"> shall be returned in the case where the request message body – or the regular expression contained in it – are found by the 5GMSd AF to be syntactically malformed.</w:t>
      </w:r>
    </w:p>
    <w:p w14:paraId="45C6C7DB" w14:textId="34C20C55" w:rsidR="00A93F4C" w:rsidRPr="00586B6B" w:rsidRDefault="00733D83" w:rsidP="00615896">
      <w:pPr>
        <w:pStyle w:val="Heading4"/>
      </w:pPr>
      <w:bookmarkStart w:id="847" w:name="_Toc138151958"/>
      <w:r w:rsidRPr="00586B6B">
        <w:t>7.6</w:t>
      </w:r>
      <w:r w:rsidR="00A93F4C" w:rsidRPr="00586B6B">
        <w:t>.4.4</w:t>
      </w:r>
      <w:r w:rsidR="00A93F4C" w:rsidRPr="00586B6B">
        <w:tab/>
      </w:r>
      <w:r w:rsidR="006C1D21" w:rsidRPr="00586B6B">
        <w:t>Content p</w:t>
      </w:r>
      <w:r w:rsidR="00A93F4C" w:rsidRPr="00586B6B">
        <w:t>rocessing</w:t>
      </w:r>
      <w:bookmarkEnd w:id="843"/>
      <w:bookmarkEnd w:id="844"/>
      <w:bookmarkEnd w:id="845"/>
      <w:bookmarkEnd w:id="846"/>
      <w:bookmarkEnd w:id="847"/>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48" w:name="_Toc68899620"/>
      <w:bookmarkStart w:id="849" w:name="_Toc71214371"/>
      <w:bookmarkStart w:id="850" w:name="_Toc71722045"/>
      <w:bookmarkStart w:id="851" w:name="_Toc74859097"/>
      <w:bookmarkStart w:id="852" w:name="_Toc138151959"/>
      <w:r w:rsidRPr="00586B6B">
        <w:t>7.6</w:t>
      </w:r>
      <w:r w:rsidR="00A93F4C" w:rsidRPr="00586B6B">
        <w:t>.4.5</w:t>
      </w:r>
      <w:r w:rsidR="00A93F4C" w:rsidRPr="00586B6B">
        <w:tab/>
        <w:t xml:space="preserve">URL </w:t>
      </w:r>
      <w:r w:rsidR="004F6A95" w:rsidRPr="00586B6B">
        <w:t>s</w:t>
      </w:r>
      <w:r w:rsidR="00A93F4C" w:rsidRPr="00586B6B">
        <w:t>igning</w:t>
      </w:r>
      <w:bookmarkEnd w:id="848"/>
      <w:bookmarkEnd w:id="849"/>
      <w:bookmarkEnd w:id="850"/>
      <w:bookmarkEnd w:id="851"/>
      <w:bookmarkEnd w:id="852"/>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53" w:name="_Toc68899621"/>
      <w:bookmarkStart w:id="854" w:name="_Toc71214372"/>
      <w:bookmarkStart w:id="855" w:name="_Toc71722046"/>
      <w:bookmarkStart w:id="856" w:name="_Toc74859098"/>
      <w:bookmarkStart w:id="857" w:name="_Toc138151960"/>
      <w:r w:rsidRPr="00586B6B">
        <w:t>7.6</w:t>
      </w:r>
      <w:r w:rsidR="00A93F4C" w:rsidRPr="00586B6B">
        <w:t>.4.6</w:t>
      </w:r>
      <w:r w:rsidR="00A93F4C" w:rsidRPr="00586B6B">
        <w:tab/>
        <w:t>Geofencing</w:t>
      </w:r>
      <w:bookmarkEnd w:id="853"/>
      <w:bookmarkEnd w:id="854"/>
      <w:bookmarkEnd w:id="855"/>
      <w:bookmarkEnd w:id="856"/>
      <w:bookmarkEnd w:id="857"/>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58" w:name="_Toc68899622"/>
      <w:bookmarkStart w:id="859" w:name="_Toc71214373"/>
      <w:bookmarkStart w:id="860" w:name="_Toc71722047"/>
      <w:bookmarkStart w:id="861" w:name="_Toc74859099"/>
      <w:bookmarkStart w:id="862" w:name="_Toc138151961"/>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58"/>
      <w:bookmarkEnd w:id="859"/>
      <w:bookmarkEnd w:id="860"/>
      <w:bookmarkEnd w:id="861"/>
      <w:bookmarkEnd w:id="862"/>
    </w:p>
    <w:p w14:paraId="5D886AB9" w14:textId="3A521EF8" w:rsidR="00E6513C" w:rsidRPr="00586B6B" w:rsidRDefault="003A2401" w:rsidP="00E6513C">
      <w:pPr>
        <w:pStyle w:val="Heading3"/>
      </w:pPr>
      <w:bookmarkStart w:id="863" w:name="_Toc68899623"/>
      <w:bookmarkStart w:id="864" w:name="_Toc71214374"/>
      <w:bookmarkStart w:id="865" w:name="_Toc71722048"/>
      <w:bookmarkStart w:id="866" w:name="_Toc74859100"/>
      <w:bookmarkStart w:id="867" w:name="_Toc138151962"/>
      <w:r w:rsidRPr="00586B6B">
        <w:t>7.</w:t>
      </w:r>
      <w:r w:rsidR="00AB1764" w:rsidRPr="00586B6B">
        <w:t>7</w:t>
      </w:r>
      <w:r w:rsidR="00E6513C" w:rsidRPr="00586B6B">
        <w:t>.1</w:t>
      </w:r>
      <w:r w:rsidR="00E6513C" w:rsidRPr="00586B6B">
        <w:tab/>
        <w:t>Overview</w:t>
      </w:r>
      <w:bookmarkEnd w:id="863"/>
      <w:bookmarkEnd w:id="864"/>
      <w:bookmarkEnd w:id="865"/>
      <w:bookmarkEnd w:id="866"/>
      <w:bookmarkEnd w:id="867"/>
    </w:p>
    <w:p w14:paraId="55732C0C" w14:textId="3A5BEE58" w:rsidR="00E6513C" w:rsidRPr="00586B6B" w:rsidRDefault="00E6513C" w:rsidP="00EC561D">
      <w:pPr>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68" w:name="_Toc68899624"/>
      <w:bookmarkStart w:id="869" w:name="_Toc71214375"/>
      <w:bookmarkStart w:id="870" w:name="_Toc71722049"/>
      <w:bookmarkStart w:id="871" w:name="_Toc74859101"/>
      <w:bookmarkStart w:id="872" w:name="_Toc138151963"/>
      <w:r w:rsidRPr="00586B6B">
        <w:t>7.7.2</w:t>
      </w:r>
      <w:r w:rsidRPr="00586B6B">
        <w:tab/>
        <w:t>Resource structure</w:t>
      </w:r>
      <w:bookmarkEnd w:id="868"/>
      <w:bookmarkEnd w:id="869"/>
      <w:bookmarkEnd w:id="870"/>
      <w:bookmarkEnd w:id="871"/>
      <w:bookmarkEnd w:id="872"/>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EC561D">
      <w:pPr>
        <w:pStyle w:val="URLdisplay"/>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5813DF">
      <w:pPr>
        <w:pStyle w:val="TAN"/>
        <w:keepNext w:val="0"/>
      </w:pPr>
    </w:p>
    <w:p w14:paraId="1B7D3E84" w14:textId="1CAAA349" w:rsidR="00E6513C" w:rsidRPr="00586B6B" w:rsidRDefault="003A2401" w:rsidP="00E6513C">
      <w:pPr>
        <w:pStyle w:val="Heading3"/>
      </w:pPr>
      <w:bookmarkStart w:id="873" w:name="_Toc68899625"/>
      <w:bookmarkStart w:id="874" w:name="_Toc71214376"/>
      <w:bookmarkStart w:id="875" w:name="_Toc71722050"/>
      <w:bookmarkStart w:id="876" w:name="_Toc74859102"/>
      <w:bookmarkStart w:id="877" w:name="_Toc138151964"/>
      <w:r w:rsidRPr="00586B6B">
        <w:t>7.</w:t>
      </w:r>
      <w:r w:rsidR="00AB1764" w:rsidRPr="00586B6B">
        <w:t>7</w:t>
      </w:r>
      <w:r w:rsidR="00E6513C" w:rsidRPr="00586B6B">
        <w:t>.</w:t>
      </w:r>
      <w:r w:rsidR="00F46F1B" w:rsidRPr="00586B6B">
        <w:t>3</w:t>
      </w:r>
      <w:r w:rsidR="00F46F1B" w:rsidRPr="00586B6B">
        <w:tab/>
      </w:r>
      <w:r w:rsidR="00E6513C" w:rsidRPr="00586B6B">
        <w:t>Data model</w:t>
      </w:r>
      <w:bookmarkEnd w:id="873"/>
      <w:bookmarkEnd w:id="874"/>
      <w:bookmarkEnd w:id="875"/>
      <w:bookmarkEnd w:id="876"/>
      <w:bookmarkEnd w:id="877"/>
    </w:p>
    <w:p w14:paraId="2ED4203A" w14:textId="576A913A" w:rsidR="00E6513C" w:rsidRPr="00586B6B" w:rsidRDefault="003A2401" w:rsidP="00E6513C">
      <w:pPr>
        <w:pStyle w:val="Heading4"/>
      </w:pPr>
      <w:bookmarkStart w:id="878" w:name="_Toc68899626"/>
      <w:bookmarkStart w:id="879" w:name="_Toc71214377"/>
      <w:bookmarkStart w:id="880" w:name="_Toc71722051"/>
      <w:bookmarkStart w:id="881" w:name="_Toc74859103"/>
      <w:bookmarkStart w:id="882" w:name="_Toc138151965"/>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878"/>
      <w:bookmarkEnd w:id="879"/>
      <w:bookmarkEnd w:id="880"/>
      <w:bookmarkEnd w:id="881"/>
      <w:bookmarkEnd w:id="882"/>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pPr>
            <w:r w:rsidRPr="00C522DE">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83" w:name="_Toc68899627"/>
      <w:bookmarkStart w:id="884" w:name="_Toc71214378"/>
      <w:bookmarkStart w:id="885" w:name="_Toc71722052"/>
      <w:bookmarkStart w:id="886" w:name="_Toc74859104"/>
      <w:bookmarkStart w:id="887" w:name="_Toc138151966"/>
      <w:r w:rsidRPr="00586B6B">
        <w:t>7.8</w:t>
      </w:r>
      <w:r w:rsidRPr="00586B6B">
        <w:tab/>
        <w:t xml:space="preserve">Metrics Reporting </w:t>
      </w:r>
      <w:r w:rsidR="00025651">
        <w:t xml:space="preserve">Provisioning </w:t>
      </w:r>
      <w:r w:rsidRPr="00586B6B">
        <w:t>API</w:t>
      </w:r>
      <w:bookmarkEnd w:id="883"/>
      <w:bookmarkEnd w:id="884"/>
      <w:bookmarkEnd w:id="885"/>
      <w:bookmarkEnd w:id="886"/>
      <w:bookmarkEnd w:id="887"/>
    </w:p>
    <w:p w14:paraId="183C4070" w14:textId="072C3E02" w:rsidR="00AB1764" w:rsidRPr="00586B6B" w:rsidRDefault="00AB1764" w:rsidP="00C522DE">
      <w:pPr>
        <w:pStyle w:val="Heading3"/>
        <w:keepNext w:val="0"/>
      </w:pPr>
      <w:bookmarkStart w:id="888" w:name="_Toc68899628"/>
      <w:bookmarkStart w:id="889" w:name="_Toc71214379"/>
      <w:bookmarkStart w:id="890" w:name="_Toc71722053"/>
      <w:bookmarkStart w:id="891" w:name="_Toc74859105"/>
      <w:bookmarkStart w:id="892" w:name="_Toc138151967"/>
      <w:r w:rsidRPr="00586B6B">
        <w:t>7.8.1</w:t>
      </w:r>
      <w:r w:rsidRPr="00586B6B">
        <w:tab/>
        <w:t>Overview</w:t>
      </w:r>
      <w:bookmarkEnd w:id="888"/>
      <w:bookmarkEnd w:id="889"/>
      <w:bookmarkEnd w:id="890"/>
      <w:bookmarkEnd w:id="891"/>
      <w:bookmarkEnd w:id="892"/>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893" w:name="_Toc68899629"/>
      <w:bookmarkStart w:id="894" w:name="_Toc71214380"/>
      <w:bookmarkStart w:id="895" w:name="_Toc71722054"/>
      <w:bookmarkStart w:id="896" w:name="_Toc74859106"/>
      <w:bookmarkStart w:id="897" w:name="_Toc138151968"/>
      <w:r w:rsidRPr="00586B6B">
        <w:t>7.8.2</w:t>
      </w:r>
      <w:r w:rsidRPr="00586B6B">
        <w:tab/>
        <w:t>Resource structure</w:t>
      </w:r>
      <w:bookmarkEnd w:id="893"/>
      <w:bookmarkEnd w:id="894"/>
      <w:bookmarkEnd w:id="895"/>
      <w:bookmarkEnd w:id="896"/>
      <w:bookmarkEnd w:id="897"/>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98" w:name="_Toc68899630"/>
      <w:bookmarkStart w:id="899" w:name="_Toc71214381"/>
      <w:bookmarkStart w:id="900" w:name="_Toc71722055"/>
      <w:bookmarkStart w:id="901" w:name="_Toc74859107"/>
      <w:bookmarkStart w:id="902" w:name="_Toc138151969"/>
      <w:r w:rsidRPr="00586B6B">
        <w:t>7.8.3</w:t>
      </w:r>
      <w:r w:rsidRPr="00586B6B">
        <w:tab/>
        <w:t>Data model</w:t>
      </w:r>
      <w:bookmarkEnd w:id="898"/>
      <w:bookmarkEnd w:id="899"/>
      <w:bookmarkEnd w:id="900"/>
      <w:bookmarkEnd w:id="901"/>
      <w:bookmarkEnd w:id="902"/>
    </w:p>
    <w:p w14:paraId="5F5A5D22" w14:textId="3BAC2E49" w:rsidR="00B70CDD" w:rsidRDefault="00B70CDD" w:rsidP="00B70CDD">
      <w:pPr>
        <w:pStyle w:val="Heading4"/>
      </w:pPr>
      <w:bookmarkStart w:id="903" w:name="_Toc51937696"/>
      <w:bookmarkStart w:id="904" w:name="_Toc68899631"/>
      <w:bookmarkStart w:id="905" w:name="_Toc71214382"/>
      <w:bookmarkStart w:id="906" w:name="_Toc71722056"/>
      <w:bookmarkStart w:id="907" w:name="_Toc74859108"/>
      <w:bookmarkStart w:id="908" w:name="_Toc138151970"/>
      <w:r>
        <w:t>7.8.3.1</w:t>
      </w:r>
      <w:r>
        <w:tab/>
        <w:t>MetricsReportingConfiguration resource</w:t>
      </w:r>
      <w:bookmarkEnd w:id="903"/>
      <w:bookmarkEnd w:id="904"/>
      <w:bookmarkEnd w:id="905"/>
      <w:bookmarkEnd w:id="906"/>
      <w:bookmarkEnd w:id="907"/>
      <w:bookmarkEnd w:id="908"/>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EC561D">
            <w:pPr>
              <w:pStyle w:val="TAL"/>
              <w:keepNext w:val="0"/>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EC561D">
            <w:pPr>
              <w:pStyle w:val="TAL"/>
              <w:keepNext w:val="0"/>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EC561D">
            <w:pPr>
              <w:pStyle w:val="TAC"/>
              <w:keepNext w:val="0"/>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EC561D">
            <w:pPr>
              <w:pStyle w:val="TAL"/>
              <w:keepNext w:val="0"/>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EC561D">
            <w:pPr>
              <w:pStyle w:val="TALcontinuation"/>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5813DF">
      <w:pPr>
        <w:pStyle w:val="TAN"/>
        <w:keepNext w:val="0"/>
      </w:pPr>
    </w:p>
    <w:p w14:paraId="560BD19F" w14:textId="42ECCFB4" w:rsidR="007D59CE" w:rsidRPr="00586B6B" w:rsidRDefault="007D59CE" w:rsidP="007D59CE">
      <w:pPr>
        <w:pStyle w:val="Heading2"/>
      </w:pPr>
      <w:bookmarkStart w:id="909" w:name="_Toc68899632"/>
      <w:bookmarkStart w:id="910" w:name="_Toc71214383"/>
      <w:bookmarkStart w:id="911" w:name="_Toc71722057"/>
      <w:bookmarkStart w:id="912" w:name="_Toc74859109"/>
      <w:bookmarkStart w:id="913" w:name="_Toc138151971"/>
      <w:r w:rsidRPr="00586B6B">
        <w:t>7.9</w:t>
      </w:r>
      <w:r w:rsidRPr="00586B6B">
        <w:tab/>
        <w:t>Policy Templates Provisioning API</w:t>
      </w:r>
      <w:bookmarkEnd w:id="909"/>
      <w:bookmarkEnd w:id="910"/>
      <w:bookmarkEnd w:id="911"/>
      <w:bookmarkEnd w:id="912"/>
      <w:bookmarkEnd w:id="913"/>
    </w:p>
    <w:p w14:paraId="1E75ADEF" w14:textId="73D75773" w:rsidR="00D82315" w:rsidRPr="00586B6B" w:rsidRDefault="00D82315" w:rsidP="00D82315">
      <w:pPr>
        <w:pStyle w:val="Heading3"/>
      </w:pPr>
      <w:bookmarkStart w:id="914" w:name="_Toc68899633"/>
      <w:bookmarkStart w:id="915" w:name="_Toc71214384"/>
      <w:bookmarkStart w:id="916" w:name="_Toc71722058"/>
      <w:bookmarkStart w:id="917" w:name="_Toc74859110"/>
      <w:bookmarkStart w:id="918" w:name="_Toc138151972"/>
      <w:r w:rsidRPr="00586B6B">
        <w:t>7.9.1</w:t>
      </w:r>
      <w:r w:rsidRPr="00586B6B">
        <w:tab/>
        <w:t>Overview</w:t>
      </w:r>
      <w:bookmarkEnd w:id="914"/>
      <w:bookmarkEnd w:id="915"/>
      <w:bookmarkEnd w:id="916"/>
      <w:bookmarkEnd w:id="917"/>
      <w:bookmarkEnd w:id="918"/>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r w:rsidRPr="00D41AA2">
        <w:rPr>
          <w:rStyle w:val="Cod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0BE389F3" w:rsidR="0017090F" w:rsidRPr="00586B6B" w:rsidRDefault="0017090F" w:rsidP="003F5C11">
      <w:r w:rsidRPr="00586B6B">
        <w:t>When the Policy Template is used for differential cha</w:t>
      </w:r>
      <w:r w:rsidR="00760CE6">
        <w:t>r</w:t>
      </w:r>
      <w:r w:rsidRPr="00586B6B">
        <w:t xml:space="preserve">ging the </w:t>
      </w:r>
      <w:r w:rsidR="00B70CDD" w:rsidRPr="00D41AA2">
        <w:rPr>
          <w:rStyle w:val="Code"/>
        </w:rPr>
        <w:t>chargingSpecification</w:t>
      </w:r>
      <w:r w:rsidR="00B70CDD" w:rsidRPr="00586B6B">
        <w:t xml:space="preserve"> </w:t>
      </w:r>
      <w:r w:rsidR="00B70CDD">
        <w:t xml:space="preserve">property </w:t>
      </w:r>
      <w:r w:rsidRPr="00586B6B">
        <w:t>shall be present.</w:t>
      </w:r>
    </w:p>
    <w:p w14:paraId="0B81F0F6" w14:textId="7399949B" w:rsidR="00760CE6" w:rsidRPr="00586B6B" w:rsidRDefault="00760CE6" w:rsidP="00760CE6">
      <w:bookmarkStart w:id="919" w:name="_Toc68899634"/>
      <w:bookmarkStart w:id="920" w:name="_Toc71214385"/>
      <w:bookmarkStart w:id="921" w:name="_Toc71722059"/>
      <w:bookmarkStart w:id="922" w:name="_Toc74859111"/>
      <w:r>
        <w:rPr>
          <w:rStyle w:val="Code"/>
        </w:rPr>
        <w:t>a</w:t>
      </w:r>
      <w:r w:rsidRPr="00D41AA2">
        <w:rPr>
          <w:rStyle w:val="Code"/>
        </w:rPr>
        <w:t>pplicationSessionContext</w:t>
      </w:r>
      <w:r w:rsidRPr="00586B6B">
        <w:t xml:space="preserve"> is a mandatory </w:t>
      </w:r>
      <w:r>
        <w:t xml:space="preserve">child </w:t>
      </w:r>
      <w:r w:rsidRPr="00586B6B">
        <w:t xml:space="preserve">object, which contains at least the </w:t>
      </w:r>
      <w:r w:rsidRPr="00D41AA2">
        <w:rPr>
          <w:rStyle w:val="Code"/>
        </w:rPr>
        <w:t>aspId</w:t>
      </w:r>
      <w:r w:rsidRPr="00586B6B">
        <w:t xml:space="preserve"> property.</w:t>
      </w:r>
    </w:p>
    <w:p w14:paraId="1305BBD3" w14:textId="77777777" w:rsidR="00760CE6" w:rsidRPr="00586B6B" w:rsidRDefault="00760CE6" w:rsidP="00760CE6">
      <w:pPr>
        <w:pStyle w:val="B1"/>
      </w:pPr>
      <w:bookmarkStart w:id="923" w:name="_MCCTEMPBM_CRPT71130366___7"/>
      <w:r w:rsidRPr="00586B6B">
        <w:t>-</w:t>
      </w:r>
      <w:r w:rsidRPr="00586B6B">
        <w:tab/>
        <w:t xml:space="preserve">The </w:t>
      </w:r>
      <w:r w:rsidRPr="00D41AA2">
        <w:rPr>
          <w:rStyle w:val="Code"/>
        </w:rPr>
        <w:t>aspId</w:t>
      </w:r>
      <w:r w:rsidRPr="00586B6B">
        <w:t xml:space="preserve"> identifies the API invoker.</w:t>
      </w:r>
    </w:p>
    <w:p w14:paraId="5E0358CE" w14:textId="77777777" w:rsidR="00760CE6" w:rsidRPr="00586B6B" w:rsidRDefault="00760CE6" w:rsidP="00760CE6">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4172B7CB" w14:textId="77777777" w:rsidR="00760CE6" w:rsidRDefault="00760CE6" w:rsidP="00760CE6">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6901C23B" w14:textId="65E6E52F" w:rsidR="00760CE6" w:rsidRPr="00586B6B" w:rsidRDefault="00760CE6" w:rsidP="00760CE6">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965306">
        <w:rPr>
          <w:rStyle w:val="Code"/>
        </w:rPr>
        <w:t>Npcf_PolicyAuthorization</w:t>
      </w:r>
      <w:r>
        <w:t xml:space="preserve"> service instance.</w:t>
      </w:r>
    </w:p>
    <w:p w14:paraId="471864EC" w14:textId="5084D0B6" w:rsidR="00D82315" w:rsidRPr="00586B6B" w:rsidRDefault="00D82315" w:rsidP="00D82315">
      <w:pPr>
        <w:pStyle w:val="Heading3"/>
      </w:pPr>
      <w:bookmarkStart w:id="924" w:name="_Toc138151973"/>
      <w:bookmarkEnd w:id="923"/>
      <w:r w:rsidRPr="00586B6B">
        <w:t>7.9.2</w:t>
      </w:r>
      <w:r w:rsidRPr="00586B6B">
        <w:tab/>
        <w:t>Resource structure</w:t>
      </w:r>
      <w:bookmarkEnd w:id="919"/>
      <w:bookmarkEnd w:id="920"/>
      <w:bookmarkEnd w:id="921"/>
      <w:bookmarkEnd w:id="922"/>
      <w:bookmarkEnd w:id="924"/>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5813DF">
      <w:pPr>
        <w:pStyle w:val="TAN"/>
        <w:keepNext w:val="0"/>
      </w:pPr>
    </w:p>
    <w:p w14:paraId="6D7F0753" w14:textId="0E91EC94" w:rsidR="000F6D38" w:rsidRPr="00586B6B" w:rsidRDefault="000F6D38" w:rsidP="000F6D38">
      <w:pPr>
        <w:pStyle w:val="Heading3"/>
      </w:pPr>
      <w:bookmarkStart w:id="925" w:name="_Toc68899635"/>
      <w:bookmarkStart w:id="926" w:name="_Toc71214386"/>
      <w:bookmarkStart w:id="927" w:name="_Toc71722060"/>
      <w:bookmarkStart w:id="928" w:name="_Toc74859112"/>
      <w:bookmarkStart w:id="929" w:name="_Toc138151974"/>
      <w:r w:rsidRPr="00586B6B">
        <w:t>7.9.3</w:t>
      </w:r>
      <w:r w:rsidRPr="00586B6B">
        <w:tab/>
        <w:t>Data model</w:t>
      </w:r>
      <w:bookmarkEnd w:id="925"/>
      <w:bookmarkEnd w:id="926"/>
      <w:bookmarkEnd w:id="927"/>
      <w:bookmarkEnd w:id="928"/>
      <w:bookmarkEnd w:id="929"/>
    </w:p>
    <w:p w14:paraId="3D48E613" w14:textId="0825C438" w:rsidR="000F6D38" w:rsidRPr="00586B6B" w:rsidRDefault="000F6D38" w:rsidP="000F6D38">
      <w:pPr>
        <w:pStyle w:val="Heading4"/>
      </w:pPr>
      <w:bookmarkStart w:id="930" w:name="_Toc68899636"/>
      <w:bookmarkStart w:id="931" w:name="_Toc71214387"/>
      <w:bookmarkStart w:id="932" w:name="_Toc71722061"/>
      <w:bookmarkStart w:id="933" w:name="_Toc74859113"/>
      <w:bookmarkStart w:id="934" w:name="_Toc138151975"/>
      <w:r w:rsidRPr="00586B6B">
        <w:t>7.9.3.1</w:t>
      </w:r>
      <w:r w:rsidRPr="00586B6B">
        <w:tab/>
        <w:t>PolicyTemplate resource</w:t>
      </w:r>
      <w:bookmarkEnd w:id="930"/>
      <w:bookmarkEnd w:id="931"/>
      <w:bookmarkEnd w:id="932"/>
      <w:bookmarkEnd w:id="933"/>
      <w:bookmarkEnd w:id="934"/>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A0F1786" w:rsidR="000F6D38" w:rsidRDefault="000F6D38" w:rsidP="000F6D38">
      <w:pPr>
        <w:pStyle w:val="TH"/>
      </w:pPr>
      <w:bookmarkStart w:id="935" w:name="_Hlk55827470"/>
      <w:r w:rsidRPr="00586B6B">
        <w:t>Table 7.9.3-1</w:t>
      </w:r>
      <w:bookmarkEnd w:id="935"/>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277"/>
        <w:gridCol w:w="851"/>
        <w:gridCol w:w="992"/>
        <w:gridCol w:w="3112"/>
      </w:tblGrid>
      <w:tr w:rsidR="00595B50" w:rsidRPr="00586B6B" w14:paraId="7A7102D0" w14:textId="77777777" w:rsidTr="00DE53FE">
        <w:trPr>
          <w:tblHeader/>
        </w:trPr>
        <w:tc>
          <w:tcPr>
            <w:tcW w:w="1028" w:type="pct"/>
            <w:shd w:val="clear" w:color="auto" w:fill="BFBFBF" w:themeFill="background1" w:themeFillShade="BF"/>
          </w:tcPr>
          <w:p w14:paraId="4C35F2F2" w14:textId="77777777" w:rsidR="00595B50" w:rsidRPr="00586B6B" w:rsidRDefault="00595B50" w:rsidP="00DE53FE">
            <w:pPr>
              <w:pStyle w:val="TAH"/>
            </w:pPr>
            <w:bookmarkStart w:id="936" w:name="_Toc68899637"/>
            <w:bookmarkStart w:id="937" w:name="_Toc71214388"/>
            <w:r w:rsidRPr="00586B6B">
              <w:t>Property</w:t>
            </w:r>
          </w:p>
        </w:tc>
        <w:tc>
          <w:tcPr>
            <w:tcW w:w="736" w:type="pct"/>
            <w:shd w:val="clear" w:color="auto" w:fill="BFBFBF" w:themeFill="background1" w:themeFillShade="BF"/>
          </w:tcPr>
          <w:p w14:paraId="4CB605F4" w14:textId="77777777" w:rsidR="00595B50" w:rsidRPr="00586B6B" w:rsidRDefault="00595B50" w:rsidP="00DE53FE">
            <w:pPr>
              <w:pStyle w:val="TAH"/>
            </w:pPr>
            <w:r w:rsidRPr="00586B6B">
              <w:t>Type</w:t>
            </w:r>
          </w:p>
        </w:tc>
        <w:tc>
          <w:tcPr>
            <w:tcW w:w="663" w:type="pct"/>
            <w:shd w:val="clear" w:color="auto" w:fill="BFBFBF" w:themeFill="background1" w:themeFillShade="BF"/>
          </w:tcPr>
          <w:p w14:paraId="7E0F4BE3" w14:textId="77777777" w:rsidR="00595B50" w:rsidRPr="00586B6B" w:rsidRDefault="00595B50" w:rsidP="00DE53FE">
            <w:pPr>
              <w:pStyle w:val="TAH"/>
            </w:pPr>
            <w:r w:rsidRPr="00586B6B">
              <w:t>Cardinality</w:t>
            </w:r>
          </w:p>
        </w:tc>
        <w:tc>
          <w:tcPr>
            <w:tcW w:w="442" w:type="pct"/>
            <w:shd w:val="clear" w:color="auto" w:fill="BFBFBF" w:themeFill="background1" w:themeFillShade="BF"/>
          </w:tcPr>
          <w:p w14:paraId="2BDF3309" w14:textId="77777777" w:rsidR="00595B50" w:rsidRPr="00586B6B" w:rsidRDefault="00595B50" w:rsidP="00DE53FE">
            <w:pPr>
              <w:pStyle w:val="TAH"/>
            </w:pPr>
            <w:r w:rsidRPr="00586B6B">
              <w:t>Usage</w:t>
            </w:r>
          </w:p>
        </w:tc>
        <w:tc>
          <w:tcPr>
            <w:tcW w:w="515" w:type="pct"/>
            <w:shd w:val="clear" w:color="auto" w:fill="BFBFBF" w:themeFill="background1" w:themeFillShade="BF"/>
          </w:tcPr>
          <w:p w14:paraId="2CB5A594" w14:textId="77777777" w:rsidR="00595B50" w:rsidRPr="00586B6B" w:rsidRDefault="00595B50" w:rsidP="00DE53FE">
            <w:pPr>
              <w:pStyle w:val="TAH"/>
            </w:pPr>
            <w:r w:rsidRPr="00586B6B">
              <w:t>Visibility</w:t>
            </w:r>
          </w:p>
        </w:tc>
        <w:tc>
          <w:tcPr>
            <w:tcW w:w="1616" w:type="pct"/>
            <w:shd w:val="clear" w:color="auto" w:fill="BFBFBF" w:themeFill="background1" w:themeFillShade="BF"/>
          </w:tcPr>
          <w:p w14:paraId="4F9DF947" w14:textId="77777777" w:rsidR="00595B50" w:rsidRPr="00586B6B" w:rsidRDefault="00595B50" w:rsidP="00DE53FE">
            <w:pPr>
              <w:pStyle w:val="TAH"/>
            </w:pPr>
            <w:r w:rsidRPr="00586B6B">
              <w:t>Description</w:t>
            </w:r>
          </w:p>
        </w:tc>
      </w:tr>
      <w:tr w:rsidR="00595B50" w:rsidRPr="00586B6B" w14:paraId="691A7FE5" w14:textId="77777777" w:rsidTr="00DE53FE">
        <w:tc>
          <w:tcPr>
            <w:tcW w:w="1028" w:type="pct"/>
            <w:shd w:val="clear" w:color="auto" w:fill="auto"/>
          </w:tcPr>
          <w:p w14:paraId="5C85E696" w14:textId="77777777" w:rsidR="00595B50" w:rsidRPr="00D41AA2" w:rsidRDefault="00595B50" w:rsidP="00DE53FE">
            <w:pPr>
              <w:pStyle w:val="TAL"/>
              <w:rPr>
                <w:rStyle w:val="Code"/>
              </w:rPr>
            </w:pPr>
            <w:r w:rsidRPr="00D41AA2">
              <w:rPr>
                <w:rStyle w:val="Code"/>
              </w:rPr>
              <w:t>policyTemplateId</w:t>
            </w:r>
          </w:p>
        </w:tc>
        <w:tc>
          <w:tcPr>
            <w:tcW w:w="736" w:type="pct"/>
            <w:shd w:val="clear" w:color="auto" w:fill="auto"/>
          </w:tcPr>
          <w:p w14:paraId="17EC009B" w14:textId="77777777" w:rsidR="00595B50" w:rsidRPr="00586B6B" w:rsidRDefault="00595B50" w:rsidP="00DE53FE">
            <w:pPr>
              <w:pStyle w:val="TAL"/>
              <w:rPr>
                <w:rStyle w:val="Datatypechar"/>
              </w:rPr>
            </w:pPr>
            <w:r>
              <w:rPr>
                <w:rStyle w:val="Datatypechar"/>
              </w:rPr>
              <w:t>ResourceId</w:t>
            </w:r>
          </w:p>
        </w:tc>
        <w:tc>
          <w:tcPr>
            <w:tcW w:w="663" w:type="pct"/>
            <w:shd w:val="clear" w:color="auto" w:fill="auto"/>
          </w:tcPr>
          <w:p w14:paraId="53DFF44D" w14:textId="77777777" w:rsidR="00595B50" w:rsidRPr="00586B6B" w:rsidRDefault="00595B50" w:rsidP="00DE53FE">
            <w:pPr>
              <w:pStyle w:val="TAL"/>
              <w:jc w:val="center"/>
            </w:pPr>
            <w:r w:rsidRPr="00586B6B">
              <w:t>1..1</w:t>
            </w:r>
          </w:p>
        </w:tc>
        <w:tc>
          <w:tcPr>
            <w:tcW w:w="442" w:type="pct"/>
          </w:tcPr>
          <w:p w14:paraId="51AC1E70" w14:textId="77777777" w:rsidR="00595B50" w:rsidRPr="00586B6B" w:rsidRDefault="00595B50" w:rsidP="00DE53FE">
            <w:pPr>
              <w:pStyle w:val="TAC"/>
            </w:pPr>
            <w:r w:rsidRPr="00586B6B">
              <w:t>C: RO</w:t>
            </w:r>
            <w:r w:rsidRPr="00586B6B">
              <w:br/>
              <w:t>R: RO</w:t>
            </w:r>
            <w:r>
              <w:br/>
            </w:r>
            <w:r w:rsidRPr="00586B6B">
              <w:t>U: RO</w:t>
            </w:r>
          </w:p>
        </w:tc>
        <w:tc>
          <w:tcPr>
            <w:tcW w:w="515" w:type="pct"/>
            <w:shd w:val="clear" w:color="auto" w:fill="auto"/>
          </w:tcPr>
          <w:p w14:paraId="5318A12D" w14:textId="77777777" w:rsidR="00595B50" w:rsidRPr="00586B6B" w:rsidRDefault="00595B50" w:rsidP="00DE53FE">
            <w:pPr>
              <w:pStyle w:val="TAL"/>
            </w:pPr>
          </w:p>
        </w:tc>
        <w:tc>
          <w:tcPr>
            <w:tcW w:w="1616" w:type="pct"/>
            <w:shd w:val="clear" w:color="auto" w:fill="auto"/>
          </w:tcPr>
          <w:p w14:paraId="72EC2A2A" w14:textId="77777777" w:rsidR="00595B50" w:rsidRPr="00586B6B" w:rsidRDefault="00595B50" w:rsidP="00DE53FE">
            <w:pPr>
              <w:pStyle w:val="TAL"/>
            </w:pPr>
            <w:r w:rsidRPr="00586B6B">
              <w:t>Unique identifier of this Policy Template within the scope of the Provisioning Session.</w:t>
            </w:r>
          </w:p>
        </w:tc>
      </w:tr>
      <w:tr w:rsidR="00595B50" w:rsidRPr="00586B6B" w14:paraId="31D695F7" w14:textId="77777777" w:rsidTr="00DE53FE">
        <w:tc>
          <w:tcPr>
            <w:tcW w:w="1028" w:type="pct"/>
            <w:shd w:val="clear" w:color="auto" w:fill="auto"/>
          </w:tcPr>
          <w:p w14:paraId="38A97119" w14:textId="77777777" w:rsidR="00595B50" w:rsidRPr="00D41AA2" w:rsidRDefault="00595B50" w:rsidP="00DE53FE">
            <w:pPr>
              <w:pStyle w:val="TAL"/>
              <w:rPr>
                <w:rStyle w:val="Code"/>
              </w:rPr>
            </w:pPr>
            <w:r w:rsidRPr="00D41AA2">
              <w:rPr>
                <w:rStyle w:val="Code"/>
              </w:rPr>
              <w:t>state</w:t>
            </w:r>
          </w:p>
        </w:tc>
        <w:tc>
          <w:tcPr>
            <w:tcW w:w="736" w:type="pct"/>
            <w:shd w:val="clear" w:color="auto" w:fill="auto"/>
          </w:tcPr>
          <w:p w14:paraId="57649E0D" w14:textId="77777777" w:rsidR="00595B50" w:rsidRPr="00586B6B" w:rsidRDefault="00595B50" w:rsidP="00DE53FE">
            <w:pPr>
              <w:pStyle w:val="TAL"/>
              <w:rPr>
                <w:rStyle w:val="Datatypechar"/>
              </w:rPr>
            </w:pPr>
            <w:r w:rsidRPr="00586B6B">
              <w:rPr>
                <w:rStyle w:val="Datatypechar"/>
              </w:rPr>
              <w:t>Enumeration of Strings</w:t>
            </w:r>
          </w:p>
        </w:tc>
        <w:tc>
          <w:tcPr>
            <w:tcW w:w="663" w:type="pct"/>
            <w:shd w:val="clear" w:color="auto" w:fill="auto"/>
          </w:tcPr>
          <w:p w14:paraId="4A104DFC" w14:textId="77777777" w:rsidR="00595B50" w:rsidRPr="00586B6B" w:rsidRDefault="00595B50" w:rsidP="00DE53FE">
            <w:pPr>
              <w:pStyle w:val="TAL"/>
              <w:jc w:val="center"/>
            </w:pPr>
            <w:r w:rsidRPr="00586B6B">
              <w:t>1..1</w:t>
            </w:r>
          </w:p>
        </w:tc>
        <w:tc>
          <w:tcPr>
            <w:tcW w:w="442" w:type="pct"/>
          </w:tcPr>
          <w:p w14:paraId="6E8CA0A6" w14:textId="77777777" w:rsidR="00595B50" w:rsidRPr="00586B6B" w:rsidRDefault="00595B50" w:rsidP="00DE53FE">
            <w:pPr>
              <w:pStyle w:val="TAC"/>
            </w:pPr>
            <w:r w:rsidRPr="00586B6B">
              <w:t>C: RO</w:t>
            </w:r>
            <w:r w:rsidRPr="00586B6B">
              <w:br/>
              <w:t>R: RO</w:t>
            </w:r>
            <w:r>
              <w:br/>
            </w:r>
            <w:r w:rsidRPr="00586B6B">
              <w:t>U: RO</w:t>
            </w:r>
          </w:p>
        </w:tc>
        <w:tc>
          <w:tcPr>
            <w:tcW w:w="515" w:type="pct"/>
            <w:shd w:val="clear" w:color="auto" w:fill="auto"/>
          </w:tcPr>
          <w:p w14:paraId="23FBF3EC" w14:textId="77777777" w:rsidR="00595B50" w:rsidRPr="00586B6B" w:rsidRDefault="00595B50" w:rsidP="00DE53FE">
            <w:pPr>
              <w:pStyle w:val="TAL"/>
            </w:pPr>
          </w:p>
        </w:tc>
        <w:tc>
          <w:tcPr>
            <w:tcW w:w="1616" w:type="pct"/>
            <w:shd w:val="clear" w:color="auto" w:fill="auto"/>
          </w:tcPr>
          <w:p w14:paraId="13C962B4" w14:textId="77777777" w:rsidR="00595B50" w:rsidRPr="00586B6B" w:rsidRDefault="00595B50" w:rsidP="00DE53FE">
            <w:pPr>
              <w:pStyle w:val="TAL"/>
            </w:pPr>
            <w:r w:rsidRPr="00586B6B">
              <w:t xml:space="preserve">A Policy Template may be in the </w:t>
            </w:r>
            <w:r w:rsidRPr="00D41AA2">
              <w:rPr>
                <w:rStyle w:val="Code"/>
              </w:rPr>
              <w:t>PENDING</w:t>
            </w:r>
            <w:r>
              <w:t xml:space="preserve">, </w:t>
            </w:r>
            <w:r w:rsidRPr="00D41AA2">
              <w:rPr>
                <w:rStyle w:val="Code"/>
              </w:rPr>
              <w:t>INVALID</w:t>
            </w:r>
            <w:r>
              <w:t xml:space="preserve">, </w:t>
            </w:r>
            <w:r w:rsidRPr="00D41AA2">
              <w:rPr>
                <w:rStyle w:val="Code"/>
              </w:rPr>
              <w:t>READY</w:t>
            </w:r>
            <w:r>
              <w:t xml:space="preserve">, or </w:t>
            </w:r>
            <w:r w:rsidRPr="00D41AA2">
              <w:rPr>
                <w:rStyle w:val="Code"/>
              </w:rPr>
              <w:t>SUSPENDED</w:t>
            </w:r>
            <w:r>
              <w:t xml:space="preserve"> </w:t>
            </w:r>
            <w:r w:rsidRPr="00586B6B">
              <w:t>state.</w:t>
            </w:r>
          </w:p>
          <w:p w14:paraId="2FDC4F2F" w14:textId="77777777" w:rsidR="00595B50" w:rsidRPr="00586B6B" w:rsidRDefault="00595B50" w:rsidP="00DE53FE">
            <w:pPr>
              <w:pStyle w:val="TALcontinuation"/>
              <w:spacing w:before="60"/>
            </w:pPr>
            <w:r w:rsidRPr="00586B6B">
              <w:t xml:space="preserve">Only a Policy Template in the </w:t>
            </w:r>
            <w:r w:rsidRPr="00C522DE">
              <w:rPr>
                <w:rStyle w:val="Code"/>
              </w:rPr>
              <w:t>READY</w:t>
            </w:r>
            <w:r w:rsidRPr="00586B6B">
              <w:t xml:space="preserve"> state may be instantiated as a Dynamic Policy Instance and applied to </w:t>
            </w:r>
            <w:r>
              <w:t xml:space="preserve">media </w:t>
            </w:r>
            <w:r w:rsidRPr="00586B6B">
              <w:t>streaming sessions.</w:t>
            </w:r>
          </w:p>
        </w:tc>
      </w:tr>
      <w:tr w:rsidR="00595B50" w:rsidRPr="00586B6B" w14:paraId="13C044D2" w14:textId="77777777" w:rsidTr="00DE53FE">
        <w:tc>
          <w:tcPr>
            <w:tcW w:w="1028" w:type="pct"/>
            <w:shd w:val="clear" w:color="auto" w:fill="auto"/>
          </w:tcPr>
          <w:p w14:paraId="1044010C" w14:textId="77777777" w:rsidR="00595B50" w:rsidRPr="00D41AA2" w:rsidRDefault="00595B50" w:rsidP="00DE53FE">
            <w:pPr>
              <w:pStyle w:val="TAL"/>
              <w:keepNext w:val="0"/>
              <w:rPr>
                <w:rStyle w:val="Code"/>
              </w:rPr>
            </w:pPr>
            <w:r>
              <w:rPr>
                <w:rStyle w:val="Code"/>
              </w:rPr>
              <w:t>stateReason</w:t>
            </w:r>
          </w:p>
        </w:tc>
        <w:tc>
          <w:tcPr>
            <w:tcW w:w="736" w:type="pct"/>
            <w:shd w:val="clear" w:color="auto" w:fill="auto"/>
          </w:tcPr>
          <w:p w14:paraId="1BE8D472" w14:textId="77777777" w:rsidR="00595B50" w:rsidRPr="00586B6B" w:rsidRDefault="00595B50" w:rsidP="00DE53FE">
            <w:pPr>
              <w:pStyle w:val="TAL"/>
              <w:keepNext w:val="0"/>
              <w:rPr>
                <w:rStyle w:val="Datatypechar"/>
              </w:rPr>
            </w:pPr>
            <w:r>
              <w:rPr>
                <w:rStyle w:val="Datatypechar"/>
              </w:rPr>
              <w:t>Problem‌Details</w:t>
            </w:r>
          </w:p>
        </w:tc>
        <w:tc>
          <w:tcPr>
            <w:tcW w:w="663" w:type="pct"/>
            <w:shd w:val="clear" w:color="auto" w:fill="auto"/>
          </w:tcPr>
          <w:p w14:paraId="4E2ADDE6" w14:textId="77777777" w:rsidR="00595B50" w:rsidRPr="00586B6B" w:rsidRDefault="00595B50" w:rsidP="00DE53FE">
            <w:pPr>
              <w:pStyle w:val="TAL"/>
              <w:keepNext w:val="0"/>
              <w:jc w:val="center"/>
            </w:pPr>
            <w:r>
              <w:t>1..1</w:t>
            </w:r>
          </w:p>
        </w:tc>
        <w:tc>
          <w:tcPr>
            <w:tcW w:w="442" w:type="pct"/>
          </w:tcPr>
          <w:p w14:paraId="5D8F9B24" w14:textId="77777777" w:rsidR="00595B50" w:rsidRPr="00586B6B" w:rsidRDefault="00595B50" w:rsidP="00DE53FE">
            <w:pPr>
              <w:pStyle w:val="TAC"/>
              <w:keepNext w:val="0"/>
            </w:pPr>
            <w:r>
              <w:t>C: RO</w:t>
            </w:r>
            <w:r>
              <w:br/>
              <w:t>R: RO</w:t>
            </w:r>
            <w:r>
              <w:br/>
              <w:t>U: –</w:t>
            </w:r>
          </w:p>
        </w:tc>
        <w:tc>
          <w:tcPr>
            <w:tcW w:w="515" w:type="pct"/>
            <w:shd w:val="clear" w:color="auto" w:fill="auto"/>
          </w:tcPr>
          <w:p w14:paraId="693FA511" w14:textId="77777777" w:rsidR="00595B50" w:rsidRPr="00586B6B" w:rsidRDefault="00595B50" w:rsidP="00DE53FE">
            <w:pPr>
              <w:pStyle w:val="TAL"/>
              <w:keepNext w:val="0"/>
            </w:pPr>
          </w:p>
        </w:tc>
        <w:tc>
          <w:tcPr>
            <w:tcW w:w="1616" w:type="pct"/>
            <w:shd w:val="clear" w:color="auto" w:fill="auto"/>
          </w:tcPr>
          <w:p w14:paraId="49AC7A15" w14:textId="77777777" w:rsidR="00595B50" w:rsidRDefault="00595B50" w:rsidP="00DE53FE">
            <w:pPr>
              <w:pStyle w:val="TAL"/>
            </w:pPr>
            <w:r>
              <w:t>Additional details about the current state of this Policy Template exposed to the 5GMS Application Provider by the 5GMS AF.</w:t>
            </w:r>
          </w:p>
          <w:p w14:paraId="78D44999" w14:textId="77777777" w:rsidR="00595B50" w:rsidRDefault="00595B50" w:rsidP="00DE53FE">
            <w:pPr>
              <w:pStyle w:val="TALcontinuation"/>
              <w:spacing w:before="60"/>
            </w:pPr>
            <w:r>
              <w:t xml:space="preserve">The </w:t>
            </w:r>
            <w:r>
              <w:rPr>
                <w:rStyle w:val="Code"/>
              </w:rPr>
              <w:t>instance</w:t>
            </w:r>
            <w:r>
              <w:t xml:space="preserve"> sub-property shall be present and shall indicate the URL of this Policy Template resource.</w:t>
            </w:r>
          </w:p>
          <w:p w14:paraId="031867D9" w14:textId="77777777" w:rsidR="00595B50" w:rsidRDefault="00595B50" w:rsidP="00DE53FE">
            <w:pPr>
              <w:pStyle w:val="TALcontinuation"/>
              <w:spacing w:before="60"/>
            </w:pPr>
            <w:r>
              <w:t xml:space="preserve">The </w:t>
            </w:r>
            <w:r w:rsidRPr="00331EA5">
              <w:rPr>
                <w:rStyle w:val="Code"/>
              </w:rPr>
              <w:t>title</w:t>
            </w:r>
            <w:r>
              <w:t xml:space="preserve"> sub-property shall be present and shall indicate a human-readable representation of the </w:t>
            </w:r>
            <w:r w:rsidRPr="00331EA5">
              <w:rPr>
                <w:rStyle w:val="Code"/>
              </w:rPr>
              <w:t>state</w:t>
            </w:r>
            <w:r>
              <w:t xml:space="preserve"> property specified above, e.g. "Policy Template ready for use" or "Policy Template invalid".</w:t>
            </w:r>
          </w:p>
          <w:p w14:paraId="5A54ADA6" w14:textId="77777777" w:rsidR="00595B50" w:rsidRDefault="00595B50" w:rsidP="00DE53FE">
            <w:pPr>
              <w:pStyle w:val="TALcontinuation"/>
              <w:spacing w:before="60"/>
            </w:pPr>
            <w:r>
              <w:t xml:space="preserve">The </w:t>
            </w:r>
            <w:r>
              <w:rPr>
                <w:rStyle w:val="Code"/>
              </w:rPr>
              <w:t>detail</w:t>
            </w:r>
            <w:r>
              <w:t xml:space="preserve"> sub-property shall be present and shall indicate a human-readable status/error message.</w:t>
            </w:r>
          </w:p>
          <w:p w14:paraId="7D968D86" w14:textId="77777777" w:rsidR="00595B50" w:rsidRPr="00586B6B" w:rsidRDefault="00595B50" w:rsidP="00DE53FE">
            <w:pPr>
              <w:pStyle w:val="TALcontinuation"/>
              <w:spacing w:before="60"/>
            </w:pPr>
            <w:r>
              <w:t>All other properties shall be omitted.</w:t>
            </w:r>
          </w:p>
        </w:tc>
      </w:tr>
      <w:tr w:rsidR="00595B50" w:rsidRPr="00586B6B" w14:paraId="6F80138E" w14:textId="77777777" w:rsidTr="00DE53FE">
        <w:tc>
          <w:tcPr>
            <w:tcW w:w="1028" w:type="pct"/>
            <w:shd w:val="clear" w:color="auto" w:fill="auto"/>
          </w:tcPr>
          <w:p w14:paraId="521CD892" w14:textId="77777777" w:rsidR="00595B50" w:rsidRPr="00D41AA2" w:rsidRDefault="00595B50" w:rsidP="00DE53FE">
            <w:pPr>
              <w:pStyle w:val="TAL"/>
              <w:rPr>
                <w:rStyle w:val="Code"/>
              </w:rPr>
            </w:pPr>
            <w:r w:rsidRPr="00D41AA2">
              <w:rPr>
                <w:rStyle w:val="Code"/>
              </w:rPr>
              <w:t>apiEndPoint</w:t>
            </w:r>
          </w:p>
        </w:tc>
        <w:tc>
          <w:tcPr>
            <w:tcW w:w="736" w:type="pct"/>
            <w:shd w:val="clear" w:color="auto" w:fill="auto"/>
          </w:tcPr>
          <w:p w14:paraId="37AD404B" w14:textId="77777777" w:rsidR="00595B50" w:rsidRPr="00586B6B" w:rsidRDefault="00595B50" w:rsidP="00DE53FE">
            <w:pPr>
              <w:pStyle w:val="TAL"/>
              <w:rPr>
                <w:rStyle w:val="Datatypechar"/>
              </w:rPr>
            </w:pPr>
            <w:r w:rsidRPr="00586B6B">
              <w:rPr>
                <w:rStyle w:val="Datatypechar"/>
              </w:rPr>
              <w:t>String</w:t>
            </w:r>
          </w:p>
        </w:tc>
        <w:tc>
          <w:tcPr>
            <w:tcW w:w="663" w:type="pct"/>
            <w:shd w:val="clear" w:color="auto" w:fill="auto"/>
          </w:tcPr>
          <w:p w14:paraId="0C883C44" w14:textId="77777777" w:rsidR="00595B50" w:rsidRPr="00586B6B" w:rsidRDefault="00595B50" w:rsidP="00DE53FE">
            <w:pPr>
              <w:pStyle w:val="TAL"/>
              <w:jc w:val="center"/>
            </w:pPr>
            <w:r w:rsidRPr="00586B6B">
              <w:t>1..1</w:t>
            </w:r>
          </w:p>
        </w:tc>
        <w:tc>
          <w:tcPr>
            <w:tcW w:w="442" w:type="pct"/>
          </w:tcPr>
          <w:p w14:paraId="617CA6F6" w14:textId="77777777" w:rsidR="00595B50" w:rsidRPr="00586B6B" w:rsidRDefault="00595B50" w:rsidP="00DE53FE">
            <w:pPr>
              <w:pStyle w:val="TAC"/>
            </w:pPr>
            <w:r w:rsidRPr="00586B6B">
              <w:t>C: RW</w:t>
            </w:r>
            <w:r w:rsidRPr="00586B6B">
              <w:br/>
              <w:t>R: RO</w:t>
            </w:r>
            <w:r>
              <w:br/>
            </w:r>
            <w:r w:rsidRPr="00586B6B">
              <w:t>U: RW</w:t>
            </w:r>
          </w:p>
        </w:tc>
        <w:tc>
          <w:tcPr>
            <w:tcW w:w="515" w:type="pct"/>
            <w:shd w:val="clear" w:color="auto" w:fill="auto"/>
          </w:tcPr>
          <w:p w14:paraId="061E164B" w14:textId="77777777" w:rsidR="00595B50" w:rsidRPr="00586B6B" w:rsidRDefault="00595B50" w:rsidP="00DE53FE">
            <w:pPr>
              <w:pStyle w:val="TAL"/>
            </w:pPr>
            <w:r w:rsidRPr="00586B6B">
              <w:t>MNO Admin</w:t>
            </w:r>
          </w:p>
        </w:tc>
        <w:tc>
          <w:tcPr>
            <w:tcW w:w="1616" w:type="pct"/>
            <w:shd w:val="clear" w:color="auto" w:fill="auto"/>
          </w:tcPr>
          <w:p w14:paraId="4B49F670" w14:textId="77777777" w:rsidR="00595B50" w:rsidRPr="00586B6B" w:rsidRDefault="00595B50" w:rsidP="00DE53FE">
            <w:pPr>
              <w:pStyle w:val="TAL"/>
            </w:pPr>
            <w:r w:rsidRPr="00586B6B">
              <w:t>The API endpoint that should be invoked when activating a Dynamic Policy Instance based on this Policy Template.</w:t>
            </w:r>
          </w:p>
        </w:tc>
      </w:tr>
      <w:tr w:rsidR="00595B50" w:rsidRPr="00586B6B" w14:paraId="421801FA" w14:textId="77777777" w:rsidTr="00DE53FE">
        <w:tc>
          <w:tcPr>
            <w:tcW w:w="1028" w:type="pct"/>
            <w:shd w:val="clear" w:color="auto" w:fill="auto"/>
          </w:tcPr>
          <w:p w14:paraId="1F7B2BDE" w14:textId="77777777" w:rsidR="00595B50" w:rsidRPr="00D41AA2" w:rsidRDefault="00595B50" w:rsidP="00DE53FE">
            <w:pPr>
              <w:pStyle w:val="TAL"/>
              <w:keepNext w:val="0"/>
              <w:rPr>
                <w:rStyle w:val="Code"/>
              </w:rPr>
            </w:pPr>
            <w:r w:rsidRPr="00D41AA2">
              <w:rPr>
                <w:rStyle w:val="Code"/>
              </w:rPr>
              <w:t>apiType</w:t>
            </w:r>
          </w:p>
        </w:tc>
        <w:tc>
          <w:tcPr>
            <w:tcW w:w="736" w:type="pct"/>
            <w:shd w:val="clear" w:color="auto" w:fill="auto"/>
          </w:tcPr>
          <w:p w14:paraId="534EB219" w14:textId="77777777" w:rsidR="00595B50" w:rsidRPr="00586B6B" w:rsidRDefault="00595B50" w:rsidP="00DE53FE">
            <w:pPr>
              <w:pStyle w:val="TAL"/>
              <w:rPr>
                <w:rStyle w:val="Datatypechar"/>
              </w:rPr>
            </w:pPr>
            <w:r w:rsidRPr="00586B6B">
              <w:rPr>
                <w:rStyle w:val="Datatypechar"/>
              </w:rPr>
              <w:t>Enumeration of Strings</w:t>
            </w:r>
          </w:p>
        </w:tc>
        <w:tc>
          <w:tcPr>
            <w:tcW w:w="663" w:type="pct"/>
            <w:shd w:val="clear" w:color="auto" w:fill="auto"/>
          </w:tcPr>
          <w:p w14:paraId="0D1349BE" w14:textId="77777777" w:rsidR="00595B50" w:rsidRPr="00586B6B" w:rsidRDefault="00595B50" w:rsidP="00DE53FE">
            <w:pPr>
              <w:pStyle w:val="TAL"/>
              <w:jc w:val="center"/>
            </w:pPr>
            <w:r w:rsidRPr="00586B6B">
              <w:t>1..1</w:t>
            </w:r>
          </w:p>
        </w:tc>
        <w:tc>
          <w:tcPr>
            <w:tcW w:w="442" w:type="pct"/>
          </w:tcPr>
          <w:p w14:paraId="3800BDA3" w14:textId="77777777" w:rsidR="00595B50" w:rsidRPr="00586B6B" w:rsidRDefault="00595B50" w:rsidP="00DE53FE">
            <w:pPr>
              <w:pStyle w:val="TAC"/>
            </w:pPr>
            <w:r w:rsidRPr="00586B6B">
              <w:t>C: RW</w:t>
            </w:r>
            <w:r w:rsidRPr="00586B6B">
              <w:br/>
              <w:t>R: RO</w:t>
            </w:r>
            <w:r>
              <w:br/>
            </w:r>
            <w:r w:rsidRPr="00586B6B">
              <w:t>U: RW</w:t>
            </w:r>
          </w:p>
        </w:tc>
        <w:tc>
          <w:tcPr>
            <w:tcW w:w="515" w:type="pct"/>
            <w:shd w:val="clear" w:color="auto" w:fill="auto"/>
          </w:tcPr>
          <w:p w14:paraId="0F77F839" w14:textId="77777777" w:rsidR="00595B50" w:rsidRPr="00586B6B" w:rsidRDefault="00595B50" w:rsidP="00DE53FE">
            <w:pPr>
              <w:pStyle w:val="TAL"/>
            </w:pPr>
            <w:r w:rsidRPr="00586B6B">
              <w:t>MNO Admin</w:t>
            </w:r>
          </w:p>
        </w:tc>
        <w:tc>
          <w:tcPr>
            <w:tcW w:w="1616" w:type="pct"/>
            <w:shd w:val="clear" w:color="auto" w:fill="auto"/>
          </w:tcPr>
          <w:p w14:paraId="087A6CAA" w14:textId="77777777" w:rsidR="00595B50" w:rsidRPr="00586B6B" w:rsidRDefault="00595B50" w:rsidP="00DE53FE">
            <w:pPr>
              <w:pStyle w:val="TALcontinuation"/>
              <w:spacing w:before="60"/>
            </w:pPr>
            <w:r w:rsidRPr="00C522DE">
              <w:rPr>
                <w:rStyle w:val="Code"/>
              </w:rPr>
              <w:t>N5</w:t>
            </w:r>
            <w:r w:rsidRPr="00586B6B">
              <w:t xml:space="preserve">: </w:t>
            </w:r>
            <w:r>
              <w:t xml:space="preserve">Indicates direct invocation of the </w:t>
            </w:r>
            <w:r w:rsidRPr="00B66255">
              <w:rPr>
                <w:rStyle w:val="Code"/>
              </w:rPr>
              <w:t>Npcf_PolicyAuthorization</w:t>
            </w:r>
            <w:r w:rsidRPr="00586B6B">
              <w:t xml:space="preserve"> </w:t>
            </w:r>
            <w:r>
              <w:t>s</w:t>
            </w:r>
            <w:r w:rsidRPr="00586B6B">
              <w:t>ervice</w:t>
            </w:r>
            <w:r>
              <w:t xml:space="preserve"> by the 5GMS AF</w:t>
            </w:r>
            <w:r w:rsidRPr="00586B6B">
              <w:t>.</w:t>
            </w:r>
          </w:p>
          <w:p w14:paraId="5BA773F2" w14:textId="77777777" w:rsidR="00595B50" w:rsidRPr="00586B6B" w:rsidRDefault="00595B50" w:rsidP="00DE53FE">
            <w:pPr>
              <w:pStyle w:val="TALcontinuation"/>
              <w:spacing w:before="60"/>
            </w:pPr>
            <w:r w:rsidRPr="00C522DE">
              <w:rPr>
                <w:rStyle w:val="Code"/>
              </w:rPr>
              <w:t>N33</w:t>
            </w:r>
            <w:r w:rsidRPr="00586B6B">
              <w:t xml:space="preserve">: </w:t>
            </w:r>
            <w:r>
              <w:t xml:space="preserve">Indicates invocation of the </w:t>
            </w:r>
            <w:r w:rsidRPr="00B66255">
              <w:rPr>
                <w:rStyle w:val="Code"/>
              </w:rPr>
              <w:t>Nnef_AsSessionWithQoS</w:t>
            </w:r>
            <w:r w:rsidRPr="00586B6B">
              <w:t xml:space="preserve"> or </w:t>
            </w:r>
            <w:r w:rsidRPr="00B66255">
              <w:rPr>
                <w:rStyle w:val="Code"/>
              </w:rPr>
              <w:t>Nnef_ChargableParty</w:t>
            </w:r>
            <w:r>
              <w:t xml:space="preserve"> services by the 5GMS AF via the Network Exposure Function</w:t>
            </w:r>
            <w:r w:rsidRPr="00586B6B">
              <w:t>.</w:t>
            </w:r>
          </w:p>
        </w:tc>
      </w:tr>
      <w:tr w:rsidR="00595B50" w:rsidRPr="00586B6B" w14:paraId="48DEF03F" w14:textId="77777777" w:rsidTr="00DE53FE">
        <w:tc>
          <w:tcPr>
            <w:tcW w:w="1028" w:type="pct"/>
            <w:shd w:val="clear" w:color="auto" w:fill="auto"/>
          </w:tcPr>
          <w:p w14:paraId="2E109F59" w14:textId="77777777" w:rsidR="00595B50" w:rsidRPr="00D41AA2" w:rsidRDefault="00595B50" w:rsidP="00DE53FE">
            <w:pPr>
              <w:pStyle w:val="TAL"/>
              <w:keepNext w:val="0"/>
              <w:rPr>
                <w:rStyle w:val="Code"/>
              </w:rPr>
            </w:pPr>
            <w:r w:rsidRPr="00D41AA2">
              <w:rPr>
                <w:rStyle w:val="Code"/>
              </w:rPr>
              <w:t>externalReference</w:t>
            </w:r>
          </w:p>
        </w:tc>
        <w:tc>
          <w:tcPr>
            <w:tcW w:w="736" w:type="pct"/>
            <w:shd w:val="clear" w:color="auto" w:fill="auto"/>
          </w:tcPr>
          <w:p w14:paraId="4EBDF6C4" w14:textId="77777777" w:rsidR="00595B50" w:rsidRPr="00586B6B" w:rsidDel="00523D23" w:rsidRDefault="00595B50" w:rsidP="00DE53FE">
            <w:pPr>
              <w:pStyle w:val="TAL"/>
              <w:keepNext w:val="0"/>
              <w:rPr>
                <w:rStyle w:val="Datatypechar"/>
              </w:rPr>
            </w:pPr>
            <w:r w:rsidRPr="00586B6B">
              <w:rPr>
                <w:rStyle w:val="Datatypechar"/>
              </w:rPr>
              <w:t>String</w:t>
            </w:r>
          </w:p>
        </w:tc>
        <w:tc>
          <w:tcPr>
            <w:tcW w:w="663" w:type="pct"/>
            <w:shd w:val="clear" w:color="auto" w:fill="auto"/>
          </w:tcPr>
          <w:p w14:paraId="68B0AA72" w14:textId="77777777" w:rsidR="00595B50" w:rsidRPr="00586B6B" w:rsidRDefault="00595B50" w:rsidP="00DE53FE">
            <w:pPr>
              <w:pStyle w:val="TAL"/>
              <w:keepNext w:val="0"/>
              <w:jc w:val="center"/>
            </w:pPr>
            <w:r w:rsidRPr="00586B6B">
              <w:t>1..1</w:t>
            </w:r>
          </w:p>
        </w:tc>
        <w:tc>
          <w:tcPr>
            <w:tcW w:w="442" w:type="pct"/>
          </w:tcPr>
          <w:p w14:paraId="5C87D12C" w14:textId="77777777" w:rsidR="00595B50" w:rsidRPr="00586B6B" w:rsidRDefault="00595B50" w:rsidP="00DE53FE">
            <w:pPr>
              <w:pStyle w:val="TAC"/>
              <w:keepNext w:val="0"/>
            </w:pPr>
            <w:r w:rsidRPr="00586B6B">
              <w:t>C: RW</w:t>
            </w:r>
            <w:r w:rsidRPr="00586B6B">
              <w:br/>
              <w:t>R: RO</w:t>
            </w:r>
            <w:r>
              <w:br/>
            </w:r>
            <w:r w:rsidRPr="00586B6B">
              <w:t>U: RW</w:t>
            </w:r>
          </w:p>
        </w:tc>
        <w:tc>
          <w:tcPr>
            <w:tcW w:w="515" w:type="pct"/>
            <w:shd w:val="clear" w:color="auto" w:fill="auto"/>
          </w:tcPr>
          <w:p w14:paraId="61706531" w14:textId="77777777" w:rsidR="00595B50" w:rsidRPr="00586B6B" w:rsidRDefault="00595B50" w:rsidP="00DE53FE">
            <w:pPr>
              <w:pStyle w:val="TAL"/>
              <w:keepNext w:val="0"/>
            </w:pPr>
          </w:p>
        </w:tc>
        <w:tc>
          <w:tcPr>
            <w:tcW w:w="1616" w:type="pct"/>
            <w:shd w:val="clear" w:color="auto" w:fill="auto"/>
          </w:tcPr>
          <w:p w14:paraId="2FE6EB55" w14:textId="77777777" w:rsidR="00595B50" w:rsidRPr="00586B6B" w:rsidRDefault="00595B50" w:rsidP="00DE53FE">
            <w:pPr>
              <w:pStyle w:val="TAL"/>
              <w:keepNext w:val="0"/>
            </w:pPr>
            <w:r w:rsidRPr="00586B6B">
              <w:t xml:space="preserve">Additional identifier for this Policy Template, unique within the scope of its Provisioning Session, that can be cross-referenced with external metadata about the </w:t>
            </w:r>
            <w:r>
              <w:t xml:space="preserve">media </w:t>
            </w:r>
            <w:r w:rsidRPr="00586B6B">
              <w:t>streaming session.</w:t>
            </w:r>
          </w:p>
        </w:tc>
      </w:tr>
      <w:tr w:rsidR="00595B50" w:rsidRPr="00586B6B" w14:paraId="0E95CE1E" w14:textId="77777777" w:rsidTr="00DE53FE">
        <w:tc>
          <w:tcPr>
            <w:tcW w:w="1028" w:type="pct"/>
            <w:shd w:val="clear" w:color="auto" w:fill="auto"/>
          </w:tcPr>
          <w:p w14:paraId="2BB38EF5" w14:textId="77777777" w:rsidR="00595B50" w:rsidRPr="00D41AA2" w:rsidRDefault="00595B50" w:rsidP="00DE53FE">
            <w:pPr>
              <w:pStyle w:val="TAL"/>
              <w:keepNext w:val="0"/>
              <w:rPr>
                <w:rStyle w:val="Code"/>
              </w:rPr>
            </w:pPr>
            <w:r w:rsidRPr="00D41AA2">
              <w:rPr>
                <w:rStyle w:val="Code"/>
              </w:rPr>
              <w:t>qoSSpecification</w:t>
            </w:r>
          </w:p>
        </w:tc>
        <w:tc>
          <w:tcPr>
            <w:tcW w:w="736" w:type="pct"/>
            <w:shd w:val="clear" w:color="auto" w:fill="auto"/>
          </w:tcPr>
          <w:p w14:paraId="22802054" w14:textId="77777777" w:rsidR="00595B50" w:rsidRPr="00586B6B" w:rsidRDefault="00595B50" w:rsidP="00DE53FE">
            <w:pPr>
              <w:pStyle w:val="TAL"/>
              <w:keepNext w:val="0"/>
              <w:rPr>
                <w:rStyle w:val="Datatypechar"/>
              </w:rPr>
            </w:pPr>
            <w:r w:rsidRPr="00586B6B">
              <w:rPr>
                <w:rStyle w:val="Datatypechar"/>
              </w:rPr>
              <w:t>M1QoSSpecification</w:t>
            </w:r>
          </w:p>
        </w:tc>
        <w:tc>
          <w:tcPr>
            <w:tcW w:w="663" w:type="pct"/>
            <w:shd w:val="clear" w:color="auto" w:fill="auto"/>
          </w:tcPr>
          <w:p w14:paraId="2864E965" w14:textId="77777777" w:rsidR="00595B50" w:rsidRPr="00586B6B" w:rsidRDefault="00595B50" w:rsidP="00DE53FE">
            <w:pPr>
              <w:pStyle w:val="TAL"/>
              <w:keepNext w:val="0"/>
              <w:jc w:val="center"/>
            </w:pPr>
            <w:r w:rsidRPr="00586B6B">
              <w:t>0..1</w:t>
            </w:r>
          </w:p>
        </w:tc>
        <w:tc>
          <w:tcPr>
            <w:tcW w:w="442" w:type="pct"/>
          </w:tcPr>
          <w:p w14:paraId="425A87FB" w14:textId="77777777" w:rsidR="00595B50" w:rsidRPr="00586B6B" w:rsidRDefault="00595B50" w:rsidP="00DE53FE">
            <w:pPr>
              <w:pStyle w:val="TAC"/>
              <w:keepNext w:val="0"/>
            </w:pPr>
            <w:r w:rsidRPr="00586B6B">
              <w:t>C: RW</w:t>
            </w:r>
            <w:r w:rsidRPr="00586B6B">
              <w:br/>
              <w:t>R: RO</w:t>
            </w:r>
            <w:r>
              <w:br/>
            </w:r>
            <w:r w:rsidRPr="00586B6B">
              <w:t>U: RW</w:t>
            </w:r>
          </w:p>
        </w:tc>
        <w:tc>
          <w:tcPr>
            <w:tcW w:w="515" w:type="pct"/>
            <w:shd w:val="clear" w:color="auto" w:fill="auto"/>
          </w:tcPr>
          <w:p w14:paraId="261F7C2E" w14:textId="77777777" w:rsidR="00595B50" w:rsidRPr="00586B6B" w:rsidRDefault="00595B50" w:rsidP="00DE53FE">
            <w:pPr>
              <w:pStyle w:val="TAL"/>
              <w:keepNext w:val="0"/>
            </w:pPr>
          </w:p>
        </w:tc>
        <w:tc>
          <w:tcPr>
            <w:tcW w:w="1616" w:type="pct"/>
            <w:shd w:val="clear" w:color="auto" w:fill="auto"/>
          </w:tcPr>
          <w:p w14:paraId="20EBBBF1" w14:textId="77777777" w:rsidR="00595B50" w:rsidRPr="00586B6B" w:rsidRDefault="00595B50" w:rsidP="00DE53FE">
            <w:pPr>
              <w:pStyle w:val="TAL"/>
              <w:keepNext w:val="0"/>
            </w:pPr>
            <w:r w:rsidRPr="00586B6B">
              <w:t xml:space="preserve">Specifies the network quality of service to be applied to </w:t>
            </w:r>
            <w:r>
              <w:t xml:space="preserve">media </w:t>
            </w:r>
            <w:r w:rsidRPr="00586B6B">
              <w:t>streaming sessions at this Policy Template.</w:t>
            </w:r>
          </w:p>
        </w:tc>
      </w:tr>
      <w:tr w:rsidR="00595B50" w:rsidRPr="00586B6B" w14:paraId="047E1487" w14:textId="77777777" w:rsidTr="00DE53FE">
        <w:tc>
          <w:tcPr>
            <w:tcW w:w="1028" w:type="pct"/>
            <w:shd w:val="clear" w:color="auto" w:fill="auto"/>
          </w:tcPr>
          <w:p w14:paraId="241105E7" w14:textId="77777777" w:rsidR="00595B50" w:rsidRPr="00D41AA2" w:rsidRDefault="00595B50" w:rsidP="00DE53FE">
            <w:pPr>
              <w:pStyle w:val="TAL"/>
              <w:rPr>
                <w:rStyle w:val="Code"/>
              </w:rPr>
            </w:pPr>
            <w:r>
              <w:rPr>
                <w:rStyle w:val="Code"/>
              </w:rPr>
              <w:t>a</w:t>
            </w:r>
            <w:r w:rsidRPr="00D41AA2">
              <w:rPr>
                <w:rStyle w:val="Code"/>
              </w:rPr>
              <w:t>pplicationSession‌Context</w:t>
            </w:r>
          </w:p>
        </w:tc>
        <w:tc>
          <w:tcPr>
            <w:tcW w:w="736" w:type="pct"/>
            <w:shd w:val="clear" w:color="auto" w:fill="auto"/>
          </w:tcPr>
          <w:p w14:paraId="3C1C40D1" w14:textId="77777777" w:rsidR="00595B50" w:rsidRPr="00586B6B" w:rsidRDefault="00595B50" w:rsidP="00DE53FE">
            <w:pPr>
              <w:pStyle w:val="TAL"/>
              <w:rPr>
                <w:rStyle w:val="Datatypechar"/>
              </w:rPr>
            </w:pPr>
            <w:r w:rsidRPr="00586B6B">
              <w:rPr>
                <w:rStyle w:val="Datatypechar"/>
              </w:rPr>
              <w:t>Object</w:t>
            </w:r>
          </w:p>
        </w:tc>
        <w:tc>
          <w:tcPr>
            <w:tcW w:w="663" w:type="pct"/>
            <w:shd w:val="clear" w:color="auto" w:fill="auto"/>
          </w:tcPr>
          <w:p w14:paraId="22EF59DC" w14:textId="77777777" w:rsidR="00595B50" w:rsidRPr="00586B6B" w:rsidRDefault="00595B50" w:rsidP="00DE53FE">
            <w:pPr>
              <w:pStyle w:val="TAL"/>
              <w:jc w:val="center"/>
            </w:pPr>
            <w:r w:rsidRPr="00586B6B">
              <w:t>1..1</w:t>
            </w:r>
          </w:p>
        </w:tc>
        <w:tc>
          <w:tcPr>
            <w:tcW w:w="442" w:type="pct"/>
          </w:tcPr>
          <w:p w14:paraId="53570EC8" w14:textId="77777777" w:rsidR="00595B50" w:rsidRPr="00586B6B" w:rsidRDefault="00595B50" w:rsidP="00DE53FE">
            <w:pPr>
              <w:pStyle w:val="TAC"/>
            </w:pPr>
          </w:p>
        </w:tc>
        <w:tc>
          <w:tcPr>
            <w:tcW w:w="515" w:type="pct"/>
            <w:shd w:val="clear" w:color="auto" w:fill="auto"/>
          </w:tcPr>
          <w:p w14:paraId="4DDF01E5" w14:textId="77777777" w:rsidR="00595B50" w:rsidRPr="00586B6B" w:rsidRDefault="00595B50" w:rsidP="00DE53FE">
            <w:pPr>
              <w:pStyle w:val="TAL"/>
            </w:pPr>
          </w:p>
        </w:tc>
        <w:tc>
          <w:tcPr>
            <w:tcW w:w="1616" w:type="pct"/>
            <w:shd w:val="clear" w:color="auto" w:fill="auto"/>
          </w:tcPr>
          <w:p w14:paraId="7F5895F7" w14:textId="77777777" w:rsidR="00595B50" w:rsidRPr="00586B6B" w:rsidRDefault="00595B50" w:rsidP="00DE53FE">
            <w:pPr>
              <w:pStyle w:val="TAL"/>
            </w:pPr>
            <w:r w:rsidRPr="00586B6B">
              <w:t>Specifies information about the application session context to which this Policy Template can be applied.</w:t>
            </w:r>
          </w:p>
        </w:tc>
      </w:tr>
      <w:tr w:rsidR="00595B50" w:rsidRPr="00586B6B" w14:paraId="31F496E6" w14:textId="77777777" w:rsidTr="00DE53FE">
        <w:tc>
          <w:tcPr>
            <w:tcW w:w="1028" w:type="pct"/>
            <w:shd w:val="clear" w:color="auto" w:fill="auto"/>
          </w:tcPr>
          <w:p w14:paraId="73E632D1" w14:textId="77777777" w:rsidR="00595B50" w:rsidRPr="00D41AA2" w:rsidRDefault="00595B50" w:rsidP="00DE53FE">
            <w:pPr>
              <w:pStyle w:val="TAL"/>
              <w:rPr>
                <w:rStyle w:val="Code"/>
              </w:rPr>
            </w:pPr>
            <w:r w:rsidRPr="00D41AA2">
              <w:rPr>
                <w:rStyle w:val="Code"/>
              </w:rPr>
              <w:tab/>
              <w:t>afAppId</w:t>
            </w:r>
          </w:p>
        </w:tc>
        <w:tc>
          <w:tcPr>
            <w:tcW w:w="736" w:type="pct"/>
            <w:shd w:val="clear" w:color="auto" w:fill="auto"/>
          </w:tcPr>
          <w:p w14:paraId="61386978" w14:textId="77777777" w:rsidR="00595B50" w:rsidRPr="00586B6B" w:rsidRDefault="00595B50" w:rsidP="00DE53FE">
            <w:pPr>
              <w:pStyle w:val="TAL"/>
              <w:rPr>
                <w:rStyle w:val="Datatypechar"/>
              </w:rPr>
            </w:pPr>
            <w:r w:rsidRPr="00586B6B">
              <w:rPr>
                <w:rStyle w:val="Datatypechar"/>
              </w:rPr>
              <w:t>AfAppId</w:t>
            </w:r>
          </w:p>
        </w:tc>
        <w:tc>
          <w:tcPr>
            <w:tcW w:w="663" w:type="pct"/>
            <w:shd w:val="clear" w:color="auto" w:fill="auto"/>
          </w:tcPr>
          <w:p w14:paraId="4C331003" w14:textId="77777777" w:rsidR="00595B50" w:rsidRPr="00586B6B" w:rsidRDefault="00595B50" w:rsidP="00DE53FE">
            <w:pPr>
              <w:pStyle w:val="TAL"/>
              <w:jc w:val="center"/>
            </w:pPr>
            <w:r w:rsidRPr="00586B6B">
              <w:t>0..1</w:t>
            </w:r>
          </w:p>
        </w:tc>
        <w:tc>
          <w:tcPr>
            <w:tcW w:w="442" w:type="pct"/>
          </w:tcPr>
          <w:p w14:paraId="5DFA20C0" w14:textId="77777777" w:rsidR="00595B50" w:rsidRPr="00586B6B" w:rsidRDefault="00595B50" w:rsidP="00DE53FE">
            <w:pPr>
              <w:pStyle w:val="TAC"/>
            </w:pPr>
            <w:r w:rsidRPr="00586B6B">
              <w:t>C: RW</w:t>
            </w:r>
            <w:r w:rsidRPr="00586B6B">
              <w:br/>
              <w:t>R: R</w:t>
            </w:r>
            <w:r>
              <w:t>W</w:t>
            </w:r>
          </w:p>
          <w:p w14:paraId="5FC74189" w14:textId="77777777" w:rsidR="00595B50" w:rsidRPr="00586B6B" w:rsidRDefault="00595B50" w:rsidP="00DE53FE">
            <w:pPr>
              <w:pStyle w:val="TAC"/>
            </w:pPr>
            <w:r w:rsidRPr="00586B6B">
              <w:t xml:space="preserve">U: RW </w:t>
            </w:r>
          </w:p>
        </w:tc>
        <w:tc>
          <w:tcPr>
            <w:tcW w:w="515" w:type="pct"/>
            <w:shd w:val="clear" w:color="auto" w:fill="auto"/>
          </w:tcPr>
          <w:p w14:paraId="7A2A1229" w14:textId="77777777" w:rsidR="00595B50" w:rsidRPr="00586B6B" w:rsidRDefault="00595B50" w:rsidP="00DE53FE">
            <w:pPr>
              <w:pStyle w:val="TAL"/>
            </w:pPr>
          </w:p>
        </w:tc>
        <w:tc>
          <w:tcPr>
            <w:tcW w:w="1616" w:type="pct"/>
            <w:vMerge w:val="restart"/>
            <w:shd w:val="clear" w:color="auto" w:fill="auto"/>
          </w:tcPr>
          <w:p w14:paraId="3B07B697" w14:textId="77777777" w:rsidR="00595B50" w:rsidRPr="00586B6B" w:rsidRDefault="00595B50" w:rsidP="00DE53FE">
            <w:pPr>
              <w:pStyle w:val="TAL"/>
            </w:pPr>
            <w:r w:rsidRPr="00586B6B">
              <w:t>As defined in clause 5.6.2.3 of TS 29.514 [34]</w:t>
            </w:r>
            <w:r>
              <w:t xml:space="preserve"> and clause 5.3.2 of TS 29.571 [12].</w:t>
            </w:r>
          </w:p>
        </w:tc>
      </w:tr>
      <w:tr w:rsidR="00595B50" w:rsidRPr="00586B6B" w14:paraId="14E4512C" w14:textId="77777777" w:rsidTr="00DE53FE">
        <w:tc>
          <w:tcPr>
            <w:tcW w:w="1028" w:type="pct"/>
            <w:shd w:val="clear" w:color="auto" w:fill="auto"/>
          </w:tcPr>
          <w:p w14:paraId="0F4DB971" w14:textId="77777777" w:rsidR="00595B50" w:rsidRPr="00D41AA2" w:rsidRDefault="00595B50" w:rsidP="00DE53FE">
            <w:pPr>
              <w:pStyle w:val="TAL"/>
              <w:rPr>
                <w:rStyle w:val="Code"/>
              </w:rPr>
            </w:pPr>
            <w:r w:rsidRPr="00D41AA2">
              <w:rPr>
                <w:rStyle w:val="Code"/>
              </w:rPr>
              <w:tab/>
              <w:t>sliceInfo</w:t>
            </w:r>
          </w:p>
        </w:tc>
        <w:tc>
          <w:tcPr>
            <w:tcW w:w="736" w:type="pct"/>
            <w:shd w:val="clear" w:color="auto" w:fill="auto"/>
          </w:tcPr>
          <w:p w14:paraId="33CFED42" w14:textId="77777777" w:rsidR="00595B50" w:rsidRPr="00586B6B" w:rsidRDefault="00595B50" w:rsidP="00DE53FE">
            <w:pPr>
              <w:pStyle w:val="TAL"/>
              <w:rPr>
                <w:rStyle w:val="Datatypechar"/>
              </w:rPr>
            </w:pPr>
            <w:r w:rsidRPr="00586B6B">
              <w:rPr>
                <w:rStyle w:val="Datatypechar"/>
              </w:rPr>
              <w:t>Snssai</w:t>
            </w:r>
          </w:p>
        </w:tc>
        <w:tc>
          <w:tcPr>
            <w:tcW w:w="663" w:type="pct"/>
            <w:shd w:val="clear" w:color="auto" w:fill="auto"/>
          </w:tcPr>
          <w:p w14:paraId="4ACDC236" w14:textId="77777777" w:rsidR="00595B50" w:rsidRPr="00586B6B" w:rsidRDefault="00595B50" w:rsidP="00DE53FE">
            <w:pPr>
              <w:pStyle w:val="TAL"/>
              <w:jc w:val="center"/>
            </w:pPr>
            <w:r w:rsidRPr="00586B6B">
              <w:t>0..1</w:t>
            </w:r>
          </w:p>
        </w:tc>
        <w:tc>
          <w:tcPr>
            <w:tcW w:w="442" w:type="pct"/>
          </w:tcPr>
          <w:p w14:paraId="52A06529" w14:textId="77777777" w:rsidR="00595B50" w:rsidRPr="00586B6B" w:rsidRDefault="00595B50" w:rsidP="00DE53FE">
            <w:pPr>
              <w:pStyle w:val="TAC"/>
            </w:pPr>
            <w:r w:rsidRPr="00586B6B">
              <w:t>C: RW</w:t>
            </w:r>
            <w:r w:rsidRPr="00586B6B">
              <w:br/>
              <w:t>R: R</w:t>
            </w:r>
            <w:r>
              <w:t>W</w:t>
            </w:r>
          </w:p>
          <w:p w14:paraId="6E55C409" w14:textId="77777777" w:rsidR="00595B50" w:rsidRPr="00586B6B" w:rsidRDefault="00595B50" w:rsidP="00DE53FE">
            <w:pPr>
              <w:pStyle w:val="TAC"/>
            </w:pPr>
            <w:r w:rsidRPr="00586B6B">
              <w:t>U: RW</w:t>
            </w:r>
          </w:p>
        </w:tc>
        <w:tc>
          <w:tcPr>
            <w:tcW w:w="515" w:type="pct"/>
            <w:shd w:val="clear" w:color="auto" w:fill="auto"/>
          </w:tcPr>
          <w:p w14:paraId="6B4E8DEB" w14:textId="77777777" w:rsidR="00595B50" w:rsidRPr="00586B6B" w:rsidRDefault="00595B50" w:rsidP="00DE53FE">
            <w:pPr>
              <w:pStyle w:val="TAL"/>
            </w:pPr>
          </w:p>
        </w:tc>
        <w:tc>
          <w:tcPr>
            <w:tcW w:w="1616" w:type="pct"/>
            <w:vMerge/>
            <w:shd w:val="clear" w:color="auto" w:fill="auto"/>
          </w:tcPr>
          <w:p w14:paraId="3FA76BEE" w14:textId="77777777" w:rsidR="00595B50" w:rsidRPr="00586B6B" w:rsidRDefault="00595B50" w:rsidP="00DE53FE">
            <w:pPr>
              <w:pStyle w:val="TALcontinuation"/>
              <w:spacing w:before="60"/>
            </w:pPr>
          </w:p>
        </w:tc>
      </w:tr>
      <w:tr w:rsidR="00595B50" w:rsidRPr="00586B6B" w14:paraId="54DAF135" w14:textId="77777777" w:rsidTr="00DE53FE">
        <w:tc>
          <w:tcPr>
            <w:tcW w:w="1028" w:type="pct"/>
            <w:shd w:val="clear" w:color="auto" w:fill="auto"/>
          </w:tcPr>
          <w:p w14:paraId="160AB1F2" w14:textId="77777777" w:rsidR="00595B50" w:rsidRPr="00D41AA2" w:rsidRDefault="00595B50" w:rsidP="00DE53FE">
            <w:pPr>
              <w:pStyle w:val="TAL"/>
              <w:rPr>
                <w:rStyle w:val="Code"/>
              </w:rPr>
            </w:pPr>
            <w:r w:rsidRPr="00D41AA2">
              <w:rPr>
                <w:rStyle w:val="Code"/>
              </w:rPr>
              <w:tab/>
              <w:t>dnn</w:t>
            </w:r>
          </w:p>
        </w:tc>
        <w:tc>
          <w:tcPr>
            <w:tcW w:w="736" w:type="pct"/>
            <w:shd w:val="clear" w:color="auto" w:fill="auto"/>
          </w:tcPr>
          <w:p w14:paraId="335943CB" w14:textId="77777777" w:rsidR="00595B50" w:rsidRPr="00586B6B" w:rsidRDefault="00595B50" w:rsidP="00DE53FE">
            <w:pPr>
              <w:pStyle w:val="TAL"/>
              <w:rPr>
                <w:rStyle w:val="Datatypechar"/>
              </w:rPr>
            </w:pPr>
            <w:r w:rsidRPr="00586B6B">
              <w:rPr>
                <w:rStyle w:val="Datatypechar"/>
              </w:rPr>
              <w:t>Dnn</w:t>
            </w:r>
          </w:p>
        </w:tc>
        <w:tc>
          <w:tcPr>
            <w:tcW w:w="663" w:type="pct"/>
            <w:shd w:val="clear" w:color="auto" w:fill="auto"/>
          </w:tcPr>
          <w:p w14:paraId="028A830A" w14:textId="77777777" w:rsidR="00595B50" w:rsidRPr="00586B6B" w:rsidRDefault="00595B50" w:rsidP="00DE53FE">
            <w:pPr>
              <w:pStyle w:val="TAL"/>
              <w:jc w:val="center"/>
            </w:pPr>
            <w:r w:rsidRPr="00586B6B">
              <w:t>0..1</w:t>
            </w:r>
          </w:p>
        </w:tc>
        <w:tc>
          <w:tcPr>
            <w:tcW w:w="442" w:type="pct"/>
          </w:tcPr>
          <w:p w14:paraId="16D1C444" w14:textId="77777777" w:rsidR="00595B50" w:rsidRPr="00586B6B" w:rsidRDefault="00595B50" w:rsidP="00DE53FE">
            <w:pPr>
              <w:pStyle w:val="TAC"/>
            </w:pPr>
            <w:r w:rsidRPr="00586B6B">
              <w:t>C: RW</w:t>
            </w:r>
            <w:r w:rsidRPr="00586B6B">
              <w:br/>
              <w:t>R: R</w:t>
            </w:r>
            <w:r>
              <w:t>W</w:t>
            </w:r>
          </w:p>
          <w:p w14:paraId="08632FF0" w14:textId="77777777" w:rsidR="00595B50" w:rsidRPr="00586B6B" w:rsidRDefault="00595B50" w:rsidP="00DE53FE">
            <w:pPr>
              <w:pStyle w:val="TAC"/>
            </w:pPr>
            <w:r w:rsidRPr="00586B6B">
              <w:t>U: RW</w:t>
            </w:r>
          </w:p>
        </w:tc>
        <w:tc>
          <w:tcPr>
            <w:tcW w:w="515" w:type="pct"/>
            <w:shd w:val="clear" w:color="auto" w:fill="auto"/>
          </w:tcPr>
          <w:p w14:paraId="6032BC63" w14:textId="77777777" w:rsidR="00595B50" w:rsidRPr="00586B6B" w:rsidRDefault="00595B50" w:rsidP="00DE53FE">
            <w:pPr>
              <w:pStyle w:val="TAL"/>
            </w:pPr>
          </w:p>
        </w:tc>
        <w:tc>
          <w:tcPr>
            <w:tcW w:w="1616" w:type="pct"/>
            <w:vMerge/>
            <w:shd w:val="clear" w:color="auto" w:fill="auto"/>
          </w:tcPr>
          <w:p w14:paraId="157216A2" w14:textId="77777777" w:rsidR="00595B50" w:rsidRPr="00586B6B" w:rsidRDefault="00595B50" w:rsidP="00DE53FE">
            <w:pPr>
              <w:pStyle w:val="TALcontinuation"/>
              <w:spacing w:before="60"/>
            </w:pPr>
          </w:p>
        </w:tc>
      </w:tr>
      <w:tr w:rsidR="00595B50" w:rsidRPr="00586B6B" w14:paraId="1B67B0AE" w14:textId="77777777" w:rsidTr="00DE53FE">
        <w:tc>
          <w:tcPr>
            <w:tcW w:w="1028" w:type="pct"/>
            <w:shd w:val="clear" w:color="auto" w:fill="auto"/>
          </w:tcPr>
          <w:p w14:paraId="6E646C79" w14:textId="77777777" w:rsidR="00595B50" w:rsidRPr="00D41AA2" w:rsidRDefault="00595B50" w:rsidP="00DE53FE">
            <w:pPr>
              <w:pStyle w:val="TAL"/>
              <w:keepNext w:val="0"/>
              <w:rPr>
                <w:rStyle w:val="Code"/>
              </w:rPr>
            </w:pPr>
            <w:r w:rsidRPr="00D41AA2">
              <w:rPr>
                <w:rStyle w:val="Code"/>
              </w:rPr>
              <w:tab/>
              <w:t>aspId</w:t>
            </w:r>
          </w:p>
        </w:tc>
        <w:tc>
          <w:tcPr>
            <w:tcW w:w="736" w:type="pct"/>
            <w:shd w:val="clear" w:color="auto" w:fill="auto"/>
          </w:tcPr>
          <w:p w14:paraId="1DA23F37" w14:textId="77777777" w:rsidR="00595B50" w:rsidRPr="00586B6B" w:rsidRDefault="00595B50" w:rsidP="00DE53FE">
            <w:pPr>
              <w:pStyle w:val="TAL"/>
              <w:rPr>
                <w:rStyle w:val="Datatypechar"/>
              </w:rPr>
            </w:pPr>
            <w:r w:rsidRPr="00586B6B">
              <w:rPr>
                <w:rStyle w:val="Datatypechar"/>
              </w:rPr>
              <w:t>AspId</w:t>
            </w:r>
          </w:p>
        </w:tc>
        <w:tc>
          <w:tcPr>
            <w:tcW w:w="663" w:type="pct"/>
            <w:shd w:val="clear" w:color="auto" w:fill="auto"/>
          </w:tcPr>
          <w:p w14:paraId="745FF220" w14:textId="77777777" w:rsidR="00595B50" w:rsidRPr="00586B6B" w:rsidRDefault="00595B50" w:rsidP="00DE53FE">
            <w:pPr>
              <w:pStyle w:val="TAL"/>
              <w:keepNext w:val="0"/>
              <w:jc w:val="center"/>
            </w:pPr>
            <w:r>
              <w:t>1</w:t>
            </w:r>
            <w:r w:rsidRPr="00586B6B">
              <w:t>..1</w:t>
            </w:r>
          </w:p>
        </w:tc>
        <w:tc>
          <w:tcPr>
            <w:tcW w:w="442" w:type="pct"/>
          </w:tcPr>
          <w:p w14:paraId="1FD8AAF7" w14:textId="77777777" w:rsidR="00595B50" w:rsidRPr="00586B6B" w:rsidRDefault="00595B50" w:rsidP="00DE53FE">
            <w:pPr>
              <w:pStyle w:val="TAC"/>
            </w:pPr>
            <w:r w:rsidRPr="00586B6B">
              <w:t>C: RW</w:t>
            </w:r>
            <w:r w:rsidRPr="00586B6B">
              <w:br/>
              <w:t>R: R</w:t>
            </w:r>
            <w:r>
              <w:t>W</w:t>
            </w:r>
          </w:p>
          <w:p w14:paraId="56238A97" w14:textId="77777777" w:rsidR="00595B50" w:rsidRPr="00586B6B" w:rsidRDefault="00595B50" w:rsidP="00DE53FE">
            <w:pPr>
              <w:pStyle w:val="TAC"/>
            </w:pPr>
            <w:r w:rsidRPr="00586B6B">
              <w:t>U: RW</w:t>
            </w:r>
          </w:p>
        </w:tc>
        <w:tc>
          <w:tcPr>
            <w:tcW w:w="515" w:type="pct"/>
            <w:shd w:val="clear" w:color="auto" w:fill="auto"/>
          </w:tcPr>
          <w:p w14:paraId="2C8899EC" w14:textId="77777777" w:rsidR="00595B50" w:rsidRPr="00586B6B" w:rsidRDefault="00595B50" w:rsidP="00DE53FE">
            <w:pPr>
              <w:pStyle w:val="TALcontinuation"/>
              <w:spacing w:before="60"/>
            </w:pPr>
          </w:p>
        </w:tc>
        <w:tc>
          <w:tcPr>
            <w:tcW w:w="1616" w:type="pct"/>
            <w:vMerge/>
            <w:shd w:val="clear" w:color="auto" w:fill="auto"/>
          </w:tcPr>
          <w:p w14:paraId="0F85CF20" w14:textId="77777777" w:rsidR="00595B50" w:rsidRPr="00586B6B" w:rsidRDefault="00595B50" w:rsidP="00DE53FE">
            <w:pPr>
              <w:pStyle w:val="TALcontinuation"/>
              <w:spacing w:before="60"/>
            </w:pPr>
          </w:p>
        </w:tc>
      </w:tr>
      <w:tr w:rsidR="00595B50" w:rsidRPr="00586B6B" w14:paraId="69BF9852" w14:textId="77777777" w:rsidTr="00DE53FE">
        <w:tc>
          <w:tcPr>
            <w:tcW w:w="1028" w:type="pct"/>
            <w:shd w:val="clear" w:color="auto" w:fill="auto"/>
          </w:tcPr>
          <w:p w14:paraId="73F1C392" w14:textId="77777777" w:rsidR="00595B50" w:rsidRPr="00D41AA2" w:rsidRDefault="00595B50" w:rsidP="00DE53FE">
            <w:pPr>
              <w:pStyle w:val="TAL"/>
              <w:rPr>
                <w:rStyle w:val="Code"/>
              </w:rPr>
            </w:pPr>
            <w:r w:rsidRPr="00D41AA2">
              <w:rPr>
                <w:rStyle w:val="Code"/>
              </w:rPr>
              <w:t>chargingSpecification</w:t>
            </w:r>
          </w:p>
        </w:tc>
        <w:tc>
          <w:tcPr>
            <w:tcW w:w="736" w:type="pct"/>
            <w:shd w:val="clear" w:color="auto" w:fill="auto"/>
          </w:tcPr>
          <w:p w14:paraId="1CE8B95E" w14:textId="77777777" w:rsidR="00595B50" w:rsidRPr="00586B6B" w:rsidRDefault="00595B50" w:rsidP="00DE53FE">
            <w:pPr>
              <w:pStyle w:val="TAL"/>
              <w:rPr>
                <w:rStyle w:val="Datatypechar"/>
              </w:rPr>
            </w:pPr>
            <w:r w:rsidRPr="00586B6B">
              <w:rPr>
                <w:rStyle w:val="Datatypechar"/>
              </w:rPr>
              <w:t>ChargingSpecification</w:t>
            </w:r>
          </w:p>
        </w:tc>
        <w:tc>
          <w:tcPr>
            <w:tcW w:w="663" w:type="pct"/>
            <w:shd w:val="clear" w:color="auto" w:fill="auto"/>
          </w:tcPr>
          <w:p w14:paraId="271C1268" w14:textId="77777777" w:rsidR="00595B50" w:rsidRPr="00586B6B" w:rsidRDefault="00595B50" w:rsidP="00DE53FE">
            <w:pPr>
              <w:pStyle w:val="TAL"/>
              <w:jc w:val="center"/>
            </w:pPr>
            <w:r w:rsidRPr="00586B6B">
              <w:t>0..1</w:t>
            </w:r>
          </w:p>
        </w:tc>
        <w:tc>
          <w:tcPr>
            <w:tcW w:w="442" w:type="pct"/>
          </w:tcPr>
          <w:p w14:paraId="7AFAEFA7" w14:textId="77777777" w:rsidR="00595B50" w:rsidRPr="00586B6B" w:rsidRDefault="00595B50" w:rsidP="00DE53FE">
            <w:pPr>
              <w:pStyle w:val="TAC"/>
            </w:pPr>
            <w:r w:rsidRPr="00586B6B">
              <w:t>C: RW</w:t>
            </w:r>
            <w:r w:rsidRPr="00586B6B">
              <w:br/>
              <w:t>R: R</w:t>
            </w:r>
            <w:r>
              <w:t>W</w:t>
            </w:r>
          </w:p>
          <w:p w14:paraId="07C8CBA3" w14:textId="77777777" w:rsidR="00595B50" w:rsidRPr="00586B6B" w:rsidRDefault="00595B50" w:rsidP="00DE53FE">
            <w:pPr>
              <w:pStyle w:val="TAC"/>
            </w:pPr>
            <w:r w:rsidRPr="00586B6B">
              <w:t xml:space="preserve">U: RW </w:t>
            </w:r>
          </w:p>
        </w:tc>
        <w:tc>
          <w:tcPr>
            <w:tcW w:w="515" w:type="pct"/>
            <w:shd w:val="clear" w:color="auto" w:fill="auto"/>
          </w:tcPr>
          <w:p w14:paraId="3D38EA55" w14:textId="77777777" w:rsidR="00595B50" w:rsidRPr="00586B6B" w:rsidRDefault="00595B50" w:rsidP="00DE53FE">
            <w:pPr>
              <w:pStyle w:val="TAL"/>
            </w:pPr>
          </w:p>
        </w:tc>
        <w:tc>
          <w:tcPr>
            <w:tcW w:w="1616" w:type="pct"/>
            <w:shd w:val="clear" w:color="auto" w:fill="auto"/>
          </w:tcPr>
          <w:p w14:paraId="4B82889C" w14:textId="77777777" w:rsidR="00595B50" w:rsidRPr="00586B6B" w:rsidRDefault="00595B50" w:rsidP="00DE53FE">
            <w:pPr>
              <w:pStyle w:val="TAL"/>
            </w:pPr>
            <w:r w:rsidRPr="00586B6B">
              <w:t>Provides information about the charging policy to be used for this Policy Template.</w:t>
            </w:r>
          </w:p>
        </w:tc>
      </w:tr>
    </w:tbl>
    <w:p w14:paraId="77ED6C0F" w14:textId="77777777" w:rsidR="002C7727" w:rsidRDefault="002C7727" w:rsidP="003B71AF">
      <w:pPr>
        <w:pStyle w:val="TAN"/>
        <w:keepNext w:val="0"/>
      </w:pPr>
    </w:p>
    <w:p w14:paraId="15B780D6" w14:textId="51279E36" w:rsidR="007D59CE" w:rsidRPr="00586B6B" w:rsidRDefault="01632CED" w:rsidP="007D59CE">
      <w:pPr>
        <w:pStyle w:val="Heading1"/>
      </w:pPr>
      <w:bookmarkStart w:id="938" w:name="_Toc71722062"/>
      <w:bookmarkStart w:id="939" w:name="_Toc74859114"/>
      <w:bookmarkStart w:id="940" w:name="_Toc138151976"/>
      <w:r w:rsidRPr="00586B6B">
        <w:t>8</w:t>
      </w:r>
      <w:r w:rsidR="00F0770E" w:rsidRPr="00586B6B">
        <w:tab/>
      </w:r>
      <w:r w:rsidR="53FAA5BA" w:rsidRPr="00586B6B">
        <w:t xml:space="preserve">Media Ingest and Publish (M2) </w:t>
      </w:r>
      <w:r w:rsidR="34964666" w:rsidRPr="00586B6B">
        <w:t>protocol</w:t>
      </w:r>
      <w:r w:rsidR="53FAA5BA" w:rsidRPr="00586B6B">
        <w:t>s</w:t>
      </w:r>
      <w:bookmarkEnd w:id="936"/>
      <w:bookmarkEnd w:id="937"/>
      <w:bookmarkEnd w:id="938"/>
      <w:bookmarkEnd w:id="939"/>
      <w:bookmarkEnd w:id="940"/>
    </w:p>
    <w:p w14:paraId="3BD65AB9" w14:textId="608D2031" w:rsidR="005377C1" w:rsidRPr="00586B6B" w:rsidRDefault="005377C1" w:rsidP="005377C1">
      <w:pPr>
        <w:pStyle w:val="Heading2"/>
      </w:pPr>
      <w:bookmarkStart w:id="941" w:name="_Toc68899638"/>
      <w:bookmarkStart w:id="942" w:name="_Toc71214389"/>
      <w:bookmarkStart w:id="943" w:name="_Toc71722063"/>
      <w:bookmarkStart w:id="944" w:name="_Toc74859115"/>
      <w:bookmarkStart w:id="945" w:name="_Toc138151977"/>
      <w:r w:rsidRPr="00586B6B">
        <w:t>8.1</w:t>
      </w:r>
      <w:r w:rsidRPr="00586B6B">
        <w:tab/>
        <w:t>General</w:t>
      </w:r>
      <w:bookmarkEnd w:id="941"/>
      <w:bookmarkEnd w:id="942"/>
      <w:bookmarkEnd w:id="943"/>
      <w:bookmarkEnd w:id="944"/>
      <w:bookmarkEnd w:id="945"/>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5813DF">
      <w:pPr>
        <w:pStyle w:val="TAN"/>
        <w:keepNext w:val="0"/>
      </w:pPr>
    </w:p>
    <w:p w14:paraId="4095AAB2" w14:textId="20E3CB14" w:rsidR="005377C1" w:rsidRPr="00586B6B" w:rsidRDefault="005377C1" w:rsidP="005377C1">
      <w:pPr>
        <w:pStyle w:val="Heading2"/>
      </w:pPr>
      <w:bookmarkStart w:id="946" w:name="_Toc68899639"/>
      <w:bookmarkStart w:id="947" w:name="_Toc71214390"/>
      <w:bookmarkStart w:id="948" w:name="_Toc71722064"/>
      <w:bookmarkStart w:id="949" w:name="_Toc74859116"/>
      <w:bookmarkStart w:id="950" w:name="_Toc138151978"/>
      <w:r w:rsidRPr="00586B6B">
        <w:t>8.2</w:t>
      </w:r>
      <w:r w:rsidRPr="00586B6B">
        <w:tab/>
        <w:t>HTTP pull-based content ingest protocol</w:t>
      </w:r>
      <w:bookmarkEnd w:id="946"/>
      <w:bookmarkEnd w:id="947"/>
      <w:bookmarkEnd w:id="948"/>
      <w:bookmarkEnd w:id="949"/>
      <w:bookmarkEnd w:id="950"/>
    </w:p>
    <w:p w14:paraId="5C17BF5B" w14:textId="152143FC" w:rsidR="00F3722B" w:rsidRDefault="00F3722B" w:rsidP="00F3722B">
      <w:pPr>
        <w:keepNext/>
        <w:keepLines/>
      </w:pPr>
      <w:bookmarkStart w:id="951" w:name="_Toc68899640"/>
      <w:bookmarkStart w:id="952" w:name="_Toc71214391"/>
      <w:bookmarkStart w:id="953" w:name="_Toc71722065"/>
      <w:bookmarkStart w:id="954" w:name="_Toc74859117"/>
      <w:r>
        <w:t xml:space="preserve">If </w:t>
      </w:r>
      <w:r>
        <w:rPr>
          <w:rStyle w:val="Code"/>
        </w:rPr>
        <w:t>IngestConfiguration.protocol</w:t>
      </w:r>
      <w:r>
        <w:t xml:space="preserve"> is set to </w:t>
      </w:r>
      <w:r>
        <w:rPr>
          <w:rStyle w:val="Code"/>
        </w:rPr>
        <w:t>urn:3gpp:5gms:content-protocol:http-pull-ingest</w:t>
      </w:r>
      <w:r>
        <w:t xml:space="preserve"> in the Content Hosting Configuration, media resources shall be ingested by the 5GMSd AS using HTTP [9]. The </w:t>
      </w:r>
      <w:r>
        <w:rPr>
          <w:rStyle w:val="Code"/>
        </w:rPr>
        <w:t>IngestConfiguration.pull</w:t>
      </w:r>
      <w:r>
        <w:t xml:space="preserve"> property shall be set to </w:t>
      </w:r>
      <w:r>
        <w:rPr>
          <w:rStyle w:val="Code"/>
        </w:rPr>
        <w:t>True</w:t>
      </w:r>
      <w:r>
        <w:t xml:space="preserve">, indicating that a Pull-based protocol is used. The </w:t>
      </w:r>
      <w:r>
        <w:rPr>
          <w:rStyle w:val="Code"/>
        </w:rPr>
        <w:t>IngestConfiguration.baseURL</w:t>
      </w:r>
      <w:r>
        <w:t xml:space="preserve"> property shall point at the 5GMSd Application Provider's origin server, as specified in table 7.6.3.1</w:t>
      </w:r>
      <w:r>
        <w:noBreakHyphen/>
        <w:t>1, and may indicate the use of HTTPS [16].</w:t>
      </w:r>
    </w:p>
    <w:p w14:paraId="1614FD59" w14:textId="3A17B388" w:rsidR="00F3722B" w:rsidRDefault="00F3722B" w:rsidP="003B71AF">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3E47F967" w14:textId="77777777" w:rsidR="00F3722B" w:rsidRDefault="00F3722B" w:rsidP="003B71AF">
      <w:pPr>
        <w:pStyle w:val="B1"/>
        <w:keepNext/>
      </w:pPr>
      <w:r>
        <w:t>1.</w:t>
      </w:r>
      <w:r>
        <w:tab/>
        <w:t xml:space="preserve">The prefix of the request URL indicated in the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t xml:space="preserve"> of the applicable Content Hosting Configuration is replaced with that of the corresponding </w:t>
      </w:r>
      <w:r w:rsidRPr="008A087E">
        <w:rPr>
          <w:rStyle w:val="Code"/>
        </w:rPr>
        <w:t>Ingest‌Configuration</w:t>
      </w:r>
      <w:r>
        <w:rPr>
          <w:rStyle w:val="Code"/>
        </w:rPr>
        <w:t>‌</w:t>
      </w:r>
      <w:r w:rsidRPr="008A087E">
        <w:rPr>
          <w:rStyle w:val="Code"/>
        </w:rPr>
        <w:t>.baseURL</w:t>
      </w:r>
      <w:r w:rsidRPr="006A653E">
        <w:t>.</w:t>
      </w:r>
    </w:p>
    <w:p w14:paraId="6A37B57D" w14:textId="77777777" w:rsidR="00F3722B" w:rsidRDefault="00F3722B" w:rsidP="00F3722B">
      <w:pPr>
        <w:pStyle w:val="NO"/>
      </w:pPr>
      <w:r>
        <w:t>NOTE:</w:t>
      </w:r>
      <w:r>
        <w:tab/>
        <w:t>It is the responsibility of the 5GMSd AF to assign unique M4d base URLs to each provisioned Content Hosting Configuration so as to ensure that this substitution is unambiguous.</w:t>
      </w:r>
    </w:p>
    <w:p w14:paraId="763A6AC7" w14:textId="77777777" w:rsidR="00F3722B" w:rsidRPr="000E2778" w:rsidRDefault="00F3722B" w:rsidP="00F3722B">
      <w:pPr>
        <w:pStyle w:val="B1"/>
      </w:pPr>
      <w:r>
        <w:t>2.</w:t>
      </w:r>
      <w:r>
        <w:tab/>
        <w:t xml:space="preserve">The path rewrite rules (if provisioned in </w:t>
      </w:r>
      <w:r>
        <w:rPr>
          <w:rStyle w:val="Code"/>
        </w:rPr>
        <w:t>DistributionConfiguration.PathRewriteRules</w:t>
      </w:r>
      <w:r>
        <w:t xml:space="preserve">) are applied in strict order to the remainder of the request URL (i.e., the path segments following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rsidRPr="000E2778">
        <w:t>).</w:t>
      </w:r>
      <w:r>
        <w:t xml:space="preserve"> The </w:t>
      </w:r>
      <w:r w:rsidRPr="00DC1457">
        <w:rPr>
          <w:rStyle w:val="Code"/>
        </w:rPr>
        <w:t>requestPathPattern</w:t>
      </w:r>
      <w:r>
        <w:t xml:space="preserve"> of the first matching path rewrite rule is replaced with the corresponding </w:t>
      </w:r>
      <w:r>
        <w:rPr>
          <w:rStyle w:val="Code"/>
        </w:rPr>
        <w:t>mappedPath</w:t>
      </w:r>
      <w:r w:rsidRPr="000E2778">
        <w:t>.</w:t>
      </w:r>
    </w:p>
    <w:p w14:paraId="53CCBE21" w14:textId="0D8170B1" w:rsidR="005377C1" w:rsidRPr="00586B6B" w:rsidRDefault="005377C1" w:rsidP="005377C1">
      <w:pPr>
        <w:pStyle w:val="Heading2"/>
      </w:pPr>
      <w:bookmarkStart w:id="955" w:name="_Toc138151979"/>
      <w:r w:rsidRPr="00586B6B">
        <w:t>8.3</w:t>
      </w:r>
      <w:r w:rsidRPr="00586B6B">
        <w:tab/>
        <w:t>DASH-IF push-based content ingest protocol</w:t>
      </w:r>
      <w:bookmarkEnd w:id="951"/>
      <w:bookmarkEnd w:id="952"/>
      <w:bookmarkEnd w:id="953"/>
      <w:bookmarkEnd w:id="954"/>
      <w:bookmarkEnd w:id="955"/>
    </w:p>
    <w:p w14:paraId="6A8CF83E" w14:textId="6B012F5B" w:rsidR="00F3722B" w:rsidRDefault="00F3722B" w:rsidP="00F3722B">
      <w:bookmarkStart w:id="956" w:name="_Toc68899641"/>
      <w:bookmarkStart w:id="957" w:name="_Toc71214392"/>
      <w:bookmarkStart w:id="958" w:name="_Toc71722066"/>
      <w:bookmarkStart w:id="959" w:name="_Toc74859118"/>
      <w:r>
        <w:t xml:space="preserve">If </w:t>
      </w:r>
      <w:r>
        <w:rPr>
          <w:rStyle w:val="Code"/>
        </w:rPr>
        <w:t>IngestConfiguration.protocol</w:t>
      </w:r>
      <w:r>
        <w:t xml:space="preserve"> is set to </w:t>
      </w:r>
      <w:r>
        <w:rPr>
          <w:rStyle w:val="Code"/>
        </w:rPr>
        <w:t>urn:3gpp:5gms:content-protocol:dash-if-ingest</w:t>
      </w:r>
      <w:r>
        <w:t xml:space="preserve"> in the Content Hosting Configuration, media resources shall be ingested by the 5GMSd AS as specified by the DASH</w:t>
      </w:r>
      <w:r>
        <w:noBreakHyphen/>
        <w:t xml:space="preserve">IF Live Media Ingest specification [3]. The </w:t>
      </w:r>
      <w:r>
        <w:rPr>
          <w:rStyle w:val="Code"/>
        </w:rPr>
        <w:t>IngestConfiguration.pull</w:t>
      </w:r>
      <w:r>
        <w:t xml:space="preserve"> property shall be set to False, indicating that a Push-based protocol is used. The </w:t>
      </w:r>
      <w:r>
        <w:rPr>
          <w:rStyle w:val="Code"/>
        </w:rPr>
        <w:t>IngestConfiguration.baseURL</w:t>
      </w:r>
      <w:r>
        <w:t xml:space="preserve"> property shall be set by the 5GMSd AF to the base URL that is to be used by the 5GMSd Application Provider to upload the DASH segments and MPD(s) to the 5GMSd AS at reference point M2d.</w:t>
      </w:r>
    </w:p>
    <w:p w14:paraId="7185D633" w14:textId="740D4BEE" w:rsidR="007D59CE" w:rsidRPr="00586B6B" w:rsidRDefault="007D59CE" w:rsidP="007D59CE">
      <w:pPr>
        <w:pStyle w:val="Heading1"/>
      </w:pPr>
      <w:bookmarkStart w:id="960" w:name="_Toc138151980"/>
      <w:r w:rsidRPr="00586B6B">
        <w:t>9</w:t>
      </w:r>
      <w:r w:rsidRPr="00586B6B">
        <w:tab/>
        <w:t>Internal (M3) APIs</w:t>
      </w:r>
      <w:bookmarkEnd w:id="956"/>
      <w:bookmarkEnd w:id="957"/>
      <w:bookmarkEnd w:id="958"/>
      <w:bookmarkEnd w:id="959"/>
      <w:bookmarkEnd w:id="960"/>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61" w:name="_Toc68899642"/>
      <w:bookmarkStart w:id="962" w:name="_Toc71214393"/>
      <w:bookmarkStart w:id="963" w:name="_Toc71722067"/>
      <w:bookmarkStart w:id="964" w:name="_Toc74859119"/>
      <w:bookmarkStart w:id="965" w:name="_Toc138151981"/>
      <w:r w:rsidRPr="00586B6B">
        <w:t>10</w:t>
      </w:r>
      <w:r w:rsidRPr="00586B6B">
        <w:tab/>
        <w:t>Media Streaming (M4) APIs</w:t>
      </w:r>
      <w:bookmarkEnd w:id="961"/>
      <w:bookmarkEnd w:id="962"/>
      <w:bookmarkEnd w:id="963"/>
      <w:bookmarkEnd w:id="964"/>
      <w:bookmarkEnd w:id="965"/>
    </w:p>
    <w:p w14:paraId="3AEF9FDC" w14:textId="40051B84" w:rsidR="00F41894" w:rsidRPr="00450E15" w:rsidRDefault="00F41894" w:rsidP="00450E15">
      <w:pPr>
        <w:pStyle w:val="Heading2"/>
      </w:pPr>
      <w:bookmarkStart w:id="966" w:name="_Toc68899643"/>
      <w:bookmarkStart w:id="967" w:name="_Toc71214394"/>
      <w:bookmarkStart w:id="968" w:name="_Toc71722068"/>
      <w:bookmarkStart w:id="969" w:name="_Toc74859120"/>
      <w:bookmarkStart w:id="970" w:name="_Toc138151982"/>
      <w:r w:rsidRPr="00450E15">
        <w:t>10.1</w:t>
      </w:r>
      <w:r w:rsidRPr="00450E15">
        <w:tab/>
        <w:t>General</w:t>
      </w:r>
      <w:bookmarkEnd w:id="966"/>
      <w:bookmarkEnd w:id="967"/>
      <w:bookmarkEnd w:id="968"/>
      <w:bookmarkEnd w:id="969"/>
      <w:bookmarkEnd w:id="970"/>
    </w:p>
    <w:p w14:paraId="15D4894D" w14:textId="77777777" w:rsidR="00F41894" w:rsidRPr="00586B6B" w:rsidRDefault="00F41894" w:rsidP="003B71AF">
      <w:pPr>
        <w:keepNext/>
      </w:pPr>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71" w:name="_Toc68899644"/>
      <w:bookmarkStart w:id="972" w:name="_Toc71214395"/>
      <w:bookmarkStart w:id="973" w:name="_Toc71722069"/>
      <w:bookmarkStart w:id="974" w:name="_Toc74859121"/>
      <w:bookmarkStart w:id="975" w:name="_Toc138151983"/>
      <w:r w:rsidRPr="00450E15">
        <w:t>10.2</w:t>
      </w:r>
      <w:r w:rsidRPr="00450E15">
        <w:tab/>
        <w:t>DASH Distribution</w:t>
      </w:r>
      <w:bookmarkEnd w:id="971"/>
      <w:bookmarkEnd w:id="972"/>
      <w:bookmarkEnd w:id="973"/>
      <w:bookmarkEnd w:id="974"/>
      <w:bookmarkEnd w:id="975"/>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E3CB2">
      <w:pPr>
        <w:pStyle w:val="TH"/>
      </w:pPr>
      <w:r w:rsidRPr="00586B6B">
        <w:object w:dxaOrig="25635" w:dyaOrig="10950" w14:anchorId="3BDD7C20">
          <v:shape id="_x0000_i1026" type="#_x0000_t75" style="width:481.95pt;height:205.3pt" o:ole="">
            <v:imagedata r:id="rId24" o:title=""/>
          </v:shape>
          <o:OLEObject Type="Embed" ProgID="Visio.Drawing.15" ShapeID="_x0000_i1026" DrawAspect="Content" ObjectID="_1748764637"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76" w:name="_Toc68899645"/>
      <w:bookmarkStart w:id="977" w:name="_Toc71214396"/>
      <w:bookmarkStart w:id="978" w:name="_Toc71722070"/>
      <w:bookmarkStart w:id="979" w:name="_Toc74859122"/>
      <w:bookmarkStart w:id="980" w:name="_Toc138151984"/>
      <w:r w:rsidRPr="00586B6B">
        <w:t>11</w:t>
      </w:r>
      <w:r w:rsidRPr="00586B6B">
        <w:tab/>
        <w:t>Media Session Handling (M5) APIs</w:t>
      </w:r>
      <w:bookmarkEnd w:id="976"/>
      <w:bookmarkEnd w:id="977"/>
      <w:bookmarkEnd w:id="978"/>
      <w:bookmarkEnd w:id="979"/>
      <w:bookmarkEnd w:id="980"/>
    </w:p>
    <w:p w14:paraId="365DBBF0" w14:textId="75E9A403" w:rsidR="007D59CE" w:rsidRPr="00586B6B" w:rsidRDefault="007D59CE" w:rsidP="007D59CE">
      <w:pPr>
        <w:pStyle w:val="Heading2"/>
      </w:pPr>
      <w:bookmarkStart w:id="981" w:name="_Toc68899646"/>
      <w:bookmarkStart w:id="982" w:name="_Toc71214397"/>
      <w:bookmarkStart w:id="983" w:name="_Toc71722071"/>
      <w:bookmarkStart w:id="984" w:name="_Toc74859123"/>
      <w:bookmarkStart w:id="985" w:name="_Toc138151985"/>
      <w:r w:rsidRPr="00586B6B">
        <w:t>11.1</w:t>
      </w:r>
      <w:r w:rsidRPr="00586B6B">
        <w:tab/>
        <w:t>General</w:t>
      </w:r>
      <w:bookmarkEnd w:id="981"/>
      <w:bookmarkEnd w:id="982"/>
      <w:bookmarkEnd w:id="983"/>
      <w:bookmarkEnd w:id="984"/>
      <w:bookmarkEnd w:id="985"/>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86" w:name="_Toc68899647"/>
      <w:bookmarkStart w:id="987" w:name="_Toc71214398"/>
      <w:bookmarkStart w:id="988" w:name="_Toc71722072"/>
      <w:bookmarkStart w:id="989" w:name="_Toc74859124"/>
      <w:bookmarkStart w:id="990" w:name="_Toc138151986"/>
      <w:r w:rsidRPr="00586B6B">
        <w:t>11.2</w:t>
      </w:r>
      <w:r w:rsidRPr="00586B6B">
        <w:tab/>
        <w:t>Service Access Information API</w:t>
      </w:r>
      <w:bookmarkEnd w:id="986"/>
      <w:bookmarkEnd w:id="987"/>
      <w:bookmarkEnd w:id="988"/>
      <w:bookmarkEnd w:id="989"/>
      <w:bookmarkEnd w:id="990"/>
    </w:p>
    <w:p w14:paraId="1FB93DC6" w14:textId="07878F48" w:rsidR="000A09F9" w:rsidRPr="00586B6B" w:rsidRDefault="000A09F9" w:rsidP="000A09F9">
      <w:pPr>
        <w:pStyle w:val="Heading3"/>
      </w:pPr>
      <w:bookmarkStart w:id="991" w:name="_Toc68899648"/>
      <w:bookmarkStart w:id="992" w:name="_Toc71214399"/>
      <w:bookmarkStart w:id="993" w:name="_Toc71722073"/>
      <w:bookmarkStart w:id="994" w:name="_Toc74859125"/>
      <w:bookmarkStart w:id="995" w:name="_Toc138151987"/>
      <w:r w:rsidRPr="00586B6B">
        <w:t>11.2.1</w:t>
      </w:r>
      <w:r w:rsidRPr="00586B6B">
        <w:tab/>
        <w:t>General</w:t>
      </w:r>
      <w:bookmarkEnd w:id="991"/>
      <w:bookmarkEnd w:id="992"/>
      <w:bookmarkEnd w:id="993"/>
      <w:bookmarkEnd w:id="994"/>
      <w:bookmarkEnd w:id="995"/>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96" w:name="_Toc68899649"/>
      <w:bookmarkStart w:id="997" w:name="_Toc71214400"/>
      <w:bookmarkStart w:id="998" w:name="_Toc71722074"/>
      <w:bookmarkStart w:id="999" w:name="_Toc74859126"/>
      <w:bookmarkStart w:id="1000" w:name="_Hlk55828210"/>
      <w:bookmarkStart w:id="1001" w:name="_Toc138151988"/>
      <w:r w:rsidRPr="00586B6B">
        <w:t>11.2.</w:t>
      </w:r>
      <w:r w:rsidR="00E1132C" w:rsidRPr="00586B6B">
        <w:t>2</w:t>
      </w:r>
      <w:r w:rsidRPr="00586B6B">
        <w:tab/>
        <w:t>Resource</w:t>
      </w:r>
      <w:r w:rsidR="00157B68" w:rsidRPr="00586B6B">
        <w:t xml:space="preserve"> </w:t>
      </w:r>
      <w:r w:rsidRPr="00586B6B">
        <w:t>s</w:t>
      </w:r>
      <w:r w:rsidR="00157B68" w:rsidRPr="00586B6B">
        <w:t>tructure</w:t>
      </w:r>
      <w:bookmarkEnd w:id="996"/>
      <w:bookmarkEnd w:id="997"/>
      <w:bookmarkEnd w:id="998"/>
      <w:bookmarkEnd w:id="999"/>
      <w:bookmarkEnd w:id="1001"/>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bookmarkEnd w:id="1000"/>
    </w:tbl>
    <w:p w14:paraId="1BD1450A" w14:textId="77777777" w:rsidR="003F5C11" w:rsidRPr="00586B6B" w:rsidRDefault="003F5C11" w:rsidP="003B71AF">
      <w:pPr>
        <w:pStyle w:val="TAN"/>
        <w:keepNext w:val="0"/>
      </w:pPr>
    </w:p>
    <w:p w14:paraId="5386AFE8" w14:textId="6DABCA98" w:rsidR="000A09F9" w:rsidRPr="00586B6B" w:rsidRDefault="000A09F9" w:rsidP="000A09F9">
      <w:pPr>
        <w:pStyle w:val="Heading3"/>
      </w:pPr>
      <w:bookmarkStart w:id="1002" w:name="_Toc68899650"/>
      <w:bookmarkStart w:id="1003" w:name="_Toc71214401"/>
      <w:bookmarkStart w:id="1004" w:name="_Toc71722075"/>
      <w:bookmarkStart w:id="1005" w:name="_Toc74859127"/>
      <w:bookmarkStart w:id="1006" w:name="_Toc138151989"/>
      <w:r w:rsidRPr="00586B6B">
        <w:t>11.2.</w:t>
      </w:r>
      <w:r w:rsidR="00E1132C" w:rsidRPr="00586B6B">
        <w:t>3</w:t>
      </w:r>
      <w:r w:rsidRPr="00586B6B">
        <w:tab/>
        <w:t>Data model</w:t>
      </w:r>
      <w:bookmarkEnd w:id="1002"/>
      <w:bookmarkEnd w:id="1003"/>
      <w:bookmarkEnd w:id="1004"/>
      <w:bookmarkEnd w:id="1005"/>
      <w:bookmarkEnd w:id="1006"/>
    </w:p>
    <w:p w14:paraId="7117323E" w14:textId="54E03ADC" w:rsidR="000A09F9" w:rsidRPr="00586B6B" w:rsidRDefault="000A09F9" w:rsidP="000A09F9">
      <w:pPr>
        <w:pStyle w:val="Heading4"/>
      </w:pPr>
      <w:bookmarkStart w:id="1007" w:name="_Toc68899651"/>
      <w:bookmarkStart w:id="1008" w:name="_Toc71214402"/>
      <w:bookmarkStart w:id="1009" w:name="_Toc71722076"/>
      <w:bookmarkStart w:id="1010" w:name="_Toc74859128"/>
      <w:bookmarkStart w:id="1011" w:name="_Toc138151990"/>
      <w:r w:rsidRPr="00586B6B">
        <w:t>11.2.</w:t>
      </w:r>
      <w:r w:rsidR="00E1132C" w:rsidRPr="00586B6B">
        <w:t>3</w:t>
      </w:r>
      <w:r w:rsidRPr="00586B6B">
        <w:t>.1</w:t>
      </w:r>
      <w:r w:rsidRPr="00586B6B">
        <w:tab/>
        <w:t>ServiceAccessInformation resource type</w:t>
      </w:r>
      <w:bookmarkEnd w:id="1007"/>
      <w:bookmarkEnd w:id="1008"/>
      <w:bookmarkEnd w:id="1009"/>
      <w:bookmarkEnd w:id="1010"/>
      <w:bookmarkEnd w:id="1011"/>
    </w:p>
    <w:p w14:paraId="5332B588" w14:textId="77777777" w:rsidR="00595B50" w:rsidRPr="00586B6B" w:rsidRDefault="00595B50" w:rsidP="00595B50">
      <w:pPr>
        <w:pStyle w:val="Normalitalics"/>
      </w:pPr>
      <w:r w:rsidRPr="00586B6B">
        <w:t xml:space="preserve">The data model for the </w:t>
      </w:r>
      <w:r w:rsidRPr="00E97EAC">
        <w:rPr>
          <w:rStyle w:val="Code"/>
        </w:rPr>
        <w:t>ServiceAccessInform</w:t>
      </w:r>
      <w:r>
        <w:rPr>
          <w:rStyle w:val="Code"/>
        </w:rPr>
        <w:t>a</w:t>
      </w:r>
      <w:r w:rsidRPr="00E97EAC">
        <w:rPr>
          <w:rStyle w:val="Code"/>
        </w:rPr>
        <w:t>tion</w:t>
      </w:r>
      <w:r w:rsidRPr="00586B6B">
        <w:t xml:space="preserve"> resource is specified in </w:t>
      </w:r>
      <w:r>
        <w:t>t</w:t>
      </w:r>
      <w:r w:rsidRPr="00586B6B">
        <w:t>able 11.2.3.1-1 below</w:t>
      </w:r>
      <w:r>
        <w:t xml:space="preserve">. Different properties are present in the resource depending on the type of Provisioning Session from which the Service Access Information is derived (as indicated in the </w:t>
      </w:r>
      <w:r w:rsidRPr="00E97EAC">
        <w:rPr>
          <w:rStyle w:val="Code"/>
        </w:rPr>
        <w:t>provisioningSessionType</w:t>
      </w:r>
      <w:r>
        <w:t xml:space="preserve"> property) and this is specified in the </w:t>
      </w:r>
      <w:r w:rsidRPr="001323A2">
        <w:rPr>
          <w:iCs w:val="0"/>
        </w:rPr>
        <w:t>Applicability</w:t>
      </w:r>
      <w:r>
        <w:t xml:space="preserve"> column.</w:t>
      </w:r>
    </w:p>
    <w:p w14:paraId="778F35A5" w14:textId="2C6B2504"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8"/>
        <w:gridCol w:w="1893"/>
        <w:gridCol w:w="1088"/>
        <w:gridCol w:w="636"/>
        <w:gridCol w:w="2471"/>
        <w:gridCol w:w="1103"/>
      </w:tblGrid>
      <w:tr w:rsidR="00595B50" w:rsidRPr="00C522DE" w14:paraId="4C7CD7D1" w14:textId="77777777" w:rsidTr="00DE53FE">
        <w:trPr>
          <w:tblHeader/>
          <w:jc w:val="center"/>
        </w:trPr>
        <w:tc>
          <w:tcPr>
            <w:tcW w:w="1266" w:type="pct"/>
            <w:shd w:val="clear" w:color="auto" w:fill="C0C0C0"/>
            <w:tcMar>
              <w:top w:w="0" w:type="dxa"/>
              <w:left w:w="28" w:type="dxa"/>
              <w:bottom w:w="0" w:type="dxa"/>
              <w:right w:w="115" w:type="dxa"/>
            </w:tcMar>
            <w:hideMark/>
          </w:tcPr>
          <w:p w14:paraId="62A2FAA2" w14:textId="77777777" w:rsidR="00595B50" w:rsidRPr="00C522DE" w:rsidRDefault="00595B50" w:rsidP="00DE53FE">
            <w:pPr>
              <w:pStyle w:val="TAH"/>
            </w:pPr>
            <w:r w:rsidRPr="00C522DE">
              <w:t>Property name</w:t>
            </w:r>
          </w:p>
        </w:tc>
        <w:tc>
          <w:tcPr>
            <w:tcW w:w="983" w:type="pct"/>
            <w:shd w:val="clear" w:color="auto" w:fill="C0C0C0"/>
            <w:tcMar>
              <w:top w:w="0" w:type="dxa"/>
              <w:left w:w="28" w:type="dxa"/>
              <w:bottom w:w="0" w:type="dxa"/>
              <w:right w:w="115" w:type="dxa"/>
            </w:tcMar>
            <w:hideMark/>
          </w:tcPr>
          <w:p w14:paraId="21760DF7" w14:textId="77777777" w:rsidR="00595B50" w:rsidRPr="00C522DE" w:rsidRDefault="00595B50" w:rsidP="00DE53FE">
            <w:pPr>
              <w:pStyle w:val="TAH"/>
            </w:pPr>
            <w:r w:rsidRPr="00C522DE">
              <w:t>Type</w:t>
            </w:r>
          </w:p>
        </w:tc>
        <w:tc>
          <w:tcPr>
            <w:tcW w:w="565" w:type="pct"/>
            <w:shd w:val="clear" w:color="auto" w:fill="C0C0C0"/>
            <w:tcMar>
              <w:top w:w="0" w:type="dxa"/>
              <w:left w:w="28" w:type="dxa"/>
              <w:bottom w:w="0" w:type="dxa"/>
              <w:right w:w="115" w:type="dxa"/>
            </w:tcMar>
            <w:hideMark/>
          </w:tcPr>
          <w:p w14:paraId="490292E6" w14:textId="77777777" w:rsidR="00595B50" w:rsidRPr="00C522DE" w:rsidRDefault="00595B50" w:rsidP="00DE53FE">
            <w:pPr>
              <w:pStyle w:val="TAH"/>
            </w:pPr>
            <w:r w:rsidRPr="00C522DE">
              <w:t>Cardinality</w:t>
            </w:r>
          </w:p>
        </w:tc>
        <w:tc>
          <w:tcPr>
            <w:tcW w:w="330" w:type="pct"/>
            <w:shd w:val="clear" w:color="auto" w:fill="C0C0C0"/>
            <w:tcMar>
              <w:top w:w="15" w:type="dxa"/>
              <w:left w:w="15" w:type="dxa"/>
              <w:bottom w:w="15" w:type="dxa"/>
              <w:right w:w="15" w:type="dxa"/>
            </w:tcMar>
            <w:hideMark/>
          </w:tcPr>
          <w:p w14:paraId="02CA570D" w14:textId="77777777" w:rsidR="00595B50" w:rsidRPr="00C522DE" w:rsidRDefault="00595B50" w:rsidP="00DE53FE">
            <w:pPr>
              <w:pStyle w:val="TAH"/>
            </w:pPr>
            <w:r w:rsidRPr="00C522DE">
              <w:t>Usage</w:t>
            </w:r>
          </w:p>
        </w:tc>
        <w:tc>
          <w:tcPr>
            <w:tcW w:w="1283" w:type="pct"/>
            <w:shd w:val="clear" w:color="auto" w:fill="C0C0C0"/>
            <w:tcMar>
              <w:top w:w="0" w:type="dxa"/>
              <w:left w:w="28" w:type="dxa"/>
              <w:bottom w:w="0" w:type="dxa"/>
              <w:right w:w="115" w:type="dxa"/>
            </w:tcMar>
            <w:hideMark/>
          </w:tcPr>
          <w:p w14:paraId="277A4ADE" w14:textId="77777777" w:rsidR="00595B50" w:rsidRPr="00C522DE" w:rsidRDefault="00595B50" w:rsidP="00DE53FE">
            <w:pPr>
              <w:pStyle w:val="TAH"/>
            </w:pPr>
            <w:r w:rsidRPr="00C522DE">
              <w:t>Description</w:t>
            </w:r>
          </w:p>
        </w:tc>
        <w:tc>
          <w:tcPr>
            <w:tcW w:w="573" w:type="pct"/>
            <w:shd w:val="clear" w:color="auto" w:fill="C0C0C0"/>
            <w:tcMar>
              <w:top w:w="15" w:type="dxa"/>
              <w:left w:w="15" w:type="dxa"/>
              <w:bottom w:w="15" w:type="dxa"/>
              <w:right w:w="15" w:type="dxa"/>
            </w:tcMar>
            <w:hideMark/>
          </w:tcPr>
          <w:p w14:paraId="1996E285" w14:textId="77777777" w:rsidR="00595B50" w:rsidRPr="00C522DE" w:rsidRDefault="00595B50" w:rsidP="00DE53FE">
            <w:pPr>
              <w:pStyle w:val="TAH"/>
            </w:pPr>
            <w:r w:rsidRPr="00C522DE">
              <w:t>Applicability</w:t>
            </w:r>
          </w:p>
        </w:tc>
      </w:tr>
      <w:tr w:rsidR="00595B50" w:rsidRPr="00C522DE" w14:paraId="3626B2AB" w14:textId="77777777" w:rsidTr="00DE53FE">
        <w:trPr>
          <w:jc w:val="center"/>
        </w:trPr>
        <w:tc>
          <w:tcPr>
            <w:tcW w:w="1266" w:type="pct"/>
            <w:tcMar>
              <w:top w:w="0" w:type="dxa"/>
              <w:left w:w="28" w:type="dxa"/>
              <w:bottom w:w="0" w:type="dxa"/>
              <w:right w:w="115" w:type="dxa"/>
            </w:tcMar>
            <w:hideMark/>
          </w:tcPr>
          <w:p w14:paraId="6C703C0C" w14:textId="77777777" w:rsidR="00595B50" w:rsidRPr="00D41AA2" w:rsidRDefault="00595B50" w:rsidP="00DE53FE">
            <w:pPr>
              <w:pStyle w:val="TAL"/>
              <w:rPr>
                <w:rStyle w:val="Code"/>
              </w:rPr>
            </w:pPr>
            <w:r w:rsidRPr="00D41AA2">
              <w:rPr>
                <w:rStyle w:val="Code"/>
              </w:rPr>
              <w:t>provisioningSessionId</w:t>
            </w:r>
          </w:p>
        </w:tc>
        <w:tc>
          <w:tcPr>
            <w:tcW w:w="983" w:type="pct"/>
            <w:tcMar>
              <w:top w:w="0" w:type="dxa"/>
              <w:left w:w="28" w:type="dxa"/>
              <w:bottom w:w="0" w:type="dxa"/>
              <w:right w:w="115" w:type="dxa"/>
            </w:tcMar>
            <w:hideMark/>
          </w:tcPr>
          <w:p w14:paraId="28BC915F" w14:textId="77777777" w:rsidR="00595B50" w:rsidRDefault="00595B50" w:rsidP="00DE53FE">
            <w:pPr>
              <w:pStyle w:val="TAL"/>
              <w:rPr>
                <w:rStyle w:val="Datatypechar"/>
              </w:rPr>
            </w:pPr>
            <w:r w:rsidRPr="00C522DE">
              <w:rPr>
                <w:rStyle w:val="Datatypechar"/>
              </w:rPr>
              <w:t>ResourceId</w:t>
            </w:r>
          </w:p>
        </w:tc>
        <w:tc>
          <w:tcPr>
            <w:tcW w:w="565" w:type="pct"/>
            <w:tcMar>
              <w:top w:w="0" w:type="dxa"/>
              <w:left w:w="28" w:type="dxa"/>
              <w:bottom w:w="0" w:type="dxa"/>
              <w:right w:w="115" w:type="dxa"/>
            </w:tcMar>
            <w:hideMark/>
          </w:tcPr>
          <w:p w14:paraId="6521AA79" w14:textId="77777777" w:rsidR="00595B50" w:rsidRDefault="00595B50" w:rsidP="00DE53FE">
            <w:pPr>
              <w:pStyle w:val="TAC"/>
            </w:pPr>
            <w:r w:rsidRPr="00C522DE">
              <w:t>1..1</w:t>
            </w:r>
          </w:p>
        </w:tc>
        <w:tc>
          <w:tcPr>
            <w:tcW w:w="330" w:type="pct"/>
            <w:tcMar>
              <w:top w:w="15" w:type="dxa"/>
              <w:left w:w="15" w:type="dxa"/>
              <w:bottom w:w="15" w:type="dxa"/>
              <w:right w:w="15" w:type="dxa"/>
            </w:tcMar>
            <w:hideMark/>
          </w:tcPr>
          <w:p w14:paraId="5795D04D" w14:textId="77777777" w:rsidR="00595B50" w:rsidRPr="00C522DE" w:rsidRDefault="00595B50" w:rsidP="00DE53FE">
            <w:pPr>
              <w:pStyle w:val="TAC"/>
            </w:pPr>
            <w:r w:rsidRPr="00C522DE">
              <w:t>RO</w:t>
            </w:r>
          </w:p>
        </w:tc>
        <w:tc>
          <w:tcPr>
            <w:tcW w:w="1283" w:type="pct"/>
            <w:tcMar>
              <w:top w:w="0" w:type="dxa"/>
              <w:left w:w="28" w:type="dxa"/>
              <w:bottom w:w="0" w:type="dxa"/>
              <w:right w:w="115" w:type="dxa"/>
            </w:tcMar>
            <w:hideMark/>
          </w:tcPr>
          <w:p w14:paraId="29650CD7" w14:textId="77777777" w:rsidR="00595B50" w:rsidRPr="00C522DE" w:rsidRDefault="00595B50" w:rsidP="00DE53FE">
            <w:pPr>
              <w:pStyle w:val="TAL"/>
            </w:pPr>
            <w:r w:rsidRPr="00C522DE">
              <w:t>Unique identification of the M1 Provisioning Session.</w:t>
            </w:r>
          </w:p>
        </w:tc>
        <w:tc>
          <w:tcPr>
            <w:tcW w:w="573" w:type="pct"/>
            <w:tcMar>
              <w:top w:w="15" w:type="dxa"/>
              <w:left w:w="15" w:type="dxa"/>
              <w:bottom w:w="15" w:type="dxa"/>
              <w:right w:w="15" w:type="dxa"/>
            </w:tcMar>
            <w:hideMark/>
          </w:tcPr>
          <w:p w14:paraId="24AA590B" w14:textId="77777777" w:rsidR="00595B50" w:rsidRPr="00C522DE" w:rsidRDefault="00595B50" w:rsidP="00DE53FE">
            <w:pPr>
              <w:pStyle w:val="TAL"/>
            </w:pPr>
            <w:r w:rsidRPr="00C522DE">
              <w:t>All types</w:t>
            </w:r>
          </w:p>
        </w:tc>
      </w:tr>
      <w:tr w:rsidR="00595B50" w:rsidRPr="00C522DE" w14:paraId="43E1A807" w14:textId="77777777" w:rsidTr="00DE53FE">
        <w:trPr>
          <w:jc w:val="center"/>
        </w:trPr>
        <w:tc>
          <w:tcPr>
            <w:tcW w:w="1266" w:type="pct"/>
            <w:tcMar>
              <w:top w:w="0" w:type="dxa"/>
              <w:left w:w="28" w:type="dxa"/>
              <w:bottom w:w="0" w:type="dxa"/>
              <w:right w:w="115" w:type="dxa"/>
            </w:tcMar>
            <w:hideMark/>
          </w:tcPr>
          <w:p w14:paraId="05A12264" w14:textId="77777777" w:rsidR="00595B50" w:rsidRPr="00D41AA2" w:rsidRDefault="00595B50" w:rsidP="00DE53FE">
            <w:pPr>
              <w:pStyle w:val="TAL"/>
              <w:keepNext w:val="0"/>
              <w:rPr>
                <w:rStyle w:val="Code"/>
              </w:rPr>
            </w:pPr>
            <w:r w:rsidRPr="00D41AA2">
              <w:rPr>
                <w:rStyle w:val="Code"/>
              </w:rPr>
              <w:t>provisioningSession‌Type</w:t>
            </w:r>
          </w:p>
        </w:tc>
        <w:tc>
          <w:tcPr>
            <w:tcW w:w="983" w:type="pct"/>
            <w:tcMar>
              <w:top w:w="0" w:type="dxa"/>
              <w:left w:w="28" w:type="dxa"/>
              <w:bottom w:w="0" w:type="dxa"/>
              <w:right w:w="115" w:type="dxa"/>
            </w:tcMar>
            <w:hideMark/>
          </w:tcPr>
          <w:p w14:paraId="11B108C2" w14:textId="77777777" w:rsidR="00595B50" w:rsidRDefault="00595B50" w:rsidP="00DE53FE">
            <w:pPr>
              <w:pStyle w:val="TAL"/>
              <w:keepNext w:val="0"/>
              <w:rPr>
                <w:rStyle w:val="Datatypechar"/>
              </w:rPr>
            </w:pPr>
            <w:r w:rsidRPr="00C522DE">
              <w:rPr>
                <w:rStyle w:val="Datatypechar"/>
              </w:rPr>
              <w:t>Provisioning‌Session‌Type</w:t>
            </w:r>
          </w:p>
        </w:tc>
        <w:tc>
          <w:tcPr>
            <w:tcW w:w="565" w:type="pct"/>
            <w:tcMar>
              <w:top w:w="0" w:type="dxa"/>
              <w:left w:w="28" w:type="dxa"/>
              <w:bottom w:w="0" w:type="dxa"/>
              <w:right w:w="115" w:type="dxa"/>
            </w:tcMar>
            <w:hideMark/>
          </w:tcPr>
          <w:p w14:paraId="4FA9B751"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3CEA8B26"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0CE8F9CA" w14:textId="77777777" w:rsidR="00595B50" w:rsidRPr="00C522DE" w:rsidRDefault="00595B50" w:rsidP="00DE53FE">
            <w:pPr>
              <w:pStyle w:val="TAL"/>
              <w:keepNext w:val="0"/>
            </w:pPr>
            <w:r w:rsidRPr="00C522DE">
              <w:t>The type of Provisioning Session.</w:t>
            </w:r>
          </w:p>
        </w:tc>
        <w:tc>
          <w:tcPr>
            <w:tcW w:w="573" w:type="pct"/>
            <w:tcMar>
              <w:top w:w="15" w:type="dxa"/>
              <w:left w:w="15" w:type="dxa"/>
              <w:bottom w:w="15" w:type="dxa"/>
              <w:right w:w="15" w:type="dxa"/>
            </w:tcMar>
            <w:hideMark/>
          </w:tcPr>
          <w:p w14:paraId="60C36AB6" w14:textId="77777777" w:rsidR="00595B50" w:rsidRPr="00C522DE" w:rsidRDefault="00595B50" w:rsidP="00DE53FE">
            <w:pPr>
              <w:pStyle w:val="TAL"/>
              <w:keepNext w:val="0"/>
            </w:pPr>
            <w:r w:rsidRPr="00C522DE">
              <w:t>All types.</w:t>
            </w:r>
          </w:p>
        </w:tc>
      </w:tr>
      <w:tr w:rsidR="00595B50" w:rsidRPr="00D41AA2" w14:paraId="03E2C847" w14:textId="77777777" w:rsidTr="00DE53FE">
        <w:trPr>
          <w:jc w:val="center"/>
        </w:trPr>
        <w:tc>
          <w:tcPr>
            <w:tcW w:w="1266" w:type="pct"/>
            <w:tcMar>
              <w:top w:w="0" w:type="dxa"/>
              <w:left w:w="28" w:type="dxa"/>
              <w:bottom w:w="0" w:type="dxa"/>
              <w:right w:w="115" w:type="dxa"/>
            </w:tcMar>
            <w:hideMark/>
          </w:tcPr>
          <w:p w14:paraId="42F7DB33" w14:textId="77777777" w:rsidR="00595B50" w:rsidRPr="00D41AA2" w:rsidRDefault="00595B50" w:rsidP="00DE53FE">
            <w:pPr>
              <w:pStyle w:val="TAL"/>
              <w:rPr>
                <w:rStyle w:val="Code"/>
              </w:rPr>
            </w:pPr>
            <w:r>
              <w:rPr>
                <w:rStyle w:val="Code"/>
              </w:rPr>
              <w:t>s</w:t>
            </w:r>
            <w:r w:rsidRPr="00D41AA2">
              <w:rPr>
                <w:rStyle w:val="Code"/>
              </w:rPr>
              <w:t>treamingAccess</w:t>
            </w:r>
          </w:p>
        </w:tc>
        <w:tc>
          <w:tcPr>
            <w:tcW w:w="983" w:type="pct"/>
            <w:tcMar>
              <w:top w:w="0" w:type="dxa"/>
              <w:left w:w="28" w:type="dxa"/>
              <w:bottom w:w="0" w:type="dxa"/>
              <w:right w:w="115" w:type="dxa"/>
            </w:tcMar>
            <w:hideMark/>
          </w:tcPr>
          <w:p w14:paraId="39A11862" w14:textId="77777777" w:rsidR="00595B50" w:rsidRDefault="00595B50" w:rsidP="00DE53FE">
            <w:pPr>
              <w:pStyle w:val="TAL"/>
              <w:rPr>
                <w:rStyle w:val="Datatypechar"/>
              </w:rPr>
            </w:pPr>
            <w:r w:rsidRPr="00C522DE">
              <w:rPr>
                <w:rStyle w:val="Datatypechar"/>
              </w:rPr>
              <w:t>Object</w:t>
            </w:r>
          </w:p>
        </w:tc>
        <w:tc>
          <w:tcPr>
            <w:tcW w:w="565" w:type="pct"/>
            <w:tcMar>
              <w:top w:w="0" w:type="dxa"/>
              <w:left w:w="28" w:type="dxa"/>
              <w:bottom w:w="0" w:type="dxa"/>
              <w:right w:w="115" w:type="dxa"/>
            </w:tcMar>
            <w:hideMark/>
          </w:tcPr>
          <w:p w14:paraId="74312DCE" w14:textId="77777777" w:rsidR="00595B50" w:rsidRDefault="00595B50" w:rsidP="00DE53FE">
            <w:pPr>
              <w:pStyle w:val="TAC"/>
            </w:pPr>
            <w:r w:rsidRPr="00C522DE">
              <w:t>0..1</w:t>
            </w:r>
          </w:p>
        </w:tc>
        <w:tc>
          <w:tcPr>
            <w:tcW w:w="330" w:type="pct"/>
            <w:tcMar>
              <w:top w:w="15" w:type="dxa"/>
              <w:left w:w="15" w:type="dxa"/>
              <w:bottom w:w="15" w:type="dxa"/>
              <w:right w:w="15" w:type="dxa"/>
            </w:tcMar>
            <w:hideMark/>
          </w:tcPr>
          <w:p w14:paraId="1DB73F9C" w14:textId="77777777" w:rsidR="00595B50" w:rsidRPr="00C522DE" w:rsidRDefault="00595B50" w:rsidP="00DE53FE">
            <w:pPr>
              <w:pStyle w:val="TAC"/>
            </w:pPr>
            <w:r w:rsidRPr="00C522DE">
              <w:t>RO</w:t>
            </w:r>
          </w:p>
        </w:tc>
        <w:tc>
          <w:tcPr>
            <w:tcW w:w="1283" w:type="pct"/>
            <w:tcMar>
              <w:top w:w="0" w:type="dxa"/>
              <w:left w:w="28" w:type="dxa"/>
              <w:bottom w:w="0" w:type="dxa"/>
              <w:right w:w="115" w:type="dxa"/>
            </w:tcMar>
          </w:tcPr>
          <w:p w14:paraId="1A0FFC3F" w14:textId="77777777" w:rsidR="00595B50" w:rsidRPr="00C522DE" w:rsidRDefault="00595B50" w:rsidP="00DE53FE">
            <w:pPr>
              <w:pStyle w:val="TAL"/>
            </w:pPr>
          </w:p>
        </w:tc>
        <w:tc>
          <w:tcPr>
            <w:tcW w:w="573" w:type="pct"/>
            <w:vMerge w:val="restart"/>
            <w:tcMar>
              <w:top w:w="15" w:type="dxa"/>
              <w:left w:w="15" w:type="dxa"/>
              <w:bottom w:w="15" w:type="dxa"/>
              <w:right w:w="15" w:type="dxa"/>
            </w:tcMar>
            <w:hideMark/>
          </w:tcPr>
          <w:p w14:paraId="724CB5AE" w14:textId="77777777" w:rsidR="00595B50" w:rsidRPr="00D41AA2" w:rsidRDefault="00595B50" w:rsidP="00DE53FE">
            <w:pPr>
              <w:pStyle w:val="TAL"/>
              <w:keepNext w:val="0"/>
              <w:rPr>
                <w:rStyle w:val="Code"/>
              </w:rPr>
            </w:pPr>
            <w:r w:rsidRPr="00D41AA2">
              <w:rPr>
                <w:rStyle w:val="Code"/>
              </w:rPr>
              <w:t>downlink</w:t>
            </w:r>
          </w:p>
        </w:tc>
      </w:tr>
      <w:tr w:rsidR="00595B50" w14:paraId="58B41B02" w14:textId="77777777" w:rsidTr="00DE53FE">
        <w:trPr>
          <w:jc w:val="center"/>
        </w:trPr>
        <w:tc>
          <w:tcPr>
            <w:tcW w:w="1266" w:type="pct"/>
            <w:tcMar>
              <w:top w:w="0" w:type="dxa"/>
              <w:left w:w="28" w:type="dxa"/>
              <w:bottom w:w="0" w:type="dxa"/>
              <w:right w:w="115" w:type="dxa"/>
            </w:tcMar>
            <w:hideMark/>
          </w:tcPr>
          <w:p w14:paraId="2E2A0D35" w14:textId="77777777" w:rsidR="00595B50" w:rsidRPr="00D41AA2" w:rsidRDefault="00595B50" w:rsidP="00DE53FE">
            <w:pPr>
              <w:pStyle w:val="TAL"/>
              <w:keepNext w:val="0"/>
              <w:ind w:left="284"/>
              <w:rPr>
                <w:rStyle w:val="Code"/>
              </w:rPr>
            </w:pPr>
            <w:bookmarkStart w:id="1012" w:name="_MCCTEMPBM_CRPT71130446___2"/>
            <w:r>
              <w:rPr>
                <w:rStyle w:val="Code"/>
              </w:rPr>
              <w:t>e</w:t>
            </w:r>
            <w:r w:rsidRPr="00D41AA2">
              <w:rPr>
                <w:rStyle w:val="Code"/>
              </w:rPr>
              <w:t>ntry</w:t>
            </w:r>
            <w:bookmarkEnd w:id="1012"/>
            <w:r>
              <w:rPr>
                <w:rStyle w:val="Code"/>
              </w:rPr>
              <w:t>Point</w:t>
            </w:r>
          </w:p>
        </w:tc>
        <w:tc>
          <w:tcPr>
            <w:tcW w:w="983" w:type="pct"/>
            <w:tcMar>
              <w:top w:w="0" w:type="dxa"/>
              <w:left w:w="28" w:type="dxa"/>
              <w:bottom w:w="0" w:type="dxa"/>
              <w:right w:w="115" w:type="dxa"/>
            </w:tcMar>
            <w:hideMark/>
          </w:tcPr>
          <w:p w14:paraId="1E4973B0" w14:textId="77777777" w:rsidR="00595B50" w:rsidRDefault="00595B50" w:rsidP="00DE53FE">
            <w:pPr>
              <w:pStyle w:val="TAL"/>
              <w:keepNext w:val="0"/>
              <w:rPr>
                <w:rStyle w:val="Datatypechar"/>
              </w:rPr>
            </w:pPr>
            <w:r>
              <w:rPr>
                <w:rStyle w:val="Datatypechar"/>
              </w:rPr>
              <w:t>Absolute</w:t>
            </w:r>
            <w:r w:rsidRPr="00C522DE">
              <w:rPr>
                <w:rStyle w:val="Datatypechar"/>
              </w:rPr>
              <w:t>Url</w:t>
            </w:r>
          </w:p>
        </w:tc>
        <w:tc>
          <w:tcPr>
            <w:tcW w:w="565" w:type="pct"/>
            <w:tcMar>
              <w:top w:w="0" w:type="dxa"/>
              <w:left w:w="28" w:type="dxa"/>
              <w:bottom w:w="0" w:type="dxa"/>
              <w:right w:w="115" w:type="dxa"/>
            </w:tcMar>
            <w:hideMark/>
          </w:tcPr>
          <w:p w14:paraId="02E7DAB8" w14:textId="77777777" w:rsidR="00595B50" w:rsidRDefault="00595B50" w:rsidP="00DE53FE">
            <w:pPr>
              <w:pStyle w:val="TAC"/>
              <w:keepNext w:val="0"/>
            </w:pPr>
            <w:r w:rsidRPr="00C522DE">
              <w:t>0..1</w:t>
            </w:r>
          </w:p>
        </w:tc>
        <w:tc>
          <w:tcPr>
            <w:tcW w:w="330" w:type="pct"/>
            <w:tcMar>
              <w:top w:w="15" w:type="dxa"/>
              <w:left w:w="15" w:type="dxa"/>
              <w:bottom w:w="15" w:type="dxa"/>
              <w:right w:w="15" w:type="dxa"/>
            </w:tcMar>
            <w:hideMark/>
          </w:tcPr>
          <w:p w14:paraId="13BE65AA" w14:textId="77777777" w:rsidR="00595B50" w:rsidRPr="00C522DE" w:rsidRDefault="00595B50" w:rsidP="00DE53FE">
            <w:pPr>
              <w:pStyle w:val="TAC"/>
            </w:pPr>
            <w:r w:rsidRPr="00C522DE">
              <w:t>RO</w:t>
            </w:r>
          </w:p>
        </w:tc>
        <w:tc>
          <w:tcPr>
            <w:tcW w:w="1283" w:type="pct"/>
            <w:tcMar>
              <w:top w:w="0" w:type="dxa"/>
              <w:left w:w="28" w:type="dxa"/>
              <w:bottom w:w="0" w:type="dxa"/>
              <w:right w:w="115" w:type="dxa"/>
            </w:tcMar>
            <w:hideMark/>
          </w:tcPr>
          <w:p w14:paraId="0A4EF3AB" w14:textId="77777777" w:rsidR="00595B50" w:rsidRPr="00C522DE" w:rsidRDefault="00595B50" w:rsidP="00DE53FE">
            <w:pPr>
              <w:pStyle w:val="TAL"/>
              <w:keepNext w:val="0"/>
            </w:pPr>
            <w:r w:rsidRPr="00C522DE">
              <w:t xml:space="preserve">A pointer to a document </w:t>
            </w:r>
            <w:r>
              <w:t xml:space="preserve">at reference point M2 </w:t>
            </w:r>
            <w:r w:rsidRPr="00C522DE">
              <w:t>that defines a media presentation e.g. MPD for DASH content or URL to a video clip file.</w:t>
            </w:r>
          </w:p>
        </w:tc>
        <w:tc>
          <w:tcPr>
            <w:tcW w:w="573" w:type="pct"/>
            <w:vMerge/>
            <w:vAlign w:val="center"/>
            <w:hideMark/>
          </w:tcPr>
          <w:p w14:paraId="11E6A77D" w14:textId="77777777" w:rsidR="00595B50" w:rsidRDefault="00595B50" w:rsidP="00DE53FE">
            <w:pPr>
              <w:spacing w:after="0"/>
              <w:rPr>
                <w:rStyle w:val="Code"/>
              </w:rPr>
            </w:pPr>
          </w:p>
        </w:tc>
      </w:tr>
      <w:tr w:rsidR="00595B50" w:rsidRPr="00D41AA2" w14:paraId="43AB4FA8" w14:textId="77777777" w:rsidTr="00DE53FE">
        <w:trPr>
          <w:jc w:val="center"/>
        </w:trPr>
        <w:tc>
          <w:tcPr>
            <w:tcW w:w="1266" w:type="pct"/>
            <w:tcMar>
              <w:top w:w="0" w:type="dxa"/>
              <w:left w:w="28" w:type="dxa"/>
              <w:bottom w:w="0" w:type="dxa"/>
              <w:right w:w="115" w:type="dxa"/>
            </w:tcMar>
            <w:hideMark/>
          </w:tcPr>
          <w:p w14:paraId="107D0933" w14:textId="77777777" w:rsidR="00595B50" w:rsidRPr="00D41AA2" w:rsidRDefault="00595B50" w:rsidP="00DE53FE">
            <w:pPr>
              <w:pStyle w:val="TAL"/>
              <w:rPr>
                <w:rStyle w:val="Code"/>
              </w:rPr>
            </w:pPr>
            <w:r>
              <w:rPr>
                <w:rStyle w:val="Code"/>
              </w:rPr>
              <w:t>c</w:t>
            </w:r>
            <w:r w:rsidRPr="00D41AA2">
              <w:rPr>
                <w:rStyle w:val="Code"/>
              </w:rPr>
              <w:t>lientConsumptionReporting‌Configuration</w:t>
            </w:r>
          </w:p>
        </w:tc>
        <w:tc>
          <w:tcPr>
            <w:tcW w:w="983" w:type="pct"/>
            <w:tcMar>
              <w:top w:w="0" w:type="dxa"/>
              <w:left w:w="28" w:type="dxa"/>
              <w:bottom w:w="0" w:type="dxa"/>
              <w:right w:w="115" w:type="dxa"/>
            </w:tcMar>
            <w:hideMark/>
          </w:tcPr>
          <w:p w14:paraId="27D6AB77" w14:textId="77777777" w:rsidR="00595B50" w:rsidRDefault="00595B50" w:rsidP="00DE53FE">
            <w:pPr>
              <w:pStyle w:val="TAL"/>
              <w:rPr>
                <w:rStyle w:val="Datatypechar"/>
              </w:rPr>
            </w:pPr>
            <w:r w:rsidRPr="00C522DE">
              <w:rPr>
                <w:rStyle w:val="Datatypechar"/>
              </w:rPr>
              <w:t>Object</w:t>
            </w:r>
          </w:p>
        </w:tc>
        <w:tc>
          <w:tcPr>
            <w:tcW w:w="565" w:type="pct"/>
            <w:tcMar>
              <w:top w:w="0" w:type="dxa"/>
              <w:left w:w="28" w:type="dxa"/>
              <w:bottom w:w="0" w:type="dxa"/>
              <w:right w:w="115" w:type="dxa"/>
            </w:tcMar>
            <w:hideMark/>
          </w:tcPr>
          <w:p w14:paraId="717CC813" w14:textId="77777777" w:rsidR="00595B50" w:rsidRDefault="00595B50" w:rsidP="00DE53FE">
            <w:pPr>
              <w:pStyle w:val="TAC"/>
            </w:pPr>
            <w:r w:rsidRPr="00C522DE">
              <w:t>0..1</w:t>
            </w:r>
          </w:p>
        </w:tc>
        <w:tc>
          <w:tcPr>
            <w:tcW w:w="330" w:type="pct"/>
            <w:tcMar>
              <w:top w:w="15" w:type="dxa"/>
              <w:left w:w="15" w:type="dxa"/>
              <w:bottom w:w="15" w:type="dxa"/>
              <w:right w:w="15" w:type="dxa"/>
            </w:tcMar>
            <w:hideMark/>
          </w:tcPr>
          <w:p w14:paraId="5B14648E" w14:textId="77777777" w:rsidR="00595B50" w:rsidRPr="00C522DE" w:rsidRDefault="00595B50" w:rsidP="00DE53FE">
            <w:pPr>
              <w:pStyle w:val="TAC"/>
            </w:pPr>
            <w:r w:rsidRPr="00C522DE">
              <w:t>RO</w:t>
            </w:r>
          </w:p>
        </w:tc>
        <w:tc>
          <w:tcPr>
            <w:tcW w:w="1283" w:type="pct"/>
            <w:tcMar>
              <w:top w:w="0" w:type="dxa"/>
              <w:left w:w="28" w:type="dxa"/>
              <w:bottom w:w="0" w:type="dxa"/>
              <w:right w:w="115" w:type="dxa"/>
            </w:tcMar>
          </w:tcPr>
          <w:p w14:paraId="38628BE7" w14:textId="77777777" w:rsidR="00595B50" w:rsidRPr="00C522DE" w:rsidRDefault="00595B50" w:rsidP="00DE53FE">
            <w:pPr>
              <w:pStyle w:val="TAL"/>
            </w:pPr>
          </w:p>
        </w:tc>
        <w:tc>
          <w:tcPr>
            <w:tcW w:w="573" w:type="pct"/>
            <w:vMerge w:val="restart"/>
            <w:tcMar>
              <w:top w:w="15" w:type="dxa"/>
              <w:left w:w="15" w:type="dxa"/>
              <w:bottom w:w="15" w:type="dxa"/>
              <w:right w:w="15" w:type="dxa"/>
            </w:tcMar>
            <w:hideMark/>
          </w:tcPr>
          <w:p w14:paraId="379E0179" w14:textId="77777777" w:rsidR="00595B50" w:rsidRPr="00D41AA2" w:rsidRDefault="00595B50" w:rsidP="00DE53FE">
            <w:pPr>
              <w:pStyle w:val="TAL"/>
              <w:rPr>
                <w:rStyle w:val="Code"/>
              </w:rPr>
            </w:pPr>
            <w:r w:rsidRPr="00D41AA2">
              <w:rPr>
                <w:rStyle w:val="Code"/>
              </w:rPr>
              <w:t>downlink</w:t>
            </w:r>
          </w:p>
        </w:tc>
      </w:tr>
      <w:tr w:rsidR="00595B50" w:rsidRPr="00C522DE" w14:paraId="06631943" w14:textId="77777777" w:rsidTr="00DE53FE">
        <w:trPr>
          <w:jc w:val="center"/>
        </w:trPr>
        <w:tc>
          <w:tcPr>
            <w:tcW w:w="1266" w:type="pct"/>
            <w:tcMar>
              <w:top w:w="0" w:type="dxa"/>
              <w:left w:w="28" w:type="dxa"/>
              <w:bottom w:w="0" w:type="dxa"/>
              <w:right w:w="115" w:type="dxa"/>
            </w:tcMar>
            <w:hideMark/>
          </w:tcPr>
          <w:p w14:paraId="1E1BAB90" w14:textId="77777777" w:rsidR="00595B50" w:rsidRPr="00D41AA2" w:rsidRDefault="00595B50" w:rsidP="00DE53FE">
            <w:pPr>
              <w:pStyle w:val="TAL"/>
              <w:ind w:left="284"/>
              <w:rPr>
                <w:rStyle w:val="Code"/>
              </w:rPr>
            </w:pPr>
            <w:r w:rsidRPr="00D41AA2">
              <w:rPr>
                <w:rStyle w:val="Code"/>
              </w:rPr>
              <w:t>reportingInterval</w:t>
            </w:r>
          </w:p>
        </w:tc>
        <w:tc>
          <w:tcPr>
            <w:tcW w:w="983" w:type="pct"/>
            <w:tcMar>
              <w:top w:w="0" w:type="dxa"/>
              <w:left w:w="28" w:type="dxa"/>
              <w:bottom w:w="0" w:type="dxa"/>
              <w:right w:w="115" w:type="dxa"/>
            </w:tcMar>
            <w:hideMark/>
          </w:tcPr>
          <w:p w14:paraId="26916A63" w14:textId="77777777" w:rsidR="00595B50" w:rsidRDefault="00595B50" w:rsidP="00DE53FE">
            <w:pPr>
              <w:pStyle w:val="TAL"/>
              <w:rPr>
                <w:rStyle w:val="Datatypechar"/>
              </w:rPr>
            </w:pPr>
            <w:r w:rsidRPr="00C522DE">
              <w:rPr>
                <w:rFonts w:ascii="Courier New" w:hAnsi="Courier New"/>
              </w:rPr>
              <w:t>DurationSec</w:t>
            </w:r>
          </w:p>
        </w:tc>
        <w:tc>
          <w:tcPr>
            <w:tcW w:w="565" w:type="pct"/>
            <w:tcMar>
              <w:top w:w="0" w:type="dxa"/>
              <w:left w:w="28" w:type="dxa"/>
              <w:bottom w:w="0" w:type="dxa"/>
              <w:right w:w="115" w:type="dxa"/>
            </w:tcMar>
            <w:hideMark/>
          </w:tcPr>
          <w:p w14:paraId="33AB1ED9" w14:textId="77777777" w:rsidR="00595B50" w:rsidRDefault="00595B50" w:rsidP="00DE53FE">
            <w:pPr>
              <w:pStyle w:val="TAC"/>
            </w:pPr>
            <w:r w:rsidRPr="00C522DE">
              <w:t>0..1</w:t>
            </w:r>
          </w:p>
        </w:tc>
        <w:tc>
          <w:tcPr>
            <w:tcW w:w="330" w:type="pct"/>
            <w:tcMar>
              <w:top w:w="15" w:type="dxa"/>
              <w:left w:w="15" w:type="dxa"/>
              <w:bottom w:w="15" w:type="dxa"/>
              <w:right w:w="15" w:type="dxa"/>
            </w:tcMar>
            <w:hideMark/>
          </w:tcPr>
          <w:p w14:paraId="46CB3E3A" w14:textId="77777777" w:rsidR="00595B50" w:rsidRPr="00C522DE" w:rsidRDefault="00595B50" w:rsidP="00DE53FE">
            <w:pPr>
              <w:pStyle w:val="TAC"/>
            </w:pPr>
            <w:r w:rsidRPr="00C522DE">
              <w:t>RO</w:t>
            </w:r>
          </w:p>
        </w:tc>
        <w:tc>
          <w:tcPr>
            <w:tcW w:w="1283" w:type="pct"/>
            <w:tcMar>
              <w:top w:w="0" w:type="dxa"/>
              <w:left w:w="28" w:type="dxa"/>
              <w:bottom w:w="0" w:type="dxa"/>
              <w:right w:w="115" w:type="dxa"/>
            </w:tcMar>
            <w:hideMark/>
          </w:tcPr>
          <w:p w14:paraId="7E1F1746" w14:textId="77777777" w:rsidR="00595B50" w:rsidRPr="00C522DE" w:rsidRDefault="00595B50" w:rsidP="00DE53FE">
            <w:pPr>
              <w:pStyle w:val="TAL"/>
            </w:pPr>
            <w:r w:rsidRPr="00C522DE">
              <w:t>The time interval, expressed in seconds, between consumption report messages being sent by the Media Session Handler. The value shall be greater than zero.</w:t>
            </w:r>
          </w:p>
          <w:p w14:paraId="09CCE154" w14:textId="77777777" w:rsidR="00595B50" w:rsidRPr="00C522DE" w:rsidRDefault="00595B50" w:rsidP="00DE53FE">
            <w:pPr>
              <w:pStyle w:val="TALcontinuation"/>
              <w:spacing w:before="60"/>
            </w:pPr>
            <w:r w:rsidRPr="00C522DE">
              <w:t>When this property is omitted, a single final report shall be sent immediately after the media streaming session has ended.</w:t>
            </w:r>
          </w:p>
        </w:tc>
        <w:tc>
          <w:tcPr>
            <w:tcW w:w="573" w:type="pct"/>
            <w:vMerge/>
            <w:vAlign w:val="center"/>
            <w:hideMark/>
          </w:tcPr>
          <w:p w14:paraId="13ED0199" w14:textId="77777777" w:rsidR="00595B50" w:rsidRPr="00C522DE" w:rsidRDefault="00595B50" w:rsidP="00DE53FE">
            <w:pPr>
              <w:keepNext/>
              <w:spacing w:after="0" w:afterAutospacing="1"/>
              <w:rPr>
                <w:rFonts w:ascii="Arial" w:hAnsi="Arial"/>
                <w:sz w:val="18"/>
              </w:rPr>
            </w:pPr>
          </w:p>
        </w:tc>
      </w:tr>
      <w:tr w:rsidR="00595B50" w:rsidRPr="00C522DE" w14:paraId="289A0C79" w14:textId="77777777" w:rsidTr="00DE53FE">
        <w:trPr>
          <w:jc w:val="center"/>
        </w:trPr>
        <w:tc>
          <w:tcPr>
            <w:tcW w:w="1266" w:type="pct"/>
            <w:tcMar>
              <w:top w:w="0" w:type="dxa"/>
              <w:left w:w="28" w:type="dxa"/>
              <w:bottom w:w="0" w:type="dxa"/>
              <w:right w:w="115" w:type="dxa"/>
            </w:tcMar>
            <w:hideMark/>
          </w:tcPr>
          <w:p w14:paraId="22CCC82E" w14:textId="77777777" w:rsidR="00595B50" w:rsidRPr="00D41AA2" w:rsidRDefault="00595B50" w:rsidP="00DE53FE">
            <w:pPr>
              <w:pStyle w:val="TAL"/>
              <w:keepNext w:val="0"/>
              <w:ind w:left="284"/>
              <w:rPr>
                <w:rStyle w:val="Code"/>
              </w:rPr>
            </w:pPr>
            <w:r w:rsidRPr="00D41AA2">
              <w:rPr>
                <w:rStyle w:val="Code"/>
              </w:rPr>
              <w:t>serverAddresses</w:t>
            </w:r>
          </w:p>
        </w:tc>
        <w:tc>
          <w:tcPr>
            <w:tcW w:w="983" w:type="pct"/>
            <w:tcMar>
              <w:top w:w="0" w:type="dxa"/>
              <w:left w:w="28" w:type="dxa"/>
              <w:bottom w:w="0" w:type="dxa"/>
              <w:right w:w="115" w:type="dxa"/>
            </w:tcMar>
            <w:hideMark/>
          </w:tcPr>
          <w:p w14:paraId="25283FF7" w14:textId="77777777" w:rsidR="00595B50" w:rsidRDefault="00595B50" w:rsidP="00DE53FE">
            <w:pPr>
              <w:pStyle w:val="TAL"/>
              <w:keepNext w:val="0"/>
              <w:rPr>
                <w:rStyle w:val="Datatypechar"/>
              </w:rPr>
            </w:pPr>
            <w:r w:rsidRPr="00C522DE">
              <w:rPr>
                <w:rStyle w:val="Datatypechar"/>
              </w:rPr>
              <w:t>Array(</w:t>
            </w:r>
            <w:r>
              <w:rPr>
                <w:rStyle w:val="Datatypechar"/>
              </w:rPr>
              <w:t>Absolute</w:t>
            </w:r>
            <w:r w:rsidRPr="00C522DE">
              <w:rPr>
                <w:rStyle w:val="Datatypechar"/>
              </w:rPr>
              <w:t>Url)</w:t>
            </w:r>
          </w:p>
        </w:tc>
        <w:tc>
          <w:tcPr>
            <w:tcW w:w="565" w:type="pct"/>
            <w:tcMar>
              <w:top w:w="0" w:type="dxa"/>
              <w:left w:w="28" w:type="dxa"/>
              <w:bottom w:w="0" w:type="dxa"/>
              <w:right w:w="115" w:type="dxa"/>
            </w:tcMar>
            <w:hideMark/>
          </w:tcPr>
          <w:p w14:paraId="142AA380"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42CF24E4" w14:textId="77777777" w:rsidR="00595B50" w:rsidRPr="00C522DE" w:rsidRDefault="00595B50" w:rsidP="00DE53FE">
            <w:pPr>
              <w:pStyle w:val="TAC"/>
            </w:pPr>
            <w:r w:rsidRPr="00C522DE">
              <w:t>RO</w:t>
            </w:r>
          </w:p>
        </w:tc>
        <w:tc>
          <w:tcPr>
            <w:tcW w:w="1283" w:type="pct"/>
            <w:tcMar>
              <w:top w:w="0" w:type="dxa"/>
              <w:left w:w="28" w:type="dxa"/>
              <w:bottom w:w="0" w:type="dxa"/>
              <w:right w:w="115" w:type="dxa"/>
            </w:tcMar>
            <w:hideMark/>
          </w:tcPr>
          <w:p w14:paraId="1FC70BEE" w14:textId="77777777" w:rsidR="00595B50" w:rsidRPr="00C522DE" w:rsidRDefault="00595B50" w:rsidP="00DE53FE">
            <w:pPr>
              <w:pStyle w:val="TAL"/>
            </w:pPr>
            <w:r w:rsidRPr="00C522DE">
              <w:t>A list of 5GMSd AF addresses (URLs) where the consumption reporting messages are sent by the Media Session Handler. See NOTE.</w:t>
            </w:r>
          </w:p>
          <w:p w14:paraId="32217FC8" w14:textId="76AA4FEF" w:rsidR="00595B50" w:rsidRPr="00C522DE" w:rsidRDefault="00595B50" w:rsidP="00DE53FE">
            <w:pPr>
              <w:pStyle w:val="TALcontinuation"/>
              <w:spacing w:before="60"/>
            </w:pPr>
            <w:r>
              <w:t>Each address shall be an o</w:t>
            </w:r>
            <w:r w:rsidRPr="00C522DE">
              <w:t xml:space="preserve">paque </w:t>
            </w:r>
            <w:r>
              <w:t xml:space="preserve">base </w:t>
            </w:r>
            <w:r w:rsidRPr="00C522DE">
              <w:t>URL, following the 5GMS URL format</w:t>
            </w:r>
            <w:r>
              <w:t xml:space="preserve"> specified in clause 6.1 up to and including the </w:t>
            </w:r>
            <w:r w:rsidRPr="00D41AA2">
              <w:rPr>
                <w:rStyle w:val="Code"/>
              </w:rPr>
              <w:t>{api</w:t>
            </w:r>
            <w:r>
              <w:rPr>
                <w:rStyle w:val="Code"/>
              </w:rPr>
              <w:t>Version</w:t>
            </w:r>
            <w:r w:rsidRPr="00D41AA2">
              <w:rPr>
                <w:rStyle w:val="Code"/>
              </w:rPr>
              <w:t>}</w:t>
            </w:r>
            <w:r w:rsidRPr="00B32E87">
              <w:t xml:space="preserve"> </w:t>
            </w:r>
            <w:r>
              <w:t>path element</w:t>
            </w:r>
            <w:r w:rsidRPr="00C522DE">
              <w:t>.</w:t>
            </w:r>
          </w:p>
        </w:tc>
        <w:tc>
          <w:tcPr>
            <w:tcW w:w="573" w:type="pct"/>
            <w:vMerge/>
            <w:vAlign w:val="center"/>
            <w:hideMark/>
          </w:tcPr>
          <w:p w14:paraId="4A2FD8B9" w14:textId="77777777" w:rsidR="00595B50" w:rsidRPr="00C522DE" w:rsidRDefault="00595B50" w:rsidP="00DE53FE">
            <w:pPr>
              <w:spacing w:after="0" w:afterAutospacing="1"/>
              <w:rPr>
                <w:rFonts w:ascii="Arial" w:hAnsi="Arial"/>
                <w:sz w:val="18"/>
              </w:rPr>
            </w:pPr>
          </w:p>
        </w:tc>
      </w:tr>
      <w:tr w:rsidR="00595B50" w:rsidRPr="00C522DE" w14:paraId="3C259EEF" w14:textId="77777777" w:rsidTr="00DE53FE">
        <w:trPr>
          <w:jc w:val="center"/>
        </w:trPr>
        <w:tc>
          <w:tcPr>
            <w:tcW w:w="1266" w:type="pct"/>
            <w:tcMar>
              <w:top w:w="0" w:type="dxa"/>
              <w:left w:w="28" w:type="dxa"/>
              <w:bottom w:w="0" w:type="dxa"/>
              <w:right w:w="115" w:type="dxa"/>
            </w:tcMar>
            <w:hideMark/>
          </w:tcPr>
          <w:p w14:paraId="38DD3A93" w14:textId="77777777" w:rsidR="00595B50" w:rsidRPr="00D41AA2" w:rsidRDefault="00595B50" w:rsidP="00DE53FE">
            <w:pPr>
              <w:pStyle w:val="TAL"/>
              <w:keepNext w:val="0"/>
              <w:ind w:left="284"/>
              <w:rPr>
                <w:rStyle w:val="Code"/>
              </w:rPr>
            </w:pPr>
            <w:r w:rsidRPr="00D41AA2">
              <w:rPr>
                <w:rStyle w:val="Code"/>
              </w:rPr>
              <w:t>locationReporting</w:t>
            </w:r>
          </w:p>
        </w:tc>
        <w:tc>
          <w:tcPr>
            <w:tcW w:w="983" w:type="pct"/>
            <w:tcMar>
              <w:top w:w="0" w:type="dxa"/>
              <w:left w:w="28" w:type="dxa"/>
              <w:bottom w:w="0" w:type="dxa"/>
              <w:right w:w="115" w:type="dxa"/>
            </w:tcMar>
            <w:hideMark/>
          </w:tcPr>
          <w:p w14:paraId="1A1CF139" w14:textId="77777777" w:rsidR="00595B50" w:rsidRDefault="00595B50" w:rsidP="00DE53FE">
            <w:pPr>
              <w:pStyle w:val="TAL"/>
              <w:keepNext w:val="0"/>
              <w:rPr>
                <w:rStyle w:val="Datatypechar"/>
              </w:rPr>
            </w:pPr>
            <w:r w:rsidRPr="00C522DE">
              <w:rPr>
                <w:rStyle w:val="Datatypechar"/>
              </w:rPr>
              <w:t>Boolean</w:t>
            </w:r>
          </w:p>
        </w:tc>
        <w:tc>
          <w:tcPr>
            <w:tcW w:w="565" w:type="pct"/>
            <w:tcMar>
              <w:top w:w="0" w:type="dxa"/>
              <w:left w:w="28" w:type="dxa"/>
              <w:bottom w:w="0" w:type="dxa"/>
              <w:right w:w="115" w:type="dxa"/>
            </w:tcMar>
            <w:hideMark/>
          </w:tcPr>
          <w:p w14:paraId="635EC6AF"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45F92381"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01D3F657" w14:textId="77777777" w:rsidR="00595B50" w:rsidRPr="00C522DE" w:rsidRDefault="00595B50" w:rsidP="00DE53FE">
            <w:pPr>
              <w:pStyle w:val="TAL"/>
              <w:keepNext w:val="0"/>
            </w:pPr>
            <w:r w:rsidRPr="00C522DE">
              <w:t>Stipulates whether the Media Session Handler is required to provide location data to the 5GMSd AF in consumption reporting messages (in case of MNO or trusted third parties).</w:t>
            </w:r>
          </w:p>
        </w:tc>
        <w:tc>
          <w:tcPr>
            <w:tcW w:w="573" w:type="pct"/>
            <w:vMerge/>
            <w:vAlign w:val="center"/>
            <w:hideMark/>
          </w:tcPr>
          <w:p w14:paraId="3B9E1F5A" w14:textId="77777777" w:rsidR="00595B50" w:rsidRPr="00C522DE" w:rsidRDefault="00595B50" w:rsidP="00DE53FE">
            <w:pPr>
              <w:spacing w:after="0" w:afterAutospacing="1"/>
              <w:rPr>
                <w:rFonts w:ascii="Arial" w:hAnsi="Arial"/>
                <w:sz w:val="18"/>
              </w:rPr>
            </w:pPr>
          </w:p>
        </w:tc>
      </w:tr>
      <w:tr w:rsidR="00595B50" w:rsidRPr="00C522DE" w14:paraId="4F34FE65" w14:textId="77777777" w:rsidTr="00DE53FE">
        <w:trPr>
          <w:jc w:val="center"/>
        </w:trPr>
        <w:tc>
          <w:tcPr>
            <w:tcW w:w="1266" w:type="pct"/>
            <w:tcMar>
              <w:top w:w="0" w:type="dxa"/>
              <w:left w:w="28" w:type="dxa"/>
              <w:bottom w:w="0" w:type="dxa"/>
              <w:right w:w="115" w:type="dxa"/>
            </w:tcMar>
          </w:tcPr>
          <w:p w14:paraId="0A4EFC23" w14:textId="77777777" w:rsidR="00595B50" w:rsidRPr="00D41AA2" w:rsidRDefault="00595B50" w:rsidP="00DE53FE">
            <w:pPr>
              <w:pStyle w:val="TAL"/>
              <w:keepNext w:val="0"/>
              <w:ind w:left="284"/>
              <w:rPr>
                <w:rStyle w:val="Code"/>
              </w:rPr>
            </w:pPr>
            <w:r>
              <w:rPr>
                <w:rStyle w:val="Code"/>
              </w:rPr>
              <w:t>accessReporting</w:t>
            </w:r>
          </w:p>
        </w:tc>
        <w:tc>
          <w:tcPr>
            <w:tcW w:w="983" w:type="pct"/>
            <w:tcMar>
              <w:top w:w="0" w:type="dxa"/>
              <w:left w:w="28" w:type="dxa"/>
              <w:bottom w:w="0" w:type="dxa"/>
              <w:right w:w="115" w:type="dxa"/>
            </w:tcMar>
          </w:tcPr>
          <w:p w14:paraId="132B7EDE" w14:textId="77777777" w:rsidR="00595B50" w:rsidRPr="00C522DE" w:rsidRDefault="00595B50" w:rsidP="00DE53FE">
            <w:pPr>
              <w:pStyle w:val="TAL"/>
              <w:keepNext w:val="0"/>
              <w:rPr>
                <w:rStyle w:val="Datatypechar"/>
              </w:rPr>
            </w:pPr>
            <w:r>
              <w:rPr>
                <w:rStyle w:val="Datatypechar"/>
              </w:rPr>
              <w:t>Boolean</w:t>
            </w:r>
          </w:p>
        </w:tc>
        <w:tc>
          <w:tcPr>
            <w:tcW w:w="565" w:type="pct"/>
            <w:tcMar>
              <w:top w:w="0" w:type="dxa"/>
              <w:left w:w="28" w:type="dxa"/>
              <w:bottom w:w="0" w:type="dxa"/>
              <w:right w:w="115" w:type="dxa"/>
            </w:tcMar>
          </w:tcPr>
          <w:p w14:paraId="06AECE50" w14:textId="77777777" w:rsidR="00595B50" w:rsidRPr="00C522DE" w:rsidRDefault="00595B50" w:rsidP="00DE53FE">
            <w:pPr>
              <w:pStyle w:val="TAC"/>
              <w:keepNext w:val="0"/>
            </w:pPr>
            <w:r>
              <w:t>1..1</w:t>
            </w:r>
          </w:p>
        </w:tc>
        <w:tc>
          <w:tcPr>
            <w:tcW w:w="330" w:type="pct"/>
            <w:tcMar>
              <w:top w:w="15" w:type="dxa"/>
              <w:left w:w="15" w:type="dxa"/>
              <w:bottom w:w="15" w:type="dxa"/>
              <w:right w:w="15" w:type="dxa"/>
            </w:tcMar>
          </w:tcPr>
          <w:p w14:paraId="7B2D875C" w14:textId="77777777" w:rsidR="00595B50" w:rsidRPr="00C522DE" w:rsidRDefault="00595B50" w:rsidP="00DE53FE">
            <w:pPr>
              <w:pStyle w:val="TAC"/>
              <w:keepNext w:val="0"/>
            </w:pPr>
            <w:r>
              <w:t>RO</w:t>
            </w:r>
          </w:p>
        </w:tc>
        <w:tc>
          <w:tcPr>
            <w:tcW w:w="1283" w:type="pct"/>
            <w:tcMar>
              <w:top w:w="0" w:type="dxa"/>
              <w:left w:w="28" w:type="dxa"/>
              <w:bottom w:w="0" w:type="dxa"/>
              <w:right w:w="115" w:type="dxa"/>
            </w:tcMar>
          </w:tcPr>
          <w:p w14:paraId="1CAECC62" w14:textId="77777777" w:rsidR="00595B50" w:rsidRPr="00C522DE" w:rsidRDefault="00595B50" w:rsidP="00DE53FE">
            <w:pPr>
              <w:pStyle w:val="TAL"/>
              <w:keepNext w:val="0"/>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73" w:type="pct"/>
            <w:vMerge/>
            <w:vAlign w:val="center"/>
          </w:tcPr>
          <w:p w14:paraId="78E39E18" w14:textId="77777777" w:rsidR="00595B50" w:rsidRPr="00C522DE" w:rsidRDefault="00595B50" w:rsidP="00DE53FE">
            <w:pPr>
              <w:spacing w:after="0" w:afterAutospacing="1"/>
              <w:rPr>
                <w:rFonts w:ascii="Arial" w:hAnsi="Arial"/>
                <w:sz w:val="18"/>
              </w:rPr>
            </w:pPr>
          </w:p>
        </w:tc>
      </w:tr>
      <w:tr w:rsidR="00595B50" w:rsidRPr="00C522DE" w14:paraId="6BD28081" w14:textId="77777777" w:rsidTr="00DE53FE">
        <w:trPr>
          <w:jc w:val="center"/>
        </w:trPr>
        <w:tc>
          <w:tcPr>
            <w:tcW w:w="1266" w:type="pct"/>
            <w:tcMar>
              <w:top w:w="0" w:type="dxa"/>
              <w:left w:w="28" w:type="dxa"/>
              <w:bottom w:w="0" w:type="dxa"/>
              <w:right w:w="115" w:type="dxa"/>
            </w:tcMar>
            <w:hideMark/>
          </w:tcPr>
          <w:p w14:paraId="3F105650" w14:textId="77777777" w:rsidR="00595B50" w:rsidRPr="00D41AA2" w:rsidRDefault="00595B50" w:rsidP="00DE53FE">
            <w:pPr>
              <w:pStyle w:val="TAL"/>
              <w:keepNext w:val="0"/>
              <w:ind w:left="284"/>
              <w:rPr>
                <w:rStyle w:val="Code"/>
              </w:rPr>
            </w:pPr>
            <w:r w:rsidRPr="00D41AA2">
              <w:rPr>
                <w:rStyle w:val="Code"/>
              </w:rPr>
              <w:t>samplePercentage</w:t>
            </w:r>
          </w:p>
        </w:tc>
        <w:tc>
          <w:tcPr>
            <w:tcW w:w="983" w:type="pct"/>
            <w:tcMar>
              <w:top w:w="0" w:type="dxa"/>
              <w:left w:w="28" w:type="dxa"/>
              <w:bottom w:w="0" w:type="dxa"/>
              <w:right w:w="115" w:type="dxa"/>
            </w:tcMar>
            <w:hideMark/>
          </w:tcPr>
          <w:p w14:paraId="70CC0AEF" w14:textId="77777777" w:rsidR="00595B50" w:rsidRDefault="00595B50" w:rsidP="00DE53FE">
            <w:pPr>
              <w:pStyle w:val="TAL"/>
              <w:keepNext w:val="0"/>
              <w:rPr>
                <w:rStyle w:val="Datatypechar"/>
              </w:rPr>
            </w:pPr>
            <w:r w:rsidRPr="00C522DE">
              <w:rPr>
                <w:rStyle w:val="Datatypechar"/>
              </w:rPr>
              <w:t>Percentage</w:t>
            </w:r>
          </w:p>
        </w:tc>
        <w:tc>
          <w:tcPr>
            <w:tcW w:w="565" w:type="pct"/>
            <w:tcMar>
              <w:top w:w="0" w:type="dxa"/>
              <w:left w:w="28" w:type="dxa"/>
              <w:bottom w:w="0" w:type="dxa"/>
              <w:right w:w="115" w:type="dxa"/>
            </w:tcMar>
            <w:hideMark/>
          </w:tcPr>
          <w:p w14:paraId="5ECC64CA"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62437DDC"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52405104" w14:textId="77777777" w:rsidR="00595B50" w:rsidRPr="00C522DE" w:rsidRDefault="00595B50" w:rsidP="00DE53FE">
            <w:pPr>
              <w:pStyle w:val="TAL"/>
              <w:keepNext w:val="0"/>
            </w:pPr>
            <w:r w:rsidRPr="00C522DE">
              <w:t>The percentage of media streaming sessions that shall send consumption reports, expressed as a floating point value between 0.0 and 100.0.</w:t>
            </w:r>
          </w:p>
        </w:tc>
        <w:tc>
          <w:tcPr>
            <w:tcW w:w="573" w:type="pct"/>
            <w:vMerge/>
            <w:vAlign w:val="center"/>
            <w:hideMark/>
          </w:tcPr>
          <w:p w14:paraId="0870D61B" w14:textId="77777777" w:rsidR="00595B50" w:rsidRPr="00C522DE" w:rsidRDefault="00595B50" w:rsidP="00DE53FE">
            <w:pPr>
              <w:spacing w:after="0" w:afterAutospacing="1"/>
              <w:rPr>
                <w:rFonts w:ascii="Arial" w:hAnsi="Arial"/>
                <w:sz w:val="18"/>
              </w:rPr>
            </w:pPr>
          </w:p>
        </w:tc>
      </w:tr>
      <w:tr w:rsidR="00595B50" w14:paraId="4F3180CC" w14:textId="77777777" w:rsidTr="00DE53FE">
        <w:trPr>
          <w:jc w:val="center"/>
        </w:trPr>
        <w:tc>
          <w:tcPr>
            <w:tcW w:w="1266" w:type="pct"/>
            <w:tcMar>
              <w:top w:w="0" w:type="dxa"/>
              <w:left w:w="28" w:type="dxa"/>
              <w:bottom w:w="0" w:type="dxa"/>
              <w:right w:w="115" w:type="dxa"/>
            </w:tcMar>
            <w:hideMark/>
          </w:tcPr>
          <w:p w14:paraId="0598C5A2" w14:textId="77777777" w:rsidR="00595B50" w:rsidRPr="00D41AA2" w:rsidRDefault="00595B50" w:rsidP="00DE53FE">
            <w:pPr>
              <w:pStyle w:val="TAL"/>
              <w:keepLines w:val="0"/>
              <w:rPr>
                <w:rStyle w:val="Code"/>
              </w:rPr>
            </w:pPr>
            <w:r>
              <w:rPr>
                <w:rStyle w:val="Code"/>
              </w:rPr>
              <w:t>d</w:t>
            </w:r>
            <w:r w:rsidRPr="00D41AA2">
              <w:rPr>
                <w:rStyle w:val="Code"/>
              </w:rPr>
              <w:t>ynamicPolicyInvocation‌Configuration</w:t>
            </w:r>
          </w:p>
        </w:tc>
        <w:tc>
          <w:tcPr>
            <w:tcW w:w="983" w:type="pct"/>
            <w:tcMar>
              <w:top w:w="0" w:type="dxa"/>
              <w:left w:w="28" w:type="dxa"/>
              <w:bottom w:w="0" w:type="dxa"/>
              <w:right w:w="115" w:type="dxa"/>
            </w:tcMar>
            <w:hideMark/>
          </w:tcPr>
          <w:p w14:paraId="50E29990" w14:textId="77777777" w:rsidR="00595B50" w:rsidRDefault="00595B50" w:rsidP="00DE53FE">
            <w:pPr>
              <w:pStyle w:val="TAL"/>
              <w:keepLines w:val="0"/>
              <w:rPr>
                <w:rStyle w:val="Datatypechar"/>
              </w:rPr>
            </w:pPr>
            <w:r w:rsidRPr="00C522DE">
              <w:rPr>
                <w:rStyle w:val="Datatypechar"/>
              </w:rPr>
              <w:t>Object</w:t>
            </w:r>
          </w:p>
        </w:tc>
        <w:tc>
          <w:tcPr>
            <w:tcW w:w="565" w:type="pct"/>
            <w:tcMar>
              <w:top w:w="0" w:type="dxa"/>
              <w:left w:w="28" w:type="dxa"/>
              <w:bottom w:w="0" w:type="dxa"/>
              <w:right w:w="115" w:type="dxa"/>
            </w:tcMar>
            <w:hideMark/>
          </w:tcPr>
          <w:p w14:paraId="202A0E9E" w14:textId="77777777" w:rsidR="00595B50" w:rsidRDefault="00595B50" w:rsidP="00DE53FE">
            <w:pPr>
              <w:pStyle w:val="TAC"/>
              <w:keepLines w:val="0"/>
            </w:pPr>
            <w:r w:rsidRPr="00C522DE">
              <w:t>0..1</w:t>
            </w:r>
          </w:p>
        </w:tc>
        <w:tc>
          <w:tcPr>
            <w:tcW w:w="330" w:type="pct"/>
            <w:tcMar>
              <w:top w:w="15" w:type="dxa"/>
              <w:left w:w="15" w:type="dxa"/>
              <w:bottom w:w="15" w:type="dxa"/>
              <w:right w:w="15" w:type="dxa"/>
            </w:tcMar>
            <w:hideMark/>
          </w:tcPr>
          <w:p w14:paraId="087F8D0F" w14:textId="77777777" w:rsidR="00595B50" w:rsidRPr="00C522DE" w:rsidRDefault="00595B50" w:rsidP="00DE53FE">
            <w:pPr>
              <w:pStyle w:val="TAC"/>
              <w:keepLines w:val="0"/>
            </w:pPr>
            <w:r w:rsidRPr="00C522DE">
              <w:t>RO</w:t>
            </w:r>
          </w:p>
        </w:tc>
        <w:tc>
          <w:tcPr>
            <w:tcW w:w="1283" w:type="pct"/>
            <w:tcMar>
              <w:top w:w="0" w:type="dxa"/>
              <w:left w:w="28" w:type="dxa"/>
              <w:bottom w:w="0" w:type="dxa"/>
              <w:right w:w="115" w:type="dxa"/>
            </w:tcMar>
          </w:tcPr>
          <w:p w14:paraId="20531AC5" w14:textId="77777777" w:rsidR="00595B50" w:rsidRPr="00C522DE" w:rsidRDefault="00595B50" w:rsidP="00DE53FE">
            <w:pPr>
              <w:pStyle w:val="TAL"/>
              <w:keepLines w:val="0"/>
            </w:pPr>
          </w:p>
        </w:tc>
        <w:tc>
          <w:tcPr>
            <w:tcW w:w="573" w:type="pct"/>
            <w:vMerge w:val="restart"/>
            <w:tcMar>
              <w:top w:w="15" w:type="dxa"/>
              <w:left w:w="15" w:type="dxa"/>
              <w:bottom w:w="15" w:type="dxa"/>
              <w:right w:w="15" w:type="dxa"/>
            </w:tcMar>
            <w:hideMark/>
          </w:tcPr>
          <w:p w14:paraId="2F36B263" w14:textId="77777777" w:rsidR="00595B50" w:rsidRPr="00D41AA2" w:rsidRDefault="00595B50" w:rsidP="00DE53FE">
            <w:pPr>
              <w:pStyle w:val="TAL"/>
              <w:keepLines w:val="0"/>
              <w:rPr>
                <w:rStyle w:val="Code"/>
              </w:rPr>
            </w:pPr>
            <w:r w:rsidRPr="00D41AA2">
              <w:rPr>
                <w:rStyle w:val="Code"/>
              </w:rPr>
              <w:t>downlink,</w:t>
            </w:r>
          </w:p>
          <w:p w14:paraId="606649FE" w14:textId="77777777" w:rsidR="00595B50" w:rsidRDefault="00595B50" w:rsidP="00DE53FE">
            <w:pPr>
              <w:pStyle w:val="TAL"/>
              <w:keepLines w:val="0"/>
              <w:rPr>
                <w:iCs/>
                <w:szCs w:val="18"/>
              </w:rPr>
            </w:pPr>
            <w:r w:rsidRPr="00D41AA2">
              <w:rPr>
                <w:rStyle w:val="Code"/>
              </w:rPr>
              <w:t>uplink</w:t>
            </w:r>
          </w:p>
        </w:tc>
      </w:tr>
      <w:tr w:rsidR="00595B50" w14:paraId="7D2DB00A" w14:textId="77777777" w:rsidTr="00DE53FE">
        <w:trPr>
          <w:jc w:val="center"/>
        </w:trPr>
        <w:tc>
          <w:tcPr>
            <w:tcW w:w="1266" w:type="pct"/>
            <w:tcMar>
              <w:top w:w="0" w:type="dxa"/>
              <w:left w:w="28" w:type="dxa"/>
              <w:bottom w:w="0" w:type="dxa"/>
              <w:right w:w="115" w:type="dxa"/>
            </w:tcMar>
            <w:hideMark/>
          </w:tcPr>
          <w:p w14:paraId="3926DEB0" w14:textId="77777777" w:rsidR="00595B50" w:rsidRPr="00D41AA2" w:rsidRDefault="00595B50" w:rsidP="00DE53FE">
            <w:pPr>
              <w:pStyle w:val="TAL"/>
              <w:keepNext w:val="0"/>
              <w:ind w:left="284"/>
              <w:rPr>
                <w:rStyle w:val="Code"/>
              </w:rPr>
            </w:pPr>
            <w:r w:rsidRPr="00D41AA2">
              <w:rPr>
                <w:rStyle w:val="Code"/>
              </w:rPr>
              <w:t>serverAddresses</w:t>
            </w:r>
          </w:p>
        </w:tc>
        <w:tc>
          <w:tcPr>
            <w:tcW w:w="983" w:type="pct"/>
            <w:tcMar>
              <w:top w:w="0" w:type="dxa"/>
              <w:left w:w="28" w:type="dxa"/>
              <w:bottom w:w="0" w:type="dxa"/>
              <w:right w:w="115" w:type="dxa"/>
            </w:tcMar>
            <w:hideMark/>
          </w:tcPr>
          <w:p w14:paraId="2339D1D8" w14:textId="77777777" w:rsidR="00595B50" w:rsidRDefault="00595B50" w:rsidP="00DE53FE">
            <w:pPr>
              <w:pStyle w:val="TAL"/>
              <w:keepNext w:val="0"/>
              <w:rPr>
                <w:rStyle w:val="Datatypechar"/>
              </w:rPr>
            </w:pPr>
            <w:r w:rsidRPr="00C522DE">
              <w:rPr>
                <w:rStyle w:val="Datatypechar"/>
              </w:rPr>
              <w:t>Array(</w:t>
            </w:r>
            <w:r>
              <w:rPr>
                <w:rStyle w:val="Datatypechar"/>
              </w:rPr>
              <w:t>Absolute</w:t>
            </w:r>
            <w:r w:rsidRPr="00C522DE">
              <w:rPr>
                <w:rStyle w:val="Datatypechar"/>
              </w:rPr>
              <w:t>Url)</w:t>
            </w:r>
          </w:p>
        </w:tc>
        <w:tc>
          <w:tcPr>
            <w:tcW w:w="565" w:type="pct"/>
            <w:tcMar>
              <w:top w:w="0" w:type="dxa"/>
              <w:left w:w="28" w:type="dxa"/>
              <w:bottom w:w="0" w:type="dxa"/>
              <w:right w:w="115" w:type="dxa"/>
            </w:tcMar>
            <w:hideMark/>
          </w:tcPr>
          <w:p w14:paraId="7C33FF04"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71CB3B74"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1CB4CCDA" w14:textId="77777777" w:rsidR="00595B50" w:rsidRPr="00C522DE" w:rsidRDefault="00595B50" w:rsidP="00DE53FE">
            <w:pPr>
              <w:pStyle w:val="TAL"/>
              <w:keepNext w:val="0"/>
            </w:pPr>
            <w:r w:rsidRPr="00C522DE">
              <w:t>A list of 5GMSd AF addresses (URLs) which offer the APIs for dynamic policy invocation sent by the Media Session Handler. See NOTE.</w:t>
            </w:r>
          </w:p>
          <w:p w14:paraId="5F237679" w14:textId="174BB8F3" w:rsidR="00595B50" w:rsidRDefault="00595B50" w:rsidP="00DE53FE">
            <w:pPr>
              <w:pStyle w:val="TALcontinuation"/>
              <w:spacing w:before="60"/>
            </w:pPr>
            <w:r>
              <w:t xml:space="preserve">Each address shall be an opaque base URL, following the 5GMS URL format specified in clause 6.1 up to and including the </w:t>
            </w:r>
            <w:r w:rsidRPr="00D41AA2">
              <w:rPr>
                <w:rStyle w:val="Code"/>
              </w:rPr>
              <w:t>{api</w:t>
            </w:r>
            <w:r>
              <w:rPr>
                <w:rStyle w:val="Code"/>
              </w:rPr>
              <w:t>Version</w:t>
            </w:r>
            <w:r w:rsidRPr="00D41AA2">
              <w:rPr>
                <w:rStyle w:val="Code"/>
              </w:rPr>
              <w:t>}</w:t>
            </w:r>
            <w:r w:rsidRPr="00B32E87">
              <w:t xml:space="preserve"> </w:t>
            </w:r>
            <w:r>
              <w:t>path element.</w:t>
            </w:r>
          </w:p>
        </w:tc>
        <w:tc>
          <w:tcPr>
            <w:tcW w:w="573" w:type="pct"/>
            <w:vMerge/>
            <w:vAlign w:val="center"/>
            <w:hideMark/>
          </w:tcPr>
          <w:p w14:paraId="6E84F165" w14:textId="77777777" w:rsidR="00595B50" w:rsidRDefault="00595B50" w:rsidP="00DE53FE">
            <w:pPr>
              <w:spacing w:after="0" w:afterAutospacing="1"/>
              <w:rPr>
                <w:rFonts w:ascii="Arial" w:hAnsi="Arial"/>
                <w:iCs/>
                <w:sz w:val="18"/>
                <w:szCs w:val="18"/>
              </w:rPr>
            </w:pPr>
          </w:p>
        </w:tc>
      </w:tr>
      <w:tr w:rsidR="00595B50" w14:paraId="3111A319" w14:textId="77777777" w:rsidTr="00DE53FE">
        <w:trPr>
          <w:jc w:val="center"/>
        </w:trPr>
        <w:tc>
          <w:tcPr>
            <w:tcW w:w="1266" w:type="pct"/>
            <w:tcMar>
              <w:top w:w="0" w:type="dxa"/>
              <w:left w:w="28" w:type="dxa"/>
              <w:bottom w:w="0" w:type="dxa"/>
              <w:right w:w="115" w:type="dxa"/>
            </w:tcMar>
            <w:hideMark/>
          </w:tcPr>
          <w:p w14:paraId="5CC775AE" w14:textId="77777777" w:rsidR="00595B50" w:rsidRPr="00D41AA2" w:rsidRDefault="00595B50" w:rsidP="00DE53FE">
            <w:pPr>
              <w:pStyle w:val="TAL"/>
              <w:keepNext w:val="0"/>
              <w:ind w:left="284"/>
              <w:rPr>
                <w:rStyle w:val="Code"/>
              </w:rPr>
            </w:pPr>
            <w:r w:rsidRPr="00D41AA2">
              <w:rPr>
                <w:rStyle w:val="Code"/>
              </w:rPr>
              <w:t>validPolicyTemplateIds</w:t>
            </w:r>
          </w:p>
        </w:tc>
        <w:tc>
          <w:tcPr>
            <w:tcW w:w="983" w:type="pct"/>
            <w:tcMar>
              <w:top w:w="0" w:type="dxa"/>
              <w:left w:w="28" w:type="dxa"/>
              <w:bottom w:w="0" w:type="dxa"/>
              <w:right w:w="115" w:type="dxa"/>
            </w:tcMar>
            <w:hideMark/>
          </w:tcPr>
          <w:p w14:paraId="6AFA6C66" w14:textId="77777777" w:rsidR="00595B50" w:rsidRDefault="00595B50" w:rsidP="00DE53FE">
            <w:pPr>
              <w:pStyle w:val="TAL"/>
              <w:keepNext w:val="0"/>
              <w:rPr>
                <w:rStyle w:val="Datatypechar"/>
              </w:rPr>
            </w:pPr>
            <w:r w:rsidRPr="00C522DE">
              <w:rPr>
                <w:rStyle w:val="Datatypechar"/>
              </w:rPr>
              <w:t>Array(ResourceId)</w:t>
            </w:r>
          </w:p>
        </w:tc>
        <w:tc>
          <w:tcPr>
            <w:tcW w:w="565" w:type="pct"/>
            <w:tcMar>
              <w:top w:w="0" w:type="dxa"/>
              <w:left w:w="28" w:type="dxa"/>
              <w:bottom w:w="0" w:type="dxa"/>
              <w:right w:w="115" w:type="dxa"/>
            </w:tcMar>
            <w:hideMark/>
          </w:tcPr>
          <w:p w14:paraId="241D7D3E"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1A5A747D"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1B33A565" w14:textId="77777777" w:rsidR="00595B50" w:rsidRPr="00C522DE" w:rsidRDefault="00595B50" w:rsidP="00DE53FE">
            <w:pPr>
              <w:pStyle w:val="TAL"/>
              <w:keepNext w:val="0"/>
            </w:pPr>
            <w:r w:rsidRPr="00C522DE">
              <w:t>A list of Policy Template identifiers which the 5GMS Client is authorized to use.</w:t>
            </w:r>
          </w:p>
        </w:tc>
        <w:tc>
          <w:tcPr>
            <w:tcW w:w="573" w:type="pct"/>
            <w:vMerge/>
            <w:vAlign w:val="center"/>
            <w:hideMark/>
          </w:tcPr>
          <w:p w14:paraId="275CE032" w14:textId="77777777" w:rsidR="00595B50" w:rsidRDefault="00595B50" w:rsidP="00DE53FE">
            <w:pPr>
              <w:spacing w:after="0" w:afterAutospacing="1"/>
              <w:rPr>
                <w:rFonts w:ascii="Arial" w:hAnsi="Arial"/>
                <w:iCs/>
                <w:sz w:val="18"/>
                <w:szCs w:val="18"/>
              </w:rPr>
            </w:pPr>
          </w:p>
        </w:tc>
      </w:tr>
      <w:tr w:rsidR="00595B50" w14:paraId="33971EF1" w14:textId="77777777" w:rsidTr="00DE53FE">
        <w:trPr>
          <w:jc w:val="center"/>
        </w:trPr>
        <w:tc>
          <w:tcPr>
            <w:tcW w:w="1266" w:type="pct"/>
            <w:tcMar>
              <w:top w:w="0" w:type="dxa"/>
              <w:left w:w="28" w:type="dxa"/>
              <w:bottom w:w="0" w:type="dxa"/>
              <w:right w:w="115" w:type="dxa"/>
            </w:tcMar>
            <w:hideMark/>
          </w:tcPr>
          <w:p w14:paraId="0CAAD41F" w14:textId="77777777" w:rsidR="00595B50" w:rsidRPr="00D41AA2" w:rsidRDefault="00595B50" w:rsidP="00DE53FE">
            <w:pPr>
              <w:pStyle w:val="TAL"/>
              <w:keepNext w:val="0"/>
              <w:ind w:left="284"/>
              <w:rPr>
                <w:rStyle w:val="Code"/>
              </w:rPr>
            </w:pPr>
            <w:r w:rsidRPr="00D41AA2">
              <w:rPr>
                <w:rStyle w:val="Code"/>
              </w:rPr>
              <w:t>sdfMethods</w:t>
            </w:r>
          </w:p>
        </w:tc>
        <w:tc>
          <w:tcPr>
            <w:tcW w:w="983" w:type="pct"/>
            <w:tcMar>
              <w:top w:w="0" w:type="dxa"/>
              <w:left w:w="28" w:type="dxa"/>
              <w:bottom w:w="0" w:type="dxa"/>
              <w:right w:w="115" w:type="dxa"/>
            </w:tcMar>
            <w:hideMark/>
          </w:tcPr>
          <w:p w14:paraId="10985B2B" w14:textId="77777777" w:rsidR="00595B50" w:rsidRDefault="00595B50" w:rsidP="00DE53FE">
            <w:pPr>
              <w:pStyle w:val="TAL"/>
              <w:keepNext w:val="0"/>
              <w:rPr>
                <w:rStyle w:val="Datatypechar"/>
              </w:rPr>
            </w:pPr>
            <w:r w:rsidRPr="00C522DE">
              <w:rPr>
                <w:rStyle w:val="Datatypechar"/>
              </w:rPr>
              <w:t>Array(SdfMethod)</w:t>
            </w:r>
          </w:p>
        </w:tc>
        <w:tc>
          <w:tcPr>
            <w:tcW w:w="565" w:type="pct"/>
            <w:tcMar>
              <w:top w:w="0" w:type="dxa"/>
              <w:left w:w="28" w:type="dxa"/>
              <w:bottom w:w="0" w:type="dxa"/>
              <w:right w:w="115" w:type="dxa"/>
            </w:tcMar>
            <w:hideMark/>
          </w:tcPr>
          <w:p w14:paraId="3FEE330C"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30293691"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381F1F09" w14:textId="77777777" w:rsidR="00595B50" w:rsidRPr="00C522DE" w:rsidRDefault="00595B50" w:rsidP="00DE53FE">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73" w:type="pct"/>
            <w:vMerge/>
            <w:vAlign w:val="center"/>
            <w:hideMark/>
          </w:tcPr>
          <w:p w14:paraId="1CF66541" w14:textId="77777777" w:rsidR="00595B50" w:rsidRDefault="00595B50" w:rsidP="00DE53FE">
            <w:pPr>
              <w:spacing w:after="0" w:afterAutospacing="1"/>
              <w:rPr>
                <w:rFonts w:ascii="Arial" w:hAnsi="Arial"/>
                <w:iCs/>
                <w:sz w:val="18"/>
                <w:szCs w:val="18"/>
              </w:rPr>
            </w:pPr>
          </w:p>
        </w:tc>
      </w:tr>
      <w:tr w:rsidR="00595B50" w14:paraId="089BE962" w14:textId="77777777" w:rsidTr="00DE53FE">
        <w:trPr>
          <w:jc w:val="center"/>
        </w:trPr>
        <w:tc>
          <w:tcPr>
            <w:tcW w:w="1266" w:type="pct"/>
            <w:tcMar>
              <w:top w:w="0" w:type="dxa"/>
              <w:left w:w="28" w:type="dxa"/>
              <w:bottom w:w="0" w:type="dxa"/>
              <w:right w:w="115" w:type="dxa"/>
            </w:tcMar>
            <w:hideMark/>
          </w:tcPr>
          <w:p w14:paraId="478AE375" w14:textId="77777777" w:rsidR="00595B50" w:rsidRPr="00D41AA2" w:rsidRDefault="00595B50" w:rsidP="00DE53FE">
            <w:pPr>
              <w:pStyle w:val="TAL"/>
              <w:keepNext w:val="0"/>
              <w:ind w:left="284"/>
              <w:rPr>
                <w:rStyle w:val="Code"/>
              </w:rPr>
            </w:pPr>
            <w:r w:rsidRPr="00D41AA2">
              <w:rPr>
                <w:rStyle w:val="Code"/>
              </w:rPr>
              <w:t>externalReferences</w:t>
            </w:r>
          </w:p>
        </w:tc>
        <w:tc>
          <w:tcPr>
            <w:tcW w:w="983" w:type="pct"/>
            <w:tcMar>
              <w:top w:w="0" w:type="dxa"/>
              <w:left w:w="28" w:type="dxa"/>
              <w:bottom w:w="0" w:type="dxa"/>
              <w:right w:w="115" w:type="dxa"/>
            </w:tcMar>
            <w:hideMark/>
          </w:tcPr>
          <w:p w14:paraId="3644EC87" w14:textId="77777777" w:rsidR="00595B50" w:rsidRDefault="00595B50" w:rsidP="00DE53FE">
            <w:pPr>
              <w:pStyle w:val="TAL"/>
              <w:rPr>
                <w:rStyle w:val="Datatypechar"/>
              </w:rPr>
            </w:pPr>
            <w:r w:rsidRPr="00C522DE">
              <w:rPr>
                <w:rStyle w:val="Datatypechar"/>
              </w:rPr>
              <w:t>Array(String)</w:t>
            </w:r>
          </w:p>
        </w:tc>
        <w:tc>
          <w:tcPr>
            <w:tcW w:w="565" w:type="pct"/>
            <w:tcMar>
              <w:top w:w="0" w:type="dxa"/>
              <w:left w:w="28" w:type="dxa"/>
              <w:bottom w:w="0" w:type="dxa"/>
              <w:right w:w="115" w:type="dxa"/>
            </w:tcMar>
            <w:hideMark/>
          </w:tcPr>
          <w:p w14:paraId="0D32B589" w14:textId="77777777" w:rsidR="00595B50" w:rsidRDefault="00595B50" w:rsidP="00DE53FE">
            <w:pPr>
              <w:pStyle w:val="TAC"/>
              <w:keepNext w:val="0"/>
            </w:pPr>
            <w:r w:rsidRPr="00C522DE">
              <w:t>0..1</w:t>
            </w:r>
          </w:p>
        </w:tc>
        <w:tc>
          <w:tcPr>
            <w:tcW w:w="330" w:type="pct"/>
            <w:tcMar>
              <w:top w:w="15" w:type="dxa"/>
              <w:left w:w="15" w:type="dxa"/>
              <w:bottom w:w="15" w:type="dxa"/>
              <w:right w:w="15" w:type="dxa"/>
            </w:tcMar>
            <w:hideMark/>
          </w:tcPr>
          <w:p w14:paraId="6D6B0EFA" w14:textId="77777777" w:rsidR="00595B50" w:rsidRPr="00C522DE" w:rsidRDefault="00595B50" w:rsidP="00DE53FE">
            <w:pPr>
              <w:pStyle w:val="TAC"/>
            </w:pPr>
            <w:r w:rsidRPr="00C522DE">
              <w:t>RO</w:t>
            </w:r>
          </w:p>
        </w:tc>
        <w:tc>
          <w:tcPr>
            <w:tcW w:w="1283" w:type="pct"/>
            <w:tcMar>
              <w:top w:w="0" w:type="dxa"/>
              <w:left w:w="28" w:type="dxa"/>
              <w:bottom w:w="0" w:type="dxa"/>
              <w:right w:w="115" w:type="dxa"/>
            </w:tcMar>
            <w:hideMark/>
          </w:tcPr>
          <w:p w14:paraId="3F2A6E3A" w14:textId="77777777" w:rsidR="00595B50" w:rsidRPr="00C522DE" w:rsidRDefault="00595B50" w:rsidP="00DE53FE">
            <w:pPr>
              <w:pStyle w:val="TAL"/>
              <w:keepNext w:val="0"/>
            </w:pPr>
            <w:r w:rsidRPr="00C522DE">
              <w:t>Additional identifier for this Policy Template, unique within the scope of its Provisioning Session, that can be cross-referenced with external metadata about the media streaming session.</w:t>
            </w:r>
          </w:p>
          <w:p w14:paraId="59D38601" w14:textId="77777777" w:rsidR="00595B50" w:rsidRDefault="00595B50" w:rsidP="00DE53FE">
            <w:pPr>
              <w:pStyle w:val="TALcontinuation"/>
              <w:spacing w:before="60"/>
            </w:pPr>
            <w:r>
              <w:t>Example: "HD_Premium".</w:t>
            </w:r>
          </w:p>
        </w:tc>
        <w:tc>
          <w:tcPr>
            <w:tcW w:w="573" w:type="pct"/>
            <w:vMerge/>
            <w:vAlign w:val="center"/>
            <w:hideMark/>
          </w:tcPr>
          <w:p w14:paraId="22C8B386" w14:textId="77777777" w:rsidR="00595B50" w:rsidRDefault="00595B50" w:rsidP="00DE53FE">
            <w:pPr>
              <w:spacing w:after="0" w:afterAutospacing="1"/>
              <w:rPr>
                <w:rFonts w:ascii="Arial" w:hAnsi="Arial"/>
                <w:iCs/>
                <w:sz w:val="18"/>
                <w:szCs w:val="18"/>
              </w:rPr>
            </w:pPr>
          </w:p>
        </w:tc>
      </w:tr>
      <w:tr w:rsidR="00595B50" w:rsidRPr="00D41AA2" w14:paraId="7ABBF9D1" w14:textId="77777777" w:rsidTr="00DE53FE">
        <w:trPr>
          <w:jc w:val="center"/>
        </w:trPr>
        <w:tc>
          <w:tcPr>
            <w:tcW w:w="1266" w:type="pct"/>
            <w:tcMar>
              <w:top w:w="0" w:type="dxa"/>
              <w:left w:w="28" w:type="dxa"/>
              <w:bottom w:w="0" w:type="dxa"/>
              <w:right w:w="115" w:type="dxa"/>
            </w:tcMar>
            <w:hideMark/>
          </w:tcPr>
          <w:p w14:paraId="605515F0" w14:textId="77777777" w:rsidR="00595B50" w:rsidRPr="00D41AA2" w:rsidRDefault="00595B50" w:rsidP="00DE53FE">
            <w:pPr>
              <w:pStyle w:val="TAL"/>
              <w:rPr>
                <w:rStyle w:val="Code"/>
              </w:rPr>
            </w:pPr>
            <w:r>
              <w:rPr>
                <w:rStyle w:val="Code"/>
              </w:rPr>
              <w:t>c</w:t>
            </w:r>
            <w:r w:rsidRPr="00D41AA2">
              <w:rPr>
                <w:rStyle w:val="Code"/>
              </w:rPr>
              <w:t>lientMetricsReporting‌Configurations</w:t>
            </w:r>
          </w:p>
        </w:tc>
        <w:tc>
          <w:tcPr>
            <w:tcW w:w="983" w:type="pct"/>
            <w:tcMar>
              <w:top w:w="0" w:type="dxa"/>
              <w:left w:w="28" w:type="dxa"/>
              <w:bottom w:w="0" w:type="dxa"/>
              <w:right w:w="115" w:type="dxa"/>
            </w:tcMar>
            <w:hideMark/>
          </w:tcPr>
          <w:p w14:paraId="3B378103" w14:textId="77777777" w:rsidR="00595B50" w:rsidRDefault="00595B50" w:rsidP="00DE53FE">
            <w:pPr>
              <w:pStyle w:val="TAL"/>
              <w:rPr>
                <w:rStyle w:val="Datatypechar"/>
              </w:rPr>
            </w:pPr>
            <w:r w:rsidRPr="00C522DE">
              <w:rPr>
                <w:rStyle w:val="Datatypechar"/>
              </w:rPr>
              <w:t>Array(Object)</w:t>
            </w:r>
          </w:p>
        </w:tc>
        <w:tc>
          <w:tcPr>
            <w:tcW w:w="565" w:type="pct"/>
            <w:tcMar>
              <w:top w:w="0" w:type="dxa"/>
              <w:left w:w="28" w:type="dxa"/>
              <w:bottom w:w="0" w:type="dxa"/>
              <w:right w:w="115" w:type="dxa"/>
            </w:tcMar>
            <w:hideMark/>
          </w:tcPr>
          <w:p w14:paraId="5B5D2E59" w14:textId="77777777" w:rsidR="00595B50" w:rsidRDefault="00595B50" w:rsidP="00DE53FE">
            <w:pPr>
              <w:pStyle w:val="TAC"/>
            </w:pPr>
            <w:r w:rsidRPr="00C522DE">
              <w:t>0..1</w:t>
            </w:r>
          </w:p>
        </w:tc>
        <w:tc>
          <w:tcPr>
            <w:tcW w:w="330" w:type="pct"/>
            <w:tcMar>
              <w:top w:w="15" w:type="dxa"/>
              <w:left w:w="15" w:type="dxa"/>
              <w:bottom w:w="15" w:type="dxa"/>
              <w:right w:w="15" w:type="dxa"/>
            </w:tcMar>
            <w:hideMark/>
          </w:tcPr>
          <w:p w14:paraId="20C7F981" w14:textId="77777777" w:rsidR="00595B50" w:rsidRPr="00C522DE" w:rsidRDefault="00595B50" w:rsidP="00DE53FE">
            <w:pPr>
              <w:pStyle w:val="TAC"/>
            </w:pPr>
            <w:r w:rsidRPr="00C522DE">
              <w:t>RO</w:t>
            </w:r>
          </w:p>
        </w:tc>
        <w:tc>
          <w:tcPr>
            <w:tcW w:w="1283" w:type="pct"/>
            <w:tcMar>
              <w:top w:w="0" w:type="dxa"/>
              <w:left w:w="28" w:type="dxa"/>
              <w:bottom w:w="0" w:type="dxa"/>
              <w:right w:w="115" w:type="dxa"/>
            </w:tcMar>
          </w:tcPr>
          <w:p w14:paraId="32BB964B" w14:textId="77777777" w:rsidR="00595B50" w:rsidRPr="00C522DE" w:rsidRDefault="00595B50" w:rsidP="00DE53FE">
            <w:pPr>
              <w:pStyle w:val="TAL"/>
            </w:pPr>
          </w:p>
        </w:tc>
        <w:tc>
          <w:tcPr>
            <w:tcW w:w="573" w:type="pct"/>
            <w:vMerge w:val="restart"/>
            <w:tcMar>
              <w:top w:w="15" w:type="dxa"/>
              <w:left w:w="15" w:type="dxa"/>
              <w:bottom w:w="15" w:type="dxa"/>
              <w:right w:w="15" w:type="dxa"/>
            </w:tcMar>
            <w:hideMark/>
          </w:tcPr>
          <w:p w14:paraId="61817936" w14:textId="77777777" w:rsidR="00595B50" w:rsidRPr="00C522DE" w:rsidRDefault="00595B50" w:rsidP="00DE53FE">
            <w:pPr>
              <w:pStyle w:val="TAL"/>
              <w:keepNext w:val="0"/>
            </w:pPr>
            <w:r w:rsidRPr="00D41AA2">
              <w:rPr>
                <w:rStyle w:val="Code"/>
              </w:rPr>
              <w:t>downlink</w:t>
            </w:r>
            <w:r w:rsidRPr="00C522DE">
              <w:t>,</w:t>
            </w:r>
          </w:p>
          <w:p w14:paraId="3F13EEC6" w14:textId="77777777" w:rsidR="00595B50" w:rsidRPr="00D41AA2" w:rsidRDefault="00595B50" w:rsidP="00DE53FE">
            <w:pPr>
              <w:pStyle w:val="TAL"/>
              <w:keepNext w:val="0"/>
              <w:rPr>
                <w:rStyle w:val="Code"/>
              </w:rPr>
            </w:pPr>
            <w:r w:rsidRPr="00D41AA2">
              <w:rPr>
                <w:rStyle w:val="Code"/>
              </w:rPr>
              <w:t>uplink</w:t>
            </w:r>
          </w:p>
        </w:tc>
      </w:tr>
      <w:tr w:rsidR="00595B50" w:rsidRPr="00C522DE" w14:paraId="6F72A7BF" w14:textId="77777777" w:rsidTr="00DE53FE">
        <w:trPr>
          <w:jc w:val="center"/>
        </w:trPr>
        <w:tc>
          <w:tcPr>
            <w:tcW w:w="1266" w:type="pct"/>
            <w:tcMar>
              <w:top w:w="0" w:type="dxa"/>
              <w:left w:w="28" w:type="dxa"/>
              <w:bottom w:w="0" w:type="dxa"/>
              <w:right w:w="115" w:type="dxa"/>
            </w:tcMar>
          </w:tcPr>
          <w:p w14:paraId="186BC99A" w14:textId="77777777" w:rsidR="00595B50" w:rsidRPr="00D41AA2" w:rsidRDefault="00595B50" w:rsidP="00DE53FE">
            <w:pPr>
              <w:pStyle w:val="TAL"/>
              <w:ind w:left="284"/>
              <w:rPr>
                <w:rStyle w:val="Code"/>
              </w:rPr>
            </w:pPr>
            <w:r>
              <w:rPr>
                <w:i/>
                <w:iCs/>
              </w:rPr>
              <w:t>metricsReporting‌ConfigurationId</w:t>
            </w:r>
          </w:p>
        </w:tc>
        <w:tc>
          <w:tcPr>
            <w:tcW w:w="983" w:type="pct"/>
            <w:tcMar>
              <w:top w:w="0" w:type="dxa"/>
              <w:left w:w="28" w:type="dxa"/>
              <w:bottom w:w="0" w:type="dxa"/>
              <w:right w:w="115" w:type="dxa"/>
            </w:tcMar>
          </w:tcPr>
          <w:p w14:paraId="7A21EA64" w14:textId="77777777" w:rsidR="00595B50" w:rsidRPr="00C522DE" w:rsidRDefault="00595B50" w:rsidP="00DE53FE">
            <w:pPr>
              <w:pStyle w:val="TAL"/>
              <w:rPr>
                <w:rStyle w:val="Datatypechar"/>
              </w:rPr>
            </w:pPr>
            <w:r>
              <w:rPr>
                <w:rStyle w:val="Datatypechar"/>
              </w:rPr>
              <w:t>ResourceId</w:t>
            </w:r>
          </w:p>
        </w:tc>
        <w:tc>
          <w:tcPr>
            <w:tcW w:w="565" w:type="pct"/>
            <w:tcMar>
              <w:top w:w="0" w:type="dxa"/>
              <w:left w:w="28" w:type="dxa"/>
              <w:bottom w:w="0" w:type="dxa"/>
              <w:right w:w="115" w:type="dxa"/>
            </w:tcMar>
          </w:tcPr>
          <w:p w14:paraId="0229E92E" w14:textId="77777777" w:rsidR="00595B50" w:rsidRPr="00C522DE" w:rsidRDefault="00595B50" w:rsidP="00DE53FE">
            <w:pPr>
              <w:pStyle w:val="TAC"/>
            </w:pPr>
            <w:r>
              <w:t>1..1</w:t>
            </w:r>
          </w:p>
        </w:tc>
        <w:tc>
          <w:tcPr>
            <w:tcW w:w="330" w:type="pct"/>
            <w:tcMar>
              <w:top w:w="15" w:type="dxa"/>
              <w:left w:w="15" w:type="dxa"/>
              <w:bottom w:w="15" w:type="dxa"/>
              <w:right w:w="15" w:type="dxa"/>
            </w:tcMar>
          </w:tcPr>
          <w:p w14:paraId="1CE33E17" w14:textId="77777777" w:rsidR="00595B50" w:rsidRPr="00C522DE" w:rsidRDefault="00595B50" w:rsidP="00DE53FE">
            <w:pPr>
              <w:pStyle w:val="TAC"/>
            </w:pPr>
            <w:r>
              <w:t>RO</w:t>
            </w:r>
          </w:p>
        </w:tc>
        <w:tc>
          <w:tcPr>
            <w:tcW w:w="1283" w:type="pct"/>
            <w:tcMar>
              <w:top w:w="0" w:type="dxa"/>
              <w:left w:w="28" w:type="dxa"/>
              <w:bottom w:w="0" w:type="dxa"/>
              <w:right w:w="115" w:type="dxa"/>
            </w:tcMar>
          </w:tcPr>
          <w:p w14:paraId="54D1AA8F" w14:textId="77777777" w:rsidR="00595B50" w:rsidRDefault="00595B50" w:rsidP="00DE53FE">
            <w:pPr>
              <w:pStyle w:val="TAL"/>
            </w:pPr>
            <w:r>
              <w:t xml:space="preserve">The identifier of this metrics reporting configuration, unique within the scope of </w:t>
            </w:r>
            <w:r w:rsidRPr="00D41AA2">
              <w:rPr>
                <w:rStyle w:val="Code"/>
              </w:rPr>
              <w:t>provisioningSessionId</w:t>
            </w:r>
            <w:r>
              <w:t>.</w:t>
            </w:r>
          </w:p>
          <w:p w14:paraId="0A891541" w14:textId="77777777" w:rsidR="00595B50" w:rsidRPr="00B60A63" w:rsidRDefault="00595B50" w:rsidP="00DE53FE">
            <w:pPr>
              <w:pStyle w:val="TALcontinuation"/>
              <w:spacing w:before="60"/>
            </w:pPr>
            <w:r>
              <w:t>The value shall be the same as the corresponding identifier provisioned at reference point M1.</w:t>
            </w:r>
          </w:p>
        </w:tc>
        <w:tc>
          <w:tcPr>
            <w:tcW w:w="573" w:type="pct"/>
            <w:vMerge/>
            <w:vAlign w:val="center"/>
          </w:tcPr>
          <w:p w14:paraId="48012845" w14:textId="77777777" w:rsidR="00595B50" w:rsidRPr="00C522DE" w:rsidRDefault="00595B50" w:rsidP="00DE53FE">
            <w:pPr>
              <w:spacing w:after="0" w:afterAutospacing="1"/>
              <w:rPr>
                <w:rFonts w:ascii="Arial" w:hAnsi="Arial"/>
                <w:sz w:val="18"/>
              </w:rPr>
            </w:pPr>
          </w:p>
        </w:tc>
      </w:tr>
      <w:tr w:rsidR="00595B50" w:rsidRPr="00C522DE" w14:paraId="65244EFC" w14:textId="77777777" w:rsidTr="00DE53FE">
        <w:trPr>
          <w:jc w:val="center"/>
        </w:trPr>
        <w:tc>
          <w:tcPr>
            <w:tcW w:w="1266" w:type="pct"/>
            <w:tcMar>
              <w:top w:w="0" w:type="dxa"/>
              <w:left w:w="28" w:type="dxa"/>
              <w:bottom w:w="0" w:type="dxa"/>
              <w:right w:w="115" w:type="dxa"/>
            </w:tcMar>
            <w:hideMark/>
          </w:tcPr>
          <w:p w14:paraId="1C9A2B92" w14:textId="77777777" w:rsidR="00595B50" w:rsidRPr="00D41AA2" w:rsidRDefault="00595B50" w:rsidP="00DE53FE">
            <w:pPr>
              <w:pStyle w:val="TAL"/>
              <w:ind w:left="284"/>
              <w:rPr>
                <w:rStyle w:val="Code"/>
              </w:rPr>
            </w:pPr>
            <w:r w:rsidRPr="00D41AA2">
              <w:rPr>
                <w:rStyle w:val="Code"/>
              </w:rPr>
              <w:t>serverAddresses</w:t>
            </w:r>
          </w:p>
        </w:tc>
        <w:tc>
          <w:tcPr>
            <w:tcW w:w="983" w:type="pct"/>
            <w:tcMar>
              <w:top w:w="0" w:type="dxa"/>
              <w:left w:w="28" w:type="dxa"/>
              <w:bottom w:w="0" w:type="dxa"/>
              <w:right w:w="115" w:type="dxa"/>
            </w:tcMar>
            <w:hideMark/>
          </w:tcPr>
          <w:p w14:paraId="61864A24" w14:textId="77777777" w:rsidR="00595B50" w:rsidRDefault="00595B50" w:rsidP="00DE53FE">
            <w:pPr>
              <w:pStyle w:val="TAL"/>
              <w:rPr>
                <w:rStyle w:val="Datatypechar"/>
              </w:rPr>
            </w:pPr>
            <w:r w:rsidRPr="00C522DE">
              <w:rPr>
                <w:rStyle w:val="Datatypechar"/>
              </w:rPr>
              <w:t>Array(</w:t>
            </w:r>
            <w:r>
              <w:rPr>
                <w:rStyle w:val="Datatypechar"/>
              </w:rPr>
              <w:t>Absolute</w:t>
            </w:r>
            <w:r w:rsidRPr="00C522DE">
              <w:rPr>
                <w:rStyle w:val="Datatypechar"/>
              </w:rPr>
              <w:t>Url)</w:t>
            </w:r>
          </w:p>
        </w:tc>
        <w:tc>
          <w:tcPr>
            <w:tcW w:w="565" w:type="pct"/>
            <w:tcMar>
              <w:top w:w="0" w:type="dxa"/>
              <w:left w:w="28" w:type="dxa"/>
              <w:bottom w:w="0" w:type="dxa"/>
              <w:right w:w="115" w:type="dxa"/>
            </w:tcMar>
            <w:hideMark/>
          </w:tcPr>
          <w:p w14:paraId="77D73991" w14:textId="77777777" w:rsidR="00595B50" w:rsidRDefault="00595B50" w:rsidP="00DE53FE">
            <w:pPr>
              <w:pStyle w:val="TAC"/>
            </w:pPr>
            <w:r w:rsidRPr="00C522DE">
              <w:t>1..1</w:t>
            </w:r>
          </w:p>
        </w:tc>
        <w:tc>
          <w:tcPr>
            <w:tcW w:w="330" w:type="pct"/>
            <w:tcMar>
              <w:top w:w="15" w:type="dxa"/>
              <w:left w:w="15" w:type="dxa"/>
              <w:bottom w:w="15" w:type="dxa"/>
              <w:right w:w="15" w:type="dxa"/>
            </w:tcMar>
            <w:hideMark/>
          </w:tcPr>
          <w:p w14:paraId="16C85E7F" w14:textId="77777777" w:rsidR="00595B50" w:rsidRPr="00C522DE" w:rsidRDefault="00595B50" w:rsidP="00DE53FE">
            <w:pPr>
              <w:pStyle w:val="TAC"/>
            </w:pPr>
            <w:r w:rsidRPr="00C522DE">
              <w:t>RO</w:t>
            </w:r>
          </w:p>
        </w:tc>
        <w:tc>
          <w:tcPr>
            <w:tcW w:w="1283" w:type="pct"/>
            <w:tcMar>
              <w:top w:w="0" w:type="dxa"/>
              <w:left w:w="28" w:type="dxa"/>
              <w:bottom w:w="0" w:type="dxa"/>
              <w:right w:w="115" w:type="dxa"/>
            </w:tcMar>
            <w:hideMark/>
          </w:tcPr>
          <w:p w14:paraId="1FDDFA7E" w14:textId="77777777" w:rsidR="00595B50" w:rsidRPr="00C522DE" w:rsidRDefault="00595B50" w:rsidP="00DE53FE">
            <w:pPr>
              <w:pStyle w:val="TAL"/>
            </w:pPr>
            <w:r w:rsidRPr="00C522DE">
              <w:t>A list of 5GMS AF addresses to which metrics reports shall be sent. See NOTE.</w:t>
            </w:r>
          </w:p>
          <w:p w14:paraId="21DF6AC6" w14:textId="2C001D95" w:rsidR="00595B50" w:rsidRDefault="00595B50" w:rsidP="00DE53FE">
            <w:pPr>
              <w:pStyle w:val="TALcontinuation"/>
              <w:spacing w:before="60"/>
              <w:rPr>
                <w:rFonts w:cs="Arial"/>
              </w:rPr>
            </w:pPr>
            <w:r>
              <w:t xml:space="preserve">Each address shall be an opaque base URL, following the 5GMS URL format specified in clause 6.1 up to and including the </w:t>
            </w:r>
            <w:r w:rsidRPr="00D41AA2">
              <w:rPr>
                <w:rStyle w:val="Code"/>
              </w:rPr>
              <w:t>{api</w:t>
            </w:r>
            <w:r>
              <w:rPr>
                <w:rStyle w:val="Code"/>
              </w:rPr>
              <w:t>Version</w:t>
            </w:r>
            <w:r w:rsidRPr="00D41AA2">
              <w:rPr>
                <w:rStyle w:val="Code"/>
              </w:rPr>
              <w:t>}</w:t>
            </w:r>
            <w:r w:rsidRPr="00B32E87">
              <w:t xml:space="preserve"> </w:t>
            </w:r>
            <w:r>
              <w:t>path element.</w:t>
            </w:r>
          </w:p>
        </w:tc>
        <w:tc>
          <w:tcPr>
            <w:tcW w:w="573" w:type="pct"/>
            <w:vMerge/>
            <w:vAlign w:val="center"/>
            <w:hideMark/>
          </w:tcPr>
          <w:p w14:paraId="130FEDD9" w14:textId="77777777" w:rsidR="00595B50" w:rsidRPr="00C522DE" w:rsidRDefault="00595B50" w:rsidP="00DE53FE">
            <w:pPr>
              <w:spacing w:after="0" w:afterAutospacing="1"/>
              <w:rPr>
                <w:rFonts w:ascii="Arial" w:hAnsi="Arial"/>
                <w:sz w:val="18"/>
              </w:rPr>
            </w:pPr>
          </w:p>
        </w:tc>
      </w:tr>
      <w:tr w:rsidR="00595B50" w:rsidRPr="00C522DE" w14:paraId="1454157C" w14:textId="77777777" w:rsidTr="00DE53FE">
        <w:trPr>
          <w:jc w:val="center"/>
        </w:trPr>
        <w:tc>
          <w:tcPr>
            <w:tcW w:w="1266" w:type="pct"/>
            <w:tcMar>
              <w:top w:w="0" w:type="dxa"/>
              <w:left w:w="28" w:type="dxa"/>
              <w:bottom w:w="0" w:type="dxa"/>
              <w:right w:w="115" w:type="dxa"/>
            </w:tcMar>
          </w:tcPr>
          <w:p w14:paraId="3CF6F961" w14:textId="77777777" w:rsidR="00595B50" w:rsidRPr="00D41AA2" w:rsidRDefault="00595B50" w:rsidP="00DE53FE">
            <w:pPr>
              <w:pStyle w:val="TAL"/>
              <w:ind w:left="284"/>
              <w:rPr>
                <w:rStyle w:val="Code"/>
              </w:rPr>
            </w:pPr>
            <w:r>
              <w:rPr>
                <w:rStyle w:val="Code"/>
                <w:lang w:val="en-US"/>
              </w:rPr>
              <w:t>scheme</w:t>
            </w:r>
          </w:p>
        </w:tc>
        <w:tc>
          <w:tcPr>
            <w:tcW w:w="983" w:type="pct"/>
            <w:tcMar>
              <w:top w:w="0" w:type="dxa"/>
              <w:left w:w="28" w:type="dxa"/>
              <w:bottom w:w="0" w:type="dxa"/>
              <w:right w:w="115" w:type="dxa"/>
            </w:tcMar>
          </w:tcPr>
          <w:p w14:paraId="69C9E44A" w14:textId="77777777" w:rsidR="00595B50" w:rsidRPr="00C522DE" w:rsidRDefault="00595B50" w:rsidP="00DE53FE">
            <w:pPr>
              <w:pStyle w:val="TAL"/>
              <w:rPr>
                <w:rStyle w:val="Datatypechar"/>
              </w:rPr>
            </w:pPr>
            <w:r>
              <w:rPr>
                <w:rStyle w:val="Datatypechar"/>
                <w:lang w:val="en-US"/>
              </w:rPr>
              <w:t>Uri</w:t>
            </w:r>
          </w:p>
        </w:tc>
        <w:tc>
          <w:tcPr>
            <w:tcW w:w="565" w:type="pct"/>
            <w:tcMar>
              <w:top w:w="0" w:type="dxa"/>
              <w:left w:w="28" w:type="dxa"/>
              <w:bottom w:w="0" w:type="dxa"/>
              <w:right w:w="115" w:type="dxa"/>
            </w:tcMar>
          </w:tcPr>
          <w:p w14:paraId="0147D3DD" w14:textId="77777777" w:rsidR="00595B50" w:rsidRPr="00C522DE" w:rsidRDefault="00595B50" w:rsidP="00DE53FE">
            <w:pPr>
              <w:pStyle w:val="TAC"/>
            </w:pPr>
            <w:r>
              <w:rPr>
                <w:lang w:val="en-US"/>
              </w:rPr>
              <w:t>1</w:t>
            </w:r>
            <w:r>
              <w:t>..1</w:t>
            </w:r>
          </w:p>
        </w:tc>
        <w:tc>
          <w:tcPr>
            <w:tcW w:w="330" w:type="pct"/>
            <w:tcMar>
              <w:top w:w="15" w:type="dxa"/>
              <w:left w:w="15" w:type="dxa"/>
              <w:bottom w:w="15" w:type="dxa"/>
              <w:right w:w="15" w:type="dxa"/>
            </w:tcMar>
          </w:tcPr>
          <w:p w14:paraId="3B9764C1" w14:textId="77777777" w:rsidR="00595B50" w:rsidRPr="00C522DE" w:rsidRDefault="00595B50" w:rsidP="00DE53FE">
            <w:pPr>
              <w:pStyle w:val="TAC"/>
            </w:pPr>
            <w:r>
              <w:rPr>
                <w:lang w:val="en-US"/>
              </w:rPr>
              <w:t>RO</w:t>
            </w:r>
          </w:p>
        </w:tc>
        <w:tc>
          <w:tcPr>
            <w:tcW w:w="1283" w:type="pct"/>
            <w:tcMar>
              <w:top w:w="0" w:type="dxa"/>
              <w:left w:w="28" w:type="dxa"/>
              <w:bottom w:w="0" w:type="dxa"/>
              <w:right w:w="115" w:type="dxa"/>
            </w:tcMar>
          </w:tcPr>
          <w:p w14:paraId="3A01250B" w14:textId="77777777" w:rsidR="00595B50" w:rsidRPr="00C522DE" w:rsidRDefault="00595B50" w:rsidP="00DE53FE">
            <w:pPr>
              <w:pStyle w:val="TAL"/>
            </w:pPr>
            <w:r>
              <w:t>The metrics reporting scheme that metrics reports shall use (see clause 4.7.5).</w:t>
            </w:r>
          </w:p>
        </w:tc>
        <w:tc>
          <w:tcPr>
            <w:tcW w:w="573" w:type="pct"/>
            <w:vMerge/>
            <w:vAlign w:val="center"/>
          </w:tcPr>
          <w:p w14:paraId="58F6EFA3" w14:textId="77777777" w:rsidR="00595B50" w:rsidRPr="00C522DE" w:rsidRDefault="00595B50" w:rsidP="00DE53FE">
            <w:pPr>
              <w:spacing w:after="0" w:afterAutospacing="1"/>
              <w:rPr>
                <w:rFonts w:ascii="Arial" w:hAnsi="Arial"/>
                <w:sz w:val="18"/>
              </w:rPr>
            </w:pPr>
          </w:p>
        </w:tc>
      </w:tr>
      <w:tr w:rsidR="00595B50" w:rsidRPr="00C522DE" w14:paraId="5B246E3E" w14:textId="77777777" w:rsidTr="00DE53FE">
        <w:trPr>
          <w:jc w:val="center"/>
        </w:trPr>
        <w:tc>
          <w:tcPr>
            <w:tcW w:w="1266" w:type="pct"/>
            <w:tcMar>
              <w:top w:w="0" w:type="dxa"/>
              <w:left w:w="28" w:type="dxa"/>
              <w:bottom w:w="0" w:type="dxa"/>
              <w:right w:w="115" w:type="dxa"/>
            </w:tcMar>
            <w:hideMark/>
          </w:tcPr>
          <w:p w14:paraId="78C904A5" w14:textId="77777777" w:rsidR="00595B50" w:rsidRPr="00D41AA2" w:rsidRDefault="00595B50" w:rsidP="00DE53FE">
            <w:pPr>
              <w:pStyle w:val="TAL"/>
              <w:keepNext w:val="0"/>
              <w:ind w:left="284"/>
              <w:rPr>
                <w:rStyle w:val="Code"/>
              </w:rPr>
            </w:pPr>
            <w:r w:rsidRPr="00D41AA2">
              <w:rPr>
                <w:rStyle w:val="Code"/>
              </w:rPr>
              <w:t>dataNetworkName</w:t>
            </w:r>
          </w:p>
        </w:tc>
        <w:tc>
          <w:tcPr>
            <w:tcW w:w="983" w:type="pct"/>
            <w:tcMar>
              <w:top w:w="0" w:type="dxa"/>
              <w:left w:w="28" w:type="dxa"/>
              <w:bottom w:w="0" w:type="dxa"/>
              <w:right w:w="115" w:type="dxa"/>
            </w:tcMar>
            <w:hideMark/>
          </w:tcPr>
          <w:p w14:paraId="52C41C89" w14:textId="77777777" w:rsidR="00595B50" w:rsidRDefault="00595B50" w:rsidP="00DE53FE">
            <w:pPr>
              <w:pStyle w:val="TAL"/>
              <w:keepNext w:val="0"/>
              <w:rPr>
                <w:rStyle w:val="Datatypechar"/>
              </w:rPr>
            </w:pPr>
            <w:r w:rsidRPr="00C522DE">
              <w:rPr>
                <w:rStyle w:val="Datatypechar"/>
              </w:rPr>
              <w:t>Dnn</w:t>
            </w:r>
          </w:p>
        </w:tc>
        <w:tc>
          <w:tcPr>
            <w:tcW w:w="565" w:type="pct"/>
            <w:tcMar>
              <w:top w:w="0" w:type="dxa"/>
              <w:left w:w="28" w:type="dxa"/>
              <w:bottom w:w="0" w:type="dxa"/>
              <w:right w:w="115" w:type="dxa"/>
            </w:tcMar>
            <w:hideMark/>
          </w:tcPr>
          <w:p w14:paraId="48879181" w14:textId="77777777" w:rsidR="00595B50" w:rsidRDefault="00595B50" w:rsidP="00DE53FE">
            <w:pPr>
              <w:pStyle w:val="TAC"/>
              <w:keepNext w:val="0"/>
            </w:pPr>
            <w:r w:rsidRPr="00C522DE">
              <w:t>0..1</w:t>
            </w:r>
          </w:p>
        </w:tc>
        <w:tc>
          <w:tcPr>
            <w:tcW w:w="330" w:type="pct"/>
            <w:tcMar>
              <w:top w:w="15" w:type="dxa"/>
              <w:left w:w="15" w:type="dxa"/>
              <w:bottom w:w="15" w:type="dxa"/>
              <w:right w:w="15" w:type="dxa"/>
            </w:tcMar>
            <w:hideMark/>
          </w:tcPr>
          <w:p w14:paraId="13E5E49F"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75806AAB" w14:textId="77777777" w:rsidR="00595B50" w:rsidRPr="00C522DE" w:rsidRDefault="00595B50" w:rsidP="00DE53FE">
            <w:pPr>
              <w:pStyle w:val="TAL"/>
              <w:keepNext w:val="0"/>
            </w:pPr>
            <w:r w:rsidRPr="00C522DE">
              <w:t>The DNN which shall be used when sending metrics reports. If not specified, the name of the default DN shall be used.</w:t>
            </w:r>
          </w:p>
        </w:tc>
        <w:tc>
          <w:tcPr>
            <w:tcW w:w="573" w:type="pct"/>
            <w:vMerge/>
            <w:vAlign w:val="center"/>
            <w:hideMark/>
          </w:tcPr>
          <w:p w14:paraId="5A892A31" w14:textId="77777777" w:rsidR="00595B50" w:rsidRPr="00C522DE" w:rsidRDefault="00595B50" w:rsidP="00DE53FE">
            <w:pPr>
              <w:spacing w:after="0" w:afterAutospacing="1"/>
              <w:rPr>
                <w:rFonts w:ascii="Arial" w:hAnsi="Arial"/>
                <w:sz w:val="18"/>
              </w:rPr>
            </w:pPr>
          </w:p>
        </w:tc>
      </w:tr>
      <w:tr w:rsidR="00595B50" w:rsidRPr="00C522DE" w14:paraId="13FA10E8" w14:textId="77777777" w:rsidTr="00DE53FE">
        <w:trPr>
          <w:jc w:val="center"/>
        </w:trPr>
        <w:tc>
          <w:tcPr>
            <w:tcW w:w="1266" w:type="pct"/>
            <w:tcMar>
              <w:top w:w="0" w:type="dxa"/>
              <w:left w:w="28" w:type="dxa"/>
              <w:bottom w:w="0" w:type="dxa"/>
              <w:right w:w="115" w:type="dxa"/>
            </w:tcMar>
            <w:hideMark/>
          </w:tcPr>
          <w:p w14:paraId="1FA63590" w14:textId="77777777" w:rsidR="00595B50" w:rsidRPr="00D41AA2" w:rsidRDefault="00595B50" w:rsidP="00DE53FE">
            <w:pPr>
              <w:pStyle w:val="TAL"/>
              <w:keepNext w:val="0"/>
              <w:ind w:left="284"/>
              <w:rPr>
                <w:rStyle w:val="Code"/>
              </w:rPr>
            </w:pPr>
            <w:r w:rsidRPr="00D41AA2">
              <w:rPr>
                <w:rStyle w:val="Code"/>
              </w:rPr>
              <w:t>reportingInterval</w:t>
            </w:r>
          </w:p>
        </w:tc>
        <w:tc>
          <w:tcPr>
            <w:tcW w:w="983" w:type="pct"/>
            <w:tcMar>
              <w:top w:w="0" w:type="dxa"/>
              <w:left w:w="28" w:type="dxa"/>
              <w:bottom w:w="0" w:type="dxa"/>
              <w:right w:w="115" w:type="dxa"/>
            </w:tcMar>
            <w:hideMark/>
          </w:tcPr>
          <w:p w14:paraId="4661A483" w14:textId="77777777" w:rsidR="00595B50" w:rsidRDefault="00595B50" w:rsidP="00DE53FE">
            <w:pPr>
              <w:pStyle w:val="TALcontinuation"/>
              <w:spacing w:before="60"/>
              <w:rPr>
                <w:rFonts w:ascii="Courier New" w:hAnsi="Courier New" w:cs="Courier New"/>
              </w:rPr>
            </w:pPr>
            <w:r>
              <w:rPr>
                <w:rFonts w:ascii="Courier New" w:hAnsi="Courier New" w:cs="Courier New"/>
              </w:rPr>
              <w:t>DurationSec</w:t>
            </w:r>
          </w:p>
        </w:tc>
        <w:tc>
          <w:tcPr>
            <w:tcW w:w="565" w:type="pct"/>
            <w:tcMar>
              <w:top w:w="0" w:type="dxa"/>
              <w:left w:w="28" w:type="dxa"/>
              <w:bottom w:w="0" w:type="dxa"/>
              <w:right w:w="115" w:type="dxa"/>
            </w:tcMar>
            <w:hideMark/>
          </w:tcPr>
          <w:p w14:paraId="2AF10F35" w14:textId="77777777" w:rsidR="00595B50" w:rsidRPr="00C522DE" w:rsidRDefault="00595B50" w:rsidP="00DE53FE">
            <w:pPr>
              <w:pStyle w:val="TAC"/>
              <w:keepNext w:val="0"/>
            </w:pPr>
            <w:r w:rsidRPr="00C522DE">
              <w:t>0..1</w:t>
            </w:r>
          </w:p>
        </w:tc>
        <w:tc>
          <w:tcPr>
            <w:tcW w:w="330" w:type="pct"/>
            <w:tcMar>
              <w:top w:w="15" w:type="dxa"/>
              <w:left w:w="15" w:type="dxa"/>
              <w:bottom w:w="15" w:type="dxa"/>
              <w:right w:w="15" w:type="dxa"/>
            </w:tcMar>
            <w:hideMark/>
          </w:tcPr>
          <w:p w14:paraId="7CE12104"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63BCA291" w14:textId="77777777" w:rsidR="00595B50" w:rsidRPr="00C522DE" w:rsidRDefault="00595B50" w:rsidP="00DE53FE">
            <w:pPr>
              <w:pStyle w:val="TAL"/>
              <w:keepNext w:val="0"/>
            </w:pPr>
            <w:r w:rsidRPr="00C522DE">
              <w:t>The time interval, expressed in seconds, between metrics reports being sent by the Media Session Handler. The value shall be greater than zero.</w:t>
            </w:r>
          </w:p>
          <w:p w14:paraId="56B5884A" w14:textId="77777777" w:rsidR="00595B50" w:rsidRPr="00C522DE" w:rsidRDefault="00595B50" w:rsidP="00DE53FE">
            <w:pPr>
              <w:pStyle w:val="TALcontinuation"/>
              <w:spacing w:before="60"/>
            </w:pPr>
            <w:r w:rsidRPr="00C522DE">
              <w:t>When this property is omitted, a single final report shall be sent immediately after the media streaming session has ended.</w:t>
            </w:r>
          </w:p>
        </w:tc>
        <w:tc>
          <w:tcPr>
            <w:tcW w:w="573" w:type="pct"/>
            <w:vMerge/>
            <w:vAlign w:val="center"/>
            <w:hideMark/>
          </w:tcPr>
          <w:p w14:paraId="0D3A6324" w14:textId="77777777" w:rsidR="00595B50" w:rsidRPr="00C522DE" w:rsidRDefault="00595B50" w:rsidP="00DE53FE">
            <w:pPr>
              <w:spacing w:after="0" w:afterAutospacing="1"/>
              <w:rPr>
                <w:rFonts w:ascii="Arial" w:hAnsi="Arial"/>
                <w:sz w:val="18"/>
              </w:rPr>
            </w:pPr>
          </w:p>
        </w:tc>
      </w:tr>
      <w:tr w:rsidR="00595B50" w:rsidRPr="00C522DE" w14:paraId="7AFB4609" w14:textId="77777777" w:rsidTr="00DE53FE">
        <w:trPr>
          <w:jc w:val="center"/>
        </w:trPr>
        <w:tc>
          <w:tcPr>
            <w:tcW w:w="1266" w:type="pct"/>
            <w:tcMar>
              <w:top w:w="0" w:type="dxa"/>
              <w:left w:w="28" w:type="dxa"/>
              <w:bottom w:w="0" w:type="dxa"/>
              <w:right w:w="115" w:type="dxa"/>
            </w:tcMar>
            <w:hideMark/>
          </w:tcPr>
          <w:p w14:paraId="7B6749ED" w14:textId="77777777" w:rsidR="00595B50" w:rsidRPr="00D41AA2" w:rsidRDefault="00595B50" w:rsidP="00DE53FE">
            <w:pPr>
              <w:pStyle w:val="TAL"/>
              <w:keepNext w:val="0"/>
              <w:ind w:left="284"/>
              <w:rPr>
                <w:rStyle w:val="Code"/>
              </w:rPr>
            </w:pPr>
            <w:r w:rsidRPr="00D41AA2">
              <w:rPr>
                <w:rStyle w:val="Code"/>
              </w:rPr>
              <w:t>samplePercentage</w:t>
            </w:r>
          </w:p>
        </w:tc>
        <w:tc>
          <w:tcPr>
            <w:tcW w:w="983" w:type="pct"/>
            <w:tcMar>
              <w:top w:w="0" w:type="dxa"/>
              <w:left w:w="28" w:type="dxa"/>
              <w:bottom w:w="0" w:type="dxa"/>
              <w:right w:w="115" w:type="dxa"/>
            </w:tcMar>
            <w:hideMark/>
          </w:tcPr>
          <w:p w14:paraId="448C0B66" w14:textId="77777777" w:rsidR="00595B50" w:rsidRDefault="00595B50" w:rsidP="00DE53FE">
            <w:pPr>
              <w:pStyle w:val="TAL"/>
              <w:keepNext w:val="0"/>
              <w:rPr>
                <w:rStyle w:val="Datatypechar"/>
              </w:rPr>
            </w:pPr>
            <w:r w:rsidRPr="00C522DE">
              <w:rPr>
                <w:rStyle w:val="Datatypechar"/>
              </w:rPr>
              <w:t>Percentage</w:t>
            </w:r>
          </w:p>
        </w:tc>
        <w:tc>
          <w:tcPr>
            <w:tcW w:w="565" w:type="pct"/>
            <w:tcMar>
              <w:top w:w="0" w:type="dxa"/>
              <w:left w:w="28" w:type="dxa"/>
              <w:bottom w:w="0" w:type="dxa"/>
              <w:right w:w="115" w:type="dxa"/>
            </w:tcMar>
            <w:hideMark/>
          </w:tcPr>
          <w:p w14:paraId="4B9E1D19"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0BCF2825"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2543C1AD" w14:textId="77777777" w:rsidR="00595B50" w:rsidRPr="00C522DE" w:rsidRDefault="00595B50" w:rsidP="00DE53FE">
            <w:pPr>
              <w:pStyle w:val="TAL"/>
              <w:keepNext w:val="0"/>
            </w:pPr>
            <w:r w:rsidRPr="00C522DE">
              <w:t>The percentage of media streaming sessions that shall report metrics, expressed as a floating point value between 0.0 and 100.0.</w:t>
            </w:r>
          </w:p>
        </w:tc>
        <w:tc>
          <w:tcPr>
            <w:tcW w:w="573" w:type="pct"/>
            <w:vMerge/>
            <w:vAlign w:val="center"/>
            <w:hideMark/>
          </w:tcPr>
          <w:p w14:paraId="3369C019" w14:textId="77777777" w:rsidR="00595B50" w:rsidRPr="00C522DE" w:rsidRDefault="00595B50" w:rsidP="00DE53FE">
            <w:pPr>
              <w:spacing w:after="0" w:afterAutospacing="1"/>
              <w:rPr>
                <w:rFonts w:ascii="Arial" w:hAnsi="Arial"/>
                <w:sz w:val="18"/>
              </w:rPr>
            </w:pPr>
          </w:p>
        </w:tc>
      </w:tr>
      <w:tr w:rsidR="00595B50" w:rsidRPr="00C522DE" w14:paraId="51EAFBF9" w14:textId="77777777" w:rsidTr="00DE53FE">
        <w:trPr>
          <w:jc w:val="center"/>
        </w:trPr>
        <w:tc>
          <w:tcPr>
            <w:tcW w:w="1266" w:type="pct"/>
            <w:tcMar>
              <w:top w:w="0" w:type="dxa"/>
              <w:left w:w="28" w:type="dxa"/>
              <w:bottom w:w="0" w:type="dxa"/>
              <w:right w:w="115" w:type="dxa"/>
            </w:tcMar>
            <w:hideMark/>
          </w:tcPr>
          <w:p w14:paraId="14BAC800" w14:textId="77777777" w:rsidR="00595B50" w:rsidRPr="00D41AA2" w:rsidRDefault="00595B50" w:rsidP="00DE53FE">
            <w:pPr>
              <w:pStyle w:val="TAL"/>
              <w:keepNext w:val="0"/>
              <w:ind w:left="284"/>
              <w:rPr>
                <w:rStyle w:val="Code"/>
              </w:rPr>
            </w:pPr>
            <w:r w:rsidRPr="00D41AA2">
              <w:rPr>
                <w:rStyle w:val="Code"/>
              </w:rPr>
              <w:t>urlFilters</w:t>
            </w:r>
          </w:p>
        </w:tc>
        <w:tc>
          <w:tcPr>
            <w:tcW w:w="983" w:type="pct"/>
            <w:tcMar>
              <w:top w:w="0" w:type="dxa"/>
              <w:left w:w="28" w:type="dxa"/>
              <w:bottom w:w="0" w:type="dxa"/>
              <w:right w:w="115" w:type="dxa"/>
            </w:tcMar>
            <w:hideMark/>
          </w:tcPr>
          <w:p w14:paraId="5C975DDF" w14:textId="77777777" w:rsidR="00595B50" w:rsidRDefault="00595B50" w:rsidP="00DE53FE">
            <w:pPr>
              <w:pStyle w:val="TAL"/>
              <w:keepNext w:val="0"/>
              <w:rPr>
                <w:rStyle w:val="Datatypechar"/>
              </w:rPr>
            </w:pPr>
            <w:r w:rsidRPr="00C522DE">
              <w:rPr>
                <w:rStyle w:val="Datatypechar"/>
              </w:rPr>
              <w:t>Array(String)</w:t>
            </w:r>
          </w:p>
        </w:tc>
        <w:tc>
          <w:tcPr>
            <w:tcW w:w="565" w:type="pct"/>
            <w:tcMar>
              <w:top w:w="0" w:type="dxa"/>
              <w:left w:w="28" w:type="dxa"/>
              <w:bottom w:w="0" w:type="dxa"/>
              <w:right w:w="115" w:type="dxa"/>
            </w:tcMar>
            <w:hideMark/>
          </w:tcPr>
          <w:p w14:paraId="35F924DB" w14:textId="77777777" w:rsidR="00595B50" w:rsidRDefault="00595B50" w:rsidP="00DE53FE">
            <w:pPr>
              <w:pStyle w:val="TAC"/>
              <w:keepNext w:val="0"/>
            </w:pPr>
            <w:r w:rsidRPr="00C522DE">
              <w:t>0..1</w:t>
            </w:r>
          </w:p>
        </w:tc>
        <w:tc>
          <w:tcPr>
            <w:tcW w:w="330" w:type="pct"/>
            <w:tcMar>
              <w:top w:w="15" w:type="dxa"/>
              <w:left w:w="15" w:type="dxa"/>
              <w:bottom w:w="15" w:type="dxa"/>
              <w:right w:w="15" w:type="dxa"/>
            </w:tcMar>
            <w:hideMark/>
          </w:tcPr>
          <w:p w14:paraId="3207AE2A"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6BB15B78" w14:textId="77777777" w:rsidR="00595B50" w:rsidRPr="00C522DE" w:rsidRDefault="00595B50" w:rsidP="00DE53FE">
            <w:pPr>
              <w:pStyle w:val="TAL"/>
            </w:pPr>
            <w:r w:rsidRPr="00C522DE">
              <w:t>A non-empty list of URL patterns for which metrics reporting shall be done. The format of each pattern shall be a regular expression as specified in [5].</w:t>
            </w:r>
          </w:p>
          <w:p w14:paraId="0E0EFF1C" w14:textId="77777777" w:rsidR="00595B50" w:rsidRDefault="00595B50" w:rsidP="00DE53FE">
            <w:pPr>
              <w:pStyle w:val="TALcontinuation"/>
              <w:spacing w:before="60"/>
              <w:rPr>
                <w:rFonts w:cs="Arial"/>
              </w:rPr>
            </w:pPr>
            <w:r>
              <w:t>If not specified, reporting shall be done for all sessions.</w:t>
            </w:r>
          </w:p>
        </w:tc>
        <w:tc>
          <w:tcPr>
            <w:tcW w:w="573" w:type="pct"/>
            <w:vMerge/>
            <w:vAlign w:val="center"/>
            <w:hideMark/>
          </w:tcPr>
          <w:p w14:paraId="705D9A07" w14:textId="77777777" w:rsidR="00595B50" w:rsidRPr="00C522DE" w:rsidRDefault="00595B50" w:rsidP="00DE53FE">
            <w:pPr>
              <w:spacing w:after="0" w:afterAutospacing="1"/>
              <w:rPr>
                <w:rFonts w:ascii="Arial" w:hAnsi="Arial"/>
                <w:sz w:val="18"/>
              </w:rPr>
            </w:pPr>
          </w:p>
        </w:tc>
      </w:tr>
      <w:tr w:rsidR="00595B50" w:rsidRPr="00C522DE" w14:paraId="124ECF81" w14:textId="77777777" w:rsidTr="00DE53FE">
        <w:trPr>
          <w:jc w:val="center"/>
        </w:trPr>
        <w:tc>
          <w:tcPr>
            <w:tcW w:w="1266" w:type="pct"/>
            <w:tcMar>
              <w:top w:w="0" w:type="dxa"/>
              <w:left w:w="28" w:type="dxa"/>
              <w:bottom w:w="0" w:type="dxa"/>
              <w:right w:w="115" w:type="dxa"/>
            </w:tcMar>
            <w:hideMark/>
          </w:tcPr>
          <w:p w14:paraId="3ED15BFE" w14:textId="77777777" w:rsidR="00595B50" w:rsidRPr="00D41AA2" w:rsidRDefault="00595B50" w:rsidP="00DE53FE">
            <w:pPr>
              <w:pStyle w:val="TAL"/>
              <w:keepNext w:val="0"/>
              <w:ind w:left="284"/>
              <w:rPr>
                <w:rStyle w:val="Code"/>
              </w:rPr>
            </w:pPr>
            <w:r>
              <w:rPr>
                <w:rStyle w:val="Code"/>
              </w:rPr>
              <w:t>m</w:t>
            </w:r>
            <w:r w:rsidRPr="00D41AA2">
              <w:rPr>
                <w:rStyle w:val="Code"/>
              </w:rPr>
              <w:t>etrics</w:t>
            </w:r>
          </w:p>
        </w:tc>
        <w:tc>
          <w:tcPr>
            <w:tcW w:w="983" w:type="pct"/>
            <w:tcMar>
              <w:top w:w="0" w:type="dxa"/>
              <w:left w:w="28" w:type="dxa"/>
              <w:bottom w:w="0" w:type="dxa"/>
              <w:right w:w="115" w:type="dxa"/>
            </w:tcMar>
            <w:hideMark/>
          </w:tcPr>
          <w:p w14:paraId="00C305A1" w14:textId="77777777" w:rsidR="00595B50" w:rsidRDefault="00595B50" w:rsidP="00DE53FE">
            <w:pPr>
              <w:pStyle w:val="TAL"/>
              <w:keepNext w:val="0"/>
              <w:rPr>
                <w:rStyle w:val="Datatypechar"/>
              </w:rPr>
            </w:pPr>
            <w:r w:rsidRPr="00C522DE">
              <w:rPr>
                <w:rStyle w:val="Datatypechar"/>
              </w:rPr>
              <w:t>Array(String)</w:t>
            </w:r>
          </w:p>
        </w:tc>
        <w:tc>
          <w:tcPr>
            <w:tcW w:w="565" w:type="pct"/>
            <w:tcMar>
              <w:top w:w="0" w:type="dxa"/>
              <w:left w:w="28" w:type="dxa"/>
              <w:bottom w:w="0" w:type="dxa"/>
              <w:right w:w="115" w:type="dxa"/>
            </w:tcMar>
            <w:hideMark/>
          </w:tcPr>
          <w:p w14:paraId="54BBA99C"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3E66A163"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024A1E7F" w14:textId="77777777" w:rsidR="00595B50" w:rsidRPr="00C522DE" w:rsidRDefault="00595B50" w:rsidP="00DE53FE">
            <w:pPr>
              <w:pStyle w:val="TAL"/>
              <w:keepNext w:val="0"/>
            </w:pPr>
            <w:r w:rsidRPr="00C522DE">
              <w:t>A list of metrics which shall be reported.</w:t>
            </w:r>
          </w:p>
        </w:tc>
        <w:tc>
          <w:tcPr>
            <w:tcW w:w="573" w:type="pct"/>
            <w:vMerge/>
            <w:vAlign w:val="center"/>
            <w:hideMark/>
          </w:tcPr>
          <w:p w14:paraId="7080A535" w14:textId="77777777" w:rsidR="00595B50" w:rsidRPr="00C522DE" w:rsidRDefault="00595B50" w:rsidP="00DE53FE">
            <w:pPr>
              <w:spacing w:after="0" w:afterAutospacing="1"/>
              <w:rPr>
                <w:rFonts w:ascii="Arial" w:hAnsi="Arial"/>
                <w:sz w:val="18"/>
              </w:rPr>
            </w:pPr>
          </w:p>
        </w:tc>
      </w:tr>
      <w:tr w:rsidR="00595B50" w:rsidRPr="00D41AA2" w14:paraId="2173D979" w14:textId="77777777" w:rsidTr="00DE53FE">
        <w:trPr>
          <w:jc w:val="center"/>
        </w:trPr>
        <w:tc>
          <w:tcPr>
            <w:tcW w:w="1266" w:type="pct"/>
            <w:tcMar>
              <w:top w:w="0" w:type="dxa"/>
              <w:left w:w="28" w:type="dxa"/>
              <w:bottom w:w="0" w:type="dxa"/>
              <w:right w:w="115" w:type="dxa"/>
            </w:tcMar>
            <w:hideMark/>
          </w:tcPr>
          <w:p w14:paraId="747B4BF8" w14:textId="77777777" w:rsidR="00595B50" w:rsidRPr="00D41AA2" w:rsidRDefault="00595B50" w:rsidP="00DE53FE">
            <w:pPr>
              <w:pStyle w:val="TAL"/>
              <w:rPr>
                <w:rStyle w:val="Code"/>
              </w:rPr>
            </w:pPr>
            <w:r>
              <w:rPr>
                <w:rStyle w:val="Code"/>
              </w:rPr>
              <w:t>n</w:t>
            </w:r>
            <w:r w:rsidRPr="00D41AA2">
              <w:rPr>
                <w:rStyle w:val="Code"/>
              </w:rPr>
              <w:t>etworkAssistance</w:t>
            </w:r>
            <w:r>
              <w:rPr>
                <w:rStyle w:val="Code"/>
              </w:rPr>
              <w:t>‌</w:t>
            </w:r>
            <w:r w:rsidRPr="00D41AA2">
              <w:rPr>
                <w:rStyle w:val="Code"/>
              </w:rPr>
              <w:t>Configuration</w:t>
            </w:r>
          </w:p>
        </w:tc>
        <w:tc>
          <w:tcPr>
            <w:tcW w:w="983" w:type="pct"/>
            <w:tcMar>
              <w:top w:w="0" w:type="dxa"/>
              <w:left w:w="28" w:type="dxa"/>
              <w:bottom w:w="0" w:type="dxa"/>
              <w:right w:w="115" w:type="dxa"/>
            </w:tcMar>
            <w:hideMark/>
          </w:tcPr>
          <w:p w14:paraId="391E6D91" w14:textId="77777777" w:rsidR="00595B50" w:rsidRDefault="00595B50" w:rsidP="00DE53FE">
            <w:pPr>
              <w:pStyle w:val="TAL"/>
              <w:rPr>
                <w:rStyle w:val="Datatypechar"/>
              </w:rPr>
            </w:pPr>
            <w:r w:rsidRPr="00C522DE">
              <w:rPr>
                <w:rStyle w:val="Datatypechar"/>
              </w:rPr>
              <w:t>Object</w:t>
            </w:r>
          </w:p>
        </w:tc>
        <w:tc>
          <w:tcPr>
            <w:tcW w:w="565" w:type="pct"/>
            <w:tcMar>
              <w:top w:w="0" w:type="dxa"/>
              <w:left w:w="28" w:type="dxa"/>
              <w:bottom w:w="0" w:type="dxa"/>
              <w:right w:w="115" w:type="dxa"/>
            </w:tcMar>
            <w:hideMark/>
          </w:tcPr>
          <w:p w14:paraId="5F5E32E8" w14:textId="77777777" w:rsidR="00595B50" w:rsidRDefault="00595B50" w:rsidP="00DE53FE">
            <w:pPr>
              <w:pStyle w:val="TAC"/>
            </w:pPr>
            <w:r w:rsidRPr="00C522DE">
              <w:t>0..1</w:t>
            </w:r>
          </w:p>
        </w:tc>
        <w:tc>
          <w:tcPr>
            <w:tcW w:w="330" w:type="pct"/>
            <w:tcMar>
              <w:top w:w="15" w:type="dxa"/>
              <w:left w:w="15" w:type="dxa"/>
              <w:bottom w:w="15" w:type="dxa"/>
              <w:right w:w="15" w:type="dxa"/>
            </w:tcMar>
            <w:hideMark/>
          </w:tcPr>
          <w:p w14:paraId="3BD3E950" w14:textId="77777777" w:rsidR="00595B50" w:rsidRPr="00C522DE" w:rsidRDefault="00595B50" w:rsidP="00DE53FE">
            <w:pPr>
              <w:pStyle w:val="TAC"/>
            </w:pPr>
            <w:r w:rsidRPr="00C522DE">
              <w:t>RO</w:t>
            </w:r>
          </w:p>
        </w:tc>
        <w:tc>
          <w:tcPr>
            <w:tcW w:w="1283" w:type="pct"/>
            <w:tcMar>
              <w:top w:w="0" w:type="dxa"/>
              <w:left w:w="28" w:type="dxa"/>
              <w:bottom w:w="0" w:type="dxa"/>
              <w:right w:w="115" w:type="dxa"/>
            </w:tcMar>
          </w:tcPr>
          <w:p w14:paraId="4BAA85A4" w14:textId="77777777" w:rsidR="00595B50" w:rsidRPr="00C522DE" w:rsidRDefault="00595B50" w:rsidP="00DE53FE">
            <w:pPr>
              <w:pStyle w:val="TAL"/>
            </w:pPr>
          </w:p>
        </w:tc>
        <w:tc>
          <w:tcPr>
            <w:tcW w:w="573" w:type="pct"/>
            <w:vMerge w:val="restart"/>
            <w:tcMar>
              <w:top w:w="15" w:type="dxa"/>
              <w:left w:w="15" w:type="dxa"/>
              <w:bottom w:w="15" w:type="dxa"/>
              <w:right w:w="15" w:type="dxa"/>
            </w:tcMar>
            <w:hideMark/>
          </w:tcPr>
          <w:p w14:paraId="67D5CDC6" w14:textId="77777777" w:rsidR="00595B50" w:rsidRPr="00C522DE" w:rsidRDefault="00595B50" w:rsidP="00DE53FE">
            <w:pPr>
              <w:pStyle w:val="TAL"/>
            </w:pPr>
            <w:r w:rsidRPr="00D41AA2">
              <w:rPr>
                <w:rStyle w:val="Code"/>
              </w:rPr>
              <w:t>downlink</w:t>
            </w:r>
            <w:r w:rsidRPr="00C522DE">
              <w:t>,</w:t>
            </w:r>
          </w:p>
          <w:p w14:paraId="10442609" w14:textId="77777777" w:rsidR="00595B50" w:rsidRPr="00D41AA2" w:rsidRDefault="00595B50" w:rsidP="00DE53FE">
            <w:pPr>
              <w:pStyle w:val="TAL"/>
              <w:keepNext w:val="0"/>
              <w:rPr>
                <w:rStyle w:val="Code"/>
              </w:rPr>
            </w:pPr>
            <w:r w:rsidRPr="00D41AA2">
              <w:rPr>
                <w:rStyle w:val="Code"/>
              </w:rPr>
              <w:t>uplink</w:t>
            </w:r>
          </w:p>
        </w:tc>
      </w:tr>
      <w:tr w:rsidR="00595B50" w:rsidRPr="00C522DE" w14:paraId="47B43BFB" w14:textId="77777777" w:rsidTr="00DE53FE">
        <w:trPr>
          <w:jc w:val="center"/>
        </w:trPr>
        <w:tc>
          <w:tcPr>
            <w:tcW w:w="1266" w:type="pct"/>
            <w:tcMar>
              <w:top w:w="0" w:type="dxa"/>
              <w:left w:w="28" w:type="dxa"/>
              <w:bottom w:w="0" w:type="dxa"/>
              <w:right w:w="115" w:type="dxa"/>
            </w:tcMar>
            <w:hideMark/>
          </w:tcPr>
          <w:p w14:paraId="746AC541" w14:textId="77777777" w:rsidR="00595B50" w:rsidRPr="00D41AA2" w:rsidRDefault="00595B50" w:rsidP="00DE53FE">
            <w:pPr>
              <w:pStyle w:val="TAL"/>
              <w:keepNext w:val="0"/>
              <w:ind w:left="284"/>
              <w:rPr>
                <w:rStyle w:val="Code"/>
              </w:rPr>
            </w:pPr>
            <w:r w:rsidRPr="00D41AA2">
              <w:rPr>
                <w:rStyle w:val="Code"/>
              </w:rPr>
              <w:t>serverAddress</w:t>
            </w:r>
            <w:r>
              <w:rPr>
                <w:rStyle w:val="Code"/>
              </w:rPr>
              <w:t>es</w:t>
            </w:r>
          </w:p>
        </w:tc>
        <w:tc>
          <w:tcPr>
            <w:tcW w:w="983" w:type="pct"/>
            <w:tcMar>
              <w:top w:w="0" w:type="dxa"/>
              <w:left w:w="28" w:type="dxa"/>
              <w:bottom w:w="0" w:type="dxa"/>
              <w:right w:w="115" w:type="dxa"/>
            </w:tcMar>
            <w:hideMark/>
          </w:tcPr>
          <w:p w14:paraId="3F1E47B3" w14:textId="77777777" w:rsidR="00595B50" w:rsidRDefault="00595B50" w:rsidP="00DE53FE">
            <w:pPr>
              <w:pStyle w:val="TAL"/>
              <w:keepNext w:val="0"/>
              <w:rPr>
                <w:rStyle w:val="Datatypechar"/>
              </w:rPr>
            </w:pPr>
            <w:r>
              <w:rPr>
                <w:rStyle w:val="Datatypechar"/>
              </w:rPr>
              <w:t>Array(Absolute</w:t>
            </w:r>
            <w:r w:rsidRPr="00C522DE">
              <w:rPr>
                <w:rStyle w:val="Datatypechar"/>
              </w:rPr>
              <w:t>Url</w:t>
            </w:r>
            <w:r>
              <w:rPr>
                <w:rStyle w:val="Datatypechar"/>
              </w:rPr>
              <w:t>)</w:t>
            </w:r>
          </w:p>
        </w:tc>
        <w:tc>
          <w:tcPr>
            <w:tcW w:w="565" w:type="pct"/>
            <w:tcMar>
              <w:top w:w="0" w:type="dxa"/>
              <w:left w:w="28" w:type="dxa"/>
              <w:bottom w:w="0" w:type="dxa"/>
              <w:right w:w="115" w:type="dxa"/>
            </w:tcMar>
            <w:hideMark/>
          </w:tcPr>
          <w:p w14:paraId="07B165E3" w14:textId="77777777" w:rsidR="00595B50" w:rsidRDefault="00595B50" w:rsidP="00DE53FE">
            <w:pPr>
              <w:pStyle w:val="TAC"/>
              <w:keepNext w:val="0"/>
            </w:pPr>
            <w:r w:rsidRPr="00C522DE">
              <w:t>1..1</w:t>
            </w:r>
          </w:p>
        </w:tc>
        <w:tc>
          <w:tcPr>
            <w:tcW w:w="330" w:type="pct"/>
            <w:tcMar>
              <w:top w:w="15" w:type="dxa"/>
              <w:left w:w="15" w:type="dxa"/>
              <w:bottom w:w="15" w:type="dxa"/>
              <w:right w:w="15" w:type="dxa"/>
            </w:tcMar>
            <w:hideMark/>
          </w:tcPr>
          <w:p w14:paraId="3B9E705C" w14:textId="77777777" w:rsidR="00595B50" w:rsidRPr="00C522DE" w:rsidRDefault="00595B50" w:rsidP="00DE53FE">
            <w:pPr>
              <w:pStyle w:val="TAC"/>
              <w:keepNext w:val="0"/>
            </w:pPr>
            <w:r w:rsidRPr="00C522DE">
              <w:t>RO</w:t>
            </w:r>
          </w:p>
        </w:tc>
        <w:tc>
          <w:tcPr>
            <w:tcW w:w="1283" w:type="pct"/>
            <w:tcMar>
              <w:top w:w="0" w:type="dxa"/>
              <w:left w:w="28" w:type="dxa"/>
              <w:bottom w:w="0" w:type="dxa"/>
              <w:right w:w="115" w:type="dxa"/>
            </w:tcMar>
            <w:hideMark/>
          </w:tcPr>
          <w:p w14:paraId="48494A6B" w14:textId="77777777" w:rsidR="00595B50" w:rsidRPr="00C522DE" w:rsidRDefault="00595B50" w:rsidP="00DE53FE">
            <w:pPr>
              <w:pStyle w:val="TAL"/>
            </w:pPr>
            <w:r>
              <w:t>A list of</w:t>
            </w:r>
            <w:r w:rsidRPr="00C522DE">
              <w:t xml:space="preserve"> 5GMS AF </w:t>
            </w:r>
            <w:r>
              <w:t xml:space="preserve">addresses (URLs) </w:t>
            </w:r>
            <w:r w:rsidRPr="00C522DE">
              <w:t>that offer the APIs for 5GMS AF-based Network Assistance, for access by the 5GMSd Media Session Handler. See NOTE.</w:t>
            </w:r>
          </w:p>
          <w:p w14:paraId="3EB8D246" w14:textId="77777777" w:rsidR="00595B50" w:rsidRPr="00C522DE" w:rsidRDefault="00595B50" w:rsidP="00DE53FE">
            <w:pPr>
              <w:pStyle w:val="TALcontinuation"/>
              <w:spacing w:before="60"/>
            </w:pPr>
            <w:r>
              <w:t>Each</w:t>
            </w:r>
            <w:r w:rsidRPr="00C522DE">
              <w:t xml:space="preserve"> address shall be an opaque URL, following the 5GMS URL format</w:t>
            </w:r>
            <w:r>
              <w:t xml:space="preserve"> specified in clause 6.1 up to and including the </w:t>
            </w:r>
            <w:r w:rsidRPr="00D41AA2">
              <w:rPr>
                <w:rStyle w:val="Code"/>
              </w:rPr>
              <w:t>{api</w:t>
            </w:r>
            <w:r>
              <w:rPr>
                <w:rStyle w:val="Code"/>
              </w:rPr>
              <w:t>Version</w:t>
            </w:r>
            <w:r w:rsidRPr="00D41AA2">
              <w:rPr>
                <w:rStyle w:val="Code"/>
              </w:rPr>
              <w:t>}</w:t>
            </w:r>
            <w:r w:rsidRPr="00B32E87">
              <w:t xml:space="preserve"> </w:t>
            </w:r>
            <w:r>
              <w:t>path element</w:t>
            </w:r>
            <w:r w:rsidRPr="00C522DE">
              <w:t>.</w:t>
            </w:r>
          </w:p>
        </w:tc>
        <w:tc>
          <w:tcPr>
            <w:tcW w:w="573" w:type="pct"/>
            <w:vMerge/>
            <w:vAlign w:val="center"/>
            <w:hideMark/>
          </w:tcPr>
          <w:p w14:paraId="53679461" w14:textId="77777777" w:rsidR="00595B50" w:rsidRPr="00C522DE" w:rsidRDefault="00595B50" w:rsidP="00DE53FE">
            <w:pPr>
              <w:spacing w:after="0" w:afterAutospacing="1"/>
              <w:rPr>
                <w:rFonts w:ascii="Arial" w:hAnsi="Arial"/>
                <w:sz w:val="18"/>
              </w:rPr>
            </w:pPr>
          </w:p>
        </w:tc>
      </w:tr>
      <w:tr w:rsidR="00595B50" w:rsidRPr="00C522DE" w14:paraId="5DCA6712" w14:textId="77777777" w:rsidTr="00DE53FE">
        <w:trPr>
          <w:jc w:val="center"/>
        </w:trPr>
        <w:tc>
          <w:tcPr>
            <w:tcW w:w="5000" w:type="pct"/>
            <w:gridSpan w:val="6"/>
            <w:tcMar>
              <w:top w:w="0" w:type="dxa"/>
              <w:left w:w="28" w:type="dxa"/>
              <w:bottom w:w="0" w:type="dxa"/>
              <w:right w:w="115" w:type="dxa"/>
            </w:tcMar>
            <w:hideMark/>
          </w:tcPr>
          <w:p w14:paraId="686DF7DA" w14:textId="77777777" w:rsidR="00595B50" w:rsidRPr="00C522DE" w:rsidRDefault="00595B50" w:rsidP="00DE53FE">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5813DF">
      <w:pPr>
        <w:pStyle w:val="TAN"/>
        <w:keepNext w:val="0"/>
        <w:ind w:left="0" w:firstLine="0"/>
      </w:pPr>
    </w:p>
    <w:p w14:paraId="24AE1D93" w14:textId="5A52FB70" w:rsidR="000A09F9" w:rsidRPr="00586B6B" w:rsidRDefault="000A09F9" w:rsidP="000A09F9">
      <w:pPr>
        <w:pStyle w:val="Heading3"/>
      </w:pPr>
      <w:bookmarkStart w:id="1013" w:name="_Toc68899652"/>
      <w:bookmarkStart w:id="1014" w:name="_Toc71214403"/>
      <w:bookmarkStart w:id="1015" w:name="_Toc71722077"/>
      <w:bookmarkStart w:id="1016" w:name="_Toc74859129"/>
      <w:bookmarkStart w:id="1017" w:name="_Toc138151991"/>
      <w:r w:rsidRPr="00586B6B">
        <w:t>11.2.4</w:t>
      </w:r>
      <w:r w:rsidRPr="00586B6B">
        <w:tab/>
        <w:t>Operations</w:t>
      </w:r>
      <w:bookmarkEnd w:id="1013"/>
      <w:bookmarkEnd w:id="1014"/>
      <w:bookmarkEnd w:id="1015"/>
      <w:bookmarkEnd w:id="1016"/>
      <w:bookmarkEnd w:id="1017"/>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018" w:name="_Toc68899653"/>
      <w:bookmarkStart w:id="1019" w:name="_Toc71214404"/>
      <w:bookmarkStart w:id="1020" w:name="_Toc71722078"/>
      <w:bookmarkStart w:id="1021" w:name="_Toc74859130"/>
      <w:bookmarkStart w:id="1022" w:name="_Toc138151992"/>
      <w:r w:rsidRPr="00586B6B">
        <w:t>11.3</w:t>
      </w:r>
      <w:r w:rsidRPr="00586B6B">
        <w:tab/>
        <w:t>Consumption Reporting API</w:t>
      </w:r>
      <w:bookmarkEnd w:id="1018"/>
      <w:bookmarkEnd w:id="1019"/>
      <w:bookmarkEnd w:id="1020"/>
      <w:bookmarkEnd w:id="1021"/>
      <w:bookmarkEnd w:id="1022"/>
    </w:p>
    <w:p w14:paraId="5361357E" w14:textId="117AD360" w:rsidR="007D59CE" w:rsidRPr="00586B6B" w:rsidRDefault="002454DF" w:rsidP="007D59CE">
      <w:pPr>
        <w:pStyle w:val="Heading3"/>
      </w:pPr>
      <w:bookmarkStart w:id="1023" w:name="_Toc68899654"/>
      <w:bookmarkStart w:id="1024" w:name="_Toc71214405"/>
      <w:bookmarkStart w:id="1025" w:name="_Toc71722079"/>
      <w:bookmarkStart w:id="1026" w:name="_Toc74859131"/>
      <w:bookmarkStart w:id="1027" w:name="_Toc138151993"/>
      <w:r w:rsidRPr="00586B6B">
        <w:t>11.</w:t>
      </w:r>
      <w:r w:rsidR="00F46F1B" w:rsidRPr="00586B6B">
        <w:t>3</w:t>
      </w:r>
      <w:r w:rsidR="007D59CE" w:rsidRPr="00586B6B">
        <w:t>.1</w:t>
      </w:r>
      <w:r w:rsidR="007D59CE" w:rsidRPr="00586B6B">
        <w:tab/>
        <w:t>General</w:t>
      </w:r>
      <w:bookmarkEnd w:id="1023"/>
      <w:bookmarkEnd w:id="1024"/>
      <w:bookmarkEnd w:id="1025"/>
      <w:bookmarkEnd w:id="1026"/>
      <w:bookmarkEnd w:id="1027"/>
    </w:p>
    <w:p w14:paraId="534E0873" w14:textId="5CB4A5E0" w:rsidR="007D59CE" w:rsidRPr="00586B6B" w:rsidRDefault="007D59CE" w:rsidP="005813DF">
      <w:pPr>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028" w:name="_Toc68899655"/>
      <w:bookmarkStart w:id="1029" w:name="_Toc71214406"/>
      <w:bookmarkStart w:id="1030" w:name="_Toc71722080"/>
      <w:bookmarkStart w:id="1031" w:name="_Toc74859132"/>
      <w:bookmarkStart w:id="1032" w:name="_Toc138151994"/>
      <w:r w:rsidRPr="00586B6B">
        <w:t>11.3.</w:t>
      </w:r>
      <w:r w:rsidR="007D59CE" w:rsidRPr="00586B6B">
        <w:t>2</w:t>
      </w:r>
      <w:r w:rsidR="00897985" w:rsidRPr="00586B6B">
        <w:tab/>
      </w:r>
      <w:r w:rsidRPr="00586B6B">
        <w:t>Reporting procedure</w:t>
      </w:r>
      <w:bookmarkEnd w:id="1028"/>
      <w:bookmarkEnd w:id="1029"/>
      <w:bookmarkEnd w:id="1030"/>
      <w:bookmarkEnd w:id="1031"/>
      <w:bookmarkEnd w:id="1032"/>
    </w:p>
    <w:p w14:paraId="3C88EA96" w14:textId="3FEB1990" w:rsidR="001008F9" w:rsidRPr="00586B6B" w:rsidRDefault="001008F9" w:rsidP="001008F9">
      <w:pPr>
        <w:keepNext/>
      </w:pPr>
      <w:bookmarkStart w:id="1033" w:name="_MCCTEMPBM_CRPT71130495___7"/>
      <w:r w:rsidRPr="00586B6B">
        <w:t xml:space="preserve">Consumption reports shall be submitted to </w:t>
      </w:r>
      <w:r>
        <w:t>a 5GMSd AF endpoint according</w:t>
      </w:r>
      <w:r w:rsidRPr="00586B6B">
        <w:t xml:space="preserve"> to the following general </w:t>
      </w:r>
      <w:r>
        <w:t xml:space="preserve">URL </w:t>
      </w:r>
      <w:r w:rsidRPr="00586B6B">
        <w:t>format:</w:t>
      </w:r>
    </w:p>
    <w:bookmarkEnd w:id="1033"/>
    <w:p w14:paraId="6B9C586D" w14:textId="77777777" w:rsidR="001008F9" w:rsidRPr="00586B6B" w:rsidRDefault="001008F9" w:rsidP="001008F9">
      <w:pPr>
        <w:pStyle w:val="URLdisplay"/>
        <w:keepNext/>
      </w:pPr>
      <w:r w:rsidRPr="00E97EAC">
        <w:rPr>
          <w:rStyle w:val="Code"/>
        </w:rPr>
        <w:t>{apiRoot}</w:t>
      </w:r>
      <w:r w:rsidRPr="00586B6B">
        <w:t>/3gpp-m5</w:t>
      </w:r>
      <w:r w:rsidRPr="002050D5">
        <w:rPr>
          <w:i/>
        </w:rPr>
        <w:t>/</w:t>
      </w:r>
      <w:r w:rsidRPr="00B4465A">
        <w:t>v1</w:t>
      </w:r>
      <w:r w:rsidRPr="002050D5">
        <w:rPr>
          <w:i/>
        </w:rPr>
        <w:t>/</w:t>
      </w:r>
      <w:r w:rsidRPr="00586B6B">
        <w:t>consumption-reporting/</w:t>
      </w:r>
      <w:r w:rsidRPr="00D41AA2">
        <w:rPr>
          <w:rStyle w:val="Code"/>
        </w:rPr>
        <w:t>{aspId}</w:t>
      </w:r>
    </w:p>
    <w:p w14:paraId="67F948ED" w14:textId="4796441E" w:rsidR="001008F9" w:rsidRPr="00586B6B" w:rsidRDefault="001008F9" w:rsidP="001008F9">
      <w:r w:rsidRPr="00586B6B">
        <w:t xml:space="preserve">where </w:t>
      </w:r>
      <w:r>
        <w:t xml:space="preserve">the first three elements </w:t>
      </w:r>
      <w:r w:rsidRPr="00586B6B">
        <w:t>shall be substituted by the 5GMS</w:t>
      </w:r>
      <w:r>
        <w:t>d</w:t>
      </w:r>
      <w:r w:rsidRPr="00586B6B">
        <w:t xml:space="preserve"> Client with one of the </w:t>
      </w:r>
      <w:r>
        <w:t xml:space="preserve">base </w:t>
      </w:r>
      <w:r w:rsidRPr="00586B6B">
        <w:t xml:space="preserve">URLs selected from the </w:t>
      </w:r>
      <w:r>
        <w:rPr>
          <w:rStyle w:val="Code"/>
        </w:rPr>
        <w:t>c</w:t>
      </w:r>
      <w:r w:rsidRPr="00D41AA2">
        <w:rPr>
          <w:rStyle w:val="Code"/>
        </w:rPr>
        <w:t>lient</w:t>
      </w:r>
      <w:r>
        <w:rPr>
          <w:rStyle w:val="Code"/>
        </w:rPr>
        <w:t>‌</w:t>
      </w:r>
      <w:r w:rsidRPr="00D41AA2">
        <w:rPr>
          <w:rStyle w:val="Code"/>
        </w:rPr>
        <w:t>Consumption</w:t>
      </w:r>
      <w:r>
        <w:rPr>
          <w:rStyle w:val="Code"/>
        </w:rPr>
        <w:t>‌</w:t>
      </w:r>
      <w:r w:rsidRPr="00D41AA2">
        <w:rPr>
          <w:rStyle w:val="Code"/>
        </w:rPr>
        <w:t>Reporting‌Configuration.‌serverAddresses</w:t>
      </w:r>
      <w:r w:rsidRPr="00586B6B">
        <w:t xml:space="preserve"> array of the </w:t>
      </w:r>
      <w:r w:rsidRPr="00D41AA2">
        <w:rPr>
          <w:rStyle w:val="Code"/>
        </w:rPr>
        <w:t>ServiceAccessInformation</w:t>
      </w:r>
      <w:r w:rsidRPr="00586B6B">
        <w:t xml:space="preserve"> resource (see clause 11.2.3</w:t>
      </w:r>
      <w:r>
        <w:t>.1</w:t>
      </w:r>
      <w:r w:rsidRPr="00586B6B">
        <w:t>)</w:t>
      </w:r>
      <w:r>
        <w:t xml:space="preserve"> and</w:t>
      </w:r>
      <w:r w:rsidRPr="00D41AA2">
        <w:rPr>
          <w:rStyle w:val="Code"/>
        </w:rPr>
        <w:t xml:space="preserve"> {aspId}</w:t>
      </w:r>
      <w:r w:rsidRPr="00586B6B">
        <w:t xml:space="preserve"> shall be substituted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034" w:name="_Toc68899656"/>
      <w:bookmarkStart w:id="1035" w:name="_Toc71214407"/>
      <w:bookmarkStart w:id="1036" w:name="_Toc71722081"/>
      <w:bookmarkStart w:id="1037" w:name="_Toc74859133"/>
      <w:bookmarkStart w:id="1038" w:name="_Toc138151995"/>
      <w:r w:rsidRPr="00586B6B">
        <w:t>11.</w:t>
      </w:r>
      <w:r w:rsidR="00F46F1B" w:rsidRPr="00586B6B">
        <w:t>3</w:t>
      </w:r>
      <w:r w:rsidR="007D59CE" w:rsidRPr="00586B6B">
        <w:t>.</w:t>
      </w:r>
      <w:r w:rsidR="00DE1E1E" w:rsidRPr="00586B6B">
        <w:t>3</w:t>
      </w:r>
      <w:r w:rsidR="007D59CE" w:rsidRPr="00586B6B">
        <w:tab/>
      </w:r>
      <w:r w:rsidR="009B610D" w:rsidRPr="00586B6B">
        <w:t>Report format</w:t>
      </w:r>
      <w:bookmarkEnd w:id="1034"/>
      <w:bookmarkEnd w:id="1035"/>
      <w:bookmarkEnd w:id="1036"/>
      <w:bookmarkEnd w:id="1037"/>
      <w:bookmarkEnd w:id="1038"/>
    </w:p>
    <w:p w14:paraId="3C3158F5" w14:textId="668E2918" w:rsidR="007D59CE" w:rsidRPr="00586B6B" w:rsidRDefault="003A2401" w:rsidP="007D59CE">
      <w:pPr>
        <w:pStyle w:val="Heading4"/>
      </w:pPr>
      <w:bookmarkStart w:id="1039" w:name="_Toc68899657"/>
      <w:bookmarkStart w:id="1040" w:name="_Toc71214408"/>
      <w:bookmarkStart w:id="1041" w:name="_Toc71722082"/>
      <w:bookmarkStart w:id="1042" w:name="_Toc74859134"/>
      <w:bookmarkStart w:id="1043" w:name="_Toc138151996"/>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039"/>
      <w:bookmarkEnd w:id="1040"/>
      <w:bookmarkEnd w:id="1041"/>
      <w:bookmarkEnd w:id="1042"/>
      <w:bookmarkEnd w:id="104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2A6FD0CE" w:rsidR="007D59CE"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AA3D07" w:rsidRPr="00586B6B" w14:paraId="0D70C75A"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34125C5" w14:textId="77777777" w:rsidR="00AA3D07" w:rsidRPr="00586B6B" w:rsidRDefault="00AA3D07" w:rsidP="006539B8">
            <w:pPr>
              <w:pStyle w:val="TAH"/>
            </w:pPr>
            <w:r>
              <w:t>Property</w:t>
            </w:r>
            <w:r w:rsidRPr="00586B6B">
              <w:t xml:space="preserve">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52DFC5" w14:textId="77777777" w:rsidR="00AA3D07" w:rsidRPr="00586B6B" w:rsidRDefault="00AA3D07" w:rsidP="006539B8">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75F3CF0" w14:textId="77777777" w:rsidR="00AA3D07" w:rsidRPr="00586B6B" w:rsidRDefault="00AA3D07" w:rsidP="006539B8">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B1C21E" w14:textId="77777777" w:rsidR="00AA3D07" w:rsidRPr="00586B6B" w:rsidRDefault="00AA3D07" w:rsidP="006539B8">
            <w:pPr>
              <w:pStyle w:val="TAH"/>
            </w:pPr>
            <w:r w:rsidRPr="00586B6B">
              <w:t>Description</w:t>
            </w:r>
          </w:p>
        </w:tc>
      </w:tr>
      <w:tr w:rsidR="00AA3D07" w:rsidRPr="00586B6B" w14:paraId="2AF01560"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9C81FD" w14:textId="77777777" w:rsidR="00AA3D07" w:rsidRPr="00D41AA2" w:rsidRDefault="00AA3D07" w:rsidP="006539B8">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3ACE4" w14:textId="3984DF91" w:rsidR="00AA3D07" w:rsidRPr="00586B6B" w:rsidRDefault="00AA3D07" w:rsidP="006539B8">
            <w:pPr>
              <w:pStyle w:val="TAL"/>
              <w:rPr>
                <w:rStyle w:val="Datatypechar"/>
              </w:rPr>
            </w:pPr>
            <w:r>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7C6278" w14:textId="77777777" w:rsidR="00AA3D07" w:rsidRPr="00586B6B" w:rsidRDefault="00AA3D07" w:rsidP="006539B8">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DA85E8" w14:textId="7916FC4D" w:rsidR="00AA3D07" w:rsidRPr="00586B6B" w:rsidRDefault="00AA3D07" w:rsidP="006539B8">
            <w:pPr>
              <w:pStyle w:val="TAL"/>
            </w:pPr>
            <w:r w:rsidRPr="00586B6B">
              <w:t xml:space="preserve">Identifies the Media </w:t>
            </w:r>
            <w:r>
              <w:t>E</w:t>
            </w:r>
            <w:r w:rsidRPr="00586B6B">
              <w:t>ntry</w:t>
            </w:r>
            <w:r>
              <w:t xml:space="preserve"> Point</w:t>
            </w:r>
            <w:r w:rsidRPr="00586B6B">
              <w:t>.</w:t>
            </w:r>
          </w:p>
          <w:p w14:paraId="66502032" w14:textId="6E50EE83" w:rsidR="00AA3D07" w:rsidRPr="00586B6B" w:rsidRDefault="00AA3D07" w:rsidP="006539B8">
            <w:pPr>
              <w:pStyle w:val="TALcontinuation"/>
              <w:spacing w:before="60"/>
            </w:pPr>
            <w:r w:rsidRPr="00586B6B">
              <w:t xml:space="preserve">In the case of DASH, </w:t>
            </w:r>
            <w:r>
              <w:t>this</w:t>
            </w:r>
            <w:r w:rsidRPr="00586B6B">
              <w:t>shall be the URL of the MPD</w:t>
            </w:r>
            <w:r>
              <w:t xml:space="preserve"> at reference point M4d</w:t>
            </w:r>
            <w:r w:rsidRPr="00586B6B">
              <w:t>.</w:t>
            </w:r>
          </w:p>
        </w:tc>
      </w:tr>
      <w:tr w:rsidR="00AA3D07" w:rsidRPr="00586B6B" w14:paraId="730E4D0A"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70DD57" w14:textId="77777777" w:rsidR="00AA3D07" w:rsidRPr="00D41AA2" w:rsidRDefault="00AA3D07" w:rsidP="006539B8">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E827CD" w14:textId="77777777" w:rsidR="00AA3D07" w:rsidRPr="00586B6B" w:rsidRDefault="00AA3D07" w:rsidP="006539B8">
            <w:pPr>
              <w:pStyle w:val="TAL"/>
              <w:rPr>
                <w:rStyle w:val="Datatypechar"/>
              </w:rPr>
            </w:pPr>
            <w:bookmarkStart w:id="1044" w:name="_MCCTEMPBM_CRPT71130498___7"/>
            <w:r w:rsidRPr="00586B6B">
              <w:rPr>
                <w:rStyle w:val="Datatypechar"/>
              </w:rPr>
              <w:t>string</w:t>
            </w:r>
            <w:bookmarkEnd w:id="1044"/>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4BAB1B" w14:textId="77777777" w:rsidR="00AA3D07" w:rsidRPr="00586B6B" w:rsidRDefault="00AA3D07" w:rsidP="006539B8">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EFF728" w14:textId="77777777" w:rsidR="00AA3D07" w:rsidRDefault="00AA3D07" w:rsidP="006539B8">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05E9BD42" w14:textId="77777777" w:rsidR="00AA3D07" w:rsidRPr="00586B6B" w:rsidRDefault="00AA3D07" w:rsidP="006539B8">
            <w:pPr>
              <w:pStyle w:val="TAL"/>
            </w:pPr>
            <w:r>
              <w:rPr>
                <w:lang w:eastAsia="zh-CN"/>
              </w:rPr>
              <w:t>If available to the Media Session Handler, a GPSI value (see clause 28.8 of TS 23.003 [7]); otherwise, a stable and globally unique string</w:t>
            </w:r>
            <w:r w:rsidRPr="00570CE4">
              <w:rPr>
                <w:lang w:eastAsia="zh-CN"/>
              </w:rPr>
              <w:t>.</w:t>
            </w:r>
          </w:p>
        </w:tc>
      </w:tr>
      <w:tr w:rsidR="00AA3D07" w:rsidRPr="00586B6B" w14:paraId="256F5929"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AE5E17" w14:textId="77777777" w:rsidR="00AA3D07" w:rsidRPr="00D41AA2" w:rsidRDefault="00AA3D07" w:rsidP="006539B8">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5C49BB" w14:textId="77777777" w:rsidR="00AA3D07" w:rsidRPr="00586B6B" w:rsidRDefault="00AA3D07" w:rsidP="006539B8">
            <w:pPr>
              <w:pStyle w:val="TAL"/>
              <w:rPr>
                <w:rStyle w:val="Datatypechar"/>
              </w:rPr>
            </w:pPr>
            <w:bookmarkStart w:id="1045" w:name="_MCCTEMPBM_CRPT71130499___7"/>
            <w:r w:rsidRPr="00586B6B">
              <w:rPr>
                <w:rStyle w:val="Datatypechar"/>
              </w:rPr>
              <w:t>Array(Consumption‌Reporting‌Unit)</w:t>
            </w:r>
            <w:bookmarkEnd w:id="1045"/>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857FAB" w14:textId="77777777" w:rsidR="00AA3D07" w:rsidRPr="00586B6B" w:rsidRDefault="00AA3D07" w:rsidP="006539B8">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7FC32D" w14:textId="77777777" w:rsidR="00AA3D07" w:rsidRPr="00586B6B" w:rsidRDefault="00AA3D07" w:rsidP="006539B8">
            <w:pPr>
              <w:pStyle w:val="TAL"/>
            </w:pPr>
            <w:r w:rsidRPr="00586B6B">
              <w:t>An array of consumption reporting units.</w:t>
            </w:r>
          </w:p>
        </w:tc>
      </w:tr>
    </w:tbl>
    <w:p w14:paraId="470D10E5" w14:textId="77777777" w:rsidR="00BA5CB8" w:rsidRPr="00586B6B" w:rsidRDefault="00BA5CB8" w:rsidP="005813DF">
      <w:pPr>
        <w:pStyle w:val="TAN"/>
        <w:keepNext w:val="0"/>
      </w:pPr>
    </w:p>
    <w:p w14:paraId="4912BDA3" w14:textId="21EFA56F" w:rsidR="007D59CE" w:rsidRPr="00586B6B" w:rsidRDefault="003A2401" w:rsidP="00F46F1B">
      <w:pPr>
        <w:pStyle w:val="Heading4"/>
      </w:pPr>
      <w:bookmarkStart w:id="1046" w:name="_Toc68899658"/>
      <w:bookmarkStart w:id="1047" w:name="_Toc71214409"/>
      <w:bookmarkStart w:id="1048" w:name="_Toc71722083"/>
      <w:bookmarkStart w:id="1049" w:name="_Toc74859135"/>
      <w:bookmarkStart w:id="1050" w:name="_Toc138151997"/>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046"/>
      <w:bookmarkEnd w:id="1047"/>
      <w:bookmarkEnd w:id="1048"/>
      <w:bookmarkEnd w:id="1049"/>
      <w:bookmarkEnd w:id="1050"/>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r w:rsidRPr="00D41AA2">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r w:rsidRPr="00D41AA2">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pPr>
            <w:r w:rsidRPr="00C522DE">
              <w:t>The cardinality of objects in this array is 1..N.</w:t>
            </w:r>
          </w:p>
        </w:tc>
      </w:tr>
    </w:tbl>
    <w:p w14:paraId="208FF468" w14:textId="510BBF55" w:rsidR="007D59CE" w:rsidRPr="00586B6B" w:rsidRDefault="007D59CE" w:rsidP="005813DF">
      <w:pPr>
        <w:pStyle w:val="TAN"/>
        <w:keepNext w:val="0"/>
        <w:rPr>
          <w:lang w:eastAsia="zh-CN"/>
        </w:rPr>
      </w:pPr>
    </w:p>
    <w:p w14:paraId="4D9FF3C6" w14:textId="71D08B03" w:rsidR="00F46F1B" w:rsidRPr="00586B6B" w:rsidRDefault="00F46F1B" w:rsidP="00F46F1B">
      <w:pPr>
        <w:pStyle w:val="Heading2"/>
      </w:pPr>
      <w:bookmarkStart w:id="1051" w:name="_Toc68899659"/>
      <w:bookmarkStart w:id="1052" w:name="_Toc71214410"/>
      <w:bookmarkStart w:id="1053" w:name="_Toc71722084"/>
      <w:bookmarkStart w:id="1054" w:name="_Toc74859136"/>
      <w:bookmarkStart w:id="1055" w:name="_Toc138151998"/>
      <w:r w:rsidRPr="00586B6B">
        <w:t>11.4</w:t>
      </w:r>
      <w:r w:rsidR="008C0ACA">
        <w:tab/>
      </w:r>
      <w:r w:rsidRPr="00586B6B">
        <w:t>Metrics Reporting API</w:t>
      </w:r>
      <w:bookmarkEnd w:id="1051"/>
      <w:bookmarkEnd w:id="1052"/>
      <w:bookmarkEnd w:id="1053"/>
      <w:bookmarkEnd w:id="1054"/>
      <w:bookmarkEnd w:id="1055"/>
    </w:p>
    <w:p w14:paraId="1B6EA2C2" w14:textId="0A849A7F" w:rsidR="00567069" w:rsidRPr="00586B6B" w:rsidRDefault="00567069" w:rsidP="00567069">
      <w:pPr>
        <w:pStyle w:val="Heading3"/>
      </w:pPr>
      <w:bookmarkStart w:id="1056" w:name="_Toc68899660"/>
      <w:bookmarkStart w:id="1057" w:name="_Toc71214411"/>
      <w:bookmarkStart w:id="1058" w:name="_Toc71722085"/>
      <w:bookmarkStart w:id="1059" w:name="_Toc74859137"/>
      <w:bookmarkStart w:id="1060" w:name="_Toc138151999"/>
      <w:r w:rsidRPr="00586B6B">
        <w:t>11.4.1</w:t>
      </w:r>
      <w:r w:rsidRPr="00586B6B">
        <w:tab/>
        <w:t>General</w:t>
      </w:r>
      <w:bookmarkEnd w:id="1056"/>
      <w:bookmarkEnd w:id="1057"/>
      <w:bookmarkEnd w:id="1058"/>
      <w:bookmarkEnd w:id="1059"/>
      <w:bookmarkEnd w:id="1060"/>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061" w:name="_Toc68899661"/>
      <w:bookmarkStart w:id="1062" w:name="_Toc71214412"/>
      <w:bookmarkStart w:id="1063" w:name="_Toc71722086"/>
      <w:bookmarkStart w:id="1064" w:name="_Toc74859138"/>
      <w:bookmarkStart w:id="1065" w:name="_Toc138152000"/>
      <w:r w:rsidRPr="00586B6B">
        <w:t>11.4.2</w:t>
      </w:r>
      <w:r w:rsidRPr="00586B6B">
        <w:tab/>
        <w:t>Reporting procedure</w:t>
      </w:r>
      <w:bookmarkEnd w:id="1061"/>
      <w:bookmarkEnd w:id="1062"/>
      <w:bookmarkEnd w:id="1063"/>
      <w:bookmarkEnd w:id="1064"/>
      <w:bookmarkEnd w:id="1065"/>
    </w:p>
    <w:p w14:paraId="7B94D007" w14:textId="2708D826" w:rsidR="001008F9" w:rsidRPr="00586B6B" w:rsidRDefault="001008F9" w:rsidP="001008F9">
      <w:pPr>
        <w:keepLines/>
      </w:pPr>
      <w:bookmarkStart w:id="1066" w:name="_MCCTEMPBM_CRPT71130506___7"/>
      <w:r w:rsidRPr="00586B6B">
        <w:t xml:space="preserve">Metrics reports related to a specific </w:t>
      </w:r>
      <w:r w:rsidRPr="00D41AA2">
        <w:rPr>
          <w:rStyle w:val="Code"/>
        </w:rPr>
        <w:t>metricsReportingConfigurationId</w:t>
      </w:r>
      <w:r w:rsidRPr="00586B6B">
        <w:t xml:space="preserve"> shall be submitted </w:t>
      </w:r>
      <w:r>
        <w:t xml:space="preserve">according </w:t>
      </w:r>
      <w:r w:rsidRPr="00586B6B">
        <w:t>to the following general format:</w:t>
      </w:r>
    </w:p>
    <w:bookmarkEnd w:id="1066"/>
    <w:p w14:paraId="16FD842C" w14:textId="77777777" w:rsidR="001008F9" w:rsidRPr="00586B6B" w:rsidRDefault="001008F9" w:rsidP="001008F9">
      <w:pPr>
        <w:pStyle w:val="URLdisplay"/>
        <w:keepNext/>
      </w:pPr>
      <w:r w:rsidRPr="00E97EAC">
        <w:rPr>
          <w:rStyle w:val="Code"/>
        </w:rPr>
        <w:t>{apiRoot}</w:t>
      </w:r>
      <w:r w:rsidRPr="00586B6B">
        <w:t>/3gpp-m5</w:t>
      </w:r>
      <w:r w:rsidRPr="002050D5">
        <w:rPr>
          <w:i/>
        </w:rPr>
        <w:t>/</w:t>
      </w:r>
      <w:r w:rsidRPr="00B4465A">
        <w:t>v1</w:t>
      </w:r>
      <w:r w:rsidRPr="002050D5">
        <w:rPr>
          <w:i/>
        </w:rPr>
        <w:t>/</w:t>
      </w:r>
      <w:r w:rsidRPr="00586B6B">
        <w:t>metrics-reporting</w:t>
      </w:r>
      <w:r w:rsidRPr="00186A79">
        <w:t>/</w:t>
      </w:r>
      <w:r>
        <w:t>‌</w:t>
      </w:r>
      <w:r w:rsidRPr="00E97EAC">
        <w:rPr>
          <w:rStyle w:val="Code"/>
        </w:rPr>
        <w:t>{provisioningSessionId}</w:t>
      </w:r>
      <w:r w:rsidRPr="00D41AA2">
        <w:t>/</w:t>
      </w:r>
      <w:r>
        <w:t>‌</w:t>
      </w:r>
      <w:r w:rsidRPr="00E97EAC">
        <w:rPr>
          <w:rStyle w:val="Code"/>
        </w:rPr>
        <w:t>{metricsReporting</w:t>
      </w:r>
      <w:r>
        <w:rPr>
          <w:rStyle w:val="Code"/>
        </w:rPr>
        <w:t>‌</w:t>
      </w:r>
      <w:r w:rsidRPr="00E97EAC">
        <w:rPr>
          <w:rStyle w:val="Code"/>
        </w:rPr>
        <w:t>ConfigurationId}</w:t>
      </w:r>
    </w:p>
    <w:p w14:paraId="16C4478E" w14:textId="5489C2B1" w:rsidR="001008F9" w:rsidRPr="00586B6B" w:rsidRDefault="001008F9" w:rsidP="001008F9">
      <w:r>
        <w:t>w</w:t>
      </w:r>
      <w:r w:rsidRPr="00586B6B">
        <w:t xml:space="preserve">here </w:t>
      </w:r>
      <w:r>
        <w:t xml:space="preserve">the first three elements </w:t>
      </w:r>
      <w:r w:rsidRPr="00586B6B">
        <w:t xml:space="preserve">shall be substituted by the 5GMS Client with </w:t>
      </w:r>
      <w:r>
        <w:t xml:space="preserve">one of </w:t>
      </w:r>
      <w:r w:rsidRPr="00586B6B">
        <w:t>the</w:t>
      </w:r>
      <w:r>
        <w:t xml:space="preserve"> base URLs selected from </w:t>
      </w:r>
      <w:r w:rsidRPr="00586B6B">
        <w:t xml:space="preserve">the </w:t>
      </w:r>
      <w:r>
        <w:rPr>
          <w:rStyle w:val="Code"/>
        </w:rPr>
        <w:t>cl</w:t>
      </w:r>
      <w:r w:rsidRPr="00D41AA2">
        <w:rPr>
          <w:rStyle w:val="Code"/>
        </w:rPr>
        <w:t>ient</w:t>
      </w:r>
      <w:r>
        <w:rPr>
          <w:rStyle w:val="Code"/>
        </w:rPr>
        <w:t>‌</w:t>
      </w:r>
      <w:r w:rsidRPr="00D41AA2">
        <w:rPr>
          <w:rStyle w:val="Code"/>
        </w:rPr>
        <w:t>Metrics</w:t>
      </w:r>
      <w:r>
        <w:rPr>
          <w:rStyle w:val="Code"/>
        </w:rPr>
        <w:t>‌</w:t>
      </w:r>
      <w:r w:rsidRPr="00D41AA2">
        <w:rPr>
          <w:rStyle w:val="Code"/>
        </w:rPr>
        <w:t>Reporting</w:t>
      </w:r>
      <w:r>
        <w:rPr>
          <w:rStyle w:val="Code"/>
        </w:rPr>
        <w:t>‌</w:t>
      </w:r>
      <w:r w:rsidRPr="00D41AA2">
        <w:rPr>
          <w:rStyle w:val="Code"/>
        </w:rPr>
        <w:t>Configuration</w:t>
      </w:r>
      <w:r>
        <w:rPr>
          <w:rStyle w:val="Code"/>
        </w:rPr>
        <w:t>s</w:t>
      </w:r>
      <w:r w:rsidRPr="00D41AA2">
        <w:rPr>
          <w:rStyle w:val="Code"/>
        </w:rPr>
        <w:t>.serverAddresses</w:t>
      </w:r>
      <w:r w:rsidRPr="00586B6B">
        <w:t xml:space="preserve"> array of the </w:t>
      </w:r>
      <w:r w:rsidRPr="00D41AA2">
        <w:rPr>
          <w:rStyle w:val="Code"/>
        </w:rPr>
        <w:t>ServiceAccessInformation</w:t>
      </w:r>
      <w:r w:rsidRPr="00586B6B">
        <w:t xml:space="preserve"> resource (see clause</w:t>
      </w:r>
      <w:r>
        <w:t> </w:t>
      </w:r>
      <w:r w:rsidRPr="00586B6B">
        <w:t>11.2.3</w:t>
      </w:r>
      <w:r>
        <w:t>.1</w:t>
      </w:r>
      <w:r w:rsidRPr="00586B6B">
        <w:t>)</w:t>
      </w:r>
      <w:r>
        <w:t>,</w:t>
      </w:r>
      <w:r w:rsidRPr="00586B6B">
        <w:t xml:space="preserve"> </w:t>
      </w:r>
      <w:r w:rsidRPr="00D41AA2">
        <w:rPr>
          <w:rStyle w:val="Code"/>
        </w:rPr>
        <w:t>{provisioning</w:t>
      </w:r>
      <w:r>
        <w:rPr>
          <w:rStyle w:val="Code"/>
        </w:rPr>
        <w:t>‌</w:t>
      </w:r>
      <w:r w:rsidRPr="00D41AA2">
        <w:rPr>
          <w:rStyle w:val="Code"/>
        </w:rPr>
        <w:t>Session</w:t>
      </w:r>
      <w:r>
        <w:rPr>
          <w:rStyle w:val="Code"/>
        </w:rPr>
        <w:t>‌</w:t>
      </w:r>
      <w:r w:rsidRPr="00D41AA2">
        <w:rPr>
          <w:rStyle w:val="Code"/>
        </w:rPr>
        <w:t>Id}</w:t>
      </w:r>
      <w:r w:rsidRPr="00586B6B">
        <w:t xml:space="preserve"> shall be substituted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67" w:name="_Toc68899662"/>
      <w:bookmarkStart w:id="1068" w:name="_Toc71214413"/>
      <w:bookmarkStart w:id="1069" w:name="_Toc71722087"/>
      <w:bookmarkStart w:id="1070" w:name="_Toc74859139"/>
      <w:bookmarkStart w:id="1071" w:name="_Toc138152001"/>
      <w:r w:rsidRPr="00586B6B">
        <w:t>11.4.3</w:t>
      </w:r>
      <w:r w:rsidRPr="00586B6B">
        <w:tab/>
        <w:t>Report format</w:t>
      </w:r>
      <w:bookmarkEnd w:id="1067"/>
      <w:bookmarkEnd w:id="1068"/>
      <w:bookmarkEnd w:id="1069"/>
      <w:bookmarkEnd w:id="1070"/>
      <w:bookmarkEnd w:id="1071"/>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72" w:name="_Toc68899663"/>
      <w:bookmarkStart w:id="1073" w:name="_Toc71214414"/>
      <w:bookmarkStart w:id="1074" w:name="_Toc71722088"/>
      <w:bookmarkStart w:id="1075" w:name="_Toc74859140"/>
      <w:bookmarkStart w:id="1076" w:name="_Toc138152002"/>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72"/>
      <w:bookmarkEnd w:id="1073"/>
      <w:bookmarkEnd w:id="1074"/>
      <w:bookmarkEnd w:id="1075"/>
      <w:bookmarkEnd w:id="1076"/>
    </w:p>
    <w:p w14:paraId="0FFDAF88" w14:textId="77C8C886" w:rsidR="00340A78" w:rsidRPr="00586B6B" w:rsidRDefault="00F33FAA" w:rsidP="00340A78">
      <w:pPr>
        <w:pStyle w:val="Heading3"/>
      </w:pPr>
      <w:bookmarkStart w:id="1077" w:name="_Toc68899664"/>
      <w:bookmarkStart w:id="1078" w:name="_Toc71214415"/>
      <w:bookmarkStart w:id="1079" w:name="_Toc71722089"/>
      <w:bookmarkStart w:id="1080" w:name="_Toc74859141"/>
      <w:bookmarkStart w:id="1081" w:name="_Toc138152003"/>
      <w:r w:rsidRPr="00586B6B">
        <w:t>11.5</w:t>
      </w:r>
      <w:r w:rsidR="00340A78" w:rsidRPr="00586B6B">
        <w:t>.1</w:t>
      </w:r>
      <w:r w:rsidR="00340A78" w:rsidRPr="00586B6B">
        <w:tab/>
        <w:t>Overview</w:t>
      </w:r>
      <w:bookmarkEnd w:id="1077"/>
      <w:bookmarkEnd w:id="1078"/>
      <w:bookmarkEnd w:id="1079"/>
      <w:bookmarkEnd w:id="1080"/>
      <w:bookmarkEnd w:id="1081"/>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965306">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82" w:name="_Toc68899665"/>
      <w:bookmarkStart w:id="1083" w:name="_Toc71214416"/>
      <w:bookmarkStart w:id="1084" w:name="_Toc71722090"/>
      <w:bookmarkStart w:id="1085" w:name="_Toc74859142"/>
      <w:bookmarkStart w:id="1086" w:name="_Toc138152004"/>
      <w:r w:rsidRPr="00586B6B">
        <w:t>11.5.2</w:t>
      </w:r>
      <w:r w:rsidRPr="00586B6B">
        <w:tab/>
        <w:t>Resource structure</w:t>
      </w:r>
      <w:bookmarkEnd w:id="1082"/>
      <w:bookmarkEnd w:id="1083"/>
      <w:bookmarkEnd w:id="1084"/>
      <w:bookmarkEnd w:id="1085"/>
      <w:bookmarkEnd w:id="1086"/>
    </w:p>
    <w:p w14:paraId="0D113418" w14:textId="77777777" w:rsidR="001008F9" w:rsidRPr="00586B6B" w:rsidRDefault="001008F9" w:rsidP="001008F9">
      <w:pPr>
        <w:keepNext/>
      </w:pPr>
      <w:r w:rsidRPr="00586B6B">
        <w:t>The Dynamic Policies API is accessible through the following URL base path:</w:t>
      </w:r>
    </w:p>
    <w:p w14:paraId="6808233B" w14:textId="77777777" w:rsidR="001008F9" w:rsidRPr="00586B6B" w:rsidRDefault="001008F9" w:rsidP="001008F9">
      <w:pPr>
        <w:pStyle w:val="URLdisplay"/>
        <w:keepNext/>
      </w:pPr>
      <w:r w:rsidRPr="00E97EAC">
        <w:rPr>
          <w:rStyle w:val="Code"/>
        </w:rPr>
        <w:t>{apiRoot}</w:t>
      </w:r>
      <w:r w:rsidRPr="00586B6B">
        <w:t>/3gpp</w:t>
      </w:r>
      <w:r>
        <w:t>-m5</w:t>
      </w:r>
      <w:r w:rsidRPr="002050D5">
        <w:rPr>
          <w:i/>
        </w:rPr>
        <w:t>/</w:t>
      </w:r>
      <w:r w:rsidRPr="00272BD1">
        <w:t>v1</w:t>
      </w:r>
      <w:r w:rsidRPr="002050D5">
        <w:rPr>
          <w:i/>
        </w:rPr>
        <w:t>/</w:t>
      </w:r>
      <w:r w:rsidRPr="00586B6B">
        <w:t>dynamic</w:t>
      </w:r>
      <w:r>
        <w:t>-</w:t>
      </w:r>
      <w:r w:rsidRPr="00586B6B">
        <w:t>policies/</w:t>
      </w:r>
    </w:p>
    <w:p w14:paraId="1B3C7636" w14:textId="77777777" w:rsidR="001008F9" w:rsidRDefault="001008F9" w:rsidP="001008F9">
      <w:r w:rsidRPr="00586B6B">
        <w:t xml:space="preserve">where </w:t>
      </w:r>
      <w:r>
        <w:t xml:space="preserve">the first three elements </w:t>
      </w:r>
      <w:r w:rsidRPr="00586B6B">
        <w:t xml:space="preserve">shall be substituted by the 5GMS Client with </w:t>
      </w:r>
      <w:r>
        <w:t xml:space="preserve">one of </w:t>
      </w:r>
      <w:r w:rsidRPr="00586B6B">
        <w:t>the</w:t>
      </w:r>
      <w:r>
        <w:t xml:space="preserve"> URLs selected from </w:t>
      </w:r>
      <w:r w:rsidRPr="00586B6B">
        <w:t xml:space="preserve">the </w:t>
      </w:r>
      <w:r w:rsidRPr="00132291">
        <w:rPr>
          <w:rStyle w:val="Code"/>
        </w:rPr>
        <w:t>dynamicPolicy</w:t>
      </w:r>
      <w:r>
        <w:rPr>
          <w:rStyle w:val="Code"/>
        </w:rPr>
        <w:t>‌</w:t>
      </w:r>
      <w:r w:rsidRPr="00132291">
        <w:rPr>
          <w:rStyle w:val="Code"/>
        </w:rPr>
        <w:t>Invocation</w:t>
      </w:r>
      <w:r>
        <w:rPr>
          <w:rStyle w:val="Code"/>
        </w:rPr>
        <w:t>‌</w:t>
      </w:r>
      <w:r w:rsidRPr="00132291">
        <w:rPr>
          <w:rStyle w:val="Code"/>
        </w:rPr>
        <w:t>Configuration</w:t>
      </w:r>
      <w:r w:rsidRPr="00D41AA2">
        <w:rPr>
          <w:rStyle w:val="Code"/>
        </w:rPr>
        <w:t>.serverAddresses</w:t>
      </w:r>
      <w:r w:rsidRPr="00586B6B">
        <w:t xml:space="preserve"> array of the </w:t>
      </w:r>
      <w:r w:rsidRPr="00D41AA2">
        <w:rPr>
          <w:rStyle w:val="Code"/>
        </w:rPr>
        <w:t>ServiceAccessInformation</w:t>
      </w:r>
      <w:r w:rsidRPr="00586B6B">
        <w:t xml:space="preserve"> resource (see clause</w:t>
      </w:r>
      <w:r>
        <w:t> </w:t>
      </w:r>
      <w:r w:rsidRPr="00586B6B">
        <w:t>11.2.3</w:t>
      </w:r>
      <w:r>
        <w:t>.1</w:t>
      </w:r>
      <w:r w:rsidRPr="00586B6B">
        <w:t>)</w:t>
      </w:r>
      <w:r>
        <w:t>.</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1008F9" w:rsidRPr="00586B6B" w14:paraId="0B7C821B" w14:textId="77777777" w:rsidTr="00DE53FE">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6348EE3" w14:textId="77777777" w:rsidR="001008F9" w:rsidRPr="00586B6B" w:rsidRDefault="001008F9" w:rsidP="00DE53FE">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95A68D8" w14:textId="77777777" w:rsidR="001008F9" w:rsidRPr="00586B6B" w:rsidRDefault="001008F9" w:rsidP="00DE53FE">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C74D9CC" w14:textId="77777777" w:rsidR="001008F9" w:rsidRPr="00586B6B" w:rsidRDefault="001008F9" w:rsidP="00DE53FE">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69D42AD8" w14:textId="77777777" w:rsidR="001008F9" w:rsidRPr="00586B6B" w:rsidRDefault="001008F9" w:rsidP="00DE53FE">
            <w:pPr>
              <w:pStyle w:val="TAH"/>
            </w:pPr>
            <w:r w:rsidRPr="00586B6B">
              <w:t>Description</w:t>
            </w:r>
          </w:p>
        </w:tc>
      </w:tr>
      <w:tr w:rsidR="001008F9" w:rsidRPr="00586B6B" w14:paraId="6DD43A05" w14:textId="77777777" w:rsidTr="00DE53FE">
        <w:trPr>
          <w:jc w:val="center"/>
        </w:trPr>
        <w:tc>
          <w:tcPr>
            <w:tcW w:w="812" w:type="pct"/>
            <w:tcBorders>
              <w:left w:val="single" w:sz="4" w:space="0" w:color="auto"/>
              <w:bottom w:val="single" w:sz="4" w:space="0" w:color="auto"/>
              <w:right w:val="single" w:sz="4" w:space="0" w:color="auto"/>
            </w:tcBorders>
            <w:shd w:val="clear" w:color="auto" w:fill="auto"/>
          </w:tcPr>
          <w:p w14:paraId="4297ECEC" w14:textId="77777777" w:rsidR="001008F9" w:rsidRPr="00586B6B" w:rsidRDefault="001008F9" w:rsidP="00DE53FE">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5968EC87" w14:textId="77777777" w:rsidR="001008F9" w:rsidRPr="00586B6B" w:rsidRDefault="001008F9" w:rsidP="00DE53FE">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2946EC3C" w14:textId="77777777" w:rsidR="001008F9" w:rsidRPr="00586B6B" w:rsidRDefault="001008F9" w:rsidP="00DE53FE">
            <w:pPr>
              <w:pStyle w:val="TAL"/>
              <w:rPr>
                <w:rStyle w:val="HTTPMethod"/>
              </w:rPr>
            </w:pPr>
            <w:bookmarkStart w:id="1087" w:name="_MCCTEMPBM_CRPT71130511___7"/>
            <w:r w:rsidRPr="00586B6B">
              <w:rPr>
                <w:rStyle w:val="HTTPMethod"/>
              </w:rPr>
              <w:t>POST</w:t>
            </w:r>
            <w:bookmarkEnd w:id="1087"/>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20E17092" w14:textId="77777777" w:rsidR="001008F9" w:rsidRDefault="001008F9" w:rsidP="00DE53FE">
            <w:pPr>
              <w:pStyle w:val="TAL"/>
            </w:pPr>
            <w:r w:rsidRPr="00586B6B">
              <w:t>Create a new Dynamic Policy resource.</w:t>
            </w:r>
          </w:p>
          <w:p w14:paraId="03A8626A" w14:textId="77777777" w:rsidR="001008F9" w:rsidRPr="00586B6B" w:rsidRDefault="001008F9" w:rsidP="00DE53FE">
            <w:pPr>
              <w:pStyle w:val="TALcontinuation"/>
              <w:spacing w:before="60"/>
            </w:pPr>
            <w:bookmarkStart w:id="1088"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088"/>
          </w:p>
        </w:tc>
      </w:tr>
      <w:tr w:rsidR="001008F9" w:rsidRPr="00586B6B" w14:paraId="604AEF0F" w14:textId="77777777" w:rsidTr="00DE53FE">
        <w:trPr>
          <w:jc w:val="center"/>
        </w:trPr>
        <w:tc>
          <w:tcPr>
            <w:tcW w:w="812" w:type="pct"/>
            <w:vMerge w:val="restart"/>
            <w:tcBorders>
              <w:top w:val="single" w:sz="4" w:space="0" w:color="auto"/>
              <w:left w:val="single" w:sz="4" w:space="0" w:color="auto"/>
              <w:right w:val="single" w:sz="4" w:space="0" w:color="auto"/>
            </w:tcBorders>
            <w:hideMark/>
          </w:tcPr>
          <w:p w14:paraId="01C2D6E5" w14:textId="77777777" w:rsidR="001008F9" w:rsidRPr="00586B6B" w:rsidRDefault="001008F9" w:rsidP="00DE53FE">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2ABAB315" w14:textId="77777777" w:rsidR="001008F9" w:rsidRPr="00D41AA2" w:rsidRDefault="001008F9" w:rsidP="00DE53FE">
            <w:pPr>
              <w:pStyle w:val="TAL"/>
              <w:rPr>
                <w:rStyle w:val="Code"/>
              </w:rPr>
            </w:pPr>
            <w:r w:rsidRPr="00D41AA2">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577506B2" w14:textId="77777777" w:rsidR="001008F9" w:rsidRPr="00586B6B" w:rsidRDefault="001008F9" w:rsidP="00DE53FE">
            <w:pPr>
              <w:pStyle w:val="TAL"/>
              <w:rPr>
                <w:rStyle w:val="HTTPMethod"/>
              </w:rPr>
            </w:pPr>
            <w:bookmarkStart w:id="1089" w:name="_MCCTEMPBM_CRPT71130513___7"/>
            <w:r w:rsidRPr="00586B6B">
              <w:rPr>
                <w:rStyle w:val="HTTPMethod"/>
              </w:rPr>
              <w:t>GET</w:t>
            </w:r>
            <w:bookmarkEnd w:id="1089"/>
          </w:p>
        </w:tc>
        <w:tc>
          <w:tcPr>
            <w:tcW w:w="2172" w:type="pct"/>
            <w:tcBorders>
              <w:top w:val="single" w:sz="4" w:space="0" w:color="auto"/>
              <w:left w:val="single" w:sz="4" w:space="0" w:color="auto"/>
              <w:bottom w:val="single" w:sz="4" w:space="0" w:color="auto"/>
              <w:right w:val="single" w:sz="4" w:space="0" w:color="auto"/>
            </w:tcBorders>
          </w:tcPr>
          <w:p w14:paraId="3F8EB1E2" w14:textId="43FED51F" w:rsidR="001008F9" w:rsidRPr="00586B6B" w:rsidRDefault="001008F9" w:rsidP="00DE53FE">
            <w:pPr>
              <w:pStyle w:val="TAL"/>
            </w:pPr>
            <w:r>
              <w:t>Retrieve an existing</w:t>
            </w:r>
            <w:r w:rsidRPr="00586B6B">
              <w:t xml:space="preserve"> Dynamic Policy resource.</w:t>
            </w:r>
          </w:p>
        </w:tc>
      </w:tr>
      <w:tr w:rsidR="001008F9" w:rsidRPr="00586B6B" w14:paraId="129A3384" w14:textId="77777777" w:rsidTr="00DE53FE">
        <w:trPr>
          <w:jc w:val="center"/>
        </w:trPr>
        <w:tc>
          <w:tcPr>
            <w:tcW w:w="812" w:type="pct"/>
            <w:vMerge/>
            <w:tcBorders>
              <w:top w:val="single" w:sz="4" w:space="0" w:color="auto"/>
              <w:left w:val="single" w:sz="4" w:space="0" w:color="auto"/>
              <w:right w:val="single" w:sz="4" w:space="0" w:color="auto"/>
            </w:tcBorders>
          </w:tcPr>
          <w:p w14:paraId="35C208FD" w14:textId="77777777" w:rsidR="001008F9" w:rsidRPr="00586B6B" w:rsidRDefault="001008F9" w:rsidP="00DE53FE">
            <w:pPr>
              <w:pStyle w:val="TAL"/>
            </w:pPr>
          </w:p>
        </w:tc>
        <w:tc>
          <w:tcPr>
            <w:tcW w:w="1271" w:type="pct"/>
            <w:vMerge/>
            <w:tcBorders>
              <w:top w:val="single" w:sz="4" w:space="0" w:color="auto"/>
              <w:left w:val="single" w:sz="4" w:space="0" w:color="auto"/>
              <w:right w:val="single" w:sz="4" w:space="0" w:color="auto"/>
            </w:tcBorders>
          </w:tcPr>
          <w:p w14:paraId="6FDF9305" w14:textId="77777777" w:rsidR="001008F9" w:rsidRPr="00586B6B" w:rsidRDefault="001008F9" w:rsidP="00DE53FE">
            <w:pPr>
              <w:pStyle w:val="TAL"/>
            </w:pPr>
          </w:p>
        </w:tc>
        <w:tc>
          <w:tcPr>
            <w:tcW w:w="745" w:type="pct"/>
            <w:tcBorders>
              <w:top w:val="single" w:sz="4" w:space="0" w:color="auto"/>
              <w:left w:val="single" w:sz="4" w:space="0" w:color="auto"/>
              <w:bottom w:val="single" w:sz="4" w:space="0" w:color="auto"/>
              <w:right w:val="single" w:sz="4" w:space="0" w:color="auto"/>
            </w:tcBorders>
          </w:tcPr>
          <w:p w14:paraId="6F182119" w14:textId="77777777" w:rsidR="001008F9" w:rsidRPr="00586B6B" w:rsidRDefault="001008F9" w:rsidP="00DE53FE">
            <w:pPr>
              <w:pStyle w:val="TAL"/>
              <w:rPr>
                <w:rStyle w:val="HTTPMethod"/>
              </w:rPr>
            </w:pPr>
            <w:bookmarkStart w:id="1090" w:name="_MCCTEMPBM_CRPT71130514___7"/>
            <w:r w:rsidRPr="00586B6B">
              <w:rPr>
                <w:rStyle w:val="HTTPMethod"/>
              </w:rPr>
              <w:t>PUT</w:t>
            </w:r>
            <w:bookmarkEnd w:id="1090"/>
          </w:p>
        </w:tc>
        <w:tc>
          <w:tcPr>
            <w:tcW w:w="2172" w:type="pct"/>
            <w:tcBorders>
              <w:top w:val="single" w:sz="4" w:space="0" w:color="auto"/>
              <w:left w:val="single" w:sz="4" w:space="0" w:color="auto"/>
              <w:bottom w:val="single" w:sz="4" w:space="0" w:color="auto"/>
              <w:right w:val="single" w:sz="4" w:space="0" w:color="auto"/>
            </w:tcBorders>
          </w:tcPr>
          <w:p w14:paraId="0BBAA6B5" w14:textId="77777777" w:rsidR="001008F9" w:rsidRPr="00586B6B" w:rsidRDefault="001008F9" w:rsidP="00DE53FE">
            <w:pPr>
              <w:pStyle w:val="TAL"/>
            </w:pPr>
            <w:r w:rsidRPr="00586B6B">
              <w:rPr>
                <w:lang w:eastAsia="zh-CN"/>
              </w:rPr>
              <w:t>Replace an existing Dynamic Policy resource.</w:t>
            </w:r>
          </w:p>
        </w:tc>
      </w:tr>
      <w:tr w:rsidR="001008F9" w:rsidRPr="00586B6B" w14:paraId="5905D1CC" w14:textId="77777777" w:rsidTr="00DE53FE">
        <w:trPr>
          <w:jc w:val="center"/>
        </w:trPr>
        <w:tc>
          <w:tcPr>
            <w:tcW w:w="812" w:type="pct"/>
            <w:vMerge/>
            <w:tcBorders>
              <w:top w:val="single" w:sz="4" w:space="0" w:color="auto"/>
              <w:left w:val="single" w:sz="4" w:space="0" w:color="auto"/>
              <w:right w:val="single" w:sz="4" w:space="0" w:color="auto"/>
            </w:tcBorders>
          </w:tcPr>
          <w:p w14:paraId="40B7068D" w14:textId="77777777" w:rsidR="001008F9" w:rsidRPr="00586B6B" w:rsidRDefault="001008F9" w:rsidP="00DE53FE">
            <w:pPr>
              <w:pStyle w:val="TAL"/>
              <w:spacing w:line="276" w:lineRule="auto"/>
            </w:pPr>
          </w:p>
        </w:tc>
        <w:tc>
          <w:tcPr>
            <w:tcW w:w="1271" w:type="pct"/>
            <w:vMerge/>
            <w:tcBorders>
              <w:top w:val="single" w:sz="4" w:space="0" w:color="auto"/>
              <w:left w:val="single" w:sz="4" w:space="0" w:color="auto"/>
              <w:right w:val="single" w:sz="4" w:space="0" w:color="auto"/>
            </w:tcBorders>
          </w:tcPr>
          <w:p w14:paraId="48832085" w14:textId="77777777" w:rsidR="001008F9" w:rsidRPr="00586B6B" w:rsidRDefault="001008F9" w:rsidP="00DE53FE">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69836B3A" w14:textId="77777777" w:rsidR="001008F9" w:rsidRPr="00586B6B" w:rsidDel="00996C04" w:rsidRDefault="001008F9" w:rsidP="00DE53FE">
            <w:pPr>
              <w:pStyle w:val="TAL"/>
              <w:rPr>
                <w:rStyle w:val="HTTPMethod"/>
              </w:rPr>
            </w:pPr>
            <w:bookmarkStart w:id="1091" w:name="_MCCTEMPBM_CRPT71130515___7"/>
            <w:r w:rsidRPr="00586B6B">
              <w:rPr>
                <w:rStyle w:val="HTTPMethod"/>
              </w:rPr>
              <w:t>PATCH</w:t>
            </w:r>
            <w:bookmarkEnd w:id="1091"/>
          </w:p>
        </w:tc>
        <w:tc>
          <w:tcPr>
            <w:tcW w:w="2172" w:type="pct"/>
            <w:tcBorders>
              <w:top w:val="single" w:sz="4" w:space="0" w:color="auto"/>
              <w:left w:val="single" w:sz="4" w:space="0" w:color="auto"/>
              <w:bottom w:val="single" w:sz="4" w:space="0" w:color="auto"/>
              <w:right w:val="single" w:sz="4" w:space="0" w:color="auto"/>
            </w:tcBorders>
          </w:tcPr>
          <w:p w14:paraId="71B572E6" w14:textId="77777777" w:rsidR="001008F9" w:rsidRPr="00586B6B" w:rsidRDefault="001008F9" w:rsidP="00DE53FE">
            <w:pPr>
              <w:pStyle w:val="TAL"/>
            </w:pPr>
            <w:r w:rsidRPr="00586B6B">
              <w:t>Modify an existing Dynamic Policy resource.</w:t>
            </w:r>
          </w:p>
        </w:tc>
      </w:tr>
      <w:tr w:rsidR="001008F9" w:rsidRPr="00586B6B" w14:paraId="1DA07146" w14:textId="77777777" w:rsidTr="00DE53FE">
        <w:trPr>
          <w:jc w:val="center"/>
        </w:trPr>
        <w:tc>
          <w:tcPr>
            <w:tcW w:w="812" w:type="pct"/>
            <w:vMerge/>
            <w:tcBorders>
              <w:top w:val="single" w:sz="4" w:space="0" w:color="auto"/>
              <w:left w:val="single" w:sz="4" w:space="0" w:color="auto"/>
              <w:bottom w:val="single" w:sz="4" w:space="0" w:color="auto"/>
              <w:right w:val="single" w:sz="4" w:space="0" w:color="auto"/>
            </w:tcBorders>
          </w:tcPr>
          <w:p w14:paraId="4F4E5CD8" w14:textId="77777777" w:rsidR="001008F9" w:rsidRPr="00586B6B" w:rsidRDefault="001008F9" w:rsidP="00DE53FE">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C4CAD3A" w14:textId="77777777" w:rsidR="001008F9" w:rsidRPr="00586B6B" w:rsidRDefault="001008F9" w:rsidP="00DE53FE">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49E4CFA" w14:textId="77777777" w:rsidR="001008F9" w:rsidRPr="00586B6B" w:rsidDel="00996C04" w:rsidRDefault="001008F9" w:rsidP="00DE53FE">
            <w:pPr>
              <w:pStyle w:val="TAL"/>
              <w:keepNext w:val="0"/>
              <w:rPr>
                <w:rStyle w:val="HTTPMethod"/>
              </w:rPr>
            </w:pPr>
            <w:bookmarkStart w:id="1092" w:name="_MCCTEMPBM_CRPT71130516___7"/>
            <w:r w:rsidRPr="00586B6B">
              <w:rPr>
                <w:rStyle w:val="HTTPMethod"/>
              </w:rPr>
              <w:t>DELETE</w:t>
            </w:r>
            <w:bookmarkEnd w:id="1092"/>
          </w:p>
        </w:tc>
        <w:tc>
          <w:tcPr>
            <w:tcW w:w="2172" w:type="pct"/>
            <w:tcBorders>
              <w:top w:val="single" w:sz="4" w:space="0" w:color="auto"/>
              <w:left w:val="single" w:sz="4" w:space="0" w:color="auto"/>
              <w:bottom w:val="single" w:sz="4" w:space="0" w:color="auto"/>
              <w:right w:val="single" w:sz="4" w:space="0" w:color="auto"/>
            </w:tcBorders>
          </w:tcPr>
          <w:p w14:paraId="77FC1AE3" w14:textId="77777777" w:rsidR="001008F9" w:rsidRPr="00586B6B" w:rsidRDefault="001008F9" w:rsidP="00DE53FE">
            <w:pPr>
              <w:pStyle w:val="TAL"/>
              <w:keepNext w:val="0"/>
            </w:pPr>
            <w:r w:rsidRPr="00586B6B">
              <w:t>Delete an existing Dynamic Policy resource.</w:t>
            </w:r>
          </w:p>
        </w:tc>
      </w:tr>
    </w:tbl>
    <w:p w14:paraId="40A1C45E" w14:textId="77777777" w:rsidR="009E27AB" w:rsidRPr="00586B6B" w:rsidRDefault="009E27AB" w:rsidP="005813DF">
      <w:pPr>
        <w:pStyle w:val="TAN"/>
        <w:keepNext w:val="0"/>
      </w:pPr>
    </w:p>
    <w:p w14:paraId="4C43CFF7" w14:textId="650F2643" w:rsidR="00340A78" w:rsidRPr="00586B6B" w:rsidRDefault="00F33FAA" w:rsidP="00340A78">
      <w:pPr>
        <w:pStyle w:val="Heading3"/>
      </w:pPr>
      <w:bookmarkStart w:id="1093" w:name="_Toc68899666"/>
      <w:bookmarkStart w:id="1094" w:name="_Toc71214417"/>
      <w:bookmarkStart w:id="1095" w:name="_Toc71722091"/>
      <w:bookmarkStart w:id="1096" w:name="_Toc74859143"/>
      <w:bookmarkStart w:id="1097" w:name="_Toc138152005"/>
      <w:r w:rsidRPr="00586B6B">
        <w:t>11.5</w:t>
      </w:r>
      <w:r w:rsidR="00340A78" w:rsidRPr="00586B6B">
        <w:t>.</w:t>
      </w:r>
      <w:r w:rsidR="005731FD" w:rsidRPr="00586B6B">
        <w:t>3</w:t>
      </w:r>
      <w:r w:rsidR="00340A78" w:rsidRPr="00586B6B">
        <w:tab/>
        <w:t>Data model</w:t>
      </w:r>
      <w:bookmarkEnd w:id="1093"/>
      <w:bookmarkEnd w:id="1094"/>
      <w:bookmarkEnd w:id="1095"/>
      <w:bookmarkEnd w:id="1096"/>
      <w:bookmarkEnd w:id="1097"/>
    </w:p>
    <w:p w14:paraId="608E2121" w14:textId="6A28BF84" w:rsidR="00340A78" w:rsidRDefault="00F33FAA" w:rsidP="00BA5D65">
      <w:pPr>
        <w:pStyle w:val="Heading4"/>
      </w:pPr>
      <w:bookmarkStart w:id="1098" w:name="_Toc68899667"/>
      <w:bookmarkStart w:id="1099" w:name="_Toc71214418"/>
      <w:bookmarkStart w:id="1100" w:name="_Toc71722092"/>
      <w:bookmarkStart w:id="1101" w:name="_Toc74859144"/>
      <w:bookmarkStart w:id="1102" w:name="_Toc138152006"/>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098"/>
      <w:bookmarkEnd w:id="1099"/>
      <w:bookmarkEnd w:id="1100"/>
      <w:bookmarkEnd w:id="1101"/>
      <w:bookmarkEnd w:id="1102"/>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103" w:name="_Toc68899668"/>
      <w:bookmarkStart w:id="1104" w:name="_Toc71214419"/>
      <w:bookmarkStart w:id="1105" w:name="_Toc71722093"/>
      <w:bookmarkStart w:id="1106" w:name="_Toc74859145"/>
      <w:bookmarkStart w:id="1107" w:name="_Toc138152007"/>
      <w:r w:rsidRPr="00586B6B">
        <w:t>11.5.4</w:t>
      </w:r>
      <w:r w:rsidRPr="00586B6B">
        <w:tab/>
        <w:t>Operations</w:t>
      </w:r>
      <w:bookmarkEnd w:id="1103"/>
      <w:bookmarkEnd w:id="1104"/>
      <w:bookmarkEnd w:id="1105"/>
      <w:bookmarkEnd w:id="1106"/>
      <w:bookmarkEnd w:id="1107"/>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108" w:name="_Toc68899669"/>
      <w:bookmarkStart w:id="1109" w:name="_Toc71214420"/>
      <w:bookmarkStart w:id="1110" w:name="_Toc71722094"/>
      <w:bookmarkStart w:id="1111" w:name="_Toc74859146"/>
      <w:bookmarkStart w:id="1112" w:name="_Toc138152008"/>
      <w:r w:rsidRPr="00586B6B">
        <w:t>11.6</w:t>
      </w:r>
      <w:r w:rsidRPr="00586B6B">
        <w:tab/>
      </w:r>
      <w:r w:rsidR="00692638" w:rsidRPr="00586B6B">
        <w:t xml:space="preserve">Network Assistance </w:t>
      </w:r>
      <w:r w:rsidRPr="00586B6B">
        <w:t>API</w:t>
      </w:r>
      <w:bookmarkEnd w:id="1108"/>
      <w:bookmarkEnd w:id="1109"/>
      <w:bookmarkEnd w:id="1110"/>
      <w:bookmarkEnd w:id="1111"/>
      <w:bookmarkEnd w:id="1112"/>
    </w:p>
    <w:p w14:paraId="567E4342" w14:textId="3470E5B6" w:rsidR="007E2B3D" w:rsidRPr="00586B6B" w:rsidRDefault="007E2B3D" w:rsidP="007E2B3D">
      <w:pPr>
        <w:pStyle w:val="Heading3"/>
      </w:pPr>
      <w:bookmarkStart w:id="1113" w:name="_Toc68899670"/>
      <w:bookmarkStart w:id="1114" w:name="_Toc71214421"/>
      <w:bookmarkStart w:id="1115" w:name="_Toc71722095"/>
      <w:bookmarkStart w:id="1116" w:name="_Toc74859147"/>
      <w:bookmarkStart w:id="1117" w:name="_Toc138152009"/>
      <w:r w:rsidRPr="00586B6B">
        <w:t>11.6.1</w:t>
      </w:r>
      <w:r w:rsidRPr="00586B6B">
        <w:tab/>
        <w:t>Overview</w:t>
      </w:r>
      <w:bookmarkEnd w:id="1113"/>
      <w:bookmarkEnd w:id="1114"/>
      <w:bookmarkEnd w:id="1115"/>
      <w:bookmarkEnd w:id="1116"/>
      <w:bookmarkEnd w:id="1117"/>
    </w:p>
    <w:p w14:paraId="44E70BD3" w14:textId="406B4D23" w:rsidR="007E2B3D" w:rsidRPr="00586B6B" w:rsidRDefault="007E2B3D" w:rsidP="005813DF">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118" w:name="_Toc68899671"/>
      <w:bookmarkStart w:id="1119" w:name="_Toc71214422"/>
      <w:bookmarkStart w:id="1120" w:name="_Toc71722096"/>
      <w:bookmarkStart w:id="1121" w:name="_Toc74859148"/>
      <w:bookmarkStart w:id="1122" w:name="_Toc138152010"/>
      <w:r w:rsidRPr="00586B6B">
        <w:t>11.6.2</w:t>
      </w:r>
      <w:r w:rsidRPr="00586B6B">
        <w:tab/>
        <w:t>Resource structure</w:t>
      </w:r>
      <w:bookmarkEnd w:id="1118"/>
      <w:bookmarkEnd w:id="1119"/>
      <w:bookmarkEnd w:id="1120"/>
      <w:bookmarkEnd w:id="1121"/>
      <w:bookmarkEnd w:id="1122"/>
    </w:p>
    <w:p w14:paraId="159F2E2C" w14:textId="77777777" w:rsidR="00D64388" w:rsidRPr="00586B6B" w:rsidRDefault="00D64388" w:rsidP="00D64388">
      <w:pPr>
        <w:keepNext/>
      </w:pPr>
      <w:r w:rsidRPr="00586B6B">
        <w:t>The Network Assistance API is accessible via the following URL base path:</w:t>
      </w:r>
    </w:p>
    <w:p w14:paraId="16BB0177" w14:textId="77777777" w:rsidR="00D64388" w:rsidRPr="00586B6B" w:rsidRDefault="00D64388" w:rsidP="00D64388">
      <w:pPr>
        <w:pStyle w:val="URLdisplay"/>
        <w:keepNext/>
      </w:pPr>
      <w:r w:rsidRPr="00E97EAC">
        <w:rPr>
          <w:rStyle w:val="Code"/>
        </w:rPr>
        <w:t>{apiRoot}</w:t>
      </w:r>
      <w:r w:rsidRPr="00586B6B">
        <w:t>/3gpp</w:t>
      </w:r>
      <w:r w:rsidRPr="00586B6B">
        <w:noBreakHyphen/>
        <w:t>m5</w:t>
      </w:r>
      <w:r>
        <w:rPr>
          <w:i/>
        </w:rPr>
        <w:t>/</w:t>
      </w:r>
      <w:r w:rsidRPr="00946C71">
        <w:t>v1</w:t>
      </w:r>
      <w:r>
        <w:rPr>
          <w:i/>
        </w:rPr>
        <w:t>/</w:t>
      </w:r>
      <w:r w:rsidRPr="00586B6B">
        <w:t>network-assistance/</w:t>
      </w:r>
    </w:p>
    <w:p w14:paraId="1F33DD8B" w14:textId="77777777" w:rsidR="00D64388" w:rsidRDefault="00D64388" w:rsidP="00D64388">
      <w:r w:rsidRPr="00586B6B">
        <w:t xml:space="preserve">where </w:t>
      </w:r>
      <w:r>
        <w:t xml:space="preserve">the first three elements </w:t>
      </w:r>
      <w:r w:rsidRPr="00586B6B">
        <w:t xml:space="preserve">shall be substituted by the 5GMS Client with </w:t>
      </w:r>
      <w:r>
        <w:t xml:space="preserve">one of </w:t>
      </w:r>
      <w:r w:rsidRPr="00586B6B">
        <w:t>the</w:t>
      </w:r>
      <w:r>
        <w:t xml:space="preserve"> URLs selected from </w:t>
      </w:r>
      <w:r w:rsidRPr="00586B6B">
        <w:t xml:space="preserve">the </w:t>
      </w:r>
      <w:r w:rsidRPr="00132291">
        <w:rPr>
          <w:rStyle w:val="Code"/>
        </w:rPr>
        <w:t>network</w:t>
      </w:r>
      <w:r>
        <w:rPr>
          <w:rStyle w:val="Code"/>
        </w:rPr>
        <w:t>‌</w:t>
      </w:r>
      <w:r w:rsidRPr="00132291">
        <w:rPr>
          <w:rStyle w:val="Code"/>
        </w:rPr>
        <w:t>Assistance</w:t>
      </w:r>
      <w:r>
        <w:rPr>
          <w:rStyle w:val="Code"/>
        </w:rPr>
        <w:t>‌</w:t>
      </w:r>
      <w:r w:rsidRPr="00132291">
        <w:rPr>
          <w:rStyle w:val="Code"/>
        </w:rPr>
        <w:t>Configuration</w:t>
      </w:r>
      <w:r w:rsidRPr="00D41AA2">
        <w:rPr>
          <w:rStyle w:val="Code"/>
        </w:rPr>
        <w:t>.serverAddresses</w:t>
      </w:r>
      <w:r w:rsidRPr="00586B6B">
        <w:t xml:space="preserve"> array of the </w:t>
      </w:r>
      <w:r w:rsidRPr="00D41AA2">
        <w:rPr>
          <w:rStyle w:val="Code"/>
        </w:rPr>
        <w:t>ServiceAccessInformation</w:t>
      </w:r>
      <w:r w:rsidRPr="00586B6B">
        <w:t xml:space="preserve"> resource (see clause</w:t>
      </w:r>
      <w:r>
        <w:t> </w:t>
      </w:r>
      <w:r w:rsidRPr="00586B6B">
        <w:t>11.2.3</w:t>
      </w:r>
      <w:r>
        <w:t>.1</w:t>
      </w:r>
      <w:r w:rsidRPr="00586B6B">
        <w:t>)</w:t>
      </w:r>
      <w:r>
        <w:t>.</w:t>
      </w:r>
    </w:p>
    <w:p w14:paraId="23C6D086" w14:textId="77777777" w:rsidR="00D64388" w:rsidRPr="00586B6B" w:rsidRDefault="00D64388" w:rsidP="00D64388">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18E1675C" w:rsidR="007E2B3D" w:rsidRPr="00586B6B" w:rsidRDefault="007E2B3D" w:rsidP="00E90469">
            <w:pPr>
              <w:pStyle w:val="TAL"/>
            </w:pPr>
            <w:r w:rsidRPr="00D41AA2">
              <w:rPr>
                <w:rStyle w:val="Code"/>
              </w:rPr>
              <w:t>{naSessionId}</w:t>
            </w:r>
            <w:r w:rsidRPr="00D41AA2">
              <w:rPr>
                <w:rStyle w:val="URLchar"/>
              </w:rPr>
              <w:t>/boost</w:t>
            </w:r>
            <w:r w:rsidR="00194F6A">
              <w:rPr>
                <w:rStyle w:val="URLchar"/>
              </w:rPr>
              <w:t>-r</w:t>
            </w:r>
            <w:r w:rsidRPr="00D41AA2">
              <w:rPr>
                <w:rStyle w:val="URLchar"/>
              </w:rPr>
              <w:t>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5813DF">
      <w:pPr>
        <w:pStyle w:val="TAN"/>
        <w:keepNext w:val="0"/>
      </w:pPr>
    </w:p>
    <w:p w14:paraId="27028121" w14:textId="0852EE14" w:rsidR="007E2B3D" w:rsidRPr="00586B6B" w:rsidRDefault="007E2B3D" w:rsidP="007E2B3D">
      <w:pPr>
        <w:pStyle w:val="Heading3"/>
      </w:pPr>
      <w:bookmarkStart w:id="1123" w:name="_Toc68899672"/>
      <w:bookmarkStart w:id="1124" w:name="_Toc71214423"/>
      <w:bookmarkStart w:id="1125" w:name="_Toc71722097"/>
      <w:bookmarkStart w:id="1126" w:name="_Toc74859149"/>
      <w:bookmarkStart w:id="1127" w:name="_Toc138152011"/>
      <w:r w:rsidRPr="00586B6B">
        <w:t>11.6.3</w:t>
      </w:r>
      <w:r w:rsidRPr="00586B6B">
        <w:tab/>
        <w:t>Data model</w:t>
      </w:r>
      <w:bookmarkEnd w:id="1123"/>
      <w:bookmarkEnd w:id="1124"/>
      <w:bookmarkEnd w:id="1125"/>
      <w:bookmarkEnd w:id="1126"/>
      <w:bookmarkEnd w:id="1127"/>
    </w:p>
    <w:p w14:paraId="26208949" w14:textId="1CCE3848" w:rsidR="007E2B3D" w:rsidRPr="00586B6B" w:rsidRDefault="007E2B3D" w:rsidP="007E2B3D">
      <w:pPr>
        <w:pStyle w:val="Heading4"/>
      </w:pPr>
      <w:bookmarkStart w:id="1128" w:name="_Toc68899673"/>
      <w:bookmarkStart w:id="1129" w:name="_Toc71214424"/>
      <w:bookmarkStart w:id="1130" w:name="_Toc71722098"/>
      <w:bookmarkStart w:id="1131" w:name="_Toc74859150"/>
      <w:bookmarkStart w:id="1132" w:name="_Toc138152012"/>
      <w:r w:rsidRPr="00586B6B">
        <w:t>11.6.3.1</w:t>
      </w:r>
      <w:r w:rsidRPr="00586B6B">
        <w:tab/>
        <w:t>NetworkAssistanceSession resource</w:t>
      </w:r>
      <w:bookmarkEnd w:id="1128"/>
      <w:bookmarkEnd w:id="1129"/>
      <w:bookmarkEnd w:id="1130"/>
      <w:bookmarkEnd w:id="1131"/>
      <w:bookmarkEnd w:id="1132"/>
    </w:p>
    <w:p w14:paraId="493F7522" w14:textId="5548B5B6" w:rsidR="007E2B3D" w:rsidRPr="00586B6B" w:rsidRDefault="007E2B3D" w:rsidP="005813DF">
      <w:pPr>
        <w:keepNext/>
      </w:pPr>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21D27A95" w:rsidR="007E2B3D"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022C21" w:rsidRPr="00586B6B" w14:paraId="0895CF30" w14:textId="77777777" w:rsidTr="006539B8">
        <w:trPr>
          <w:tblHeader/>
        </w:trPr>
        <w:tc>
          <w:tcPr>
            <w:tcW w:w="1322" w:type="pct"/>
            <w:shd w:val="clear" w:color="auto" w:fill="BFBFBF"/>
          </w:tcPr>
          <w:p w14:paraId="5C207615" w14:textId="77777777" w:rsidR="00022C21" w:rsidRPr="00586B6B" w:rsidRDefault="00022C21" w:rsidP="006539B8">
            <w:pPr>
              <w:pStyle w:val="TAH"/>
            </w:pPr>
            <w:r w:rsidRPr="00586B6B">
              <w:t>Property name</w:t>
            </w:r>
          </w:p>
        </w:tc>
        <w:tc>
          <w:tcPr>
            <w:tcW w:w="1030" w:type="pct"/>
            <w:shd w:val="clear" w:color="auto" w:fill="BFBFBF"/>
          </w:tcPr>
          <w:p w14:paraId="645ED97F" w14:textId="77777777" w:rsidR="00022C21" w:rsidRPr="00586B6B" w:rsidRDefault="00022C21" w:rsidP="006539B8">
            <w:pPr>
              <w:pStyle w:val="TAH"/>
            </w:pPr>
            <w:r w:rsidRPr="00586B6B">
              <w:t>Type</w:t>
            </w:r>
          </w:p>
        </w:tc>
        <w:tc>
          <w:tcPr>
            <w:tcW w:w="589" w:type="pct"/>
            <w:shd w:val="clear" w:color="auto" w:fill="BFBFBF"/>
          </w:tcPr>
          <w:p w14:paraId="25CABD1F" w14:textId="77777777" w:rsidR="00022C21" w:rsidRPr="00586B6B" w:rsidRDefault="00022C21" w:rsidP="006539B8">
            <w:pPr>
              <w:pStyle w:val="TAC"/>
            </w:pPr>
            <w:r w:rsidRPr="00586B6B">
              <w:t>Cardinality</w:t>
            </w:r>
          </w:p>
        </w:tc>
        <w:tc>
          <w:tcPr>
            <w:tcW w:w="442" w:type="pct"/>
            <w:shd w:val="clear" w:color="auto" w:fill="BFBFBF"/>
          </w:tcPr>
          <w:p w14:paraId="6DC61BE3" w14:textId="77777777" w:rsidR="00022C21" w:rsidRPr="00586B6B" w:rsidRDefault="00022C21" w:rsidP="006539B8">
            <w:pPr>
              <w:pStyle w:val="TAC"/>
            </w:pPr>
            <w:r w:rsidRPr="00586B6B">
              <w:t>Usage</w:t>
            </w:r>
          </w:p>
        </w:tc>
        <w:tc>
          <w:tcPr>
            <w:tcW w:w="1617" w:type="pct"/>
            <w:shd w:val="clear" w:color="auto" w:fill="BFBFBF"/>
          </w:tcPr>
          <w:p w14:paraId="6428B432" w14:textId="77777777" w:rsidR="00022C21" w:rsidRPr="00586B6B" w:rsidRDefault="00022C21" w:rsidP="006539B8">
            <w:pPr>
              <w:pStyle w:val="TAH"/>
            </w:pPr>
            <w:r w:rsidRPr="00586B6B">
              <w:t>Description</w:t>
            </w:r>
          </w:p>
        </w:tc>
      </w:tr>
      <w:tr w:rsidR="00022C21" w:rsidRPr="00586B6B" w14:paraId="4B7BE834" w14:textId="77777777" w:rsidTr="006539B8">
        <w:tc>
          <w:tcPr>
            <w:tcW w:w="1322" w:type="pct"/>
            <w:shd w:val="clear" w:color="auto" w:fill="auto"/>
          </w:tcPr>
          <w:p w14:paraId="763A22ED" w14:textId="77777777" w:rsidR="00022C21" w:rsidRPr="00D41AA2" w:rsidRDefault="00022C21" w:rsidP="006539B8">
            <w:pPr>
              <w:pStyle w:val="TAL"/>
              <w:rPr>
                <w:rStyle w:val="Code"/>
              </w:rPr>
            </w:pPr>
            <w:r w:rsidRPr="00D41AA2">
              <w:rPr>
                <w:rStyle w:val="Code"/>
              </w:rPr>
              <w:t>naSessionId</w:t>
            </w:r>
          </w:p>
        </w:tc>
        <w:tc>
          <w:tcPr>
            <w:tcW w:w="1030" w:type="pct"/>
            <w:shd w:val="clear" w:color="auto" w:fill="auto"/>
          </w:tcPr>
          <w:p w14:paraId="2F5ACAAC" w14:textId="77777777" w:rsidR="00022C21" w:rsidRPr="00586B6B" w:rsidRDefault="00022C21" w:rsidP="006539B8">
            <w:pPr>
              <w:pStyle w:val="TAL"/>
              <w:rPr>
                <w:rStyle w:val="Datatypechar"/>
              </w:rPr>
            </w:pPr>
            <w:bookmarkStart w:id="1133" w:name="_MCCTEMPBM_CRPT71130540___7"/>
            <w:r>
              <w:rPr>
                <w:rStyle w:val="Datatypechar"/>
              </w:rPr>
              <w:t>ResourceId</w:t>
            </w:r>
            <w:bookmarkEnd w:id="1133"/>
          </w:p>
        </w:tc>
        <w:tc>
          <w:tcPr>
            <w:tcW w:w="589" w:type="pct"/>
          </w:tcPr>
          <w:p w14:paraId="491DE39A" w14:textId="77777777" w:rsidR="00022C21" w:rsidRPr="00586B6B" w:rsidRDefault="00022C21" w:rsidP="006539B8">
            <w:pPr>
              <w:pStyle w:val="TAC"/>
            </w:pPr>
            <w:r w:rsidRPr="00C522DE">
              <w:t>1..1</w:t>
            </w:r>
          </w:p>
        </w:tc>
        <w:tc>
          <w:tcPr>
            <w:tcW w:w="442" w:type="pct"/>
          </w:tcPr>
          <w:p w14:paraId="1AB170DA" w14:textId="77777777" w:rsidR="00022C21" w:rsidRPr="00C522DE" w:rsidRDefault="00022C21" w:rsidP="006539B8">
            <w:pPr>
              <w:pStyle w:val="TAC"/>
            </w:pPr>
            <w:r w:rsidRPr="00C522DE">
              <w:t>C: RO</w:t>
            </w:r>
          </w:p>
          <w:p w14:paraId="24430FDF" w14:textId="77777777" w:rsidR="00022C21" w:rsidRPr="00C522DE" w:rsidRDefault="00022C21" w:rsidP="006539B8">
            <w:pPr>
              <w:pStyle w:val="TAC"/>
            </w:pPr>
            <w:r w:rsidRPr="00C522DE">
              <w:t>R: RO</w:t>
            </w:r>
          </w:p>
          <w:p w14:paraId="3BC4AC16" w14:textId="77777777" w:rsidR="00022C21" w:rsidRPr="00586B6B" w:rsidRDefault="00022C21" w:rsidP="006539B8">
            <w:pPr>
              <w:pStyle w:val="TAC"/>
            </w:pPr>
            <w:r w:rsidRPr="00C522DE">
              <w:t>U: RO</w:t>
            </w:r>
          </w:p>
        </w:tc>
        <w:tc>
          <w:tcPr>
            <w:tcW w:w="1617" w:type="pct"/>
            <w:shd w:val="clear" w:color="auto" w:fill="auto"/>
          </w:tcPr>
          <w:p w14:paraId="030AAC2D" w14:textId="77777777" w:rsidR="00022C21" w:rsidRPr="00586B6B" w:rsidRDefault="00022C21" w:rsidP="006539B8">
            <w:pPr>
              <w:pStyle w:val="TAL"/>
            </w:pPr>
            <w:r w:rsidRPr="00C522DE">
              <w:t>Unique identifier for this Network Assistance Session.</w:t>
            </w:r>
          </w:p>
        </w:tc>
      </w:tr>
      <w:tr w:rsidR="00022C21" w:rsidRPr="00586B6B" w14:paraId="7211BD9C" w14:textId="77777777" w:rsidTr="006539B8">
        <w:tc>
          <w:tcPr>
            <w:tcW w:w="1322" w:type="pct"/>
            <w:shd w:val="clear" w:color="auto" w:fill="auto"/>
          </w:tcPr>
          <w:p w14:paraId="6B87F306" w14:textId="77777777" w:rsidR="00022C21" w:rsidRPr="00D41AA2" w:rsidRDefault="00022C21" w:rsidP="006539B8">
            <w:pPr>
              <w:pStyle w:val="TAL"/>
              <w:rPr>
                <w:rStyle w:val="Code"/>
              </w:rPr>
            </w:pPr>
            <w:r w:rsidRPr="00D41AA2">
              <w:rPr>
                <w:rStyle w:val="Code"/>
              </w:rPr>
              <w:t>serviceDataFlowInformation</w:t>
            </w:r>
          </w:p>
        </w:tc>
        <w:tc>
          <w:tcPr>
            <w:tcW w:w="1030" w:type="pct"/>
            <w:shd w:val="clear" w:color="auto" w:fill="auto"/>
          </w:tcPr>
          <w:p w14:paraId="59831FBE" w14:textId="77777777" w:rsidR="00022C21" w:rsidRPr="00586B6B" w:rsidRDefault="00022C21" w:rsidP="006539B8">
            <w:pPr>
              <w:pStyle w:val="TAL"/>
              <w:rPr>
                <w:rStyle w:val="Datatypechar"/>
              </w:rPr>
            </w:pPr>
            <w:bookmarkStart w:id="1134" w:name="_MCCTEMPBM_CRPT71130541___7"/>
            <w:r w:rsidRPr="00586B6B">
              <w:rPr>
                <w:rStyle w:val="Datatypechar"/>
              </w:rPr>
              <w:t>Array(ServiceDataFlowDescription)</w:t>
            </w:r>
            <w:bookmarkEnd w:id="1134"/>
          </w:p>
        </w:tc>
        <w:tc>
          <w:tcPr>
            <w:tcW w:w="589" w:type="pct"/>
          </w:tcPr>
          <w:p w14:paraId="1665B1E3" w14:textId="77777777" w:rsidR="00022C21" w:rsidRPr="00586B6B" w:rsidRDefault="00022C21" w:rsidP="006539B8">
            <w:pPr>
              <w:pStyle w:val="TAC"/>
            </w:pPr>
            <w:r w:rsidRPr="00586B6B">
              <w:t>0..</w:t>
            </w:r>
            <w:r>
              <w:t>1</w:t>
            </w:r>
          </w:p>
        </w:tc>
        <w:tc>
          <w:tcPr>
            <w:tcW w:w="442" w:type="pct"/>
          </w:tcPr>
          <w:p w14:paraId="56662097" w14:textId="77777777" w:rsidR="00022C21" w:rsidRPr="00586B6B" w:rsidRDefault="00022C21" w:rsidP="006539B8">
            <w:pPr>
              <w:pStyle w:val="TAC"/>
            </w:pPr>
            <w:r w:rsidRPr="00586B6B">
              <w:t>C: RW</w:t>
            </w:r>
          </w:p>
          <w:p w14:paraId="26FD1381" w14:textId="77777777" w:rsidR="00022C21" w:rsidRPr="00586B6B" w:rsidRDefault="00022C21" w:rsidP="006539B8">
            <w:pPr>
              <w:pStyle w:val="TAC"/>
            </w:pPr>
            <w:r w:rsidRPr="00586B6B">
              <w:t>R: RO</w:t>
            </w:r>
          </w:p>
          <w:p w14:paraId="55E1FCC0" w14:textId="77777777" w:rsidR="00022C21" w:rsidRPr="00586B6B" w:rsidRDefault="00022C21" w:rsidP="006539B8">
            <w:pPr>
              <w:pStyle w:val="TAC"/>
            </w:pPr>
            <w:r w:rsidRPr="00586B6B">
              <w:t>U: RW</w:t>
            </w:r>
          </w:p>
        </w:tc>
        <w:tc>
          <w:tcPr>
            <w:tcW w:w="1617" w:type="pct"/>
            <w:shd w:val="clear" w:color="auto" w:fill="auto"/>
          </w:tcPr>
          <w:p w14:paraId="59AA3720" w14:textId="77777777" w:rsidR="00022C21" w:rsidRPr="00586B6B" w:rsidRDefault="00022C21" w:rsidP="006539B8">
            <w:pPr>
              <w:pStyle w:val="TAL"/>
            </w:pPr>
            <w:r w:rsidRPr="00586B6B">
              <w:t>Identification of the application flows for the</w:t>
            </w:r>
            <w:r>
              <w:t xml:space="preserve"> media</w:t>
            </w:r>
            <w:r w:rsidRPr="00586B6B">
              <w:t xml:space="preserve"> streaming session for which Network Assistance is to be used, e.g. 2-tuple (IP addresses) or 5-tuple (IP Addresses, protocol and ports).</w:t>
            </w:r>
          </w:p>
        </w:tc>
      </w:tr>
      <w:tr w:rsidR="00022C21" w:rsidRPr="00586B6B" w14:paraId="3D2206C6" w14:textId="77777777" w:rsidTr="006539B8">
        <w:tc>
          <w:tcPr>
            <w:tcW w:w="1322" w:type="pct"/>
            <w:shd w:val="clear" w:color="auto" w:fill="auto"/>
          </w:tcPr>
          <w:p w14:paraId="2DA3F499" w14:textId="77777777" w:rsidR="00022C21" w:rsidRPr="00D41AA2" w:rsidRDefault="00022C21" w:rsidP="006539B8">
            <w:pPr>
              <w:pStyle w:val="TAL"/>
              <w:rPr>
                <w:rStyle w:val="Code"/>
              </w:rPr>
            </w:pPr>
            <w:r w:rsidRPr="00D41AA2">
              <w:rPr>
                <w:rStyle w:val="Code"/>
              </w:rPr>
              <w:t>policyTemplateId</w:t>
            </w:r>
          </w:p>
        </w:tc>
        <w:tc>
          <w:tcPr>
            <w:tcW w:w="1030" w:type="pct"/>
            <w:shd w:val="clear" w:color="auto" w:fill="auto"/>
          </w:tcPr>
          <w:p w14:paraId="05EB4CDB" w14:textId="77777777" w:rsidR="00022C21" w:rsidRPr="00586B6B" w:rsidRDefault="00022C21" w:rsidP="006539B8">
            <w:pPr>
              <w:pStyle w:val="TAL"/>
              <w:rPr>
                <w:rStyle w:val="Datatypechar"/>
              </w:rPr>
            </w:pPr>
            <w:bookmarkStart w:id="1135" w:name="_MCCTEMPBM_CRPT71130542___7"/>
            <w:r>
              <w:rPr>
                <w:rStyle w:val="Datatypechar"/>
              </w:rPr>
              <w:t>ResourceId</w:t>
            </w:r>
            <w:bookmarkEnd w:id="1135"/>
          </w:p>
        </w:tc>
        <w:tc>
          <w:tcPr>
            <w:tcW w:w="589" w:type="pct"/>
          </w:tcPr>
          <w:p w14:paraId="2EF014AC" w14:textId="77777777" w:rsidR="00022C21" w:rsidRPr="00586B6B" w:rsidRDefault="00022C21" w:rsidP="006539B8">
            <w:pPr>
              <w:pStyle w:val="TAC"/>
            </w:pPr>
            <w:r w:rsidRPr="00586B6B">
              <w:t>0..1</w:t>
            </w:r>
          </w:p>
        </w:tc>
        <w:tc>
          <w:tcPr>
            <w:tcW w:w="442" w:type="pct"/>
          </w:tcPr>
          <w:p w14:paraId="4B55DD48" w14:textId="77777777" w:rsidR="00022C21" w:rsidRPr="00586B6B" w:rsidRDefault="00022C21" w:rsidP="006539B8">
            <w:pPr>
              <w:pStyle w:val="TAC"/>
            </w:pPr>
            <w:r w:rsidRPr="00586B6B">
              <w:t>C: RW</w:t>
            </w:r>
          </w:p>
          <w:p w14:paraId="3816E1FB" w14:textId="77777777" w:rsidR="00022C21" w:rsidRPr="00586B6B" w:rsidRDefault="00022C21" w:rsidP="006539B8">
            <w:pPr>
              <w:pStyle w:val="TAC"/>
            </w:pPr>
            <w:r w:rsidRPr="00586B6B">
              <w:t>R: RO</w:t>
            </w:r>
          </w:p>
          <w:p w14:paraId="60E83751" w14:textId="77777777" w:rsidR="00022C21" w:rsidRPr="00586B6B" w:rsidRDefault="00022C21" w:rsidP="006539B8">
            <w:pPr>
              <w:pStyle w:val="TAC"/>
            </w:pPr>
            <w:r w:rsidRPr="00586B6B">
              <w:t>U: RW</w:t>
            </w:r>
          </w:p>
        </w:tc>
        <w:tc>
          <w:tcPr>
            <w:tcW w:w="1617" w:type="pct"/>
            <w:shd w:val="clear" w:color="auto" w:fill="auto"/>
          </w:tcPr>
          <w:p w14:paraId="479F1629" w14:textId="77777777" w:rsidR="00022C21" w:rsidRPr="00586B6B" w:rsidRDefault="00022C21" w:rsidP="006539B8">
            <w:pPr>
              <w:pStyle w:val="TAL"/>
            </w:pPr>
            <w:r w:rsidRPr="00586B6B">
              <w:t xml:space="preserve">Identification of the policy that is in force for the </w:t>
            </w:r>
            <w:r>
              <w:t xml:space="preserve">media </w:t>
            </w:r>
            <w:r w:rsidRPr="00586B6B">
              <w:t>streaming session.</w:t>
            </w:r>
          </w:p>
        </w:tc>
      </w:tr>
      <w:tr w:rsidR="00022C21" w:rsidRPr="00586B6B" w14:paraId="72F1EFC5" w14:textId="77777777" w:rsidTr="006539B8">
        <w:tc>
          <w:tcPr>
            <w:tcW w:w="1322" w:type="pct"/>
            <w:shd w:val="clear" w:color="auto" w:fill="auto"/>
          </w:tcPr>
          <w:p w14:paraId="5D6AB8A3" w14:textId="77777777" w:rsidR="00022C21" w:rsidRPr="00D41AA2" w:rsidRDefault="00022C21" w:rsidP="006539B8">
            <w:pPr>
              <w:pStyle w:val="TAL"/>
              <w:rPr>
                <w:rStyle w:val="Code"/>
              </w:rPr>
            </w:pPr>
            <w:r w:rsidRPr="00D41AA2">
              <w:rPr>
                <w:rStyle w:val="Code"/>
              </w:rPr>
              <w:t>requestedQoS</w:t>
            </w:r>
          </w:p>
        </w:tc>
        <w:tc>
          <w:tcPr>
            <w:tcW w:w="1030" w:type="pct"/>
            <w:shd w:val="clear" w:color="auto" w:fill="auto"/>
          </w:tcPr>
          <w:p w14:paraId="623A35D5" w14:textId="77777777" w:rsidR="00022C21" w:rsidRPr="00586B6B" w:rsidRDefault="00022C21" w:rsidP="006539B8">
            <w:pPr>
              <w:pStyle w:val="TAL"/>
              <w:rPr>
                <w:rStyle w:val="Datatypechar"/>
              </w:rPr>
            </w:pPr>
            <w:bookmarkStart w:id="1136" w:name="_MCCTEMPBM_CRPT71130543___7"/>
            <w:r w:rsidRPr="00586B6B">
              <w:rPr>
                <w:rStyle w:val="Datatypechar"/>
              </w:rPr>
              <w:t>M5QoSSpecification</w:t>
            </w:r>
            <w:bookmarkEnd w:id="1136"/>
          </w:p>
        </w:tc>
        <w:tc>
          <w:tcPr>
            <w:tcW w:w="589" w:type="pct"/>
          </w:tcPr>
          <w:p w14:paraId="6E300671" w14:textId="77777777" w:rsidR="00022C21" w:rsidRPr="00586B6B" w:rsidRDefault="00022C21" w:rsidP="006539B8">
            <w:pPr>
              <w:pStyle w:val="TAC"/>
            </w:pPr>
            <w:r w:rsidRPr="00586B6B">
              <w:t>0..1</w:t>
            </w:r>
          </w:p>
        </w:tc>
        <w:tc>
          <w:tcPr>
            <w:tcW w:w="442" w:type="pct"/>
          </w:tcPr>
          <w:p w14:paraId="437403A1" w14:textId="77777777" w:rsidR="00022C21" w:rsidRPr="00586B6B" w:rsidRDefault="00022C21" w:rsidP="006539B8">
            <w:pPr>
              <w:pStyle w:val="TAC"/>
            </w:pPr>
            <w:r w:rsidRPr="00586B6B">
              <w:t>C: RW</w:t>
            </w:r>
          </w:p>
          <w:p w14:paraId="54BC0497" w14:textId="77777777" w:rsidR="00022C21" w:rsidRPr="00586B6B" w:rsidRDefault="00022C21" w:rsidP="006539B8">
            <w:pPr>
              <w:pStyle w:val="TAC"/>
            </w:pPr>
            <w:r w:rsidRPr="00586B6B">
              <w:t>R: RO</w:t>
            </w:r>
          </w:p>
          <w:p w14:paraId="4C08EB2C" w14:textId="77777777" w:rsidR="00022C21" w:rsidRPr="00586B6B" w:rsidRDefault="00022C21" w:rsidP="006539B8">
            <w:pPr>
              <w:pStyle w:val="TAC"/>
            </w:pPr>
            <w:r w:rsidRPr="00586B6B">
              <w:t>U: RW</w:t>
            </w:r>
          </w:p>
        </w:tc>
        <w:tc>
          <w:tcPr>
            <w:tcW w:w="1617" w:type="pct"/>
            <w:shd w:val="clear" w:color="auto" w:fill="auto"/>
          </w:tcPr>
          <w:p w14:paraId="0D32DA6B" w14:textId="77777777" w:rsidR="00022C21" w:rsidRPr="00586B6B" w:rsidRDefault="00022C21" w:rsidP="006539B8">
            <w:pPr>
              <w:pStyle w:val="TAL"/>
            </w:pPr>
            <w:r w:rsidRPr="00586B6B">
              <w:t>The requested QoS parameters.</w:t>
            </w:r>
          </w:p>
        </w:tc>
      </w:tr>
      <w:tr w:rsidR="00022C21" w:rsidRPr="00586B6B" w14:paraId="4A89A0A7" w14:textId="77777777" w:rsidTr="006539B8">
        <w:tc>
          <w:tcPr>
            <w:tcW w:w="1322" w:type="pct"/>
            <w:shd w:val="clear" w:color="auto" w:fill="auto"/>
          </w:tcPr>
          <w:p w14:paraId="46883B8C" w14:textId="77777777" w:rsidR="00022C21" w:rsidRPr="00D41AA2" w:rsidRDefault="00022C21" w:rsidP="006539B8">
            <w:pPr>
              <w:pStyle w:val="TAL"/>
              <w:rPr>
                <w:rStyle w:val="Code"/>
              </w:rPr>
            </w:pPr>
            <w:r w:rsidRPr="00D41AA2">
              <w:rPr>
                <w:rStyle w:val="Code"/>
              </w:rPr>
              <w:t>recommendedQoS</w:t>
            </w:r>
          </w:p>
        </w:tc>
        <w:tc>
          <w:tcPr>
            <w:tcW w:w="1030" w:type="pct"/>
            <w:shd w:val="clear" w:color="auto" w:fill="auto"/>
          </w:tcPr>
          <w:p w14:paraId="736141BF" w14:textId="77777777" w:rsidR="00022C21" w:rsidRPr="00586B6B" w:rsidRDefault="00022C21" w:rsidP="006539B8">
            <w:pPr>
              <w:pStyle w:val="TAL"/>
              <w:rPr>
                <w:rStyle w:val="Datatypechar"/>
              </w:rPr>
            </w:pPr>
            <w:bookmarkStart w:id="1137" w:name="_MCCTEMPBM_CRPT71130544___7"/>
            <w:r w:rsidRPr="00586B6B">
              <w:rPr>
                <w:rStyle w:val="Datatypechar"/>
              </w:rPr>
              <w:t>M5QoSSpecification</w:t>
            </w:r>
            <w:bookmarkEnd w:id="1137"/>
          </w:p>
        </w:tc>
        <w:tc>
          <w:tcPr>
            <w:tcW w:w="589" w:type="pct"/>
          </w:tcPr>
          <w:p w14:paraId="75243F0F" w14:textId="77777777" w:rsidR="00022C21" w:rsidRPr="00586B6B" w:rsidRDefault="00022C21" w:rsidP="006539B8">
            <w:pPr>
              <w:pStyle w:val="TAC"/>
            </w:pPr>
            <w:r w:rsidRPr="00586B6B">
              <w:t>0..1</w:t>
            </w:r>
          </w:p>
        </w:tc>
        <w:tc>
          <w:tcPr>
            <w:tcW w:w="442" w:type="pct"/>
          </w:tcPr>
          <w:p w14:paraId="0A941A43" w14:textId="77777777" w:rsidR="00022C21" w:rsidRPr="00586B6B" w:rsidRDefault="00022C21" w:rsidP="006539B8">
            <w:pPr>
              <w:pStyle w:val="TAC"/>
            </w:pPr>
            <w:r w:rsidRPr="00586B6B">
              <w:t>C: RO</w:t>
            </w:r>
          </w:p>
          <w:p w14:paraId="6EC040E6" w14:textId="77777777" w:rsidR="00022C21" w:rsidRPr="00586B6B" w:rsidRDefault="00022C21" w:rsidP="006539B8">
            <w:pPr>
              <w:pStyle w:val="TAC"/>
            </w:pPr>
            <w:r w:rsidRPr="00586B6B">
              <w:t>R: RO</w:t>
            </w:r>
          </w:p>
          <w:p w14:paraId="6086991C" w14:textId="77777777" w:rsidR="00022C21" w:rsidRPr="00586B6B" w:rsidRDefault="00022C21" w:rsidP="006539B8">
            <w:pPr>
              <w:pStyle w:val="TAC"/>
            </w:pPr>
            <w:r w:rsidRPr="00586B6B">
              <w:t>U: RO</w:t>
            </w:r>
          </w:p>
        </w:tc>
        <w:tc>
          <w:tcPr>
            <w:tcW w:w="1617" w:type="pct"/>
            <w:shd w:val="clear" w:color="auto" w:fill="auto"/>
          </w:tcPr>
          <w:p w14:paraId="26ACB432" w14:textId="77777777" w:rsidR="00022C21" w:rsidRPr="00586B6B" w:rsidRDefault="00022C21" w:rsidP="006539B8">
            <w:pPr>
              <w:pStyle w:val="TAL"/>
            </w:pPr>
            <w:r w:rsidRPr="00586B6B">
              <w:t xml:space="preserve">The QoS parameters </w:t>
            </w:r>
            <w:r>
              <w:t xml:space="preserve">currently </w:t>
            </w:r>
            <w:r w:rsidRPr="00586B6B">
              <w:t>recommended by the 5GMS AF.</w:t>
            </w:r>
          </w:p>
        </w:tc>
      </w:tr>
      <w:tr w:rsidR="00022C21" w:rsidRPr="00586B6B" w14:paraId="443034D9" w14:textId="77777777" w:rsidTr="006539B8">
        <w:tc>
          <w:tcPr>
            <w:tcW w:w="1322" w:type="pct"/>
            <w:shd w:val="clear" w:color="auto" w:fill="auto"/>
          </w:tcPr>
          <w:p w14:paraId="1CE5133E" w14:textId="77777777" w:rsidR="00022C21" w:rsidRPr="00D41AA2" w:rsidRDefault="00022C21" w:rsidP="006539B8">
            <w:pPr>
              <w:pStyle w:val="TAL"/>
              <w:keepNext w:val="0"/>
              <w:rPr>
                <w:rStyle w:val="Code"/>
              </w:rPr>
            </w:pPr>
            <w:r w:rsidRPr="00D41AA2">
              <w:rPr>
                <w:rStyle w:val="Code"/>
              </w:rPr>
              <w:t>notficationURL</w:t>
            </w:r>
          </w:p>
        </w:tc>
        <w:tc>
          <w:tcPr>
            <w:tcW w:w="1030" w:type="pct"/>
            <w:shd w:val="clear" w:color="auto" w:fill="auto"/>
          </w:tcPr>
          <w:p w14:paraId="1B1FEC92" w14:textId="6C5981B8" w:rsidR="00022C21" w:rsidRPr="00586B6B" w:rsidRDefault="00022C21" w:rsidP="006539B8">
            <w:pPr>
              <w:pStyle w:val="TAL"/>
              <w:keepNext w:val="0"/>
              <w:rPr>
                <w:rStyle w:val="Datatypechar"/>
              </w:rPr>
            </w:pPr>
            <w:bookmarkStart w:id="1138" w:name="_MCCTEMPBM_CRPT71130545___7"/>
            <w:r>
              <w:rPr>
                <w:rStyle w:val="Datatypechar"/>
              </w:rPr>
              <w:t>AbsoluteUrl</w:t>
            </w:r>
            <w:bookmarkEnd w:id="1138"/>
          </w:p>
        </w:tc>
        <w:tc>
          <w:tcPr>
            <w:tcW w:w="589" w:type="pct"/>
          </w:tcPr>
          <w:p w14:paraId="32C3559C" w14:textId="77777777" w:rsidR="00022C21" w:rsidRPr="00586B6B" w:rsidRDefault="00022C21" w:rsidP="006539B8">
            <w:pPr>
              <w:pStyle w:val="TAC"/>
              <w:keepNext w:val="0"/>
            </w:pPr>
            <w:r w:rsidRPr="00586B6B">
              <w:t>0..1</w:t>
            </w:r>
          </w:p>
        </w:tc>
        <w:tc>
          <w:tcPr>
            <w:tcW w:w="442" w:type="pct"/>
          </w:tcPr>
          <w:p w14:paraId="0AB820D6" w14:textId="77777777" w:rsidR="00022C21" w:rsidRPr="00586B6B" w:rsidRDefault="00022C21" w:rsidP="006539B8">
            <w:pPr>
              <w:pStyle w:val="TAC"/>
              <w:keepNext w:val="0"/>
            </w:pPr>
            <w:r w:rsidRPr="00586B6B">
              <w:t>C: RO</w:t>
            </w:r>
          </w:p>
          <w:p w14:paraId="54D05914" w14:textId="77777777" w:rsidR="00022C21" w:rsidRPr="00586B6B" w:rsidRDefault="00022C21" w:rsidP="006539B8">
            <w:pPr>
              <w:pStyle w:val="TAC"/>
              <w:keepNext w:val="0"/>
            </w:pPr>
            <w:r w:rsidRPr="00586B6B">
              <w:t>R: RO</w:t>
            </w:r>
          </w:p>
          <w:p w14:paraId="57F63BF7" w14:textId="77777777" w:rsidR="00022C21" w:rsidRPr="00586B6B" w:rsidRDefault="00022C21" w:rsidP="006539B8">
            <w:pPr>
              <w:pStyle w:val="TAC"/>
              <w:keepNext w:val="0"/>
            </w:pPr>
            <w:r w:rsidRPr="00586B6B">
              <w:t>U: RO</w:t>
            </w:r>
          </w:p>
        </w:tc>
        <w:tc>
          <w:tcPr>
            <w:tcW w:w="1617" w:type="pct"/>
            <w:shd w:val="clear" w:color="auto" w:fill="auto"/>
          </w:tcPr>
          <w:p w14:paraId="1C675B8F" w14:textId="77777777" w:rsidR="00022C21" w:rsidRPr="00586B6B" w:rsidRDefault="00022C21" w:rsidP="006539B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t xml:space="preserve">in the form of </w:t>
            </w:r>
            <w:r w:rsidRPr="00586B6B">
              <w:t xml:space="preserve">the </w:t>
            </w:r>
            <w:r w:rsidRPr="00D41AA2">
              <w:rPr>
                <w:rStyle w:val="Code"/>
              </w:rPr>
              <w:t>M5QoSSpecification</w:t>
            </w:r>
            <w:r w:rsidRPr="00D41AA2" w:rsidDel="00212054">
              <w:rPr>
                <w:rStyle w:val="Code"/>
              </w:rPr>
              <w:t xml:space="preserve"> </w:t>
            </w:r>
            <w:r w:rsidRPr="00586B6B">
              <w:t>data type.</w:t>
            </w:r>
          </w:p>
        </w:tc>
      </w:tr>
    </w:tbl>
    <w:p w14:paraId="6DBF882D" w14:textId="77777777" w:rsidR="00B750B9" w:rsidRPr="00E90599" w:rsidRDefault="00B750B9" w:rsidP="005813DF">
      <w:pPr>
        <w:pStyle w:val="TAN"/>
        <w:keepNext w:val="0"/>
      </w:pPr>
    </w:p>
    <w:p w14:paraId="7703AEA3" w14:textId="7D1481F0" w:rsidR="007E2B3D" w:rsidRPr="00586B6B" w:rsidRDefault="007E2B3D" w:rsidP="007E2B3D">
      <w:pPr>
        <w:pStyle w:val="Heading3"/>
      </w:pPr>
      <w:bookmarkStart w:id="1139" w:name="_Toc68899674"/>
      <w:bookmarkStart w:id="1140" w:name="_Toc71214425"/>
      <w:bookmarkStart w:id="1141" w:name="_Toc71722099"/>
      <w:bookmarkStart w:id="1142" w:name="_Toc74859151"/>
      <w:bookmarkStart w:id="1143" w:name="_Toc138152013"/>
      <w:r w:rsidRPr="00586B6B">
        <w:t>11.6.4</w:t>
      </w:r>
      <w:r w:rsidRPr="00586B6B">
        <w:tab/>
        <w:t>Operations</w:t>
      </w:r>
      <w:bookmarkEnd w:id="1139"/>
      <w:bookmarkEnd w:id="1140"/>
      <w:bookmarkEnd w:id="1141"/>
      <w:bookmarkEnd w:id="1142"/>
      <w:bookmarkEnd w:id="1143"/>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5813DF">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144" w:name="_Toc68899675"/>
      <w:bookmarkStart w:id="1145" w:name="_Toc71214426"/>
      <w:bookmarkStart w:id="1146" w:name="_Toc71722100"/>
      <w:bookmarkStart w:id="1147" w:name="_Toc74859152"/>
      <w:bookmarkStart w:id="1148" w:name="_Toc138152014"/>
      <w:r w:rsidRPr="00586B6B">
        <w:t>12</w:t>
      </w:r>
      <w:r w:rsidRPr="00586B6B">
        <w:tab/>
        <w:t>UE Media Session Handling (M6) APIs for uplink and downlink</w:t>
      </w:r>
      <w:bookmarkEnd w:id="1144"/>
      <w:bookmarkEnd w:id="1145"/>
      <w:bookmarkEnd w:id="1146"/>
      <w:bookmarkEnd w:id="1147"/>
      <w:bookmarkEnd w:id="1148"/>
    </w:p>
    <w:p w14:paraId="6F8F90D2" w14:textId="1A7D9F45" w:rsidR="0073586F" w:rsidRPr="00586B6B" w:rsidRDefault="0073586F" w:rsidP="0073586F">
      <w:pPr>
        <w:pStyle w:val="Heading2"/>
      </w:pPr>
      <w:bookmarkStart w:id="1149" w:name="_Toc68899676"/>
      <w:bookmarkStart w:id="1150" w:name="_Toc71214427"/>
      <w:bookmarkStart w:id="1151" w:name="_Toc71722101"/>
      <w:bookmarkStart w:id="1152" w:name="_Toc74859153"/>
      <w:bookmarkStart w:id="1153" w:name="_Toc138152015"/>
      <w:r w:rsidRPr="00586B6B">
        <w:t>12.1</w:t>
      </w:r>
      <w:r w:rsidR="00A26091" w:rsidRPr="00586B6B">
        <w:tab/>
      </w:r>
      <w:r w:rsidRPr="00586B6B">
        <w:t>General</w:t>
      </w:r>
      <w:bookmarkEnd w:id="1149"/>
      <w:bookmarkEnd w:id="1150"/>
      <w:bookmarkEnd w:id="1151"/>
      <w:bookmarkEnd w:id="1152"/>
      <w:bookmarkEnd w:id="1153"/>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154" w:name="_Toc68899677"/>
      <w:bookmarkStart w:id="1155" w:name="_Toc71214428"/>
      <w:bookmarkStart w:id="1156" w:name="_Toc71722102"/>
      <w:bookmarkStart w:id="1157" w:name="_Toc74859154"/>
      <w:bookmarkStart w:id="1158" w:name="_Toc138152016"/>
      <w:r w:rsidRPr="00586B6B">
        <w:t>12.2</w:t>
      </w:r>
      <w:r w:rsidR="00A26091" w:rsidRPr="00586B6B">
        <w:tab/>
      </w:r>
      <w:r w:rsidRPr="00586B6B">
        <w:t xml:space="preserve">Media Session Handling for </w:t>
      </w:r>
      <w:r w:rsidR="007B1DA2">
        <w:t xml:space="preserve">Downlink media streaming </w:t>
      </w:r>
      <w:r w:rsidRPr="00586B6B">
        <w:t>– APIs and Functions</w:t>
      </w:r>
      <w:bookmarkEnd w:id="1154"/>
      <w:bookmarkEnd w:id="1155"/>
      <w:bookmarkEnd w:id="1156"/>
      <w:bookmarkEnd w:id="1157"/>
      <w:bookmarkEnd w:id="1158"/>
    </w:p>
    <w:p w14:paraId="5FB58A0C" w14:textId="05E9C371" w:rsidR="0073586F" w:rsidRPr="00586B6B" w:rsidRDefault="0073586F" w:rsidP="0073586F">
      <w:pPr>
        <w:pStyle w:val="Heading3"/>
      </w:pPr>
      <w:bookmarkStart w:id="1159" w:name="_Toc68899678"/>
      <w:bookmarkStart w:id="1160" w:name="_Toc71214429"/>
      <w:bookmarkStart w:id="1161" w:name="_Toc71722103"/>
      <w:bookmarkStart w:id="1162" w:name="_Toc74859155"/>
      <w:bookmarkStart w:id="1163" w:name="_Toc138152017"/>
      <w:r w:rsidRPr="00586B6B">
        <w:t>12.2.1</w:t>
      </w:r>
      <w:r w:rsidR="00A26091" w:rsidRPr="00586B6B">
        <w:tab/>
      </w:r>
      <w:r w:rsidRPr="00586B6B">
        <w:t>Overview</w:t>
      </w:r>
      <w:bookmarkEnd w:id="1159"/>
      <w:bookmarkEnd w:id="1160"/>
      <w:bookmarkEnd w:id="1161"/>
      <w:bookmarkEnd w:id="1162"/>
      <w:bookmarkEnd w:id="1163"/>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55pt;height:310.55pt" o:ole="">
            <v:imagedata r:id="rId26" o:title="" cropleft="789f"/>
          </v:shape>
          <o:OLEObject Type="Embed" ProgID="Visio.Drawing.15" ShapeID="_x0000_i1027" DrawAspect="Content" ObjectID="_1748764638"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64" w:name="_Toc68899679"/>
      <w:bookmarkStart w:id="1165" w:name="_Toc71214430"/>
      <w:bookmarkStart w:id="1166" w:name="_Toc71722104"/>
      <w:bookmarkStart w:id="1167" w:name="_Toc74859156"/>
      <w:bookmarkStart w:id="1168" w:name="_Toc138152018"/>
      <w:r w:rsidRPr="00586B6B">
        <w:t>12.2.2</w:t>
      </w:r>
      <w:r w:rsidR="00B92256" w:rsidRPr="00586B6B">
        <w:tab/>
      </w:r>
      <w:r w:rsidRPr="00586B6B">
        <w:t>Media Session Handler model</w:t>
      </w:r>
      <w:bookmarkEnd w:id="1164"/>
      <w:bookmarkEnd w:id="1165"/>
      <w:bookmarkEnd w:id="1166"/>
      <w:bookmarkEnd w:id="1167"/>
      <w:bookmarkEnd w:id="1168"/>
    </w:p>
    <w:p w14:paraId="2F24FF2A" w14:textId="491DF9BA" w:rsidR="0073586F" w:rsidRPr="00586B6B" w:rsidRDefault="0073586F" w:rsidP="0073586F">
      <w:pPr>
        <w:pStyle w:val="Heading4"/>
      </w:pPr>
      <w:bookmarkStart w:id="1169" w:name="_Toc68899680"/>
      <w:bookmarkStart w:id="1170" w:name="_Toc71214431"/>
      <w:bookmarkStart w:id="1171" w:name="_Toc71722105"/>
      <w:bookmarkStart w:id="1172" w:name="_Toc74859157"/>
      <w:bookmarkStart w:id="1173" w:name="_Toc138152019"/>
      <w:r w:rsidRPr="00586B6B">
        <w:t>12.2.2.1</w:t>
      </w:r>
      <w:r w:rsidR="00B92256" w:rsidRPr="00586B6B">
        <w:tab/>
      </w:r>
      <w:r w:rsidRPr="00586B6B">
        <w:t xml:space="preserve">State </w:t>
      </w:r>
      <w:r w:rsidR="00B92256" w:rsidRPr="00586B6B">
        <w:t>m</w:t>
      </w:r>
      <w:r w:rsidRPr="00586B6B">
        <w:t>odel</w:t>
      </w:r>
      <w:bookmarkEnd w:id="1169"/>
      <w:bookmarkEnd w:id="1170"/>
      <w:bookmarkEnd w:id="1171"/>
      <w:bookmarkEnd w:id="1172"/>
      <w:bookmarkEnd w:id="1173"/>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74" w:name="_Toc68899681"/>
      <w:bookmarkStart w:id="1175" w:name="_Toc71214432"/>
      <w:bookmarkStart w:id="1176" w:name="_Toc71722106"/>
      <w:bookmarkStart w:id="1177" w:name="_Toc74859158"/>
      <w:bookmarkStart w:id="1178" w:name="_Toc138152020"/>
      <w:r w:rsidRPr="00586B6B">
        <w:t>12.2.2.2</w:t>
      </w:r>
      <w:r w:rsidR="00B92256" w:rsidRPr="00586B6B">
        <w:tab/>
      </w:r>
      <w:r w:rsidRPr="00586B6B">
        <w:t>Media Session Handler internal properties</w:t>
      </w:r>
      <w:bookmarkEnd w:id="1174"/>
      <w:bookmarkEnd w:id="1175"/>
      <w:bookmarkEnd w:id="1176"/>
      <w:bookmarkEnd w:id="1177"/>
      <w:bookmarkEnd w:id="1178"/>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EC561D">
      <w:pPr>
        <w:pStyle w:val="TAN"/>
        <w:keepNext w:val="0"/>
      </w:pPr>
    </w:p>
    <w:p w14:paraId="7D83BB53" w14:textId="4B48A480" w:rsidR="0073586F" w:rsidRPr="00586B6B" w:rsidRDefault="0073586F" w:rsidP="0073586F">
      <w:pPr>
        <w:pStyle w:val="Heading4"/>
      </w:pPr>
      <w:bookmarkStart w:id="1179" w:name="_Toc68899682"/>
      <w:bookmarkStart w:id="1180" w:name="_Toc71214433"/>
      <w:bookmarkStart w:id="1181" w:name="_Toc71722107"/>
      <w:bookmarkStart w:id="1182" w:name="_Toc74859159"/>
      <w:bookmarkStart w:id="1183" w:name="_Toc138152021"/>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79"/>
      <w:bookmarkEnd w:id="1180"/>
      <w:bookmarkEnd w:id="1181"/>
      <w:bookmarkEnd w:id="1182"/>
      <w:bookmarkEnd w:id="1183"/>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84" w:name="_Toc68899683"/>
      <w:bookmarkStart w:id="1185" w:name="_Toc71214434"/>
      <w:bookmarkStart w:id="1186" w:name="_Toc71722108"/>
      <w:bookmarkStart w:id="1187" w:name="_Toc74859160"/>
      <w:bookmarkStart w:id="1188" w:name="_Toc138152022"/>
      <w:r w:rsidRPr="00586B6B">
        <w:t>12.2.2.4</w:t>
      </w:r>
      <w:r w:rsidRPr="00586B6B">
        <w:tab/>
        <w:t>Starting and Stopping a Media Session Handler</w:t>
      </w:r>
      <w:bookmarkEnd w:id="1184"/>
      <w:bookmarkEnd w:id="1185"/>
      <w:bookmarkEnd w:id="1186"/>
      <w:bookmarkEnd w:id="1187"/>
      <w:bookmarkEnd w:id="1188"/>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89" w:name="_Toc68899684"/>
      <w:bookmarkStart w:id="1190" w:name="_Toc71214435"/>
      <w:bookmarkStart w:id="1191" w:name="_Toc71722109"/>
      <w:bookmarkStart w:id="1192" w:name="_Toc74859161"/>
      <w:bookmarkStart w:id="1193" w:name="_Toc138152023"/>
      <w:r w:rsidRPr="00586B6B">
        <w:t>12.2.3</w:t>
      </w:r>
      <w:r w:rsidRPr="00586B6B">
        <w:tab/>
        <w:t>General</w:t>
      </w:r>
      <w:bookmarkEnd w:id="1189"/>
      <w:bookmarkEnd w:id="1190"/>
      <w:bookmarkEnd w:id="1191"/>
      <w:bookmarkEnd w:id="1192"/>
      <w:bookmarkEnd w:id="1193"/>
    </w:p>
    <w:p w14:paraId="5A336FC8" w14:textId="77777777" w:rsidR="00022C21" w:rsidRPr="00586B6B" w:rsidRDefault="00022C21" w:rsidP="00022C21">
      <w:pPr>
        <w:keepNext/>
      </w:pPr>
      <w:r w:rsidRPr="00586B6B">
        <w:t xml:space="preserve">Table 12.2.3-1 provides a list status information that can be obtained from the Media Session Handler through </w:t>
      </w:r>
      <w:r>
        <w:t xml:space="preserve">reference point </w:t>
      </w:r>
      <w:r w:rsidRPr="00586B6B">
        <w:t>M6d.</w:t>
      </w:r>
    </w:p>
    <w:p w14:paraId="0473C572" w14:textId="395C49AE" w:rsidR="0073586F" w:rsidRPr="00586B6B" w:rsidRDefault="0073586F" w:rsidP="00B92256">
      <w:pPr>
        <w:pStyle w:val="TH"/>
      </w:pPr>
      <w:r w:rsidRPr="00586B6B">
        <w:t>Table 12.2.3-1</w:t>
      </w:r>
      <w:r w:rsidR="00C32F90" w:rsidRPr="00586B6B">
        <w:t>:</w:t>
      </w:r>
      <w:r w:rsidRPr="00586B6B">
        <w:t xml:space="preserve"> </w:t>
      </w:r>
      <w:r w:rsidR="00022C21">
        <w:t xml:space="preserve">General </w:t>
      </w:r>
      <w:bookmarkStart w:id="1194" w:name="_Hlk123799974"/>
      <w:r w:rsidRPr="00586B6B">
        <w:t>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EC561D" w:rsidRDefault="003F5C11" w:rsidP="00EC561D">
      <w:pPr>
        <w:pStyle w:val="TAN"/>
        <w:keepNext w:val="0"/>
      </w:pPr>
    </w:p>
    <w:bookmarkEnd w:id="1194"/>
    <w:p w14:paraId="6518B22D" w14:textId="47E3CAAB" w:rsidR="00022C21" w:rsidRPr="00586B6B" w:rsidRDefault="00022C21" w:rsidP="00022C21">
      <w:pPr>
        <w:pStyle w:val="Normalaftertable"/>
        <w:keepNext/>
        <w:spacing w:before="240"/>
      </w:pPr>
      <w:r w:rsidRPr="00586B6B">
        <w:t xml:space="preserve">Table 12.2.3-2 provides a list of general notification events exposed </w:t>
      </w:r>
      <w:r>
        <w:t>at reference point</w:t>
      </w:r>
      <w:r w:rsidRPr="00586B6B">
        <w:t xml:space="preserve"> M6d.</w:t>
      </w:r>
    </w:p>
    <w:p w14:paraId="7F784960" w14:textId="77777777" w:rsidR="00022C21" w:rsidRPr="00586B6B" w:rsidRDefault="00022C21" w:rsidP="00022C21">
      <w:pPr>
        <w:pStyle w:val="TH"/>
      </w:pPr>
      <w:r w:rsidRPr="00586B6B">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022C21" w:rsidRPr="00586B6B" w14:paraId="4B013F17" w14:textId="77777777" w:rsidTr="006539B8">
        <w:tc>
          <w:tcPr>
            <w:tcW w:w="3330" w:type="dxa"/>
            <w:shd w:val="clear" w:color="auto" w:fill="BFBFBF" w:themeFill="background1" w:themeFillShade="BF"/>
          </w:tcPr>
          <w:p w14:paraId="44A3F0B2" w14:textId="77777777" w:rsidR="00022C21" w:rsidRPr="00586B6B" w:rsidRDefault="00022C21" w:rsidP="006539B8">
            <w:pPr>
              <w:pStyle w:val="TAH"/>
            </w:pPr>
            <w:r w:rsidRPr="00586B6B">
              <w:t>Event</w:t>
            </w:r>
          </w:p>
        </w:tc>
        <w:tc>
          <w:tcPr>
            <w:tcW w:w="3588" w:type="dxa"/>
            <w:shd w:val="clear" w:color="auto" w:fill="BFBFBF" w:themeFill="background1" w:themeFillShade="BF"/>
          </w:tcPr>
          <w:p w14:paraId="6055AA37" w14:textId="77777777" w:rsidR="00022C21" w:rsidRPr="00586B6B" w:rsidRDefault="00022C21" w:rsidP="006539B8">
            <w:pPr>
              <w:pStyle w:val="TAH"/>
            </w:pPr>
            <w:r w:rsidRPr="00586B6B">
              <w:t>Definition</w:t>
            </w:r>
          </w:p>
        </w:tc>
        <w:tc>
          <w:tcPr>
            <w:tcW w:w="2723" w:type="dxa"/>
            <w:shd w:val="clear" w:color="auto" w:fill="BFBFBF" w:themeFill="background1" w:themeFillShade="BF"/>
          </w:tcPr>
          <w:p w14:paraId="516FD9BE" w14:textId="77777777" w:rsidR="00022C21" w:rsidRPr="00586B6B" w:rsidRDefault="00022C21" w:rsidP="006539B8">
            <w:pPr>
              <w:pStyle w:val="TAH"/>
            </w:pPr>
            <w:r w:rsidRPr="00586B6B">
              <w:t>Payload</w:t>
            </w:r>
          </w:p>
        </w:tc>
      </w:tr>
      <w:tr w:rsidR="00022C21" w:rsidRPr="00586B6B" w14:paraId="7C349182" w14:textId="77777777" w:rsidTr="006539B8">
        <w:tc>
          <w:tcPr>
            <w:tcW w:w="3330" w:type="dxa"/>
          </w:tcPr>
          <w:p w14:paraId="09DE32DF" w14:textId="77777777" w:rsidR="00022C21" w:rsidRPr="00D41AA2" w:rsidRDefault="00022C21" w:rsidP="006539B8">
            <w:pPr>
              <w:pStyle w:val="TAL"/>
              <w:rPr>
                <w:rStyle w:val="Code"/>
              </w:rPr>
            </w:pPr>
            <w:r w:rsidRPr="00D41AA2">
              <w:rPr>
                <w:rStyle w:val="Code"/>
              </w:rPr>
              <w:t>SESSION_HANDLING_ACTIVATED</w:t>
            </w:r>
          </w:p>
        </w:tc>
        <w:tc>
          <w:tcPr>
            <w:tcW w:w="3588" w:type="dxa"/>
          </w:tcPr>
          <w:p w14:paraId="2C523C80" w14:textId="08E2EBB3" w:rsidR="00022C21" w:rsidRPr="00586B6B" w:rsidRDefault="00022C21" w:rsidP="006539B8">
            <w:pPr>
              <w:pStyle w:val="TAL"/>
            </w:pPr>
            <w:r w:rsidRPr="00586B6B">
              <w:t xml:space="preserve">Triggered when media session handling was activated for a specific </w:t>
            </w:r>
            <w:r>
              <w:t>Media Entry Point</w:t>
            </w:r>
            <w:r w:rsidRPr="00586B6B">
              <w:t>.</w:t>
            </w:r>
          </w:p>
        </w:tc>
        <w:tc>
          <w:tcPr>
            <w:tcW w:w="2723" w:type="dxa"/>
          </w:tcPr>
          <w:p w14:paraId="69E7C9C6" w14:textId="77777777" w:rsidR="00022C21" w:rsidRPr="00586B6B" w:rsidRDefault="00022C21" w:rsidP="006539B8">
            <w:pPr>
              <w:pStyle w:val="TAL"/>
            </w:pPr>
            <w:r>
              <w:t>Media Entry Point URL.</w:t>
            </w:r>
          </w:p>
        </w:tc>
      </w:tr>
      <w:tr w:rsidR="00022C21" w:rsidRPr="00586B6B" w14:paraId="32BA93BE" w14:textId="77777777" w:rsidTr="006539B8">
        <w:tc>
          <w:tcPr>
            <w:tcW w:w="3330" w:type="dxa"/>
          </w:tcPr>
          <w:p w14:paraId="07BF2D9A" w14:textId="77777777" w:rsidR="00022C21" w:rsidRPr="00D41AA2" w:rsidRDefault="00022C21" w:rsidP="006539B8">
            <w:pPr>
              <w:pStyle w:val="TAL"/>
              <w:rPr>
                <w:rStyle w:val="Code"/>
              </w:rPr>
            </w:pPr>
            <w:r w:rsidRPr="00D41AA2">
              <w:rPr>
                <w:rStyle w:val="Code"/>
              </w:rPr>
              <w:t>SESSION_HANDLING_STOPPED</w:t>
            </w:r>
          </w:p>
        </w:tc>
        <w:tc>
          <w:tcPr>
            <w:tcW w:w="3588" w:type="dxa"/>
          </w:tcPr>
          <w:p w14:paraId="4C452CB5" w14:textId="2CA4BC10" w:rsidR="00022C21" w:rsidRPr="00586B6B" w:rsidRDefault="00022C21" w:rsidP="006539B8">
            <w:pPr>
              <w:pStyle w:val="TAL"/>
            </w:pPr>
            <w:r w:rsidRPr="00586B6B">
              <w:t xml:space="preserve">Triggered when media session handling stopped for a specific </w:t>
            </w:r>
            <w:r>
              <w:t>Media Entry Point</w:t>
            </w:r>
            <w:r w:rsidRPr="00586B6B">
              <w:t>.</w:t>
            </w:r>
          </w:p>
        </w:tc>
        <w:tc>
          <w:tcPr>
            <w:tcW w:w="2723" w:type="dxa"/>
          </w:tcPr>
          <w:p w14:paraId="14D10BB3" w14:textId="77777777" w:rsidR="00022C21" w:rsidRPr="00586B6B" w:rsidRDefault="00022C21" w:rsidP="006539B8">
            <w:pPr>
              <w:pStyle w:val="TAL"/>
            </w:pPr>
            <w:r>
              <w:t>Media Entry Point URL.</w:t>
            </w:r>
          </w:p>
        </w:tc>
      </w:tr>
    </w:tbl>
    <w:p w14:paraId="3AC29EF7" w14:textId="77777777" w:rsidR="00022C21" w:rsidRPr="00586B6B" w:rsidRDefault="00022C21" w:rsidP="00022C21">
      <w:pPr>
        <w:pStyle w:val="TAN"/>
        <w:keepNext w:val="0"/>
      </w:pPr>
    </w:p>
    <w:p w14:paraId="57593362" w14:textId="21BA8806" w:rsidR="00022C21" w:rsidRPr="00586B6B" w:rsidRDefault="00022C21" w:rsidP="00022C21">
      <w:pPr>
        <w:pStyle w:val="Normalaftertable"/>
        <w:keepNext/>
        <w:spacing w:before="240"/>
      </w:pPr>
      <w:r w:rsidRPr="00586B6B">
        <w:t xml:space="preserve">Table 12.2.3-3 provides a list of general error events </w:t>
      </w:r>
      <w:r>
        <w:t>exposed at</w:t>
      </w:r>
      <w:r w:rsidRPr="00482345">
        <w:t xml:space="preserve"> </w:t>
      </w:r>
      <w:r>
        <w:t>reference point</w:t>
      </w:r>
      <w:r w:rsidRPr="00586B6B">
        <w:t xml:space="preserve">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BA2CD8">
      <w:pPr>
        <w:pStyle w:val="TAN"/>
        <w:keepNext w:val="0"/>
      </w:pPr>
    </w:p>
    <w:p w14:paraId="6D7235B5" w14:textId="62E3F267" w:rsidR="0073586F" w:rsidRPr="00586B6B" w:rsidRDefault="0073586F" w:rsidP="0073586F">
      <w:pPr>
        <w:pStyle w:val="Heading3"/>
      </w:pPr>
      <w:bookmarkStart w:id="1195" w:name="_Toc68899685"/>
      <w:bookmarkStart w:id="1196" w:name="_Toc71214436"/>
      <w:bookmarkStart w:id="1197" w:name="_Toc71722110"/>
      <w:bookmarkStart w:id="1198" w:name="_Toc74859162"/>
      <w:bookmarkStart w:id="1199" w:name="_Toc138152024"/>
      <w:r w:rsidRPr="00586B6B">
        <w:t>12.2.4</w:t>
      </w:r>
      <w:r w:rsidRPr="00586B6B">
        <w:tab/>
        <w:t>Dynamic Policy Information</w:t>
      </w:r>
      <w:bookmarkEnd w:id="1195"/>
      <w:bookmarkEnd w:id="1196"/>
      <w:bookmarkEnd w:id="1197"/>
      <w:bookmarkEnd w:id="1198"/>
      <w:bookmarkEnd w:id="1199"/>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200" w:name="_Toc68899686"/>
      <w:bookmarkStart w:id="1201" w:name="_Toc71214437"/>
      <w:bookmarkStart w:id="1202" w:name="_Toc71722111"/>
      <w:bookmarkStart w:id="1203" w:name="_Toc74859163"/>
      <w:bookmarkStart w:id="1204" w:name="_Toc138152025"/>
      <w:r w:rsidRPr="00586B6B">
        <w:t>12.2.5</w:t>
      </w:r>
      <w:r w:rsidRPr="00586B6B">
        <w:tab/>
        <w:t>Network Assistance Information</w:t>
      </w:r>
      <w:bookmarkEnd w:id="1200"/>
      <w:bookmarkEnd w:id="1201"/>
      <w:bookmarkEnd w:id="1202"/>
      <w:bookmarkEnd w:id="1203"/>
      <w:bookmarkEnd w:id="1204"/>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205" w:name="_Toc68899687"/>
      <w:bookmarkStart w:id="1206" w:name="_Toc71214438"/>
      <w:bookmarkStart w:id="1207" w:name="_Toc71722112"/>
      <w:bookmarkStart w:id="1208" w:name="_Toc74859164"/>
      <w:bookmarkStart w:id="1209" w:name="_Toc138152026"/>
      <w:r w:rsidRPr="00586B6B">
        <w:t>12.2.6</w:t>
      </w:r>
      <w:r w:rsidRPr="00586B6B">
        <w:tab/>
        <w:t>Consumption Reporting Information</w:t>
      </w:r>
      <w:bookmarkEnd w:id="1205"/>
      <w:bookmarkEnd w:id="1206"/>
      <w:bookmarkEnd w:id="1207"/>
      <w:bookmarkEnd w:id="1208"/>
      <w:bookmarkEnd w:id="1209"/>
    </w:p>
    <w:p w14:paraId="3EDC8B17" w14:textId="77777777" w:rsidR="00744CA3" w:rsidRPr="00586B6B" w:rsidRDefault="00744CA3" w:rsidP="00744CA3">
      <w:pPr>
        <w:keepNext/>
      </w:pPr>
      <w:r w:rsidRPr="00586B6B">
        <w:t>Table 12.2.6-1 provides a list status information that can be obtained from the M</w:t>
      </w:r>
      <w:r>
        <w:t xml:space="preserve">edia </w:t>
      </w:r>
      <w:r w:rsidRPr="00586B6B">
        <w:t>S</w:t>
      </w:r>
      <w:r>
        <w:t xml:space="preserve">ession </w:t>
      </w:r>
      <w:r w:rsidRPr="00586B6B">
        <w:t>H</w:t>
      </w:r>
      <w:r>
        <w:t>andler</w:t>
      </w:r>
      <w:r w:rsidRPr="00586B6B">
        <w:t xml:space="preserve"> through </w:t>
      </w:r>
      <w:r>
        <w:t xml:space="preserve">reference point </w:t>
      </w:r>
      <w:r w:rsidRPr="00586B6B">
        <w:t>M6d.</w:t>
      </w:r>
    </w:p>
    <w:p w14:paraId="2DD0C9EC" w14:textId="0C01221A" w:rsidR="00744CA3" w:rsidRPr="00586B6B" w:rsidRDefault="00744CA3" w:rsidP="00744CA3">
      <w:pPr>
        <w:pStyle w:val="TH"/>
      </w:pPr>
      <w:r w:rsidRPr="00586B6B">
        <w:t>Table 12.2.6-1: Status Information relat</w:t>
      </w:r>
      <w:r>
        <w:t>ing</w:t>
      </w:r>
      <w:r w:rsidRPr="00586B6B">
        <w:t xml:space="preserve"> to Consumption Reporting</w:t>
      </w:r>
    </w:p>
    <w:tbl>
      <w:tblPr>
        <w:tblStyle w:val="TableGrid"/>
        <w:tblW w:w="0" w:type="auto"/>
        <w:tblLook w:val="04A0" w:firstRow="1" w:lastRow="0" w:firstColumn="1" w:lastColumn="0" w:noHBand="0" w:noVBand="1"/>
      </w:tblPr>
      <w:tblGrid>
        <w:gridCol w:w="2495"/>
        <w:gridCol w:w="1178"/>
        <w:gridCol w:w="1438"/>
        <w:gridCol w:w="4518"/>
      </w:tblGrid>
      <w:tr w:rsidR="00744CA3" w:rsidRPr="00586B6B" w14:paraId="1C125909" w14:textId="77777777" w:rsidTr="006539B8">
        <w:tc>
          <w:tcPr>
            <w:tcW w:w="2496" w:type="dxa"/>
            <w:shd w:val="clear" w:color="auto" w:fill="BFBFBF" w:themeFill="background1" w:themeFillShade="BF"/>
          </w:tcPr>
          <w:p w14:paraId="3DDF3109" w14:textId="77777777" w:rsidR="00744CA3" w:rsidRPr="00586B6B" w:rsidRDefault="00744CA3" w:rsidP="006539B8">
            <w:pPr>
              <w:pStyle w:val="TAH"/>
            </w:pPr>
            <w:r w:rsidRPr="00586B6B">
              <w:t>Status</w:t>
            </w:r>
          </w:p>
        </w:tc>
        <w:tc>
          <w:tcPr>
            <w:tcW w:w="1178" w:type="dxa"/>
            <w:shd w:val="clear" w:color="auto" w:fill="BFBFBF" w:themeFill="background1" w:themeFillShade="BF"/>
          </w:tcPr>
          <w:p w14:paraId="3668F8FE" w14:textId="77777777" w:rsidR="00744CA3" w:rsidRPr="00586B6B" w:rsidRDefault="00744CA3" w:rsidP="006539B8">
            <w:pPr>
              <w:pStyle w:val="TAH"/>
            </w:pPr>
            <w:r w:rsidRPr="00586B6B">
              <w:t>Type</w:t>
            </w:r>
          </w:p>
        </w:tc>
        <w:tc>
          <w:tcPr>
            <w:tcW w:w="1438" w:type="dxa"/>
            <w:shd w:val="clear" w:color="auto" w:fill="BFBFBF" w:themeFill="background1" w:themeFillShade="BF"/>
          </w:tcPr>
          <w:p w14:paraId="7424F020" w14:textId="77777777" w:rsidR="00744CA3" w:rsidRPr="00586B6B" w:rsidRDefault="00744CA3" w:rsidP="006539B8">
            <w:pPr>
              <w:pStyle w:val="TAH"/>
            </w:pPr>
            <w:r w:rsidRPr="00586B6B">
              <w:t>Parameter</w:t>
            </w:r>
          </w:p>
        </w:tc>
        <w:tc>
          <w:tcPr>
            <w:tcW w:w="4519" w:type="dxa"/>
            <w:shd w:val="clear" w:color="auto" w:fill="BFBFBF" w:themeFill="background1" w:themeFillShade="BF"/>
          </w:tcPr>
          <w:p w14:paraId="481D033F" w14:textId="77777777" w:rsidR="00744CA3" w:rsidRPr="00586B6B" w:rsidRDefault="00744CA3" w:rsidP="006539B8">
            <w:pPr>
              <w:pStyle w:val="TAH"/>
            </w:pPr>
            <w:r w:rsidRPr="00586B6B">
              <w:t>Definition</w:t>
            </w:r>
          </w:p>
        </w:tc>
      </w:tr>
      <w:tr w:rsidR="00744CA3" w:rsidRPr="00586B6B" w14:paraId="323AB50E" w14:textId="77777777" w:rsidTr="006539B8">
        <w:tc>
          <w:tcPr>
            <w:tcW w:w="2496" w:type="dxa"/>
          </w:tcPr>
          <w:p w14:paraId="06EE7D3F" w14:textId="77777777" w:rsidR="00744CA3" w:rsidRPr="00D41AA2" w:rsidRDefault="00744CA3" w:rsidP="006539B8">
            <w:pPr>
              <w:pStyle w:val="TAL"/>
              <w:keepNext w:val="0"/>
              <w:rPr>
                <w:rStyle w:val="Code"/>
              </w:rPr>
            </w:pPr>
            <w:r w:rsidRPr="00D41AA2">
              <w:rPr>
                <w:rStyle w:val="Code"/>
              </w:rPr>
              <w:t>consumptionReport</w:t>
            </w:r>
          </w:p>
        </w:tc>
        <w:tc>
          <w:tcPr>
            <w:tcW w:w="1178" w:type="dxa"/>
          </w:tcPr>
          <w:p w14:paraId="06479E9A" w14:textId="77777777" w:rsidR="00744CA3" w:rsidRPr="00586B6B" w:rsidRDefault="00744CA3" w:rsidP="006539B8">
            <w:pPr>
              <w:pStyle w:val="TAL"/>
              <w:rPr>
                <w:rStyle w:val="Datatypechar"/>
              </w:rPr>
            </w:pPr>
            <w:bookmarkStart w:id="1210" w:name="_MCCTEMPBM_CRPT71130554___7"/>
            <w:r w:rsidRPr="00586B6B">
              <w:rPr>
                <w:rStyle w:val="Datatypechar"/>
              </w:rPr>
              <w:t>Object</w:t>
            </w:r>
            <w:bookmarkEnd w:id="1210"/>
          </w:p>
        </w:tc>
        <w:tc>
          <w:tcPr>
            <w:tcW w:w="1438" w:type="dxa"/>
          </w:tcPr>
          <w:p w14:paraId="049C1CB7" w14:textId="77777777" w:rsidR="00744CA3" w:rsidRPr="00586B6B" w:rsidRDefault="00744CA3" w:rsidP="006539B8">
            <w:pPr>
              <w:pStyle w:val="TAL"/>
              <w:keepNext w:val="0"/>
            </w:pPr>
          </w:p>
        </w:tc>
        <w:tc>
          <w:tcPr>
            <w:tcW w:w="4519" w:type="dxa"/>
          </w:tcPr>
          <w:p w14:paraId="740656BE" w14:textId="228603B5" w:rsidR="00744CA3" w:rsidRPr="00586B6B" w:rsidRDefault="00744CA3" w:rsidP="006539B8">
            <w:pPr>
              <w:pStyle w:val="TAL"/>
              <w:keepNext w:val="0"/>
            </w:pPr>
            <w:r w:rsidRPr="00586B6B">
              <w:t xml:space="preserve">The </w:t>
            </w:r>
            <w:r>
              <w:t>most recently</w:t>
            </w:r>
            <w:r w:rsidRPr="00586B6B">
              <w:t xml:space="preserve"> sent consumption report.</w:t>
            </w:r>
          </w:p>
        </w:tc>
      </w:tr>
    </w:tbl>
    <w:p w14:paraId="1140A1A5" w14:textId="77777777" w:rsidR="00744CA3" w:rsidRPr="00586B6B" w:rsidRDefault="00744CA3" w:rsidP="00744CA3">
      <w:pPr>
        <w:pStyle w:val="TAN"/>
        <w:keepNext w:val="0"/>
      </w:pPr>
    </w:p>
    <w:p w14:paraId="7785FC52" w14:textId="0A48FC71" w:rsidR="00744CA3" w:rsidRPr="00586B6B" w:rsidRDefault="00744CA3" w:rsidP="00744CA3">
      <w:pPr>
        <w:pStyle w:val="Normalaftertable"/>
        <w:keepNext/>
        <w:spacing w:before="240"/>
      </w:pPr>
      <w:r w:rsidRPr="00586B6B">
        <w:t xml:space="preserve">Table 12.2.6-2 provides a list of general notification events exposed </w:t>
      </w:r>
      <w:r>
        <w:t>by the Media Session Handler at reference point</w:t>
      </w:r>
      <w:r w:rsidRPr="00586B6B">
        <w:t xml:space="preserve"> M6d.</w:t>
      </w:r>
    </w:p>
    <w:p w14:paraId="6A2DDDA2" w14:textId="53DD87A1" w:rsidR="00744CA3" w:rsidRPr="00586B6B" w:rsidRDefault="00744CA3" w:rsidP="00744CA3">
      <w:pPr>
        <w:pStyle w:val="TH"/>
      </w:pPr>
      <w:r w:rsidRPr="00586B6B">
        <w:t>Table 12.2.6-2: Notification Events relat</w:t>
      </w:r>
      <w:r>
        <w:t>ing</w:t>
      </w:r>
      <w:r w:rsidRPr="00586B6B">
        <w:t xml:space="preserve"> to Consumption Reporting</w:t>
      </w:r>
    </w:p>
    <w:tbl>
      <w:tblPr>
        <w:tblStyle w:val="TableGrid"/>
        <w:tblW w:w="5000" w:type="pct"/>
        <w:tblLook w:val="04A0" w:firstRow="1" w:lastRow="0" w:firstColumn="1" w:lastColumn="0" w:noHBand="0" w:noVBand="1"/>
      </w:tblPr>
      <w:tblGrid>
        <w:gridCol w:w="3936"/>
        <w:gridCol w:w="4139"/>
        <w:gridCol w:w="1554"/>
      </w:tblGrid>
      <w:tr w:rsidR="00744CA3" w:rsidRPr="00586B6B" w14:paraId="76FB54E7" w14:textId="77777777" w:rsidTr="006539B8">
        <w:tc>
          <w:tcPr>
            <w:tcW w:w="2044" w:type="pct"/>
            <w:shd w:val="clear" w:color="auto" w:fill="BFBFBF" w:themeFill="background1" w:themeFillShade="BF"/>
          </w:tcPr>
          <w:p w14:paraId="7C9C75D3" w14:textId="77777777" w:rsidR="00744CA3" w:rsidRPr="00586B6B" w:rsidRDefault="00744CA3" w:rsidP="006539B8">
            <w:pPr>
              <w:pStyle w:val="TAH"/>
            </w:pPr>
            <w:r w:rsidRPr="00586B6B">
              <w:t>Status</w:t>
            </w:r>
          </w:p>
        </w:tc>
        <w:tc>
          <w:tcPr>
            <w:tcW w:w="2149" w:type="pct"/>
            <w:shd w:val="clear" w:color="auto" w:fill="BFBFBF" w:themeFill="background1" w:themeFillShade="BF"/>
          </w:tcPr>
          <w:p w14:paraId="19612806" w14:textId="77777777" w:rsidR="00744CA3" w:rsidRPr="00586B6B" w:rsidRDefault="00744CA3" w:rsidP="006539B8">
            <w:pPr>
              <w:pStyle w:val="TAH"/>
            </w:pPr>
            <w:r w:rsidRPr="00586B6B">
              <w:t>Definition</w:t>
            </w:r>
          </w:p>
        </w:tc>
        <w:tc>
          <w:tcPr>
            <w:tcW w:w="807" w:type="pct"/>
            <w:shd w:val="clear" w:color="auto" w:fill="BFBFBF" w:themeFill="background1" w:themeFillShade="BF"/>
          </w:tcPr>
          <w:p w14:paraId="3F493822" w14:textId="77777777" w:rsidR="00744CA3" w:rsidRPr="00586B6B" w:rsidRDefault="00744CA3" w:rsidP="006539B8">
            <w:pPr>
              <w:pStyle w:val="TAH"/>
            </w:pPr>
            <w:r w:rsidRPr="00586B6B">
              <w:t>Payload</w:t>
            </w:r>
          </w:p>
        </w:tc>
      </w:tr>
      <w:tr w:rsidR="00744CA3" w:rsidRPr="00586B6B" w14:paraId="77144F5B" w14:textId="77777777" w:rsidTr="006539B8">
        <w:tc>
          <w:tcPr>
            <w:tcW w:w="2044" w:type="pct"/>
          </w:tcPr>
          <w:p w14:paraId="22F518FB" w14:textId="77777777" w:rsidR="00744CA3" w:rsidRPr="00D41AA2" w:rsidRDefault="00744CA3" w:rsidP="006539B8">
            <w:pPr>
              <w:pStyle w:val="TAL"/>
              <w:rPr>
                <w:rStyle w:val="Code"/>
              </w:rPr>
            </w:pPr>
            <w:r w:rsidRPr="00D41AA2">
              <w:rPr>
                <w:rStyle w:val="Code"/>
              </w:rPr>
              <w:t>CONSUMPTION_REPORTING_ACTIVATED</w:t>
            </w:r>
          </w:p>
        </w:tc>
        <w:tc>
          <w:tcPr>
            <w:tcW w:w="2149" w:type="pct"/>
          </w:tcPr>
          <w:p w14:paraId="2FCC20CA" w14:textId="74A90806" w:rsidR="00744CA3" w:rsidRPr="00586B6B" w:rsidRDefault="00744CA3" w:rsidP="006539B8">
            <w:pPr>
              <w:pStyle w:val="TAL"/>
            </w:pPr>
            <w:r>
              <w:t>C</w:t>
            </w:r>
            <w:r w:rsidRPr="00586B6B">
              <w:t>onsumption reporting has been activated.</w:t>
            </w:r>
          </w:p>
        </w:tc>
        <w:tc>
          <w:tcPr>
            <w:tcW w:w="807" w:type="pct"/>
          </w:tcPr>
          <w:p w14:paraId="4512A36C" w14:textId="77777777" w:rsidR="00744CA3" w:rsidRPr="00586B6B" w:rsidRDefault="00744CA3" w:rsidP="006539B8">
            <w:pPr>
              <w:pStyle w:val="TAL"/>
            </w:pPr>
            <w:r w:rsidRPr="00586B6B">
              <w:t>Not applicable.</w:t>
            </w:r>
          </w:p>
        </w:tc>
      </w:tr>
      <w:tr w:rsidR="00744CA3" w:rsidRPr="00586B6B" w14:paraId="763CB643" w14:textId="77777777" w:rsidTr="006539B8">
        <w:tc>
          <w:tcPr>
            <w:tcW w:w="2044" w:type="pct"/>
          </w:tcPr>
          <w:p w14:paraId="61355031" w14:textId="77777777" w:rsidR="00744CA3" w:rsidRPr="00D41AA2" w:rsidRDefault="00744CA3" w:rsidP="006539B8">
            <w:pPr>
              <w:pStyle w:val="TAL"/>
              <w:rPr>
                <w:rStyle w:val="Code"/>
              </w:rPr>
            </w:pPr>
            <w:r w:rsidRPr="00D41AA2">
              <w:rPr>
                <w:rStyle w:val="Code"/>
              </w:rPr>
              <w:t>CONSUMPTION_REPORTING_STOPPED</w:t>
            </w:r>
          </w:p>
        </w:tc>
        <w:tc>
          <w:tcPr>
            <w:tcW w:w="2149" w:type="pct"/>
          </w:tcPr>
          <w:p w14:paraId="555244A3" w14:textId="13A5B489" w:rsidR="00744CA3" w:rsidRPr="00586B6B" w:rsidRDefault="00744CA3" w:rsidP="006539B8">
            <w:pPr>
              <w:pStyle w:val="TAL"/>
            </w:pPr>
            <w:r>
              <w:t>C</w:t>
            </w:r>
            <w:r w:rsidRPr="00586B6B">
              <w:t>onsumption reporting has been stopped.</w:t>
            </w:r>
          </w:p>
        </w:tc>
        <w:tc>
          <w:tcPr>
            <w:tcW w:w="807" w:type="pct"/>
          </w:tcPr>
          <w:p w14:paraId="501FFD14" w14:textId="77777777" w:rsidR="00744CA3" w:rsidRPr="00586B6B" w:rsidRDefault="00744CA3" w:rsidP="006539B8">
            <w:pPr>
              <w:pStyle w:val="TAL"/>
            </w:pPr>
            <w:r w:rsidRPr="00586B6B">
              <w:t>Not applicable.</w:t>
            </w:r>
          </w:p>
        </w:tc>
      </w:tr>
      <w:tr w:rsidR="00744CA3" w:rsidRPr="00586B6B" w14:paraId="5BA2B770" w14:textId="77777777" w:rsidTr="006539B8">
        <w:tc>
          <w:tcPr>
            <w:tcW w:w="2044" w:type="pct"/>
          </w:tcPr>
          <w:p w14:paraId="12292BEB" w14:textId="77777777" w:rsidR="00744CA3" w:rsidRPr="00D41AA2" w:rsidRDefault="00744CA3" w:rsidP="006539B8">
            <w:pPr>
              <w:pStyle w:val="TAL"/>
              <w:keepNext w:val="0"/>
              <w:rPr>
                <w:rStyle w:val="Code"/>
              </w:rPr>
            </w:pPr>
            <w:r w:rsidRPr="00D41AA2">
              <w:rPr>
                <w:rStyle w:val="Code"/>
              </w:rPr>
              <w:t>NEW_CONSUMPTION_REPORT</w:t>
            </w:r>
          </w:p>
        </w:tc>
        <w:tc>
          <w:tcPr>
            <w:tcW w:w="2149" w:type="pct"/>
          </w:tcPr>
          <w:p w14:paraId="50868859" w14:textId="570BA40A" w:rsidR="00744CA3" w:rsidRPr="00586B6B" w:rsidRDefault="00744CA3" w:rsidP="006539B8">
            <w:pPr>
              <w:pStyle w:val="TAL"/>
              <w:keepNext w:val="0"/>
            </w:pPr>
            <w:r>
              <w:t>A</w:t>
            </w:r>
            <w:r w:rsidRPr="00586B6B">
              <w:t xml:space="preserve"> new consumption report is available and has been sent.</w:t>
            </w:r>
          </w:p>
        </w:tc>
        <w:tc>
          <w:tcPr>
            <w:tcW w:w="807" w:type="pct"/>
          </w:tcPr>
          <w:p w14:paraId="54299E17" w14:textId="77777777" w:rsidR="00744CA3" w:rsidRPr="00586B6B" w:rsidRDefault="00744CA3" w:rsidP="006539B8">
            <w:pPr>
              <w:pStyle w:val="TAL"/>
              <w:keepNext w:val="0"/>
            </w:pPr>
            <w:r>
              <w:t>Not applicable.</w:t>
            </w:r>
          </w:p>
        </w:tc>
      </w:tr>
    </w:tbl>
    <w:p w14:paraId="0C6430C9" w14:textId="77777777" w:rsidR="00744CA3" w:rsidRPr="00586B6B" w:rsidRDefault="00744CA3" w:rsidP="00744CA3">
      <w:pPr>
        <w:pStyle w:val="TAN"/>
        <w:keepNext w:val="0"/>
      </w:pPr>
    </w:p>
    <w:p w14:paraId="7AB0547A" w14:textId="74A0FD47" w:rsidR="00744CA3" w:rsidRPr="00586B6B" w:rsidRDefault="00744CA3" w:rsidP="00744CA3">
      <w:pPr>
        <w:pStyle w:val="Normalaftertable"/>
        <w:keepNext/>
        <w:spacing w:before="240"/>
      </w:pPr>
      <w:r w:rsidRPr="00586B6B">
        <w:t xml:space="preserve">Table 12.2.6-3 provides a list of general error events </w:t>
      </w:r>
      <w:r>
        <w:t>exposed by the Media Session Handler at reference point</w:t>
      </w:r>
      <w:r w:rsidRPr="00586B6B">
        <w:t xml:space="preserve"> M6d.</w:t>
      </w:r>
    </w:p>
    <w:p w14:paraId="59A5B4C5" w14:textId="77777777" w:rsidR="00744CA3" w:rsidRPr="00586B6B" w:rsidRDefault="00744CA3" w:rsidP="00744CA3">
      <w:pPr>
        <w:pStyle w:val="TH"/>
      </w:pPr>
      <w:r w:rsidRPr="00586B6B">
        <w:t xml:space="preserve">Table 12.2.6-3: Error Events </w:t>
      </w:r>
      <w:r>
        <w:t xml:space="preserve">relating </w:t>
      </w:r>
      <w:r w:rsidRPr="00586B6B">
        <w:t>to Consumption Reporting</w:t>
      </w:r>
    </w:p>
    <w:tbl>
      <w:tblPr>
        <w:tblStyle w:val="TableGrid"/>
        <w:tblW w:w="0" w:type="auto"/>
        <w:tblLook w:val="04A0" w:firstRow="1" w:lastRow="0" w:firstColumn="1" w:lastColumn="0" w:noHBand="0" w:noVBand="1"/>
      </w:tblPr>
      <w:tblGrid>
        <w:gridCol w:w="3487"/>
        <w:gridCol w:w="3438"/>
        <w:gridCol w:w="2138"/>
      </w:tblGrid>
      <w:tr w:rsidR="00744CA3" w:rsidRPr="00586B6B" w14:paraId="3B282288" w14:textId="77777777" w:rsidTr="006539B8">
        <w:tc>
          <w:tcPr>
            <w:tcW w:w="0" w:type="auto"/>
            <w:shd w:val="clear" w:color="auto" w:fill="BFBFBF" w:themeFill="background1" w:themeFillShade="BF"/>
          </w:tcPr>
          <w:p w14:paraId="4514CB7F" w14:textId="77777777" w:rsidR="00744CA3" w:rsidRPr="00586B6B" w:rsidRDefault="00744CA3" w:rsidP="006539B8">
            <w:pPr>
              <w:pStyle w:val="TAH"/>
            </w:pPr>
            <w:r w:rsidRPr="00586B6B">
              <w:t>Status</w:t>
            </w:r>
          </w:p>
        </w:tc>
        <w:tc>
          <w:tcPr>
            <w:tcW w:w="0" w:type="auto"/>
            <w:shd w:val="clear" w:color="auto" w:fill="BFBFBF" w:themeFill="background1" w:themeFillShade="BF"/>
          </w:tcPr>
          <w:p w14:paraId="49CFB07C" w14:textId="77777777" w:rsidR="00744CA3" w:rsidRPr="00586B6B" w:rsidRDefault="00744CA3" w:rsidP="006539B8">
            <w:pPr>
              <w:pStyle w:val="TAH"/>
            </w:pPr>
            <w:r w:rsidRPr="00586B6B">
              <w:t>Definition</w:t>
            </w:r>
          </w:p>
        </w:tc>
        <w:tc>
          <w:tcPr>
            <w:tcW w:w="0" w:type="auto"/>
            <w:shd w:val="clear" w:color="auto" w:fill="BFBFBF" w:themeFill="background1" w:themeFillShade="BF"/>
          </w:tcPr>
          <w:p w14:paraId="3FB26DB9" w14:textId="77777777" w:rsidR="00744CA3" w:rsidRPr="00586B6B" w:rsidRDefault="00744CA3" w:rsidP="006539B8">
            <w:pPr>
              <w:pStyle w:val="TAH"/>
            </w:pPr>
            <w:r w:rsidRPr="00586B6B">
              <w:t>Payload</w:t>
            </w:r>
          </w:p>
        </w:tc>
      </w:tr>
      <w:tr w:rsidR="00744CA3" w:rsidRPr="00586B6B" w14:paraId="738E40A1" w14:textId="77777777" w:rsidTr="006539B8">
        <w:tc>
          <w:tcPr>
            <w:tcW w:w="0" w:type="auto"/>
          </w:tcPr>
          <w:p w14:paraId="0DC18A76" w14:textId="77777777" w:rsidR="00744CA3" w:rsidRPr="00D41AA2" w:rsidRDefault="00744CA3" w:rsidP="006539B8">
            <w:pPr>
              <w:pStyle w:val="TAL"/>
              <w:rPr>
                <w:rStyle w:val="Code"/>
              </w:rPr>
            </w:pPr>
            <w:r w:rsidRPr="00D41AA2">
              <w:rPr>
                <w:rStyle w:val="Code"/>
              </w:rPr>
              <w:t>ERROR_CONSUMPTION_REPORTING</w:t>
            </w:r>
          </w:p>
        </w:tc>
        <w:tc>
          <w:tcPr>
            <w:tcW w:w="0" w:type="auto"/>
          </w:tcPr>
          <w:p w14:paraId="54E9762E" w14:textId="77777777" w:rsidR="00744CA3" w:rsidRPr="00586B6B" w:rsidRDefault="00744CA3" w:rsidP="006539B8">
            <w:pPr>
              <w:pStyle w:val="TAL"/>
            </w:pPr>
            <w:r w:rsidRPr="00586B6B">
              <w:t>Error in consumption reporting occurred.</w:t>
            </w:r>
          </w:p>
        </w:tc>
        <w:tc>
          <w:tcPr>
            <w:tcW w:w="0" w:type="auto"/>
          </w:tcPr>
          <w:p w14:paraId="1B67AE16" w14:textId="5F219157" w:rsidR="00744CA3" w:rsidRPr="00586B6B" w:rsidRDefault="00744CA3" w:rsidP="006539B8">
            <w:pPr>
              <w:pStyle w:val="TAL"/>
            </w:pPr>
            <w:r>
              <w:t>Server address,</w:t>
            </w:r>
            <w:r>
              <w:br/>
              <w:t>Provisioning Session Id,</w:t>
            </w:r>
            <w:r>
              <w:br/>
              <w:t>HTTP response code</w:t>
            </w:r>
            <w:r>
              <w:br/>
              <w:t>Error message.</w:t>
            </w:r>
          </w:p>
        </w:tc>
      </w:tr>
    </w:tbl>
    <w:p w14:paraId="014965B8" w14:textId="77777777" w:rsidR="003F5C11" w:rsidRPr="00586B6B" w:rsidRDefault="003F5C11" w:rsidP="00BA2CD8">
      <w:pPr>
        <w:pStyle w:val="TAN"/>
        <w:keepNext w:val="0"/>
      </w:pPr>
    </w:p>
    <w:p w14:paraId="182D66C6" w14:textId="1E534F97" w:rsidR="0073586F" w:rsidRPr="00586B6B" w:rsidRDefault="0073586F" w:rsidP="0073586F">
      <w:pPr>
        <w:pStyle w:val="Heading3"/>
      </w:pPr>
      <w:bookmarkStart w:id="1211" w:name="_Toc68899688"/>
      <w:bookmarkStart w:id="1212" w:name="_Toc71214439"/>
      <w:bookmarkStart w:id="1213" w:name="_Toc71722113"/>
      <w:bookmarkStart w:id="1214" w:name="_Toc74859165"/>
      <w:bookmarkStart w:id="1215" w:name="_Toc138152027"/>
      <w:r w:rsidRPr="00586B6B">
        <w:t>12.2.7</w:t>
      </w:r>
      <w:r w:rsidR="006C03FB" w:rsidRPr="00586B6B">
        <w:tab/>
      </w:r>
      <w:r w:rsidRPr="00586B6B">
        <w:t>Metrics Reporting Information</w:t>
      </w:r>
      <w:bookmarkEnd w:id="1211"/>
      <w:bookmarkEnd w:id="1212"/>
      <w:bookmarkEnd w:id="1213"/>
      <w:bookmarkEnd w:id="1214"/>
      <w:bookmarkEnd w:id="1215"/>
    </w:p>
    <w:p w14:paraId="7AE3A531" w14:textId="77777777" w:rsidR="00744CA3" w:rsidRDefault="00744CA3" w:rsidP="00744CA3">
      <w:pPr>
        <w:keepNext/>
      </w:pPr>
      <w:bookmarkStart w:id="1216" w:name="_Toc68899689"/>
      <w:bookmarkStart w:id="1217" w:name="_Toc71214440"/>
      <w:bookmarkStart w:id="1218" w:name="_Toc71722114"/>
      <w:bookmarkStart w:id="1219" w:name="_Toc74859166"/>
      <w:r>
        <w:t>Table 12.2.7-1 provides a list of status information that can be obtained from the Media Session Handler through M6d.</w:t>
      </w:r>
    </w:p>
    <w:p w14:paraId="0A45348D" w14:textId="77777777" w:rsidR="00744CA3" w:rsidRDefault="00744CA3" w:rsidP="00744CA3">
      <w:pPr>
        <w:pStyle w:val="TH"/>
      </w:pPr>
      <w:r>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744CA3" w14:paraId="10F74443" w14:textId="77777777" w:rsidTr="006539B8">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BFDC07E" w14:textId="77777777" w:rsidR="00744CA3" w:rsidRDefault="00744CA3" w:rsidP="006539B8">
            <w:pPr>
              <w:pStyle w:val="TAH"/>
              <w:rPr>
                <w:lang w:val="en-US"/>
              </w:rPr>
            </w:pPr>
            <w:r>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0CE6F3F" w14:textId="77777777" w:rsidR="00744CA3" w:rsidRDefault="00744CA3" w:rsidP="006539B8">
            <w:pPr>
              <w:pStyle w:val="TAH"/>
              <w:rPr>
                <w:lang w:val="en-US"/>
              </w:rPr>
            </w:pPr>
            <w:r>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8EBD0C" w14:textId="77777777" w:rsidR="00744CA3" w:rsidRDefault="00744CA3" w:rsidP="006539B8">
            <w:pPr>
              <w:pStyle w:val="TAH"/>
              <w:rPr>
                <w:lang w:val="en-US"/>
              </w:rPr>
            </w:pPr>
            <w:r>
              <w:rPr>
                <w:lang w:val="en-US"/>
              </w:rPr>
              <w:t>Definition</w:t>
            </w:r>
          </w:p>
        </w:tc>
      </w:tr>
      <w:tr w:rsidR="00744CA3" w14:paraId="7B418867"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79027C14" w14:textId="77777777" w:rsidR="00744CA3" w:rsidRDefault="00744CA3" w:rsidP="006539B8">
            <w:pPr>
              <w:pStyle w:val="TAL"/>
              <w:rPr>
                <w:rStyle w:val="Code"/>
              </w:rPr>
            </w:pPr>
            <w:r>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6F5EFEE1" w14:textId="77777777" w:rsidR="00744CA3" w:rsidRDefault="00744CA3" w:rsidP="006539B8">
            <w:pPr>
              <w:pStyle w:val="TAL"/>
              <w:rPr>
                <w:rStyle w:val="Datatypechar"/>
              </w:rPr>
            </w:pPr>
            <w:r>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2A64E212" w14:textId="77777777" w:rsidR="00744CA3" w:rsidRDefault="00744CA3" w:rsidP="006539B8">
            <w:pPr>
              <w:pStyle w:val="TAL"/>
              <w:rPr>
                <w:lang w:val="en-US"/>
              </w:rPr>
            </w:pPr>
            <w:r>
              <w:rPr>
                <w:lang w:val="en-US"/>
              </w:rPr>
              <w:t>Status information relating to the last sent metrics report.</w:t>
            </w:r>
          </w:p>
        </w:tc>
      </w:tr>
      <w:tr w:rsidR="00744CA3" w14:paraId="40BA7B13"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1C1ADCA5" w14:textId="77777777" w:rsidR="00744CA3" w:rsidRPr="00953943" w:rsidRDefault="00744CA3" w:rsidP="006539B8">
            <w:pPr>
              <w:pStyle w:val="TAL"/>
              <w:rPr>
                <w:rStyle w:val="Code"/>
                <w:lang w:val="en-US"/>
              </w:rPr>
            </w:pPr>
            <w:r>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D8F57EB" w14:textId="77777777" w:rsidR="00744CA3" w:rsidRDefault="00744CA3" w:rsidP="006539B8">
            <w:pPr>
              <w:pStyle w:val="TAL"/>
              <w:rPr>
                <w:rStyle w:val="Datatypechar"/>
              </w:rPr>
            </w:pPr>
            <w:r>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0F2CB222" w14:textId="77777777" w:rsidR="00744CA3" w:rsidRDefault="00744CA3" w:rsidP="006539B8">
            <w:pPr>
              <w:pStyle w:val="TAL"/>
              <w:rPr>
                <w:lang w:val="en-US"/>
              </w:rPr>
            </w:pPr>
            <w:r>
              <w:rPr>
                <w:lang w:val="en-US"/>
              </w:rPr>
              <w:t>The Provisioning Seession identifier for this metrics report.</w:t>
            </w:r>
          </w:p>
        </w:tc>
      </w:tr>
      <w:tr w:rsidR="00744CA3" w14:paraId="5271B09B"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4D104EA2" w14:textId="77777777" w:rsidR="00744CA3" w:rsidRPr="00953943" w:rsidRDefault="00744CA3" w:rsidP="006539B8">
            <w:pPr>
              <w:pStyle w:val="TAL"/>
              <w:rPr>
                <w:rStyle w:val="Code"/>
                <w:lang w:val="en-US"/>
              </w:rPr>
            </w:pPr>
            <w:r>
              <w:rPr>
                <w:rStyle w:val="Code"/>
              </w:rPr>
              <w:tab/>
            </w:r>
            <w:r w:rsidRPr="00953943">
              <w:rPr>
                <w:rStyle w:val="Code"/>
              </w:rPr>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05A588AD" w14:textId="77777777" w:rsidR="00744CA3" w:rsidRDefault="00744CA3" w:rsidP="006539B8">
            <w:pPr>
              <w:pStyle w:val="TAL"/>
              <w:rPr>
                <w:rStyle w:val="Datatypechar"/>
              </w:rPr>
            </w:pPr>
            <w:r>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3A7916EF" w14:textId="77777777" w:rsidR="00744CA3" w:rsidRDefault="00744CA3" w:rsidP="006539B8">
            <w:pPr>
              <w:pStyle w:val="TAL"/>
              <w:rPr>
                <w:lang w:val="en-US"/>
              </w:rPr>
            </w:pPr>
            <w:r>
              <w:rPr>
                <w:lang w:val="en-US"/>
              </w:rPr>
              <w:t>The metrics reporting configuration identifier for this report.</w:t>
            </w:r>
          </w:p>
        </w:tc>
      </w:tr>
      <w:tr w:rsidR="00744CA3" w14:paraId="42D77479" w14:textId="77777777" w:rsidTr="006539B8">
        <w:tc>
          <w:tcPr>
            <w:tcW w:w="0" w:type="auto"/>
            <w:tcBorders>
              <w:top w:val="single" w:sz="4" w:space="0" w:color="auto"/>
              <w:left w:val="single" w:sz="4" w:space="0" w:color="auto"/>
              <w:bottom w:val="single" w:sz="4" w:space="0" w:color="auto"/>
              <w:right w:val="single" w:sz="4" w:space="0" w:color="auto"/>
            </w:tcBorders>
          </w:tcPr>
          <w:p w14:paraId="6E9105B8" w14:textId="5670022E" w:rsidR="00744CA3" w:rsidRDefault="00744CA3" w:rsidP="006539B8">
            <w:pPr>
              <w:pStyle w:val="TAL"/>
              <w:rPr>
                <w:rStyle w:val="Code"/>
                <w:lang w:val="en-US"/>
              </w:rPr>
            </w:pPr>
            <w:r>
              <w:rPr>
                <w:rStyle w:val="Code"/>
                <w:lang w:val="en-US"/>
              </w:rPr>
              <w:tab/>
            </w:r>
            <w:r w:rsidR="00BA2CD8">
              <w:rPr>
                <w:rStyle w:val="Code"/>
                <w:lang w:val="en-US"/>
              </w:rPr>
              <w:t>s</w:t>
            </w:r>
            <w:r w:rsidRPr="00953943">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4C9554C3" w14:textId="77777777" w:rsidR="00744CA3" w:rsidRDefault="00744CA3" w:rsidP="006539B8">
            <w:pPr>
              <w:pStyle w:val="TAL"/>
              <w:rPr>
                <w:rStyle w:val="Datatypechar"/>
                <w:lang w:val="en-US"/>
              </w:rPr>
            </w:pPr>
            <w:r>
              <w:rPr>
                <w:rStyle w:val="Datatypechar"/>
                <w:lang w:val="en-US"/>
              </w:rPr>
              <w:t>U</w:t>
            </w:r>
            <w:r>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17E18C7E" w14:textId="77777777" w:rsidR="00744CA3" w:rsidRDefault="00744CA3" w:rsidP="006539B8">
            <w:pPr>
              <w:pStyle w:val="TAL"/>
              <w:rPr>
                <w:lang w:val="en-US"/>
              </w:rPr>
            </w:pPr>
            <w:r>
              <w:t>The metrics reporting scheme used by this metrics report (see clause 4.7.5).</w:t>
            </w:r>
          </w:p>
        </w:tc>
      </w:tr>
      <w:tr w:rsidR="00744CA3" w14:paraId="45CCB0D1"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5E9C105C" w14:textId="77777777" w:rsidR="00744CA3" w:rsidRPr="00953943" w:rsidRDefault="00744CA3" w:rsidP="006539B8">
            <w:pPr>
              <w:pStyle w:val="TAL"/>
              <w:rPr>
                <w:rStyle w:val="Code"/>
                <w:lang w:val="en-US"/>
              </w:rPr>
            </w:pPr>
            <w:r>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42C816D" w14:textId="77777777" w:rsidR="00744CA3" w:rsidRDefault="00744CA3" w:rsidP="006539B8">
            <w:pPr>
              <w:pStyle w:val="TAL"/>
              <w:rPr>
                <w:rStyle w:val="Datatypechar"/>
              </w:rPr>
            </w:pPr>
            <w:r>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5A6DEA91" w14:textId="77777777" w:rsidR="00744CA3" w:rsidRDefault="00744CA3" w:rsidP="006539B8">
            <w:pPr>
              <w:pStyle w:val="TAL"/>
              <w:rPr>
                <w:lang w:val="en-US"/>
              </w:rPr>
            </w:pPr>
            <w:r>
              <w:rPr>
                <w:lang w:val="en-US"/>
              </w:rPr>
              <w:t>The most recently sent metrics report.</w:t>
            </w:r>
          </w:p>
        </w:tc>
      </w:tr>
    </w:tbl>
    <w:p w14:paraId="58A80A3B" w14:textId="77777777" w:rsidR="00744CA3" w:rsidRDefault="00744CA3" w:rsidP="00744CA3">
      <w:pPr>
        <w:pStyle w:val="TAN"/>
        <w:keepNext w:val="0"/>
      </w:pPr>
    </w:p>
    <w:p w14:paraId="419D5E23" w14:textId="77777777" w:rsidR="00744CA3" w:rsidRDefault="00744CA3" w:rsidP="00744CA3">
      <w:pPr>
        <w:pStyle w:val="Normalaftertable"/>
        <w:keepNext/>
        <w:spacing w:before="240"/>
      </w:pPr>
      <w:r>
        <w:t>Table 12.2.7-2 provides a list of general notification events exposed at reference point M6d.</w:t>
      </w:r>
    </w:p>
    <w:p w14:paraId="4D314359" w14:textId="77777777" w:rsidR="00744CA3" w:rsidRDefault="00744CA3" w:rsidP="00744CA3">
      <w:pPr>
        <w:pStyle w:val="TH"/>
      </w:pPr>
      <w:r>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744CA3" w14:paraId="06AC3A1E"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F196FA" w14:textId="77777777" w:rsidR="00744CA3" w:rsidRDefault="00744CA3" w:rsidP="006539B8">
            <w:pPr>
              <w:pStyle w:val="TAH"/>
              <w:rPr>
                <w:lang w:val="en-US"/>
              </w:rPr>
            </w:pPr>
            <w:r>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39F95E" w14:textId="77777777" w:rsidR="00744CA3" w:rsidRDefault="00744CA3" w:rsidP="006539B8">
            <w:pPr>
              <w:pStyle w:val="TAH"/>
              <w:rPr>
                <w:lang w:val="en-US"/>
              </w:rPr>
            </w:pPr>
            <w:r>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20716D" w14:textId="77777777" w:rsidR="00744CA3" w:rsidRDefault="00744CA3" w:rsidP="006539B8">
            <w:pPr>
              <w:pStyle w:val="TAH"/>
              <w:rPr>
                <w:lang w:val="en-US"/>
              </w:rPr>
            </w:pPr>
            <w:r>
              <w:rPr>
                <w:lang w:val="en-US"/>
              </w:rPr>
              <w:t>Payload</w:t>
            </w:r>
          </w:p>
        </w:tc>
      </w:tr>
      <w:tr w:rsidR="00744CA3" w14:paraId="57C8A1B2"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183E4A5F" w14:textId="77777777" w:rsidR="00744CA3" w:rsidRDefault="00744CA3" w:rsidP="006539B8">
            <w:pPr>
              <w:pStyle w:val="TAL"/>
              <w:rPr>
                <w:rStyle w:val="Code"/>
              </w:rPr>
            </w:pPr>
            <w:r>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28B7DE34" w14:textId="77777777" w:rsidR="00744CA3" w:rsidRDefault="00744CA3" w:rsidP="006539B8">
            <w:pPr>
              <w:pStyle w:val="TAL"/>
            </w:pPr>
            <w:r>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30D43381" w14:textId="77777777" w:rsidR="00744CA3" w:rsidRDefault="00744CA3" w:rsidP="006539B8">
            <w:pPr>
              <w:pStyle w:val="TAL"/>
              <w:rPr>
                <w:lang w:val="en-US"/>
              </w:rPr>
            </w:pPr>
            <w:r>
              <w:rPr>
                <w:lang w:val="en-US"/>
              </w:rPr>
              <w:t>Not applicable.</w:t>
            </w:r>
          </w:p>
        </w:tc>
      </w:tr>
      <w:tr w:rsidR="00744CA3" w14:paraId="130B7322"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46F00E98" w14:textId="77777777" w:rsidR="00744CA3" w:rsidRDefault="00744CA3" w:rsidP="006539B8">
            <w:pPr>
              <w:pStyle w:val="TAL"/>
              <w:rPr>
                <w:rStyle w:val="Code"/>
              </w:rPr>
            </w:pPr>
            <w:r>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026CAA66" w14:textId="77777777" w:rsidR="00744CA3" w:rsidRDefault="00744CA3" w:rsidP="006539B8">
            <w:pPr>
              <w:pStyle w:val="TAL"/>
            </w:pPr>
            <w:r>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1DD1C1FB" w14:textId="77777777" w:rsidR="00744CA3" w:rsidRDefault="00744CA3" w:rsidP="006539B8">
            <w:pPr>
              <w:pStyle w:val="TAL"/>
              <w:rPr>
                <w:lang w:val="en-US"/>
              </w:rPr>
            </w:pPr>
            <w:r>
              <w:rPr>
                <w:lang w:val="en-US"/>
              </w:rPr>
              <w:t>Not applicable.</w:t>
            </w:r>
          </w:p>
        </w:tc>
      </w:tr>
      <w:tr w:rsidR="00744CA3" w14:paraId="7FC96CDA"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394CABA1" w14:textId="77777777" w:rsidR="00744CA3" w:rsidRDefault="00744CA3" w:rsidP="006539B8">
            <w:pPr>
              <w:pStyle w:val="TAL"/>
              <w:rPr>
                <w:rStyle w:val="Code"/>
              </w:rPr>
            </w:pPr>
            <w:r>
              <w:rPr>
                <w:rStyle w:val="Code"/>
                <w:lang w:val="en-US"/>
              </w:rPr>
              <w:t>NEW_MET</w:t>
            </w:r>
            <w:r>
              <w:rPr>
                <w:rStyle w:val="Code"/>
              </w:rPr>
              <w:t>RICS</w:t>
            </w:r>
            <w:r>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4D6115E1" w14:textId="77777777" w:rsidR="00744CA3" w:rsidRDefault="00744CA3" w:rsidP="006539B8">
            <w:pPr>
              <w:pStyle w:val="TAL"/>
            </w:pPr>
            <w:r>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914324" w14:textId="77777777" w:rsidR="00744CA3" w:rsidRDefault="00744CA3" w:rsidP="006539B8">
            <w:pPr>
              <w:pStyle w:val="TAL"/>
              <w:rPr>
                <w:lang w:val="en-US"/>
              </w:rPr>
            </w:pPr>
            <w:r>
              <w:rPr>
                <w:lang w:val="en-US"/>
              </w:rPr>
              <w:t>Not applicable.</w:t>
            </w:r>
          </w:p>
        </w:tc>
      </w:tr>
    </w:tbl>
    <w:p w14:paraId="6D61F0E9" w14:textId="77777777" w:rsidR="00744CA3" w:rsidRDefault="00744CA3" w:rsidP="00744CA3">
      <w:pPr>
        <w:pStyle w:val="TAN"/>
        <w:keepNext w:val="0"/>
      </w:pPr>
    </w:p>
    <w:p w14:paraId="61641573" w14:textId="77777777" w:rsidR="00744CA3" w:rsidRDefault="00744CA3" w:rsidP="00744CA3">
      <w:pPr>
        <w:pStyle w:val="Normalaftertable"/>
        <w:keepNext/>
        <w:spacing w:before="240"/>
      </w:pPr>
      <w:r>
        <w:t>Table 12.2.7-3 provides a list of general error events exposed at reference point M6d.</w:t>
      </w:r>
    </w:p>
    <w:p w14:paraId="5797D1E4" w14:textId="77777777" w:rsidR="00744CA3" w:rsidRDefault="00744CA3" w:rsidP="00744CA3">
      <w:pPr>
        <w:pStyle w:val="TH"/>
      </w:pPr>
      <w:r>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744CA3" w14:paraId="0D1F11E1" w14:textId="77777777" w:rsidTr="006539B8">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5BEDFE" w14:textId="77777777" w:rsidR="00744CA3" w:rsidRDefault="00744CA3" w:rsidP="006539B8">
            <w:pPr>
              <w:pStyle w:val="TAH"/>
              <w:rPr>
                <w:lang w:val="en-US"/>
              </w:rPr>
            </w:pPr>
            <w:r>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C62521" w14:textId="77777777" w:rsidR="00744CA3" w:rsidRDefault="00744CA3" w:rsidP="006539B8">
            <w:pPr>
              <w:pStyle w:val="TAH"/>
              <w:rPr>
                <w:lang w:val="en-US"/>
              </w:rPr>
            </w:pPr>
            <w:r>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4692" w14:textId="77777777" w:rsidR="00744CA3" w:rsidRDefault="00744CA3" w:rsidP="006539B8">
            <w:pPr>
              <w:pStyle w:val="TAH"/>
              <w:rPr>
                <w:lang w:val="en-US"/>
              </w:rPr>
            </w:pPr>
            <w:r>
              <w:rPr>
                <w:lang w:val="en-US"/>
              </w:rPr>
              <w:t>Payload</w:t>
            </w:r>
          </w:p>
        </w:tc>
      </w:tr>
      <w:tr w:rsidR="00744CA3" w14:paraId="11FAAEDA" w14:textId="77777777" w:rsidTr="006539B8">
        <w:tc>
          <w:tcPr>
            <w:tcW w:w="1648" w:type="pct"/>
            <w:tcBorders>
              <w:top w:val="single" w:sz="4" w:space="0" w:color="auto"/>
              <w:left w:val="single" w:sz="4" w:space="0" w:color="auto"/>
              <w:bottom w:val="single" w:sz="4" w:space="0" w:color="auto"/>
              <w:right w:val="single" w:sz="4" w:space="0" w:color="auto"/>
            </w:tcBorders>
            <w:hideMark/>
          </w:tcPr>
          <w:p w14:paraId="7BFD991C" w14:textId="77777777" w:rsidR="00744CA3" w:rsidRDefault="00744CA3" w:rsidP="006539B8">
            <w:pPr>
              <w:pStyle w:val="TAL"/>
              <w:rPr>
                <w:rStyle w:val="Code"/>
              </w:rPr>
            </w:pPr>
            <w:r>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4AE7C61A" w14:textId="77777777" w:rsidR="00744CA3" w:rsidRDefault="00744CA3" w:rsidP="006539B8">
            <w:pPr>
              <w:pStyle w:val="TAL"/>
            </w:pPr>
            <w:r>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8A7A1E5" w14:textId="77777777" w:rsidR="00744CA3" w:rsidRDefault="00744CA3" w:rsidP="006539B8">
            <w:pPr>
              <w:pStyle w:val="TAL"/>
              <w:rPr>
                <w:lang w:val="en-US"/>
              </w:rPr>
            </w:pPr>
            <w:r>
              <w:t>Server address,</w:t>
            </w:r>
            <w:r>
              <w:br/>
              <w:t>Provisioning Session Id,</w:t>
            </w:r>
            <w:r>
              <w:br/>
              <w:t>Metrics Reporting Configuration Id,</w:t>
            </w:r>
            <w:r>
              <w:br/>
              <w:t>HTTP response code</w:t>
            </w:r>
            <w:r>
              <w:br/>
              <w:t>Error message.</w:t>
            </w:r>
            <w:r>
              <w:rPr>
                <w:rStyle w:val="CommentReference"/>
                <w:rFonts w:ascii="Times New Roman" w:hAnsi="Times New Roman"/>
                <w:lang w:val="en-US"/>
              </w:rPr>
              <w:t xml:space="preserve"> </w:t>
            </w:r>
          </w:p>
        </w:tc>
      </w:tr>
    </w:tbl>
    <w:p w14:paraId="5912A0CF" w14:textId="77777777" w:rsidR="00744CA3" w:rsidRDefault="00744CA3" w:rsidP="00BA2CD8">
      <w:pPr>
        <w:pStyle w:val="TAN"/>
      </w:pPr>
    </w:p>
    <w:p w14:paraId="3AB00735" w14:textId="77777777" w:rsidR="00744CA3" w:rsidRDefault="00744CA3" w:rsidP="00744CA3">
      <w:r>
        <w:t>Details of status information for RAN-based metrics reporting are for further study.</w:t>
      </w:r>
    </w:p>
    <w:p w14:paraId="612B96CF" w14:textId="224798F5" w:rsidR="0073586F" w:rsidRPr="00586B6B" w:rsidRDefault="0073586F" w:rsidP="0073586F">
      <w:pPr>
        <w:pStyle w:val="Heading2"/>
      </w:pPr>
      <w:bookmarkStart w:id="1220" w:name="_Toc138152028"/>
      <w:r w:rsidRPr="00586B6B">
        <w:t>12.3</w:t>
      </w:r>
      <w:r w:rsidR="006C03FB" w:rsidRPr="00586B6B">
        <w:tab/>
      </w:r>
      <w:r w:rsidRPr="00586B6B">
        <w:t>Media Session Handling for Uplink Streaming – APIs and Functions</w:t>
      </w:r>
      <w:bookmarkEnd w:id="1216"/>
      <w:bookmarkEnd w:id="1217"/>
      <w:bookmarkEnd w:id="1218"/>
      <w:bookmarkEnd w:id="1219"/>
      <w:bookmarkEnd w:id="1220"/>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221" w:name="_Toc68899690"/>
      <w:bookmarkStart w:id="1222" w:name="_Toc71214441"/>
      <w:bookmarkStart w:id="1223" w:name="_Toc71722115"/>
      <w:bookmarkStart w:id="1224" w:name="_Toc74859167"/>
      <w:bookmarkStart w:id="1225" w:name="_Toc138152029"/>
      <w:r w:rsidRPr="00586B6B">
        <w:t>13</w:t>
      </w:r>
      <w:r w:rsidRPr="00586B6B">
        <w:tab/>
        <w:t>UE Media Stream Handler (M7) APIs for uplink and downlink</w:t>
      </w:r>
      <w:bookmarkEnd w:id="1221"/>
      <w:bookmarkEnd w:id="1222"/>
      <w:bookmarkEnd w:id="1223"/>
      <w:bookmarkEnd w:id="1224"/>
      <w:bookmarkEnd w:id="1225"/>
    </w:p>
    <w:p w14:paraId="1DD35D6F" w14:textId="6D0C1520" w:rsidR="00D573D2" w:rsidRPr="00586B6B" w:rsidRDefault="00D573D2" w:rsidP="001E0E47">
      <w:pPr>
        <w:pStyle w:val="Heading2"/>
      </w:pPr>
      <w:bookmarkStart w:id="1226" w:name="_Toc68899691"/>
      <w:bookmarkStart w:id="1227" w:name="_Toc71214442"/>
      <w:bookmarkStart w:id="1228" w:name="_Toc71722116"/>
      <w:bookmarkStart w:id="1229" w:name="_Toc74859168"/>
      <w:bookmarkStart w:id="1230" w:name="_Toc138152030"/>
      <w:r w:rsidRPr="00586B6B">
        <w:t>13.1</w:t>
      </w:r>
      <w:r w:rsidRPr="00586B6B">
        <w:tab/>
        <w:t>General</w:t>
      </w:r>
      <w:bookmarkEnd w:id="1226"/>
      <w:bookmarkEnd w:id="1227"/>
      <w:bookmarkEnd w:id="1228"/>
      <w:bookmarkEnd w:id="1229"/>
      <w:bookmarkEnd w:id="1230"/>
    </w:p>
    <w:p w14:paraId="50B42ADD" w14:textId="77777777" w:rsidR="00D573D2" w:rsidRPr="00586B6B" w:rsidRDefault="00D573D2" w:rsidP="00965306">
      <w:pPr>
        <w:keepNext/>
      </w:pPr>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231" w:name="_Toc68899692"/>
      <w:bookmarkStart w:id="1232" w:name="_Toc71214443"/>
      <w:bookmarkStart w:id="1233" w:name="_Toc71722117"/>
      <w:bookmarkStart w:id="1234" w:name="_Toc74859169"/>
      <w:bookmarkStart w:id="1235" w:name="_Toc138152031"/>
      <w:r w:rsidRPr="00586B6B">
        <w:t>13.2</w:t>
      </w:r>
      <w:r w:rsidRPr="00586B6B">
        <w:tab/>
        <w:t>DASH Media Player – APIs and Functions</w:t>
      </w:r>
      <w:bookmarkEnd w:id="1231"/>
      <w:bookmarkEnd w:id="1232"/>
      <w:bookmarkEnd w:id="1233"/>
      <w:bookmarkEnd w:id="1234"/>
      <w:bookmarkEnd w:id="1235"/>
    </w:p>
    <w:p w14:paraId="055D572C" w14:textId="36B12BAB" w:rsidR="00D573D2" w:rsidRPr="00586B6B" w:rsidRDefault="00D573D2" w:rsidP="00D573D2">
      <w:pPr>
        <w:pStyle w:val="Heading3"/>
      </w:pPr>
      <w:bookmarkStart w:id="1236" w:name="_Toc68899693"/>
      <w:bookmarkStart w:id="1237" w:name="_Toc71214444"/>
      <w:bookmarkStart w:id="1238" w:name="_Toc71722118"/>
      <w:bookmarkStart w:id="1239" w:name="_Toc74859170"/>
      <w:bookmarkStart w:id="1240" w:name="_Toc138152032"/>
      <w:r w:rsidRPr="00586B6B">
        <w:t>13.2.1</w:t>
      </w:r>
      <w:r w:rsidRPr="00586B6B">
        <w:tab/>
        <w:t>Overview</w:t>
      </w:r>
      <w:bookmarkEnd w:id="1236"/>
      <w:bookmarkEnd w:id="1237"/>
      <w:bookmarkEnd w:id="1238"/>
      <w:bookmarkEnd w:id="1239"/>
      <w:bookmarkEnd w:id="1240"/>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2E8DB768" w:rsidR="007A7675" w:rsidRPr="00FD53DE" w:rsidRDefault="006865D6" w:rsidP="006E3CB2">
      <w:pPr>
        <w:pStyle w:val="TH"/>
      </w:pPr>
      <w:r>
        <w:object w:dxaOrig="18760" w:dyaOrig="11961" w14:anchorId="028621E0">
          <v:shape id="_x0000_i1028" type="#_x0000_t75" style="width:481.2pt;height:306.8pt" o:ole="">
            <v:imagedata r:id="rId28" o:title=""/>
          </v:shape>
          <o:OLEObject Type="Embed" ProgID="Visio.Drawing.15" ShapeID="_x0000_i1028" DrawAspect="Content" ObjectID="_1748764639"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241" w:name="_Toc68899694"/>
      <w:bookmarkStart w:id="1242" w:name="_Toc71214445"/>
      <w:bookmarkStart w:id="1243" w:name="_Toc71722119"/>
      <w:bookmarkStart w:id="1244" w:name="_Toc74859171"/>
      <w:bookmarkStart w:id="1245" w:name="_Toc138152033"/>
      <w:r w:rsidRPr="00586B6B">
        <w:t>13.2.2</w:t>
      </w:r>
      <w:r w:rsidR="00F601ED" w:rsidRPr="00586B6B">
        <w:tab/>
      </w:r>
      <w:r w:rsidRPr="00586B6B">
        <w:t>Media Player model</w:t>
      </w:r>
      <w:bookmarkEnd w:id="1241"/>
      <w:bookmarkEnd w:id="1242"/>
      <w:bookmarkEnd w:id="1243"/>
      <w:bookmarkEnd w:id="1244"/>
      <w:bookmarkEnd w:id="1245"/>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246" w:name="FIGURE_SD_STATE_DIAGRAM"/>
      <w:r w:rsidRPr="00586B6B">
        <w:t>Figure 13.2.2-1: State Diagram for Media Player</w:t>
      </w:r>
      <w:bookmarkEnd w:id="1246"/>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247" w:name="TABLE_SD_STATES"/>
      <w:r w:rsidRPr="00586B6B">
        <w:t xml:space="preserve">Table </w:t>
      </w:r>
      <w:bookmarkEnd w:id="1247"/>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248" w:name="_Toc68899695"/>
      <w:bookmarkStart w:id="1249" w:name="_Toc71214446"/>
      <w:bookmarkStart w:id="1250" w:name="_Toc71722120"/>
      <w:bookmarkStart w:id="1251" w:name="_Toc74859172"/>
      <w:bookmarkStart w:id="1252" w:name="_Toc138152034"/>
      <w:r w:rsidRPr="00586B6B">
        <w:t>13.2.3</w:t>
      </w:r>
      <w:r w:rsidR="00F601ED" w:rsidRPr="00586B6B">
        <w:tab/>
      </w:r>
      <w:r w:rsidRPr="00586B6B">
        <w:t>Methods</w:t>
      </w:r>
      <w:bookmarkEnd w:id="1248"/>
      <w:bookmarkEnd w:id="1249"/>
      <w:bookmarkEnd w:id="1250"/>
      <w:bookmarkEnd w:id="1251"/>
      <w:bookmarkEnd w:id="1252"/>
    </w:p>
    <w:p w14:paraId="1302A077" w14:textId="19B54709" w:rsidR="00D573D2" w:rsidRPr="00586B6B" w:rsidRDefault="00D573D2" w:rsidP="00D573D2">
      <w:pPr>
        <w:pStyle w:val="Heading4"/>
      </w:pPr>
      <w:bookmarkStart w:id="1253" w:name="_Toc68899696"/>
      <w:bookmarkStart w:id="1254" w:name="_Toc71214447"/>
      <w:bookmarkStart w:id="1255" w:name="_Toc71722121"/>
      <w:bookmarkStart w:id="1256" w:name="_Toc74859173"/>
      <w:bookmarkStart w:id="1257" w:name="_Toc138152035"/>
      <w:r w:rsidRPr="00586B6B">
        <w:t>13.2.3.1</w:t>
      </w:r>
      <w:r w:rsidRPr="00586B6B">
        <w:tab/>
        <w:t>General</w:t>
      </w:r>
      <w:bookmarkEnd w:id="1253"/>
      <w:bookmarkEnd w:id="1254"/>
      <w:bookmarkEnd w:id="1255"/>
      <w:bookmarkEnd w:id="1256"/>
      <w:bookmarkEnd w:id="1257"/>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58" w:name="TABLE_SD_METHODS"/>
      <w:r w:rsidRPr="00586B6B">
        <w:t>Table 13.2.3.1-1</w:t>
      </w:r>
      <w:bookmarkEnd w:id="1258"/>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EC561D">
      <w:pPr>
        <w:pStyle w:val="TAN"/>
        <w:keepNext w:val="0"/>
      </w:pPr>
    </w:p>
    <w:p w14:paraId="02CE9392" w14:textId="147A2240" w:rsidR="00D573D2" w:rsidRPr="00586B6B" w:rsidRDefault="00D573D2" w:rsidP="00D573D2">
      <w:pPr>
        <w:pStyle w:val="Heading4"/>
      </w:pPr>
      <w:bookmarkStart w:id="1259" w:name="_Toc68899697"/>
      <w:bookmarkStart w:id="1260" w:name="_Toc71214448"/>
      <w:bookmarkStart w:id="1261" w:name="_Toc71722122"/>
      <w:bookmarkStart w:id="1262" w:name="_Toc74859174"/>
      <w:bookmarkStart w:id="1263" w:name="_Toc138152036"/>
      <w:r w:rsidRPr="00586B6B">
        <w:t>13.2.3.2</w:t>
      </w:r>
      <w:r w:rsidRPr="00586B6B">
        <w:tab/>
        <w:t>Initialize</w:t>
      </w:r>
      <w:bookmarkEnd w:id="1259"/>
      <w:bookmarkEnd w:id="1260"/>
      <w:bookmarkEnd w:id="1261"/>
      <w:bookmarkEnd w:id="1262"/>
      <w:bookmarkEnd w:id="1263"/>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64" w:name="_Toc68899698"/>
      <w:bookmarkStart w:id="1265" w:name="_Toc71214449"/>
      <w:bookmarkStart w:id="1266" w:name="_Toc71722123"/>
      <w:bookmarkStart w:id="1267" w:name="_Toc74859175"/>
      <w:bookmarkStart w:id="1268" w:name="_Toc138152037"/>
      <w:r w:rsidRPr="00586B6B">
        <w:t>13.2.3.3</w:t>
      </w:r>
      <w:r w:rsidRPr="00586B6B">
        <w:tab/>
        <w:t>Attach</w:t>
      </w:r>
      <w:bookmarkEnd w:id="1264"/>
      <w:bookmarkEnd w:id="1265"/>
      <w:bookmarkEnd w:id="1266"/>
      <w:bookmarkEnd w:id="1267"/>
      <w:bookmarkEnd w:id="1268"/>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EC561D">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69" w:name="_Toc68899699"/>
      <w:bookmarkStart w:id="1270" w:name="_Toc71214450"/>
      <w:bookmarkStart w:id="1271" w:name="_Toc71722124"/>
      <w:bookmarkStart w:id="1272" w:name="_Toc74859176"/>
      <w:bookmarkStart w:id="1273" w:name="_Toc138152038"/>
      <w:r w:rsidRPr="00586B6B">
        <w:t>13.2.3.4</w:t>
      </w:r>
      <w:r w:rsidRPr="00586B6B">
        <w:tab/>
        <w:t>Pre-load</w:t>
      </w:r>
      <w:bookmarkEnd w:id="1269"/>
      <w:bookmarkEnd w:id="1270"/>
      <w:bookmarkEnd w:id="1271"/>
      <w:bookmarkEnd w:id="1272"/>
      <w:bookmarkEnd w:id="1273"/>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EC561D">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74" w:name="_Toc68899700"/>
      <w:bookmarkStart w:id="1275" w:name="_Toc71214451"/>
      <w:bookmarkStart w:id="1276" w:name="_Toc71722125"/>
      <w:bookmarkStart w:id="1277" w:name="_Toc74859177"/>
      <w:bookmarkStart w:id="1278" w:name="_Toc138152039"/>
      <w:r w:rsidRPr="00586B6B">
        <w:t>13.2.3.5</w:t>
      </w:r>
      <w:r w:rsidRPr="00586B6B">
        <w:tab/>
        <w:t>Play</w:t>
      </w:r>
      <w:bookmarkEnd w:id="1274"/>
      <w:bookmarkEnd w:id="1275"/>
      <w:bookmarkEnd w:id="1276"/>
      <w:bookmarkEnd w:id="1277"/>
      <w:bookmarkEnd w:id="1278"/>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79" w:name="_Toc68899701"/>
      <w:bookmarkStart w:id="1280" w:name="_Toc71214452"/>
      <w:bookmarkStart w:id="1281" w:name="_Toc71722126"/>
      <w:bookmarkStart w:id="1282" w:name="_Toc74859178"/>
      <w:bookmarkStart w:id="1283" w:name="_Toc138152040"/>
      <w:r w:rsidRPr="00586B6B">
        <w:t>13.2.3.6</w:t>
      </w:r>
      <w:r w:rsidRPr="00586B6B">
        <w:tab/>
        <w:t>Pause</w:t>
      </w:r>
      <w:bookmarkEnd w:id="1279"/>
      <w:bookmarkEnd w:id="1280"/>
      <w:bookmarkEnd w:id="1281"/>
      <w:bookmarkEnd w:id="1282"/>
      <w:bookmarkEnd w:id="1283"/>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84" w:name="_Toc68899702"/>
      <w:bookmarkStart w:id="1285" w:name="_Toc71214453"/>
      <w:bookmarkStart w:id="1286" w:name="_Toc71722127"/>
      <w:bookmarkStart w:id="1287" w:name="_Toc74859179"/>
      <w:bookmarkStart w:id="1288" w:name="_Toc138152041"/>
      <w:r w:rsidRPr="00586B6B">
        <w:t>13.2.3.7</w:t>
      </w:r>
      <w:r w:rsidRPr="00586B6B">
        <w:tab/>
        <w:t>Seek</w:t>
      </w:r>
      <w:bookmarkEnd w:id="1284"/>
      <w:bookmarkEnd w:id="1285"/>
      <w:bookmarkEnd w:id="1286"/>
      <w:bookmarkEnd w:id="1287"/>
      <w:bookmarkEnd w:id="1288"/>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EC561D">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89" w:name="_Toc68899703"/>
      <w:bookmarkStart w:id="1290" w:name="_Toc71214454"/>
      <w:bookmarkStart w:id="1291" w:name="_Toc71722128"/>
      <w:bookmarkStart w:id="1292" w:name="_Toc74859180"/>
      <w:bookmarkStart w:id="1293" w:name="_Toc138152042"/>
      <w:r w:rsidRPr="00586B6B">
        <w:t>13.2.3.8</w:t>
      </w:r>
      <w:r w:rsidRPr="00586B6B">
        <w:tab/>
        <w:t>Reset</w:t>
      </w:r>
      <w:bookmarkEnd w:id="1289"/>
      <w:bookmarkEnd w:id="1290"/>
      <w:bookmarkEnd w:id="1291"/>
      <w:bookmarkEnd w:id="1292"/>
      <w:bookmarkEnd w:id="1293"/>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94" w:name="_Toc68899704"/>
      <w:bookmarkStart w:id="1295" w:name="_Toc71214455"/>
      <w:bookmarkStart w:id="1296" w:name="_Toc71722129"/>
      <w:bookmarkStart w:id="1297" w:name="_Toc74859181"/>
      <w:bookmarkStart w:id="1298" w:name="_Toc138152043"/>
      <w:r w:rsidRPr="00586B6B">
        <w:t>13.2.3.9</w:t>
      </w:r>
      <w:r w:rsidRPr="00586B6B">
        <w:tab/>
        <w:t>Destroy</w:t>
      </w:r>
      <w:bookmarkEnd w:id="1294"/>
      <w:bookmarkEnd w:id="1295"/>
      <w:bookmarkEnd w:id="1296"/>
      <w:bookmarkEnd w:id="1297"/>
      <w:bookmarkEnd w:id="1298"/>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99" w:name="_Toc68899705"/>
      <w:bookmarkStart w:id="1300" w:name="_Toc71214456"/>
      <w:bookmarkStart w:id="1301" w:name="_Toc71722130"/>
      <w:bookmarkStart w:id="1302" w:name="_Toc74859182"/>
      <w:bookmarkStart w:id="1303" w:name="_Toc138152044"/>
      <w:r w:rsidRPr="00586B6B">
        <w:t>13.2.4</w:t>
      </w:r>
      <w:r w:rsidR="00434389" w:rsidRPr="00586B6B">
        <w:tab/>
      </w:r>
      <w:r w:rsidRPr="00586B6B">
        <w:t>Configurations and settings API</w:t>
      </w:r>
      <w:bookmarkEnd w:id="1299"/>
      <w:bookmarkEnd w:id="1300"/>
      <w:bookmarkEnd w:id="1301"/>
      <w:bookmarkEnd w:id="1302"/>
      <w:bookmarkEnd w:id="1303"/>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EC561D">
            <w:pPr>
              <w:pStyle w:val="TAL"/>
              <w:keepNext w:val="0"/>
            </w:pPr>
          </w:p>
        </w:tc>
        <w:tc>
          <w:tcPr>
            <w:tcW w:w="1905" w:type="dxa"/>
          </w:tcPr>
          <w:p w14:paraId="2F47675D" w14:textId="77777777" w:rsidR="00D573D2" w:rsidRPr="00D41AA2" w:rsidRDefault="00D573D2" w:rsidP="00EC561D">
            <w:pPr>
              <w:pStyle w:val="TAL"/>
              <w:keepNext w:val="0"/>
              <w:rPr>
                <w:rStyle w:val="Code"/>
              </w:rPr>
            </w:pPr>
            <w:r w:rsidRPr="00D41AA2">
              <w:rPr>
                <w:rStyle w:val="Code"/>
              </w:rPr>
              <w:t>operatingBandwidth</w:t>
            </w:r>
          </w:p>
        </w:tc>
        <w:tc>
          <w:tcPr>
            <w:tcW w:w="1696" w:type="dxa"/>
          </w:tcPr>
          <w:p w14:paraId="615520FE" w14:textId="77777777" w:rsidR="00D573D2" w:rsidRPr="00586B6B" w:rsidRDefault="00D573D2" w:rsidP="00EC561D">
            <w:pPr>
              <w:pStyle w:val="TAL"/>
              <w:keepNext w:val="0"/>
              <w:rPr>
                <w:rStyle w:val="Datatypechar"/>
              </w:rPr>
            </w:pPr>
            <w:r w:rsidRPr="00586B6B">
              <w:rPr>
                <w:rStyle w:val="Datatypechar"/>
              </w:rPr>
              <w:t>Object</w:t>
            </w:r>
          </w:p>
        </w:tc>
        <w:tc>
          <w:tcPr>
            <w:tcW w:w="5808" w:type="dxa"/>
          </w:tcPr>
          <w:p w14:paraId="19DF91AF" w14:textId="14266AD3" w:rsidR="00D573D2" w:rsidRPr="00586B6B" w:rsidRDefault="00D573D2" w:rsidP="00EC561D">
            <w:pPr>
              <w:pStyle w:val="TAL"/>
              <w:keepNext w:val="0"/>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304" w:name="_Toc68899706"/>
      <w:bookmarkStart w:id="1305" w:name="_Toc71214457"/>
      <w:bookmarkStart w:id="1306" w:name="_Toc71722131"/>
      <w:bookmarkStart w:id="1307" w:name="_Toc74859183"/>
      <w:bookmarkStart w:id="1308" w:name="_Toc138152045"/>
      <w:r w:rsidRPr="00586B6B">
        <w:t>13.2.5</w:t>
      </w:r>
      <w:r w:rsidR="006B3650" w:rsidRPr="00586B6B">
        <w:tab/>
      </w:r>
      <w:r w:rsidRPr="00586B6B">
        <w:t>Notifications and error events</w:t>
      </w:r>
      <w:bookmarkEnd w:id="1304"/>
      <w:bookmarkEnd w:id="1305"/>
      <w:bookmarkEnd w:id="1306"/>
      <w:bookmarkEnd w:id="1307"/>
      <w:bookmarkEnd w:id="1308"/>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1A7EA102" w:rsidR="00D573D2"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744CA3" w:rsidRPr="00586B6B" w14:paraId="03124FC8" w14:textId="77777777" w:rsidTr="006539B8">
        <w:trPr>
          <w:cnfStyle w:val="100000000000" w:firstRow="1" w:lastRow="0" w:firstColumn="0" w:lastColumn="0" w:oddVBand="0" w:evenVBand="0" w:oddHBand="0" w:evenHBand="0" w:firstRowFirstColumn="0" w:firstRowLastColumn="0" w:lastRowFirstColumn="0" w:lastRowLastColumn="0"/>
        </w:trPr>
        <w:tc>
          <w:tcPr>
            <w:tcW w:w="3495" w:type="dxa"/>
          </w:tcPr>
          <w:p w14:paraId="1C6F07DC" w14:textId="77777777" w:rsidR="00744CA3" w:rsidRPr="00586B6B" w:rsidRDefault="00744CA3" w:rsidP="006539B8">
            <w:pPr>
              <w:pStyle w:val="TAH"/>
            </w:pPr>
            <w:r w:rsidRPr="00586B6B">
              <w:t>Status</w:t>
            </w:r>
          </w:p>
        </w:tc>
        <w:tc>
          <w:tcPr>
            <w:tcW w:w="4320" w:type="dxa"/>
          </w:tcPr>
          <w:p w14:paraId="6A8D3CB0" w14:textId="77777777" w:rsidR="00744CA3" w:rsidRPr="00586B6B" w:rsidRDefault="00744CA3" w:rsidP="006539B8">
            <w:pPr>
              <w:pStyle w:val="TAH"/>
            </w:pPr>
            <w:r w:rsidRPr="00586B6B">
              <w:t>Definition</w:t>
            </w:r>
          </w:p>
        </w:tc>
        <w:tc>
          <w:tcPr>
            <w:tcW w:w="1816" w:type="dxa"/>
          </w:tcPr>
          <w:p w14:paraId="475E2DDD" w14:textId="77777777" w:rsidR="00744CA3" w:rsidRPr="00586B6B" w:rsidRDefault="00744CA3" w:rsidP="006539B8">
            <w:pPr>
              <w:pStyle w:val="TAH"/>
            </w:pPr>
            <w:r w:rsidRPr="00586B6B">
              <w:t>Payload</w:t>
            </w:r>
          </w:p>
        </w:tc>
      </w:tr>
      <w:tr w:rsidR="00744CA3" w:rsidRPr="00586B6B" w14:paraId="410FBD7A" w14:textId="77777777" w:rsidTr="006539B8">
        <w:tc>
          <w:tcPr>
            <w:tcW w:w="3495" w:type="dxa"/>
          </w:tcPr>
          <w:p w14:paraId="708B4C9F" w14:textId="77777777" w:rsidR="00744CA3" w:rsidRPr="00D41AA2" w:rsidRDefault="00744CA3" w:rsidP="006539B8">
            <w:pPr>
              <w:pStyle w:val="TAL"/>
              <w:rPr>
                <w:rStyle w:val="Code"/>
              </w:rPr>
            </w:pPr>
            <w:r w:rsidRPr="00D41AA2">
              <w:rPr>
                <w:rStyle w:val="Code"/>
              </w:rPr>
              <w:t>AST_IN_FUTURE</w:t>
            </w:r>
          </w:p>
        </w:tc>
        <w:tc>
          <w:tcPr>
            <w:tcW w:w="4320" w:type="dxa"/>
          </w:tcPr>
          <w:p w14:paraId="2B076CF9" w14:textId="77777777" w:rsidR="00744CA3" w:rsidRPr="00586B6B" w:rsidRDefault="00744CA3" w:rsidP="006539B8">
            <w:pPr>
              <w:pStyle w:val="TAL"/>
            </w:pPr>
            <w:r w:rsidRPr="00586B6B">
              <w:t>Triggered when playback will not start yet as the MPD's availabilityStartTime is in the future.</w:t>
            </w:r>
          </w:p>
        </w:tc>
        <w:tc>
          <w:tcPr>
            <w:tcW w:w="1816" w:type="dxa"/>
          </w:tcPr>
          <w:p w14:paraId="56EC4494" w14:textId="77777777" w:rsidR="00744CA3" w:rsidRPr="00586B6B" w:rsidRDefault="00744CA3" w:rsidP="006539B8">
            <w:pPr>
              <w:pStyle w:val="TAL"/>
            </w:pPr>
            <w:r w:rsidRPr="00586B6B">
              <w:t>Time before playback will start.</w:t>
            </w:r>
          </w:p>
        </w:tc>
      </w:tr>
      <w:tr w:rsidR="00744CA3" w:rsidRPr="00586B6B" w14:paraId="1709002A" w14:textId="77777777" w:rsidTr="006539B8">
        <w:tc>
          <w:tcPr>
            <w:tcW w:w="3495" w:type="dxa"/>
          </w:tcPr>
          <w:p w14:paraId="13E4D7C0" w14:textId="77777777" w:rsidR="00744CA3" w:rsidRPr="00D41AA2" w:rsidRDefault="00744CA3" w:rsidP="006539B8">
            <w:pPr>
              <w:pStyle w:val="TAL"/>
              <w:rPr>
                <w:rStyle w:val="Code"/>
              </w:rPr>
            </w:pPr>
            <w:r w:rsidRPr="00D41AA2">
              <w:rPr>
                <w:rStyle w:val="Code"/>
              </w:rPr>
              <w:t>AVAILABLE_MEDIA_CHANGED</w:t>
            </w:r>
          </w:p>
        </w:tc>
        <w:tc>
          <w:tcPr>
            <w:tcW w:w="4320" w:type="dxa"/>
          </w:tcPr>
          <w:p w14:paraId="4D359FD7" w14:textId="77777777" w:rsidR="00744CA3" w:rsidRPr="00586B6B" w:rsidRDefault="00744CA3" w:rsidP="006539B8">
            <w:pPr>
              <w:pStyle w:val="TAL"/>
            </w:pPr>
            <w:r w:rsidRPr="00586B6B">
              <w:t>The list of available media has changed.</w:t>
            </w:r>
          </w:p>
        </w:tc>
        <w:tc>
          <w:tcPr>
            <w:tcW w:w="1816" w:type="dxa"/>
          </w:tcPr>
          <w:p w14:paraId="1D41D2B3" w14:textId="77777777" w:rsidR="00744CA3" w:rsidRPr="00586B6B" w:rsidRDefault="00744CA3" w:rsidP="006539B8">
            <w:pPr>
              <w:pStyle w:val="TAL"/>
            </w:pPr>
            <w:r w:rsidRPr="00586B6B">
              <w:t>Media type:</w:t>
            </w:r>
          </w:p>
          <w:p w14:paraId="013CDD78" w14:textId="77777777" w:rsidR="00744CA3" w:rsidRPr="00586B6B" w:rsidRDefault="00744CA3" w:rsidP="006539B8">
            <w:pPr>
              <w:pStyle w:val="TALcontinuation"/>
              <w:spacing w:before="60"/>
            </w:pPr>
            <w:r w:rsidRPr="00586B6B">
              <w:t>video, audio, subtitle, all</w:t>
            </w:r>
          </w:p>
        </w:tc>
      </w:tr>
      <w:tr w:rsidR="00744CA3" w:rsidRPr="00586B6B" w14:paraId="30CADD66" w14:textId="77777777" w:rsidTr="006539B8">
        <w:tc>
          <w:tcPr>
            <w:tcW w:w="3495" w:type="dxa"/>
          </w:tcPr>
          <w:p w14:paraId="4F580E3F" w14:textId="77777777" w:rsidR="00744CA3" w:rsidRPr="00D41AA2" w:rsidRDefault="00744CA3" w:rsidP="006539B8">
            <w:pPr>
              <w:pStyle w:val="TAL"/>
              <w:rPr>
                <w:rStyle w:val="Code"/>
              </w:rPr>
            </w:pPr>
            <w:r w:rsidRPr="00D41AA2">
              <w:rPr>
                <w:rStyle w:val="Code"/>
              </w:rPr>
              <w:t>BUFFER_EMPTY</w:t>
            </w:r>
          </w:p>
        </w:tc>
        <w:tc>
          <w:tcPr>
            <w:tcW w:w="4320" w:type="dxa"/>
          </w:tcPr>
          <w:p w14:paraId="002754B4" w14:textId="77777777" w:rsidR="00744CA3" w:rsidRPr="00586B6B" w:rsidRDefault="00744CA3" w:rsidP="006539B8">
            <w:pPr>
              <w:pStyle w:val="TAL"/>
            </w:pPr>
            <w:r w:rsidRPr="00586B6B">
              <w:t>Triggered when the media playback platform's buffer state changes to stalled.</w:t>
            </w:r>
          </w:p>
        </w:tc>
        <w:tc>
          <w:tcPr>
            <w:tcW w:w="1816" w:type="dxa"/>
          </w:tcPr>
          <w:p w14:paraId="7FE93608" w14:textId="77777777" w:rsidR="00744CA3" w:rsidRPr="00586B6B" w:rsidRDefault="00744CA3" w:rsidP="006539B8">
            <w:pPr>
              <w:pStyle w:val="TAL"/>
            </w:pPr>
            <w:r w:rsidRPr="00586B6B">
              <w:t>Media Type</w:t>
            </w:r>
          </w:p>
        </w:tc>
      </w:tr>
      <w:tr w:rsidR="00744CA3" w:rsidRPr="00586B6B" w14:paraId="1D2379F3" w14:textId="77777777" w:rsidTr="006539B8">
        <w:tc>
          <w:tcPr>
            <w:tcW w:w="3495" w:type="dxa"/>
          </w:tcPr>
          <w:p w14:paraId="719C6A18" w14:textId="77777777" w:rsidR="00744CA3" w:rsidRPr="00D41AA2" w:rsidRDefault="00744CA3" w:rsidP="006539B8">
            <w:pPr>
              <w:pStyle w:val="TAL"/>
              <w:rPr>
                <w:rStyle w:val="Code"/>
              </w:rPr>
            </w:pPr>
            <w:r w:rsidRPr="00D41AA2">
              <w:rPr>
                <w:rStyle w:val="Code"/>
              </w:rPr>
              <w:t>BUFFER_LOADED</w:t>
            </w:r>
          </w:p>
        </w:tc>
        <w:tc>
          <w:tcPr>
            <w:tcW w:w="4320" w:type="dxa"/>
          </w:tcPr>
          <w:p w14:paraId="189F04F8" w14:textId="77777777" w:rsidR="00744CA3" w:rsidRPr="00586B6B" w:rsidRDefault="00744CA3" w:rsidP="006539B8">
            <w:pPr>
              <w:pStyle w:val="TAL"/>
            </w:pPr>
            <w:r w:rsidRPr="00586B6B">
              <w:t>Triggered when the media playback platform's buffer state changes to loaded.</w:t>
            </w:r>
          </w:p>
        </w:tc>
        <w:tc>
          <w:tcPr>
            <w:tcW w:w="1816" w:type="dxa"/>
          </w:tcPr>
          <w:p w14:paraId="278E6773" w14:textId="77777777" w:rsidR="00744CA3" w:rsidRPr="00586B6B" w:rsidRDefault="00744CA3" w:rsidP="006539B8">
            <w:pPr>
              <w:pStyle w:val="TAL"/>
            </w:pPr>
            <w:r w:rsidRPr="00586B6B">
              <w:t>Media Type</w:t>
            </w:r>
          </w:p>
        </w:tc>
      </w:tr>
      <w:tr w:rsidR="00744CA3" w:rsidRPr="00586B6B" w14:paraId="17E501DA" w14:textId="77777777" w:rsidTr="006539B8">
        <w:tc>
          <w:tcPr>
            <w:tcW w:w="3495" w:type="dxa"/>
          </w:tcPr>
          <w:p w14:paraId="750A2A94" w14:textId="77777777" w:rsidR="00744CA3" w:rsidRPr="00D41AA2" w:rsidRDefault="00744CA3" w:rsidP="006539B8">
            <w:pPr>
              <w:pStyle w:val="TAL"/>
              <w:rPr>
                <w:rStyle w:val="Code"/>
              </w:rPr>
            </w:pPr>
            <w:r w:rsidRPr="00D41AA2">
              <w:rPr>
                <w:rStyle w:val="Code"/>
              </w:rPr>
              <w:t>CAN_PLAY</w:t>
            </w:r>
          </w:p>
        </w:tc>
        <w:tc>
          <w:tcPr>
            <w:tcW w:w="4320" w:type="dxa"/>
          </w:tcPr>
          <w:p w14:paraId="22105EA9" w14:textId="77777777" w:rsidR="00744CA3" w:rsidRPr="00586B6B" w:rsidRDefault="00744CA3" w:rsidP="006539B8">
            <w:pPr>
              <w:pStyle w:val="TAL"/>
            </w:pPr>
            <w:r w:rsidRPr="00586B6B">
              <w:t>Sent when enough data is available that the media can be played.</w:t>
            </w:r>
          </w:p>
        </w:tc>
        <w:tc>
          <w:tcPr>
            <w:tcW w:w="1816" w:type="dxa"/>
          </w:tcPr>
          <w:p w14:paraId="690C4CA3" w14:textId="77777777" w:rsidR="00744CA3" w:rsidRPr="00586B6B" w:rsidRDefault="00744CA3" w:rsidP="006539B8">
            <w:pPr>
              <w:pStyle w:val="TAL"/>
            </w:pPr>
            <w:r w:rsidRPr="00586B6B">
              <w:t>Not applicable.</w:t>
            </w:r>
          </w:p>
        </w:tc>
      </w:tr>
      <w:tr w:rsidR="00744CA3" w:rsidRPr="00586B6B" w14:paraId="168613CA" w14:textId="77777777" w:rsidTr="006539B8">
        <w:tc>
          <w:tcPr>
            <w:tcW w:w="3495" w:type="dxa"/>
          </w:tcPr>
          <w:p w14:paraId="4784CC9B" w14:textId="77777777" w:rsidR="00744CA3" w:rsidRPr="00D41AA2" w:rsidRDefault="00744CA3" w:rsidP="006539B8">
            <w:pPr>
              <w:pStyle w:val="TAL"/>
              <w:rPr>
                <w:rStyle w:val="Code"/>
              </w:rPr>
            </w:pPr>
            <w:r w:rsidRPr="00D41AA2">
              <w:rPr>
                <w:rStyle w:val="Code"/>
              </w:rPr>
              <w:t>MANIFEST_LOADED</w:t>
            </w:r>
          </w:p>
        </w:tc>
        <w:tc>
          <w:tcPr>
            <w:tcW w:w="4320" w:type="dxa"/>
          </w:tcPr>
          <w:p w14:paraId="4CAA29EE" w14:textId="77777777" w:rsidR="00744CA3" w:rsidRPr="00586B6B" w:rsidRDefault="00744CA3" w:rsidP="006539B8">
            <w:pPr>
              <w:pStyle w:val="TAL"/>
            </w:pPr>
            <w:r w:rsidRPr="00586B6B">
              <w:t>Triggered when the manifest load is complete</w:t>
            </w:r>
          </w:p>
        </w:tc>
        <w:tc>
          <w:tcPr>
            <w:tcW w:w="1816" w:type="dxa"/>
          </w:tcPr>
          <w:p w14:paraId="37175E36" w14:textId="77777777" w:rsidR="00744CA3" w:rsidRPr="00586B6B" w:rsidRDefault="00744CA3" w:rsidP="006539B8">
            <w:pPr>
              <w:pStyle w:val="TAL"/>
            </w:pPr>
            <w:r w:rsidRPr="00586B6B">
              <w:t>Not applicable.</w:t>
            </w:r>
          </w:p>
        </w:tc>
      </w:tr>
      <w:tr w:rsidR="00744CA3" w:rsidRPr="00586B6B" w14:paraId="53944F23" w14:textId="77777777" w:rsidTr="006539B8">
        <w:tc>
          <w:tcPr>
            <w:tcW w:w="3495" w:type="dxa"/>
          </w:tcPr>
          <w:p w14:paraId="30B1DB84" w14:textId="77777777" w:rsidR="00744CA3" w:rsidRPr="00D41AA2" w:rsidRDefault="00744CA3" w:rsidP="006539B8">
            <w:pPr>
              <w:pStyle w:val="TAL"/>
              <w:rPr>
                <w:rStyle w:val="Code"/>
              </w:rPr>
            </w:pPr>
            <w:r w:rsidRPr="00D41AA2">
              <w:rPr>
                <w:rStyle w:val="Code"/>
              </w:rPr>
              <w:t>METRIC_ADDED</w:t>
            </w:r>
          </w:p>
        </w:tc>
        <w:tc>
          <w:tcPr>
            <w:tcW w:w="4320" w:type="dxa"/>
          </w:tcPr>
          <w:p w14:paraId="323F1419" w14:textId="77777777" w:rsidR="00744CA3" w:rsidRPr="00586B6B" w:rsidRDefault="00744CA3" w:rsidP="006539B8">
            <w:pPr>
              <w:pStyle w:val="TAL"/>
            </w:pPr>
            <w:r w:rsidRPr="00586B6B">
              <w:t>Triggered every time a new metric is added.</w:t>
            </w:r>
          </w:p>
        </w:tc>
        <w:tc>
          <w:tcPr>
            <w:tcW w:w="1816" w:type="dxa"/>
          </w:tcPr>
          <w:p w14:paraId="38F2BEF3" w14:textId="77777777" w:rsidR="00744CA3" w:rsidRPr="00586B6B" w:rsidRDefault="00744CA3" w:rsidP="006539B8">
            <w:pPr>
              <w:pStyle w:val="TAL"/>
            </w:pPr>
          </w:p>
        </w:tc>
      </w:tr>
      <w:tr w:rsidR="00744CA3" w:rsidRPr="00586B6B" w14:paraId="650F40E9" w14:textId="77777777" w:rsidTr="006539B8">
        <w:tc>
          <w:tcPr>
            <w:tcW w:w="3495" w:type="dxa"/>
          </w:tcPr>
          <w:p w14:paraId="7BACC9E7" w14:textId="77777777" w:rsidR="00744CA3" w:rsidRPr="00D41AA2" w:rsidRDefault="00744CA3" w:rsidP="006539B8">
            <w:pPr>
              <w:pStyle w:val="TAL"/>
              <w:rPr>
                <w:rStyle w:val="Code"/>
              </w:rPr>
            </w:pPr>
            <w:r w:rsidRPr="00D41AA2">
              <w:rPr>
                <w:rStyle w:val="Code"/>
              </w:rPr>
              <w:t>METRIC_CHANGED</w:t>
            </w:r>
          </w:p>
        </w:tc>
        <w:tc>
          <w:tcPr>
            <w:tcW w:w="4320" w:type="dxa"/>
          </w:tcPr>
          <w:p w14:paraId="2ECA9B1B" w14:textId="77777777" w:rsidR="00744CA3" w:rsidRPr="00586B6B" w:rsidRDefault="00744CA3" w:rsidP="006539B8">
            <w:pPr>
              <w:pStyle w:val="TAL"/>
            </w:pPr>
            <w:r w:rsidRPr="00586B6B">
              <w:t>The minimum bit rate that the ABR algorithms will choose. Use NaN for no limit.</w:t>
            </w:r>
          </w:p>
        </w:tc>
        <w:tc>
          <w:tcPr>
            <w:tcW w:w="1816" w:type="dxa"/>
          </w:tcPr>
          <w:p w14:paraId="2DAD1BC6" w14:textId="77777777" w:rsidR="00744CA3" w:rsidRPr="00586B6B" w:rsidRDefault="00744CA3" w:rsidP="006539B8">
            <w:pPr>
              <w:pStyle w:val="TAL"/>
            </w:pPr>
          </w:p>
        </w:tc>
      </w:tr>
      <w:tr w:rsidR="00744CA3" w:rsidRPr="00586B6B" w14:paraId="6394D5D2" w14:textId="77777777" w:rsidTr="006539B8">
        <w:tc>
          <w:tcPr>
            <w:tcW w:w="3495" w:type="dxa"/>
          </w:tcPr>
          <w:p w14:paraId="153A1D83" w14:textId="77777777" w:rsidR="00744CA3" w:rsidRPr="00D41AA2" w:rsidRDefault="00744CA3" w:rsidP="006539B8">
            <w:pPr>
              <w:pStyle w:val="TAL"/>
              <w:rPr>
                <w:rStyle w:val="Code"/>
              </w:rPr>
            </w:pPr>
            <w:r w:rsidRPr="00D41AA2">
              <w:rPr>
                <w:rStyle w:val="Code"/>
              </w:rPr>
              <w:t>METRIC_UPDATED</w:t>
            </w:r>
          </w:p>
        </w:tc>
        <w:tc>
          <w:tcPr>
            <w:tcW w:w="4320" w:type="dxa"/>
          </w:tcPr>
          <w:p w14:paraId="718AEF85" w14:textId="77777777" w:rsidR="00744CA3" w:rsidRPr="00586B6B" w:rsidRDefault="00744CA3" w:rsidP="006539B8">
            <w:pPr>
              <w:pStyle w:val="TAL"/>
            </w:pPr>
            <w:r w:rsidRPr="00586B6B">
              <w:t>Set to true if you would like DASH Client to keep downloading fragments in the background when the video element is paused.</w:t>
            </w:r>
          </w:p>
        </w:tc>
        <w:tc>
          <w:tcPr>
            <w:tcW w:w="1816" w:type="dxa"/>
          </w:tcPr>
          <w:p w14:paraId="7A13C5B6" w14:textId="77777777" w:rsidR="00744CA3" w:rsidRPr="00586B6B" w:rsidRDefault="00744CA3" w:rsidP="006539B8">
            <w:pPr>
              <w:pStyle w:val="TAL"/>
            </w:pPr>
          </w:p>
        </w:tc>
      </w:tr>
      <w:tr w:rsidR="00744CA3" w:rsidRPr="00586B6B" w14:paraId="11759378" w14:textId="77777777" w:rsidTr="006539B8">
        <w:tc>
          <w:tcPr>
            <w:tcW w:w="3495" w:type="dxa"/>
          </w:tcPr>
          <w:p w14:paraId="5FDBB91F" w14:textId="77777777" w:rsidR="00744CA3" w:rsidRPr="00D41AA2" w:rsidRDefault="00744CA3" w:rsidP="006539B8">
            <w:pPr>
              <w:pStyle w:val="TAL"/>
              <w:rPr>
                <w:rStyle w:val="Code"/>
              </w:rPr>
            </w:pPr>
            <w:r w:rsidRPr="00D41AA2">
              <w:rPr>
                <w:rStyle w:val="Code"/>
              </w:rPr>
              <w:t>METRICS_CHANGED</w:t>
            </w:r>
          </w:p>
        </w:tc>
        <w:tc>
          <w:tcPr>
            <w:tcW w:w="4320" w:type="dxa"/>
          </w:tcPr>
          <w:p w14:paraId="0B59C051" w14:textId="77777777" w:rsidR="00744CA3" w:rsidRPr="00586B6B" w:rsidRDefault="00744CA3" w:rsidP="006539B8">
            <w:pPr>
              <w:pStyle w:val="TAL"/>
            </w:pPr>
            <w:r w:rsidRPr="00586B6B">
              <w:t>Triggered whenever there is a change to the overall metrics.</w:t>
            </w:r>
          </w:p>
        </w:tc>
        <w:tc>
          <w:tcPr>
            <w:tcW w:w="1816" w:type="dxa"/>
          </w:tcPr>
          <w:p w14:paraId="0D33A60A" w14:textId="77777777" w:rsidR="00744CA3" w:rsidRPr="00586B6B" w:rsidRDefault="00744CA3" w:rsidP="006539B8">
            <w:pPr>
              <w:pStyle w:val="TAL"/>
            </w:pPr>
          </w:p>
        </w:tc>
      </w:tr>
      <w:tr w:rsidR="00744CA3" w:rsidRPr="00586B6B" w14:paraId="51A317F6" w14:textId="77777777" w:rsidTr="006539B8">
        <w:tc>
          <w:tcPr>
            <w:tcW w:w="3495" w:type="dxa"/>
          </w:tcPr>
          <w:p w14:paraId="66A72128" w14:textId="77777777" w:rsidR="00744CA3" w:rsidRPr="00D41AA2" w:rsidRDefault="00744CA3" w:rsidP="006539B8">
            <w:pPr>
              <w:pStyle w:val="TAL"/>
              <w:rPr>
                <w:rStyle w:val="Code"/>
              </w:rPr>
            </w:pPr>
            <w:r w:rsidRPr="00D41AA2">
              <w:rPr>
                <w:rStyle w:val="Code"/>
              </w:rPr>
              <w:t>OPERATION_POINT_CHANGED</w:t>
            </w:r>
          </w:p>
        </w:tc>
        <w:tc>
          <w:tcPr>
            <w:tcW w:w="4320" w:type="dxa"/>
          </w:tcPr>
          <w:p w14:paraId="34AFEF12" w14:textId="77777777" w:rsidR="00744CA3" w:rsidRPr="00586B6B" w:rsidRDefault="00744CA3" w:rsidP="006539B8">
            <w:pPr>
              <w:pStyle w:val="TAL"/>
            </w:pPr>
            <w:r w:rsidRPr="00586B6B">
              <w:t>Triggered whenever there is a change of an operation point parameter.</w:t>
            </w:r>
          </w:p>
        </w:tc>
        <w:tc>
          <w:tcPr>
            <w:tcW w:w="1816" w:type="dxa"/>
          </w:tcPr>
          <w:p w14:paraId="5C7362D3" w14:textId="77777777" w:rsidR="00744CA3" w:rsidRPr="00586B6B" w:rsidRDefault="00744CA3" w:rsidP="006539B8">
            <w:pPr>
              <w:pStyle w:val="TAL"/>
            </w:pPr>
            <w:r>
              <w:t>External reference identifier of currently selected Service Operation Point.</w:t>
            </w:r>
          </w:p>
        </w:tc>
      </w:tr>
      <w:tr w:rsidR="00744CA3" w:rsidRPr="00586B6B" w14:paraId="258A433F" w14:textId="77777777" w:rsidTr="006539B8">
        <w:tc>
          <w:tcPr>
            <w:tcW w:w="3495" w:type="dxa"/>
          </w:tcPr>
          <w:p w14:paraId="78DB1400" w14:textId="77777777" w:rsidR="00744CA3" w:rsidRPr="00D41AA2" w:rsidRDefault="00744CA3" w:rsidP="006539B8">
            <w:pPr>
              <w:pStyle w:val="TAL"/>
              <w:rPr>
                <w:rStyle w:val="Code"/>
              </w:rPr>
            </w:pPr>
            <w:r w:rsidRPr="00D41AA2">
              <w:rPr>
                <w:rStyle w:val="Code"/>
              </w:rPr>
              <w:t>PLAYBACK_ENDED</w:t>
            </w:r>
          </w:p>
        </w:tc>
        <w:tc>
          <w:tcPr>
            <w:tcW w:w="4320" w:type="dxa"/>
          </w:tcPr>
          <w:p w14:paraId="079B49D3" w14:textId="77777777" w:rsidR="00744CA3" w:rsidRPr="00586B6B" w:rsidRDefault="00744CA3" w:rsidP="006539B8">
            <w:pPr>
              <w:pStyle w:val="TAL"/>
            </w:pPr>
            <w:r w:rsidRPr="00586B6B">
              <w:t>Sent when playback completes.</w:t>
            </w:r>
          </w:p>
        </w:tc>
        <w:tc>
          <w:tcPr>
            <w:tcW w:w="1816" w:type="dxa"/>
          </w:tcPr>
          <w:p w14:paraId="6B6BE703" w14:textId="77777777" w:rsidR="00744CA3" w:rsidRPr="00586B6B" w:rsidRDefault="00744CA3" w:rsidP="006539B8">
            <w:pPr>
              <w:pStyle w:val="TAL"/>
            </w:pPr>
          </w:p>
        </w:tc>
      </w:tr>
      <w:tr w:rsidR="00744CA3" w:rsidRPr="00586B6B" w14:paraId="16E46321" w14:textId="77777777" w:rsidTr="006539B8">
        <w:tc>
          <w:tcPr>
            <w:tcW w:w="3495" w:type="dxa"/>
          </w:tcPr>
          <w:p w14:paraId="444283C1" w14:textId="77777777" w:rsidR="00744CA3" w:rsidRPr="00D41AA2" w:rsidRDefault="00744CA3" w:rsidP="006539B8">
            <w:pPr>
              <w:pStyle w:val="TAL"/>
              <w:rPr>
                <w:rStyle w:val="Code"/>
              </w:rPr>
            </w:pPr>
            <w:r w:rsidRPr="00D41AA2">
              <w:rPr>
                <w:rStyle w:val="Code"/>
              </w:rPr>
              <w:t>PLAYBACK_ERROR</w:t>
            </w:r>
          </w:p>
        </w:tc>
        <w:tc>
          <w:tcPr>
            <w:tcW w:w="4320" w:type="dxa"/>
          </w:tcPr>
          <w:p w14:paraId="46C561F9" w14:textId="77777777" w:rsidR="00744CA3" w:rsidRPr="00586B6B" w:rsidRDefault="00744CA3" w:rsidP="006539B8">
            <w:pPr>
              <w:pStyle w:val="TAL"/>
            </w:pPr>
            <w:r w:rsidRPr="00586B6B">
              <w:t>Sent when an error occurs. The element's error attribute contains more information.</w:t>
            </w:r>
          </w:p>
        </w:tc>
        <w:tc>
          <w:tcPr>
            <w:tcW w:w="1816" w:type="dxa"/>
          </w:tcPr>
          <w:p w14:paraId="1D4C65A6" w14:textId="77777777" w:rsidR="00744CA3" w:rsidRPr="00586B6B" w:rsidRDefault="00744CA3" w:rsidP="006539B8">
            <w:pPr>
              <w:pStyle w:val="TAL"/>
            </w:pPr>
            <w:r w:rsidRPr="00586B6B">
              <w:t>Error attribute.</w:t>
            </w:r>
          </w:p>
        </w:tc>
      </w:tr>
      <w:tr w:rsidR="00744CA3" w:rsidRPr="00586B6B" w14:paraId="61D1A66C" w14:textId="77777777" w:rsidTr="006539B8">
        <w:tc>
          <w:tcPr>
            <w:tcW w:w="3495" w:type="dxa"/>
          </w:tcPr>
          <w:p w14:paraId="52BBA9F3" w14:textId="77777777" w:rsidR="00744CA3" w:rsidRPr="00D41AA2" w:rsidRDefault="00744CA3" w:rsidP="006539B8">
            <w:pPr>
              <w:pStyle w:val="TAL"/>
              <w:rPr>
                <w:rStyle w:val="Code"/>
              </w:rPr>
            </w:pPr>
            <w:r w:rsidRPr="00D41AA2">
              <w:rPr>
                <w:rStyle w:val="Code"/>
              </w:rPr>
              <w:t>PLAYBACK_PAUSED</w:t>
            </w:r>
          </w:p>
        </w:tc>
        <w:tc>
          <w:tcPr>
            <w:tcW w:w="4320" w:type="dxa"/>
          </w:tcPr>
          <w:p w14:paraId="0473BBA1" w14:textId="77777777" w:rsidR="00744CA3" w:rsidRPr="00586B6B" w:rsidRDefault="00744CA3" w:rsidP="006539B8">
            <w:pPr>
              <w:pStyle w:val="TAL"/>
            </w:pPr>
            <w:r w:rsidRPr="00586B6B">
              <w:t>Sent when playback is paused.</w:t>
            </w:r>
          </w:p>
        </w:tc>
        <w:tc>
          <w:tcPr>
            <w:tcW w:w="1816" w:type="dxa"/>
          </w:tcPr>
          <w:p w14:paraId="66F1B5A0" w14:textId="77777777" w:rsidR="00744CA3" w:rsidRPr="00586B6B" w:rsidRDefault="00744CA3" w:rsidP="006539B8">
            <w:pPr>
              <w:pStyle w:val="TAL"/>
            </w:pPr>
          </w:p>
        </w:tc>
      </w:tr>
      <w:tr w:rsidR="00744CA3" w:rsidRPr="00586B6B" w14:paraId="1A225254" w14:textId="77777777" w:rsidTr="006539B8">
        <w:tc>
          <w:tcPr>
            <w:tcW w:w="3495" w:type="dxa"/>
          </w:tcPr>
          <w:p w14:paraId="42EA5B45" w14:textId="77777777" w:rsidR="00744CA3" w:rsidRPr="00D41AA2" w:rsidRDefault="00744CA3" w:rsidP="006539B8">
            <w:pPr>
              <w:pStyle w:val="TAL"/>
              <w:rPr>
                <w:rStyle w:val="Code"/>
              </w:rPr>
            </w:pPr>
            <w:r w:rsidRPr="00D41AA2">
              <w:rPr>
                <w:rStyle w:val="Code"/>
              </w:rPr>
              <w:t>PLAYBACK_PLAYING</w:t>
            </w:r>
          </w:p>
        </w:tc>
        <w:tc>
          <w:tcPr>
            <w:tcW w:w="4320" w:type="dxa"/>
          </w:tcPr>
          <w:p w14:paraId="33BC3E55" w14:textId="77777777" w:rsidR="00744CA3" w:rsidRPr="00586B6B" w:rsidRDefault="00744CA3" w:rsidP="006539B8">
            <w:pPr>
              <w:pStyle w:val="TAL"/>
            </w:pPr>
            <w:r w:rsidRPr="00586B6B">
              <w:t>Sent when the media begins to play (either for the first time, after having been paused, or after ending and then restarting).</w:t>
            </w:r>
          </w:p>
        </w:tc>
        <w:tc>
          <w:tcPr>
            <w:tcW w:w="1816" w:type="dxa"/>
          </w:tcPr>
          <w:p w14:paraId="57B01BAB" w14:textId="77777777" w:rsidR="00744CA3" w:rsidRPr="00586B6B" w:rsidRDefault="00744CA3" w:rsidP="006539B8">
            <w:pPr>
              <w:pStyle w:val="TAL"/>
            </w:pPr>
          </w:p>
        </w:tc>
      </w:tr>
      <w:tr w:rsidR="00744CA3" w:rsidRPr="00586B6B" w14:paraId="27F602A9" w14:textId="77777777" w:rsidTr="006539B8">
        <w:tc>
          <w:tcPr>
            <w:tcW w:w="3495" w:type="dxa"/>
          </w:tcPr>
          <w:p w14:paraId="31BD26E0" w14:textId="77777777" w:rsidR="00744CA3" w:rsidRPr="00D41AA2" w:rsidRDefault="00744CA3" w:rsidP="006539B8">
            <w:pPr>
              <w:pStyle w:val="TAL"/>
              <w:rPr>
                <w:rStyle w:val="Code"/>
              </w:rPr>
            </w:pPr>
            <w:r w:rsidRPr="00D41AA2">
              <w:rPr>
                <w:rStyle w:val="Code"/>
              </w:rPr>
              <w:t>PLAYBACK_SEEKED</w:t>
            </w:r>
          </w:p>
        </w:tc>
        <w:tc>
          <w:tcPr>
            <w:tcW w:w="4320" w:type="dxa"/>
          </w:tcPr>
          <w:p w14:paraId="4089285B" w14:textId="77777777" w:rsidR="00744CA3" w:rsidRPr="00586B6B" w:rsidRDefault="00744CA3" w:rsidP="006539B8">
            <w:pPr>
              <w:pStyle w:val="TAL"/>
            </w:pPr>
            <w:r w:rsidRPr="00586B6B">
              <w:t>Sent when a seek operation completes.</w:t>
            </w:r>
          </w:p>
        </w:tc>
        <w:tc>
          <w:tcPr>
            <w:tcW w:w="1816" w:type="dxa"/>
          </w:tcPr>
          <w:p w14:paraId="68DE01C0" w14:textId="77777777" w:rsidR="00744CA3" w:rsidRPr="00586B6B" w:rsidRDefault="00744CA3" w:rsidP="006539B8">
            <w:pPr>
              <w:pStyle w:val="TAL"/>
            </w:pPr>
          </w:p>
        </w:tc>
      </w:tr>
      <w:tr w:rsidR="00744CA3" w:rsidRPr="00586B6B" w14:paraId="580C6BDD" w14:textId="77777777" w:rsidTr="006539B8">
        <w:tc>
          <w:tcPr>
            <w:tcW w:w="3495" w:type="dxa"/>
          </w:tcPr>
          <w:p w14:paraId="23D0D40E" w14:textId="77777777" w:rsidR="00744CA3" w:rsidRPr="00D41AA2" w:rsidRDefault="00744CA3" w:rsidP="006539B8">
            <w:pPr>
              <w:pStyle w:val="TAL"/>
              <w:rPr>
                <w:rStyle w:val="Code"/>
              </w:rPr>
            </w:pPr>
            <w:r w:rsidRPr="00D41AA2">
              <w:rPr>
                <w:rStyle w:val="Code"/>
              </w:rPr>
              <w:t>PLAYBACK_SEEKING</w:t>
            </w:r>
          </w:p>
        </w:tc>
        <w:tc>
          <w:tcPr>
            <w:tcW w:w="4320" w:type="dxa"/>
          </w:tcPr>
          <w:p w14:paraId="1D63DB94" w14:textId="77777777" w:rsidR="00744CA3" w:rsidRPr="00586B6B" w:rsidRDefault="00744CA3" w:rsidP="006539B8">
            <w:pPr>
              <w:pStyle w:val="TAL"/>
            </w:pPr>
            <w:r w:rsidRPr="00586B6B">
              <w:t>Sent when a seek operation begins.</w:t>
            </w:r>
          </w:p>
        </w:tc>
        <w:tc>
          <w:tcPr>
            <w:tcW w:w="1816" w:type="dxa"/>
          </w:tcPr>
          <w:p w14:paraId="1AEB82FA" w14:textId="77777777" w:rsidR="00744CA3" w:rsidRPr="00586B6B" w:rsidRDefault="00744CA3" w:rsidP="006539B8">
            <w:pPr>
              <w:pStyle w:val="TAL"/>
            </w:pPr>
          </w:p>
        </w:tc>
      </w:tr>
      <w:tr w:rsidR="00744CA3" w:rsidRPr="00586B6B" w14:paraId="6BC77CD4" w14:textId="77777777" w:rsidTr="006539B8">
        <w:tc>
          <w:tcPr>
            <w:tcW w:w="3495" w:type="dxa"/>
          </w:tcPr>
          <w:p w14:paraId="6F92DC37" w14:textId="77777777" w:rsidR="00744CA3" w:rsidRPr="00D41AA2" w:rsidRDefault="00744CA3" w:rsidP="006539B8">
            <w:pPr>
              <w:pStyle w:val="TAL"/>
              <w:rPr>
                <w:rStyle w:val="Code"/>
              </w:rPr>
            </w:pPr>
            <w:r w:rsidRPr="00D41AA2">
              <w:rPr>
                <w:rStyle w:val="Code"/>
              </w:rPr>
              <w:t>PLAYBACK_STALLED</w:t>
            </w:r>
          </w:p>
        </w:tc>
        <w:tc>
          <w:tcPr>
            <w:tcW w:w="4320" w:type="dxa"/>
          </w:tcPr>
          <w:p w14:paraId="70172F80" w14:textId="77777777" w:rsidR="00744CA3" w:rsidRPr="00586B6B" w:rsidRDefault="00744CA3" w:rsidP="006539B8">
            <w:pPr>
              <w:pStyle w:val="TAL"/>
            </w:pPr>
            <w:r w:rsidRPr="00586B6B">
              <w:t>Sent when the media playback platform reports stalled</w:t>
            </w:r>
          </w:p>
        </w:tc>
        <w:tc>
          <w:tcPr>
            <w:tcW w:w="1816" w:type="dxa"/>
          </w:tcPr>
          <w:p w14:paraId="448635B7" w14:textId="77777777" w:rsidR="00744CA3" w:rsidRPr="00586B6B" w:rsidRDefault="00744CA3" w:rsidP="006539B8">
            <w:pPr>
              <w:pStyle w:val="TAL"/>
            </w:pPr>
          </w:p>
        </w:tc>
      </w:tr>
      <w:tr w:rsidR="00744CA3" w:rsidRPr="00586B6B" w14:paraId="6582D2C3" w14:textId="77777777" w:rsidTr="006539B8">
        <w:tc>
          <w:tcPr>
            <w:tcW w:w="3495" w:type="dxa"/>
          </w:tcPr>
          <w:p w14:paraId="5F0CB891" w14:textId="77777777" w:rsidR="00744CA3" w:rsidRPr="00D41AA2" w:rsidRDefault="00744CA3" w:rsidP="006539B8">
            <w:pPr>
              <w:pStyle w:val="TAL"/>
              <w:rPr>
                <w:rStyle w:val="Code"/>
              </w:rPr>
            </w:pPr>
            <w:r w:rsidRPr="00D41AA2">
              <w:rPr>
                <w:rStyle w:val="Code"/>
              </w:rPr>
              <w:t>PLAYBACK_STARTED</w:t>
            </w:r>
          </w:p>
        </w:tc>
        <w:tc>
          <w:tcPr>
            <w:tcW w:w="4320" w:type="dxa"/>
          </w:tcPr>
          <w:p w14:paraId="06116DB8" w14:textId="77777777" w:rsidR="00744CA3" w:rsidRPr="00586B6B" w:rsidRDefault="00744CA3" w:rsidP="006539B8">
            <w:pPr>
              <w:pStyle w:val="TAL"/>
            </w:pPr>
            <w:r w:rsidRPr="00586B6B">
              <w:t>Sent when playback of the media starts after having been paused; that is, when playback is resumed after a prior pause event.</w:t>
            </w:r>
          </w:p>
        </w:tc>
        <w:tc>
          <w:tcPr>
            <w:tcW w:w="1816" w:type="dxa"/>
          </w:tcPr>
          <w:p w14:paraId="65AAD38E" w14:textId="77777777" w:rsidR="00744CA3" w:rsidRPr="00586B6B" w:rsidRDefault="00744CA3" w:rsidP="006539B8">
            <w:pPr>
              <w:pStyle w:val="TAL"/>
            </w:pPr>
          </w:p>
        </w:tc>
      </w:tr>
      <w:tr w:rsidR="00744CA3" w:rsidRPr="00586B6B" w14:paraId="2D91E39C" w14:textId="77777777" w:rsidTr="006539B8">
        <w:tc>
          <w:tcPr>
            <w:tcW w:w="3495" w:type="dxa"/>
          </w:tcPr>
          <w:p w14:paraId="66DC7D6C" w14:textId="77777777" w:rsidR="00744CA3" w:rsidRPr="00D41AA2" w:rsidRDefault="00744CA3" w:rsidP="006539B8">
            <w:pPr>
              <w:pStyle w:val="TAL"/>
              <w:rPr>
                <w:rStyle w:val="Code"/>
              </w:rPr>
            </w:pPr>
            <w:r w:rsidRPr="00D41AA2">
              <w:rPr>
                <w:rStyle w:val="Code"/>
              </w:rPr>
              <w:t>PLAYBACK_WAITING</w:t>
            </w:r>
          </w:p>
        </w:tc>
        <w:tc>
          <w:tcPr>
            <w:tcW w:w="4320" w:type="dxa"/>
          </w:tcPr>
          <w:p w14:paraId="33C4785E" w14:textId="77777777" w:rsidR="00744CA3" w:rsidRPr="00586B6B" w:rsidRDefault="00744CA3" w:rsidP="006539B8">
            <w:pPr>
              <w:pStyle w:val="TAL"/>
            </w:pPr>
            <w:r w:rsidRPr="00586B6B">
              <w:t>Sent when the media playback has stopped because of a temporary lack of data.</w:t>
            </w:r>
          </w:p>
        </w:tc>
        <w:tc>
          <w:tcPr>
            <w:tcW w:w="1816" w:type="dxa"/>
          </w:tcPr>
          <w:p w14:paraId="134A89B7" w14:textId="77777777" w:rsidR="00744CA3" w:rsidRPr="00586B6B" w:rsidRDefault="00744CA3" w:rsidP="006539B8">
            <w:pPr>
              <w:pStyle w:val="TAL"/>
            </w:pPr>
          </w:p>
        </w:tc>
      </w:tr>
      <w:tr w:rsidR="00744CA3" w:rsidRPr="00586B6B" w14:paraId="215FA914" w14:textId="77777777" w:rsidTr="006539B8">
        <w:tc>
          <w:tcPr>
            <w:tcW w:w="3495" w:type="dxa"/>
          </w:tcPr>
          <w:p w14:paraId="50D59F01" w14:textId="77777777" w:rsidR="00744CA3" w:rsidRPr="00D41AA2" w:rsidRDefault="00744CA3" w:rsidP="006539B8">
            <w:pPr>
              <w:pStyle w:val="TAL"/>
              <w:rPr>
                <w:rStyle w:val="Code"/>
              </w:rPr>
            </w:pPr>
            <w:r w:rsidRPr="00D41AA2">
              <w:rPr>
                <w:rStyle w:val="Code"/>
              </w:rPr>
              <w:t>SERVICE_DESCRIPTION_SELECTED</w:t>
            </w:r>
          </w:p>
        </w:tc>
        <w:tc>
          <w:tcPr>
            <w:tcW w:w="4320" w:type="dxa"/>
          </w:tcPr>
          <w:p w14:paraId="2E41C035" w14:textId="77777777" w:rsidR="00744CA3" w:rsidRPr="00586B6B" w:rsidRDefault="00744CA3" w:rsidP="006539B8">
            <w:pPr>
              <w:pStyle w:val="TAL"/>
            </w:pPr>
            <w:r w:rsidRPr="00586B6B">
              <w:t>sent when the DASH client has selected a service description.</w:t>
            </w:r>
          </w:p>
        </w:tc>
        <w:tc>
          <w:tcPr>
            <w:tcW w:w="1816" w:type="dxa"/>
          </w:tcPr>
          <w:p w14:paraId="2B7778BD" w14:textId="77777777" w:rsidR="00744CA3" w:rsidRPr="00586B6B" w:rsidRDefault="00744CA3" w:rsidP="006539B8">
            <w:pPr>
              <w:pStyle w:val="TAL"/>
            </w:pPr>
          </w:p>
        </w:tc>
      </w:tr>
      <w:tr w:rsidR="00744CA3" w:rsidRPr="00586B6B" w14:paraId="3DA23204" w14:textId="77777777" w:rsidTr="006539B8">
        <w:tc>
          <w:tcPr>
            <w:tcW w:w="3495" w:type="dxa"/>
          </w:tcPr>
          <w:p w14:paraId="6DE62381" w14:textId="77777777" w:rsidR="00744CA3" w:rsidRPr="00D41AA2" w:rsidRDefault="00744CA3" w:rsidP="006539B8">
            <w:pPr>
              <w:pStyle w:val="TAL"/>
              <w:rPr>
                <w:rStyle w:val="Code"/>
              </w:rPr>
            </w:pPr>
            <w:r w:rsidRPr="00D41AA2">
              <w:rPr>
                <w:rStyle w:val="Code"/>
              </w:rPr>
              <w:t>SERVICE_DESCRIPTION_CHANGED</w:t>
            </w:r>
          </w:p>
        </w:tc>
        <w:tc>
          <w:tcPr>
            <w:tcW w:w="4320" w:type="dxa"/>
          </w:tcPr>
          <w:p w14:paraId="30ECF164" w14:textId="77777777" w:rsidR="00744CA3" w:rsidRPr="00586B6B" w:rsidRDefault="00744CA3" w:rsidP="006539B8">
            <w:pPr>
              <w:pStyle w:val="TAL"/>
            </w:pPr>
            <w:r w:rsidRPr="00586B6B">
              <w:t>Sent when the DASH client has changed a service description.</w:t>
            </w:r>
          </w:p>
        </w:tc>
        <w:tc>
          <w:tcPr>
            <w:tcW w:w="1816" w:type="dxa"/>
          </w:tcPr>
          <w:p w14:paraId="0CF567F7" w14:textId="77777777" w:rsidR="00744CA3" w:rsidRPr="00586B6B" w:rsidRDefault="00744CA3" w:rsidP="006539B8">
            <w:pPr>
              <w:pStyle w:val="TAL"/>
            </w:pPr>
          </w:p>
        </w:tc>
      </w:tr>
      <w:tr w:rsidR="00744CA3" w:rsidRPr="00586B6B" w14:paraId="7D2711D2" w14:textId="77777777" w:rsidTr="006539B8">
        <w:tc>
          <w:tcPr>
            <w:tcW w:w="3495" w:type="dxa"/>
          </w:tcPr>
          <w:p w14:paraId="1265A1A4" w14:textId="77777777" w:rsidR="00744CA3" w:rsidRPr="00D41AA2" w:rsidRDefault="00744CA3" w:rsidP="006539B8">
            <w:pPr>
              <w:pStyle w:val="TAL"/>
              <w:rPr>
                <w:rStyle w:val="Code"/>
              </w:rPr>
            </w:pPr>
            <w:r w:rsidRPr="00D41AA2">
              <w:rPr>
                <w:rStyle w:val="Code"/>
              </w:rPr>
              <w:t>SERVICE_DESCRIPTION_VIOLATED</w:t>
            </w:r>
          </w:p>
        </w:tc>
        <w:tc>
          <w:tcPr>
            <w:tcW w:w="4320" w:type="dxa"/>
          </w:tcPr>
          <w:p w14:paraId="5FF6D06A" w14:textId="77777777" w:rsidR="00744CA3" w:rsidRPr="00586B6B" w:rsidRDefault="00744CA3" w:rsidP="006539B8">
            <w:pPr>
              <w:pStyle w:val="TAL"/>
            </w:pPr>
            <w:r w:rsidRPr="00586B6B">
              <w:t>Provides notification that the service description parameters are currently not met.</w:t>
            </w:r>
          </w:p>
        </w:tc>
        <w:tc>
          <w:tcPr>
            <w:tcW w:w="1816" w:type="dxa"/>
          </w:tcPr>
          <w:p w14:paraId="1AA6696C" w14:textId="77777777" w:rsidR="00744CA3" w:rsidRPr="00586B6B" w:rsidRDefault="00744CA3" w:rsidP="006539B8">
            <w:pPr>
              <w:pStyle w:val="TAL"/>
            </w:pPr>
            <w:r w:rsidRPr="00586B6B">
              <w:t>Parameters of service description that are not met.</w:t>
            </w:r>
          </w:p>
        </w:tc>
      </w:tr>
      <w:tr w:rsidR="00744CA3" w:rsidRPr="00586B6B" w14:paraId="5023D0FD" w14:textId="77777777" w:rsidTr="006539B8">
        <w:tc>
          <w:tcPr>
            <w:tcW w:w="3495" w:type="dxa"/>
          </w:tcPr>
          <w:p w14:paraId="5EE3B154" w14:textId="77777777" w:rsidR="00744CA3" w:rsidRPr="00D41AA2" w:rsidRDefault="00744CA3" w:rsidP="006539B8">
            <w:pPr>
              <w:pStyle w:val="TAL"/>
              <w:keepNext w:val="0"/>
              <w:rPr>
                <w:rStyle w:val="Code"/>
              </w:rPr>
            </w:pPr>
            <w:r w:rsidRPr="00D41AA2">
              <w:rPr>
                <w:rStyle w:val="Code"/>
              </w:rPr>
              <w:t>SOURCE_INITIALIZED</w:t>
            </w:r>
          </w:p>
        </w:tc>
        <w:tc>
          <w:tcPr>
            <w:tcW w:w="4320" w:type="dxa"/>
          </w:tcPr>
          <w:p w14:paraId="6016D016" w14:textId="77777777" w:rsidR="00744CA3" w:rsidRPr="00586B6B" w:rsidRDefault="00744CA3" w:rsidP="006539B8">
            <w:pPr>
              <w:pStyle w:val="TAL"/>
              <w:keepNext w:val="0"/>
            </w:pPr>
            <w:r w:rsidRPr="00586B6B">
              <w:t>Triggered when the source is setup and ready.</w:t>
            </w:r>
          </w:p>
        </w:tc>
        <w:tc>
          <w:tcPr>
            <w:tcW w:w="1816" w:type="dxa"/>
          </w:tcPr>
          <w:p w14:paraId="6639BD66" w14:textId="77777777" w:rsidR="00744CA3" w:rsidRPr="00586B6B" w:rsidRDefault="00744CA3" w:rsidP="006539B8">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965306">
      <w:pPr>
        <w:pStyle w:val="TAN"/>
        <w:keepNext w:val="0"/>
      </w:pPr>
    </w:p>
    <w:p w14:paraId="0B872CDA" w14:textId="2DE64984" w:rsidR="00D573D2" w:rsidRPr="00586B6B" w:rsidRDefault="00C7434A" w:rsidP="00185C8F">
      <w:pPr>
        <w:pStyle w:val="Heading3"/>
      </w:pPr>
      <w:bookmarkStart w:id="1309" w:name="_Toc68899707"/>
      <w:bookmarkStart w:id="1310" w:name="_Toc71214458"/>
      <w:bookmarkStart w:id="1311" w:name="_Toc71722132"/>
      <w:bookmarkStart w:id="1312" w:name="_Toc74859184"/>
      <w:bookmarkStart w:id="1313" w:name="_Toc138152046"/>
      <w:r w:rsidRPr="00586B6B">
        <w:t>1</w:t>
      </w:r>
      <w:r w:rsidR="00C32F90" w:rsidRPr="00586B6B">
        <w:t>3.</w:t>
      </w:r>
      <w:r w:rsidR="00D573D2" w:rsidRPr="00586B6B">
        <w:t>2.6</w:t>
      </w:r>
      <w:r w:rsidR="00434389" w:rsidRPr="00586B6B">
        <w:tab/>
      </w:r>
      <w:r w:rsidR="00D573D2" w:rsidRPr="00586B6B">
        <w:t>Status Information</w:t>
      </w:r>
      <w:bookmarkEnd w:id="1309"/>
      <w:bookmarkEnd w:id="1310"/>
      <w:bookmarkEnd w:id="1311"/>
      <w:bookmarkEnd w:id="1312"/>
      <w:bookmarkEnd w:id="1313"/>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5A2329EB" w:rsidR="00D573D2"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44CA3" w:rsidRPr="00586B6B" w14:paraId="6EA773F3" w14:textId="77777777" w:rsidTr="006539B8">
        <w:tc>
          <w:tcPr>
            <w:tcW w:w="2685" w:type="dxa"/>
            <w:shd w:val="clear" w:color="auto" w:fill="BFBFBF" w:themeFill="background1" w:themeFillShade="BF"/>
          </w:tcPr>
          <w:p w14:paraId="1DC03898" w14:textId="16C32A4B" w:rsidR="00744CA3" w:rsidRPr="00586B6B" w:rsidRDefault="00744CA3" w:rsidP="006539B8">
            <w:pPr>
              <w:pStyle w:val="TAH"/>
            </w:pPr>
            <w:r w:rsidRPr="00586B6B">
              <w:t>Status</w:t>
            </w:r>
          </w:p>
        </w:tc>
        <w:tc>
          <w:tcPr>
            <w:tcW w:w="1845" w:type="dxa"/>
            <w:shd w:val="clear" w:color="auto" w:fill="BFBFBF" w:themeFill="background1" w:themeFillShade="BF"/>
          </w:tcPr>
          <w:p w14:paraId="7247E87F" w14:textId="77777777" w:rsidR="00744CA3" w:rsidRPr="00586B6B" w:rsidRDefault="00744CA3" w:rsidP="006539B8">
            <w:pPr>
              <w:pStyle w:val="TAH"/>
            </w:pPr>
            <w:r w:rsidRPr="00586B6B">
              <w:t>Type</w:t>
            </w:r>
          </w:p>
        </w:tc>
        <w:tc>
          <w:tcPr>
            <w:tcW w:w="1485" w:type="dxa"/>
            <w:shd w:val="clear" w:color="auto" w:fill="BFBFBF" w:themeFill="background1" w:themeFillShade="BF"/>
          </w:tcPr>
          <w:p w14:paraId="4BAF42B4" w14:textId="77777777" w:rsidR="00744CA3" w:rsidRPr="00586B6B" w:rsidRDefault="00744CA3" w:rsidP="006539B8">
            <w:pPr>
              <w:pStyle w:val="TAH"/>
            </w:pPr>
            <w:r w:rsidRPr="00586B6B">
              <w:t>Parameter</w:t>
            </w:r>
          </w:p>
        </w:tc>
        <w:tc>
          <w:tcPr>
            <w:tcW w:w="3614" w:type="dxa"/>
            <w:shd w:val="clear" w:color="auto" w:fill="BFBFBF" w:themeFill="background1" w:themeFillShade="BF"/>
          </w:tcPr>
          <w:p w14:paraId="1D9EC2E4" w14:textId="77777777" w:rsidR="00744CA3" w:rsidRPr="00586B6B" w:rsidRDefault="00744CA3" w:rsidP="006539B8">
            <w:pPr>
              <w:pStyle w:val="TAH"/>
            </w:pPr>
            <w:r w:rsidRPr="00586B6B">
              <w:t>Definition</w:t>
            </w:r>
          </w:p>
        </w:tc>
      </w:tr>
      <w:tr w:rsidR="00744CA3" w:rsidRPr="00586B6B" w14:paraId="64D8BDF8" w14:textId="77777777" w:rsidTr="006539B8">
        <w:tc>
          <w:tcPr>
            <w:tcW w:w="2685" w:type="dxa"/>
          </w:tcPr>
          <w:p w14:paraId="29182A4A" w14:textId="77777777" w:rsidR="00744CA3" w:rsidRPr="00D41AA2" w:rsidDel="0025302A" w:rsidRDefault="00744CA3" w:rsidP="006539B8">
            <w:pPr>
              <w:pStyle w:val="TAL"/>
              <w:rPr>
                <w:rStyle w:val="Code"/>
              </w:rPr>
            </w:pPr>
            <w:r>
              <w:rPr>
                <w:rStyle w:val="Code"/>
              </w:rPr>
              <w:t>state</w:t>
            </w:r>
          </w:p>
        </w:tc>
        <w:tc>
          <w:tcPr>
            <w:tcW w:w="1845" w:type="dxa"/>
          </w:tcPr>
          <w:p w14:paraId="1F1B19D9" w14:textId="77777777" w:rsidR="00744CA3" w:rsidRPr="0025302A" w:rsidRDefault="00744CA3" w:rsidP="006539B8">
            <w:pPr>
              <w:pStyle w:val="TAL"/>
            </w:pPr>
            <w:r w:rsidRPr="0025302A">
              <w:t>Enumeration</w:t>
            </w:r>
          </w:p>
        </w:tc>
        <w:tc>
          <w:tcPr>
            <w:tcW w:w="1485" w:type="dxa"/>
          </w:tcPr>
          <w:p w14:paraId="6DBB5FD0" w14:textId="77777777" w:rsidR="00744CA3" w:rsidRPr="00586B6B" w:rsidRDefault="00744CA3" w:rsidP="006539B8">
            <w:pPr>
              <w:pStyle w:val="TAL"/>
            </w:pPr>
          </w:p>
        </w:tc>
        <w:tc>
          <w:tcPr>
            <w:tcW w:w="3614" w:type="dxa"/>
          </w:tcPr>
          <w:p w14:paraId="4857A16D" w14:textId="77777777" w:rsidR="00744CA3" w:rsidRPr="00586B6B" w:rsidRDefault="00744CA3" w:rsidP="006539B8">
            <w:pPr>
              <w:pStyle w:val="TAL"/>
            </w:pPr>
            <w:r>
              <w:t>An enumerated value from t</w:t>
            </w:r>
            <w:r w:rsidRPr="00586B6B">
              <w:t>able</w:t>
            </w:r>
            <w:r>
              <w:t> </w:t>
            </w:r>
            <w:r w:rsidRPr="00586B6B">
              <w:t>13.2.2</w:t>
            </w:r>
            <w:r>
              <w:noBreakHyphen/>
            </w:r>
            <w:r w:rsidRPr="00586B6B">
              <w:t>1</w:t>
            </w:r>
            <w:r>
              <w:t xml:space="preserve"> indicating the current state of the Media Player.</w:t>
            </w:r>
          </w:p>
        </w:tc>
      </w:tr>
      <w:tr w:rsidR="00744CA3" w:rsidRPr="00586B6B" w14:paraId="2A2F00E0" w14:textId="77777777" w:rsidTr="006539B8">
        <w:tc>
          <w:tcPr>
            <w:tcW w:w="2685" w:type="dxa"/>
          </w:tcPr>
          <w:p w14:paraId="69FCB818" w14:textId="583A4BD2" w:rsidR="00744CA3" w:rsidRPr="00D41AA2" w:rsidRDefault="00744CA3" w:rsidP="006539B8">
            <w:pPr>
              <w:pStyle w:val="TAL"/>
              <w:rPr>
                <w:rStyle w:val="Code"/>
              </w:rPr>
            </w:pPr>
            <w:r>
              <w:rPr>
                <w:rStyle w:val="Code"/>
              </w:rPr>
              <w:t>a</w:t>
            </w:r>
            <w:r w:rsidRPr="00D41AA2">
              <w:rPr>
                <w:rStyle w:val="Code"/>
              </w:rPr>
              <w:t>verageThroughput</w:t>
            </w:r>
          </w:p>
        </w:tc>
        <w:tc>
          <w:tcPr>
            <w:tcW w:w="1845" w:type="dxa"/>
          </w:tcPr>
          <w:p w14:paraId="1F2F6B3B" w14:textId="77777777" w:rsidR="00744CA3" w:rsidRPr="00586B6B" w:rsidRDefault="00744CA3" w:rsidP="006539B8">
            <w:pPr>
              <w:pStyle w:val="TAL"/>
              <w:rPr>
                <w:rStyle w:val="Datatypechar"/>
              </w:rPr>
            </w:pPr>
            <w:bookmarkStart w:id="1314" w:name="_MCCTEMPBM_CRPT71130629___7"/>
            <w:r w:rsidRPr="00586B6B">
              <w:rPr>
                <w:rStyle w:val="Datatypechar"/>
              </w:rPr>
              <w:t>float</w:t>
            </w:r>
            <w:bookmarkEnd w:id="1314"/>
          </w:p>
        </w:tc>
        <w:tc>
          <w:tcPr>
            <w:tcW w:w="1485" w:type="dxa"/>
          </w:tcPr>
          <w:p w14:paraId="7931693B" w14:textId="77777777" w:rsidR="00744CA3" w:rsidRPr="00586B6B" w:rsidRDefault="00744CA3" w:rsidP="006539B8">
            <w:pPr>
              <w:pStyle w:val="TAL"/>
            </w:pPr>
            <w:r w:rsidRPr="00586B6B">
              <w:t>none</w:t>
            </w:r>
          </w:p>
        </w:tc>
        <w:tc>
          <w:tcPr>
            <w:tcW w:w="3614" w:type="dxa"/>
          </w:tcPr>
          <w:p w14:paraId="779F027A" w14:textId="77777777" w:rsidR="00744CA3" w:rsidRPr="00586B6B" w:rsidRDefault="00744CA3" w:rsidP="006539B8">
            <w:pPr>
              <w:pStyle w:val="TAL"/>
            </w:pPr>
            <w:r w:rsidRPr="00586B6B">
              <w:t>Current average throughput computed in the ABR logic in bit/s.</w:t>
            </w:r>
          </w:p>
        </w:tc>
      </w:tr>
      <w:tr w:rsidR="00744CA3" w:rsidRPr="00586B6B" w14:paraId="48B2E6D7" w14:textId="77777777" w:rsidTr="006539B8">
        <w:tc>
          <w:tcPr>
            <w:tcW w:w="2685" w:type="dxa"/>
          </w:tcPr>
          <w:p w14:paraId="68416345" w14:textId="4F7BA98E" w:rsidR="00744CA3" w:rsidRPr="00D41AA2" w:rsidRDefault="00744CA3" w:rsidP="006539B8">
            <w:pPr>
              <w:pStyle w:val="TAL"/>
              <w:rPr>
                <w:rStyle w:val="Code"/>
              </w:rPr>
            </w:pPr>
            <w:r>
              <w:rPr>
                <w:rStyle w:val="Code"/>
              </w:rPr>
              <w:t>b</w:t>
            </w:r>
            <w:r w:rsidRPr="00D41AA2">
              <w:rPr>
                <w:rStyle w:val="Code"/>
              </w:rPr>
              <w:t>ufferLength</w:t>
            </w:r>
          </w:p>
        </w:tc>
        <w:tc>
          <w:tcPr>
            <w:tcW w:w="1845" w:type="dxa"/>
          </w:tcPr>
          <w:p w14:paraId="2F8A3C5D" w14:textId="77777777" w:rsidR="00744CA3" w:rsidRPr="00586B6B" w:rsidRDefault="00744CA3" w:rsidP="006539B8">
            <w:pPr>
              <w:pStyle w:val="TAL"/>
              <w:rPr>
                <w:rStyle w:val="Datatypechar"/>
              </w:rPr>
            </w:pPr>
            <w:r w:rsidRPr="00586B6B">
              <w:rPr>
                <w:rStyle w:val="Datatypechar"/>
              </w:rPr>
              <w:t>float</w:t>
            </w:r>
          </w:p>
        </w:tc>
        <w:tc>
          <w:tcPr>
            <w:tcW w:w="1485" w:type="dxa"/>
          </w:tcPr>
          <w:p w14:paraId="653A7DA5" w14:textId="77777777" w:rsidR="00744CA3" w:rsidRPr="00586B6B" w:rsidRDefault="00744CA3" w:rsidP="006539B8">
            <w:pPr>
              <w:pStyle w:val="TAL"/>
              <w:rPr>
                <w:rStyle w:val="Datatypechar"/>
              </w:rPr>
            </w:pPr>
            <w:r w:rsidRPr="00586B6B">
              <w:rPr>
                <w:rStyle w:val="Datatypechar"/>
              </w:rPr>
              <w:t>MediaType</w:t>
            </w:r>
          </w:p>
          <w:p w14:paraId="0FF3162F" w14:textId="77777777" w:rsidR="00744CA3" w:rsidRPr="00586B6B" w:rsidRDefault="00744CA3" w:rsidP="006539B8">
            <w:pPr>
              <w:pStyle w:val="TAL"/>
            </w:pPr>
            <w:r w:rsidRPr="00586B6B">
              <w:t>"video", "audio" and "subtitle"</w:t>
            </w:r>
          </w:p>
        </w:tc>
        <w:tc>
          <w:tcPr>
            <w:tcW w:w="3614" w:type="dxa"/>
          </w:tcPr>
          <w:p w14:paraId="7BA6CA7C" w14:textId="77777777" w:rsidR="00744CA3" w:rsidRPr="00586B6B" w:rsidRDefault="00744CA3" w:rsidP="006539B8">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44CA3" w:rsidRPr="00586B6B" w14:paraId="76A57E9D" w14:textId="77777777" w:rsidTr="006539B8">
        <w:tc>
          <w:tcPr>
            <w:tcW w:w="2685" w:type="dxa"/>
          </w:tcPr>
          <w:p w14:paraId="124EA03F" w14:textId="77777777" w:rsidR="00744CA3" w:rsidRPr="00D41AA2" w:rsidRDefault="00744CA3" w:rsidP="00773C76">
            <w:pPr>
              <w:pStyle w:val="TAL"/>
              <w:keepNext w:val="0"/>
              <w:rPr>
                <w:rStyle w:val="Code"/>
              </w:rPr>
            </w:pPr>
            <w:r w:rsidRPr="00D41AA2">
              <w:rPr>
                <w:rStyle w:val="Code"/>
              </w:rPr>
              <w:t>liveLatency</w:t>
            </w:r>
          </w:p>
        </w:tc>
        <w:tc>
          <w:tcPr>
            <w:tcW w:w="1845" w:type="dxa"/>
          </w:tcPr>
          <w:p w14:paraId="6D665811" w14:textId="77777777" w:rsidR="00744CA3" w:rsidRPr="00586B6B" w:rsidRDefault="00744CA3" w:rsidP="00773C76">
            <w:pPr>
              <w:pStyle w:val="TAL"/>
              <w:keepNext w:val="0"/>
              <w:rPr>
                <w:rStyle w:val="Datatypechar"/>
              </w:rPr>
            </w:pPr>
            <w:bookmarkStart w:id="1315" w:name="_MCCTEMPBM_CRPT71130631___7"/>
            <w:r w:rsidRPr="00586B6B">
              <w:rPr>
                <w:rStyle w:val="Datatypechar"/>
              </w:rPr>
              <w:t>float</w:t>
            </w:r>
            <w:bookmarkEnd w:id="1315"/>
          </w:p>
        </w:tc>
        <w:tc>
          <w:tcPr>
            <w:tcW w:w="1485" w:type="dxa"/>
          </w:tcPr>
          <w:p w14:paraId="0A4D7373" w14:textId="77777777" w:rsidR="00744CA3" w:rsidRPr="00586B6B" w:rsidRDefault="00744CA3" w:rsidP="00773C76">
            <w:pPr>
              <w:pStyle w:val="TAL"/>
              <w:keepNext w:val="0"/>
            </w:pPr>
            <w:r w:rsidRPr="00586B6B">
              <w:t>none</w:t>
            </w:r>
          </w:p>
        </w:tc>
        <w:tc>
          <w:tcPr>
            <w:tcW w:w="3614" w:type="dxa"/>
          </w:tcPr>
          <w:p w14:paraId="5852AC36" w14:textId="77777777" w:rsidR="00744CA3" w:rsidRPr="00586B6B" w:rsidRDefault="00744CA3" w:rsidP="00773C76">
            <w:pPr>
              <w:pStyle w:val="TAL"/>
              <w:keepNext w:val="0"/>
            </w:pPr>
            <w:r w:rsidRPr="00586B6B">
              <w:t>Current live stream latency in seconds based on the latency measurement.</w:t>
            </w:r>
          </w:p>
        </w:tc>
      </w:tr>
      <w:tr w:rsidR="00744CA3" w:rsidRPr="00586B6B" w14:paraId="64E38369" w14:textId="77777777" w:rsidTr="006539B8">
        <w:tc>
          <w:tcPr>
            <w:tcW w:w="2685" w:type="dxa"/>
          </w:tcPr>
          <w:p w14:paraId="45F7358F" w14:textId="56248680" w:rsidR="00744CA3" w:rsidRPr="00D41AA2" w:rsidRDefault="00744CA3" w:rsidP="00773C76">
            <w:pPr>
              <w:pStyle w:val="TAL"/>
              <w:keepNext w:val="0"/>
              <w:rPr>
                <w:rStyle w:val="Code"/>
              </w:rPr>
            </w:pPr>
            <w:r>
              <w:rPr>
                <w:rStyle w:val="Code"/>
              </w:rPr>
              <w:t>m</w:t>
            </w:r>
            <w:r w:rsidRPr="00D41AA2">
              <w:rPr>
                <w:rStyle w:val="Code"/>
              </w:rPr>
              <w:t>ediaSetting[]</w:t>
            </w:r>
          </w:p>
        </w:tc>
        <w:tc>
          <w:tcPr>
            <w:tcW w:w="1845" w:type="dxa"/>
          </w:tcPr>
          <w:p w14:paraId="37CE97C6" w14:textId="77777777" w:rsidR="00744CA3" w:rsidRPr="00586B6B" w:rsidRDefault="00744CA3" w:rsidP="00773C76">
            <w:pPr>
              <w:pStyle w:val="TAL"/>
              <w:keepNext w:val="0"/>
              <w:rPr>
                <w:rStyle w:val="Datatypechar"/>
              </w:rPr>
            </w:pPr>
            <w:r w:rsidRPr="00586B6B">
              <w:rPr>
                <w:rStyle w:val="Datatypechar"/>
              </w:rPr>
              <w:t>MPDAdaptationSet</w:t>
            </w:r>
          </w:p>
        </w:tc>
        <w:tc>
          <w:tcPr>
            <w:tcW w:w="1485" w:type="dxa"/>
          </w:tcPr>
          <w:p w14:paraId="0BA16531" w14:textId="77777777" w:rsidR="00744CA3" w:rsidRPr="00586B6B" w:rsidRDefault="00744CA3" w:rsidP="00773C76">
            <w:pPr>
              <w:pStyle w:val="TAL"/>
              <w:keepNext w:val="0"/>
              <w:rPr>
                <w:rStyle w:val="Datatypechar"/>
              </w:rPr>
            </w:pPr>
            <w:r w:rsidRPr="00586B6B">
              <w:rPr>
                <w:rStyle w:val="Datatypechar"/>
              </w:rPr>
              <w:t>MediaType</w:t>
            </w:r>
          </w:p>
          <w:p w14:paraId="49B3CF9C" w14:textId="77777777" w:rsidR="00744CA3" w:rsidRPr="00586B6B" w:rsidRDefault="00744CA3" w:rsidP="00773C76">
            <w:pPr>
              <w:pStyle w:val="TAL"/>
              <w:keepNext w:val="0"/>
            </w:pPr>
            <w:r w:rsidRPr="00586B6B">
              <w:t>"video", "audio" and "subtitle"</w:t>
            </w:r>
          </w:p>
        </w:tc>
        <w:tc>
          <w:tcPr>
            <w:tcW w:w="3614" w:type="dxa"/>
          </w:tcPr>
          <w:p w14:paraId="1230601A" w14:textId="77777777" w:rsidR="00744CA3" w:rsidRPr="00586B6B" w:rsidRDefault="00744CA3" w:rsidP="00773C76">
            <w:pPr>
              <w:pStyle w:val="TAL"/>
              <w:keepNext w:val="0"/>
            </w:pPr>
            <w:r w:rsidRPr="00586B6B">
              <w:t>Current media settings for each media type based on the CMAF Header and the MPD information based on the selected Adaptation Set for this media type.</w:t>
            </w:r>
          </w:p>
        </w:tc>
      </w:tr>
      <w:tr w:rsidR="00744CA3" w:rsidRPr="00586B6B" w14:paraId="0514CE65" w14:textId="77777777" w:rsidTr="006539B8">
        <w:tc>
          <w:tcPr>
            <w:tcW w:w="2685" w:type="dxa"/>
          </w:tcPr>
          <w:p w14:paraId="0735354E" w14:textId="5248B524" w:rsidR="00744CA3" w:rsidRPr="00D41AA2" w:rsidRDefault="00744CA3" w:rsidP="00773C76">
            <w:pPr>
              <w:pStyle w:val="TAL"/>
              <w:keepNext w:val="0"/>
              <w:rPr>
                <w:rStyle w:val="Code"/>
              </w:rPr>
            </w:pPr>
            <w:r>
              <w:rPr>
                <w:rStyle w:val="Code"/>
              </w:rPr>
              <w:t>m</w:t>
            </w:r>
            <w:r w:rsidRPr="00D41AA2">
              <w:rPr>
                <w:rStyle w:val="Code"/>
              </w:rPr>
              <w:t>ediaTime</w:t>
            </w:r>
          </w:p>
        </w:tc>
        <w:tc>
          <w:tcPr>
            <w:tcW w:w="1845" w:type="dxa"/>
          </w:tcPr>
          <w:p w14:paraId="1F4AA2DE" w14:textId="77777777" w:rsidR="00744CA3" w:rsidRPr="00586B6B" w:rsidRDefault="00744CA3" w:rsidP="00773C76">
            <w:pPr>
              <w:pStyle w:val="TAL"/>
              <w:keepNext w:val="0"/>
              <w:rPr>
                <w:rStyle w:val="Datatypechar"/>
              </w:rPr>
            </w:pPr>
            <w:bookmarkStart w:id="1316" w:name="_MCCTEMPBM_CRPT71130633___7"/>
            <w:r w:rsidRPr="00586B6B">
              <w:rPr>
                <w:rStyle w:val="Datatypechar"/>
              </w:rPr>
              <w:t>float</w:t>
            </w:r>
            <w:bookmarkEnd w:id="1316"/>
          </w:p>
        </w:tc>
        <w:tc>
          <w:tcPr>
            <w:tcW w:w="1485" w:type="dxa"/>
          </w:tcPr>
          <w:p w14:paraId="0D56D49A" w14:textId="77777777" w:rsidR="00744CA3" w:rsidRPr="00586B6B" w:rsidRDefault="00744CA3" w:rsidP="00773C76">
            <w:pPr>
              <w:pStyle w:val="TAL"/>
              <w:keepNext w:val="0"/>
              <w:rPr>
                <w:rFonts w:ascii="Courier New" w:hAnsi="Courier New" w:cs="Courier New"/>
              </w:rPr>
            </w:pPr>
            <w:r w:rsidRPr="00586B6B">
              <w:t>None</w:t>
            </w:r>
          </w:p>
        </w:tc>
        <w:tc>
          <w:tcPr>
            <w:tcW w:w="3614" w:type="dxa"/>
          </w:tcPr>
          <w:p w14:paraId="5726C307" w14:textId="77777777" w:rsidR="00744CA3" w:rsidRPr="00586B6B" w:rsidRDefault="00744CA3" w:rsidP="00773C76">
            <w:pPr>
              <w:pStyle w:val="TAL"/>
              <w:keepNext w:val="0"/>
            </w:pPr>
            <w:r w:rsidRPr="00586B6B">
              <w:t>Current media playback time from media playback platform. The media time is in seconds and is relative to the start of the playback and provides the media that is actually rendered.</w:t>
            </w:r>
          </w:p>
        </w:tc>
      </w:tr>
      <w:tr w:rsidR="00744CA3" w:rsidRPr="00586B6B" w14:paraId="19EC947F" w14:textId="77777777" w:rsidTr="006539B8">
        <w:tc>
          <w:tcPr>
            <w:tcW w:w="2685" w:type="dxa"/>
          </w:tcPr>
          <w:p w14:paraId="0A3EACEC" w14:textId="4A59FB59" w:rsidR="00744CA3" w:rsidRPr="00D41AA2" w:rsidRDefault="00744CA3" w:rsidP="00773C76">
            <w:pPr>
              <w:pStyle w:val="TAL"/>
              <w:keepNext w:val="0"/>
              <w:rPr>
                <w:rStyle w:val="Code"/>
              </w:rPr>
            </w:pPr>
            <w:r>
              <w:rPr>
                <w:rStyle w:val="Code"/>
              </w:rPr>
              <w:t>p</w:t>
            </w:r>
            <w:r w:rsidRPr="00D41AA2">
              <w:rPr>
                <w:rStyle w:val="Code"/>
              </w:rPr>
              <w:t>laybackRate</w:t>
            </w:r>
          </w:p>
        </w:tc>
        <w:tc>
          <w:tcPr>
            <w:tcW w:w="1845" w:type="dxa"/>
          </w:tcPr>
          <w:p w14:paraId="217C7E00" w14:textId="77777777" w:rsidR="00744CA3" w:rsidRPr="00586B6B" w:rsidRDefault="00744CA3" w:rsidP="00773C76">
            <w:pPr>
              <w:pStyle w:val="TAL"/>
              <w:keepNext w:val="0"/>
              <w:rPr>
                <w:rStyle w:val="Datatypechar"/>
              </w:rPr>
            </w:pPr>
            <w:bookmarkStart w:id="1317" w:name="_MCCTEMPBM_CRPT71130634___7"/>
            <w:r w:rsidRPr="00586B6B">
              <w:rPr>
                <w:rStyle w:val="Datatypechar"/>
              </w:rPr>
              <w:t>float</w:t>
            </w:r>
            <w:bookmarkEnd w:id="1317"/>
          </w:p>
        </w:tc>
        <w:tc>
          <w:tcPr>
            <w:tcW w:w="1485" w:type="dxa"/>
          </w:tcPr>
          <w:p w14:paraId="3FFA9C8B" w14:textId="77777777" w:rsidR="00744CA3" w:rsidRPr="00586B6B" w:rsidRDefault="00744CA3" w:rsidP="00773C76">
            <w:pPr>
              <w:pStyle w:val="TAL"/>
              <w:keepNext w:val="0"/>
            </w:pPr>
            <w:r w:rsidRPr="00586B6B">
              <w:t>None</w:t>
            </w:r>
          </w:p>
        </w:tc>
        <w:tc>
          <w:tcPr>
            <w:tcW w:w="3614" w:type="dxa"/>
          </w:tcPr>
          <w:p w14:paraId="0C545279" w14:textId="77777777" w:rsidR="00744CA3" w:rsidRPr="00586B6B" w:rsidRDefault="00744CA3" w:rsidP="00773C76">
            <w:pPr>
              <w:pStyle w:val="TAL"/>
              <w:keepNext w:val="0"/>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p>
        </w:tc>
      </w:tr>
      <w:tr w:rsidR="00744CA3" w:rsidRPr="00586B6B" w14:paraId="64A0EA80" w14:textId="77777777" w:rsidTr="006539B8">
        <w:tc>
          <w:tcPr>
            <w:tcW w:w="2685" w:type="dxa"/>
          </w:tcPr>
          <w:p w14:paraId="240989E1" w14:textId="77777777" w:rsidR="00744CA3" w:rsidRPr="00D41AA2" w:rsidRDefault="00744CA3" w:rsidP="00773C76">
            <w:pPr>
              <w:pStyle w:val="TAL"/>
              <w:keepNext w:val="0"/>
              <w:rPr>
                <w:rStyle w:val="Code"/>
              </w:rPr>
            </w:pPr>
            <w:r w:rsidRPr="00D41AA2">
              <w:rPr>
                <w:rStyle w:val="Code"/>
              </w:rPr>
              <w:t>availableServiceDescriptions[]</w:t>
            </w:r>
          </w:p>
        </w:tc>
        <w:tc>
          <w:tcPr>
            <w:tcW w:w="1845" w:type="dxa"/>
          </w:tcPr>
          <w:p w14:paraId="1CFB49FE" w14:textId="77777777" w:rsidR="00744CA3" w:rsidRPr="00586B6B" w:rsidRDefault="00744CA3" w:rsidP="00773C76">
            <w:pPr>
              <w:pStyle w:val="TAL"/>
              <w:keepNext w:val="0"/>
            </w:pPr>
            <w:r w:rsidRPr="00586B6B">
              <w:t>Provides the available service descriptions</w:t>
            </w:r>
          </w:p>
        </w:tc>
        <w:tc>
          <w:tcPr>
            <w:tcW w:w="1485" w:type="dxa"/>
          </w:tcPr>
          <w:p w14:paraId="6F525329" w14:textId="77777777" w:rsidR="00744CA3" w:rsidRPr="00586B6B" w:rsidRDefault="00744CA3" w:rsidP="00773C76">
            <w:pPr>
              <w:pStyle w:val="TAL"/>
              <w:keepNext w:val="0"/>
            </w:pPr>
          </w:p>
        </w:tc>
        <w:tc>
          <w:tcPr>
            <w:tcW w:w="3614" w:type="dxa"/>
          </w:tcPr>
          <w:p w14:paraId="444D4D72" w14:textId="77777777" w:rsidR="00744CA3" w:rsidRPr="00586B6B" w:rsidRDefault="00744CA3" w:rsidP="00773C76">
            <w:pPr>
              <w:pStyle w:val="TAL"/>
              <w:keepNext w:val="0"/>
            </w:pPr>
            <w:r w:rsidRPr="00586B6B">
              <w:t>Provides the list of available selectable service descriptions with an id to select from. Those are either configured ones or the ones in the MPD.</w:t>
            </w:r>
          </w:p>
        </w:tc>
      </w:tr>
      <w:tr w:rsidR="00744CA3" w:rsidRPr="00586B6B" w14:paraId="1E720B3B" w14:textId="77777777" w:rsidTr="006539B8">
        <w:tc>
          <w:tcPr>
            <w:tcW w:w="2685" w:type="dxa"/>
          </w:tcPr>
          <w:p w14:paraId="0C511369" w14:textId="77777777" w:rsidR="00744CA3" w:rsidRPr="00D41AA2" w:rsidRDefault="00744CA3" w:rsidP="00773C76">
            <w:pPr>
              <w:pStyle w:val="TAL"/>
              <w:keepNext w:val="0"/>
              <w:rPr>
                <w:rStyle w:val="Code"/>
              </w:rPr>
            </w:pPr>
            <w:r w:rsidRPr="00D41AA2">
              <w:rPr>
                <w:rStyle w:val="Code"/>
              </w:rPr>
              <w:t>availableMediaOptions[]</w:t>
            </w:r>
          </w:p>
        </w:tc>
        <w:tc>
          <w:tcPr>
            <w:tcW w:w="1845" w:type="dxa"/>
          </w:tcPr>
          <w:p w14:paraId="1D624DA2" w14:textId="77777777" w:rsidR="00744CA3" w:rsidRPr="00586B6B" w:rsidRDefault="00744CA3" w:rsidP="00773C76">
            <w:pPr>
              <w:pStyle w:val="TAL"/>
              <w:keepNext w:val="0"/>
            </w:pPr>
            <w:r w:rsidRPr="00586B6B">
              <w:t>List of Adaptation Set or Preselection ids</w:t>
            </w:r>
          </w:p>
        </w:tc>
        <w:tc>
          <w:tcPr>
            <w:tcW w:w="1485" w:type="dxa"/>
          </w:tcPr>
          <w:p w14:paraId="5F48F2F3" w14:textId="77777777" w:rsidR="00744CA3" w:rsidRPr="00586B6B" w:rsidRDefault="00744CA3" w:rsidP="00773C76">
            <w:pPr>
              <w:pStyle w:val="TAL"/>
              <w:keepNext w:val="0"/>
              <w:rPr>
                <w:rStyle w:val="Datatypechar"/>
              </w:rPr>
            </w:pPr>
            <w:bookmarkStart w:id="1318" w:name="_MCCTEMPBM_CRPT71130635___7"/>
            <w:r w:rsidRPr="00586B6B">
              <w:rPr>
                <w:rStyle w:val="Datatypechar"/>
              </w:rPr>
              <w:t>MediaType</w:t>
            </w:r>
          </w:p>
          <w:bookmarkEnd w:id="1318"/>
          <w:p w14:paraId="0C9D4FD6" w14:textId="77777777" w:rsidR="00744CA3" w:rsidRPr="00586B6B" w:rsidRDefault="00744CA3" w:rsidP="00773C76">
            <w:pPr>
              <w:pStyle w:val="TAL"/>
              <w:keepNext w:val="0"/>
            </w:pPr>
            <w:r w:rsidRPr="00586B6B">
              <w:t>"video", "audio" "subtitle"</w:t>
            </w:r>
            <w:r w:rsidRPr="00586B6B">
              <w:br/>
              <w:t>"all"</w:t>
            </w:r>
          </w:p>
        </w:tc>
        <w:tc>
          <w:tcPr>
            <w:tcW w:w="3614" w:type="dxa"/>
          </w:tcPr>
          <w:p w14:paraId="0A0C8C61" w14:textId="77777777" w:rsidR="00744CA3" w:rsidRPr="00586B6B" w:rsidRDefault="00744CA3" w:rsidP="00773C76">
            <w:pPr>
              <w:pStyle w:val="TAL"/>
              <w:keepNext w:val="0"/>
            </w:pPr>
            <w:r w:rsidRPr="00586B6B">
              <w:t>Provides the list of available media options that can be selected by the application based on the capability discovery and the subset information.</w:t>
            </w:r>
          </w:p>
        </w:tc>
      </w:tr>
      <w:tr w:rsidR="00744CA3" w:rsidRPr="00586B6B" w14:paraId="329E2F44" w14:textId="77777777" w:rsidTr="006539B8">
        <w:tc>
          <w:tcPr>
            <w:tcW w:w="2685" w:type="dxa"/>
          </w:tcPr>
          <w:p w14:paraId="18258D6F" w14:textId="77777777" w:rsidR="00744CA3" w:rsidRPr="00D41AA2" w:rsidRDefault="00744CA3" w:rsidP="006539B8">
            <w:pPr>
              <w:pStyle w:val="TAL"/>
              <w:rPr>
                <w:rStyle w:val="Code"/>
              </w:rPr>
            </w:pPr>
            <w:r>
              <w:rPr>
                <w:rStyle w:val="Code"/>
              </w:rPr>
              <w:t>service‌Operation‌Points</w:t>
            </w:r>
          </w:p>
        </w:tc>
        <w:tc>
          <w:tcPr>
            <w:tcW w:w="1845" w:type="dxa"/>
          </w:tcPr>
          <w:p w14:paraId="73AF9B3C" w14:textId="77777777" w:rsidR="00744CA3" w:rsidRPr="00586B6B" w:rsidRDefault="00744CA3" w:rsidP="006539B8">
            <w:pPr>
              <w:pStyle w:val="TAL"/>
            </w:pPr>
            <w:r>
              <w:rPr>
                <w:rStyle w:val="Datatypechar"/>
              </w:rPr>
              <w:t>Array(Service‌Operation‌Point)</w:t>
            </w:r>
          </w:p>
        </w:tc>
        <w:tc>
          <w:tcPr>
            <w:tcW w:w="1485" w:type="dxa"/>
          </w:tcPr>
          <w:p w14:paraId="32E34AAD" w14:textId="77777777" w:rsidR="00744CA3" w:rsidRPr="00586B6B" w:rsidRDefault="00744CA3" w:rsidP="006539B8">
            <w:pPr>
              <w:pStyle w:val="TAL"/>
              <w:rPr>
                <w:rStyle w:val="Datatypechar"/>
              </w:rPr>
            </w:pPr>
          </w:p>
        </w:tc>
        <w:tc>
          <w:tcPr>
            <w:tcW w:w="3614" w:type="dxa"/>
          </w:tcPr>
          <w:p w14:paraId="54B4AEAE" w14:textId="77777777" w:rsidR="00744CA3" w:rsidRPr="00586B6B" w:rsidRDefault="00744CA3" w:rsidP="006539B8">
            <w:pPr>
              <w:pStyle w:val="TAL"/>
            </w:pPr>
            <w:r>
              <w:t>The set of Service Operation Points declared in the presentation manifest (e.g. DASH MPD) of the current media presentation.</w:t>
            </w:r>
          </w:p>
        </w:tc>
      </w:tr>
      <w:tr w:rsidR="00744CA3" w14:paraId="77FFA786" w14:textId="77777777" w:rsidTr="006539B8">
        <w:tc>
          <w:tcPr>
            <w:tcW w:w="2685" w:type="dxa"/>
          </w:tcPr>
          <w:p w14:paraId="79880650" w14:textId="77777777" w:rsidR="00744CA3" w:rsidRDefault="00744CA3" w:rsidP="006539B8">
            <w:pPr>
              <w:pStyle w:val="TAL"/>
              <w:rPr>
                <w:rStyle w:val="Code"/>
              </w:rPr>
            </w:pPr>
            <w:r>
              <w:rPr>
                <w:rStyle w:val="Code"/>
              </w:rPr>
              <w:t>operative‌Service‌Operation‌Point</w:t>
            </w:r>
          </w:p>
        </w:tc>
        <w:tc>
          <w:tcPr>
            <w:tcW w:w="1845" w:type="dxa"/>
          </w:tcPr>
          <w:p w14:paraId="72671742" w14:textId="77777777" w:rsidR="00744CA3" w:rsidRDefault="00744CA3" w:rsidP="006539B8">
            <w:pPr>
              <w:pStyle w:val="TAL"/>
              <w:rPr>
                <w:rStyle w:val="Datatypechar"/>
              </w:rPr>
            </w:pPr>
            <w:r>
              <w:rPr>
                <w:rStyle w:val="Datatypechar"/>
              </w:rPr>
              <w:t>integer</w:t>
            </w:r>
          </w:p>
        </w:tc>
        <w:tc>
          <w:tcPr>
            <w:tcW w:w="1485" w:type="dxa"/>
          </w:tcPr>
          <w:p w14:paraId="77F423E7" w14:textId="77777777" w:rsidR="00744CA3" w:rsidRPr="00586B6B" w:rsidRDefault="00744CA3" w:rsidP="006539B8">
            <w:pPr>
              <w:pStyle w:val="TAL"/>
              <w:rPr>
                <w:rStyle w:val="Datatypechar"/>
              </w:rPr>
            </w:pPr>
          </w:p>
        </w:tc>
        <w:tc>
          <w:tcPr>
            <w:tcW w:w="3614" w:type="dxa"/>
          </w:tcPr>
          <w:p w14:paraId="6C124888" w14:textId="77777777" w:rsidR="00744CA3" w:rsidRDefault="00744CA3" w:rsidP="006539B8">
            <w:pPr>
              <w:pStyle w:val="TAL"/>
            </w:pPr>
            <w:r>
              <w:t xml:space="preserve">A zero-based index into the </w:t>
            </w:r>
            <w:r>
              <w:rPr>
                <w:rStyle w:val="Code"/>
              </w:rPr>
              <w:t>service‌Operation‌Points</w:t>
            </w:r>
            <w:r>
              <w:t xml:space="preserve"> array indicating the Service Operation Point currently operative in the playback session.</w:t>
            </w:r>
          </w:p>
          <w:p w14:paraId="14756DBD" w14:textId="77777777" w:rsidR="00744CA3" w:rsidRDefault="00744CA3" w:rsidP="006539B8">
            <w:pPr>
              <w:pStyle w:val="TALcontinuation"/>
              <w:spacing w:before="60"/>
            </w:pPr>
            <w:r>
              <w:t>Set to -1 if the array is empty.</w:t>
            </w:r>
          </w:p>
        </w:tc>
      </w:tr>
      <w:tr w:rsidR="00744CA3" w:rsidRPr="00586B6B" w14:paraId="6E05A213" w14:textId="77777777" w:rsidTr="006539B8">
        <w:tc>
          <w:tcPr>
            <w:tcW w:w="2685" w:type="dxa"/>
          </w:tcPr>
          <w:p w14:paraId="25CAC4E7" w14:textId="790C53EE" w:rsidR="00744CA3" w:rsidRPr="00D41AA2" w:rsidRDefault="00744CA3" w:rsidP="006539B8">
            <w:pPr>
              <w:pStyle w:val="TAL"/>
              <w:keepNext w:val="0"/>
              <w:rPr>
                <w:rStyle w:val="Code"/>
              </w:rPr>
            </w:pPr>
            <w:r>
              <w:rPr>
                <w:rStyle w:val="Code"/>
              </w:rPr>
              <w:t>m</w:t>
            </w:r>
            <w:r w:rsidRPr="00D41AA2">
              <w:rPr>
                <w:rStyle w:val="Code"/>
              </w:rPr>
              <w:t>etrics[][]</w:t>
            </w:r>
          </w:p>
        </w:tc>
        <w:tc>
          <w:tcPr>
            <w:tcW w:w="1845" w:type="dxa"/>
          </w:tcPr>
          <w:p w14:paraId="6EF0AA42" w14:textId="77777777" w:rsidR="00744CA3" w:rsidRPr="00586B6B" w:rsidRDefault="00744CA3" w:rsidP="006539B8">
            <w:pPr>
              <w:pStyle w:val="TAL"/>
              <w:keepNext w:val="0"/>
              <w:rPr>
                <w:rStyle w:val="Datatypechar"/>
              </w:rPr>
            </w:pPr>
            <w:bookmarkStart w:id="1319" w:name="_MCCTEMPBM_CRPT71130636___7"/>
            <w:r w:rsidRPr="00586B6B">
              <w:rPr>
                <w:rStyle w:val="Datatypechar"/>
              </w:rPr>
              <w:t>Metrics</w:t>
            </w:r>
            <w:bookmarkEnd w:id="1319"/>
          </w:p>
        </w:tc>
        <w:tc>
          <w:tcPr>
            <w:tcW w:w="1485" w:type="dxa"/>
          </w:tcPr>
          <w:p w14:paraId="21C085BD" w14:textId="77777777" w:rsidR="00744CA3" w:rsidRPr="00586B6B" w:rsidRDefault="00744CA3" w:rsidP="006539B8">
            <w:pPr>
              <w:pStyle w:val="TAL"/>
              <w:keepNext w:val="0"/>
            </w:pPr>
          </w:p>
        </w:tc>
        <w:tc>
          <w:tcPr>
            <w:tcW w:w="3614" w:type="dxa"/>
          </w:tcPr>
          <w:p w14:paraId="71D75C87" w14:textId="68FCC00E" w:rsidR="00744CA3" w:rsidRPr="00586B6B" w:rsidRDefault="00744CA3" w:rsidP="006539B8">
            <w:pPr>
              <w:pStyle w:val="TAL"/>
              <w:keepNext w:val="0"/>
            </w:pPr>
            <w:r w:rsidRPr="00586B6B">
              <w:t xml:space="preserve">A data blob of metrics for each </w:t>
            </w:r>
            <w:r>
              <w:t>configured</w:t>
            </w:r>
            <w:r w:rsidRPr="00586B6B">
              <w:t xml:space="preserve"> metrics collecting scheme.</w:t>
            </w:r>
          </w:p>
        </w:tc>
      </w:tr>
    </w:tbl>
    <w:p w14:paraId="4BD7BB9C" w14:textId="77777777" w:rsidR="001A2D9F" w:rsidRPr="00586B6B" w:rsidRDefault="001A2D9F" w:rsidP="00F34A36">
      <w:pPr>
        <w:pStyle w:val="TAN"/>
        <w:keepNext w:val="0"/>
      </w:pPr>
    </w:p>
    <w:p w14:paraId="4588D079" w14:textId="40164BBD" w:rsidR="00D573D2" w:rsidRPr="00586B6B" w:rsidRDefault="00D573D2" w:rsidP="00965306">
      <w:pPr>
        <w:pStyle w:val="Normalaftertable"/>
        <w:keepNext/>
        <w:spacing w:before="240"/>
      </w:pPr>
      <w:r w:rsidRPr="00586B6B">
        <w:t xml:space="preserve">Table 13.2.6-2 provides a list of configured operation point information that can be obtained from the client. Any change to a parameter below shall be announced with a notification </w:t>
      </w:r>
      <w:r w:rsidRPr="00965306">
        <w:rPr>
          <w:rStyle w:val="Code"/>
        </w:rPr>
        <w:t>OPERATION_POINT_CHANGED</w:t>
      </w:r>
      <w:r w:rsidRPr="00586B6B">
        <w:t>.</w:t>
      </w:r>
    </w:p>
    <w:p w14:paraId="2CB28188" w14:textId="3C61D173" w:rsidR="00D573D2" w:rsidRDefault="00D573D2" w:rsidP="00434389">
      <w:pPr>
        <w:pStyle w:val="TH"/>
      </w:pPr>
      <w:r w:rsidRPr="00586B6B">
        <w:t>Table 13.2.6-2</w:t>
      </w:r>
      <w:r w:rsidR="00C32F90" w:rsidRPr="00586B6B">
        <w:t>:</w:t>
      </w:r>
      <w:r w:rsidRPr="00586B6B">
        <w:t xml:space="preserve"> </w:t>
      </w:r>
      <w:r w:rsidR="00201341">
        <w:t>Service</w:t>
      </w:r>
      <w:r w:rsidR="00201341" w:rsidRPr="00586B6B">
        <w:t xml:space="preserve"> </w:t>
      </w:r>
      <w:r w:rsidRPr="00586B6B">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201341" w:rsidRPr="00586B6B" w14:paraId="3CFE8F35" w14:textId="77777777" w:rsidTr="006539B8">
        <w:tc>
          <w:tcPr>
            <w:tcW w:w="2666" w:type="dxa"/>
            <w:gridSpan w:val="3"/>
          </w:tcPr>
          <w:p w14:paraId="35A073C5" w14:textId="77777777" w:rsidR="00201341" w:rsidRPr="00112A6A" w:rsidRDefault="00201341" w:rsidP="006539B8">
            <w:pPr>
              <w:pStyle w:val="TAH"/>
            </w:pPr>
            <w:r w:rsidRPr="00112A6A">
              <w:t>Param</w:t>
            </w:r>
            <w:r>
              <w:t>e</w:t>
            </w:r>
            <w:r w:rsidRPr="00112A6A">
              <w:t>ter</w:t>
            </w:r>
          </w:p>
        </w:tc>
        <w:tc>
          <w:tcPr>
            <w:tcW w:w="1590" w:type="dxa"/>
          </w:tcPr>
          <w:p w14:paraId="6786141F" w14:textId="77777777" w:rsidR="00201341" w:rsidRPr="00112A6A" w:rsidRDefault="00201341" w:rsidP="006539B8">
            <w:pPr>
              <w:pStyle w:val="TAH"/>
            </w:pPr>
            <w:r w:rsidRPr="00112A6A">
              <w:t>Type</w:t>
            </w:r>
          </w:p>
        </w:tc>
        <w:tc>
          <w:tcPr>
            <w:tcW w:w="5375" w:type="dxa"/>
          </w:tcPr>
          <w:p w14:paraId="1DBED503" w14:textId="77777777" w:rsidR="00201341" w:rsidRPr="00112A6A" w:rsidRDefault="00201341" w:rsidP="006539B8">
            <w:pPr>
              <w:pStyle w:val="TAH"/>
            </w:pPr>
            <w:r w:rsidRPr="00112A6A">
              <w:t>Definition</w:t>
            </w:r>
          </w:p>
        </w:tc>
      </w:tr>
      <w:tr w:rsidR="00201341" w:rsidRPr="00586B6B" w14:paraId="4B6222B7" w14:textId="77777777" w:rsidTr="006539B8">
        <w:tc>
          <w:tcPr>
            <w:tcW w:w="2666" w:type="dxa"/>
            <w:gridSpan w:val="3"/>
          </w:tcPr>
          <w:p w14:paraId="0CC8CA29" w14:textId="77777777" w:rsidR="00201341" w:rsidRPr="00D41AA2" w:rsidRDefault="00201341" w:rsidP="006539B8">
            <w:pPr>
              <w:pStyle w:val="TAL"/>
              <w:rPr>
                <w:rStyle w:val="Code"/>
              </w:rPr>
            </w:pPr>
            <w:r>
              <w:rPr>
                <w:rStyle w:val="Code"/>
              </w:rPr>
              <w:t>Service</w:t>
            </w:r>
            <w:r w:rsidRPr="00D41AA2">
              <w:rPr>
                <w:rStyle w:val="Code"/>
              </w:rPr>
              <w:t>OperationPoint</w:t>
            </w:r>
          </w:p>
        </w:tc>
        <w:tc>
          <w:tcPr>
            <w:tcW w:w="1590" w:type="dxa"/>
          </w:tcPr>
          <w:p w14:paraId="0E003B93" w14:textId="4360B6D2" w:rsidR="00201341" w:rsidRPr="00586B6B" w:rsidRDefault="00201341" w:rsidP="006539B8">
            <w:pPr>
              <w:pStyle w:val="TAL"/>
            </w:pPr>
            <w:r>
              <w:rPr>
                <w:rStyle w:val="Datatypechar"/>
              </w:rPr>
              <w:t>Object</w:t>
            </w:r>
          </w:p>
        </w:tc>
        <w:tc>
          <w:tcPr>
            <w:tcW w:w="5375" w:type="dxa"/>
          </w:tcPr>
          <w:p w14:paraId="39FA1E1D" w14:textId="77777777" w:rsidR="00201341" w:rsidRPr="00586B6B" w:rsidRDefault="00201341" w:rsidP="006539B8">
            <w:pPr>
              <w:pStyle w:val="TAL"/>
            </w:pPr>
            <w:r w:rsidRPr="00586B6B">
              <w:t>The currently configured operation point parameters according to which the DASH client is operating.</w:t>
            </w:r>
          </w:p>
        </w:tc>
      </w:tr>
      <w:tr w:rsidR="00201341" w:rsidRPr="00586B6B" w14:paraId="2978D6B6" w14:textId="77777777" w:rsidTr="006539B8">
        <w:tc>
          <w:tcPr>
            <w:tcW w:w="289" w:type="dxa"/>
          </w:tcPr>
          <w:p w14:paraId="0EDA9AB4" w14:textId="77777777" w:rsidR="00201341" w:rsidRPr="00586B6B" w:rsidDel="001549E4" w:rsidRDefault="00201341" w:rsidP="006539B8">
            <w:pPr>
              <w:pStyle w:val="TAL"/>
            </w:pPr>
          </w:p>
        </w:tc>
        <w:tc>
          <w:tcPr>
            <w:tcW w:w="2377" w:type="dxa"/>
            <w:gridSpan w:val="2"/>
          </w:tcPr>
          <w:p w14:paraId="736DA528" w14:textId="77777777" w:rsidR="00201341" w:rsidRPr="00D41AA2" w:rsidRDefault="00201341" w:rsidP="006539B8">
            <w:pPr>
              <w:pStyle w:val="TAL"/>
              <w:rPr>
                <w:rStyle w:val="Code"/>
              </w:rPr>
            </w:pPr>
            <w:r>
              <w:rPr>
                <w:rStyle w:val="Code"/>
              </w:rPr>
              <w:t>externalIdentifier</w:t>
            </w:r>
          </w:p>
        </w:tc>
        <w:tc>
          <w:tcPr>
            <w:tcW w:w="1590" w:type="dxa"/>
          </w:tcPr>
          <w:p w14:paraId="5065F175" w14:textId="77777777" w:rsidR="00201341" w:rsidRPr="00586B6B" w:rsidRDefault="00201341" w:rsidP="006539B8">
            <w:pPr>
              <w:pStyle w:val="TAL"/>
              <w:rPr>
                <w:rStyle w:val="Datatypechar"/>
              </w:rPr>
            </w:pPr>
            <w:r>
              <w:rPr>
                <w:rStyle w:val="Datatypechar"/>
              </w:rPr>
              <w:t>String</w:t>
            </w:r>
          </w:p>
        </w:tc>
        <w:tc>
          <w:tcPr>
            <w:tcW w:w="5375" w:type="dxa"/>
          </w:tcPr>
          <w:p w14:paraId="71ECEE24" w14:textId="77777777" w:rsidR="00201341" w:rsidRPr="00586B6B" w:rsidRDefault="00201341" w:rsidP="006539B8">
            <w:pPr>
              <w:pStyle w:val="TAL"/>
            </w:pPr>
            <w:r>
              <w:t>The external identifier uniquely identifying this Operation Point in the presentation manifest (e.g. DASH MPD).</w:t>
            </w:r>
          </w:p>
        </w:tc>
      </w:tr>
      <w:tr w:rsidR="00201341" w:rsidRPr="00586B6B" w14:paraId="4BF2AE50" w14:textId="77777777" w:rsidTr="006539B8">
        <w:tc>
          <w:tcPr>
            <w:tcW w:w="289" w:type="dxa"/>
          </w:tcPr>
          <w:p w14:paraId="1BD1D2DF" w14:textId="77777777" w:rsidR="00201341" w:rsidRPr="00586B6B" w:rsidDel="001549E4" w:rsidRDefault="00201341" w:rsidP="006539B8">
            <w:pPr>
              <w:pStyle w:val="TAL"/>
            </w:pPr>
          </w:p>
        </w:tc>
        <w:tc>
          <w:tcPr>
            <w:tcW w:w="2377" w:type="dxa"/>
            <w:gridSpan w:val="2"/>
          </w:tcPr>
          <w:p w14:paraId="5B9364D1" w14:textId="77777777" w:rsidR="00201341" w:rsidRPr="00D41AA2" w:rsidDel="001549E4" w:rsidRDefault="00201341" w:rsidP="006539B8">
            <w:pPr>
              <w:pStyle w:val="TAL"/>
              <w:rPr>
                <w:rStyle w:val="Code"/>
              </w:rPr>
            </w:pPr>
            <w:r>
              <w:rPr>
                <w:rStyle w:val="Code"/>
              </w:rPr>
              <w:t>m</w:t>
            </w:r>
            <w:r w:rsidRPr="00D41AA2">
              <w:rPr>
                <w:rStyle w:val="Code"/>
              </w:rPr>
              <w:t>ode</w:t>
            </w:r>
          </w:p>
        </w:tc>
        <w:tc>
          <w:tcPr>
            <w:tcW w:w="1590" w:type="dxa"/>
          </w:tcPr>
          <w:p w14:paraId="408F7B6B" w14:textId="77777777" w:rsidR="00201341" w:rsidRPr="00586B6B" w:rsidRDefault="00201341" w:rsidP="006539B8">
            <w:pPr>
              <w:pStyle w:val="TAL"/>
              <w:rPr>
                <w:rStyle w:val="Datatypechar"/>
              </w:rPr>
            </w:pPr>
            <w:bookmarkStart w:id="1320" w:name="_MCCTEMPBM_CRPT71130637___7"/>
            <w:r w:rsidRPr="00586B6B">
              <w:rPr>
                <w:rStyle w:val="Datatypechar"/>
              </w:rPr>
              <w:t>Enum</w:t>
            </w:r>
            <w:bookmarkEnd w:id="1320"/>
          </w:p>
        </w:tc>
        <w:tc>
          <w:tcPr>
            <w:tcW w:w="5375" w:type="dxa"/>
          </w:tcPr>
          <w:p w14:paraId="5B7E9B60" w14:textId="77777777" w:rsidR="00201341" w:rsidRPr="00586B6B" w:rsidRDefault="00201341" w:rsidP="006539B8">
            <w:pPr>
              <w:pStyle w:val="TAL"/>
            </w:pPr>
            <w:r w:rsidRPr="00586B6B">
              <w:t>The following operation modes are defined:</w:t>
            </w:r>
          </w:p>
          <w:p w14:paraId="231B941C" w14:textId="77777777" w:rsidR="00201341" w:rsidRPr="00586B6B" w:rsidRDefault="00201341" w:rsidP="006539B8">
            <w:pPr>
              <w:pStyle w:val="TALcontinuation"/>
              <w:spacing w:before="60"/>
            </w:pPr>
            <w:r w:rsidRPr="00C522DE">
              <w:rPr>
                <w:rStyle w:val="Code"/>
              </w:rPr>
              <w:t>live</w:t>
            </w:r>
            <w:r w:rsidRPr="00586B6B">
              <w:t>: The DASH client operates to maintain configured target latencies using playback rate adjustments and possibly resync.</w:t>
            </w:r>
          </w:p>
          <w:p w14:paraId="740DAEAA" w14:textId="77777777" w:rsidR="00201341" w:rsidRPr="00586B6B" w:rsidRDefault="00201341" w:rsidP="006539B8">
            <w:pPr>
              <w:pStyle w:val="TALcontinuation"/>
              <w:spacing w:before="60"/>
            </w:pPr>
            <w:r w:rsidRPr="00C522DE">
              <w:rPr>
                <w:rStyle w:val="Code"/>
              </w:rPr>
              <w:t>Vod</w:t>
            </w:r>
            <w:r w:rsidRPr="00586B6B">
              <w:t>: The DASH client operates without latency requirements and rebuffering may result in additional latencies</w:t>
            </w:r>
          </w:p>
        </w:tc>
      </w:tr>
      <w:tr w:rsidR="00201341" w:rsidRPr="00586B6B" w14:paraId="434C9B2D" w14:textId="77777777" w:rsidTr="006539B8">
        <w:tc>
          <w:tcPr>
            <w:tcW w:w="289" w:type="dxa"/>
          </w:tcPr>
          <w:p w14:paraId="381604F6" w14:textId="77777777" w:rsidR="00201341" w:rsidRPr="00586B6B" w:rsidDel="001549E4" w:rsidRDefault="00201341" w:rsidP="006539B8">
            <w:pPr>
              <w:pStyle w:val="TAL"/>
            </w:pPr>
          </w:p>
        </w:tc>
        <w:tc>
          <w:tcPr>
            <w:tcW w:w="2377" w:type="dxa"/>
            <w:gridSpan w:val="2"/>
          </w:tcPr>
          <w:p w14:paraId="3FC9194C" w14:textId="77777777" w:rsidR="00201341" w:rsidRPr="00D41AA2" w:rsidRDefault="00201341" w:rsidP="006539B8">
            <w:pPr>
              <w:pStyle w:val="TAL"/>
              <w:rPr>
                <w:rStyle w:val="Code"/>
              </w:rPr>
            </w:pPr>
            <w:r w:rsidRPr="00D41AA2">
              <w:rPr>
                <w:rStyle w:val="Code"/>
              </w:rPr>
              <w:t>maxBufferTime</w:t>
            </w:r>
          </w:p>
        </w:tc>
        <w:tc>
          <w:tcPr>
            <w:tcW w:w="1590" w:type="dxa"/>
          </w:tcPr>
          <w:p w14:paraId="20DC60D6" w14:textId="77777777" w:rsidR="00201341" w:rsidRPr="00586B6B" w:rsidRDefault="00201341" w:rsidP="006539B8">
            <w:pPr>
              <w:pStyle w:val="TAL"/>
              <w:rPr>
                <w:rStyle w:val="Datatypechar"/>
              </w:rPr>
            </w:pPr>
            <w:bookmarkStart w:id="1321" w:name="_MCCTEMPBM_CRPT71130638___7"/>
            <w:r w:rsidRPr="00586B6B">
              <w:rPr>
                <w:rStyle w:val="Datatypechar"/>
              </w:rPr>
              <w:t>Integer</w:t>
            </w:r>
            <w:bookmarkEnd w:id="1321"/>
          </w:p>
        </w:tc>
        <w:tc>
          <w:tcPr>
            <w:tcW w:w="5375" w:type="dxa"/>
          </w:tcPr>
          <w:p w14:paraId="417BBE9E" w14:textId="77777777" w:rsidR="00201341" w:rsidRPr="00586B6B" w:rsidRDefault="00201341" w:rsidP="006539B8">
            <w:pPr>
              <w:pStyle w:val="TAL"/>
            </w:pPr>
            <w:r w:rsidRPr="00586B6B">
              <w:t>maximum buffer time in milliseconds for the service.</w:t>
            </w:r>
          </w:p>
        </w:tc>
      </w:tr>
      <w:tr w:rsidR="00201341" w:rsidRPr="00586B6B" w14:paraId="67FC88F7" w14:textId="77777777" w:rsidTr="006539B8">
        <w:tc>
          <w:tcPr>
            <w:tcW w:w="289" w:type="dxa"/>
          </w:tcPr>
          <w:p w14:paraId="6CE9D6C6" w14:textId="77777777" w:rsidR="00201341" w:rsidRPr="00586B6B" w:rsidDel="001549E4" w:rsidRDefault="00201341" w:rsidP="006539B8">
            <w:pPr>
              <w:pStyle w:val="TAL"/>
            </w:pPr>
          </w:p>
        </w:tc>
        <w:tc>
          <w:tcPr>
            <w:tcW w:w="2377" w:type="dxa"/>
            <w:gridSpan w:val="2"/>
          </w:tcPr>
          <w:p w14:paraId="61E16A6E" w14:textId="77777777" w:rsidR="00201341" w:rsidRPr="00D41AA2" w:rsidRDefault="00201341" w:rsidP="006539B8">
            <w:pPr>
              <w:pStyle w:val="TAL"/>
              <w:rPr>
                <w:rStyle w:val="Code"/>
              </w:rPr>
            </w:pPr>
            <w:r w:rsidRPr="00D41AA2">
              <w:rPr>
                <w:rStyle w:val="Code"/>
              </w:rPr>
              <w:t>switchBufferTime</w:t>
            </w:r>
          </w:p>
        </w:tc>
        <w:tc>
          <w:tcPr>
            <w:tcW w:w="1590" w:type="dxa"/>
          </w:tcPr>
          <w:p w14:paraId="1FBCEB95" w14:textId="77777777" w:rsidR="00201341" w:rsidRPr="00586B6B" w:rsidRDefault="00201341" w:rsidP="006539B8">
            <w:pPr>
              <w:pStyle w:val="TAL"/>
              <w:rPr>
                <w:rStyle w:val="Datatypechar"/>
              </w:rPr>
            </w:pPr>
            <w:bookmarkStart w:id="1322" w:name="_MCCTEMPBM_CRPT71130639___7"/>
            <w:r w:rsidRPr="00586B6B">
              <w:rPr>
                <w:rStyle w:val="Datatypechar"/>
              </w:rPr>
              <w:t>Integer</w:t>
            </w:r>
            <w:bookmarkEnd w:id="1322"/>
          </w:p>
        </w:tc>
        <w:tc>
          <w:tcPr>
            <w:tcW w:w="5375" w:type="dxa"/>
          </w:tcPr>
          <w:p w14:paraId="2DA68301" w14:textId="77777777" w:rsidR="00201341" w:rsidRPr="00586B6B" w:rsidRDefault="00201341" w:rsidP="006539B8">
            <w:pPr>
              <w:pStyle w:val="TAL"/>
            </w:pPr>
            <w:r w:rsidRPr="00586B6B">
              <w:t>buffer time threshold below which the DASH clients attempts to switch Representations.</w:t>
            </w:r>
          </w:p>
        </w:tc>
      </w:tr>
      <w:tr w:rsidR="00201341" w:rsidRPr="00586B6B" w14:paraId="5EB637A9" w14:textId="77777777" w:rsidTr="006539B8">
        <w:tc>
          <w:tcPr>
            <w:tcW w:w="289" w:type="dxa"/>
          </w:tcPr>
          <w:p w14:paraId="5E1F5022" w14:textId="77777777" w:rsidR="00201341" w:rsidRPr="00586B6B" w:rsidDel="001549E4" w:rsidRDefault="00201341" w:rsidP="006539B8">
            <w:pPr>
              <w:pStyle w:val="TAL"/>
            </w:pPr>
          </w:p>
        </w:tc>
        <w:tc>
          <w:tcPr>
            <w:tcW w:w="2377" w:type="dxa"/>
            <w:gridSpan w:val="2"/>
          </w:tcPr>
          <w:p w14:paraId="72521179" w14:textId="7052790B" w:rsidR="00201341" w:rsidRPr="00D41AA2" w:rsidRDefault="00201341" w:rsidP="006539B8">
            <w:pPr>
              <w:pStyle w:val="TAL"/>
              <w:rPr>
                <w:rStyle w:val="Code"/>
              </w:rPr>
            </w:pPr>
            <w:r>
              <w:rPr>
                <w:rStyle w:val="Code"/>
              </w:rPr>
              <w:t>l</w:t>
            </w:r>
            <w:r w:rsidRPr="00D41AA2">
              <w:rPr>
                <w:rStyle w:val="Code"/>
              </w:rPr>
              <w:t>atency</w:t>
            </w:r>
          </w:p>
        </w:tc>
        <w:tc>
          <w:tcPr>
            <w:tcW w:w="1590" w:type="dxa"/>
          </w:tcPr>
          <w:p w14:paraId="51754917" w14:textId="77777777" w:rsidR="00201341" w:rsidRPr="00586B6B" w:rsidRDefault="00201341" w:rsidP="006539B8">
            <w:pPr>
              <w:pStyle w:val="TAL"/>
            </w:pPr>
            <w:r>
              <w:rPr>
                <w:rStyle w:val="Datatypechar"/>
              </w:rPr>
              <w:t>Object</w:t>
            </w:r>
          </w:p>
        </w:tc>
        <w:tc>
          <w:tcPr>
            <w:tcW w:w="5375" w:type="dxa"/>
          </w:tcPr>
          <w:p w14:paraId="1B81D432" w14:textId="77777777" w:rsidR="00201341" w:rsidRPr="00586B6B" w:rsidRDefault="00201341" w:rsidP="006539B8">
            <w:pPr>
              <w:pStyle w:val="TAL"/>
            </w:pPr>
            <w:r w:rsidRPr="00586B6B">
              <w:t>Defines the latency parameters used by the DASH client when operating in live mode.</w:t>
            </w:r>
          </w:p>
        </w:tc>
      </w:tr>
      <w:tr w:rsidR="00201341" w:rsidRPr="00586B6B" w14:paraId="0097C970" w14:textId="77777777" w:rsidTr="006539B8">
        <w:tc>
          <w:tcPr>
            <w:tcW w:w="289" w:type="dxa"/>
          </w:tcPr>
          <w:p w14:paraId="0F8242C3" w14:textId="77777777" w:rsidR="00201341" w:rsidRPr="00586B6B" w:rsidDel="001549E4" w:rsidRDefault="00201341" w:rsidP="006539B8">
            <w:pPr>
              <w:pStyle w:val="TAL"/>
            </w:pPr>
          </w:p>
        </w:tc>
        <w:tc>
          <w:tcPr>
            <w:tcW w:w="352" w:type="dxa"/>
          </w:tcPr>
          <w:p w14:paraId="1347E9B1" w14:textId="77777777" w:rsidR="00201341" w:rsidRPr="00586B6B" w:rsidRDefault="00201341" w:rsidP="006539B8">
            <w:pPr>
              <w:pStyle w:val="TAL"/>
            </w:pPr>
          </w:p>
        </w:tc>
        <w:tc>
          <w:tcPr>
            <w:tcW w:w="2025" w:type="dxa"/>
          </w:tcPr>
          <w:p w14:paraId="48DCDD47" w14:textId="77777777" w:rsidR="00201341" w:rsidRPr="00D41AA2" w:rsidRDefault="00201341" w:rsidP="006539B8">
            <w:pPr>
              <w:pStyle w:val="TAL"/>
              <w:rPr>
                <w:rStyle w:val="Code"/>
              </w:rPr>
            </w:pPr>
            <w:r>
              <w:rPr>
                <w:rStyle w:val="Code"/>
              </w:rPr>
              <w:t>t</w:t>
            </w:r>
            <w:r w:rsidRPr="00D41AA2">
              <w:rPr>
                <w:rStyle w:val="Code"/>
              </w:rPr>
              <w:t>arget</w:t>
            </w:r>
          </w:p>
        </w:tc>
        <w:tc>
          <w:tcPr>
            <w:tcW w:w="1590" w:type="dxa"/>
          </w:tcPr>
          <w:p w14:paraId="5C21CC8D" w14:textId="77777777" w:rsidR="00201341" w:rsidRPr="00586B6B" w:rsidRDefault="00201341" w:rsidP="006539B8">
            <w:pPr>
              <w:pStyle w:val="TAL"/>
              <w:rPr>
                <w:rStyle w:val="Datatypechar"/>
              </w:rPr>
            </w:pPr>
            <w:bookmarkStart w:id="1323" w:name="_MCCTEMPBM_CRPT71130640___7"/>
            <w:r w:rsidRPr="00586B6B">
              <w:rPr>
                <w:rStyle w:val="Datatypechar"/>
              </w:rPr>
              <w:t>Integer</w:t>
            </w:r>
            <w:bookmarkEnd w:id="1323"/>
          </w:p>
        </w:tc>
        <w:tc>
          <w:tcPr>
            <w:tcW w:w="5375" w:type="dxa"/>
          </w:tcPr>
          <w:p w14:paraId="17B11C4F" w14:textId="77777777" w:rsidR="00201341" w:rsidRPr="00586B6B" w:rsidRDefault="00201341" w:rsidP="006539B8">
            <w:pPr>
              <w:pStyle w:val="TAL"/>
            </w:pPr>
            <w:r w:rsidRPr="00586B6B">
              <w:t>The target latency for the service in milliseconds.</w:t>
            </w:r>
          </w:p>
        </w:tc>
      </w:tr>
      <w:tr w:rsidR="00201341" w:rsidRPr="00586B6B" w14:paraId="087D193C" w14:textId="77777777" w:rsidTr="006539B8">
        <w:tc>
          <w:tcPr>
            <w:tcW w:w="289" w:type="dxa"/>
          </w:tcPr>
          <w:p w14:paraId="5A176CC8" w14:textId="77777777" w:rsidR="00201341" w:rsidRPr="00586B6B" w:rsidDel="001549E4" w:rsidRDefault="00201341" w:rsidP="006539B8">
            <w:pPr>
              <w:pStyle w:val="TAL"/>
            </w:pPr>
          </w:p>
        </w:tc>
        <w:tc>
          <w:tcPr>
            <w:tcW w:w="352" w:type="dxa"/>
          </w:tcPr>
          <w:p w14:paraId="4FB51D1B" w14:textId="77777777" w:rsidR="00201341" w:rsidRPr="00586B6B" w:rsidRDefault="00201341" w:rsidP="006539B8">
            <w:pPr>
              <w:pStyle w:val="TAL"/>
            </w:pPr>
          </w:p>
        </w:tc>
        <w:tc>
          <w:tcPr>
            <w:tcW w:w="2025" w:type="dxa"/>
          </w:tcPr>
          <w:p w14:paraId="722A820D" w14:textId="77777777" w:rsidR="00201341" w:rsidRPr="00D41AA2" w:rsidRDefault="00201341" w:rsidP="006539B8">
            <w:pPr>
              <w:pStyle w:val="TAL"/>
              <w:rPr>
                <w:rStyle w:val="Code"/>
              </w:rPr>
            </w:pPr>
            <w:r>
              <w:rPr>
                <w:rStyle w:val="Code"/>
              </w:rPr>
              <w:t>m</w:t>
            </w:r>
            <w:r w:rsidRPr="00D41AA2">
              <w:rPr>
                <w:rStyle w:val="Code"/>
              </w:rPr>
              <w:t>ax</w:t>
            </w:r>
          </w:p>
        </w:tc>
        <w:tc>
          <w:tcPr>
            <w:tcW w:w="1590" w:type="dxa"/>
          </w:tcPr>
          <w:p w14:paraId="63CC267B" w14:textId="77777777" w:rsidR="00201341" w:rsidRPr="00586B6B" w:rsidRDefault="00201341" w:rsidP="006539B8">
            <w:pPr>
              <w:pStyle w:val="TAL"/>
              <w:rPr>
                <w:rStyle w:val="Datatypechar"/>
              </w:rPr>
            </w:pPr>
            <w:bookmarkStart w:id="1324" w:name="_MCCTEMPBM_CRPT71130641___7"/>
            <w:r w:rsidRPr="00586B6B">
              <w:rPr>
                <w:rStyle w:val="Datatypechar"/>
              </w:rPr>
              <w:t>Integer</w:t>
            </w:r>
            <w:bookmarkEnd w:id="1324"/>
          </w:p>
        </w:tc>
        <w:tc>
          <w:tcPr>
            <w:tcW w:w="5375" w:type="dxa"/>
          </w:tcPr>
          <w:p w14:paraId="29ED1CF8" w14:textId="77777777" w:rsidR="00201341" w:rsidRPr="00586B6B" w:rsidRDefault="00201341" w:rsidP="006539B8">
            <w:pPr>
              <w:pStyle w:val="TAL"/>
            </w:pPr>
            <w:r w:rsidRPr="00586B6B">
              <w:t>The maximum latency for the service in milliseconds.</w:t>
            </w:r>
          </w:p>
        </w:tc>
      </w:tr>
      <w:tr w:rsidR="00201341" w:rsidRPr="00586B6B" w14:paraId="649A77DC" w14:textId="77777777" w:rsidTr="006539B8">
        <w:tc>
          <w:tcPr>
            <w:tcW w:w="289" w:type="dxa"/>
          </w:tcPr>
          <w:p w14:paraId="423DBCAF" w14:textId="77777777" w:rsidR="00201341" w:rsidRPr="00586B6B" w:rsidDel="001549E4" w:rsidRDefault="00201341" w:rsidP="006539B8">
            <w:pPr>
              <w:pStyle w:val="TAL"/>
            </w:pPr>
          </w:p>
        </w:tc>
        <w:tc>
          <w:tcPr>
            <w:tcW w:w="352" w:type="dxa"/>
          </w:tcPr>
          <w:p w14:paraId="557C4DA7" w14:textId="77777777" w:rsidR="00201341" w:rsidRPr="00586B6B" w:rsidRDefault="00201341" w:rsidP="006539B8">
            <w:pPr>
              <w:pStyle w:val="TAL"/>
            </w:pPr>
          </w:p>
        </w:tc>
        <w:tc>
          <w:tcPr>
            <w:tcW w:w="2025" w:type="dxa"/>
          </w:tcPr>
          <w:p w14:paraId="1CBBF5D5" w14:textId="77777777" w:rsidR="00201341" w:rsidRPr="00D41AA2" w:rsidRDefault="00201341" w:rsidP="006539B8">
            <w:pPr>
              <w:pStyle w:val="TAL"/>
              <w:rPr>
                <w:rStyle w:val="Code"/>
              </w:rPr>
            </w:pPr>
            <w:r>
              <w:rPr>
                <w:rStyle w:val="Code"/>
              </w:rPr>
              <w:t>m</w:t>
            </w:r>
            <w:r w:rsidRPr="00D41AA2">
              <w:rPr>
                <w:rStyle w:val="Code"/>
              </w:rPr>
              <w:t>in</w:t>
            </w:r>
          </w:p>
        </w:tc>
        <w:tc>
          <w:tcPr>
            <w:tcW w:w="1590" w:type="dxa"/>
          </w:tcPr>
          <w:p w14:paraId="71D2B103" w14:textId="77777777" w:rsidR="00201341" w:rsidRPr="00586B6B" w:rsidRDefault="00201341" w:rsidP="006539B8">
            <w:pPr>
              <w:pStyle w:val="TAL"/>
              <w:rPr>
                <w:rStyle w:val="Datatypechar"/>
              </w:rPr>
            </w:pPr>
            <w:bookmarkStart w:id="1325" w:name="_MCCTEMPBM_CRPT71130642___7"/>
            <w:r w:rsidRPr="00586B6B">
              <w:rPr>
                <w:rStyle w:val="Datatypechar"/>
              </w:rPr>
              <w:t>Integer</w:t>
            </w:r>
            <w:bookmarkEnd w:id="1325"/>
          </w:p>
        </w:tc>
        <w:tc>
          <w:tcPr>
            <w:tcW w:w="5375" w:type="dxa"/>
          </w:tcPr>
          <w:p w14:paraId="3ADDA89E" w14:textId="77777777" w:rsidR="00201341" w:rsidRPr="00586B6B" w:rsidRDefault="00201341" w:rsidP="006539B8">
            <w:pPr>
              <w:pStyle w:val="TAL"/>
            </w:pPr>
            <w:r w:rsidRPr="00586B6B">
              <w:t>The maximum latency for the service in milliseconds.</w:t>
            </w:r>
          </w:p>
        </w:tc>
      </w:tr>
      <w:tr w:rsidR="00201341" w:rsidRPr="00586B6B" w14:paraId="18B644E3" w14:textId="77777777" w:rsidTr="006539B8">
        <w:tc>
          <w:tcPr>
            <w:tcW w:w="289" w:type="dxa"/>
          </w:tcPr>
          <w:p w14:paraId="14F5112F" w14:textId="77777777" w:rsidR="00201341" w:rsidRPr="00586B6B" w:rsidDel="001549E4" w:rsidRDefault="00201341" w:rsidP="006539B8">
            <w:pPr>
              <w:pStyle w:val="TAL"/>
            </w:pPr>
          </w:p>
        </w:tc>
        <w:tc>
          <w:tcPr>
            <w:tcW w:w="2377" w:type="dxa"/>
            <w:gridSpan w:val="2"/>
          </w:tcPr>
          <w:p w14:paraId="18A0FEE2" w14:textId="26FA8446" w:rsidR="00201341" w:rsidRPr="00D41AA2" w:rsidRDefault="00201341" w:rsidP="006539B8">
            <w:pPr>
              <w:pStyle w:val="TAL"/>
              <w:rPr>
                <w:rStyle w:val="Code"/>
              </w:rPr>
            </w:pPr>
            <w:r>
              <w:rPr>
                <w:rStyle w:val="Code"/>
              </w:rPr>
              <w:t>p</w:t>
            </w:r>
            <w:r w:rsidRPr="00D41AA2">
              <w:rPr>
                <w:rStyle w:val="Code"/>
              </w:rPr>
              <w:t>laybackRate</w:t>
            </w:r>
          </w:p>
        </w:tc>
        <w:tc>
          <w:tcPr>
            <w:tcW w:w="1590" w:type="dxa"/>
          </w:tcPr>
          <w:p w14:paraId="735EF087" w14:textId="77777777" w:rsidR="00201341" w:rsidRPr="00586B6B" w:rsidRDefault="00201341" w:rsidP="006539B8">
            <w:pPr>
              <w:pStyle w:val="TAL"/>
              <w:rPr>
                <w:rStyle w:val="Datatypechar"/>
              </w:rPr>
            </w:pPr>
            <w:bookmarkStart w:id="1326" w:name="_MCCTEMPBM_CRPT71130643___7"/>
            <w:r w:rsidRPr="00586B6B">
              <w:rPr>
                <w:rStyle w:val="Datatypechar"/>
              </w:rPr>
              <w:t>MediaType</w:t>
            </w:r>
          </w:p>
          <w:bookmarkEnd w:id="1326"/>
          <w:p w14:paraId="1C3E4F60" w14:textId="77777777" w:rsidR="00201341" w:rsidRPr="00586B6B" w:rsidRDefault="00201341" w:rsidP="006539B8">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1D77D1BF" w14:textId="77777777" w:rsidR="00201341" w:rsidRPr="00586B6B" w:rsidRDefault="00201341" w:rsidP="006539B8">
            <w:pPr>
              <w:pStyle w:val="TAL"/>
            </w:pPr>
            <w:r w:rsidRPr="00586B6B">
              <w:t>Defines the playback rate parameters used by the DASH client for catchup mode and deceleration to avoid buffer underruns and maintaining target latencies.</w:t>
            </w:r>
          </w:p>
        </w:tc>
      </w:tr>
      <w:tr w:rsidR="00201341" w:rsidRPr="00586B6B" w14:paraId="29C21F41" w14:textId="77777777" w:rsidTr="006539B8">
        <w:tc>
          <w:tcPr>
            <w:tcW w:w="289" w:type="dxa"/>
          </w:tcPr>
          <w:p w14:paraId="237D6A4B" w14:textId="77777777" w:rsidR="00201341" w:rsidRPr="00586B6B" w:rsidDel="001549E4" w:rsidRDefault="00201341" w:rsidP="006539B8">
            <w:pPr>
              <w:pStyle w:val="TAL"/>
            </w:pPr>
          </w:p>
        </w:tc>
        <w:tc>
          <w:tcPr>
            <w:tcW w:w="352" w:type="dxa"/>
          </w:tcPr>
          <w:p w14:paraId="1D639112" w14:textId="77777777" w:rsidR="00201341" w:rsidRPr="00586B6B" w:rsidRDefault="00201341" w:rsidP="006539B8">
            <w:pPr>
              <w:pStyle w:val="TAL"/>
            </w:pPr>
          </w:p>
        </w:tc>
        <w:tc>
          <w:tcPr>
            <w:tcW w:w="2025" w:type="dxa"/>
          </w:tcPr>
          <w:p w14:paraId="0FC12081" w14:textId="77777777" w:rsidR="00201341" w:rsidRPr="00D41AA2" w:rsidRDefault="00201341" w:rsidP="006539B8">
            <w:pPr>
              <w:pStyle w:val="TAL"/>
              <w:rPr>
                <w:rStyle w:val="Code"/>
              </w:rPr>
            </w:pPr>
            <w:r>
              <w:rPr>
                <w:rStyle w:val="Code"/>
              </w:rPr>
              <w:t>m</w:t>
            </w:r>
            <w:r w:rsidRPr="00D41AA2">
              <w:rPr>
                <w:rStyle w:val="Code"/>
              </w:rPr>
              <w:t>ax</w:t>
            </w:r>
          </w:p>
        </w:tc>
        <w:tc>
          <w:tcPr>
            <w:tcW w:w="1590" w:type="dxa"/>
          </w:tcPr>
          <w:p w14:paraId="7F08BAD8" w14:textId="77777777" w:rsidR="00201341" w:rsidRPr="00586B6B" w:rsidRDefault="00201341" w:rsidP="006539B8">
            <w:pPr>
              <w:pStyle w:val="TAL"/>
              <w:rPr>
                <w:rStyle w:val="Datatypechar"/>
              </w:rPr>
            </w:pPr>
            <w:bookmarkStart w:id="1327" w:name="_MCCTEMPBM_CRPT71130644___7"/>
            <w:r w:rsidRPr="00586B6B">
              <w:rPr>
                <w:rStyle w:val="Datatypechar"/>
              </w:rPr>
              <w:t>Real</w:t>
            </w:r>
            <w:bookmarkEnd w:id="1327"/>
          </w:p>
        </w:tc>
        <w:tc>
          <w:tcPr>
            <w:tcW w:w="5375" w:type="dxa"/>
          </w:tcPr>
          <w:p w14:paraId="0CF4E356" w14:textId="77777777" w:rsidR="00201341" w:rsidRPr="00586B6B" w:rsidRDefault="00201341" w:rsidP="006539B8">
            <w:pPr>
              <w:pStyle w:val="TAL"/>
            </w:pPr>
            <w:r w:rsidRPr="00586B6B">
              <w:t>The maximum playback rate for the purposes of automatically adjusting playback latency and buffer occupancy during normal playback, where 1.0 is normal playback speed.</w:t>
            </w:r>
          </w:p>
        </w:tc>
      </w:tr>
      <w:tr w:rsidR="00201341" w:rsidRPr="00586B6B" w14:paraId="2C7B835C" w14:textId="77777777" w:rsidTr="006539B8">
        <w:tc>
          <w:tcPr>
            <w:tcW w:w="289" w:type="dxa"/>
          </w:tcPr>
          <w:p w14:paraId="1735BF42" w14:textId="77777777" w:rsidR="00201341" w:rsidRPr="00586B6B" w:rsidDel="001549E4" w:rsidRDefault="00201341" w:rsidP="006539B8">
            <w:pPr>
              <w:pStyle w:val="TAL"/>
            </w:pPr>
          </w:p>
        </w:tc>
        <w:tc>
          <w:tcPr>
            <w:tcW w:w="352" w:type="dxa"/>
          </w:tcPr>
          <w:p w14:paraId="03F6F4C3" w14:textId="77777777" w:rsidR="00201341" w:rsidRPr="00586B6B" w:rsidRDefault="00201341" w:rsidP="006539B8">
            <w:pPr>
              <w:pStyle w:val="TAL"/>
            </w:pPr>
          </w:p>
        </w:tc>
        <w:tc>
          <w:tcPr>
            <w:tcW w:w="2025" w:type="dxa"/>
          </w:tcPr>
          <w:p w14:paraId="34188FA4" w14:textId="77777777" w:rsidR="00201341" w:rsidRPr="00D41AA2" w:rsidRDefault="00201341" w:rsidP="006539B8">
            <w:pPr>
              <w:pStyle w:val="TAL"/>
              <w:rPr>
                <w:rStyle w:val="Code"/>
              </w:rPr>
            </w:pPr>
            <w:r>
              <w:rPr>
                <w:rStyle w:val="Code"/>
              </w:rPr>
              <w:t>m</w:t>
            </w:r>
            <w:r w:rsidRPr="00D41AA2">
              <w:rPr>
                <w:rStyle w:val="Code"/>
              </w:rPr>
              <w:t>in</w:t>
            </w:r>
          </w:p>
        </w:tc>
        <w:tc>
          <w:tcPr>
            <w:tcW w:w="1590" w:type="dxa"/>
          </w:tcPr>
          <w:p w14:paraId="2D4B6643" w14:textId="77777777" w:rsidR="00201341" w:rsidRPr="00586B6B" w:rsidRDefault="00201341" w:rsidP="006539B8">
            <w:pPr>
              <w:pStyle w:val="TAL"/>
              <w:rPr>
                <w:rStyle w:val="Datatypechar"/>
              </w:rPr>
            </w:pPr>
            <w:bookmarkStart w:id="1328" w:name="_MCCTEMPBM_CRPT71130645___7"/>
            <w:r w:rsidRPr="00586B6B">
              <w:rPr>
                <w:rStyle w:val="Datatypechar"/>
              </w:rPr>
              <w:t>Real</w:t>
            </w:r>
            <w:bookmarkEnd w:id="1328"/>
          </w:p>
        </w:tc>
        <w:tc>
          <w:tcPr>
            <w:tcW w:w="5375" w:type="dxa"/>
          </w:tcPr>
          <w:p w14:paraId="409EF075" w14:textId="77777777" w:rsidR="00201341" w:rsidRPr="00586B6B" w:rsidRDefault="00201341" w:rsidP="006539B8">
            <w:pPr>
              <w:pStyle w:val="TAL"/>
            </w:pPr>
            <w:r w:rsidRPr="00586B6B">
              <w:t>The minimum playback rate for the purposes of automatically adjusting playback latency and buffer occupancy during normal playback, where 1.0 is normal playback speed.</w:t>
            </w:r>
          </w:p>
        </w:tc>
      </w:tr>
      <w:tr w:rsidR="00201341" w:rsidRPr="00586B6B" w14:paraId="0B26CB30" w14:textId="77777777" w:rsidTr="006539B8">
        <w:tc>
          <w:tcPr>
            <w:tcW w:w="289" w:type="dxa"/>
          </w:tcPr>
          <w:p w14:paraId="196B2582" w14:textId="77777777" w:rsidR="00201341" w:rsidRPr="00586B6B" w:rsidDel="001549E4" w:rsidRDefault="00201341" w:rsidP="006539B8">
            <w:pPr>
              <w:pStyle w:val="TAL"/>
            </w:pPr>
          </w:p>
        </w:tc>
        <w:tc>
          <w:tcPr>
            <w:tcW w:w="2377" w:type="dxa"/>
            <w:gridSpan w:val="2"/>
          </w:tcPr>
          <w:p w14:paraId="3E8AB1D6" w14:textId="73B12CD8" w:rsidR="00201341" w:rsidRPr="00D41AA2" w:rsidRDefault="00201341" w:rsidP="006539B8">
            <w:pPr>
              <w:pStyle w:val="TAL"/>
              <w:rPr>
                <w:rStyle w:val="Code"/>
              </w:rPr>
            </w:pPr>
            <w:r>
              <w:rPr>
                <w:rStyle w:val="Code"/>
              </w:rPr>
              <w:t>bitRate</w:t>
            </w:r>
          </w:p>
        </w:tc>
        <w:tc>
          <w:tcPr>
            <w:tcW w:w="1590" w:type="dxa"/>
          </w:tcPr>
          <w:p w14:paraId="69D52EC3" w14:textId="77777777" w:rsidR="00201341" w:rsidRPr="00586B6B" w:rsidRDefault="00201341" w:rsidP="006539B8">
            <w:pPr>
              <w:pStyle w:val="TAL"/>
            </w:pPr>
          </w:p>
        </w:tc>
        <w:tc>
          <w:tcPr>
            <w:tcW w:w="5375" w:type="dxa"/>
          </w:tcPr>
          <w:p w14:paraId="326FEEBE" w14:textId="77777777" w:rsidR="00201341" w:rsidRPr="00586B6B" w:rsidRDefault="00201341" w:rsidP="006539B8">
            <w:pPr>
              <w:pStyle w:val="TAL"/>
            </w:pPr>
            <w:r w:rsidRPr="00586B6B">
              <w:t>Defines the operating bandwidth parameters used by the DASH client used for a specific media type or aggregated. The values are on IP level.</w:t>
            </w:r>
          </w:p>
        </w:tc>
      </w:tr>
      <w:tr w:rsidR="00201341" w:rsidRPr="00586B6B" w14:paraId="24247A9E" w14:textId="77777777" w:rsidTr="006539B8">
        <w:tc>
          <w:tcPr>
            <w:tcW w:w="289" w:type="dxa"/>
          </w:tcPr>
          <w:p w14:paraId="6A4DB3F2" w14:textId="77777777" w:rsidR="00201341" w:rsidRPr="00586B6B" w:rsidDel="001549E4" w:rsidRDefault="00201341" w:rsidP="006539B8">
            <w:pPr>
              <w:pStyle w:val="TAL"/>
            </w:pPr>
          </w:p>
        </w:tc>
        <w:tc>
          <w:tcPr>
            <w:tcW w:w="352" w:type="dxa"/>
          </w:tcPr>
          <w:p w14:paraId="41FD3E01" w14:textId="77777777" w:rsidR="00201341" w:rsidRPr="00586B6B" w:rsidRDefault="00201341" w:rsidP="006539B8">
            <w:pPr>
              <w:pStyle w:val="TAL"/>
            </w:pPr>
          </w:p>
        </w:tc>
        <w:tc>
          <w:tcPr>
            <w:tcW w:w="2025" w:type="dxa"/>
          </w:tcPr>
          <w:p w14:paraId="2B408634" w14:textId="77777777" w:rsidR="00201341" w:rsidRPr="00D41AA2" w:rsidRDefault="00201341" w:rsidP="006539B8">
            <w:pPr>
              <w:pStyle w:val="TAL"/>
              <w:rPr>
                <w:rStyle w:val="Code"/>
              </w:rPr>
            </w:pPr>
            <w:r>
              <w:rPr>
                <w:rStyle w:val="Code"/>
              </w:rPr>
              <w:t>t</w:t>
            </w:r>
            <w:r w:rsidRPr="00D41AA2">
              <w:rPr>
                <w:rStyle w:val="Code"/>
              </w:rPr>
              <w:t>arget</w:t>
            </w:r>
          </w:p>
        </w:tc>
        <w:tc>
          <w:tcPr>
            <w:tcW w:w="1590" w:type="dxa"/>
          </w:tcPr>
          <w:p w14:paraId="65694A8F" w14:textId="77777777" w:rsidR="00201341" w:rsidRPr="00586B6B" w:rsidRDefault="00201341" w:rsidP="006539B8">
            <w:pPr>
              <w:pStyle w:val="TAL"/>
              <w:rPr>
                <w:rStyle w:val="Datatypechar"/>
              </w:rPr>
            </w:pPr>
            <w:bookmarkStart w:id="1329" w:name="_MCCTEMPBM_CRPT71130646___7"/>
            <w:r w:rsidRPr="00586B6B">
              <w:rPr>
                <w:rStyle w:val="Datatypechar"/>
              </w:rPr>
              <w:t>Integer</w:t>
            </w:r>
            <w:bookmarkEnd w:id="1329"/>
          </w:p>
        </w:tc>
        <w:tc>
          <w:tcPr>
            <w:tcW w:w="5375" w:type="dxa"/>
          </w:tcPr>
          <w:p w14:paraId="135E4FB4" w14:textId="77777777" w:rsidR="00201341" w:rsidRPr="00586B6B" w:rsidRDefault="00201341" w:rsidP="006539B8">
            <w:pPr>
              <w:pStyle w:val="TAL"/>
            </w:pPr>
            <w:r w:rsidRPr="00586B6B">
              <w:t>The target bandwidth for the service in bit/s that the client is configured to consume.</w:t>
            </w:r>
          </w:p>
        </w:tc>
      </w:tr>
      <w:tr w:rsidR="00201341" w:rsidRPr="00586B6B" w14:paraId="1B8ABC12" w14:textId="77777777" w:rsidTr="006539B8">
        <w:tc>
          <w:tcPr>
            <w:tcW w:w="289" w:type="dxa"/>
          </w:tcPr>
          <w:p w14:paraId="2680CB27" w14:textId="77777777" w:rsidR="00201341" w:rsidRPr="00586B6B" w:rsidDel="001549E4" w:rsidRDefault="00201341" w:rsidP="006539B8">
            <w:pPr>
              <w:pStyle w:val="TAL"/>
            </w:pPr>
          </w:p>
        </w:tc>
        <w:tc>
          <w:tcPr>
            <w:tcW w:w="352" w:type="dxa"/>
          </w:tcPr>
          <w:p w14:paraId="35FE6325" w14:textId="77777777" w:rsidR="00201341" w:rsidRPr="00586B6B" w:rsidRDefault="00201341" w:rsidP="006539B8">
            <w:pPr>
              <w:pStyle w:val="TAL"/>
            </w:pPr>
          </w:p>
        </w:tc>
        <w:tc>
          <w:tcPr>
            <w:tcW w:w="2025" w:type="dxa"/>
          </w:tcPr>
          <w:p w14:paraId="7B2E6352" w14:textId="77777777" w:rsidR="00201341" w:rsidRPr="00D41AA2" w:rsidRDefault="00201341" w:rsidP="006539B8">
            <w:pPr>
              <w:pStyle w:val="TAL"/>
              <w:rPr>
                <w:rStyle w:val="Code"/>
              </w:rPr>
            </w:pPr>
            <w:r>
              <w:rPr>
                <w:rStyle w:val="Code"/>
              </w:rPr>
              <w:t>m</w:t>
            </w:r>
            <w:r w:rsidRPr="00D41AA2">
              <w:rPr>
                <w:rStyle w:val="Code"/>
              </w:rPr>
              <w:t>ax</w:t>
            </w:r>
          </w:p>
        </w:tc>
        <w:tc>
          <w:tcPr>
            <w:tcW w:w="1590" w:type="dxa"/>
          </w:tcPr>
          <w:p w14:paraId="3DA53BAC" w14:textId="77777777" w:rsidR="00201341" w:rsidRPr="00586B6B" w:rsidRDefault="00201341" w:rsidP="006539B8">
            <w:pPr>
              <w:pStyle w:val="TAL"/>
              <w:rPr>
                <w:rStyle w:val="Datatypechar"/>
              </w:rPr>
            </w:pPr>
            <w:bookmarkStart w:id="1330" w:name="_MCCTEMPBM_CRPT71130647___7"/>
            <w:r w:rsidRPr="00586B6B">
              <w:rPr>
                <w:rStyle w:val="Datatypechar"/>
              </w:rPr>
              <w:t>Integer</w:t>
            </w:r>
            <w:bookmarkEnd w:id="1330"/>
          </w:p>
        </w:tc>
        <w:tc>
          <w:tcPr>
            <w:tcW w:w="5375" w:type="dxa"/>
          </w:tcPr>
          <w:p w14:paraId="06EF0B22" w14:textId="77777777" w:rsidR="00201341" w:rsidRPr="00586B6B" w:rsidRDefault="00201341" w:rsidP="006539B8">
            <w:pPr>
              <w:pStyle w:val="TAL"/>
            </w:pPr>
            <w:r w:rsidRPr="00586B6B">
              <w:t>The maximum bandwidth for the service in bit/s that the client is configured to consume.</w:t>
            </w:r>
          </w:p>
        </w:tc>
      </w:tr>
      <w:tr w:rsidR="00201341" w:rsidRPr="00586B6B" w14:paraId="3A593899" w14:textId="77777777" w:rsidTr="006539B8">
        <w:tc>
          <w:tcPr>
            <w:tcW w:w="289" w:type="dxa"/>
          </w:tcPr>
          <w:p w14:paraId="345DB22A" w14:textId="77777777" w:rsidR="00201341" w:rsidRPr="00586B6B" w:rsidDel="001549E4" w:rsidRDefault="00201341" w:rsidP="006539B8">
            <w:pPr>
              <w:pStyle w:val="TAL"/>
            </w:pPr>
          </w:p>
        </w:tc>
        <w:tc>
          <w:tcPr>
            <w:tcW w:w="352" w:type="dxa"/>
          </w:tcPr>
          <w:p w14:paraId="0988D4DF" w14:textId="77777777" w:rsidR="00201341" w:rsidRPr="00586B6B" w:rsidRDefault="00201341" w:rsidP="006539B8">
            <w:pPr>
              <w:pStyle w:val="TAL"/>
            </w:pPr>
          </w:p>
        </w:tc>
        <w:tc>
          <w:tcPr>
            <w:tcW w:w="2025" w:type="dxa"/>
          </w:tcPr>
          <w:p w14:paraId="615B19CB" w14:textId="77777777" w:rsidR="00201341" w:rsidRPr="00D41AA2" w:rsidRDefault="00201341" w:rsidP="006539B8">
            <w:pPr>
              <w:pStyle w:val="TAL"/>
              <w:rPr>
                <w:rStyle w:val="Code"/>
              </w:rPr>
            </w:pPr>
            <w:r>
              <w:rPr>
                <w:rStyle w:val="Code"/>
              </w:rPr>
              <w:t>m</w:t>
            </w:r>
            <w:r w:rsidRPr="00D41AA2">
              <w:rPr>
                <w:rStyle w:val="Code"/>
              </w:rPr>
              <w:t>in</w:t>
            </w:r>
          </w:p>
        </w:tc>
        <w:tc>
          <w:tcPr>
            <w:tcW w:w="1590" w:type="dxa"/>
          </w:tcPr>
          <w:p w14:paraId="7EF97615" w14:textId="77777777" w:rsidR="00201341" w:rsidRPr="00586B6B" w:rsidRDefault="00201341" w:rsidP="006539B8">
            <w:pPr>
              <w:pStyle w:val="TAL"/>
              <w:rPr>
                <w:rStyle w:val="Datatypechar"/>
              </w:rPr>
            </w:pPr>
            <w:bookmarkStart w:id="1331" w:name="_MCCTEMPBM_CRPT71130648___7"/>
            <w:r w:rsidRPr="00586B6B">
              <w:rPr>
                <w:rStyle w:val="Datatypechar"/>
              </w:rPr>
              <w:t>Integer</w:t>
            </w:r>
            <w:bookmarkEnd w:id="1331"/>
          </w:p>
        </w:tc>
        <w:tc>
          <w:tcPr>
            <w:tcW w:w="5375" w:type="dxa"/>
          </w:tcPr>
          <w:p w14:paraId="4333EEB4" w14:textId="77777777" w:rsidR="00201341" w:rsidRPr="00586B6B" w:rsidRDefault="00201341" w:rsidP="006539B8">
            <w:pPr>
              <w:pStyle w:val="TAL"/>
            </w:pPr>
            <w:r w:rsidRPr="00586B6B">
              <w:t>The minimum bandwidth for the service in bit/s that the client is configured to consume.</w:t>
            </w:r>
          </w:p>
        </w:tc>
      </w:tr>
      <w:tr w:rsidR="00201341" w:rsidRPr="00586B6B" w14:paraId="6C380F78" w14:textId="77777777" w:rsidTr="006539B8">
        <w:tc>
          <w:tcPr>
            <w:tcW w:w="289" w:type="dxa"/>
          </w:tcPr>
          <w:p w14:paraId="0BDD0AD2" w14:textId="77777777" w:rsidR="00201341" w:rsidRPr="00586B6B" w:rsidDel="001549E4" w:rsidRDefault="00201341" w:rsidP="006539B8">
            <w:pPr>
              <w:pStyle w:val="TAL"/>
            </w:pPr>
          </w:p>
        </w:tc>
        <w:tc>
          <w:tcPr>
            <w:tcW w:w="2377" w:type="dxa"/>
            <w:gridSpan w:val="2"/>
          </w:tcPr>
          <w:p w14:paraId="39F4C779" w14:textId="6F125C3E" w:rsidR="00201341" w:rsidRPr="00D41AA2" w:rsidRDefault="00201341" w:rsidP="006539B8">
            <w:pPr>
              <w:pStyle w:val="TAL"/>
              <w:rPr>
                <w:rStyle w:val="Code"/>
              </w:rPr>
            </w:pPr>
            <w:r>
              <w:rPr>
                <w:rStyle w:val="Code"/>
              </w:rPr>
              <w:t>p</w:t>
            </w:r>
            <w:r w:rsidRPr="00D41AA2">
              <w:rPr>
                <w:rStyle w:val="Code"/>
              </w:rPr>
              <w:t>layerSpecificParameters</w:t>
            </w:r>
          </w:p>
        </w:tc>
        <w:tc>
          <w:tcPr>
            <w:tcW w:w="1590" w:type="dxa"/>
          </w:tcPr>
          <w:p w14:paraId="7E9534BC" w14:textId="77777777" w:rsidR="00201341" w:rsidRPr="00586B6B" w:rsidRDefault="00201341" w:rsidP="006539B8">
            <w:pPr>
              <w:pStyle w:val="TAL"/>
            </w:pPr>
          </w:p>
        </w:tc>
        <w:tc>
          <w:tcPr>
            <w:tcW w:w="5375" w:type="dxa"/>
          </w:tcPr>
          <w:p w14:paraId="3D1510F3" w14:textId="2E69A771" w:rsidR="00201341" w:rsidRPr="00586B6B" w:rsidRDefault="00201341" w:rsidP="006539B8">
            <w:pPr>
              <w:pStyle w:val="TAL"/>
            </w:pPr>
            <w:r w:rsidRPr="00586B6B">
              <w:t>Player</w:t>
            </w:r>
            <w:r>
              <w:t>-</w:t>
            </w:r>
            <w:r w:rsidRPr="00586B6B">
              <w:t>specific parameters may be provided, for example about the used algorithm, etc.</w:t>
            </w:r>
          </w:p>
        </w:tc>
      </w:tr>
    </w:tbl>
    <w:p w14:paraId="13A0A4A2" w14:textId="77777777" w:rsidR="001A2D9F" w:rsidRPr="00586B6B" w:rsidRDefault="001A2D9F" w:rsidP="00965306">
      <w:pPr>
        <w:pStyle w:val="TAN"/>
        <w:keepNext w:val="0"/>
      </w:pPr>
    </w:p>
    <w:p w14:paraId="68D2030F" w14:textId="5EF76145" w:rsidR="00D573D2" w:rsidRPr="00586B6B" w:rsidRDefault="00D573D2" w:rsidP="00D573D2">
      <w:pPr>
        <w:pStyle w:val="Heading3"/>
      </w:pPr>
      <w:bookmarkStart w:id="1332" w:name="_Toc68899708"/>
      <w:bookmarkStart w:id="1333" w:name="_Toc71214459"/>
      <w:bookmarkStart w:id="1334" w:name="_Toc71722133"/>
      <w:bookmarkStart w:id="1335" w:name="_Toc74859185"/>
      <w:bookmarkStart w:id="1336" w:name="_Toc138152047"/>
      <w:r w:rsidRPr="00586B6B">
        <w:t>13.2.7</w:t>
      </w:r>
      <w:r w:rsidR="00434389" w:rsidRPr="00586B6B">
        <w:tab/>
      </w:r>
      <w:r w:rsidRPr="00586B6B">
        <w:t>Usage of M7d Information by Media Session Handler</w:t>
      </w:r>
      <w:bookmarkEnd w:id="1332"/>
      <w:bookmarkEnd w:id="1333"/>
      <w:bookmarkEnd w:id="1334"/>
      <w:bookmarkEnd w:id="1335"/>
      <w:bookmarkEnd w:id="1336"/>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337" w:name="_Toc68899709"/>
      <w:bookmarkStart w:id="1338" w:name="_Toc71214460"/>
      <w:bookmarkStart w:id="1339" w:name="_Toc71722134"/>
      <w:bookmarkStart w:id="1340" w:name="_Toc74859186"/>
      <w:bookmarkStart w:id="1341" w:name="_Toc138152048"/>
      <w:r w:rsidRPr="00586B6B">
        <w:t>14</w:t>
      </w:r>
      <w:r w:rsidRPr="00586B6B">
        <w:tab/>
        <w:t>Application (M8) APIs for uplink and downlink</w:t>
      </w:r>
      <w:bookmarkEnd w:id="1337"/>
      <w:bookmarkEnd w:id="1338"/>
      <w:bookmarkEnd w:id="1339"/>
      <w:bookmarkEnd w:id="1340"/>
      <w:bookmarkEnd w:id="1341"/>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342" w:name="_Toc68899710"/>
      <w:bookmarkStart w:id="1343" w:name="_Toc71214461"/>
      <w:bookmarkStart w:id="1344" w:name="_Toc71722135"/>
      <w:bookmarkStart w:id="1345" w:name="_Toc74859187"/>
      <w:bookmarkStart w:id="1346" w:name="_Toc138152049"/>
      <w:r w:rsidRPr="00586B6B">
        <w:rPr>
          <w:rFonts w:eastAsia="Malgun Gothic"/>
          <w:lang w:eastAsia="ko-KR"/>
        </w:rPr>
        <w:t>15</w:t>
      </w:r>
      <w:r w:rsidRPr="00586B6B">
        <w:rPr>
          <w:rFonts w:eastAsia="Malgun Gothic"/>
          <w:lang w:eastAsia="ko-KR"/>
        </w:rPr>
        <w:tab/>
        <w:t>Miscellaneous UE-internal APIs</w:t>
      </w:r>
      <w:bookmarkEnd w:id="1342"/>
      <w:bookmarkEnd w:id="1343"/>
      <w:bookmarkEnd w:id="1344"/>
      <w:bookmarkEnd w:id="1345"/>
      <w:bookmarkEnd w:id="1346"/>
    </w:p>
    <w:p w14:paraId="64EDCC51" w14:textId="55015891" w:rsidR="00BA0BD3" w:rsidRPr="00586B6B" w:rsidRDefault="00BA0BD3" w:rsidP="00BA0BD3">
      <w:pPr>
        <w:pStyle w:val="Heading2"/>
        <w:rPr>
          <w:rFonts w:eastAsia="Malgun Gothic"/>
          <w:lang w:eastAsia="ko-KR"/>
        </w:rPr>
      </w:pPr>
      <w:bookmarkStart w:id="1347" w:name="_Toc68899711"/>
      <w:bookmarkStart w:id="1348" w:name="_Toc71214462"/>
      <w:bookmarkStart w:id="1349" w:name="_Toc71722136"/>
      <w:bookmarkStart w:id="1350" w:name="_Toc74859188"/>
      <w:bookmarkStart w:id="1351" w:name="_Toc138152050"/>
      <w:r w:rsidRPr="00586B6B">
        <w:rPr>
          <w:rFonts w:eastAsia="Malgun Gothic"/>
          <w:lang w:eastAsia="ko-KR"/>
        </w:rPr>
        <w:t>15.1</w:t>
      </w:r>
      <w:r w:rsidRPr="00586B6B">
        <w:rPr>
          <w:rFonts w:eastAsia="Malgun Gothic"/>
          <w:lang w:eastAsia="ko-KR"/>
        </w:rPr>
        <w:tab/>
        <w:t>General</w:t>
      </w:r>
      <w:bookmarkEnd w:id="1347"/>
      <w:bookmarkEnd w:id="1348"/>
      <w:bookmarkEnd w:id="1349"/>
      <w:bookmarkEnd w:id="1350"/>
      <w:bookmarkEnd w:id="1351"/>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352" w:name="_Toc68899712"/>
      <w:bookmarkStart w:id="1353" w:name="_Toc71214463"/>
      <w:bookmarkStart w:id="1354" w:name="_Toc71722137"/>
      <w:bookmarkStart w:id="1355" w:name="_Toc74859189"/>
      <w:bookmarkStart w:id="1356" w:name="_Toc138152051"/>
      <w:r w:rsidRPr="00586B6B">
        <w:rPr>
          <w:rFonts w:eastAsia="Malgun Gothic"/>
          <w:lang w:eastAsia="ko-KR"/>
        </w:rPr>
        <w:t>15.2</w:t>
      </w:r>
      <w:r w:rsidRPr="00586B6B">
        <w:rPr>
          <w:rFonts w:eastAsia="Malgun Gothic"/>
          <w:lang w:eastAsia="ko-KR"/>
        </w:rPr>
        <w:tab/>
        <w:t>RAN Signaling-based Network Assistance API</w:t>
      </w:r>
      <w:bookmarkEnd w:id="1352"/>
      <w:bookmarkEnd w:id="1353"/>
      <w:bookmarkEnd w:id="1354"/>
      <w:bookmarkEnd w:id="1355"/>
      <w:bookmarkEnd w:id="1356"/>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357" w:name="_Hlk75604613"/>
      <w:r>
        <w:t>NOTE:</w:t>
      </w:r>
      <w:r w:rsidR="001403CD">
        <w:tab/>
      </w:r>
      <w:r>
        <w:t xml:space="preserve">The </w:t>
      </w:r>
      <w:r w:rsidRPr="00965306">
        <w:rPr>
          <w:rStyle w:val="Code"/>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965306">
        <w:t>shall</w:t>
      </w:r>
      <w:r w:rsidR="00BA0BD3" w:rsidRPr="00586B6B">
        <w:t xml:space="preserve"> not request a bit rate that may exceed the MFBR for the corresponding QoS Flow. Failure to ensure this may result in unexpected congestion-induced packet delays and dropping.</w:t>
      </w:r>
    </w:p>
    <w:bookmarkEnd w:id="1357"/>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358" w:name="_Toc68899713"/>
      <w:bookmarkStart w:id="1359" w:name="_Toc71214464"/>
      <w:bookmarkStart w:id="1360" w:name="_Toc71722138"/>
      <w:bookmarkStart w:id="1361" w:name="_Toc74859190"/>
      <w:bookmarkStart w:id="1362" w:name="_Toc138152052"/>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358"/>
      <w:bookmarkEnd w:id="1359"/>
      <w:bookmarkEnd w:id="1360"/>
      <w:bookmarkEnd w:id="1361"/>
      <w:bookmarkEnd w:id="1362"/>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363" w:name="_Toc68899714"/>
      <w:bookmarkStart w:id="1364" w:name="_Toc71214465"/>
      <w:bookmarkStart w:id="1365" w:name="_Toc71722139"/>
      <w:bookmarkStart w:id="1366" w:name="_Toc74859191"/>
      <w:bookmarkStart w:id="1367" w:name="_Toc138152053"/>
      <w:r w:rsidRPr="00586B6B">
        <w:rPr>
          <w:rFonts w:eastAsia="Malgun Gothic"/>
          <w:lang w:eastAsia="ko-KR"/>
        </w:rPr>
        <w:t>16</w:t>
      </w:r>
      <w:r w:rsidRPr="00586B6B">
        <w:rPr>
          <w:rFonts w:eastAsia="Malgun Gothic"/>
          <w:lang w:eastAsia="ko-KR"/>
        </w:rPr>
        <w:tab/>
        <w:t>Usage of 5GC interfaces and APIs</w:t>
      </w:r>
      <w:bookmarkEnd w:id="1363"/>
      <w:bookmarkEnd w:id="1364"/>
      <w:bookmarkEnd w:id="1365"/>
      <w:bookmarkEnd w:id="1366"/>
      <w:bookmarkEnd w:id="1367"/>
    </w:p>
    <w:p w14:paraId="11061417" w14:textId="0833B2F5" w:rsidR="00BA0BD3" w:rsidRPr="00586B6B" w:rsidRDefault="00BA0BD3" w:rsidP="00BA0BD3">
      <w:pPr>
        <w:pStyle w:val="Heading2"/>
        <w:rPr>
          <w:rFonts w:eastAsia="Malgun Gothic"/>
          <w:lang w:eastAsia="ko-KR"/>
        </w:rPr>
      </w:pPr>
      <w:bookmarkStart w:id="1368" w:name="_Toc68899715"/>
      <w:bookmarkStart w:id="1369" w:name="_Toc71214466"/>
      <w:bookmarkStart w:id="1370" w:name="_Toc71722140"/>
      <w:bookmarkStart w:id="1371" w:name="_Toc74859192"/>
      <w:bookmarkStart w:id="1372" w:name="_Toc138152054"/>
      <w:r w:rsidRPr="00586B6B">
        <w:rPr>
          <w:rFonts w:eastAsia="Malgun Gothic"/>
          <w:lang w:eastAsia="ko-KR"/>
        </w:rPr>
        <w:t>16.1</w:t>
      </w:r>
      <w:r w:rsidRPr="00586B6B">
        <w:rPr>
          <w:rFonts w:eastAsia="Malgun Gothic"/>
          <w:lang w:eastAsia="ko-KR"/>
        </w:rPr>
        <w:tab/>
        <w:t>General</w:t>
      </w:r>
      <w:bookmarkEnd w:id="1368"/>
      <w:bookmarkEnd w:id="1369"/>
      <w:bookmarkEnd w:id="1370"/>
      <w:bookmarkEnd w:id="1371"/>
      <w:bookmarkEnd w:id="1372"/>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373" w:name="_Toc68899716"/>
      <w:bookmarkStart w:id="1374" w:name="_Toc71214467"/>
      <w:bookmarkStart w:id="1375" w:name="_Toc71722141"/>
      <w:bookmarkStart w:id="1376" w:name="_Toc74859193"/>
      <w:bookmarkStart w:id="1377" w:name="_Toc138152055"/>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373"/>
      <w:bookmarkEnd w:id="1374"/>
      <w:bookmarkEnd w:id="1375"/>
      <w:bookmarkEnd w:id="1376"/>
      <w:bookmarkEnd w:id="1377"/>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378" w:name="_Toc68899717"/>
      <w:bookmarkStart w:id="1379" w:name="_Toc71214468"/>
      <w:bookmarkStart w:id="1380" w:name="_Toc71722142"/>
      <w:bookmarkStart w:id="1381" w:name="_Toc74859194"/>
      <w:bookmarkStart w:id="1382" w:name="historyclause"/>
      <w:r>
        <w:rPr>
          <w:rFonts w:eastAsia="Yu Gothic UI"/>
        </w:rPr>
        <w:br w:type="page"/>
      </w:r>
    </w:p>
    <w:p w14:paraId="2756601E" w14:textId="308E386A" w:rsidR="00143A85" w:rsidRPr="00586B6B" w:rsidRDefault="00143A85" w:rsidP="001E1CEF">
      <w:pPr>
        <w:pStyle w:val="Heading8"/>
        <w:rPr>
          <w:rFonts w:eastAsia="MS Mincho"/>
        </w:rPr>
      </w:pPr>
      <w:bookmarkStart w:id="1383" w:name="_Toc138152056"/>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78"/>
      <w:bookmarkEnd w:id="1379"/>
      <w:bookmarkEnd w:id="1380"/>
      <w:bookmarkEnd w:id="1381"/>
      <w:bookmarkEnd w:id="1383"/>
    </w:p>
    <w:p w14:paraId="37B2179F" w14:textId="77777777" w:rsidR="00143A85" w:rsidRPr="00586B6B" w:rsidRDefault="00143A85" w:rsidP="002D3606">
      <w:pPr>
        <w:pStyle w:val="Heading1"/>
      </w:pPr>
      <w:bookmarkStart w:id="1384" w:name="_Toc68899718"/>
      <w:bookmarkStart w:id="1385" w:name="_Toc71214469"/>
      <w:bookmarkStart w:id="1386" w:name="_Toc71722143"/>
      <w:bookmarkStart w:id="1387" w:name="_Toc74859195"/>
      <w:bookmarkStart w:id="1388" w:name="_Toc138152057"/>
      <w:r w:rsidRPr="00586B6B">
        <w:t>A.1</w:t>
      </w:r>
      <w:r w:rsidRPr="00586B6B">
        <w:tab/>
        <w:t>End-to-end model</w:t>
      </w:r>
      <w:bookmarkEnd w:id="1384"/>
      <w:bookmarkEnd w:id="1385"/>
      <w:bookmarkEnd w:id="1386"/>
      <w:bookmarkEnd w:id="1387"/>
      <w:bookmarkEnd w:id="1388"/>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89" w:name="_Toc68899719"/>
      <w:bookmarkStart w:id="1390" w:name="_Toc71214470"/>
      <w:bookmarkStart w:id="1391" w:name="_Toc71722144"/>
      <w:bookmarkStart w:id="1392" w:name="_Toc74859196"/>
      <w:bookmarkStart w:id="1393" w:name="_Toc138152058"/>
      <w:r w:rsidRPr="00586B6B">
        <w:t>A.2</w:t>
      </w:r>
      <w:r w:rsidRPr="00586B6B">
        <w:tab/>
        <w:t>Premium QoS dynamic policy</w:t>
      </w:r>
      <w:bookmarkEnd w:id="1389"/>
      <w:bookmarkEnd w:id="1390"/>
      <w:bookmarkEnd w:id="1391"/>
      <w:bookmarkEnd w:id="1392"/>
      <w:bookmarkEnd w:id="1393"/>
    </w:p>
    <w:p w14:paraId="53C0BA74" w14:textId="77777777" w:rsidR="00143A85" w:rsidRPr="00586B6B" w:rsidRDefault="00143A85" w:rsidP="002D3606">
      <w:pPr>
        <w:pStyle w:val="Heading2"/>
      </w:pPr>
      <w:bookmarkStart w:id="1394" w:name="_Toc68899720"/>
      <w:bookmarkStart w:id="1395" w:name="_Toc71214471"/>
      <w:bookmarkStart w:id="1396" w:name="_Toc71722145"/>
      <w:bookmarkStart w:id="1397" w:name="_Toc74859197"/>
      <w:bookmarkStart w:id="1398" w:name="_Toc138152059"/>
      <w:r w:rsidRPr="00586B6B">
        <w:t>A.2.1</w:t>
      </w:r>
      <w:r w:rsidRPr="00586B6B">
        <w:tab/>
        <w:t>General</w:t>
      </w:r>
      <w:bookmarkEnd w:id="1394"/>
      <w:bookmarkEnd w:id="1395"/>
      <w:bookmarkEnd w:id="1396"/>
      <w:bookmarkEnd w:id="1397"/>
      <w:bookmarkEnd w:id="1398"/>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99" w:name="_Toc68899721"/>
      <w:bookmarkStart w:id="1400" w:name="_Toc71214472"/>
      <w:bookmarkStart w:id="1401" w:name="_Toc71722146"/>
      <w:bookmarkStart w:id="1402" w:name="_Toc74859198"/>
      <w:bookmarkStart w:id="1403" w:name="_Toc138152060"/>
      <w:r w:rsidRPr="00586B6B">
        <w:t>A.2.2</w:t>
      </w:r>
      <w:r w:rsidRPr="00586B6B">
        <w:tab/>
        <w:t>Procedure</w:t>
      </w:r>
      <w:bookmarkEnd w:id="1399"/>
      <w:bookmarkEnd w:id="1400"/>
      <w:bookmarkEnd w:id="1401"/>
      <w:bookmarkEnd w:id="1402"/>
      <w:bookmarkEnd w:id="1403"/>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8pt;height:350.45pt" o:ole="">
            <v:imagedata r:id="rId34" o:title=""/>
          </v:shape>
          <o:OLEObject Type="Embed" ProgID="Mscgen.Chart" ShapeID="_x0000_i1029" DrawAspect="Content" ObjectID="_1748764640"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404" w:name="_Toc68899722"/>
      <w:bookmarkStart w:id="1405" w:name="_Toc71214473"/>
      <w:bookmarkStart w:id="1406" w:name="_Toc71722147"/>
      <w:bookmarkStart w:id="1407" w:name="_Toc74859199"/>
      <w:bookmarkStart w:id="1408" w:name="_Toc138152061"/>
      <w:r w:rsidRPr="00586B6B">
        <w:t>A.2.3</w:t>
      </w:r>
      <w:r w:rsidRPr="00586B6B">
        <w:tab/>
        <w:t>Example parameters</w:t>
      </w:r>
      <w:bookmarkEnd w:id="1404"/>
      <w:bookmarkEnd w:id="1405"/>
      <w:bookmarkEnd w:id="1406"/>
      <w:bookmarkEnd w:id="1407"/>
      <w:bookmarkEnd w:id="1408"/>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B43810"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271C9" w:rsidRDefault="00732C99" w:rsidP="00EA6387">
            <w:pPr>
              <w:pStyle w:val="TAL"/>
              <w:keepNext w:val="0"/>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31047C06" w14:textId="2D6B0EED" w:rsidR="00143A85" w:rsidRPr="002271C9" w:rsidRDefault="00732C99" w:rsidP="00EA6387">
            <w:pPr>
              <w:pStyle w:val="TAL"/>
              <w:keepNext w:val="0"/>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1416BD56" w14:textId="4C878049" w:rsidR="00143A85" w:rsidRPr="002271C9" w:rsidRDefault="00732C99" w:rsidP="00EA6387">
            <w:pPr>
              <w:pStyle w:val="TAL"/>
              <w:keepNext w:val="0"/>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bl>
    <w:p w14:paraId="37E8691F" w14:textId="77777777" w:rsidR="001A2D9F" w:rsidRPr="002271C9" w:rsidRDefault="001A2D9F" w:rsidP="00F34A36">
      <w:pPr>
        <w:pStyle w:val="TAN"/>
        <w:keepNext w:val="0"/>
        <w:rPr>
          <w:lang w:val="fr-FR"/>
        </w:rPr>
      </w:pPr>
    </w:p>
    <w:p w14:paraId="532C5B3B" w14:textId="77777777" w:rsidR="00143A85" w:rsidRPr="00586B6B" w:rsidRDefault="00143A85" w:rsidP="00C522DE">
      <w:pPr>
        <w:pStyle w:val="Heading1"/>
        <w:keepNext w:val="0"/>
      </w:pPr>
      <w:bookmarkStart w:id="1409" w:name="_Toc68899723"/>
      <w:bookmarkStart w:id="1410" w:name="_Toc71214474"/>
      <w:bookmarkStart w:id="1411" w:name="_Toc71722148"/>
      <w:bookmarkStart w:id="1412" w:name="_Toc74859200"/>
      <w:bookmarkStart w:id="1413" w:name="_Toc138152062"/>
      <w:r w:rsidRPr="00586B6B">
        <w:t>A.3</w:t>
      </w:r>
      <w:r w:rsidRPr="00586B6B">
        <w:tab/>
        <w:t>(Conditional) Zero Rating dynamic policy</w:t>
      </w:r>
      <w:bookmarkEnd w:id="1409"/>
      <w:bookmarkEnd w:id="1410"/>
      <w:bookmarkEnd w:id="1411"/>
      <w:bookmarkEnd w:id="1412"/>
      <w:bookmarkEnd w:id="1413"/>
    </w:p>
    <w:p w14:paraId="67B4B7F4" w14:textId="77777777" w:rsidR="00143A85" w:rsidRPr="00586B6B" w:rsidRDefault="00143A85" w:rsidP="00C522DE">
      <w:pPr>
        <w:pStyle w:val="Heading2"/>
        <w:keepNext w:val="0"/>
      </w:pPr>
      <w:bookmarkStart w:id="1414" w:name="_Toc68899724"/>
      <w:bookmarkStart w:id="1415" w:name="_Toc71214475"/>
      <w:bookmarkStart w:id="1416" w:name="_Toc71722149"/>
      <w:bookmarkStart w:id="1417" w:name="_Toc74859201"/>
      <w:bookmarkStart w:id="1418" w:name="_Toc138152063"/>
      <w:r w:rsidRPr="00586B6B">
        <w:t>A.3.1</w:t>
      </w:r>
      <w:r w:rsidRPr="00586B6B">
        <w:tab/>
        <w:t>General</w:t>
      </w:r>
      <w:bookmarkEnd w:id="1414"/>
      <w:bookmarkEnd w:id="1415"/>
      <w:bookmarkEnd w:id="1416"/>
      <w:bookmarkEnd w:id="1417"/>
      <w:bookmarkEnd w:id="1418"/>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419" w:name="_Toc68899725"/>
      <w:bookmarkStart w:id="1420" w:name="_Toc71214476"/>
      <w:bookmarkStart w:id="1421" w:name="_Toc71722150"/>
      <w:bookmarkStart w:id="1422" w:name="_Toc74859202"/>
      <w:bookmarkStart w:id="1423" w:name="_Toc138152064"/>
      <w:r w:rsidRPr="00586B6B">
        <w:t>A.3.2</w:t>
      </w:r>
      <w:r w:rsidRPr="00586B6B">
        <w:tab/>
        <w:t>Procedure</w:t>
      </w:r>
      <w:bookmarkEnd w:id="1419"/>
      <w:bookmarkEnd w:id="1420"/>
      <w:bookmarkEnd w:id="1421"/>
      <w:bookmarkEnd w:id="1422"/>
      <w:bookmarkEnd w:id="1423"/>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75pt;height:330.6pt" o:ole="">
            <v:imagedata r:id="rId37" o:title=""/>
          </v:shape>
          <o:OLEObject Type="Embed" ProgID="Mscgen.Chart" ShapeID="_x0000_i1030" DrawAspect="Content" ObjectID="_1748764641"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424" w:name="_Toc68899726"/>
      <w:bookmarkStart w:id="1425" w:name="_Toc71214477"/>
      <w:bookmarkStart w:id="1426" w:name="_Toc71722151"/>
      <w:bookmarkStart w:id="1427" w:name="_Toc74859203"/>
      <w:bookmarkStart w:id="1428" w:name="_Toc138152065"/>
      <w:r w:rsidRPr="00586B6B">
        <w:t>A.3.3</w:t>
      </w:r>
      <w:r w:rsidRPr="00586B6B">
        <w:tab/>
        <w:t>Example parameters</w:t>
      </w:r>
      <w:bookmarkEnd w:id="1424"/>
      <w:bookmarkEnd w:id="1425"/>
      <w:bookmarkEnd w:id="1426"/>
      <w:bookmarkEnd w:id="1427"/>
      <w:bookmarkEnd w:id="1428"/>
    </w:p>
    <w:p w14:paraId="3C97CBBC" w14:textId="77777777" w:rsidR="00143A85" w:rsidRPr="00586B6B" w:rsidRDefault="00143A85" w:rsidP="006E3CB2">
      <w:pPr>
        <w:pStyle w:val="TH"/>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6E3CB2">
      <w:pPr>
        <w:pStyle w:val="TH"/>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B43810"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271C9" w:rsidRDefault="00732C99" w:rsidP="00143A85">
            <w:pPr>
              <w:pStyle w:val="TAL"/>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458D4D44" w14:textId="2A0AAD69" w:rsidR="00143A85" w:rsidRPr="002271C9" w:rsidRDefault="00732C99" w:rsidP="00143A85">
            <w:pPr>
              <w:pStyle w:val="TAL"/>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58D9F18F" w14:textId="28801A39" w:rsidR="00143A85" w:rsidRPr="002271C9" w:rsidRDefault="00732C99" w:rsidP="00143A85">
            <w:pPr>
              <w:pStyle w:val="TAL"/>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429" w:name="_Toc68899727"/>
      <w:bookmarkStart w:id="1430" w:name="_Toc71214478"/>
      <w:bookmarkStart w:id="1431" w:name="_Toc71722152"/>
      <w:bookmarkStart w:id="1432" w:name="_Toc74859204"/>
      <w:bookmarkStart w:id="1433" w:name="_Toc138152066"/>
      <w:r w:rsidRPr="00586B6B">
        <w:t>A.4</w:t>
      </w:r>
      <w:r w:rsidRPr="00586B6B">
        <w:tab/>
        <w:t>Background Download</w:t>
      </w:r>
      <w:bookmarkEnd w:id="1429"/>
      <w:bookmarkEnd w:id="1430"/>
      <w:bookmarkEnd w:id="1431"/>
      <w:bookmarkEnd w:id="1432"/>
      <w:bookmarkEnd w:id="1433"/>
    </w:p>
    <w:p w14:paraId="70397F9E" w14:textId="77777777" w:rsidR="00143A85" w:rsidRPr="00586B6B" w:rsidRDefault="00143A85" w:rsidP="00C522DE">
      <w:pPr>
        <w:pStyle w:val="Heading2"/>
        <w:keepNext w:val="0"/>
      </w:pPr>
      <w:bookmarkStart w:id="1434" w:name="_Toc68899728"/>
      <w:bookmarkStart w:id="1435" w:name="_Toc71214479"/>
      <w:bookmarkStart w:id="1436" w:name="_Toc71722153"/>
      <w:bookmarkStart w:id="1437" w:name="_Toc74859205"/>
      <w:bookmarkStart w:id="1438" w:name="_Toc138152067"/>
      <w:r w:rsidRPr="00586B6B">
        <w:t>A.4.1</w:t>
      </w:r>
      <w:r w:rsidRPr="00586B6B">
        <w:tab/>
        <w:t>General</w:t>
      </w:r>
      <w:bookmarkEnd w:id="1434"/>
      <w:bookmarkEnd w:id="1435"/>
      <w:bookmarkEnd w:id="1436"/>
      <w:bookmarkEnd w:id="1437"/>
      <w:bookmarkEnd w:id="1438"/>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439" w:name="_Toc68899729"/>
      <w:bookmarkStart w:id="1440" w:name="_Toc71214480"/>
      <w:bookmarkStart w:id="1441" w:name="_Toc71722154"/>
      <w:bookmarkStart w:id="1442" w:name="_Toc74859206"/>
      <w:bookmarkStart w:id="1443" w:name="_Toc138152068"/>
      <w:r w:rsidRPr="00586B6B">
        <w:t>A.4.2</w:t>
      </w:r>
      <w:r w:rsidRPr="00586B6B">
        <w:tab/>
        <w:t>Procedure</w:t>
      </w:r>
      <w:bookmarkEnd w:id="1439"/>
      <w:bookmarkEnd w:id="1440"/>
      <w:bookmarkEnd w:id="1441"/>
      <w:bookmarkEnd w:id="1442"/>
      <w:bookmarkEnd w:id="1443"/>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5pt;height:366.1pt" o:ole="">
            <v:imagedata r:id="rId40" o:title=""/>
          </v:shape>
          <o:OLEObject Type="Embed" ProgID="Mscgen.Chart" ShapeID="_x0000_i1031" DrawAspect="Content" ObjectID="_1748764642"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444" w:name="_Toc68899730"/>
      <w:bookmarkStart w:id="1445" w:name="_Toc71214481"/>
      <w:bookmarkStart w:id="1446" w:name="_Toc71722155"/>
      <w:bookmarkStart w:id="1447" w:name="_Toc74859207"/>
      <w:bookmarkStart w:id="1448" w:name="_Toc138152069"/>
      <w:r w:rsidRPr="00586B6B">
        <w:t>A.4.3</w:t>
      </w:r>
      <w:r w:rsidRPr="00586B6B">
        <w:tab/>
        <w:t>Example parameters</w:t>
      </w:r>
      <w:bookmarkEnd w:id="1444"/>
      <w:bookmarkEnd w:id="1445"/>
      <w:bookmarkEnd w:id="1446"/>
      <w:bookmarkEnd w:id="1447"/>
      <w:bookmarkEnd w:id="1448"/>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B43810"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271C9" w:rsidRDefault="00732C99" w:rsidP="00143A85">
            <w:pPr>
              <w:pStyle w:val="TAL"/>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29B17A50" w14:textId="6DEC74EA" w:rsidR="00574ACB" w:rsidRPr="002271C9" w:rsidRDefault="00732C99" w:rsidP="00143A85">
            <w:pPr>
              <w:pStyle w:val="TAL"/>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19E03B77" w14:textId="234E3091" w:rsidR="00143A85" w:rsidRPr="002271C9" w:rsidRDefault="00732C99" w:rsidP="00143A85">
            <w:pPr>
              <w:pStyle w:val="TAL"/>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449" w:name="_Toc68899731"/>
      <w:bookmarkStart w:id="1450" w:name="_Toc71214482"/>
      <w:bookmarkStart w:id="1451" w:name="_Toc71722156"/>
      <w:bookmarkStart w:id="1452" w:name="_Toc74859208"/>
      <w:bookmarkStart w:id="1453" w:name="_Toc138152070"/>
      <w:r w:rsidRPr="00586B6B">
        <w:t>Annex B (informative)</w:t>
      </w:r>
      <w:r w:rsidR="0087731D">
        <w:t>:</w:t>
      </w:r>
      <w:r w:rsidR="0087731D">
        <w:br/>
      </w:r>
      <w:r w:rsidRPr="00586B6B">
        <w:t>Content Hosting Configuration examples</w:t>
      </w:r>
      <w:bookmarkEnd w:id="1449"/>
      <w:bookmarkEnd w:id="1450"/>
      <w:bookmarkEnd w:id="1451"/>
      <w:bookmarkEnd w:id="1452"/>
      <w:bookmarkEnd w:id="1453"/>
    </w:p>
    <w:p w14:paraId="6C9ECAC0" w14:textId="25F9DAF9" w:rsidR="00D95A7E" w:rsidRPr="00586B6B" w:rsidRDefault="00D95A7E" w:rsidP="002D3606">
      <w:pPr>
        <w:pStyle w:val="Heading1"/>
      </w:pPr>
      <w:bookmarkStart w:id="1454" w:name="_Toc68899732"/>
      <w:bookmarkStart w:id="1455" w:name="_Toc71214483"/>
      <w:bookmarkStart w:id="1456" w:name="_Toc71722157"/>
      <w:bookmarkStart w:id="1457" w:name="_Toc74859209"/>
      <w:bookmarkStart w:id="1458" w:name="_Toc138152071"/>
      <w:r w:rsidRPr="00586B6B">
        <w:t>B.1</w:t>
      </w:r>
      <w:r w:rsidRPr="00586B6B">
        <w:tab/>
        <w:t>Pull-based content ingest example</w:t>
      </w:r>
      <w:bookmarkEnd w:id="1454"/>
      <w:bookmarkEnd w:id="1455"/>
      <w:bookmarkEnd w:id="1456"/>
      <w:bookmarkEnd w:id="1457"/>
      <w:bookmarkEnd w:id="1458"/>
    </w:p>
    <w:p w14:paraId="22D51200" w14:textId="68AA91DF" w:rsidR="00D95A7E" w:rsidRPr="00586B6B" w:rsidRDefault="0087731D" w:rsidP="002D3606">
      <w:pPr>
        <w:pStyle w:val="Heading2"/>
      </w:pPr>
      <w:bookmarkStart w:id="1459" w:name="_Toc68899733"/>
      <w:bookmarkStart w:id="1460" w:name="_Toc71214484"/>
      <w:bookmarkStart w:id="1461" w:name="_Toc71722158"/>
      <w:bookmarkStart w:id="1462" w:name="_Toc74859210"/>
      <w:bookmarkStart w:id="1463" w:name="_Toc138152072"/>
      <w:r>
        <w:t>B</w:t>
      </w:r>
      <w:r w:rsidR="00D95A7E" w:rsidRPr="0087731D">
        <w:t>.1</w:t>
      </w:r>
      <w:r w:rsidR="00D95A7E" w:rsidRPr="00586B6B">
        <w:t>.</w:t>
      </w:r>
      <w:r w:rsidR="001951A2" w:rsidRPr="00586B6B">
        <w:t>1</w:t>
      </w:r>
      <w:r w:rsidR="00D95A7E" w:rsidRPr="00586B6B">
        <w:tab/>
        <w:t>Overview</w:t>
      </w:r>
      <w:bookmarkEnd w:id="1459"/>
      <w:bookmarkEnd w:id="1460"/>
      <w:bookmarkEnd w:id="1461"/>
      <w:bookmarkEnd w:id="1462"/>
      <w:bookmarkEnd w:id="1463"/>
    </w:p>
    <w:p w14:paraId="6320535A" w14:textId="77777777" w:rsidR="00D95A7E" w:rsidRPr="00586B6B" w:rsidRDefault="00D95A7E" w:rsidP="00133C12">
      <w:pPr>
        <w:pStyle w:val="B1"/>
        <w:keepNext/>
      </w:pPr>
      <w:r w:rsidRPr="00586B6B">
        <w:t>1.</w:t>
      </w:r>
      <w:r w:rsidRPr="00586B6B">
        <w:tab/>
        <w:t>The 5GMSd Client on the UE requests a media resource via M4d.</w:t>
      </w:r>
    </w:p>
    <w:p w14:paraId="6A2A9D3A" w14:textId="72AB0AE0" w:rsidR="00D95A7E" w:rsidRPr="00586B6B" w:rsidRDefault="00D95A7E" w:rsidP="00133C12">
      <w:pPr>
        <w:pStyle w:val="B1"/>
        <w:keepNext/>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464" w:name="_Toc68899734"/>
      <w:bookmarkStart w:id="1465" w:name="_Toc71214485"/>
      <w:bookmarkStart w:id="1466" w:name="_Toc71722159"/>
      <w:bookmarkStart w:id="1467" w:name="_Toc74859211"/>
      <w:bookmarkStart w:id="1468" w:name="_Toc138152073"/>
      <w:r w:rsidRPr="00586B6B">
        <w:t>B</w:t>
      </w:r>
      <w:r w:rsidR="00D95A7E" w:rsidRPr="00586B6B">
        <w:t>.1.</w:t>
      </w:r>
      <w:r w:rsidR="001951A2" w:rsidRPr="00586B6B">
        <w:t>2</w:t>
      </w:r>
      <w:r w:rsidR="00D95A7E" w:rsidRPr="00586B6B">
        <w:tab/>
        <w:t>Desired URL mapping</w:t>
      </w:r>
      <w:bookmarkEnd w:id="1464"/>
      <w:bookmarkEnd w:id="1465"/>
      <w:bookmarkEnd w:id="1466"/>
      <w:bookmarkEnd w:id="1467"/>
      <w:bookmarkEnd w:id="1468"/>
    </w:p>
    <w:p w14:paraId="72183D0B" w14:textId="4F68F067" w:rsidR="00D95A7E" w:rsidRPr="00586B6B" w:rsidRDefault="00D95A7E" w:rsidP="00133C12">
      <w:pPr>
        <w:keepNext/>
      </w:pPr>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133C12">
      <w:pPr>
        <w:pStyle w:val="TAN"/>
        <w:keepNext w:val="0"/>
      </w:pPr>
    </w:p>
    <w:p w14:paraId="6C200B74" w14:textId="6E3AA90C" w:rsidR="00D95A7E" w:rsidRPr="00586B6B" w:rsidRDefault="00AA171A" w:rsidP="002D3606">
      <w:pPr>
        <w:pStyle w:val="Heading2"/>
      </w:pPr>
      <w:bookmarkStart w:id="1469" w:name="_Toc68899735"/>
      <w:bookmarkStart w:id="1470" w:name="_Toc71214486"/>
      <w:bookmarkStart w:id="1471" w:name="_Toc71722160"/>
      <w:bookmarkStart w:id="1472" w:name="_Toc74859212"/>
      <w:bookmarkStart w:id="1473" w:name="_Toc138152074"/>
      <w:r w:rsidRPr="00586B6B">
        <w:t>B</w:t>
      </w:r>
      <w:r w:rsidR="00D95A7E" w:rsidRPr="00586B6B">
        <w:t>.1.</w:t>
      </w:r>
      <w:r w:rsidR="001951A2" w:rsidRPr="00586B6B">
        <w:t>3</w:t>
      </w:r>
      <w:r w:rsidR="00D95A7E" w:rsidRPr="00586B6B">
        <w:tab/>
        <w:t>Content Hosting Configuration</w:t>
      </w:r>
      <w:bookmarkEnd w:id="1469"/>
      <w:bookmarkEnd w:id="1470"/>
      <w:bookmarkEnd w:id="1471"/>
      <w:bookmarkEnd w:id="1472"/>
      <w:bookmarkEnd w:id="1473"/>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6865D6" w14:paraId="76ECD7E5" w14:textId="77777777" w:rsidTr="00247007">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23478FB" w14:textId="77777777" w:rsidR="006865D6" w:rsidRDefault="006865D6" w:rsidP="00247007">
            <w:pPr>
              <w:pStyle w:val="TAH"/>
              <w:rPr>
                <w:lang w:val="en-US"/>
              </w:rPr>
            </w:pPr>
            <w:r>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3211E870" w14:textId="77777777" w:rsidR="006865D6" w:rsidRDefault="006865D6" w:rsidP="00247007">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740ECD74" w14:textId="77777777" w:rsidR="006865D6" w:rsidRDefault="006865D6" w:rsidP="00247007">
            <w:pPr>
              <w:pStyle w:val="TAH"/>
              <w:rPr>
                <w:lang w:val="en-US"/>
              </w:rPr>
            </w:pPr>
            <w:r>
              <w:rPr>
                <w:lang w:val="en-US"/>
              </w:rPr>
              <w:t>Set by</w:t>
            </w:r>
          </w:p>
        </w:tc>
      </w:tr>
      <w:tr w:rsidR="006865D6" w14:paraId="21C095F2"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772356A9" w14:textId="77777777" w:rsidR="006865D6" w:rsidRDefault="006865D6" w:rsidP="00247007">
            <w:pPr>
              <w:pStyle w:val="TAL"/>
              <w:rPr>
                <w:rStyle w:val="Code"/>
              </w:rPr>
            </w:pPr>
            <w:r>
              <w:rPr>
                <w:rStyle w:val="Code"/>
                <w:lang w:val="en-US"/>
              </w:rPr>
              <w:t>IngestConfiguration</w:t>
            </w:r>
          </w:p>
        </w:tc>
      </w:tr>
      <w:tr w:rsidR="006865D6" w14:paraId="047CD737"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44524D3" w14:textId="77777777" w:rsidR="006865D6" w:rsidRDefault="006865D6" w:rsidP="00247007">
            <w:pPr>
              <w:pStyle w:val="TAL"/>
              <w:rPr>
                <w:rStyle w:val="Code"/>
                <w:lang w:val="en-US"/>
              </w:rPr>
            </w:pPr>
            <w:r>
              <w:rPr>
                <w:lang w:val="en-US"/>
              </w:rPr>
              <w:tab/>
            </w:r>
            <w:r>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BA2B089" w14:textId="77777777" w:rsidR="006865D6" w:rsidRDefault="006865D6" w:rsidP="00247007">
            <w:pPr>
              <w:pStyle w:val="TAL"/>
            </w:pPr>
            <w:r>
              <w:rPr>
                <w:lang w:val="en-US"/>
              </w:rPr>
              <w:t>urn:3gpp:5gms:content-protocol:</w:t>
            </w:r>
            <w:r>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4B5B313D" w14:textId="77777777" w:rsidR="006865D6" w:rsidRDefault="006865D6" w:rsidP="00247007">
            <w:pPr>
              <w:pStyle w:val="TAL"/>
              <w:rPr>
                <w:lang w:val="en-US"/>
              </w:rPr>
            </w:pPr>
            <w:r>
              <w:rPr>
                <w:lang w:val="en-US"/>
              </w:rPr>
              <w:t>5GMSd Application Provider</w:t>
            </w:r>
          </w:p>
        </w:tc>
      </w:tr>
      <w:tr w:rsidR="006865D6" w14:paraId="184C2AD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44591B97" w14:textId="77777777" w:rsidR="006865D6" w:rsidRDefault="006865D6" w:rsidP="00247007">
            <w:pPr>
              <w:pStyle w:val="TAL"/>
              <w:rPr>
                <w:rStyle w:val="Code"/>
              </w:rPr>
            </w:pPr>
            <w:r>
              <w:rPr>
                <w:lang w:val="en-US"/>
              </w:rPr>
              <w:tab/>
            </w:r>
            <w:r>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9845C0E" w14:textId="77777777" w:rsidR="006865D6" w:rsidRDefault="006865D6" w:rsidP="00247007">
            <w:pPr>
              <w:pStyle w:val="TAL"/>
            </w:pPr>
            <w:r>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55CC43A6" w14:textId="77777777" w:rsidR="006865D6" w:rsidRDefault="006865D6" w:rsidP="00247007">
            <w:pPr>
              <w:spacing w:after="0"/>
              <w:rPr>
                <w:rFonts w:ascii="Arial" w:hAnsi="Arial"/>
                <w:sz w:val="18"/>
                <w:lang w:val="en-US"/>
              </w:rPr>
            </w:pPr>
          </w:p>
        </w:tc>
      </w:tr>
      <w:tr w:rsidR="006865D6" w14:paraId="21F4C07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3D147DC1" w14:textId="608127E5" w:rsidR="006865D6" w:rsidRDefault="006865D6" w:rsidP="00247007">
            <w:pPr>
              <w:pStyle w:val="TAL"/>
              <w:rPr>
                <w:rStyle w:val="Code"/>
              </w:rPr>
            </w:pPr>
            <w:r>
              <w:rPr>
                <w:lang w:val="en-US"/>
              </w:rPr>
              <w:tab/>
            </w:r>
            <w:r>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5629346C" w14:textId="77777777" w:rsidR="006865D6" w:rsidRDefault="006865D6" w:rsidP="00247007">
            <w:pPr>
              <w:pStyle w:val="TAL"/>
            </w:pPr>
            <w:r>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5CCEEE0" w14:textId="77777777" w:rsidR="006865D6" w:rsidRDefault="006865D6" w:rsidP="00247007">
            <w:pPr>
              <w:spacing w:after="0"/>
              <w:rPr>
                <w:rFonts w:ascii="Arial" w:hAnsi="Arial"/>
                <w:sz w:val="18"/>
                <w:lang w:val="en-US"/>
              </w:rPr>
            </w:pPr>
          </w:p>
        </w:tc>
      </w:tr>
      <w:tr w:rsidR="006865D6" w14:paraId="2EE0B332"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1646A2D0" w14:textId="77777777" w:rsidR="006865D6" w:rsidRDefault="006865D6" w:rsidP="00247007">
            <w:pPr>
              <w:pStyle w:val="TAL"/>
              <w:rPr>
                <w:rStyle w:val="Code"/>
              </w:rPr>
            </w:pPr>
            <w:r>
              <w:rPr>
                <w:rStyle w:val="Code"/>
                <w:lang w:val="en-US"/>
              </w:rPr>
              <w:t>DistributionConfiguration</w:t>
            </w:r>
          </w:p>
        </w:tc>
      </w:tr>
      <w:tr w:rsidR="006865D6" w:rsidRPr="00C7293F" w14:paraId="7934A273"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D475063" w14:textId="77777777" w:rsidR="006865D6" w:rsidRDefault="006865D6" w:rsidP="00247007">
            <w:pPr>
              <w:pStyle w:val="TAL"/>
              <w:rPr>
                <w:rStyle w:val="Code"/>
                <w:lang w:val="en-US"/>
              </w:rPr>
            </w:pPr>
            <w:r>
              <w:rPr>
                <w:lang w:val="en-US"/>
              </w:rPr>
              <w:tab/>
            </w:r>
            <w:r>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3E3F441" w14:textId="77777777" w:rsidR="006865D6" w:rsidRDefault="006865D6" w:rsidP="00247007">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4B1E390E" w14:textId="77777777" w:rsidR="006865D6" w:rsidRDefault="006865D6" w:rsidP="00247007">
            <w:pPr>
              <w:pStyle w:val="TAL"/>
              <w:rPr>
                <w:lang w:val="en-US"/>
              </w:rPr>
            </w:pPr>
            <w:r>
              <w:rPr>
                <w:lang w:val="en-US"/>
              </w:rPr>
              <w:t>5GMSd AF</w:t>
            </w:r>
          </w:p>
          <w:p w14:paraId="617FA6F3" w14:textId="77777777" w:rsidR="006865D6" w:rsidRPr="00C7293F" w:rsidRDefault="006865D6" w:rsidP="00247007">
            <w:pPr>
              <w:pStyle w:val="TALcontinuation"/>
              <w:spacing w:before="60"/>
              <w:rPr>
                <w:i/>
                <w:iCs/>
                <w:lang w:val="en-US"/>
              </w:rPr>
            </w:pPr>
            <w:r w:rsidRPr="00C7293F">
              <w:rPr>
                <w:i/>
                <w:iCs/>
                <w:lang w:val="en-US"/>
              </w:rPr>
              <w:t>(M1d response)</w:t>
            </w:r>
          </w:p>
        </w:tc>
      </w:tr>
      <w:tr w:rsidR="006865D6" w14:paraId="02C3F181"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348FE60" w14:textId="77777777" w:rsidR="006865D6" w:rsidRDefault="006865D6" w:rsidP="00247007">
            <w:pPr>
              <w:pStyle w:val="TAL"/>
              <w:rPr>
                <w:rStyle w:val="Code"/>
              </w:rPr>
            </w:pPr>
            <w:r>
              <w:rPr>
                <w:lang w:val="en-US"/>
              </w:rPr>
              <w:tab/>
            </w:r>
            <w:r>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52539898" w14:textId="77777777" w:rsidR="006865D6" w:rsidRDefault="006865D6" w:rsidP="00247007">
            <w:pPr>
              <w:pStyle w:val="TAL"/>
            </w:pPr>
            <w:r>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6C11D276" w14:textId="77777777" w:rsidR="006865D6" w:rsidRDefault="006865D6" w:rsidP="00247007">
            <w:pPr>
              <w:pStyle w:val="TAL"/>
              <w:rPr>
                <w:lang w:val="en-US"/>
              </w:rPr>
            </w:pPr>
            <w:r>
              <w:rPr>
                <w:lang w:val="en-US"/>
              </w:rPr>
              <w:t>5GMSd Application Provider</w:t>
            </w:r>
          </w:p>
        </w:tc>
      </w:tr>
      <w:tr w:rsidR="006865D6" w:rsidRPr="00C7293F" w14:paraId="6F49084A" w14:textId="77777777" w:rsidTr="00247007">
        <w:tc>
          <w:tcPr>
            <w:tcW w:w="2547" w:type="dxa"/>
            <w:tcBorders>
              <w:top w:val="single" w:sz="4" w:space="0" w:color="auto"/>
              <w:left w:val="single" w:sz="4" w:space="0" w:color="auto"/>
              <w:bottom w:val="single" w:sz="4" w:space="0" w:color="auto"/>
              <w:right w:val="single" w:sz="4" w:space="0" w:color="auto"/>
            </w:tcBorders>
          </w:tcPr>
          <w:p w14:paraId="3214A66D" w14:textId="77777777" w:rsidR="006865D6" w:rsidRPr="00FA476A" w:rsidRDefault="006865D6" w:rsidP="00247007">
            <w:pPr>
              <w:pStyle w:val="TAL"/>
              <w:rPr>
                <w:rStyle w:val="Code"/>
              </w:rPr>
            </w:pPr>
            <w:r>
              <w:rPr>
                <w:lang w:val="en-US"/>
              </w:rPr>
              <w:tab/>
            </w:r>
            <w:r w:rsidRPr="00FA476A">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5D415ECB" w14:textId="77777777" w:rsidR="006865D6" w:rsidRDefault="006865D6" w:rsidP="00247007">
            <w:pPr>
              <w:pStyle w:val="TAL"/>
              <w:rPr>
                <w:lang w:val="en-US"/>
              </w:rPr>
            </w:pPr>
            <w:r>
              <w:rPr>
                <w:lang w:val="en-US"/>
              </w:rPr>
              <w:t>https://</w:t>
            </w:r>
            <w:r w:rsidRPr="008154D0">
              <w:t>mno-cdn.5gmsd-ap.com</w:t>
            </w:r>
            <w:r>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035F04D5" w14:textId="03695420" w:rsidR="006865D6" w:rsidRPr="00C7293F" w:rsidRDefault="006865D6" w:rsidP="00247007">
            <w:pPr>
              <w:pStyle w:val="TALcontinuation"/>
              <w:spacing w:before="60"/>
              <w:rPr>
                <w:i/>
                <w:iCs/>
              </w:rPr>
            </w:pPr>
            <w:r w:rsidRPr="004E5180">
              <w:t>5GMSd AF</w:t>
            </w:r>
            <w:r w:rsidR="00A93207">
              <w:br/>
            </w:r>
            <w:r w:rsidRPr="00C7293F">
              <w:rPr>
                <w:i/>
                <w:iCs/>
              </w:rPr>
              <w:t>(M1d response)</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474" w:name="_Toc68899736"/>
      <w:bookmarkStart w:id="1475" w:name="_Toc71214487"/>
      <w:bookmarkStart w:id="1476" w:name="_Toc71722161"/>
      <w:bookmarkStart w:id="1477" w:name="_Toc74859213"/>
      <w:bookmarkStart w:id="1478" w:name="_Toc138152075"/>
      <w:r w:rsidRPr="00586B6B">
        <w:t>B</w:t>
      </w:r>
      <w:r w:rsidR="00D95A7E" w:rsidRPr="00586B6B">
        <w:t>.2</w:t>
      </w:r>
      <w:r w:rsidR="00D95A7E" w:rsidRPr="00586B6B">
        <w:tab/>
        <w:t>Push-based content ingest example</w:t>
      </w:r>
      <w:bookmarkEnd w:id="1474"/>
      <w:bookmarkEnd w:id="1475"/>
      <w:bookmarkEnd w:id="1476"/>
      <w:bookmarkEnd w:id="1477"/>
      <w:bookmarkEnd w:id="1478"/>
    </w:p>
    <w:p w14:paraId="19D6994F" w14:textId="6064E007" w:rsidR="00D95A7E" w:rsidRPr="00586B6B" w:rsidRDefault="00AA171A" w:rsidP="002D3606">
      <w:pPr>
        <w:pStyle w:val="Heading2"/>
      </w:pPr>
      <w:bookmarkStart w:id="1479" w:name="_Toc68899737"/>
      <w:bookmarkStart w:id="1480" w:name="_Toc71214488"/>
      <w:bookmarkStart w:id="1481" w:name="_Toc71722162"/>
      <w:bookmarkStart w:id="1482" w:name="_Toc74859214"/>
      <w:bookmarkStart w:id="1483" w:name="_Toc138152076"/>
      <w:r w:rsidRPr="00586B6B">
        <w:t>B</w:t>
      </w:r>
      <w:r w:rsidR="00D95A7E" w:rsidRPr="00586B6B">
        <w:t>.2.0</w:t>
      </w:r>
      <w:r w:rsidR="00D95A7E" w:rsidRPr="00586B6B">
        <w:tab/>
        <w:t>Overview</w:t>
      </w:r>
      <w:bookmarkEnd w:id="1479"/>
      <w:bookmarkEnd w:id="1480"/>
      <w:bookmarkEnd w:id="1481"/>
      <w:bookmarkEnd w:id="1482"/>
      <w:bookmarkEnd w:id="1483"/>
    </w:p>
    <w:p w14:paraId="58C41B5A" w14:textId="77777777" w:rsidR="00D95A7E" w:rsidRPr="00586B6B" w:rsidRDefault="00D95A7E" w:rsidP="00133C12">
      <w:pPr>
        <w:pStyle w:val="B1"/>
        <w:keepNext/>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84" w:name="_Toc68899738"/>
      <w:bookmarkStart w:id="1485" w:name="_Toc71214489"/>
      <w:bookmarkStart w:id="1486" w:name="_Toc71722163"/>
      <w:bookmarkStart w:id="1487" w:name="_Toc74859215"/>
      <w:bookmarkStart w:id="1488" w:name="_Toc138152077"/>
      <w:r w:rsidRPr="00586B6B">
        <w:t>B</w:t>
      </w:r>
      <w:r w:rsidR="00D95A7E" w:rsidRPr="00586B6B">
        <w:t>.2.1</w:t>
      </w:r>
      <w:r w:rsidR="00D95A7E" w:rsidRPr="00586B6B">
        <w:tab/>
        <w:t>Desired URL mapping</w:t>
      </w:r>
      <w:bookmarkEnd w:id="1484"/>
      <w:bookmarkEnd w:id="1485"/>
      <w:bookmarkEnd w:id="1486"/>
      <w:bookmarkEnd w:id="1487"/>
      <w:bookmarkEnd w:id="1488"/>
    </w:p>
    <w:p w14:paraId="70400549" w14:textId="67A38028" w:rsidR="00D95A7E" w:rsidRPr="00586B6B" w:rsidRDefault="00D95A7E" w:rsidP="00133C12">
      <w:pPr>
        <w:keepNext/>
        <w:keepLines/>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133C12">
      <w:pPr>
        <w:pStyle w:val="TAN"/>
        <w:keepNext w:val="0"/>
      </w:pPr>
    </w:p>
    <w:p w14:paraId="276ECBCF" w14:textId="48699874" w:rsidR="00D95A7E" w:rsidRPr="00586B6B" w:rsidRDefault="001951A2" w:rsidP="002D3606">
      <w:pPr>
        <w:pStyle w:val="Heading2"/>
      </w:pPr>
      <w:bookmarkStart w:id="1489" w:name="_Toc68899739"/>
      <w:bookmarkStart w:id="1490" w:name="_Toc71214490"/>
      <w:bookmarkStart w:id="1491" w:name="_Toc71722164"/>
      <w:bookmarkStart w:id="1492" w:name="_Toc74859216"/>
      <w:bookmarkStart w:id="1493" w:name="_Toc138152078"/>
      <w:r w:rsidRPr="00586B6B">
        <w:t>B</w:t>
      </w:r>
      <w:r w:rsidR="00D95A7E" w:rsidRPr="00586B6B">
        <w:t>.2.2</w:t>
      </w:r>
      <w:r w:rsidR="00D95A7E" w:rsidRPr="00586B6B">
        <w:tab/>
        <w:t>Content Hosting Configuration</w:t>
      </w:r>
      <w:bookmarkEnd w:id="1489"/>
      <w:bookmarkEnd w:id="1490"/>
      <w:bookmarkEnd w:id="1491"/>
      <w:bookmarkEnd w:id="1492"/>
      <w:bookmarkEnd w:id="1493"/>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6865D6" w14:paraId="05854DCB" w14:textId="77777777" w:rsidTr="00247007">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E60AC69" w14:textId="77777777" w:rsidR="006865D6" w:rsidRDefault="006865D6" w:rsidP="00247007">
            <w:pPr>
              <w:pStyle w:val="TAH"/>
              <w:rPr>
                <w:lang w:val="en-US"/>
              </w:rPr>
            </w:pPr>
            <w:r>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3DC32265" w14:textId="77777777" w:rsidR="006865D6" w:rsidRDefault="006865D6" w:rsidP="00247007">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020B45E7" w14:textId="77777777" w:rsidR="006865D6" w:rsidRDefault="006865D6" w:rsidP="00247007">
            <w:pPr>
              <w:pStyle w:val="TAH"/>
              <w:rPr>
                <w:lang w:val="en-US"/>
              </w:rPr>
            </w:pPr>
            <w:r>
              <w:rPr>
                <w:lang w:val="en-US"/>
              </w:rPr>
              <w:t>Set by</w:t>
            </w:r>
          </w:p>
        </w:tc>
      </w:tr>
      <w:tr w:rsidR="006865D6" w14:paraId="11EAB63D"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660611EE" w14:textId="77777777" w:rsidR="006865D6" w:rsidRDefault="006865D6" w:rsidP="00247007">
            <w:pPr>
              <w:pStyle w:val="TAL"/>
              <w:rPr>
                <w:rStyle w:val="Code"/>
              </w:rPr>
            </w:pPr>
            <w:r>
              <w:rPr>
                <w:rStyle w:val="Code"/>
                <w:lang w:val="en-US"/>
              </w:rPr>
              <w:t>IngestConfiguration</w:t>
            </w:r>
          </w:p>
        </w:tc>
      </w:tr>
      <w:tr w:rsidR="006865D6" w14:paraId="33892A58"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745E0418" w14:textId="77777777" w:rsidR="006865D6" w:rsidRDefault="006865D6" w:rsidP="00247007">
            <w:pPr>
              <w:pStyle w:val="TAL"/>
              <w:rPr>
                <w:rStyle w:val="Code"/>
                <w:lang w:val="en-US"/>
              </w:rPr>
            </w:pPr>
            <w:r>
              <w:rPr>
                <w:lang w:val="en-US"/>
              </w:rPr>
              <w:tab/>
            </w:r>
            <w:r>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55D006ED" w14:textId="77777777" w:rsidR="006865D6" w:rsidRDefault="006865D6" w:rsidP="00247007">
            <w:pPr>
              <w:pStyle w:val="TAL"/>
            </w:pPr>
            <w:r>
              <w:rPr>
                <w:lang w:val="en-US"/>
              </w:rPr>
              <w:t>urn:3gpp:5gms:content-protocol:</w:t>
            </w:r>
            <w:r>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08EAD20E" w14:textId="7E1EE806" w:rsidR="006865D6" w:rsidRDefault="006865D6" w:rsidP="00247007">
            <w:pPr>
              <w:pStyle w:val="TALcontinuation"/>
              <w:spacing w:before="60"/>
              <w:rPr>
                <w:i/>
                <w:iCs/>
                <w:lang w:val="en-US"/>
              </w:rPr>
            </w:pPr>
            <w:r>
              <w:rPr>
                <w:lang w:val="en-US"/>
              </w:rPr>
              <w:t>5GMSd Application Provider</w:t>
            </w:r>
            <w:r w:rsidR="00A93207">
              <w:rPr>
                <w:lang w:val="en-US"/>
              </w:rPr>
              <w:br/>
            </w:r>
            <w:r>
              <w:rPr>
                <w:i/>
                <w:iCs/>
                <w:lang w:val="en-US"/>
              </w:rPr>
              <w:t>(M1d request)</w:t>
            </w:r>
          </w:p>
        </w:tc>
      </w:tr>
      <w:tr w:rsidR="006865D6" w14:paraId="4B31C3AD"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02A41D8" w14:textId="77777777" w:rsidR="006865D6" w:rsidRDefault="006865D6" w:rsidP="00247007">
            <w:pPr>
              <w:pStyle w:val="TAL"/>
              <w:rPr>
                <w:rStyle w:val="Code"/>
              </w:rPr>
            </w:pPr>
            <w:r>
              <w:rPr>
                <w:lang w:val="en-US"/>
              </w:rPr>
              <w:tab/>
            </w:r>
            <w:r>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602CC712" w14:textId="77777777" w:rsidR="006865D6" w:rsidRDefault="006865D6" w:rsidP="00247007">
            <w:pPr>
              <w:pStyle w:val="TAL"/>
            </w:pPr>
            <w:r>
              <w:rPr>
                <w:lang w:val="en-US"/>
              </w:rPr>
              <w:t>false</w:t>
            </w:r>
          </w:p>
        </w:tc>
        <w:tc>
          <w:tcPr>
            <w:tcW w:w="2546" w:type="dxa"/>
            <w:vMerge/>
            <w:tcBorders>
              <w:left w:val="single" w:sz="4" w:space="0" w:color="auto"/>
              <w:right w:val="single" w:sz="4" w:space="0" w:color="auto"/>
            </w:tcBorders>
            <w:vAlign w:val="center"/>
            <w:hideMark/>
          </w:tcPr>
          <w:p w14:paraId="30DDE1F2" w14:textId="77777777" w:rsidR="006865D6" w:rsidRDefault="006865D6" w:rsidP="00247007">
            <w:pPr>
              <w:pStyle w:val="TALcontinuation"/>
              <w:spacing w:before="60"/>
              <w:rPr>
                <w:i/>
                <w:iCs/>
                <w:lang w:val="en-US"/>
              </w:rPr>
            </w:pPr>
          </w:p>
        </w:tc>
      </w:tr>
      <w:tr w:rsidR="006865D6" w14:paraId="6A286F9C"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4F2C979E" w14:textId="02B8313C" w:rsidR="006865D6" w:rsidRDefault="006865D6" w:rsidP="00247007">
            <w:pPr>
              <w:pStyle w:val="TAL"/>
              <w:rPr>
                <w:rStyle w:val="Code"/>
              </w:rPr>
            </w:pPr>
            <w:r>
              <w:rPr>
                <w:lang w:val="en-US"/>
              </w:rPr>
              <w:tab/>
            </w:r>
            <w:r>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7CC16515" w14:textId="77777777" w:rsidR="006865D6" w:rsidRDefault="006865D6" w:rsidP="00247007">
            <w:pPr>
              <w:pStyle w:val="TAL"/>
            </w:pPr>
            <w:r>
              <w:rPr>
                <w:lang w:val="en-US"/>
              </w:rPr>
              <w:t>https://5gmsd-as.mno.net/‌</w:t>
            </w:r>
            <w:r w:rsidRPr="008154D0">
              <w:rPr>
                <w:lang w:val="en-US"/>
              </w:rPr>
              <w:t>m</w:t>
            </w:r>
            <w:r>
              <w:rPr>
                <w:lang w:val="en-US"/>
              </w:rPr>
              <w:t>2</w:t>
            </w:r>
            <w:r w:rsidRPr="008154D0">
              <w:rPr>
                <w:lang w:val="en-US"/>
              </w:rPr>
              <w:t>d/</w:t>
            </w:r>
            <w:r>
              <w:rPr>
                <w:lang w:val="en-US"/>
              </w:rPr>
              <w:t>‌</w:t>
            </w:r>
            <w:r w:rsidRPr="008154D0">
              <w:rPr>
                <w:lang w:val="en-US"/>
              </w:rPr>
              <w:t>provisioning-session9876/</w:t>
            </w:r>
          </w:p>
        </w:tc>
        <w:tc>
          <w:tcPr>
            <w:tcW w:w="2546" w:type="dxa"/>
            <w:vMerge/>
            <w:tcBorders>
              <w:left w:val="single" w:sz="4" w:space="0" w:color="auto"/>
              <w:bottom w:val="single" w:sz="4" w:space="0" w:color="auto"/>
              <w:right w:val="single" w:sz="4" w:space="0" w:color="auto"/>
            </w:tcBorders>
            <w:hideMark/>
          </w:tcPr>
          <w:p w14:paraId="224FCAEB" w14:textId="77777777" w:rsidR="006865D6" w:rsidRDefault="006865D6" w:rsidP="00247007">
            <w:pPr>
              <w:pStyle w:val="TALcontinuation"/>
              <w:spacing w:before="60"/>
              <w:rPr>
                <w:i/>
                <w:iCs/>
                <w:lang w:val="en-US"/>
              </w:rPr>
            </w:pPr>
          </w:p>
        </w:tc>
      </w:tr>
      <w:tr w:rsidR="006865D6" w14:paraId="368C211B"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4AF1BA7D" w14:textId="77777777" w:rsidR="006865D6" w:rsidRDefault="006865D6" w:rsidP="00133C12">
            <w:pPr>
              <w:keepNext/>
              <w:spacing w:after="0" w:afterAutospacing="1"/>
              <w:rPr>
                <w:rFonts w:ascii="Arial" w:hAnsi="Arial"/>
                <w:i/>
                <w:iCs/>
                <w:sz w:val="18"/>
                <w:lang w:val="en-US"/>
              </w:rPr>
            </w:pPr>
            <w:r>
              <w:rPr>
                <w:rStyle w:val="Code"/>
                <w:lang w:val="en-US"/>
              </w:rPr>
              <w:t>DistributionConfiguration</w:t>
            </w:r>
          </w:p>
        </w:tc>
      </w:tr>
      <w:tr w:rsidR="006865D6" w:rsidRPr="00AD77A5" w14:paraId="06ADDCEE"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8DEDE87" w14:textId="77777777" w:rsidR="006865D6" w:rsidRDefault="006865D6" w:rsidP="00247007">
            <w:pPr>
              <w:pStyle w:val="TAL"/>
              <w:rPr>
                <w:rStyle w:val="Code"/>
                <w:lang w:val="en-US"/>
              </w:rPr>
            </w:pPr>
            <w:r>
              <w:rPr>
                <w:lang w:val="en-US"/>
              </w:rPr>
              <w:tab/>
            </w:r>
            <w:r>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590BB317" w14:textId="77777777" w:rsidR="006865D6" w:rsidRDefault="006865D6" w:rsidP="00247007">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75061DB0" w14:textId="1282E8D9" w:rsidR="006865D6" w:rsidRPr="00AD77A5" w:rsidRDefault="006865D6" w:rsidP="00247007">
            <w:pPr>
              <w:pStyle w:val="TALcontinuation"/>
              <w:spacing w:before="60"/>
              <w:rPr>
                <w:i/>
                <w:iCs/>
                <w:lang w:val="en-US"/>
              </w:rPr>
            </w:pPr>
            <w:r>
              <w:rPr>
                <w:lang w:val="en-US"/>
              </w:rPr>
              <w:t>5GMSd Application Provider</w:t>
            </w:r>
            <w:r w:rsidR="00A93207">
              <w:rPr>
                <w:lang w:val="en-US"/>
              </w:rPr>
              <w:br/>
            </w:r>
            <w:r w:rsidRPr="00AD77A5">
              <w:rPr>
                <w:i/>
                <w:iCs/>
                <w:lang w:val="en-US"/>
              </w:rPr>
              <w:t>(M1d response)</w:t>
            </w:r>
          </w:p>
        </w:tc>
      </w:tr>
      <w:tr w:rsidR="006865D6" w14:paraId="44EEA195"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570150D4" w14:textId="77777777" w:rsidR="006865D6" w:rsidRDefault="006865D6" w:rsidP="00247007">
            <w:pPr>
              <w:pStyle w:val="TAL"/>
              <w:rPr>
                <w:rStyle w:val="Code"/>
              </w:rPr>
            </w:pPr>
            <w:r>
              <w:rPr>
                <w:lang w:val="en-US"/>
              </w:rPr>
              <w:tab/>
            </w:r>
            <w:r>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6886C1F6" w14:textId="77777777" w:rsidR="006865D6" w:rsidRDefault="006865D6" w:rsidP="00247007">
            <w:pPr>
              <w:pStyle w:val="TAL"/>
            </w:pPr>
            <w:r>
              <w:rPr>
                <w:lang w:val="en-US"/>
              </w:rPr>
              <w:t>mno-cdn.5gmsd-ap.com</w:t>
            </w:r>
          </w:p>
        </w:tc>
        <w:tc>
          <w:tcPr>
            <w:tcW w:w="2546" w:type="dxa"/>
            <w:tcBorders>
              <w:top w:val="single" w:sz="4" w:space="0" w:color="auto"/>
              <w:left w:val="single" w:sz="4" w:space="0" w:color="auto"/>
              <w:right w:val="single" w:sz="4" w:space="0" w:color="auto"/>
            </w:tcBorders>
            <w:hideMark/>
          </w:tcPr>
          <w:p w14:paraId="6B33FFF1" w14:textId="5643E989" w:rsidR="006865D6" w:rsidRDefault="006865D6" w:rsidP="00A93207">
            <w:pPr>
              <w:pStyle w:val="TAL"/>
              <w:rPr>
                <w:i/>
                <w:iCs/>
                <w:lang w:val="en-US"/>
              </w:rPr>
            </w:pPr>
            <w:r>
              <w:rPr>
                <w:lang w:val="en-US"/>
              </w:rPr>
              <w:t>5GMSd Application Provider</w:t>
            </w:r>
            <w:r w:rsidR="00A93207">
              <w:rPr>
                <w:lang w:val="en-US"/>
              </w:rPr>
              <w:br/>
            </w:r>
            <w:r>
              <w:rPr>
                <w:i/>
                <w:iCs/>
                <w:lang w:val="en-US"/>
              </w:rPr>
              <w:t>(M1d response)</w:t>
            </w:r>
          </w:p>
        </w:tc>
      </w:tr>
      <w:tr w:rsidR="006865D6" w:rsidRPr="00AD77A5" w14:paraId="689441F8" w14:textId="77777777" w:rsidTr="00247007">
        <w:tc>
          <w:tcPr>
            <w:tcW w:w="2546" w:type="dxa"/>
            <w:tcBorders>
              <w:top w:val="single" w:sz="4" w:space="0" w:color="auto"/>
              <w:left w:val="single" w:sz="4" w:space="0" w:color="auto"/>
              <w:bottom w:val="single" w:sz="4" w:space="0" w:color="auto"/>
              <w:right w:val="single" w:sz="4" w:space="0" w:color="auto"/>
            </w:tcBorders>
          </w:tcPr>
          <w:p w14:paraId="11B9B3AA" w14:textId="77777777" w:rsidR="006865D6" w:rsidRPr="004E5180" w:rsidRDefault="006865D6" w:rsidP="00247007">
            <w:pPr>
              <w:pStyle w:val="TAL"/>
              <w:rPr>
                <w:rStyle w:val="Code"/>
              </w:rPr>
            </w:pPr>
            <w:r>
              <w:rPr>
                <w:lang w:val="en-US"/>
              </w:rPr>
              <w:tab/>
            </w:r>
            <w:r w:rsidRPr="004E5180">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1C2E2EC4" w14:textId="77777777" w:rsidR="006865D6" w:rsidRDefault="006865D6" w:rsidP="00247007">
            <w:pPr>
              <w:pStyle w:val="TAL"/>
              <w:rPr>
                <w:lang w:val="en-US"/>
              </w:rPr>
            </w:pPr>
            <w:r w:rsidRPr="008154D0">
              <w:rPr>
                <w:lang w:val="en-US"/>
              </w:rPr>
              <w:t>https://5gmsd-as.mno.net/</w:t>
            </w:r>
            <w:r>
              <w:rPr>
                <w:lang w:val="en-US"/>
              </w:rPr>
              <w:t>‌</w:t>
            </w:r>
            <w:r w:rsidRPr="008154D0">
              <w:rPr>
                <w:lang w:val="en-US"/>
              </w:rPr>
              <w:t>m4d/</w:t>
            </w:r>
            <w:r>
              <w:rPr>
                <w:lang w:val="en-US"/>
              </w:rPr>
              <w:t>‌</w:t>
            </w:r>
            <w:r w:rsidRPr="008154D0">
              <w:rPr>
                <w:lang w:val="en-US"/>
              </w:rPr>
              <w:t>provisioning-session9876/</w:t>
            </w:r>
          </w:p>
        </w:tc>
        <w:tc>
          <w:tcPr>
            <w:tcW w:w="2546" w:type="dxa"/>
            <w:tcBorders>
              <w:left w:val="single" w:sz="4" w:space="0" w:color="auto"/>
              <w:bottom w:val="single" w:sz="4" w:space="0" w:color="auto"/>
              <w:right w:val="single" w:sz="4" w:space="0" w:color="auto"/>
            </w:tcBorders>
          </w:tcPr>
          <w:p w14:paraId="455BA9F7" w14:textId="786E2117" w:rsidR="006865D6" w:rsidRPr="00AD77A5" w:rsidRDefault="006865D6" w:rsidP="00A93207">
            <w:pPr>
              <w:pStyle w:val="TAL"/>
              <w:rPr>
                <w:i/>
                <w:iCs/>
                <w:lang w:val="en-US"/>
              </w:rPr>
            </w:pPr>
            <w:r>
              <w:rPr>
                <w:lang w:val="en-US"/>
              </w:rPr>
              <w:t>5GMSd Application Provider</w:t>
            </w:r>
            <w:r w:rsidR="00A93207">
              <w:rPr>
                <w:lang w:val="en-US"/>
              </w:rPr>
              <w:br/>
            </w:r>
            <w:r w:rsidRPr="00AD77A5">
              <w:rPr>
                <w:i/>
                <w:iCs/>
                <w:lang w:val="en-US"/>
              </w:rPr>
              <w:t>(M1d response)</w:t>
            </w:r>
          </w:p>
        </w:tc>
      </w:tr>
    </w:tbl>
    <w:p w14:paraId="3844F6F5" w14:textId="72E7CDEC" w:rsidR="001A2D9F" w:rsidRDefault="001A2D9F" w:rsidP="00965306">
      <w:pPr>
        <w:pStyle w:val="TAN"/>
        <w:keepNext w:val="0"/>
      </w:pPr>
    </w:p>
    <w:p w14:paraId="02C80051" w14:textId="64F0A106" w:rsidR="00B11A41" w:rsidRDefault="00014B58" w:rsidP="00B11A41">
      <w:pPr>
        <w:pStyle w:val="Heading8"/>
      </w:pPr>
      <w:bookmarkStart w:id="1494" w:name="_Toc68899740"/>
      <w:bookmarkStart w:id="1495" w:name="_Toc71214491"/>
      <w:r>
        <w:rPr>
          <w:rFonts w:eastAsia="SimSun"/>
        </w:rPr>
        <w:br w:type="page"/>
      </w:r>
      <w:bookmarkStart w:id="1496" w:name="_Toc71722165"/>
      <w:bookmarkStart w:id="1497" w:name="_Toc74859217"/>
      <w:bookmarkStart w:id="1498" w:name="_Toc138152079"/>
      <w:r w:rsidR="00B11A41" w:rsidRPr="008C75FB">
        <w:rPr>
          <w:rFonts w:eastAsia="SimSun"/>
        </w:rPr>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94"/>
      <w:bookmarkEnd w:id="1495"/>
      <w:bookmarkEnd w:id="1496"/>
      <w:bookmarkEnd w:id="1497"/>
      <w:bookmarkEnd w:id="1498"/>
    </w:p>
    <w:p w14:paraId="4DC0CF1C" w14:textId="7A7E9038" w:rsidR="00B11A41" w:rsidRDefault="004A2A6D" w:rsidP="00B11A41">
      <w:pPr>
        <w:pStyle w:val="Heading1"/>
      </w:pPr>
      <w:bookmarkStart w:id="1499" w:name="_Toc28013568"/>
      <w:bookmarkStart w:id="1500" w:name="_Toc36040406"/>
      <w:bookmarkStart w:id="1501" w:name="_Toc68899741"/>
      <w:bookmarkStart w:id="1502" w:name="_Toc71214492"/>
      <w:bookmarkStart w:id="1503" w:name="_Toc71722166"/>
      <w:bookmarkStart w:id="1504" w:name="_Toc74859218"/>
      <w:bookmarkStart w:id="1505" w:name="_Toc138152080"/>
      <w:r>
        <w:t>C</w:t>
      </w:r>
      <w:r w:rsidR="00B11A41">
        <w:t>.1</w:t>
      </w:r>
      <w:r w:rsidR="00B11A41">
        <w:tab/>
        <w:t>General</w:t>
      </w:r>
      <w:bookmarkEnd w:id="1499"/>
      <w:bookmarkEnd w:id="1500"/>
      <w:bookmarkEnd w:id="1501"/>
      <w:bookmarkEnd w:id="1502"/>
      <w:bookmarkEnd w:id="1503"/>
      <w:bookmarkEnd w:id="1504"/>
      <w:bookmarkEnd w:id="1505"/>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506" w:name="_Toc68899742"/>
      <w:bookmarkStart w:id="1507" w:name="_Toc71214493"/>
      <w:bookmarkStart w:id="1508" w:name="_Toc71722167"/>
      <w:bookmarkStart w:id="1509" w:name="_Toc74859219"/>
      <w:bookmarkStart w:id="1510" w:name="_Toc138152081"/>
      <w:r>
        <w:rPr>
          <w:noProof/>
        </w:rPr>
        <w:t>C</w:t>
      </w:r>
      <w:r w:rsidR="00B11A41">
        <w:rPr>
          <w:noProof/>
        </w:rPr>
        <w:t>.2</w:t>
      </w:r>
      <w:r w:rsidR="00B11A41">
        <w:rPr>
          <w:noProof/>
        </w:rPr>
        <w:tab/>
        <w:t>Data Types applicable to several APIs</w:t>
      </w:r>
      <w:bookmarkEnd w:id="1506"/>
      <w:bookmarkEnd w:id="1507"/>
      <w:bookmarkEnd w:id="1508"/>
      <w:bookmarkEnd w:id="1509"/>
      <w:bookmarkEnd w:id="1510"/>
    </w:p>
    <w:p w14:paraId="23DF7B39" w14:textId="27EC1AD8"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201341" w:rsidRPr="00C522DE" w14:paraId="28E45290" w14:textId="77777777" w:rsidTr="006539B8">
        <w:tc>
          <w:tcPr>
            <w:tcW w:w="9629" w:type="dxa"/>
            <w:tcBorders>
              <w:top w:val="single" w:sz="4" w:space="0" w:color="auto"/>
              <w:left w:val="single" w:sz="4" w:space="0" w:color="auto"/>
              <w:bottom w:val="single" w:sz="4" w:space="0" w:color="auto"/>
              <w:right w:val="single" w:sz="4" w:space="0" w:color="auto"/>
            </w:tcBorders>
          </w:tcPr>
          <w:p w14:paraId="6422CB10" w14:textId="77777777" w:rsidR="00201341" w:rsidRPr="00C522DE" w:rsidRDefault="00201341" w:rsidP="006539B8">
            <w:pPr>
              <w:pStyle w:val="PL"/>
              <w:rPr>
                <w:color w:val="D4D4D4"/>
              </w:rPr>
            </w:pPr>
            <w:r w:rsidRPr="00C522DE">
              <w:t>openapi</w:t>
            </w:r>
            <w:r w:rsidRPr="00C522DE">
              <w:rPr>
                <w:color w:val="D4D4D4"/>
              </w:rPr>
              <w:t>: </w:t>
            </w:r>
            <w:r w:rsidRPr="00C522DE">
              <w:rPr>
                <w:color w:val="B5CEA8"/>
              </w:rPr>
              <w:t>3.0.0</w:t>
            </w:r>
          </w:p>
          <w:p w14:paraId="25D5010D" w14:textId="77777777" w:rsidR="00201341" w:rsidRPr="00C522DE" w:rsidRDefault="00201341" w:rsidP="006539B8">
            <w:pPr>
              <w:pStyle w:val="PL"/>
              <w:rPr>
                <w:color w:val="D4D4D4"/>
              </w:rPr>
            </w:pPr>
            <w:r w:rsidRPr="00C522DE">
              <w:t>info</w:t>
            </w:r>
            <w:r w:rsidRPr="00C522DE">
              <w:rPr>
                <w:color w:val="D4D4D4"/>
              </w:rPr>
              <w:t>:</w:t>
            </w:r>
          </w:p>
          <w:p w14:paraId="77961A33" w14:textId="77777777" w:rsidR="00201341" w:rsidRPr="00C522DE" w:rsidRDefault="00201341" w:rsidP="006539B8">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5478057F" w14:textId="7D00557F" w:rsidR="00201341" w:rsidRPr="00C522DE" w:rsidRDefault="00201341" w:rsidP="006539B8">
            <w:pPr>
              <w:pStyle w:val="PL"/>
              <w:rPr>
                <w:color w:val="D4D4D4"/>
              </w:rPr>
            </w:pPr>
            <w:r w:rsidRPr="00C522DE">
              <w:rPr>
                <w:color w:val="D4D4D4"/>
              </w:rPr>
              <w:t>  </w:t>
            </w:r>
            <w:r w:rsidRPr="00C522DE">
              <w:t>version</w:t>
            </w:r>
            <w:r w:rsidRPr="00C522DE">
              <w:rPr>
                <w:color w:val="D4D4D4"/>
              </w:rPr>
              <w:t>: </w:t>
            </w:r>
            <w:r w:rsidRPr="00C522DE">
              <w:rPr>
                <w:color w:val="B5CEA8"/>
              </w:rPr>
              <w:t>1.0.</w:t>
            </w:r>
            <w:r>
              <w:rPr>
                <w:color w:val="B5CEA8"/>
              </w:rPr>
              <w:t>1</w:t>
            </w:r>
          </w:p>
          <w:p w14:paraId="1B77B36E"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5A2B31B7" w14:textId="77777777" w:rsidR="00201341" w:rsidRPr="00C522DE" w:rsidRDefault="00201341" w:rsidP="006539B8">
            <w:pPr>
              <w:pStyle w:val="PL"/>
              <w:rPr>
                <w:color w:val="D4D4D4"/>
              </w:rPr>
            </w:pPr>
            <w:r w:rsidRPr="00C522DE">
              <w:rPr>
                <w:color w:val="CE9178"/>
              </w:rPr>
              <w:t>    5GMS Common Data Types</w:t>
            </w:r>
          </w:p>
          <w:p w14:paraId="461F2082" w14:textId="10DCD9E8" w:rsidR="00201341" w:rsidRPr="00C522DE" w:rsidRDefault="00201341"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332EEBB3" w14:textId="77777777" w:rsidR="00201341" w:rsidRPr="00C522DE" w:rsidRDefault="00201341" w:rsidP="006539B8">
            <w:pPr>
              <w:pStyle w:val="PL"/>
              <w:rPr>
                <w:color w:val="D4D4D4"/>
              </w:rPr>
            </w:pPr>
            <w:r w:rsidRPr="00C522DE">
              <w:rPr>
                <w:color w:val="CE9178"/>
              </w:rPr>
              <w:t>    All rights reserved.</w:t>
            </w:r>
          </w:p>
          <w:p w14:paraId="2A150F04" w14:textId="77777777" w:rsidR="00201341" w:rsidRPr="00C522DE" w:rsidRDefault="00201341" w:rsidP="006539B8">
            <w:pPr>
              <w:pStyle w:val="PL"/>
              <w:rPr>
                <w:color w:val="D4D4D4"/>
              </w:rPr>
            </w:pPr>
            <w:r w:rsidRPr="00C522DE">
              <w:t>tags</w:t>
            </w:r>
            <w:r w:rsidRPr="00C522DE">
              <w:rPr>
                <w:color w:val="D4D4D4"/>
              </w:rPr>
              <w:t>:</w:t>
            </w:r>
          </w:p>
          <w:p w14:paraId="04EDCFE4"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324D2396"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545B0F74" w14:textId="77777777" w:rsidR="00201341" w:rsidRPr="00C522DE" w:rsidRDefault="00201341" w:rsidP="006539B8">
            <w:pPr>
              <w:pStyle w:val="PL"/>
              <w:rPr>
                <w:color w:val="D4D4D4"/>
              </w:rPr>
            </w:pPr>
            <w:r w:rsidRPr="00C522DE">
              <w:t>externalDocs</w:t>
            </w:r>
            <w:r w:rsidRPr="00C522DE">
              <w:rPr>
                <w:color w:val="D4D4D4"/>
              </w:rPr>
              <w:t>:</w:t>
            </w:r>
          </w:p>
          <w:p w14:paraId="446CA670" w14:textId="03A05AFF"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1739F39A" w14:textId="77777777" w:rsidR="00201341" w:rsidRPr="00C522DE" w:rsidRDefault="00201341"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543176A" w14:textId="77777777" w:rsidR="00201341" w:rsidRPr="00C522DE" w:rsidRDefault="00201341" w:rsidP="006539B8">
            <w:pPr>
              <w:pStyle w:val="PL"/>
              <w:rPr>
                <w:color w:val="D4D4D4"/>
              </w:rPr>
            </w:pPr>
            <w:r w:rsidRPr="00C522DE">
              <w:t>paths</w:t>
            </w:r>
            <w:r w:rsidRPr="00C522DE">
              <w:rPr>
                <w:color w:val="D4D4D4"/>
              </w:rPr>
              <w:t>: {}</w:t>
            </w:r>
          </w:p>
          <w:p w14:paraId="19E60764" w14:textId="77777777" w:rsidR="00201341" w:rsidRPr="00C522DE" w:rsidRDefault="00201341" w:rsidP="006539B8">
            <w:pPr>
              <w:pStyle w:val="PL"/>
              <w:rPr>
                <w:color w:val="D4D4D4"/>
              </w:rPr>
            </w:pPr>
            <w:r w:rsidRPr="00C522DE">
              <w:t>components</w:t>
            </w:r>
            <w:r w:rsidRPr="00C522DE">
              <w:rPr>
                <w:color w:val="D4D4D4"/>
              </w:rPr>
              <w:t>:</w:t>
            </w:r>
          </w:p>
          <w:p w14:paraId="28B63E8D" w14:textId="77777777" w:rsidR="00201341" w:rsidRPr="00C522DE" w:rsidRDefault="00201341" w:rsidP="006539B8">
            <w:pPr>
              <w:pStyle w:val="PL"/>
              <w:rPr>
                <w:color w:val="D4D4D4"/>
              </w:rPr>
            </w:pPr>
            <w:r w:rsidRPr="00C522DE">
              <w:rPr>
                <w:color w:val="D4D4D4"/>
              </w:rPr>
              <w:t>  </w:t>
            </w:r>
            <w:r w:rsidRPr="00C522DE">
              <w:t>schemas</w:t>
            </w:r>
            <w:r w:rsidRPr="00C522DE">
              <w:rPr>
                <w:color w:val="D4D4D4"/>
              </w:rPr>
              <w:t>:</w:t>
            </w:r>
          </w:p>
          <w:p w14:paraId="728A7C0A" w14:textId="77777777" w:rsidR="00201341" w:rsidRPr="00C522DE" w:rsidRDefault="00201341" w:rsidP="006539B8">
            <w:pPr>
              <w:pStyle w:val="PL"/>
              <w:rPr>
                <w:color w:val="D4D4D4"/>
              </w:rPr>
            </w:pPr>
            <w:r w:rsidRPr="00C522DE">
              <w:rPr>
                <w:color w:val="D4D4D4"/>
              </w:rPr>
              <w:t>    </w:t>
            </w:r>
            <w:r w:rsidRPr="00C522DE">
              <w:rPr>
                <w:color w:val="6A9955"/>
              </w:rPr>
              <w:t>#################################</w:t>
            </w:r>
          </w:p>
          <w:p w14:paraId="45C57D26" w14:textId="77777777" w:rsidR="00201341" w:rsidRPr="00C522DE" w:rsidRDefault="00201341" w:rsidP="006539B8">
            <w:pPr>
              <w:pStyle w:val="PL"/>
              <w:rPr>
                <w:color w:val="D4D4D4"/>
              </w:rPr>
            </w:pPr>
            <w:r w:rsidRPr="00C522DE">
              <w:rPr>
                <w:color w:val="D4D4D4"/>
              </w:rPr>
              <w:t>    </w:t>
            </w:r>
            <w:r w:rsidRPr="00C522DE">
              <w:rPr>
                <w:color w:val="6A9955"/>
              </w:rPr>
              <w:t># Clause 6.4.2: Simple data types</w:t>
            </w:r>
          </w:p>
          <w:p w14:paraId="445EFBD6" w14:textId="77777777" w:rsidR="00201341" w:rsidRPr="00C522DE" w:rsidRDefault="00201341" w:rsidP="006539B8">
            <w:pPr>
              <w:pStyle w:val="PL"/>
              <w:rPr>
                <w:color w:val="D4D4D4"/>
              </w:rPr>
            </w:pPr>
            <w:r w:rsidRPr="00C522DE">
              <w:rPr>
                <w:color w:val="D4D4D4"/>
              </w:rPr>
              <w:t>    </w:t>
            </w:r>
            <w:r w:rsidRPr="00C522DE">
              <w:rPr>
                <w:color w:val="6A9955"/>
              </w:rPr>
              <w:t>#################################</w:t>
            </w:r>
          </w:p>
          <w:p w14:paraId="0AF02334" w14:textId="77777777" w:rsidR="00201341" w:rsidRPr="00C522DE" w:rsidRDefault="00201341" w:rsidP="006539B8">
            <w:pPr>
              <w:pStyle w:val="PL"/>
              <w:rPr>
                <w:color w:val="D4D4D4"/>
              </w:rPr>
            </w:pPr>
            <w:r w:rsidRPr="00C522DE">
              <w:rPr>
                <w:color w:val="D4D4D4"/>
              </w:rPr>
              <w:t>    </w:t>
            </w:r>
            <w:r w:rsidRPr="00C522DE">
              <w:t>ResourceId</w:t>
            </w:r>
            <w:r w:rsidRPr="00C522DE">
              <w:rPr>
                <w:color w:val="D4D4D4"/>
              </w:rPr>
              <w:t>:</w:t>
            </w:r>
          </w:p>
          <w:p w14:paraId="398328EE"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77C5FE49"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01B92FD5" w14:textId="77777777" w:rsidR="00201341" w:rsidRPr="00C522DE" w:rsidRDefault="00201341" w:rsidP="006539B8">
            <w:pPr>
              <w:pStyle w:val="PL"/>
              <w:rPr>
                <w:color w:val="D4D4D4"/>
              </w:rPr>
            </w:pPr>
            <w:r w:rsidRPr="00C522DE">
              <w:rPr>
                <w:color w:val="D4D4D4"/>
              </w:rPr>
              <w:t>    </w:t>
            </w:r>
            <w:r w:rsidRPr="00C522DE">
              <w:t>Percentage</w:t>
            </w:r>
            <w:r w:rsidRPr="00C522DE">
              <w:rPr>
                <w:color w:val="D4D4D4"/>
              </w:rPr>
              <w:t>:</w:t>
            </w:r>
          </w:p>
          <w:p w14:paraId="386CB4DA"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number</w:t>
            </w:r>
          </w:p>
          <w:p w14:paraId="3D62EB0F"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0.0</w:t>
            </w:r>
          </w:p>
          <w:p w14:paraId="16E08375" w14:textId="77777777" w:rsidR="00201341" w:rsidRPr="00C522DE" w:rsidRDefault="00201341" w:rsidP="006539B8">
            <w:pPr>
              <w:pStyle w:val="PL"/>
              <w:rPr>
                <w:color w:val="D4D4D4"/>
              </w:rPr>
            </w:pPr>
            <w:r w:rsidRPr="00C522DE">
              <w:rPr>
                <w:color w:val="D4D4D4"/>
              </w:rPr>
              <w:t>      </w:t>
            </w:r>
            <w:r w:rsidRPr="00C522DE">
              <w:t>maximum</w:t>
            </w:r>
            <w:r w:rsidRPr="00C522DE">
              <w:rPr>
                <w:color w:val="D4D4D4"/>
              </w:rPr>
              <w:t>: </w:t>
            </w:r>
            <w:r w:rsidRPr="00C522DE">
              <w:rPr>
                <w:color w:val="B5CEA8"/>
              </w:rPr>
              <w:t>100.0</w:t>
            </w:r>
          </w:p>
          <w:p w14:paraId="3E1FCD49" w14:textId="77777777" w:rsidR="00201341" w:rsidRPr="00C522DE" w:rsidRDefault="00201341" w:rsidP="006539B8">
            <w:pPr>
              <w:pStyle w:val="PL"/>
              <w:rPr>
                <w:color w:val="D4D4D4"/>
              </w:rPr>
            </w:pPr>
            <w:r w:rsidRPr="00C522DE">
              <w:rPr>
                <w:color w:val="D4D4D4"/>
              </w:rPr>
              <w:t>    </w:t>
            </w:r>
            <w:r w:rsidRPr="00C522DE">
              <w:rPr>
                <w:color w:val="6A9955"/>
              </w:rPr>
              <w:t>#DurationSec is defined in TS29571_CommonData</w:t>
            </w:r>
          </w:p>
          <w:p w14:paraId="651342AF" w14:textId="77777777" w:rsidR="00201341" w:rsidRPr="00C522DE" w:rsidRDefault="00201341" w:rsidP="006539B8">
            <w:pPr>
              <w:pStyle w:val="PL"/>
              <w:rPr>
                <w:color w:val="D4D4D4"/>
              </w:rPr>
            </w:pPr>
            <w:r w:rsidRPr="00C522DE">
              <w:rPr>
                <w:color w:val="D4D4D4"/>
              </w:rPr>
              <w:t>    </w:t>
            </w:r>
            <w:r w:rsidRPr="00C522DE">
              <w:rPr>
                <w:color w:val="6A9955"/>
              </w:rPr>
              <w:t>#DateTime is defined in TS29571_CommonData</w:t>
            </w:r>
          </w:p>
          <w:p w14:paraId="2EF21342" w14:textId="77777777" w:rsidR="00201341" w:rsidRPr="00C522DE" w:rsidRDefault="00201341" w:rsidP="006539B8">
            <w:pPr>
              <w:pStyle w:val="PL"/>
              <w:rPr>
                <w:color w:val="D4D4D4"/>
              </w:rPr>
            </w:pPr>
            <w:r w:rsidRPr="00C522DE">
              <w:rPr>
                <w:color w:val="D4D4D4"/>
              </w:rPr>
              <w:t>    </w:t>
            </w:r>
            <w:r w:rsidRPr="00C522DE">
              <w:rPr>
                <w:color w:val="6A9955"/>
              </w:rPr>
              <w:t>#Uri is defined in TS29571_CommonData</w:t>
            </w:r>
          </w:p>
          <w:p w14:paraId="17D9A318" w14:textId="77777777" w:rsidR="00201341" w:rsidRPr="00C522DE" w:rsidRDefault="00201341" w:rsidP="006539B8">
            <w:pPr>
              <w:pStyle w:val="PL"/>
              <w:rPr>
                <w:color w:val="D4D4D4"/>
              </w:rPr>
            </w:pPr>
            <w:r w:rsidRPr="00C522DE">
              <w:rPr>
                <w:color w:val="D4D4D4"/>
              </w:rPr>
              <w:t>    </w:t>
            </w:r>
            <w:r w:rsidRPr="00C522DE">
              <w:t>Url</w:t>
            </w:r>
            <w:r w:rsidRPr="00C522DE">
              <w:rPr>
                <w:color w:val="D4D4D4"/>
              </w:rPr>
              <w:t>:</w:t>
            </w:r>
          </w:p>
          <w:p w14:paraId="13529A93"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6300BE7C" w14:textId="77777777" w:rsidR="00201341" w:rsidRPr="00C522DE" w:rsidRDefault="00201341" w:rsidP="006539B8">
            <w:pPr>
              <w:pStyle w:val="PL"/>
              <w:rPr>
                <w:color w:val="D4D4D4"/>
              </w:rPr>
            </w:pPr>
            <w:r w:rsidRPr="00C522DE">
              <w:rPr>
                <w:color w:val="D4D4D4"/>
              </w:rPr>
              <w:t>      </w:t>
            </w:r>
            <w:r w:rsidRPr="00C522DE">
              <w:t>format</w:t>
            </w:r>
            <w:r w:rsidRPr="00C522DE">
              <w:rPr>
                <w:color w:val="D4D4D4"/>
              </w:rPr>
              <w:t>: </w:t>
            </w:r>
            <w:r w:rsidRPr="00C522DE">
              <w:rPr>
                <w:color w:val="CE9178"/>
              </w:rPr>
              <w:t>uri</w:t>
            </w:r>
            <w:r>
              <w:rPr>
                <w:color w:val="CE9178"/>
              </w:rPr>
              <w:t>-reference</w:t>
            </w:r>
          </w:p>
          <w:p w14:paraId="2E988705" w14:textId="6E5CA26B"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2401A">
              <w:rPr>
                <w:color w:val="CE9178"/>
              </w:rPr>
              <w:t>'</w:t>
            </w:r>
            <w:r w:rsidRPr="00C522DE">
              <w:rPr>
                <w:color w:val="CE9178"/>
              </w:rPr>
              <w:t>Uniform Resource Locator, co</w:t>
            </w:r>
            <w:r w:rsidR="00365FFF">
              <w:rPr>
                <w:color w:val="CE9178"/>
              </w:rPr>
              <w:t>n</w:t>
            </w:r>
            <w:r w:rsidRPr="00C522DE">
              <w:rPr>
                <w:color w:val="CE9178"/>
              </w:rPr>
              <w:t>forming with the </w:t>
            </w:r>
            <w:r>
              <w:rPr>
                <w:color w:val="CE9178"/>
              </w:rPr>
              <w:t>"</w:t>
            </w:r>
            <w:r w:rsidRPr="00C522DE">
              <w:rPr>
                <w:color w:val="CE9178"/>
              </w:rPr>
              <w:t>URI</w:t>
            </w:r>
            <w:r>
              <w:rPr>
                <w:color w:val="CE9178"/>
              </w:rPr>
              <w:t xml:space="preserve">-reference" production </w:t>
            </w:r>
            <w:r w:rsidRPr="00C522DE">
              <w:rPr>
                <w:color w:val="CE9178"/>
              </w:rPr>
              <w:t>specified in IETF RFC 3986</w:t>
            </w:r>
            <w:r>
              <w:rPr>
                <w:color w:val="CE9178"/>
              </w:rPr>
              <w:t>, section 4.1</w:t>
            </w:r>
            <w:r w:rsidRPr="00C522DE">
              <w:rPr>
                <w:color w:val="CE9178"/>
              </w:rPr>
              <w:t>.</w:t>
            </w:r>
            <w:r>
              <w:rPr>
                <w:color w:val="CE9178"/>
              </w:rPr>
              <w:t>'</w:t>
            </w:r>
          </w:p>
          <w:p w14:paraId="2C809AD7" w14:textId="77777777" w:rsidR="00201341" w:rsidRPr="00C522DE" w:rsidRDefault="00201341" w:rsidP="006539B8">
            <w:pPr>
              <w:pStyle w:val="PL"/>
              <w:rPr>
                <w:color w:val="D4D4D4"/>
              </w:rPr>
            </w:pPr>
            <w:r w:rsidRPr="00C522DE">
              <w:rPr>
                <w:color w:val="D4D4D4"/>
              </w:rPr>
              <w:t>    </w:t>
            </w:r>
            <w:r>
              <w:t>RelativeU</w:t>
            </w:r>
            <w:r w:rsidRPr="00C522DE">
              <w:t>rl</w:t>
            </w:r>
            <w:r w:rsidRPr="00C522DE">
              <w:rPr>
                <w:color w:val="D4D4D4"/>
              </w:rPr>
              <w:t>:</w:t>
            </w:r>
          </w:p>
          <w:p w14:paraId="5CC103A5"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73B5AD1A" w14:textId="77777777" w:rsidR="00201341" w:rsidRPr="00C522DE" w:rsidRDefault="00201341" w:rsidP="006539B8">
            <w:pPr>
              <w:pStyle w:val="PL"/>
              <w:rPr>
                <w:color w:val="D4D4D4"/>
              </w:rPr>
            </w:pPr>
            <w:r w:rsidRPr="00C522DE">
              <w:rPr>
                <w:color w:val="D4D4D4"/>
              </w:rPr>
              <w:t>      </w:t>
            </w:r>
            <w:r w:rsidRPr="00C522DE">
              <w:t>format</w:t>
            </w:r>
            <w:r w:rsidRPr="00C522DE">
              <w:rPr>
                <w:color w:val="D4D4D4"/>
              </w:rPr>
              <w:t>: </w:t>
            </w:r>
            <w:r w:rsidRPr="00C522DE">
              <w:rPr>
                <w:color w:val="CE9178"/>
              </w:rPr>
              <w:t>uri</w:t>
            </w:r>
            <w:r>
              <w:rPr>
                <w:color w:val="CE9178"/>
              </w:rPr>
              <w:t>-reference</w:t>
            </w:r>
          </w:p>
          <w:p w14:paraId="1BBEA852" w14:textId="75AE8C4E"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Relat</w:t>
            </w:r>
            <w:r w:rsidR="00773C76">
              <w:rPr>
                <w:color w:val="CE9178"/>
              </w:rPr>
              <w:t>i</w:t>
            </w:r>
            <w:r>
              <w:rPr>
                <w:color w:val="CE9178"/>
              </w:rPr>
              <w:t xml:space="preserve">ve </w:t>
            </w:r>
            <w:r w:rsidRPr="00C522DE">
              <w:rPr>
                <w:color w:val="CE9178"/>
              </w:rPr>
              <w:t>Uniform Resource Locator,</w:t>
            </w:r>
            <w:r>
              <w:rPr>
                <w:color w:val="CE9178"/>
              </w:rPr>
              <w:t xml:space="preserve"> </w:t>
            </w:r>
            <w:r w:rsidRPr="00C522DE">
              <w:rPr>
                <w:color w:val="CE9178"/>
              </w:rPr>
              <w:t>co</w:t>
            </w:r>
            <w:r w:rsidR="00365FFF">
              <w:rPr>
                <w:color w:val="CE9178"/>
              </w:rPr>
              <w:t>n</w:t>
            </w:r>
            <w:r w:rsidRPr="00C522DE">
              <w:rPr>
                <w:color w:val="CE9178"/>
              </w:rPr>
              <w:t>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"relative-ref" production </w:t>
            </w:r>
            <w:r w:rsidRPr="00C522DE">
              <w:rPr>
                <w:color w:val="CE9178"/>
              </w:rPr>
              <w:t>specified in IETF RFC 3986</w:t>
            </w:r>
            <w:r>
              <w:rPr>
                <w:color w:val="CE9178"/>
              </w:rPr>
              <w:t>, section 4.2</w:t>
            </w:r>
            <w:r w:rsidRPr="00C522DE">
              <w:rPr>
                <w:color w:val="CE9178"/>
              </w:rPr>
              <w:t>.</w:t>
            </w:r>
            <w:r>
              <w:rPr>
                <w:color w:val="CE9178"/>
              </w:rPr>
              <w:t xml:space="preserve"> </w:t>
            </w:r>
            <w:r w:rsidRPr="00C2401A">
              <w:rPr>
                <w:color w:val="CE9178"/>
              </w:rPr>
              <w:t>Note that both "query" and "fragment" suffixes are permitted by this production.</w:t>
            </w:r>
            <w:r>
              <w:rPr>
                <w:color w:val="CE9178"/>
              </w:rPr>
              <w:t>'</w:t>
            </w:r>
          </w:p>
          <w:p w14:paraId="7C4C1E96" w14:textId="77777777" w:rsidR="00201341" w:rsidRPr="00C522DE" w:rsidRDefault="00201341" w:rsidP="006539B8">
            <w:pPr>
              <w:pStyle w:val="PL"/>
              <w:rPr>
                <w:color w:val="D4D4D4"/>
              </w:rPr>
            </w:pPr>
            <w:r w:rsidRPr="00C522DE">
              <w:rPr>
                <w:color w:val="D4D4D4"/>
              </w:rPr>
              <w:t>    </w:t>
            </w:r>
            <w:r>
              <w:t>AbsoluteU</w:t>
            </w:r>
            <w:r w:rsidRPr="00C522DE">
              <w:t>rl</w:t>
            </w:r>
            <w:r w:rsidRPr="00C522DE">
              <w:rPr>
                <w:color w:val="D4D4D4"/>
              </w:rPr>
              <w:t>:</w:t>
            </w:r>
          </w:p>
          <w:p w14:paraId="0F3E67AB"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681BB24E" w14:textId="77777777" w:rsidR="00201341" w:rsidRPr="00C522DE" w:rsidRDefault="00201341" w:rsidP="006539B8">
            <w:pPr>
              <w:pStyle w:val="PL"/>
              <w:rPr>
                <w:color w:val="D4D4D4"/>
              </w:rPr>
            </w:pPr>
            <w:r w:rsidRPr="00C522DE">
              <w:rPr>
                <w:color w:val="D4D4D4"/>
              </w:rPr>
              <w:t>      </w:t>
            </w:r>
            <w:r w:rsidRPr="00C522DE">
              <w:t>format</w:t>
            </w:r>
            <w:r w:rsidRPr="00C522DE">
              <w:rPr>
                <w:color w:val="D4D4D4"/>
              </w:rPr>
              <w:t>: </w:t>
            </w:r>
            <w:r>
              <w:rPr>
                <w:color w:val="CE9178"/>
              </w:rPr>
              <w:t>uri</w:t>
            </w:r>
          </w:p>
          <w:p w14:paraId="09945A78" w14:textId="5724049F"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 xml:space="preserve">Absolute </w:t>
            </w:r>
            <w:r w:rsidRPr="00C522DE">
              <w:rPr>
                <w:color w:val="CE9178"/>
              </w:rPr>
              <w:t>Uniform Resource Locator,</w:t>
            </w:r>
            <w:r>
              <w:rPr>
                <w:color w:val="CE9178"/>
              </w:rPr>
              <w:t xml:space="preserve"> </w:t>
            </w:r>
            <w:r w:rsidRPr="00C522DE">
              <w:rPr>
                <w:color w:val="CE9178"/>
              </w:rPr>
              <w:t>co</w:t>
            </w:r>
            <w:r w:rsidR="00365FFF">
              <w:rPr>
                <w:color w:val="CE9178"/>
              </w:rPr>
              <w:t>n</w:t>
            </w:r>
            <w:r w:rsidRPr="00C522DE">
              <w:rPr>
                <w:color w:val="CE9178"/>
              </w:rPr>
              <w:t>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"absolute-URI" production </w:t>
            </w:r>
            <w:r w:rsidRPr="00C522DE">
              <w:rPr>
                <w:color w:val="CE9178"/>
              </w:rPr>
              <w:t>specified</w:t>
            </w:r>
            <w:r>
              <w:rPr>
                <w:color w:val="CE9178"/>
              </w:rPr>
              <w:t xml:space="preserve"> </w:t>
            </w:r>
            <w:r w:rsidRPr="00C522DE">
              <w:rPr>
                <w:color w:val="CE9178"/>
              </w:rPr>
              <w:t>in</w:t>
            </w:r>
            <w:r>
              <w:rPr>
                <w:color w:val="CE9178"/>
              </w:rPr>
              <w:t xml:space="preserve"> </w:t>
            </w:r>
            <w:r w:rsidRPr="00C522DE">
              <w:rPr>
                <w:color w:val="CE9178"/>
              </w:rPr>
              <w:t>IETF</w:t>
            </w:r>
            <w:r>
              <w:rPr>
                <w:color w:val="CE9178"/>
              </w:rPr>
              <w:t xml:space="preserve"> </w:t>
            </w:r>
            <w:r w:rsidRPr="00C522DE">
              <w:rPr>
                <w:color w:val="CE9178"/>
              </w:rPr>
              <w:t>RFC 3986</w:t>
            </w:r>
            <w:r>
              <w:rPr>
                <w:color w:val="CE9178"/>
              </w:rPr>
              <w:t>, section 4.3</w:t>
            </w:r>
            <w:r w:rsidRPr="00C2401A">
              <w:rPr>
                <w:color w:val="CE9178"/>
              </w:rPr>
              <w:t xml:space="preserve"> in which the scheme part is "http" or "https"</w:t>
            </w:r>
            <w:r w:rsidRPr="00C522DE">
              <w:rPr>
                <w:color w:val="CE9178"/>
              </w:rPr>
              <w:t>.</w:t>
            </w:r>
            <w:r>
              <w:rPr>
                <w:color w:val="CE9178"/>
              </w:rPr>
              <w:t xml:space="preserve"> </w:t>
            </w:r>
            <w:r w:rsidRPr="00C2401A">
              <w:rPr>
                <w:color w:val="CE9178"/>
              </w:rPr>
              <w:t xml:space="preserve">Note that </w:t>
            </w:r>
            <w:r>
              <w:rPr>
                <w:color w:val="CE9178"/>
              </w:rPr>
              <w:t xml:space="preserve">the </w:t>
            </w:r>
            <w:r w:rsidRPr="00C2401A">
              <w:rPr>
                <w:color w:val="CE9178"/>
              </w:rPr>
              <w:t xml:space="preserve">"query" suffix </w:t>
            </w:r>
            <w:r>
              <w:rPr>
                <w:color w:val="CE9178"/>
              </w:rPr>
              <w:t>is</w:t>
            </w:r>
            <w:r w:rsidRPr="00C2401A">
              <w:rPr>
                <w:color w:val="CE9178"/>
              </w:rPr>
              <w:t xml:space="preserve"> permitted by this production but the "fragment" suffix is not.</w:t>
            </w:r>
            <w:r>
              <w:rPr>
                <w:color w:val="CE9178"/>
              </w:rPr>
              <w:t>'</w:t>
            </w:r>
          </w:p>
          <w:p w14:paraId="1B5F51F0" w14:textId="77777777" w:rsidR="00201341" w:rsidRPr="00C522DE" w:rsidRDefault="00201341" w:rsidP="006539B8">
            <w:pPr>
              <w:pStyle w:val="PL"/>
              <w:rPr>
                <w:color w:val="D4D4D4"/>
              </w:rPr>
            </w:pPr>
            <w:r w:rsidRPr="00C522DE">
              <w:rPr>
                <w:color w:val="D4D4D4"/>
              </w:rPr>
              <w:t> </w:t>
            </w:r>
          </w:p>
          <w:p w14:paraId="32D71B56" w14:textId="77777777" w:rsidR="00201341" w:rsidRPr="00C522DE" w:rsidRDefault="00201341" w:rsidP="006539B8">
            <w:pPr>
              <w:pStyle w:val="PL"/>
              <w:rPr>
                <w:color w:val="D4D4D4"/>
              </w:rPr>
            </w:pPr>
            <w:r w:rsidRPr="00C522DE">
              <w:rPr>
                <w:color w:val="D4D4D4"/>
              </w:rPr>
              <w:t>    </w:t>
            </w:r>
            <w:r w:rsidRPr="00C522DE">
              <w:rPr>
                <w:color w:val="6A9955"/>
              </w:rPr>
              <w:t>#####################################</w:t>
            </w:r>
          </w:p>
          <w:p w14:paraId="01408019" w14:textId="77777777" w:rsidR="00201341" w:rsidRPr="00C522DE" w:rsidRDefault="00201341" w:rsidP="006539B8">
            <w:pPr>
              <w:pStyle w:val="PL"/>
              <w:rPr>
                <w:color w:val="D4D4D4"/>
              </w:rPr>
            </w:pPr>
            <w:r w:rsidRPr="00C522DE">
              <w:rPr>
                <w:color w:val="D4D4D4"/>
              </w:rPr>
              <w:t>    </w:t>
            </w:r>
            <w:r w:rsidRPr="00C522DE">
              <w:rPr>
                <w:color w:val="6A9955"/>
              </w:rPr>
              <w:t># Clause 6.4.3: Structured data types</w:t>
            </w:r>
          </w:p>
          <w:p w14:paraId="227EE7FF" w14:textId="77777777" w:rsidR="00201341" w:rsidRPr="00C522DE" w:rsidRDefault="00201341" w:rsidP="006539B8">
            <w:pPr>
              <w:pStyle w:val="PL"/>
              <w:rPr>
                <w:color w:val="D4D4D4"/>
              </w:rPr>
            </w:pPr>
            <w:r w:rsidRPr="00C522DE">
              <w:rPr>
                <w:color w:val="D4D4D4"/>
              </w:rPr>
              <w:t>    </w:t>
            </w:r>
            <w:r w:rsidRPr="00C522DE">
              <w:rPr>
                <w:color w:val="6A9955"/>
              </w:rPr>
              <w:t>#####################################</w:t>
            </w:r>
          </w:p>
          <w:p w14:paraId="7996DBDB" w14:textId="77777777" w:rsidR="00201341" w:rsidRPr="00C522DE" w:rsidRDefault="00201341" w:rsidP="006539B8">
            <w:pPr>
              <w:pStyle w:val="PL"/>
              <w:rPr>
                <w:color w:val="D4D4D4"/>
              </w:rPr>
            </w:pPr>
            <w:r w:rsidRPr="00C522DE">
              <w:rPr>
                <w:color w:val="D4D4D4"/>
              </w:rPr>
              <w:t>    </w:t>
            </w:r>
            <w:r w:rsidRPr="00C522DE">
              <w:t>IpPacketFilterSet</w:t>
            </w:r>
            <w:r w:rsidRPr="00C522DE">
              <w:rPr>
                <w:color w:val="D4D4D4"/>
              </w:rPr>
              <w:t>:</w:t>
            </w:r>
          </w:p>
          <w:p w14:paraId="2B7D4B12"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00B5BFFE"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57932D91" w14:textId="77777777" w:rsidR="00201341" w:rsidRPr="00C522DE" w:rsidRDefault="00201341" w:rsidP="006539B8">
            <w:pPr>
              <w:pStyle w:val="PL"/>
              <w:rPr>
                <w:color w:val="D4D4D4"/>
              </w:rPr>
            </w:pPr>
            <w:r w:rsidRPr="00C522DE">
              <w:rPr>
                <w:color w:val="D4D4D4"/>
              </w:rPr>
              <w:t>        - </w:t>
            </w:r>
            <w:r w:rsidRPr="00C522DE">
              <w:rPr>
                <w:color w:val="CE9178"/>
              </w:rPr>
              <w:t>direction</w:t>
            </w:r>
          </w:p>
          <w:p w14:paraId="4447F9A8"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18416924" w14:textId="77777777" w:rsidR="00201341" w:rsidRPr="00C522DE" w:rsidRDefault="00201341" w:rsidP="006539B8">
            <w:pPr>
              <w:pStyle w:val="PL"/>
              <w:rPr>
                <w:color w:val="D4D4D4"/>
              </w:rPr>
            </w:pPr>
            <w:r w:rsidRPr="00C522DE">
              <w:rPr>
                <w:color w:val="D4D4D4"/>
              </w:rPr>
              <w:t>        </w:t>
            </w:r>
            <w:r w:rsidRPr="00C522DE">
              <w:t>srcIp</w:t>
            </w:r>
            <w:r w:rsidRPr="00C522DE">
              <w:rPr>
                <w:color w:val="D4D4D4"/>
              </w:rPr>
              <w:t>:</w:t>
            </w:r>
          </w:p>
          <w:p w14:paraId="206B4C04"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4F50094C" w14:textId="77777777" w:rsidR="00201341" w:rsidRPr="00C522DE" w:rsidRDefault="00201341" w:rsidP="006539B8">
            <w:pPr>
              <w:pStyle w:val="PL"/>
              <w:rPr>
                <w:color w:val="D4D4D4"/>
              </w:rPr>
            </w:pPr>
            <w:r w:rsidRPr="00C522DE">
              <w:rPr>
                <w:color w:val="D4D4D4"/>
              </w:rPr>
              <w:t>        </w:t>
            </w:r>
            <w:r w:rsidRPr="00C522DE">
              <w:t>dstIp</w:t>
            </w:r>
            <w:r w:rsidRPr="00C522DE">
              <w:rPr>
                <w:color w:val="D4D4D4"/>
              </w:rPr>
              <w:t>:</w:t>
            </w:r>
          </w:p>
          <w:p w14:paraId="4C818C43"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0EED682" w14:textId="77777777" w:rsidR="00201341" w:rsidRPr="00C522DE" w:rsidRDefault="00201341" w:rsidP="006539B8">
            <w:pPr>
              <w:pStyle w:val="PL"/>
              <w:rPr>
                <w:color w:val="D4D4D4"/>
              </w:rPr>
            </w:pPr>
            <w:r w:rsidRPr="00C522DE">
              <w:rPr>
                <w:color w:val="D4D4D4"/>
              </w:rPr>
              <w:t>        </w:t>
            </w:r>
            <w:r w:rsidRPr="00C522DE">
              <w:t>protocol</w:t>
            </w:r>
            <w:r w:rsidRPr="00C522DE">
              <w:rPr>
                <w:color w:val="D4D4D4"/>
              </w:rPr>
              <w:t>:</w:t>
            </w:r>
          </w:p>
          <w:p w14:paraId="05A80FD9"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1B74AA69" w14:textId="77777777" w:rsidR="00201341" w:rsidRPr="00C522DE" w:rsidRDefault="00201341" w:rsidP="006539B8">
            <w:pPr>
              <w:pStyle w:val="PL"/>
              <w:rPr>
                <w:color w:val="D4D4D4"/>
              </w:rPr>
            </w:pPr>
            <w:r w:rsidRPr="00C522DE">
              <w:rPr>
                <w:color w:val="D4D4D4"/>
              </w:rPr>
              <w:t>        </w:t>
            </w:r>
            <w:r w:rsidRPr="00C522DE">
              <w:t>srcPort</w:t>
            </w:r>
            <w:r w:rsidRPr="00C522DE">
              <w:rPr>
                <w:color w:val="D4D4D4"/>
              </w:rPr>
              <w:t>:</w:t>
            </w:r>
          </w:p>
          <w:p w14:paraId="65BA48E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368C6A37" w14:textId="77777777" w:rsidR="00201341" w:rsidRPr="00C522DE" w:rsidRDefault="00201341" w:rsidP="006539B8">
            <w:pPr>
              <w:pStyle w:val="PL"/>
              <w:rPr>
                <w:color w:val="D4D4D4"/>
              </w:rPr>
            </w:pPr>
            <w:r w:rsidRPr="00C522DE">
              <w:rPr>
                <w:color w:val="D4D4D4"/>
              </w:rPr>
              <w:t>        </w:t>
            </w:r>
            <w:r w:rsidRPr="00C522DE">
              <w:t>dstPort</w:t>
            </w:r>
            <w:r w:rsidRPr="00C522DE">
              <w:rPr>
                <w:color w:val="D4D4D4"/>
              </w:rPr>
              <w:t>:</w:t>
            </w:r>
          </w:p>
          <w:p w14:paraId="43D389B6"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2556DAC5" w14:textId="77777777" w:rsidR="00201341" w:rsidRPr="00C522DE" w:rsidRDefault="00201341" w:rsidP="006539B8">
            <w:pPr>
              <w:pStyle w:val="PL"/>
              <w:rPr>
                <w:color w:val="D4D4D4"/>
              </w:rPr>
            </w:pPr>
            <w:r w:rsidRPr="00C522DE">
              <w:rPr>
                <w:color w:val="D4D4D4"/>
              </w:rPr>
              <w:t>        </w:t>
            </w:r>
            <w:r w:rsidRPr="00C522DE">
              <w:t>toSTc</w:t>
            </w:r>
            <w:r w:rsidRPr="00C522DE">
              <w:rPr>
                <w:color w:val="D4D4D4"/>
              </w:rPr>
              <w:t>:</w:t>
            </w:r>
          </w:p>
          <w:p w14:paraId="10136E44"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5479F11B" w14:textId="77777777" w:rsidR="00201341" w:rsidRPr="00C522DE" w:rsidRDefault="00201341" w:rsidP="006539B8">
            <w:pPr>
              <w:pStyle w:val="PL"/>
              <w:rPr>
                <w:color w:val="D4D4D4"/>
              </w:rPr>
            </w:pPr>
            <w:r w:rsidRPr="00C522DE">
              <w:rPr>
                <w:color w:val="D4D4D4"/>
              </w:rPr>
              <w:t>        </w:t>
            </w:r>
            <w:r w:rsidRPr="00C522DE">
              <w:t>flowLabel</w:t>
            </w:r>
            <w:r w:rsidRPr="00C522DE">
              <w:rPr>
                <w:color w:val="D4D4D4"/>
              </w:rPr>
              <w:t>:</w:t>
            </w:r>
          </w:p>
          <w:p w14:paraId="652380C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1E116389" w14:textId="77777777" w:rsidR="00201341" w:rsidRPr="00C522DE" w:rsidRDefault="00201341" w:rsidP="006539B8">
            <w:pPr>
              <w:pStyle w:val="PL"/>
              <w:rPr>
                <w:color w:val="D4D4D4"/>
              </w:rPr>
            </w:pPr>
            <w:r w:rsidRPr="00C522DE">
              <w:rPr>
                <w:color w:val="D4D4D4"/>
              </w:rPr>
              <w:t>        </w:t>
            </w:r>
            <w:r w:rsidRPr="00C522DE">
              <w:t>spi</w:t>
            </w:r>
            <w:r w:rsidRPr="00C522DE">
              <w:rPr>
                <w:color w:val="D4D4D4"/>
              </w:rPr>
              <w:t>:</w:t>
            </w:r>
          </w:p>
          <w:p w14:paraId="1C244C8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37995F2B" w14:textId="77777777" w:rsidR="00201341" w:rsidRPr="00C522DE" w:rsidRDefault="00201341" w:rsidP="006539B8">
            <w:pPr>
              <w:pStyle w:val="PL"/>
              <w:rPr>
                <w:color w:val="D4D4D4"/>
              </w:rPr>
            </w:pPr>
            <w:r w:rsidRPr="00C522DE">
              <w:rPr>
                <w:color w:val="D4D4D4"/>
              </w:rPr>
              <w:t>        </w:t>
            </w:r>
            <w:r w:rsidRPr="00C522DE">
              <w:t>direction</w:t>
            </w:r>
            <w:r w:rsidRPr="00C522DE">
              <w:rPr>
                <w:color w:val="D4D4D4"/>
              </w:rPr>
              <w:t>:</w:t>
            </w:r>
          </w:p>
          <w:p w14:paraId="11E4B2F7"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0DB26601" w14:textId="77777777" w:rsidR="00201341" w:rsidRPr="00C522DE" w:rsidRDefault="00201341" w:rsidP="006539B8">
            <w:pPr>
              <w:pStyle w:val="PL"/>
              <w:rPr>
                <w:color w:val="D4D4D4"/>
              </w:rPr>
            </w:pPr>
          </w:p>
          <w:p w14:paraId="0FFFF7A7" w14:textId="77777777" w:rsidR="00201341" w:rsidRPr="00C522DE" w:rsidRDefault="00201341" w:rsidP="006539B8">
            <w:pPr>
              <w:pStyle w:val="PL"/>
              <w:rPr>
                <w:color w:val="D4D4D4"/>
              </w:rPr>
            </w:pPr>
            <w:r w:rsidRPr="00C522DE">
              <w:rPr>
                <w:color w:val="D4D4D4"/>
              </w:rPr>
              <w:t>    </w:t>
            </w:r>
            <w:r w:rsidRPr="00C522DE">
              <w:t>ServiceDataFlowDescription</w:t>
            </w:r>
            <w:r w:rsidRPr="00C522DE">
              <w:rPr>
                <w:color w:val="D4D4D4"/>
              </w:rPr>
              <w:t>:</w:t>
            </w:r>
          </w:p>
          <w:p w14:paraId="69CC797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645D969C"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7567D595" w14:textId="77777777" w:rsidR="00201341" w:rsidRPr="00C522DE" w:rsidRDefault="00201341" w:rsidP="006539B8">
            <w:pPr>
              <w:pStyle w:val="PL"/>
              <w:rPr>
                <w:color w:val="D4D4D4"/>
              </w:rPr>
            </w:pPr>
            <w:r w:rsidRPr="00C522DE">
              <w:rPr>
                <w:color w:val="D4D4D4"/>
              </w:rPr>
              <w:t>        </w:t>
            </w:r>
            <w:r w:rsidRPr="00C522DE">
              <w:t>flowDescription</w:t>
            </w:r>
            <w:r w:rsidRPr="00C522DE">
              <w:rPr>
                <w:color w:val="D4D4D4"/>
              </w:rPr>
              <w:t>:</w:t>
            </w:r>
          </w:p>
          <w:p w14:paraId="2B799916"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72F2A074" w14:textId="77777777" w:rsidR="00201341" w:rsidRPr="00C522DE" w:rsidRDefault="00201341" w:rsidP="006539B8">
            <w:pPr>
              <w:pStyle w:val="PL"/>
              <w:rPr>
                <w:color w:val="D4D4D4"/>
              </w:rPr>
            </w:pPr>
            <w:r w:rsidRPr="00C522DE">
              <w:rPr>
                <w:color w:val="D4D4D4"/>
              </w:rPr>
              <w:t>        </w:t>
            </w:r>
            <w:r w:rsidRPr="00C522DE">
              <w:t>domainName</w:t>
            </w:r>
            <w:r w:rsidRPr="00C522DE">
              <w:rPr>
                <w:color w:val="D4D4D4"/>
              </w:rPr>
              <w:t>:</w:t>
            </w:r>
          </w:p>
          <w:p w14:paraId="61027C92"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771E5C0" w14:textId="77777777" w:rsidR="00201341" w:rsidRPr="00C522DE" w:rsidRDefault="00201341" w:rsidP="006539B8">
            <w:pPr>
              <w:pStyle w:val="PL"/>
              <w:rPr>
                <w:color w:val="D4D4D4"/>
              </w:rPr>
            </w:pPr>
          </w:p>
          <w:p w14:paraId="2787C221" w14:textId="77777777" w:rsidR="00201341" w:rsidRPr="00C522DE" w:rsidRDefault="00201341" w:rsidP="006539B8">
            <w:pPr>
              <w:pStyle w:val="PL"/>
              <w:rPr>
                <w:color w:val="D4D4D4"/>
              </w:rPr>
            </w:pPr>
            <w:r w:rsidRPr="00C522DE">
              <w:rPr>
                <w:color w:val="D4D4D4"/>
              </w:rPr>
              <w:t>    </w:t>
            </w:r>
            <w:r w:rsidRPr="00C522DE">
              <w:t>M5QoSSpecification</w:t>
            </w:r>
            <w:r w:rsidRPr="00C522DE">
              <w:rPr>
                <w:color w:val="D4D4D4"/>
              </w:rPr>
              <w:t>:</w:t>
            </w:r>
          </w:p>
          <w:p w14:paraId="1E2F3B7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1509F98A"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3AB6CF6B" w14:textId="77777777" w:rsidR="00201341" w:rsidRPr="00C522DE" w:rsidRDefault="00201341" w:rsidP="006539B8">
            <w:pPr>
              <w:pStyle w:val="PL"/>
              <w:rPr>
                <w:color w:val="D4D4D4"/>
              </w:rPr>
            </w:pPr>
            <w:r w:rsidRPr="00C522DE">
              <w:rPr>
                <w:color w:val="D4D4D4"/>
              </w:rPr>
              <w:t>        - </w:t>
            </w:r>
            <w:r w:rsidRPr="00C522DE">
              <w:rPr>
                <w:color w:val="CE9178"/>
              </w:rPr>
              <w:t>marBwDlBitRate</w:t>
            </w:r>
          </w:p>
          <w:p w14:paraId="123FFCC3" w14:textId="77777777" w:rsidR="00201341" w:rsidRPr="00C522DE" w:rsidRDefault="00201341" w:rsidP="006539B8">
            <w:pPr>
              <w:pStyle w:val="PL"/>
              <w:rPr>
                <w:color w:val="D4D4D4"/>
              </w:rPr>
            </w:pPr>
            <w:r w:rsidRPr="00C522DE">
              <w:rPr>
                <w:color w:val="D4D4D4"/>
              </w:rPr>
              <w:t>        - </w:t>
            </w:r>
            <w:r w:rsidRPr="00C522DE">
              <w:rPr>
                <w:color w:val="CE9178"/>
              </w:rPr>
              <w:t>marBwUlBitRate</w:t>
            </w:r>
          </w:p>
          <w:p w14:paraId="3BD083DB" w14:textId="77777777" w:rsidR="00201341" w:rsidRPr="00C522DE" w:rsidRDefault="00201341" w:rsidP="006539B8">
            <w:pPr>
              <w:pStyle w:val="PL"/>
              <w:rPr>
                <w:color w:val="D4D4D4"/>
              </w:rPr>
            </w:pPr>
            <w:r w:rsidRPr="00C522DE">
              <w:rPr>
                <w:color w:val="D4D4D4"/>
              </w:rPr>
              <w:t>        - </w:t>
            </w:r>
            <w:r w:rsidRPr="00C522DE">
              <w:rPr>
                <w:color w:val="CE9178"/>
              </w:rPr>
              <w:t>mirBwDlBitRate</w:t>
            </w:r>
          </w:p>
          <w:p w14:paraId="495F392E" w14:textId="77777777" w:rsidR="00201341" w:rsidRPr="00C522DE" w:rsidRDefault="00201341" w:rsidP="006539B8">
            <w:pPr>
              <w:pStyle w:val="PL"/>
              <w:rPr>
                <w:color w:val="D4D4D4"/>
              </w:rPr>
            </w:pPr>
            <w:r w:rsidRPr="00C522DE">
              <w:rPr>
                <w:color w:val="D4D4D4"/>
              </w:rPr>
              <w:t>        - </w:t>
            </w:r>
            <w:r w:rsidRPr="00C522DE">
              <w:rPr>
                <w:color w:val="CE9178"/>
              </w:rPr>
              <w:t>mirBwUlBitRate</w:t>
            </w:r>
          </w:p>
          <w:p w14:paraId="652184A2"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51EA1C68" w14:textId="77777777" w:rsidR="00201341" w:rsidRPr="00C522DE" w:rsidRDefault="00201341" w:rsidP="006539B8">
            <w:pPr>
              <w:pStyle w:val="PL"/>
              <w:rPr>
                <w:color w:val="D4D4D4"/>
              </w:rPr>
            </w:pPr>
            <w:r w:rsidRPr="00C522DE">
              <w:rPr>
                <w:color w:val="D4D4D4"/>
              </w:rPr>
              <w:t>        </w:t>
            </w:r>
            <w:r w:rsidRPr="00C522DE">
              <w:t>marBwDlBitRate</w:t>
            </w:r>
            <w:r w:rsidRPr="00C522DE">
              <w:rPr>
                <w:color w:val="D4D4D4"/>
              </w:rPr>
              <w:t>:</w:t>
            </w:r>
          </w:p>
          <w:p w14:paraId="1D50AEA8"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B491396" w14:textId="77777777" w:rsidR="00201341" w:rsidRPr="00C522DE" w:rsidRDefault="00201341" w:rsidP="006539B8">
            <w:pPr>
              <w:pStyle w:val="PL"/>
              <w:rPr>
                <w:color w:val="D4D4D4"/>
              </w:rPr>
            </w:pPr>
            <w:r w:rsidRPr="00C522DE">
              <w:rPr>
                <w:color w:val="D4D4D4"/>
              </w:rPr>
              <w:t>        </w:t>
            </w:r>
            <w:r w:rsidRPr="00C522DE">
              <w:t>marBwUlBitRate</w:t>
            </w:r>
            <w:r w:rsidRPr="00C522DE">
              <w:rPr>
                <w:color w:val="D4D4D4"/>
              </w:rPr>
              <w:t>:</w:t>
            </w:r>
          </w:p>
          <w:p w14:paraId="7D812FF0"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0191135" w14:textId="77777777" w:rsidR="00201341" w:rsidRPr="00C522DE" w:rsidRDefault="00201341" w:rsidP="006539B8">
            <w:pPr>
              <w:pStyle w:val="PL"/>
              <w:rPr>
                <w:color w:val="D4D4D4"/>
              </w:rPr>
            </w:pPr>
            <w:r w:rsidRPr="00C522DE">
              <w:rPr>
                <w:color w:val="D4D4D4"/>
              </w:rPr>
              <w:t>        </w:t>
            </w:r>
            <w:r w:rsidRPr="00C522DE">
              <w:t>minDesBwDlBitRate</w:t>
            </w:r>
            <w:r w:rsidRPr="00C522DE">
              <w:rPr>
                <w:color w:val="D4D4D4"/>
              </w:rPr>
              <w:t>:</w:t>
            </w:r>
          </w:p>
          <w:p w14:paraId="3CB60462"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DD2ED2F" w14:textId="77777777" w:rsidR="00201341" w:rsidRPr="00C522DE" w:rsidRDefault="00201341" w:rsidP="006539B8">
            <w:pPr>
              <w:pStyle w:val="PL"/>
              <w:rPr>
                <w:color w:val="D4D4D4"/>
              </w:rPr>
            </w:pPr>
            <w:r w:rsidRPr="00C522DE">
              <w:rPr>
                <w:color w:val="D4D4D4"/>
              </w:rPr>
              <w:t>        </w:t>
            </w:r>
            <w:r w:rsidRPr="00C522DE">
              <w:t>minDesBwUlBitRate</w:t>
            </w:r>
            <w:r w:rsidRPr="00C522DE">
              <w:rPr>
                <w:color w:val="D4D4D4"/>
              </w:rPr>
              <w:t>:</w:t>
            </w:r>
          </w:p>
          <w:p w14:paraId="0FE1E5CA"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8393552" w14:textId="77777777" w:rsidR="00201341" w:rsidRPr="00C522DE" w:rsidRDefault="00201341" w:rsidP="006539B8">
            <w:pPr>
              <w:pStyle w:val="PL"/>
              <w:rPr>
                <w:color w:val="D4D4D4"/>
              </w:rPr>
            </w:pPr>
            <w:r w:rsidRPr="00C522DE">
              <w:rPr>
                <w:color w:val="D4D4D4"/>
              </w:rPr>
              <w:t>        </w:t>
            </w:r>
            <w:r w:rsidRPr="00C522DE">
              <w:t>mirBwDlBitRate</w:t>
            </w:r>
            <w:r w:rsidRPr="00C522DE">
              <w:rPr>
                <w:color w:val="D4D4D4"/>
              </w:rPr>
              <w:t>:</w:t>
            </w:r>
          </w:p>
          <w:p w14:paraId="75BF7ACE"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DD71FE1" w14:textId="77777777" w:rsidR="00201341" w:rsidRPr="00C522DE" w:rsidRDefault="00201341" w:rsidP="006539B8">
            <w:pPr>
              <w:pStyle w:val="PL"/>
              <w:rPr>
                <w:color w:val="D4D4D4"/>
              </w:rPr>
            </w:pPr>
            <w:r w:rsidRPr="00C522DE">
              <w:rPr>
                <w:color w:val="D4D4D4"/>
              </w:rPr>
              <w:t>        </w:t>
            </w:r>
            <w:r w:rsidRPr="00C522DE">
              <w:t>mirBwUlBitRate</w:t>
            </w:r>
            <w:r w:rsidRPr="00C522DE">
              <w:rPr>
                <w:color w:val="D4D4D4"/>
              </w:rPr>
              <w:t>:</w:t>
            </w:r>
          </w:p>
          <w:p w14:paraId="50EEDC12"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67D7680" w14:textId="77777777" w:rsidR="00201341" w:rsidRPr="00C522DE" w:rsidRDefault="00201341" w:rsidP="006539B8">
            <w:pPr>
              <w:pStyle w:val="PL"/>
              <w:rPr>
                <w:color w:val="D4D4D4"/>
              </w:rPr>
            </w:pPr>
            <w:r w:rsidRPr="00C522DE">
              <w:rPr>
                <w:color w:val="D4D4D4"/>
              </w:rPr>
              <w:t>        </w:t>
            </w:r>
            <w:r w:rsidRPr="00C522DE">
              <w:t>desLatency</w:t>
            </w:r>
            <w:r w:rsidRPr="00C522DE">
              <w:rPr>
                <w:color w:val="D4D4D4"/>
              </w:rPr>
              <w:t>:</w:t>
            </w:r>
          </w:p>
          <w:p w14:paraId="46381625"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70B656D7"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w:t>
            </w:r>
          </w:p>
          <w:p w14:paraId="1E2E684C" w14:textId="77777777" w:rsidR="00201341" w:rsidRPr="00C522DE" w:rsidRDefault="00201341" w:rsidP="006539B8">
            <w:pPr>
              <w:pStyle w:val="PL"/>
              <w:rPr>
                <w:color w:val="D4D4D4"/>
              </w:rPr>
            </w:pPr>
            <w:r w:rsidRPr="00C522DE">
              <w:rPr>
                <w:color w:val="D4D4D4"/>
              </w:rPr>
              <w:t>        </w:t>
            </w:r>
            <w:r w:rsidRPr="00C522DE">
              <w:t>desLoss</w:t>
            </w:r>
            <w:r w:rsidRPr="00C522DE">
              <w:rPr>
                <w:color w:val="D4D4D4"/>
              </w:rPr>
              <w:t>:</w:t>
            </w:r>
          </w:p>
          <w:p w14:paraId="7563FE8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18296A5A"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w:t>
            </w:r>
          </w:p>
          <w:p w14:paraId="07E1AD61" w14:textId="77777777" w:rsidR="00201341" w:rsidRPr="00C522DE" w:rsidRDefault="00201341" w:rsidP="006539B8">
            <w:pPr>
              <w:pStyle w:val="PL"/>
              <w:rPr>
                <w:color w:val="D4D4D4"/>
              </w:rPr>
            </w:pPr>
          </w:p>
          <w:p w14:paraId="77C51BEE" w14:textId="77777777" w:rsidR="00201341" w:rsidRPr="00C522DE" w:rsidRDefault="00201341" w:rsidP="006539B8">
            <w:pPr>
              <w:pStyle w:val="PL"/>
              <w:rPr>
                <w:color w:val="D4D4D4"/>
              </w:rPr>
            </w:pPr>
            <w:r w:rsidRPr="00C522DE">
              <w:rPr>
                <w:color w:val="D4D4D4"/>
              </w:rPr>
              <w:t>    </w:t>
            </w:r>
            <w:r w:rsidRPr="00C522DE">
              <w:t>M1QoSSpecification</w:t>
            </w:r>
            <w:r w:rsidRPr="00C522DE">
              <w:rPr>
                <w:color w:val="D4D4D4"/>
              </w:rPr>
              <w:t>:</w:t>
            </w:r>
          </w:p>
          <w:p w14:paraId="5FCD746B"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67F8098E"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319380E0" w14:textId="77777777" w:rsidR="00201341" w:rsidRPr="00C522DE" w:rsidRDefault="00201341" w:rsidP="006539B8">
            <w:pPr>
              <w:pStyle w:val="PL"/>
              <w:rPr>
                <w:color w:val="D4D4D4"/>
              </w:rPr>
            </w:pPr>
            <w:r w:rsidRPr="00C522DE">
              <w:rPr>
                <w:color w:val="D4D4D4"/>
              </w:rPr>
              <w:t>        </w:t>
            </w:r>
            <w:r w:rsidRPr="00C522DE">
              <w:t>qosReference</w:t>
            </w:r>
            <w:r w:rsidRPr="00C522DE">
              <w:rPr>
                <w:color w:val="D4D4D4"/>
              </w:rPr>
              <w:t>:</w:t>
            </w:r>
          </w:p>
          <w:p w14:paraId="02C3E79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09974DC" w14:textId="77777777" w:rsidR="00201341" w:rsidRPr="00C522DE" w:rsidRDefault="00201341" w:rsidP="006539B8">
            <w:pPr>
              <w:pStyle w:val="PL"/>
              <w:rPr>
                <w:color w:val="D4D4D4"/>
              </w:rPr>
            </w:pPr>
            <w:r w:rsidRPr="00C522DE">
              <w:rPr>
                <w:color w:val="D4D4D4"/>
              </w:rPr>
              <w:t>        </w:t>
            </w:r>
            <w:r w:rsidRPr="00C522DE">
              <w:t>maxBtrUl</w:t>
            </w:r>
            <w:r w:rsidRPr="00C522DE">
              <w:rPr>
                <w:color w:val="D4D4D4"/>
              </w:rPr>
              <w:t>:</w:t>
            </w:r>
          </w:p>
          <w:p w14:paraId="0A24FB50"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7C9D8F2" w14:textId="77777777" w:rsidR="00201341" w:rsidRPr="00C522DE" w:rsidRDefault="00201341" w:rsidP="006539B8">
            <w:pPr>
              <w:pStyle w:val="PL"/>
              <w:rPr>
                <w:color w:val="D4D4D4"/>
              </w:rPr>
            </w:pPr>
            <w:r w:rsidRPr="00C522DE">
              <w:rPr>
                <w:color w:val="D4D4D4"/>
              </w:rPr>
              <w:t>        </w:t>
            </w:r>
            <w:r w:rsidRPr="00C522DE">
              <w:t>maxBtrDl</w:t>
            </w:r>
            <w:r w:rsidRPr="00C522DE">
              <w:rPr>
                <w:color w:val="D4D4D4"/>
              </w:rPr>
              <w:t>:</w:t>
            </w:r>
          </w:p>
          <w:p w14:paraId="25948E30"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F1F8BD9" w14:textId="77777777" w:rsidR="00201341" w:rsidRPr="00C522DE" w:rsidRDefault="00201341" w:rsidP="006539B8">
            <w:pPr>
              <w:pStyle w:val="PL"/>
              <w:rPr>
                <w:color w:val="D4D4D4"/>
              </w:rPr>
            </w:pPr>
            <w:r w:rsidRPr="00C522DE">
              <w:rPr>
                <w:color w:val="D4D4D4"/>
              </w:rPr>
              <w:t>        </w:t>
            </w:r>
            <w:r w:rsidRPr="00C522DE">
              <w:t>maxAuthBtrUl</w:t>
            </w:r>
            <w:r w:rsidRPr="00C522DE">
              <w:rPr>
                <w:color w:val="D4D4D4"/>
              </w:rPr>
              <w:t>:</w:t>
            </w:r>
          </w:p>
          <w:p w14:paraId="0844D775"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40A4BE4" w14:textId="77777777" w:rsidR="00201341" w:rsidRPr="00C522DE" w:rsidRDefault="00201341" w:rsidP="006539B8">
            <w:pPr>
              <w:pStyle w:val="PL"/>
              <w:rPr>
                <w:color w:val="D4D4D4"/>
              </w:rPr>
            </w:pPr>
            <w:r w:rsidRPr="00C522DE">
              <w:rPr>
                <w:color w:val="D4D4D4"/>
              </w:rPr>
              <w:t>        </w:t>
            </w:r>
            <w:r w:rsidRPr="00C522DE">
              <w:t>maxAuthBtrDl</w:t>
            </w:r>
            <w:r w:rsidRPr="00C522DE">
              <w:rPr>
                <w:color w:val="D4D4D4"/>
              </w:rPr>
              <w:t>:</w:t>
            </w:r>
          </w:p>
          <w:p w14:paraId="2A0E3FFF"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FB9EF20" w14:textId="77777777" w:rsidR="00201341" w:rsidRPr="00C522DE" w:rsidRDefault="00201341" w:rsidP="006539B8">
            <w:pPr>
              <w:pStyle w:val="PL"/>
              <w:rPr>
                <w:color w:val="D4D4D4"/>
              </w:rPr>
            </w:pPr>
            <w:r w:rsidRPr="00C522DE">
              <w:rPr>
                <w:color w:val="D4D4D4"/>
              </w:rPr>
              <w:t>        </w:t>
            </w:r>
            <w:r w:rsidRPr="00C522DE">
              <w:t>defPacketLossRateDl</w:t>
            </w:r>
            <w:r w:rsidRPr="00C522DE">
              <w:rPr>
                <w:color w:val="D4D4D4"/>
              </w:rPr>
              <w:t>:</w:t>
            </w:r>
          </w:p>
          <w:p w14:paraId="1B17A87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75A7CC00"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w:t>
            </w:r>
          </w:p>
          <w:p w14:paraId="414A2139" w14:textId="77777777" w:rsidR="00201341" w:rsidRPr="00C522DE" w:rsidRDefault="00201341" w:rsidP="006539B8">
            <w:pPr>
              <w:pStyle w:val="PL"/>
              <w:rPr>
                <w:color w:val="D4D4D4"/>
              </w:rPr>
            </w:pPr>
            <w:r w:rsidRPr="00C522DE">
              <w:rPr>
                <w:color w:val="D4D4D4"/>
              </w:rPr>
              <w:t>        </w:t>
            </w:r>
            <w:r w:rsidRPr="00C522DE">
              <w:t>defPacketLossRateUl</w:t>
            </w:r>
            <w:r w:rsidRPr="00C522DE">
              <w:rPr>
                <w:color w:val="D4D4D4"/>
              </w:rPr>
              <w:t>:</w:t>
            </w:r>
          </w:p>
          <w:p w14:paraId="53E9600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3B168C1E"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w:t>
            </w:r>
          </w:p>
          <w:p w14:paraId="6B0A39FB" w14:textId="77777777" w:rsidR="00201341" w:rsidRPr="00C522DE" w:rsidRDefault="00201341" w:rsidP="006539B8">
            <w:pPr>
              <w:pStyle w:val="PL"/>
              <w:rPr>
                <w:color w:val="D4D4D4"/>
              </w:rPr>
            </w:pPr>
          </w:p>
          <w:p w14:paraId="025F3F49" w14:textId="77777777" w:rsidR="00201341" w:rsidRPr="00C522DE" w:rsidRDefault="00201341" w:rsidP="006539B8">
            <w:pPr>
              <w:pStyle w:val="PL"/>
              <w:rPr>
                <w:color w:val="D4D4D4"/>
              </w:rPr>
            </w:pPr>
            <w:r w:rsidRPr="00C522DE">
              <w:rPr>
                <w:color w:val="D4D4D4"/>
              </w:rPr>
              <w:t>    </w:t>
            </w:r>
            <w:r w:rsidRPr="00C522DE">
              <w:t>ChargingSpecification</w:t>
            </w:r>
            <w:r w:rsidRPr="00C522DE">
              <w:rPr>
                <w:color w:val="D4D4D4"/>
              </w:rPr>
              <w:t>:</w:t>
            </w:r>
          </w:p>
          <w:p w14:paraId="1B0B729E"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2138D97D"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1CFC62D5" w14:textId="77777777" w:rsidR="00201341" w:rsidRPr="00C522DE" w:rsidRDefault="00201341" w:rsidP="006539B8">
            <w:pPr>
              <w:pStyle w:val="PL"/>
              <w:rPr>
                <w:color w:val="D4D4D4"/>
              </w:rPr>
            </w:pPr>
            <w:r w:rsidRPr="00C522DE">
              <w:rPr>
                <w:color w:val="D4D4D4"/>
              </w:rPr>
              <w:t>        </w:t>
            </w:r>
            <w:r w:rsidRPr="00C522DE">
              <w:t>sponId</w:t>
            </w:r>
            <w:r w:rsidRPr="00C522DE">
              <w:rPr>
                <w:color w:val="D4D4D4"/>
              </w:rPr>
              <w:t>:</w:t>
            </w:r>
          </w:p>
          <w:p w14:paraId="196857BA"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52FA45F3" w14:textId="77777777" w:rsidR="00201341" w:rsidRPr="00C522DE" w:rsidRDefault="00201341" w:rsidP="006539B8">
            <w:pPr>
              <w:pStyle w:val="PL"/>
              <w:rPr>
                <w:color w:val="D4D4D4"/>
              </w:rPr>
            </w:pPr>
            <w:r w:rsidRPr="00C522DE">
              <w:rPr>
                <w:color w:val="D4D4D4"/>
              </w:rPr>
              <w:t>        </w:t>
            </w:r>
            <w:r w:rsidRPr="00C522DE">
              <w:t>sponStatus</w:t>
            </w:r>
            <w:r w:rsidRPr="00C522DE">
              <w:rPr>
                <w:color w:val="D4D4D4"/>
              </w:rPr>
              <w:t>:</w:t>
            </w:r>
          </w:p>
          <w:p w14:paraId="665A4AC6"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30F3836B" w14:textId="77777777" w:rsidR="00201341" w:rsidRPr="00C522DE" w:rsidRDefault="00201341" w:rsidP="006539B8">
            <w:pPr>
              <w:pStyle w:val="PL"/>
              <w:rPr>
                <w:color w:val="D4D4D4"/>
              </w:rPr>
            </w:pPr>
            <w:r w:rsidRPr="00C522DE">
              <w:rPr>
                <w:color w:val="D4D4D4"/>
              </w:rPr>
              <w:t>        </w:t>
            </w:r>
            <w:r w:rsidRPr="00C522DE">
              <w:t>gpsi</w:t>
            </w:r>
            <w:r w:rsidRPr="00C522DE">
              <w:rPr>
                <w:color w:val="D4D4D4"/>
              </w:rPr>
              <w:t>:</w:t>
            </w:r>
          </w:p>
          <w:p w14:paraId="09057285"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31071935"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785EC54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66C2B8B0" w14:textId="77777777" w:rsidR="00201341" w:rsidRPr="00C522DE" w:rsidRDefault="00201341" w:rsidP="006539B8">
            <w:pPr>
              <w:pStyle w:val="PL"/>
              <w:rPr>
                <w:color w:val="D4D4D4"/>
              </w:rPr>
            </w:pPr>
          </w:p>
          <w:p w14:paraId="573422DC" w14:textId="77777777" w:rsidR="00201341" w:rsidRPr="00C522DE" w:rsidRDefault="00201341" w:rsidP="006539B8">
            <w:pPr>
              <w:pStyle w:val="PL"/>
              <w:rPr>
                <w:color w:val="D4D4D4"/>
              </w:rPr>
            </w:pPr>
            <w:r w:rsidRPr="00C522DE">
              <w:rPr>
                <w:color w:val="D4D4D4"/>
              </w:rPr>
              <w:t>    </w:t>
            </w:r>
            <w:r w:rsidRPr="00C522DE">
              <w:t>TypedLocation</w:t>
            </w:r>
            <w:r w:rsidRPr="00C522DE">
              <w:rPr>
                <w:color w:val="D4D4D4"/>
              </w:rPr>
              <w:t>:</w:t>
            </w:r>
          </w:p>
          <w:p w14:paraId="062A337B"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1C05BC32"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23117AB8" w14:textId="77777777" w:rsidR="00201341" w:rsidRPr="00C522DE" w:rsidRDefault="00201341" w:rsidP="006539B8">
            <w:pPr>
              <w:pStyle w:val="PL"/>
              <w:rPr>
                <w:color w:val="D4D4D4"/>
              </w:rPr>
            </w:pPr>
            <w:r w:rsidRPr="00C522DE">
              <w:rPr>
                <w:color w:val="D4D4D4"/>
              </w:rPr>
              <w:t>        - </w:t>
            </w:r>
            <w:r w:rsidRPr="00C522DE">
              <w:rPr>
                <w:color w:val="CE9178"/>
              </w:rPr>
              <w:t>locationIdentifierType</w:t>
            </w:r>
          </w:p>
          <w:p w14:paraId="709DB34B" w14:textId="77777777" w:rsidR="00201341" w:rsidRPr="00C522DE" w:rsidRDefault="00201341" w:rsidP="006539B8">
            <w:pPr>
              <w:pStyle w:val="PL"/>
              <w:rPr>
                <w:color w:val="D4D4D4"/>
              </w:rPr>
            </w:pPr>
            <w:r w:rsidRPr="00C522DE">
              <w:rPr>
                <w:color w:val="D4D4D4"/>
              </w:rPr>
              <w:t>        - </w:t>
            </w:r>
            <w:r w:rsidRPr="00C522DE">
              <w:rPr>
                <w:color w:val="CE9178"/>
              </w:rPr>
              <w:t>location</w:t>
            </w:r>
          </w:p>
          <w:p w14:paraId="6CF424E7"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6D38980B" w14:textId="77777777" w:rsidR="00201341" w:rsidRPr="00C522DE" w:rsidRDefault="00201341" w:rsidP="006539B8">
            <w:pPr>
              <w:pStyle w:val="PL"/>
              <w:rPr>
                <w:color w:val="D4D4D4"/>
              </w:rPr>
            </w:pPr>
            <w:r w:rsidRPr="00C522DE">
              <w:rPr>
                <w:color w:val="D4D4D4"/>
              </w:rPr>
              <w:t>        </w:t>
            </w:r>
            <w:r w:rsidRPr="00C522DE">
              <w:t>locationIdentifierType</w:t>
            </w:r>
            <w:r w:rsidRPr="00C522DE">
              <w:rPr>
                <w:color w:val="D4D4D4"/>
              </w:rPr>
              <w:t>:</w:t>
            </w:r>
          </w:p>
          <w:p w14:paraId="2F2DCE0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0B453836" w14:textId="77777777" w:rsidR="00201341" w:rsidRPr="00C522DE" w:rsidRDefault="00201341" w:rsidP="006539B8">
            <w:pPr>
              <w:pStyle w:val="PL"/>
              <w:rPr>
                <w:color w:val="D4D4D4"/>
              </w:rPr>
            </w:pPr>
            <w:r w:rsidRPr="00C522DE">
              <w:rPr>
                <w:color w:val="D4D4D4"/>
              </w:rPr>
              <w:t>        </w:t>
            </w:r>
            <w:r w:rsidRPr="00C522DE">
              <w:t>location</w:t>
            </w:r>
            <w:r w:rsidRPr="00C522DE">
              <w:rPr>
                <w:color w:val="D4D4D4"/>
              </w:rPr>
              <w:t>:</w:t>
            </w:r>
          </w:p>
          <w:p w14:paraId="798A3167"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459628B0" w14:textId="77777777" w:rsidR="00201341" w:rsidRPr="00C522DE" w:rsidRDefault="00201341" w:rsidP="006539B8">
            <w:pPr>
              <w:pStyle w:val="PL"/>
              <w:rPr>
                <w:color w:val="D4D4D4"/>
              </w:rPr>
            </w:pPr>
          </w:p>
          <w:p w14:paraId="2CA3D3E9" w14:textId="77777777" w:rsidR="00201341" w:rsidRPr="00C522DE" w:rsidRDefault="00201341" w:rsidP="006539B8">
            <w:pPr>
              <w:pStyle w:val="PL"/>
              <w:rPr>
                <w:color w:val="D4D4D4"/>
              </w:rPr>
            </w:pPr>
            <w:r w:rsidRPr="00C522DE">
              <w:rPr>
                <w:color w:val="D4D4D4"/>
              </w:rPr>
              <w:t>    </w:t>
            </w:r>
            <w:r w:rsidRPr="00C522DE">
              <w:t>OperationSuccessResponse</w:t>
            </w:r>
            <w:r w:rsidRPr="00C522DE">
              <w:rPr>
                <w:color w:val="D4D4D4"/>
              </w:rPr>
              <w:t>:</w:t>
            </w:r>
          </w:p>
          <w:p w14:paraId="240561A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7D80B6A8"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4DEC4D8E" w14:textId="77777777" w:rsidR="00201341" w:rsidRPr="00C522DE" w:rsidRDefault="00201341" w:rsidP="006539B8">
            <w:pPr>
              <w:pStyle w:val="PL"/>
              <w:rPr>
                <w:color w:val="D4D4D4"/>
              </w:rPr>
            </w:pPr>
            <w:r w:rsidRPr="00C522DE">
              <w:rPr>
                <w:color w:val="D4D4D4"/>
              </w:rPr>
              <w:t>      - </w:t>
            </w:r>
            <w:r w:rsidRPr="00C522DE">
              <w:rPr>
                <w:color w:val="CE9178"/>
              </w:rPr>
              <w:t>success</w:t>
            </w:r>
          </w:p>
          <w:p w14:paraId="7D682A9B"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20377D56" w14:textId="77777777" w:rsidR="00201341" w:rsidRPr="00C522DE" w:rsidRDefault="00201341" w:rsidP="006539B8">
            <w:pPr>
              <w:pStyle w:val="PL"/>
              <w:rPr>
                <w:color w:val="D4D4D4"/>
              </w:rPr>
            </w:pPr>
            <w:r w:rsidRPr="00C522DE">
              <w:rPr>
                <w:color w:val="D4D4D4"/>
              </w:rPr>
              <w:t>        </w:t>
            </w:r>
            <w:r w:rsidRPr="00C522DE">
              <w:t>success</w:t>
            </w:r>
            <w:r w:rsidRPr="00C522DE">
              <w:rPr>
                <w:color w:val="D4D4D4"/>
              </w:rPr>
              <w:t>:</w:t>
            </w:r>
          </w:p>
          <w:p w14:paraId="0BD01DFE"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boolean</w:t>
            </w:r>
          </w:p>
          <w:p w14:paraId="4A1B5345" w14:textId="77777777" w:rsidR="00201341" w:rsidRPr="00C522DE" w:rsidRDefault="00201341" w:rsidP="006539B8">
            <w:pPr>
              <w:pStyle w:val="PL"/>
              <w:rPr>
                <w:color w:val="D4D4D4"/>
              </w:rPr>
            </w:pPr>
            <w:r w:rsidRPr="00C522DE">
              <w:rPr>
                <w:color w:val="D4D4D4"/>
              </w:rPr>
              <w:t>        </w:t>
            </w:r>
            <w:r w:rsidRPr="00C522DE">
              <w:t>reason</w:t>
            </w:r>
            <w:r w:rsidRPr="00C522DE">
              <w:rPr>
                <w:color w:val="D4D4D4"/>
              </w:rPr>
              <w:t>:</w:t>
            </w:r>
          </w:p>
          <w:p w14:paraId="1556482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A1B8C1D" w14:textId="77777777" w:rsidR="00201341" w:rsidRPr="00C522DE" w:rsidRDefault="00201341" w:rsidP="006539B8">
            <w:pPr>
              <w:pStyle w:val="PL"/>
              <w:rPr>
                <w:color w:val="D4D4D4"/>
              </w:rPr>
            </w:pPr>
          </w:p>
          <w:p w14:paraId="7DDAFCFD" w14:textId="77777777" w:rsidR="00201341" w:rsidRPr="00C522DE" w:rsidRDefault="00201341" w:rsidP="006539B8">
            <w:pPr>
              <w:pStyle w:val="PL"/>
              <w:rPr>
                <w:color w:val="D4D4D4"/>
              </w:rPr>
            </w:pPr>
            <w:r w:rsidRPr="00C522DE">
              <w:rPr>
                <w:color w:val="D4D4D4"/>
              </w:rPr>
              <w:t>    </w:t>
            </w:r>
            <w:r w:rsidRPr="00C522DE">
              <w:t>CellIdentifierType</w:t>
            </w:r>
            <w:r w:rsidRPr="00C522DE">
              <w:rPr>
                <w:color w:val="D4D4D4"/>
              </w:rPr>
              <w:t>:</w:t>
            </w:r>
          </w:p>
          <w:p w14:paraId="5528688D" w14:textId="77777777" w:rsidR="00201341" w:rsidRPr="00C522DE" w:rsidRDefault="00201341" w:rsidP="006539B8">
            <w:pPr>
              <w:pStyle w:val="PL"/>
              <w:rPr>
                <w:color w:val="D4D4D4"/>
              </w:rPr>
            </w:pPr>
            <w:r w:rsidRPr="00C522DE">
              <w:rPr>
                <w:color w:val="D4D4D4"/>
              </w:rPr>
              <w:t>      </w:t>
            </w:r>
            <w:r w:rsidRPr="00C522DE">
              <w:t>anyOf</w:t>
            </w:r>
            <w:r w:rsidRPr="00C522DE">
              <w:rPr>
                <w:color w:val="D4D4D4"/>
              </w:rPr>
              <w:t>:</w:t>
            </w:r>
          </w:p>
          <w:p w14:paraId="0A3FBFC5"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4AAC942D" w14:textId="77777777" w:rsidR="00201341" w:rsidRPr="00C522DE" w:rsidRDefault="00201341" w:rsidP="006539B8">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59BD513F"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4EE2C1FE"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6C38FA86" w14:textId="77777777" w:rsidR="00201341" w:rsidRPr="00C522DE" w:rsidRDefault="00201341" w:rsidP="006539B8">
            <w:pPr>
              <w:pStyle w:val="PL"/>
              <w:rPr>
                <w:color w:val="D4D4D4"/>
              </w:rPr>
            </w:pPr>
            <w:r w:rsidRPr="00C522DE">
              <w:rPr>
                <w:color w:val="CE9178"/>
              </w:rPr>
              <w:t>            This string provides forward-compatibility with future</w:t>
            </w:r>
          </w:p>
          <w:p w14:paraId="60EFCAEF" w14:textId="77777777" w:rsidR="00201341" w:rsidRPr="00C522DE" w:rsidRDefault="00201341" w:rsidP="006539B8">
            <w:pPr>
              <w:pStyle w:val="PL"/>
              <w:rPr>
                <w:color w:val="D4D4D4"/>
              </w:rPr>
            </w:pPr>
            <w:r w:rsidRPr="00C522DE">
              <w:rPr>
                <w:color w:val="CE9178"/>
              </w:rPr>
              <w:t>            extensions to the enumeration but is not used to encode</w:t>
            </w:r>
          </w:p>
          <w:p w14:paraId="6A490E29" w14:textId="77777777" w:rsidR="00201341" w:rsidRPr="00C522DE" w:rsidRDefault="00201341" w:rsidP="006539B8">
            <w:pPr>
              <w:pStyle w:val="PL"/>
              <w:rPr>
                <w:color w:val="D4D4D4"/>
              </w:rPr>
            </w:pPr>
            <w:r w:rsidRPr="00C522DE">
              <w:rPr>
                <w:color w:val="CE9178"/>
              </w:rPr>
              <w:t>            content defined in the present version of this API.</w:t>
            </w:r>
          </w:p>
          <w:p w14:paraId="0FB124D9" w14:textId="77777777" w:rsidR="00201341" w:rsidRPr="00C522DE" w:rsidRDefault="00201341" w:rsidP="006539B8">
            <w:pPr>
              <w:pStyle w:val="PL"/>
              <w:rPr>
                <w:color w:val="D4D4D4"/>
              </w:rPr>
            </w:pPr>
          </w:p>
          <w:p w14:paraId="19DF462B" w14:textId="77777777" w:rsidR="00201341" w:rsidRPr="00C522DE" w:rsidRDefault="00201341" w:rsidP="006539B8">
            <w:pPr>
              <w:pStyle w:val="PL"/>
              <w:rPr>
                <w:color w:val="D4D4D4"/>
              </w:rPr>
            </w:pPr>
            <w:r w:rsidRPr="00C522DE">
              <w:rPr>
                <w:color w:val="D4D4D4"/>
              </w:rPr>
              <w:t>    </w:t>
            </w:r>
            <w:r w:rsidRPr="00C522DE">
              <w:t>SdfMethod</w:t>
            </w:r>
            <w:r w:rsidRPr="00C522DE">
              <w:rPr>
                <w:color w:val="D4D4D4"/>
              </w:rPr>
              <w:t>:</w:t>
            </w:r>
          </w:p>
          <w:p w14:paraId="25938EFA" w14:textId="77777777" w:rsidR="00201341" w:rsidRPr="00C522DE" w:rsidRDefault="00201341" w:rsidP="006539B8">
            <w:pPr>
              <w:pStyle w:val="PL"/>
              <w:rPr>
                <w:color w:val="D4D4D4"/>
              </w:rPr>
            </w:pPr>
            <w:r w:rsidRPr="00C522DE">
              <w:rPr>
                <w:color w:val="D4D4D4"/>
              </w:rPr>
              <w:t>      </w:t>
            </w:r>
            <w:r w:rsidRPr="00C522DE">
              <w:t>anyOf</w:t>
            </w:r>
            <w:r w:rsidRPr="00C522DE">
              <w:rPr>
                <w:color w:val="D4D4D4"/>
              </w:rPr>
              <w:t>:</w:t>
            </w:r>
          </w:p>
          <w:p w14:paraId="28E0DEDE"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55D2C084" w14:textId="77777777" w:rsidR="00201341" w:rsidRPr="00C522DE" w:rsidRDefault="00201341" w:rsidP="006539B8">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113067F0"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09102FD1"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4D071F4B" w14:textId="77777777" w:rsidR="00201341" w:rsidRPr="00C522DE" w:rsidRDefault="00201341" w:rsidP="006539B8">
            <w:pPr>
              <w:pStyle w:val="PL"/>
              <w:rPr>
                <w:color w:val="D4D4D4"/>
              </w:rPr>
            </w:pPr>
            <w:r w:rsidRPr="00C522DE">
              <w:rPr>
                <w:color w:val="CE9178"/>
              </w:rPr>
              <w:t>            This string provides forward-compatibility with future</w:t>
            </w:r>
          </w:p>
          <w:p w14:paraId="25486D32" w14:textId="77777777" w:rsidR="00201341" w:rsidRPr="00C522DE" w:rsidRDefault="00201341" w:rsidP="006539B8">
            <w:pPr>
              <w:pStyle w:val="PL"/>
              <w:rPr>
                <w:color w:val="D4D4D4"/>
              </w:rPr>
            </w:pPr>
            <w:r w:rsidRPr="00C522DE">
              <w:rPr>
                <w:color w:val="CE9178"/>
              </w:rPr>
              <w:t>            extensions to the enumeration but is not used to encode</w:t>
            </w:r>
          </w:p>
          <w:p w14:paraId="6691CEAF" w14:textId="77777777" w:rsidR="00201341" w:rsidRPr="00C522DE" w:rsidRDefault="00201341" w:rsidP="006539B8">
            <w:pPr>
              <w:pStyle w:val="PL"/>
              <w:rPr>
                <w:color w:val="D4D4D4"/>
              </w:rPr>
            </w:pPr>
            <w:r w:rsidRPr="00C522DE">
              <w:rPr>
                <w:color w:val="CE9178"/>
              </w:rPr>
              <w:t>            content defined in the present version of this API.</w:t>
            </w:r>
          </w:p>
          <w:p w14:paraId="02B30045" w14:textId="77777777" w:rsidR="00201341" w:rsidRPr="00C522DE" w:rsidRDefault="00201341" w:rsidP="006539B8">
            <w:pPr>
              <w:pStyle w:val="PL"/>
              <w:rPr>
                <w:color w:val="D4D4D4"/>
              </w:rPr>
            </w:pPr>
          </w:p>
          <w:p w14:paraId="281E11BD" w14:textId="77777777" w:rsidR="00201341" w:rsidRPr="00C522DE" w:rsidRDefault="00201341" w:rsidP="006539B8">
            <w:pPr>
              <w:pStyle w:val="PL"/>
              <w:rPr>
                <w:color w:val="D4D4D4"/>
              </w:rPr>
            </w:pPr>
            <w:r w:rsidRPr="00C522DE">
              <w:rPr>
                <w:color w:val="D4D4D4"/>
              </w:rPr>
              <w:t>    </w:t>
            </w:r>
            <w:r w:rsidRPr="00C522DE">
              <w:t>ProvisioningSessionType</w:t>
            </w:r>
            <w:r w:rsidRPr="00C522DE">
              <w:rPr>
                <w:color w:val="D4D4D4"/>
              </w:rPr>
              <w:t>:</w:t>
            </w:r>
          </w:p>
          <w:p w14:paraId="249B3BC2" w14:textId="77777777" w:rsidR="00201341" w:rsidRPr="00C522DE" w:rsidRDefault="00201341" w:rsidP="006539B8">
            <w:pPr>
              <w:pStyle w:val="PL"/>
              <w:rPr>
                <w:color w:val="D4D4D4"/>
              </w:rPr>
            </w:pPr>
            <w:r w:rsidRPr="00C522DE">
              <w:rPr>
                <w:color w:val="D4D4D4"/>
              </w:rPr>
              <w:t>      </w:t>
            </w:r>
            <w:r w:rsidRPr="00C522DE">
              <w:t>anyOf</w:t>
            </w:r>
            <w:r w:rsidRPr="00C522DE">
              <w:rPr>
                <w:color w:val="D4D4D4"/>
              </w:rPr>
              <w:t>:</w:t>
            </w:r>
          </w:p>
          <w:p w14:paraId="72503F84"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0BA19415" w14:textId="77777777" w:rsidR="00201341" w:rsidRPr="00C522DE" w:rsidRDefault="00201341" w:rsidP="006539B8">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50BA971C"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2143F0D4"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467ABED2" w14:textId="77777777" w:rsidR="00201341" w:rsidRPr="00C522DE" w:rsidRDefault="00201341" w:rsidP="006539B8">
            <w:pPr>
              <w:pStyle w:val="PL"/>
              <w:rPr>
                <w:color w:val="D4D4D4"/>
              </w:rPr>
            </w:pPr>
            <w:r w:rsidRPr="00C522DE">
              <w:rPr>
                <w:color w:val="CE9178"/>
              </w:rPr>
              <w:t>            This string provides forward-compatibility with future</w:t>
            </w:r>
          </w:p>
          <w:p w14:paraId="6DF754E7" w14:textId="77777777" w:rsidR="00201341" w:rsidRPr="00C522DE" w:rsidRDefault="00201341" w:rsidP="006539B8">
            <w:pPr>
              <w:pStyle w:val="PL"/>
              <w:rPr>
                <w:color w:val="D4D4D4"/>
              </w:rPr>
            </w:pPr>
            <w:r w:rsidRPr="00C522DE">
              <w:rPr>
                <w:color w:val="CE9178"/>
              </w:rPr>
              <w:t>            extensions to the enumeration but is not used to encode</w:t>
            </w:r>
          </w:p>
          <w:p w14:paraId="44812139" w14:textId="77777777" w:rsidR="00201341" w:rsidRPr="00C522DE" w:rsidRDefault="00201341" w:rsidP="006539B8">
            <w:pPr>
              <w:pStyle w:val="PL"/>
              <w:rPr>
                <w:color w:val="D4D4D4"/>
              </w:rPr>
            </w:pPr>
            <w:r w:rsidRPr="00C522DE">
              <w:rPr>
                <w:color w:val="CE9178"/>
              </w:rPr>
              <w:t>            content defined in the present version of this API.</w:t>
            </w:r>
          </w:p>
        </w:tc>
      </w:tr>
    </w:tbl>
    <w:p w14:paraId="27CEAA76" w14:textId="1D5B9B15" w:rsidR="00201341" w:rsidRDefault="00201341" w:rsidP="000F5FEB">
      <w:pPr>
        <w:keepNext/>
      </w:pPr>
    </w:p>
    <w:p w14:paraId="6F8EB96B" w14:textId="687408A5" w:rsidR="00B11A41" w:rsidRDefault="004A2A6D" w:rsidP="00B11A41">
      <w:pPr>
        <w:pStyle w:val="Heading1"/>
      </w:pPr>
      <w:bookmarkStart w:id="1511" w:name="_Toc68899743"/>
      <w:bookmarkStart w:id="1512" w:name="_Toc71214494"/>
      <w:bookmarkStart w:id="1513" w:name="_Toc71722168"/>
      <w:bookmarkStart w:id="1514" w:name="_Toc74859220"/>
      <w:bookmarkStart w:id="1515" w:name="_Toc138152082"/>
      <w:r>
        <w:t>C</w:t>
      </w:r>
      <w:r w:rsidR="00B11A41">
        <w:t>.3</w:t>
      </w:r>
      <w:r w:rsidR="00B11A41">
        <w:tab/>
        <w:t>OpenAPI representation of the M1 APIs</w:t>
      </w:r>
      <w:bookmarkEnd w:id="1511"/>
      <w:bookmarkEnd w:id="1512"/>
      <w:bookmarkEnd w:id="1513"/>
      <w:bookmarkEnd w:id="1514"/>
      <w:bookmarkEnd w:id="1515"/>
    </w:p>
    <w:p w14:paraId="516C1FF4" w14:textId="410136FC" w:rsidR="00B11A41" w:rsidRDefault="004A2A6D" w:rsidP="00B11A41">
      <w:pPr>
        <w:pStyle w:val="Heading2"/>
      </w:pPr>
      <w:bookmarkStart w:id="1516" w:name="_Toc68899744"/>
      <w:bookmarkStart w:id="1517" w:name="_Toc71214495"/>
      <w:bookmarkStart w:id="1518" w:name="_Toc71722169"/>
      <w:bookmarkStart w:id="1519" w:name="_Toc74859221"/>
      <w:bookmarkStart w:id="1520" w:name="_Toc138152083"/>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516"/>
      <w:bookmarkEnd w:id="1517"/>
      <w:bookmarkEnd w:id="1518"/>
      <w:bookmarkEnd w:id="1519"/>
      <w:bookmarkEnd w:id="1520"/>
    </w:p>
    <w:tbl>
      <w:tblPr>
        <w:tblStyle w:val="TableGrid"/>
        <w:tblW w:w="0" w:type="auto"/>
        <w:tblLook w:val="04A0" w:firstRow="1" w:lastRow="0" w:firstColumn="1" w:lastColumn="0" w:noHBand="0" w:noVBand="1"/>
      </w:tblPr>
      <w:tblGrid>
        <w:gridCol w:w="9629"/>
      </w:tblGrid>
      <w:tr w:rsidR="00201341" w:rsidRPr="00C522DE" w14:paraId="4EBFAAA1"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27F36023" w14:textId="77777777" w:rsidR="00201341" w:rsidRPr="00C522DE" w:rsidRDefault="00201341" w:rsidP="006539B8">
            <w:pPr>
              <w:pStyle w:val="PL"/>
              <w:rPr>
                <w:color w:val="D4D4D4"/>
              </w:rPr>
            </w:pPr>
            <w:r w:rsidRPr="00C522DE">
              <w:t>openapi</w:t>
            </w:r>
            <w:r w:rsidRPr="00C522DE">
              <w:rPr>
                <w:color w:val="D4D4D4"/>
              </w:rPr>
              <w:t>: </w:t>
            </w:r>
            <w:r w:rsidRPr="00C522DE">
              <w:rPr>
                <w:color w:val="B5CEA8"/>
              </w:rPr>
              <w:t>3.0.0</w:t>
            </w:r>
          </w:p>
          <w:p w14:paraId="3EBBF34F" w14:textId="77777777" w:rsidR="00201341" w:rsidRPr="00C522DE" w:rsidRDefault="00201341" w:rsidP="006539B8">
            <w:pPr>
              <w:pStyle w:val="PL"/>
              <w:rPr>
                <w:color w:val="D4D4D4"/>
              </w:rPr>
            </w:pPr>
            <w:r w:rsidRPr="00C522DE">
              <w:t>info</w:t>
            </w:r>
            <w:r w:rsidRPr="00C522DE">
              <w:rPr>
                <w:color w:val="D4D4D4"/>
              </w:rPr>
              <w:t>:</w:t>
            </w:r>
          </w:p>
          <w:p w14:paraId="4B71FA4F" w14:textId="77777777" w:rsidR="00201341" w:rsidRPr="00C522DE" w:rsidRDefault="00201341" w:rsidP="006539B8">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6E9C9604" w14:textId="72CFD1E9" w:rsidR="00201341" w:rsidRPr="00C522DE" w:rsidRDefault="00201341" w:rsidP="006539B8">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1</w:t>
            </w:r>
            <w:r w:rsidRPr="00C522DE">
              <w:rPr>
                <w:color w:val="B5CEA8"/>
              </w:rPr>
              <w:t>.</w:t>
            </w:r>
            <w:r>
              <w:rPr>
                <w:color w:val="B5CEA8"/>
              </w:rPr>
              <w:t>1</w:t>
            </w:r>
          </w:p>
          <w:p w14:paraId="0834182F"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519078F2" w14:textId="77777777" w:rsidR="00201341" w:rsidRPr="00C522DE" w:rsidRDefault="00201341" w:rsidP="006539B8">
            <w:pPr>
              <w:pStyle w:val="PL"/>
              <w:rPr>
                <w:color w:val="D4D4D4"/>
              </w:rPr>
            </w:pPr>
            <w:r w:rsidRPr="00C522DE">
              <w:rPr>
                <w:color w:val="CE9178"/>
              </w:rPr>
              <w:t>    5GMS AF M1 Provisioning Sessions API</w:t>
            </w:r>
          </w:p>
          <w:p w14:paraId="2E7CCCC2" w14:textId="29B4DF57" w:rsidR="00201341" w:rsidRPr="00C522DE" w:rsidRDefault="00201341"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04C7F716" w14:textId="77777777" w:rsidR="00201341" w:rsidRPr="00C522DE" w:rsidRDefault="00201341" w:rsidP="006539B8">
            <w:pPr>
              <w:pStyle w:val="PL"/>
              <w:rPr>
                <w:color w:val="D4D4D4"/>
              </w:rPr>
            </w:pPr>
            <w:r w:rsidRPr="00C522DE">
              <w:rPr>
                <w:color w:val="CE9178"/>
              </w:rPr>
              <w:t>    All rights reserved.</w:t>
            </w:r>
          </w:p>
          <w:p w14:paraId="065EBAD9" w14:textId="77777777" w:rsidR="00201341" w:rsidRPr="00C522DE" w:rsidRDefault="00201341" w:rsidP="006539B8">
            <w:pPr>
              <w:pStyle w:val="PL"/>
              <w:rPr>
                <w:color w:val="D4D4D4"/>
              </w:rPr>
            </w:pPr>
            <w:r w:rsidRPr="00C522DE">
              <w:t>tags</w:t>
            </w:r>
            <w:r w:rsidRPr="00C522DE">
              <w:rPr>
                <w:color w:val="D4D4D4"/>
              </w:rPr>
              <w:t>:</w:t>
            </w:r>
          </w:p>
          <w:p w14:paraId="7B32BE9E"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64C79E8B"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591A311B" w14:textId="77777777" w:rsidR="00201341" w:rsidRPr="00C522DE" w:rsidRDefault="00201341" w:rsidP="006539B8">
            <w:pPr>
              <w:pStyle w:val="PL"/>
              <w:rPr>
                <w:color w:val="D4D4D4"/>
              </w:rPr>
            </w:pPr>
            <w:r w:rsidRPr="00C522DE">
              <w:t>externalDocs</w:t>
            </w:r>
            <w:r w:rsidRPr="00C522DE">
              <w:rPr>
                <w:color w:val="D4D4D4"/>
              </w:rPr>
              <w:t>:</w:t>
            </w:r>
          </w:p>
          <w:p w14:paraId="5CDAC740" w14:textId="1AE8E4A6"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501AD869" w14:textId="77777777" w:rsidR="00201341" w:rsidRPr="00C522DE" w:rsidRDefault="00201341"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0ED1F25" w14:textId="77777777" w:rsidR="00201341" w:rsidRPr="00C522DE" w:rsidRDefault="00201341" w:rsidP="006539B8">
            <w:pPr>
              <w:pStyle w:val="PL"/>
              <w:rPr>
                <w:color w:val="D4D4D4"/>
              </w:rPr>
            </w:pPr>
            <w:r w:rsidRPr="00C522DE">
              <w:t>servers</w:t>
            </w:r>
            <w:r w:rsidRPr="00C522DE">
              <w:rPr>
                <w:color w:val="D4D4D4"/>
              </w:rPr>
              <w:t>:</w:t>
            </w:r>
          </w:p>
          <w:p w14:paraId="13D0909B" w14:textId="77777777" w:rsidR="00201341" w:rsidRPr="00C522DE" w:rsidRDefault="00201341"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3484CB2" w14:textId="77777777" w:rsidR="00201341" w:rsidRPr="00C522DE" w:rsidRDefault="00201341" w:rsidP="006539B8">
            <w:pPr>
              <w:pStyle w:val="PL"/>
              <w:rPr>
                <w:color w:val="D4D4D4"/>
              </w:rPr>
            </w:pPr>
            <w:r w:rsidRPr="00C522DE">
              <w:rPr>
                <w:color w:val="D4D4D4"/>
              </w:rPr>
              <w:t>    </w:t>
            </w:r>
            <w:r w:rsidRPr="00C522DE">
              <w:t>variables</w:t>
            </w:r>
            <w:r w:rsidRPr="00C522DE">
              <w:rPr>
                <w:color w:val="D4D4D4"/>
              </w:rPr>
              <w:t>:</w:t>
            </w:r>
          </w:p>
          <w:p w14:paraId="47B31FF5" w14:textId="77777777" w:rsidR="00201341" w:rsidRPr="00C522DE" w:rsidRDefault="00201341" w:rsidP="006539B8">
            <w:pPr>
              <w:pStyle w:val="PL"/>
              <w:rPr>
                <w:color w:val="D4D4D4"/>
              </w:rPr>
            </w:pPr>
            <w:r w:rsidRPr="00C522DE">
              <w:rPr>
                <w:color w:val="D4D4D4"/>
              </w:rPr>
              <w:t>      </w:t>
            </w:r>
            <w:r w:rsidRPr="00C522DE">
              <w:t>apiRoot</w:t>
            </w:r>
            <w:r w:rsidRPr="00C522DE">
              <w:rPr>
                <w:color w:val="D4D4D4"/>
              </w:rPr>
              <w:t>:</w:t>
            </w:r>
          </w:p>
          <w:p w14:paraId="3DDDC4EF" w14:textId="77777777" w:rsidR="00201341" w:rsidRPr="00C522DE" w:rsidRDefault="00201341"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FD8D0DF"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BD2093A" w14:textId="77777777" w:rsidR="00201341" w:rsidRPr="00C522DE" w:rsidRDefault="00201341" w:rsidP="006539B8">
            <w:pPr>
              <w:pStyle w:val="PL"/>
              <w:rPr>
                <w:color w:val="D4D4D4"/>
              </w:rPr>
            </w:pPr>
            <w:r w:rsidRPr="00C522DE">
              <w:t>paths</w:t>
            </w:r>
            <w:r w:rsidRPr="00C522DE">
              <w:rPr>
                <w:color w:val="D4D4D4"/>
              </w:rPr>
              <w:t>:</w:t>
            </w:r>
          </w:p>
          <w:p w14:paraId="03B8C69F" w14:textId="77777777" w:rsidR="00201341" w:rsidRPr="00C522DE" w:rsidRDefault="00201341" w:rsidP="006539B8">
            <w:pPr>
              <w:pStyle w:val="PL"/>
              <w:rPr>
                <w:color w:val="D4D4D4"/>
              </w:rPr>
            </w:pPr>
            <w:r w:rsidRPr="00C522DE">
              <w:rPr>
                <w:color w:val="D4D4D4"/>
              </w:rPr>
              <w:t>  </w:t>
            </w:r>
            <w:r w:rsidRPr="00C522DE">
              <w:t>/provisioning-sessions</w:t>
            </w:r>
            <w:r w:rsidRPr="00C522DE">
              <w:rPr>
                <w:color w:val="D4D4D4"/>
              </w:rPr>
              <w:t>:</w:t>
            </w:r>
          </w:p>
          <w:p w14:paraId="62A87F5A" w14:textId="77777777" w:rsidR="00201341" w:rsidRPr="00C522DE" w:rsidRDefault="00201341" w:rsidP="006539B8">
            <w:pPr>
              <w:pStyle w:val="PL"/>
              <w:rPr>
                <w:color w:val="D4D4D4"/>
              </w:rPr>
            </w:pPr>
            <w:r w:rsidRPr="00C522DE">
              <w:rPr>
                <w:color w:val="D4D4D4"/>
              </w:rPr>
              <w:t>    </w:t>
            </w:r>
            <w:r w:rsidRPr="00C522DE">
              <w:t>post</w:t>
            </w:r>
            <w:r w:rsidRPr="00C522DE">
              <w:rPr>
                <w:color w:val="D4D4D4"/>
              </w:rPr>
              <w:t>:</w:t>
            </w:r>
          </w:p>
          <w:p w14:paraId="752A855F"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7B4B7A01"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1994792B"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6FF92363" w14:textId="77777777" w:rsidR="00201341" w:rsidRPr="00C522DE" w:rsidRDefault="00201341" w:rsidP="006539B8">
            <w:pPr>
              <w:pStyle w:val="PL"/>
              <w:rPr>
                <w:color w:val="D4D4D4"/>
              </w:rPr>
            </w:pPr>
            <w:r w:rsidRPr="00C522DE">
              <w:rPr>
                <w:color w:val="D4D4D4"/>
              </w:rPr>
              <w:t>        </w:t>
            </w:r>
            <w:r w:rsidRPr="00C522DE">
              <w:rPr>
                <w:color w:val="CE9178"/>
              </w:rPr>
              <w:t>'201'</w:t>
            </w:r>
            <w:r w:rsidRPr="00C522DE">
              <w:rPr>
                <w:color w:val="D4D4D4"/>
              </w:rPr>
              <w:t>:</w:t>
            </w:r>
          </w:p>
          <w:p w14:paraId="43CF72B8"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0870CA19" w14:textId="77777777" w:rsidR="00201341" w:rsidRPr="00C522DE" w:rsidRDefault="00201341" w:rsidP="006539B8">
            <w:pPr>
              <w:pStyle w:val="PL"/>
              <w:rPr>
                <w:color w:val="D4D4D4"/>
              </w:rPr>
            </w:pPr>
            <w:r w:rsidRPr="00C522DE">
              <w:rPr>
                <w:color w:val="D4D4D4"/>
              </w:rPr>
              <w:t>          </w:t>
            </w:r>
            <w:r w:rsidRPr="00C522DE">
              <w:t>headers</w:t>
            </w:r>
            <w:r w:rsidRPr="00C522DE">
              <w:rPr>
                <w:color w:val="D4D4D4"/>
              </w:rPr>
              <w:t>:</w:t>
            </w:r>
          </w:p>
          <w:p w14:paraId="6A05DEF8" w14:textId="77777777" w:rsidR="00201341" w:rsidRPr="00C522DE" w:rsidRDefault="00201341" w:rsidP="006539B8">
            <w:pPr>
              <w:pStyle w:val="PL"/>
              <w:rPr>
                <w:color w:val="D4D4D4"/>
              </w:rPr>
            </w:pPr>
            <w:r w:rsidRPr="00C522DE">
              <w:rPr>
                <w:color w:val="D4D4D4"/>
              </w:rPr>
              <w:t>            </w:t>
            </w:r>
            <w:r w:rsidRPr="00C522DE">
              <w:t>Location</w:t>
            </w:r>
            <w:r w:rsidRPr="00C522DE">
              <w:rPr>
                <w:color w:val="D4D4D4"/>
              </w:rPr>
              <w:t>:</w:t>
            </w:r>
          </w:p>
          <w:p w14:paraId="7E47D1A4"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244282F5"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26A6A694"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625150BC"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64931562"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79A84FAD" w14:textId="77777777" w:rsidR="00201341" w:rsidRPr="00C522DE" w:rsidRDefault="00201341" w:rsidP="006539B8">
            <w:pPr>
              <w:pStyle w:val="PL"/>
              <w:rPr>
                <w:color w:val="D4D4D4"/>
              </w:rPr>
            </w:pPr>
            <w:r w:rsidRPr="00C522DE">
              <w:rPr>
                <w:color w:val="D4D4D4"/>
              </w:rPr>
              <w:t>            </w:t>
            </w:r>
            <w:r w:rsidRPr="00C522DE">
              <w:t>application/json</w:t>
            </w:r>
            <w:r w:rsidRPr="00C522DE">
              <w:rPr>
                <w:color w:val="D4D4D4"/>
              </w:rPr>
              <w:t>:</w:t>
            </w:r>
          </w:p>
          <w:p w14:paraId="4905A273"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7835E05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5EBEC74" w14:textId="77777777" w:rsidR="00201341" w:rsidRPr="00C522DE" w:rsidRDefault="00201341" w:rsidP="006539B8">
            <w:pPr>
              <w:pStyle w:val="PL"/>
              <w:rPr>
                <w:color w:val="D4D4D4"/>
              </w:rPr>
            </w:pPr>
            <w:r w:rsidRPr="00C522DE">
              <w:rPr>
                <w:color w:val="D4D4D4"/>
              </w:rPr>
              <w:t>  </w:t>
            </w:r>
            <w:r w:rsidRPr="00C522DE">
              <w:t>/provisioning-sessions/{provisioningSessionId}</w:t>
            </w:r>
            <w:r w:rsidRPr="00C522DE">
              <w:rPr>
                <w:color w:val="D4D4D4"/>
              </w:rPr>
              <w:t>:</w:t>
            </w:r>
          </w:p>
          <w:p w14:paraId="06DAF463" w14:textId="77777777" w:rsidR="00201341" w:rsidRPr="00C522DE" w:rsidRDefault="00201341" w:rsidP="006539B8">
            <w:pPr>
              <w:pStyle w:val="PL"/>
              <w:rPr>
                <w:color w:val="D4D4D4"/>
              </w:rPr>
            </w:pPr>
            <w:r w:rsidRPr="00C522DE">
              <w:rPr>
                <w:color w:val="D4D4D4"/>
              </w:rPr>
              <w:t>    </w:t>
            </w:r>
            <w:r w:rsidRPr="00C522DE">
              <w:t>parameters</w:t>
            </w:r>
            <w:r w:rsidRPr="00C522DE">
              <w:rPr>
                <w:color w:val="D4D4D4"/>
              </w:rPr>
              <w:t>:</w:t>
            </w:r>
          </w:p>
          <w:p w14:paraId="18DE3011"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EE6B533"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3C221C6"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19965DE8"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389D50DE"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342859"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FC8DB0" w14:textId="77777777" w:rsidR="00201341" w:rsidRPr="00C522DE" w:rsidRDefault="00201341" w:rsidP="006539B8">
            <w:pPr>
              <w:pStyle w:val="PL"/>
              <w:rPr>
                <w:color w:val="D4D4D4"/>
              </w:rPr>
            </w:pPr>
            <w:r w:rsidRPr="00C522DE">
              <w:rPr>
                <w:color w:val="D4D4D4"/>
              </w:rPr>
              <w:t>    </w:t>
            </w:r>
            <w:r w:rsidRPr="00C522DE">
              <w:t>get</w:t>
            </w:r>
            <w:r w:rsidRPr="00C522DE">
              <w:rPr>
                <w:color w:val="D4D4D4"/>
              </w:rPr>
              <w:t>:</w:t>
            </w:r>
          </w:p>
          <w:p w14:paraId="08D46AFD"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58191B6A"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563D917D" w14:textId="77777777" w:rsidR="00201341" w:rsidRPr="002271C9" w:rsidRDefault="00201341"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13035C67" w14:textId="77777777" w:rsidR="00201341" w:rsidRPr="002271C9" w:rsidRDefault="00201341"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02FC95CB" w14:textId="77777777" w:rsidR="00201341" w:rsidRPr="002271C9" w:rsidRDefault="00201341"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2F0B2CF7" w14:textId="77777777" w:rsidR="00201341" w:rsidRPr="002271C9" w:rsidRDefault="00201341"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5AC8DD9E" w14:textId="77777777" w:rsidR="00201341" w:rsidRPr="00C522DE" w:rsidRDefault="00201341" w:rsidP="006539B8">
            <w:pPr>
              <w:pStyle w:val="PL"/>
              <w:rPr>
                <w:color w:val="D4D4D4"/>
              </w:rPr>
            </w:pPr>
            <w:r w:rsidRPr="002271C9">
              <w:rPr>
                <w:color w:val="D4D4D4"/>
                <w:lang w:val="fr-FR"/>
              </w:rPr>
              <w:t>            </w:t>
            </w:r>
            <w:r w:rsidRPr="00C522DE">
              <w:t>application/json</w:t>
            </w:r>
            <w:r w:rsidRPr="00C522DE">
              <w:rPr>
                <w:color w:val="D4D4D4"/>
              </w:rPr>
              <w:t>:</w:t>
            </w:r>
          </w:p>
          <w:p w14:paraId="66EAD7BA"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5A62F8E6"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21F372D6" w14:textId="77777777" w:rsidR="00201341" w:rsidRPr="00C522DE" w:rsidRDefault="00201341" w:rsidP="006539B8">
            <w:pPr>
              <w:pStyle w:val="PL"/>
              <w:rPr>
                <w:color w:val="D4D4D4"/>
              </w:rPr>
            </w:pPr>
            <w:r w:rsidRPr="00C522DE">
              <w:rPr>
                <w:color w:val="D4D4D4"/>
              </w:rPr>
              <w:t>    </w:t>
            </w:r>
            <w:r w:rsidRPr="00C522DE">
              <w:t>delete</w:t>
            </w:r>
            <w:r w:rsidRPr="00C522DE">
              <w:rPr>
                <w:color w:val="D4D4D4"/>
              </w:rPr>
              <w:t>:</w:t>
            </w:r>
          </w:p>
          <w:p w14:paraId="13894912"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14C4FC67"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6413AC1F"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61BEFDA6" w14:textId="77777777" w:rsidR="00201341" w:rsidRPr="00C522DE" w:rsidRDefault="00201341" w:rsidP="006539B8">
            <w:pPr>
              <w:pStyle w:val="PL"/>
              <w:rPr>
                <w:color w:val="D4D4D4"/>
              </w:rPr>
            </w:pPr>
            <w:r w:rsidRPr="00C522DE">
              <w:rPr>
                <w:color w:val="D4D4D4"/>
              </w:rPr>
              <w:t>        </w:t>
            </w:r>
            <w:r w:rsidRPr="00C522DE">
              <w:rPr>
                <w:color w:val="CE9178"/>
              </w:rPr>
              <w:t>'204'</w:t>
            </w:r>
            <w:r w:rsidRPr="00C522DE">
              <w:rPr>
                <w:color w:val="D4D4D4"/>
              </w:rPr>
              <w:t>:</w:t>
            </w:r>
          </w:p>
          <w:p w14:paraId="7715A1B8"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13E9F693" w14:textId="77777777" w:rsidR="00201341" w:rsidRPr="00C522DE" w:rsidRDefault="00201341" w:rsidP="006539B8">
            <w:pPr>
              <w:pStyle w:val="PL"/>
              <w:rPr>
                <w:color w:val="D4D4D4"/>
              </w:rPr>
            </w:pPr>
            <w:r w:rsidRPr="00C522DE">
              <w:rPr>
                <w:color w:val="D4D4D4"/>
              </w:rPr>
              <w:t>          </w:t>
            </w:r>
            <w:r w:rsidRPr="00C522DE">
              <w:rPr>
                <w:color w:val="6A9955"/>
              </w:rPr>
              <w:t># No Content</w:t>
            </w:r>
          </w:p>
          <w:p w14:paraId="11A51A15" w14:textId="77777777" w:rsidR="00201341" w:rsidRPr="00C522DE" w:rsidRDefault="00201341" w:rsidP="006539B8">
            <w:pPr>
              <w:pStyle w:val="PL"/>
              <w:rPr>
                <w:color w:val="D4D4D4"/>
              </w:rPr>
            </w:pPr>
            <w:r w:rsidRPr="00C522DE">
              <w:t>components</w:t>
            </w:r>
            <w:r w:rsidRPr="00C522DE">
              <w:rPr>
                <w:color w:val="D4D4D4"/>
              </w:rPr>
              <w:t>:</w:t>
            </w:r>
          </w:p>
          <w:p w14:paraId="05E63F58" w14:textId="77777777" w:rsidR="00201341" w:rsidRPr="00C522DE" w:rsidRDefault="00201341" w:rsidP="006539B8">
            <w:pPr>
              <w:pStyle w:val="PL"/>
              <w:rPr>
                <w:color w:val="D4D4D4"/>
              </w:rPr>
            </w:pPr>
            <w:r w:rsidRPr="00C522DE">
              <w:rPr>
                <w:color w:val="D4D4D4"/>
              </w:rPr>
              <w:t>  </w:t>
            </w:r>
            <w:r w:rsidRPr="00C522DE">
              <w:t>schemas</w:t>
            </w:r>
            <w:r w:rsidRPr="00C522DE">
              <w:rPr>
                <w:color w:val="D4D4D4"/>
              </w:rPr>
              <w:t>:</w:t>
            </w:r>
          </w:p>
          <w:p w14:paraId="6D18D0C8" w14:textId="77777777" w:rsidR="00201341" w:rsidRPr="00C522DE" w:rsidRDefault="00201341" w:rsidP="006539B8">
            <w:pPr>
              <w:pStyle w:val="PL"/>
              <w:rPr>
                <w:color w:val="D4D4D4"/>
              </w:rPr>
            </w:pPr>
            <w:r w:rsidRPr="00C522DE">
              <w:rPr>
                <w:color w:val="D4D4D4"/>
              </w:rPr>
              <w:t>    </w:t>
            </w:r>
            <w:r w:rsidRPr="00C522DE">
              <w:t>ProvisioningSession</w:t>
            </w:r>
            <w:r w:rsidRPr="00C522DE">
              <w:rPr>
                <w:color w:val="D4D4D4"/>
              </w:rPr>
              <w:t>:</w:t>
            </w:r>
          </w:p>
          <w:p w14:paraId="6C0E833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03CD9B4C"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01CB67E3"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735D288F" w14:textId="77777777" w:rsidR="00201341" w:rsidRPr="00C522DE" w:rsidRDefault="00201341" w:rsidP="006539B8">
            <w:pPr>
              <w:pStyle w:val="PL"/>
              <w:rPr>
                <w:color w:val="D4D4D4"/>
              </w:rPr>
            </w:pPr>
            <w:r w:rsidRPr="00C522DE">
              <w:rPr>
                <w:color w:val="D4D4D4"/>
              </w:rPr>
              <w:t>        - </w:t>
            </w:r>
            <w:r w:rsidRPr="00C522DE">
              <w:rPr>
                <w:color w:val="CE9178"/>
              </w:rPr>
              <w:t>provisioningSessionId</w:t>
            </w:r>
          </w:p>
          <w:p w14:paraId="57E9DF86" w14:textId="77777777" w:rsidR="00201341" w:rsidRPr="00C522DE" w:rsidRDefault="00201341" w:rsidP="006539B8">
            <w:pPr>
              <w:pStyle w:val="PL"/>
              <w:rPr>
                <w:color w:val="D4D4D4"/>
              </w:rPr>
            </w:pPr>
            <w:r w:rsidRPr="00C522DE">
              <w:rPr>
                <w:color w:val="D4D4D4"/>
              </w:rPr>
              <w:t>        - </w:t>
            </w:r>
            <w:r w:rsidRPr="00C522DE">
              <w:rPr>
                <w:color w:val="CE9178"/>
              </w:rPr>
              <w:t>provisioningSessionType</w:t>
            </w:r>
          </w:p>
          <w:p w14:paraId="423105E6"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6DBC29CF" w14:textId="77777777" w:rsidR="00201341" w:rsidRPr="00C522DE" w:rsidRDefault="00201341" w:rsidP="006539B8">
            <w:pPr>
              <w:pStyle w:val="PL"/>
              <w:rPr>
                <w:color w:val="D4D4D4"/>
              </w:rPr>
            </w:pPr>
            <w:r w:rsidRPr="00C522DE">
              <w:rPr>
                <w:color w:val="D4D4D4"/>
              </w:rPr>
              <w:t>        </w:t>
            </w:r>
            <w:r w:rsidRPr="00C522DE">
              <w:t>provisioningSessionId</w:t>
            </w:r>
            <w:r w:rsidRPr="00C522DE">
              <w:rPr>
                <w:color w:val="D4D4D4"/>
              </w:rPr>
              <w:t>:</w:t>
            </w:r>
          </w:p>
          <w:p w14:paraId="669CE18F"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B86126D" w14:textId="77777777" w:rsidR="00201341" w:rsidRPr="00C522DE" w:rsidRDefault="00201341" w:rsidP="006539B8">
            <w:pPr>
              <w:pStyle w:val="PL"/>
              <w:rPr>
                <w:color w:val="D4D4D4"/>
              </w:rPr>
            </w:pPr>
            <w:r w:rsidRPr="00C522DE">
              <w:rPr>
                <w:color w:val="D4D4D4"/>
              </w:rPr>
              <w:t>        </w:t>
            </w:r>
            <w:r w:rsidRPr="00C522DE">
              <w:t>provisioningSessionType</w:t>
            </w:r>
            <w:r w:rsidRPr="00C522DE">
              <w:rPr>
                <w:color w:val="D4D4D4"/>
              </w:rPr>
              <w:t>:</w:t>
            </w:r>
          </w:p>
          <w:p w14:paraId="517DB38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E5CB993" w14:textId="77777777" w:rsidR="00201341" w:rsidRPr="00C522DE" w:rsidRDefault="00201341" w:rsidP="006539B8">
            <w:pPr>
              <w:pStyle w:val="PL"/>
              <w:rPr>
                <w:color w:val="D4D4D4"/>
              </w:rPr>
            </w:pPr>
            <w:r w:rsidRPr="00C522DE">
              <w:rPr>
                <w:color w:val="D4D4D4"/>
              </w:rPr>
              <w:t>        </w:t>
            </w:r>
            <w:r w:rsidRPr="00C522DE">
              <w:t>aspId</w:t>
            </w:r>
            <w:r w:rsidRPr="00C522DE">
              <w:rPr>
                <w:color w:val="D4D4D4"/>
              </w:rPr>
              <w:t>:</w:t>
            </w:r>
          </w:p>
          <w:p w14:paraId="26482873"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39449AC5" w14:textId="77777777" w:rsidR="00201341" w:rsidRPr="00C522DE" w:rsidRDefault="00201341" w:rsidP="006539B8">
            <w:pPr>
              <w:pStyle w:val="PL"/>
              <w:rPr>
                <w:color w:val="D4D4D4"/>
              </w:rPr>
            </w:pPr>
            <w:r w:rsidRPr="00C522DE">
              <w:rPr>
                <w:color w:val="D4D4D4"/>
              </w:rPr>
              <w:t>        </w:t>
            </w:r>
            <w:r w:rsidRPr="00C522DE">
              <w:t>serverCertificateIds</w:t>
            </w:r>
            <w:r w:rsidRPr="00C522DE">
              <w:rPr>
                <w:color w:val="D4D4D4"/>
              </w:rPr>
              <w:t>:</w:t>
            </w:r>
          </w:p>
          <w:p w14:paraId="17F24CF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45803C15"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638DD7FB"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3A396AB" w14:textId="77777777" w:rsidR="00201341" w:rsidRPr="00C522DE" w:rsidRDefault="00201341"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45D7F9D5" w14:textId="77777777" w:rsidR="00201341" w:rsidRPr="00C522DE" w:rsidRDefault="00201341" w:rsidP="006539B8">
            <w:pPr>
              <w:pStyle w:val="PL"/>
              <w:rPr>
                <w:color w:val="D4D4D4"/>
              </w:rPr>
            </w:pPr>
            <w:r w:rsidRPr="00C522DE">
              <w:rPr>
                <w:color w:val="D4D4D4"/>
              </w:rPr>
              <w:t>        </w:t>
            </w:r>
            <w:r w:rsidRPr="00C522DE">
              <w:t>contentPreparationTemplateIds</w:t>
            </w:r>
            <w:r w:rsidRPr="00C522DE">
              <w:rPr>
                <w:color w:val="D4D4D4"/>
              </w:rPr>
              <w:t>:</w:t>
            </w:r>
          </w:p>
          <w:p w14:paraId="099846C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31E1324A"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2753187A"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9DEC0C2" w14:textId="77777777" w:rsidR="00201341" w:rsidRPr="00C522DE" w:rsidRDefault="00201341"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3195B469" w14:textId="77777777" w:rsidR="00201341" w:rsidRPr="00C522DE" w:rsidRDefault="00201341" w:rsidP="006539B8">
            <w:pPr>
              <w:pStyle w:val="PL"/>
              <w:rPr>
                <w:color w:val="D4D4D4"/>
              </w:rPr>
            </w:pPr>
            <w:r w:rsidRPr="00C522DE">
              <w:rPr>
                <w:color w:val="D4D4D4"/>
              </w:rPr>
              <w:t>        </w:t>
            </w:r>
            <w:r w:rsidRPr="00C522DE">
              <w:t>metricsReportingConfigurationIds</w:t>
            </w:r>
            <w:r w:rsidRPr="00C522DE">
              <w:rPr>
                <w:color w:val="D4D4D4"/>
              </w:rPr>
              <w:t>:</w:t>
            </w:r>
          </w:p>
          <w:p w14:paraId="5736E321"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6FB451A9"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73ADB71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A556FAD" w14:textId="77777777" w:rsidR="00201341" w:rsidRPr="00C522DE" w:rsidRDefault="00201341"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6AAA31F6" w14:textId="77777777" w:rsidR="00201341" w:rsidRPr="00C522DE" w:rsidRDefault="00201341" w:rsidP="006539B8">
            <w:pPr>
              <w:pStyle w:val="PL"/>
              <w:rPr>
                <w:color w:val="D4D4D4"/>
              </w:rPr>
            </w:pPr>
            <w:r w:rsidRPr="00C522DE">
              <w:rPr>
                <w:color w:val="D4D4D4"/>
              </w:rPr>
              <w:t>        </w:t>
            </w:r>
            <w:r w:rsidRPr="00C522DE">
              <w:t>policyTemplateIds</w:t>
            </w:r>
            <w:r w:rsidRPr="00C522DE">
              <w:rPr>
                <w:color w:val="D4D4D4"/>
              </w:rPr>
              <w:t>:</w:t>
            </w:r>
          </w:p>
          <w:p w14:paraId="1E4B9CB6"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55C7ACA3"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6836BDBB"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19AAF1" w14:textId="77777777" w:rsidR="00201341" w:rsidRPr="00C522DE" w:rsidRDefault="00201341"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29139937" w:rsidR="00B11A41" w:rsidRDefault="004A2A6D" w:rsidP="00B11A41">
      <w:pPr>
        <w:pStyle w:val="Heading2"/>
      </w:pPr>
      <w:bookmarkStart w:id="1521" w:name="_Toc68899745"/>
      <w:bookmarkStart w:id="1522" w:name="_Toc71214496"/>
      <w:bookmarkStart w:id="1523" w:name="_Toc71722170"/>
      <w:bookmarkStart w:id="1524" w:name="_Toc74859222"/>
      <w:bookmarkStart w:id="1525" w:name="_Toc138152084"/>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521"/>
      <w:bookmarkEnd w:id="1522"/>
      <w:bookmarkEnd w:id="1523"/>
      <w:bookmarkEnd w:id="1524"/>
      <w:bookmarkEnd w:id="1525"/>
    </w:p>
    <w:tbl>
      <w:tblPr>
        <w:tblStyle w:val="TableGrid"/>
        <w:tblW w:w="0" w:type="auto"/>
        <w:tblLook w:val="04A0" w:firstRow="1" w:lastRow="0" w:firstColumn="1" w:lastColumn="0" w:noHBand="0" w:noVBand="1"/>
      </w:tblPr>
      <w:tblGrid>
        <w:gridCol w:w="9629"/>
      </w:tblGrid>
      <w:tr w:rsidR="00D64388" w:rsidRPr="00C522DE" w14:paraId="7E4C18A7" w14:textId="77777777" w:rsidTr="00DE53FE">
        <w:tc>
          <w:tcPr>
            <w:tcW w:w="9629" w:type="dxa"/>
            <w:tcBorders>
              <w:top w:val="single" w:sz="4" w:space="0" w:color="auto"/>
              <w:left w:val="single" w:sz="4" w:space="0" w:color="auto"/>
              <w:bottom w:val="single" w:sz="4" w:space="0" w:color="auto"/>
              <w:right w:val="single" w:sz="4" w:space="0" w:color="auto"/>
            </w:tcBorders>
            <w:hideMark/>
          </w:tcPr>
          <w:p w14:paraId="20A30564" w14:textId="77777777" w:rsidR="00D64388" w:rsidRPr="00C522DE" w:rsidRDefault="00D64388" w:rsidP="00DE53FE">
            <w:pPr>
              <w:pStyle w:val="PL"/>
              <w:rPr>
                <w:color w:val="D4D4D4"/>
              </w:rPr>
            </w:pPr>
            <w:r w:rsidRPr="00C522DE">
              <w:t>openapi</w:t>
            </w:r>
            <w:r w:rsidRPr="00C522DE">
              <w:rPr>
                <w:color w:val="D4D4D4"/>
              </w:rPr>
              <w:t>: </w:t>
            </w:r>
            <w:r w:rsidRPr="00C522DE">
              <w:rPr>
                <w:color w:val="B5CEA8"/>
              </w:rPr>
              <w:t>3.0.0</w:t>
            </w:r>
          </w:p>
          <w:p w14:paraId="29129C14" w14:textId="77777777" w:rsidR="00D64388" w:rsidRPr="00C522DE" w:rsidRDefault="00D64388" w:rsidP="00DE53FE">
            <w:pPr>
              <w:pStyle w:val="PL"/>
              <w:rPr>
                <w:color w:val="D4D4D4"/>
              </w:rPr>
            </w:pPr>
            <w:r w:rsidRPr="00C522DE">
              <w:t>info</w:t>
            </w:r>
            <w:r w:rsidRPr="00C522DE">
              <w:rPr>
                <w:color w:val="D4D4D4"/>
              </w:rPr>
              <w:t>:</w:t>
            </w:r>
          </w:p>
          <w:p w14:paraId="49FA816F" w14:textId="77777777" w:rsidR="00D64388" w:rsidRPr="00C522DE" w:rsidRDefault="00D64388" w:rsidP="00DE53FE">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2A4454D2" w14:textId="6BA2D1FB" w:rsidR="00D64388" w:rsidRPr="00C522DE" w:rsidRDefault="00D64388" w:rsidP="00DE53FE">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1</w:t>
            </w:r>
            <w:r w:rsidRPr="00C522DE">
              <w:rPr>
                <w:color w:val="B5CEA8"/>
              </w:rPr>
              <w:t>.</w:t>
            </w:r>
            <w:r>
              <w:rPr>
                <w:color w:val="B5CEA8"/>
              </w:rPr>
              <w:t>1</w:t>
            </w:r>
          </w:p>
          <w:p w14:paraId="1A76B96F"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586C0"/>
              </w:rPr>
              <w:t>|</w:t>
            </w:r>
          </w:p>
          <w:p w14:paraId="57B49331" w14:textId="77777777" w:rsidR="00D64388" w:rsidRPr="00C522DE" w:rsidRDefault="00D64388" w:rsidP="00DE53FE">
            <w:pPr>
              <w:pStyle w:val="PL"/>
              <w:rPr>
                <w:color w:val="D4D4D4"/>
              </w:rPr>
            </w:pPr>
            <w:r w:rsidRPr="00C522DE">
              <w:rPr>
                <w:color w:val="CE9178"/>
              </w:rPr>
              <w:t>    5GMS AF M1 Server Certificates Provisioning API</w:t>
            </w:r>
          </w:p>
          <w:p w14:paraId="457F9DA9" w14:textId="77777777" w:rsidR="00D64388" w:rsidRPr="00C522DE" w:rsidRDefault="00D64388" w:rsidP="00DE53FE">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4BD03496" w14:textId="77777777" w:rsidR="00D64388" w:rsidRPr="00C522DE" w:rsidRDefault="00D64388" w:rsidP="00DE53FE">
            <w:pPr>
              <w:pStyle w:val="PL"/>
              <w:rPr>
                <w:color w:val="D4D4D4"/>
              </w:rPr>
            </w:pPr>
            <w:r w:rsidRPr="00C522DE">
              <w:rPr>
                <w:color w:val="CE9178"/>
              </w:rPr>
              <w:t>    All rights reserved.</w:t>
            </w:r>
          </w:p>
          <w:p w14:paraId="0D7E3051" w14:textId="77777777" w:rsidR="00D64388" w:rsidRPr="00C522DE" w:rsidRDefault="00D64388" w:rsidP="00DE53FE">
            <w:pPr>
              <w:pStyle w:val="PL"/>
              <w:rPr>
                <w:color w:val="D4D4D4"/>
              </w:rPr>
            </w:pPr>
            <w:r w:rsidRPr="00C522DE">
              <w:t>tags</w:t>
            </w:r>
            <w:r w:rsidRPr="00C522DE">
              <w:rPr>
                <w:color w:val="D4D4D4"/>
              </w:rPr>
              <w:t>:</w:t>
            </w:r>
          </w:p>
          <w:p w14:paraId="3D105464" w14:textId="77777777" w:rsidR="00D64388" w:rsidRPr="00C522DE" w:rsidRDefault="00D64388" w:rsidP="00DE53FE">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36824650"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3ED03791" w14:textId="77777777" w:rsidR="00D64388" w:rsidRPr="00C522DE" w:rsidRDefault="00D64388" w:rsidP="00DE53FE">
            <w:pPr>
              <w:pStyle w:val="PL"/>
              <w:rPr>
                <w:color w:val="D4D4D4"/>
              </w:rPr>
            </w:pPr>
            <w:r w:rsidRPr="00C522DE">
              <w:t>externalDocs</w:t>
            </w:r>
            <w:r w:rsidRPr="00C522DE">
              <w:rPr>
                <w:color w:val="D4D4D4"/>
              </w:rPr>
              <w:t>:</w:t>
            </w:r>
          </w:p>
          <w:p w14:paraId="54F07A9C" w14:textId="0C0EBC88"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10</w:t>
            </w:r>
            <w:r w:rsidRPr="00C522DE">
              <w:rPr>
                <w:color w:val="CE9178"/>
              </w:rPr>
              <w:t>.0; 5G Media Streaming (5GMS); Protocols'</w:t>
            </w:r>
          </w:p>
          <w:p w14:paraId="289C90B5" w14:textId="77777777" w:rsidR="00D64388" w:rsidRPr="00C522DE" w:rsidRDefault="00D64388" w:rsidP="00DE53FE">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19684806" w14:textId="77777777" w:rsidR="00D64388" w:rsidRPr="00C522DE" w:rsidRDefault="00D64388" w:rsidP="00DE53FE">
            <w:pPr>
              <w:pStyle w:val="PL"/>
              <w:rPr>
                <w:color w:val="D4D4D4"/>
              </w:rPr>
            </w:pPr>
            <w:r w:rsidRPr="00C522DE">
              <w:t>servers</w:t>
            </w:r>
            <w:r w:rsidRPr="00C522DE">
              <w:rPr>
                <w:color w:val="D4D4D4"/>
              </w:rPr>
              <w:t>:</w:t>
            </w:r>
          </w:p>
          <w:p w14:paraId="509FC09B" w14:textId="77777777" w:rsidR="00D64388" w:rsidRPr="00C522DE" w:rsidRDefault="00D64388" w:rsidP="00DE53FE">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CDD84" w14:textId="77777777" w:rsidR="00D64388" w:rsidRPr="00C522DE" w:rsidRDefault="00D64388" w:rsidP="00DE53FE">
            <w:pPr>
              <w:pStyle w:val="PL"/>
              <w:rPr>
                <w:color w:val="D4D4D4"/>
              </w:rPr>
            </w:pPr>
            <w:r w:rsidRPr="00C522DE">
              <w:rPr>
                <w:color w:val="D4D4D4"/>
              </w:rPr>
              <w:t>    </w:t>
            </w:r>
            <w:r w:rsidRPr="00C522DE">
              <w:t>variables</w:t>
            </w:r>
            <w:r w:rsidRPr="00C522DE">
              <w:rPr>
                <w:color w:val="D4D4D4"/>
              </w:rPr>
              <w:t>:</w:t>
            </w:r>
          </w:p>
          <w:p w14:paraId="51BAD74F" w14:textId="77777777" w:rsidR="00D64388" w:rsidRPr="00C522DE" w:rsidRDefault="00D64388" w:rsidP="00DE53FE">
            <w:pPr>
              <w:pStyle w:val="PL"/>
              <w:rPr>
                <w:color w:val="D4D4D4"/>
              </w:rPr>
            </w:pPr>
            <w:r w:rsidRPr="00C522DE">
              <w:rPr>
                <w:color w:val="D4D4D4"/>
              </w:rPr>
              <w:t>      </w:t>
            </w:r>
            <w:r w:rsidRPr="00C522DE">
              <w:t>apiRoot</w:t>
            </w:r>
            <w:r w:rsidRPr="00C522DE">
              <w:rPr>
                <w:color w:val="D4D4D4"/>
              </w:rPr>
              <w:t>:</w:t>
            </w:r>
          </w:p>
          <w:p w14:paraId="07E2E10C" w14:textId="77777777" w:rsidR="00D64388" w:rsidRPr="00C522DE" w:rsidRDefault="00D64388" w:rsidP="00DE53FE">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5E039B1"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2611F4D9" w14:textId="77777777" w:rsidR="00D64388" w:rsidRPr="00C522DE" w:rsidRDefault="00D64388" w:rsidP="00DE53FE">
            <w:pPr>
              <w:pStyle w:val="PL"/>
              <w:rPr>
                <w:color w:val="D4D4D4"/>
              </w:rPr>
            </w:pPr>
            <w:r w:rsidRPr="00C522DE">
              <w:t>paths</w:t>
            </w:r>
            <w:r w:rsidRPr="00C522DE">
              <w:rPr>
                <w:color w:val="D4D4D4"/>
              </w:rPr>
              <w:t>:</w:t>
            </w:r>
          </w:p>
          <w:p w14:paraId="19EAEF7E" w14:textId="77777777" w:rsidR="00D64388" w:rsidRPr="00C522DE" w:rsidRDefault="00D64388" w:rsidP="00DE53FE">
            <w:pPr>
              <w:pStyle w:val="PL"/>
              <w:rPr>
                <w:color w:val="D4D4D4"/>
              </w:rPr>
            </w:pPr>
            <w:r w:rsidRPr="00C522DE">
              <w:rPr>
                <w:color w:val="D4D4D4"/>
              </w:rPr>
              <w:t>  </w:t>
            </w:r>
            <w:r w:rsidRPr="00C522DE">
              <w:t>/provisioning-sessions/{provisioningSessionId}/certificates</w:t>
            </w:r>
            <w:r w:rsidRPr="00C522DE">
              <w:rPr>
                <w:color w:val="D4D4D4"/>
              </w:rPr>
              <w:t>:</w:t>
            </w:r>
          </w:p>
          <w:p w14:paraId="64F27343" w14:textId="77777777" w:rsidR="00D64388" w:rsidRPr="00C522DE" w:rsidRDefault="00D64388" w:rsidP="00DE53FE">
            <w:pPr>
              <w:pStyle w:val="PL"/>
              <w:rPr>
                <w:color w:val="D4D4D4"/>
              </w:rPr>
            </w:pPr>
            <w:r w:rsidRPr="00C522DE">
              <w:rPr>
                <w:color w:val="D4D4D4"/>
              </w:rPr>
              <w:t>    </w:t>
            </w:r>
            <w:r w:rsidRPr="00C522DE">
              <w:t>parameters</w:t>
            </w:r>
            <w:r w:rsidRPr="00C522DE">
              <w:rPr>
                <w:color w:val="D4D4D4"/>
              </w:rPr>
              <w:t>:</w:t>
            </w:r>
          </w:p>
          <w:p w14:paraId="443CBDE9" w14:textId="77777777" w:rsidR="00D64388" w:rsidRPr="00C522DE" w:rsidRDefault="00D64388" w:rsidP="00DE53FE">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94E750D" w14:textId="77777777" w:rsidR="00D64388" w:rsidRPr="00C522DE" w:rsidRDefault="00D64388" w:rsidP="00DE53FE">
            <w:pPr>
              <w:pStyle w:val="PL"/>
              <w:rPr>
                <w:color w:val="D4D4D4"/>
              </w:rPr>
            </w:pPr>
            <w:r w:rsidRPr="00C522DE">
              <w:rPr>
                <w:color w:val="D4D4D4"/>
              </w:rPr>
              <w:t>        </w:t>
            </w:r>
            <w:r w:rsidRPr="00C522DE">
              <w:t>in</w:t>
            </w:r>
            <w:r w:rsidRPr="00C522DE">
              <w:rPr>
                <w:color w:val="D4D4D4"/>
              </w:rPr>
              <w:t>: </w:t>
            </w:r>
            <w:r w:rsidRPr="00C522DE">
              <w:rPr>
                <w:color w:val="CE9178"/>
              </w:rPr>
              <w:t>path</w:t>
            </w:r>
          </w:p>
          <w:p w14:paraId="01ED52A9"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0888D632"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048DE382"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25DA432"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D70E2AA" w14:textId="77777777" w:rsidR="00D64388" w:rsidRPr="00C522DE" w:rsidRDefault="00D64388" w:rsidP="00DE53FE">
            <w:pPr>
              <w:pStyle w:val="PL"/>
              <w:rPr>
                <w:color w:val="D4D4D4"/>
              </w:rPr>
            </w:pPr>
            <w:r w:rsidRPr="00C522DE">
              <w:rPr>
                <w:color w:val="D4D4D4"/>
              </w:rPr>
              <w:t>    </w:t>
            </w:r>
            <w:r w:rsidRPr="00C522DE">
              <w:t>post</w:t>
            </w:r>
            <w:r w:rsidRPr="00C522DE">
              <w:rPr>
                <w:color w:val="D4D4D4"/>
              </w:rPr>
              <w:t>:</w:t>
            </w:r>
          </w:p>
          <w:p w14:paraId="1EB4782A" w14:textId="77777777" w:rsidR="00D64388" w:rsidRPr="00C522DE" w:rsidRDefault="00D64388" w:rsidP="00DE53FE">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0C72A606" w14:textId="77777777" w:rsidR="00D64388" w:rsidRPr="00C522DE" w:rsidRDefault="00D64388" w:rsidP="00DE53FE">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2557E197"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3776142E" w14:textId="77777777" w:rsidR="00D64388" w:rsidRPr="00C522DE" w:rsidRDefault="00D64388" w:rsidP="00DE53FE">
            <w:pPr>
              <w:pStyle w:val="PL"/>
              <w:rPr>
                <w:color w:val="D4D4D4"/>
              </w:rPr>
            </w:pPr>
            <w:r w:rsidRPr="00C522DE">
              <w:rPr>
                <w:color w:val="D4D4D4"/>
              </w:rPr>
              <w:t>      </w:t>
            </w:r>
            <w:r w:rsidRPr="00C522DE">
              <w:t>parameters</w:t>
            </w:r>
            <w:r w:rsidRPr="00C522DE">
              <w:rPr>
                <w:color w:val="D4D4D4"/>
              </w:rPr>
              <w:t>:</w:t>
            </w:r>
          </w:p>
          <w:p w14:paraId="47F0F6A3" w14:textId="77777777" w:rsidR="00D64388" w:rsidRPr="00C522DE" w:rsidRDefault="00D64388" w:rsidP="00DE53FE">
            <w:pPr>
              <w:pStyle w:val="PL"/>
              <w:rPr>
                <w:color w:val="D4D4D4"/>
              </w:rPr>
            </w:pPr>
            <w:r w:rsidRPr="00C522DE">
              <w:rPr>
                <w:color w:val="D4D4D4"/>
              </w:rPr>
              <w:t>        - </w:t>
            </w:r>
            <w:r w:rsidRPr="00C522DE">
              <w:t>in</w:t>
            </w:r>
            <w:r w:rsidRPr="00C522DE">
              <w:rPr>
                <w:color w:val="D4D4D4"/>
              </w:rPr>
              <w:t>: </w:t>
            </w:r>
            <w:r w:rsidRPr="00C522DE">
              <w:rPr>
                <w:color w:val="CE9178"/>
              </w:rPr>
              <w:t>query</w:t>
            </w:r>
          </w:p>
          <w:p w14:paraId="0232A176" w14:textId="77777777" w:rsidR="00D64388" w:rsidRPr="00C522DE" w:rsidRDefault="00D64388" w:rsidP="00DE53FE">
            <w:pPr>
              <w:pStyle w:val="PL"/>
              <w:rPr>
                <w:color w:val="D4D4D4"/>
              </w:rPr>
            </w:pPr>
            <w:r w:rsidRPr="00C522DE">
              <w:rPr>
                <w:color w:val="D4D4D4"/>
              </w:rPr>
              <w:t>          </w:t>
            </w:r>
            <w:r w:rsidRPr="00C522DE">
              <w:t>name</w:t>
            </w:r>
            <w:r w:rsidRPr="00C522DE">
              <w:rPr>
                <w:color w:val="D4D4D4"/>
              </w:rPr>
              <w:t>: </w:t>
            </w:r>
            <w:r w:rsidRPr="00C522DE">
              <w:rPr>
                <w:color w:val="CE9178"/>
              </w:rPr>
              <w:t>csr</w:t>
            </w:r>
          </w:p>
          <w:p w14:paraId="6B68E1F7"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 </w:t>
            </w:r>
          </w:p>
          <w:p w14:paraId="31B1A01E" w14:textId="77777777" w:rsidR="00D64388" w:rsidRPr="00C522DE" w:rsidRDefault="00D64388" w:rsidP="00DE53FE">
            <w:pPr>
              <w:pStyle w:val="PL"/>
              <w:rPr>
                <w:color w:val="D4D4D4"/>
              </w:rPr>
            </w:pPr>
            <w:r w:rsidRPr="00C522DE">
              <w:rPr>
                <w:color w:val="D4D4D4"/>
              </w:rPr>
              <w:t>            </w:t>
            </w:r>
            <w:r w:rsidRPr="00C522DE">
              <w:t>type</w:t>
            </w:r>
            <w:r w:rsidRPr="00C522DE">
              <w:rPr>
                <w:color w:val="D4D4D4"/>
              </w:rPr>
              <w:t>: </w:t>
            </w:r>
            <w:r w:rsidRPr="00C522DE">
              <w:rPr>
                <w:color w:val="CE9178"/>
              </w:rPr>
              <w:t>string</w:t>
            </w:r>
          </w:p>
          <w:p w14:paraId="06587226"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A1FC7B7" w14:textId="77777777" w:rsidR="00D64388" w:rsidRPr="00C522DE" w:rsidRDefault="00D64388" w:rsidP="00DE53FE">
            <w:pPr>
              <w:pStyle w:val="PL"/>
              <w:rPr>
                <w:color w:val="D4D4D4"/>
              </w:rPr>
            </w:pPr>
            <w:r w:rsidRPr="00C522DE">
              <w:rPr>
                <w:color w:val="D4D4D4"/>
              </w:rPr>
              <w:t>      </w:t>
            </w:r>
            <w:r w:rsidRPr="00C522DE">
              <w:t>re</w:t>
            </w:r>
            <w:r>
              <w:t>questBody</w:t>
            </w:r>
            <w:r w:rsidRPr="00C522DE">
              <w:rPr>
                <w:color w:val="D4D4D4"/>
              </w:rPr>
              <w:t>:</w:t>
            </w:r>
          </w:p>
          <w:p w14:paraId="003D7BE5"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w:t>
            </w:r>
            <w:r w:rsidRPr="00AC1E9F">
              <w:rPr>
                <w:color w:val="CE9178"/>
              </w:rPr>
              <w:t xml:space="preserve">An optional list of domain name aliases to be included in </w:t>
            </w:r>
            <w:r>
              <w:rPr>
                <w:color w:val="CE9178"/>
              </w:rPr>
              <w:t>the</w:t>
            </w:r>
            <w:r w:rsidRPr="00AC1E9F">
              <w:rPr>
                <w:color w:val="CE9178"/>
              </w:rPr>
              <w:t xml:space="preserve"> </w:t>
            </w:r>
            <w:r>
              <w:rPr>
                <w:color w:val="CE9178"/>
              </w:rPr>
              <w:t xml:space="preserve">returned </w:t>
            </w:r>
            <w:r w:rsidRPr="00AC1E9F">
              <w:rPr>
                <w:color w:val="CE9178"/>
              </w:rPr>
              <w:t>Certificate Signing Request</w:t>
            </w:r>
            <w:r w:rsidRPr="00C522DE">
              <w:rPr>
                <w:color w:val="CE9178"/>
              </w:rPr>
              <w:t>'</w:t>
            </w:r>
          </w:p>
          <w:p w14:paraId="51C6AD73" w14:textId="77777777" w:rsidR="00D64388" w:rsidRDefault="00D64388" w:rsidP="00DE53FE">
            <w:pPr>
              <w:pStyle w:val="PL"/>
              <w:rPr>
                <w:color w:val="D4D4D4"/>
              </w:rPr>
            </w:pPr>
            <w:r w:rsidRPr="00C522DE">
              <w:rPr>
                <w:color w:val="D4D4D4"/>
              </w:rPr>
              <w:t>        </w:t>
            </w:r>
            <w:r>
              <w:t>content:</w:t>
            </w:r>
          </w:p>
          <w:p w14:paraId="4DF8E387" w14:textId="77777777" w:rsidR="00D64388" w:rsidRPr="00C522DE" w:rsidRDefault="00D64388" w:rsidP="00DE53FE">
            <w:pPr>
              <w:pStyle w:val="PL"/>
              <w:rPr>
                <w:color w:val="D4D4D4"/>
              </w:rPr>
            </w:pPr>
            <w:r w:rsidRPr="00C522DE">
              <w:rPr>
                <w:color w:val="D4D4D4"/>
              </w:rPr>
              <w:t>          </w:t>
            </w:r>
            <w:r w:rsidRPr="00C522DE">
              <w:rPr>
                <w:color w:val="CE9178"/>
              </w:rPr>
              <w:t>'application/</w:t>
            </w:r>
            <w:r>
              <w:rPr>
                <w:color w:val="CE9178"/>
              </w:rPr>
              <w:t>json</w:t>
            </w:r>
            <w:r w:rsidRPr="00C522DE">
              <w:rPr>
                <w:color w:val="CE9178"/>
              </w:rPr>
              <w:t>'</w:t>
            </w:r>
            <w:r w:rsidRPr="00C522DE">
              <w:rPr>
                <w:color w:val="D4D4D4"/>
              </w:rPr>
              <w:t>:</w:t>
            </w:r>
          </w:p>
          <w:p w14:paraId="603D9698"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35C73C48" w14:textId="77777777" w:rsidR="00D64388" w:rsidRDefault="00D64388" w:rsidP="00DE53FE">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76061AF" w14:textId="77777777" w:rsidR="00D64388" w:rsidRDefault="00D64388" w:rsidP="00DE53FE">
            <w:pPr>
              <w:pStyle w:val="PL"/>
              <w:rPr>
                <w:color w:val="D4D4D4"/>
                <w:lang w:val="en-US"/>
              </w:rPr>
            </w:pPr>
            <w:r>
              <w:rPr>
                <w:color w:val="D4D4D4"/>
                <w:lang w:val="en-US"/>
              </w:rPr>
              <w:t>              </w:t>
            </w:r>
            <w:r>
              <w:rPr>
                <w:lang w:val="en-US"/>
              </w:rPr>
              <w:t>items</w:t>
            </w:r>
            <w:r>
              <w:rPr>
                <w:color w:val="D4D4D4"/>
                <w:lang w:val="en-US"/>
              </w:rPr>
              <w:t>:</w:t>
            </w:r>
          </w:p>
          <w:p w14:paraId="07905403" w14:textId="77777777" w:rsidR="00D64388" w:rsidRDefault="00D64388" w:rsidP="00DE53FE">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6F3BDF9" w14:textId="77777777" w:rsidR="00D64388" w:rsidRPr="00C522DE" w:rsidRDefault="00D64388" w:rsidP="00DE53FE">
            <w:pPr>
              <w:pStyle w:val="PL"/>
              <w:rPr>
                <w:color w:val="D4D4D4"/>
              </w:rPr>
            </w:pPr>
            <w:r w:rsidRPr="00C522DE">
              <w:rPr>
                <w:color w:val="D4D4D4"/>
              </w:rPr>
              <w:t>      </w:t>
            </w:r>
            <w:r w:rsidRPr="00C522DE">
              <w:t>responses</w:t>
            </w:r>
            <w:r w:rsidRPr="00C522DE">
              <w:rPr>
                <w:color w:val="D4D4D4"/>
              </w:rPr>
              <w:t>:</w:t>
            </w:r>
          </w:p>
          <w:p w14:paraId="0FCBCCDB" w14:textId="77777777" w:rsidR="00D64388" w:rsidRPr="00C522DE" w:rsidRDefault="00D64388" w:rsidP="00DE53FE">
            <w:pPr>
              <w:pStyle w:val="PL"/>
              <w:rPr>
                <w:color w:val="D4D4D4"/>
              </w:rPr>
            </w:pPr>
            <w:r w:rsidRPr="00C522DE">
              <w:rPr>
                <w:color w:val="D4D4D4"/>
              </w:rPr>
              <w:t>        </w:t>
            </w:r>
            <w:r w:rsidRPr="00C522DE">
              <w:rPr>
                <w:color w:val="CE9178"/>
              </w:rPr>
              <w:t>'200'</w:t>
            </w:r>
            <w:r w:rsidRPr="00C522DE">
              <w:rPr>
                <w:color w:val="D4D4D4"/>
              </w:rPr>
              <w:t>:</w:t>
            </w:r>
          </w:p>
          <w:p w14:paraId="187EA768"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4DE8FCF3" w14:textId="77777777" w:rsidR="00D64388" w:rsidRPr="00C522DE" w:rsidRDefault="00D64388" w:rsidP="00DE53FE">
            <w:pPr>
              <w:pStyle w:val="PL"/>
              <w:rPr>
                <w:color w:val="D4D4D4"/>
              </w:rPr>
            </w:pPr>
            <w:r w:rsidRPr="00C522DE">
              <w:rPr>
                <w:color w:val="D4D4D4"/>
              </w:rPr>
              <w:t>          </w:t>
            </w:r>
            <w:r w:rsidRPr="00C522DE">
              <w:t>headers</w:t>
            </w:r>
            <w:r w:rsidRPr="00C522DE">
              <w:rPr>
                <w:color w:val="D4D4D4"/>
              </w:rPr>
              <w:t>:</w:t>
            </w:r>
          </w:p>
          <w:p w14:paraId="7E3CCAA5" w14:textId="77777777" w:rsidR="00D64388" w:rsidRPr="00C522DE" w:rsidRDefault="00D64388" w:rsidP="00DE53FE">
            <w:pPr>
              <w:pStyle w:val="PL"/>
              <w:rPr>
                <w:color w:val="D4D4D4"/>
              </w:rPr>
            </w:pPr>
            <w:r w:rsidRPr="00C522DE">
              <w:rPr>
                <w:color w:val="D4D4D4"/>
              </w:rPr>
              <w:t>            </w:t>
            </w:r>
            <w:r w:rsidRPr="00C522DE">
              <w:t>Location</w:t>
            </w:r>
            <w:r w:rsidRPr="00C522DE">
              <w:rPr>
                <w:color w:val="D4D4D4"/>
              </w:rPr>
              <w:t>: </w:t>
            </w:r>
          </w:p>
          <w:p w14:paraId="7D370A02"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4387E87C"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4FEEBD54"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14E22905"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34C4EB4" w14:textId="77777777" w:rsidR="00D64388" w:rsidRPr="00C522DE" w:rsidRDefault="00D64388" w:rsidP="00DE53FE">
            <w:pPr>
              <w:pStyle w:val="PL"/>
              <w:rPr>
                <w:color w:val="D4D4D4"/>
              </w:rPr>
            </w:pPr>
            <w:r w:rsidRPr="00C522DE">
              <w:rPr>
                <w:color w:val="D4D4D4"/>
              </w:rPr>
              <w:t>          </w:t>
            </w:r>
            <w:r w:rsidRPr="00C522DE">
              <w:t>content</w:t>
            </w:r>
            <w:r w:rsidRPr="00C522DE">
              <w:rPr>
                <w:color w:val="D4D4D4"/>
              </w:rPr>
              <w:t>:</w:t>
            </w:r>
          </w:p>
          <w:p w14:paraId="61741778" w14:textId="77777777" w:rsidR="00D64388" w:rsidRPr="00C522DE" w:rsidRDefault="00D64388" w:rsidP="00DE53FE">
            <w:pPr>
              <w:pStyle w:val="PL"/>
              <w:rPr>
                <w:color w:val="D4D4D4"/>
              </w:rPr>
            </w:pPr>
            <w:r w:rsidRPr="00C522DE">
              <w:rPr>
                <w:color w:val="D4D4D4"/>
              </w:rPr>
              <w:t>            </w:t>
            </w:r>
            <w:r w:rsidRPr="00C522DE">
              <w:rPr>
                <w:color w:val="CE9178"/>
              </w:rPr>
              <w:t>'application/x-pem-file'</w:t>
            </w:r>
            <w:r w:rsidRPr="00C522DE">
              <w:rPr>
                <w:color w:val="D4D4D4"/>
              </w:rPr>
              <w:t>:</w:t>
            </w:r>
          </w:p>
          <w:p w14:paraId="3DB54CC2"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6F4E731C" w14:textId="77777777" w:rsidR="00D64388" w:rsidRPr="00C522DE" w:rsidRDefault="00D64388" w:rsidP="00DE53FE">
            <w:pPr>
              <w:pStyle w:val="PL"/>
              <w:rPr>
                <w:color w:val="D4D4D4"/>
              </w:rPr>
            </w:pPr>
            <w:r w:rsidRPr="00C522DE">
              <w:rPr>
                <w:color w:val="D4D4D4"/>
              </w:rPr>
              <w:t>                </w:t>
            </w:r>
            <w:r w:rsidRPr="00C522DE">
              <w:t>type</w:t>
            </w:r>
            <w:r w:rsidRPr="00C522DE">
              <w:rPr>
                <w:color w:val="D4D4D4"/>
              </w:rPr>
              <w:t>: </w:t>
            </w:r>
            <w:r w:rsidRPr="00C522DE">
              <w:rPr>
                <w:color w:val="CE9178"/>
              </w:rPr>
              <w:t>string</w:t>
            </w:r>
          </w:p>
          <w:p w14:paraId="2FA2E1B3" w14:textId="77777777" w:rsidR="00D64388" w:rsidRPr="00C522DE" w:rsidRDefault="00D64388" w:rsidP="00DE53FE">
            <w:pPr>
              <w:pStyle w:val="PL"/>
              <w:rPr>
                <w:color w:val="D4D4D4"/>
              </w:rPr>
            </w:pPr>
            <w:r w:rsidRPr="00C522DE">
              <w:rPr>
                <w:color w:val="D4D4D4"/>
              </w:rPr>
              <w:t>  </w:t>
            </w:r>
          </w:p>
          <w:p w14:paraId="16B9527E" w14:textId="77777777" w:rsidR="00D64388" w:rsidRPr="00C522DE" w:rsidRDefault="00D64388" w:rsidP="00DE53FE">
            <w:pPr>
              <w:pStyle w:val="PL"/>
              <w:rPr>
                <w:color w:val="D4D4D4"/>
              </w:rPr>
            </w:pPr>
            <w:r w:rsidRPr="00C522DE">
              <w:rPr>
                <w:color w:val="D4D4D4"/>
              </w:rPr>
              <w:t>  </w:t>
            </w:r>
            <w:r w:rsidRPr="00C522DE">
              <w:t>/provisioning-sessions/{provisioningSessionId}/certificates/{certificateId}</w:t>
            </w:r>
            <w:r w:rsidRPr="00C522DE">
              <w:rPr>
                <w:color w:val="D4D4D4"/>
              </w:rPr>
              <w:t>:</w:t>
            </w:r>
          </w:p>
          <w:p w14:paraId="5E9E63AB" w14:textId="77777777" w:rsidR="00D64388" w:rsidRPr="00C522DE" w:rsidRDefault="00D64388" w:rsidP="00DE53FE">
            <w:pPr>
              <w:pStyle w:val="PL"/>
              <w:rPr>
                <w:color w:val="D4D4D4"/>
              </w:rPr>
            </w:pPr>
            <w:r w:rsidRPr="00C522DE">
              <w:rPr>
                <w:color w:val="D4D4D4"/>
              </w:rPr>
              <w:t>    </w:t>
            </w:r>
            <w:r w:rsidRPr="00C522DE">
              <w:t>parameters</w:t>
            </w:r>
            <w:r w:rsidRPr="00C522DE">
              <w:rPr>
                <w:color w:val="D4D4D4"/>
              </w:rPr>
              <w:t>:</w:t>
            </w:r>
          </w:p>
          <w:p w14:paraId="7D62844A" w14:textId="77777777" w:rsidR="00D64388" w:rsidRPr="00C522DE" w:rsidRDefault="00D64388" w:rsidP="00DE53FE">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779FDAC" w14:textId="77777777" w:rsidR="00D64388" w:rsidRPr="00C522DE" w:rsidRDefault="00D64388" w:rsidP="00DE53FE">
            <w:pPr>
              <w:pStyle w:val="PL"/>
              <w:rPr>
                <w:color w:val="D4D4D4"/>
              </w:rPr>
            </w:pPr>
            <w:r w:rsidRPr="00C522DE">
              <w:rPr>
                <w:color w:val="D4D4D4"/>
              </w:rPr>
              <w:t>        </w:t>
            </w:r>
            <w:r w:rsidRPr="00C522DE">
              <w:t>in</w:t>
            </w:r>
            <w:r w:rsidRPr="00C522DE">
              <w:rPr>
                <w:color w:val="D4D4D4"/>
              </w:rPr>
              <w:t>: </w:t>
            </w:r>
            <w:r w:rsidRPr="00C522DE">
              <w:rPr>
                <w:color w:val="CE9178"/>
              </w:rPr>
              <w:t>path</w:t>
            </w:r>
          </w:p>
          <w:p w14:paraId="2E0593D1"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270474B8"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70FE8EBB"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0B69E9B"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28EF981F" w14:textId="77777777" w:rsidR="00D64388" w:rsidRPr="00C522DE" w:rsidRDefault="00D64388" w:rsidP="00DE53FE">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0AABA1D3" w14:textId="77777777" w:rsidR="00D64388" w:rsidRPr="00C522DE" w:rsidRDefault="00D64388" w:rsidP="00DE53FE">
            <w:pPr>
              <w:pStyle w:val="PL"/>
              <w:rPr>
                <w:color w:val="D4D4D4"/>
              </w:rPr>
            </w:pPr>
            <w:r w:rsidRPr="00C522DE">
              <w:rPr>
                <w:color w:val="D4D4D4"/>
              </w:rPr>
              <w:t>        </w:t>
            </w:r>
            <w:r w:rsidRPr="00C522DE">
              <w:t>in</w:t>
            </w:r>
            <w:r w:rsidRPr="00C522DE">
              <w:rPr>
                <w:color w:val="D4D4D4"/>
              </w:rPr>
              <w:t>: </w:t>
            </w:r>
            <w:r w:rsidRPr="00C522DE">
              <w:rPr>
                <w:color w:val="CE9178"/>
              </w:rPr>
              <w:t>path</w:t>
            </w:r>
          </w:p>
          <w:p w14:paraId="756BD6D8"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451E0957"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2C592599"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30433FF"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34BC08A" w14:textId="77777777" w:rsidR="00D64388" w:rsidRPr="00C522DE" w:rsidRDefault="00D64388" w:rsidP="00DE53FE">
            <w:pPr>
              <w:pStyle w:val="PL"/>
              <w:rPr>
                <w:color w:val="D4D4D4"/>
              </w:rPr>
            </w:pPr>
            <w:r w:rsidRPr="00C522DE">
              <w:rPr>
                <w:color w:val="D4D4D4"/>
              </w:rPr>
              <w:t>    </w:t>
            </w:r>
            <w:r w:rsidRPr="00C522DE">
              <w:t>put</w:t>
            </w:r>
            <w:r w:rsidRPr="00C522DE">
              <w:rPr>
                <w:color w:val="D4D4D4"/>
              </w:rPr>
              <w:t>:</w:t>
            </w:r>
          </w:p>
          <w:p w14:paraId="0C262E33" w14:textId="77777777" w:rsidR="00D64388" w:rsidRPr="00C522DE" w:rsidRDefault="00D64388" w:rsidP="00DE53FE">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2FC7199F" w14:textId="77777777" w:rsidR="00D64388" w:rsidRPr="00C522DE" w:rsidRDefault="00D64388" w:rsidP="00DE53FE">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042EB0FD" w14:textId="77777777" w:rsidR="00D64388" w:rsidRPr="00C522DE" w:rsidRDefault="00D64388" w:rsidP="00DE53FE">
            <w:pPr>
              <w:pStyle w:val="PL"/>
              <w:rPr>
                <w:color w:val="D4D4D4"/>
              </w:rPr>
            </w:pPr>
            <w:r w:rsidRPr="00C522DE">
              <w:rPr>
                <w:color w:val="D4D4D4"/>
              </w:rPr>
              <w:t>      </w:t>
            </w:r>
            <w:r w:rsidRPr="00C522DE">
              <w:t>requestBody</w:t>
            </w:r>
            <w:r w:rsidRPr="00C522DE">
              <w:rPr>
                <w:color w:val="D4D4D4"/>
              </w:rPr>
              <w:t>:</w:t>
            </w:r>
          </w:p>
          <w:p w14:paraId="0E48820A"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0EB1643C" w14:textId="77777777" w:rsidR="00D64388" w:rsidRPr="00C522DE" w:rsidRDefault="00D64388" w:rsidP="00DE53FE">
            <w:pPr>
              <w:pStyle w:val="PL"/>
              <w:rPr>
                <w:color w:val="D4D4D4"/>
              </w:rPr>
            </w:pPr>
            <w:r w:rsidRPr="00C522DE">
              <w:rPr>
                <w:color w:val="D4D4D4"/>
              </w:rPr>
              <w:t>        </w:t>
            </w:r>
            <w:r w:rsidRPr="00C522DE">
              <w:t>content</w:t>
            </w:r>
            <w:r w:rsidRPr="00C522DE">
              <w:rPr>
                <w:color w:val="D4D4D4"/>
              </w:rPr>
              <w:t>:</w:t>
            </w:r>
          </w:p>
          <w:p w14:paraId="465EFC2B" w14:textId="77777777" w:rsidR="00D64388" w:rsidRPr="00C522DE" w:rsidRDefault="00D64388" w:rsidP="00DE53FE">
            <w:pPr>
              <w:pStyle w:val="PL"/>
              <w:rPr>
                <w:color w:val="D4D4D4"/>
              </w:rPr>
            </w:pPr>
            <w:r w:rsidRPr="00C522DE">
              <w:rPr>
                <w:color w:val="D4D4D4"/>
              </w:rPr>
              <w:t>          </w:t>
            </w:r>
            <w:r w:rsidRPr="00C522DE">
              <w:t>application/x-pem-file</w:t>
            </w:r>
            <w:r w:rsidRPr="00C522DE">
              <w:rPr>
                <w:color w:val="D4D4D4"/>
              </w:rPr>
              <w:t>:</w:t>
            </w:r>
          </w:p>
          <w:p w14:paraId="44FCDFD1"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34231D28" w14:textId="77777777" w:rsidR="00D64388" w:rsidRPr="00C522DE" w:rsidRDefault="00D64388" w:rsidP="00DE53FE">
            <w:pPr>
              <w:pStyle w:val="PL"/>
              <w:rPr>
                <w:color w:val="D4D4D4"/>
              </w:rPr>
            </w:pPr>
            <w:r w:rsidRPr="00C522DE">
              <w:rPr>
                <w:color w:val="D4D4D4"/>
              </w:rPr>
              <w:t>              </w:t>
            </w:r>
            <w:r w:rsidRPr="00C522DE">
              <w:t>type</w:t>
            </w:r>
            <w:r w:rsidRPr="00C522DE">
              <w:rPr>
                <w:color w:val="D4D4D4"/>
              </w:rPr>
              <w:t>: </w:t>
            </w:r>
            <w:r w:rsidRPr="00C522DE">
              <w:rPr>
                <w:color w:val="CE9178"/>
              </w:rPr>
              <w:t>string</w:t>
            </w:r>
          </w:p>
          <w:p w14:paraId="42226544" w14:textId="77777777" w:rsidR="00D64388" w:rsidRPr="00C522DE" w:rsidRDefault="00D64388" w:rsidP="00DE53FE">
            <w:pPr>
              <w:pStyle w:val="PL"/>
              <w:rPr>
                <w:color w:val="D4D4D4"/>
              </w:rPr>
            </w:pPr>
            <w:r w:rsidRPr="00C522DE">
              <w:rPr>
                <w:color w:val="D4D4D4"/>
              </w:rPr>
              <w:t>      </w:t>
            </w:r>
            <w:r w:rsidRPr="00C522DE">
              <w:t>responses</w:t>
            </w:r>
            <w:r w:rsidRPr="00C522DE">
              <w:rPr>
                <w:color w:val="D4D4D4"/>
              </w:rPr>
              <w:t>:</w:t>
            </w:r>
          </w:p>
          <w:p w14:paraId="3C93C476" w14:textId="77777777" w:rsidR="00D64388" w:rsidRPr="00C522DE" w:rsidRDefault="00D64388" w:rsidP="00DE53FE">
            <w:pPr>
              <w:pStyle w:val="PL"/>
              <w:rPr>
                <w:color w:val="D4D4D4"/>
              </w:rPr>
            </w:pPr>
            <w:r w:rsidRPr="00C522DE">
              <w:rPr>
                <w:color w:val="D4D4D4"/>
              </w:rPr>
              <w:t>        </w:t>
            </w:r>
            <w:r w:rsidRPr="00C522DE">
              <w:rPr>
                <w:color w:val="CE9178"/>
              </w:rPr>
              <w:t>'204'</w:t>
            </w:r>
            <w:r w:rsidRPr="00C522DE">
              <w:rPr>
                <w:color w:val="D4D4D4"/>
              </w:rPr>
              <w:t>:</w:t>
            </w:r>
          </w:p>
          <w:p w14:paraId="0BE4A5C8"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5DB8A4FF" w14:textId="77777777" w:rsidR="00D64388" w:rsidRPr="00C522DE" w:rsidRDefault="00D64388" w:rsidP="00DE53FE">
            <w:pPr>
              <w:pStyle w:val="PL"/>
              <w:rPr>
                <w:color w:val="D4D4D4"/>
              </w:rPr>
            </w:pPr>
            <w:r w:rsidRPr="00C522DE">
              <w:rPr>
                <w:color w:val="D4D4D4"/>
              </w:rPr>
              <w:t>    </w:t>
            </w:r>
            <w:r w:rsidRPr="00C522DE">
              <w:t>get</w:t>
            </w:r>
            <w:r w:rsidRPr="00C522DE">
              <w:rPr>
                <w:color w:val="D4D4D4"/>
              </w:rPr>
              <w:t>:</w:t>
            </w:r>
          </w:p>
          <w:p w14:paraId="0F9EC573" w14:textId="77777777" w:rsidR="00D64388" w:rsidRPr="00C522DE" w:rsidRDefault="00D64388" w:rsidP="00DE53FE">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59097516" w14:textId="77777777" w:rsidR="00D64388" w:rsidRPr="00C522DE" w:rsidRDefault="00D64388" w:rsidP="00DE53FE">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5ADDC28E" w14:textId="77777777" w:rsidR="00D64388" w:rsidRPr="002271C9" w:rsidRDefault="00D64388" w:rsidP="00DE53FE">
            <w:pPr>
              <w:pStyle w:val="PL"/>
              <w:rPr>
                <w:color w:val="D4D4D4"/>
                <w:lang w:val="fr-FR"/>
              </w:rPr>
            </w:pPr>
            <w:r w:rsidRPr="00C522DE">
              <w:rPr>
                <w:color w:val="D4D4D4"/>
              </w:rPr>
              <w:t>      </w:t>
            </w:r>
            <w:r w:rsidRPr="002271C9">
              <w:rPr>
                <w:lang w:val="fr-FR"/>
              </w:rPr>
              <w:t>responses</w:t>
            </w:r>
            <w:r w:rsidRPr="002271C9">
              <w:rPr>
                <w:color w:val="D4D4D4"/>
                <w:lang w:val="fr-FR"/>
              </w:rPr>
              <w:t>:</w:t>
            </w:r>
          </w:p>
          <w:p w14:paraId="087D9B34" w14:textId="77777777" w:rsidR="00D64388" w:rsidRPr="002271C9" w:rsidRDefault="00D64388" w:rsidP="00DE53FE">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55B7D6A8" w14:textId="77777777" w:rsidR="00D64388" w:rsidRPr="002271C9" w:rsidRDefault="00D64388" w:rsidP="00DE53FE">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08B2D0CA" w14:textId="77777777" w:rsidR="00D64388" w:rsidRPr="002271C9" w:rsidRDefault="00D64388" w:rsidP="00DE53FE">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4F007C1F" w14:textId="77777777" w:rsidR="00D64388" w:rsidRPr="00C522DE" w:rsidRDefault="00D64388" w:rsidP="00DE53FE">
            <w:pPr>
              <w:pStyle w:val="PL"/>
              <w:rPr>
                <w:color w:val="D4D4D4"/>
              </w:rPr>
            </w:pPr>
            <w:r w:rsidRPr="002271C9">
              <w:rPr>
                <w:color w:val="D4D4D4"/>
                <w:lang w:val="fr-FR"/>
              </w:rPr>
              <w:t>            </w:t>
            </w:r>
            <w:r w:rsidRPr="00C522DE">
              <w:rPr>
                <w:color w:val="CE9178"/>
              </w:rPr>
              <w:t>'application/x-pem-file'</w:t>
            </w:r>
            <w:r w:rsidRPr="00C522DE">
              <w:rPr>
                <w:color w:val="D4D4D4"/>
              </w:rPr>
              <w:t>:</w:t>
            </w:r>
          </w:p>
          <w:p w14:paraId="60A68794"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6FAC1C31" w14:textId="77777777" w:rsidR="00D64388" w:rsidRPr="00C522DE" w:rsidRDefault="00D64388" w:rsidP="00DE53FE">
            <w:pPr>
              <w:pStyle w:val="PL"/>
              <w:rPr>
                <w:color w:val="D4D4D4"/>
              </w:rPr>
            </w:pPr>
            <w:r w:rsidRPr="00C522DE">
              <w:rPr>
                <w:color w:val="D4D4D4"/>
              </w:rPr>
              <w:t>                </w:t>
            </w:r>
            <w:r w:rsidRPr="00C522DE">
              <w:t>type</w:t>
            </w:r>
            <w:r w:rsidRPr="00C522DE">
              <w:rPr>
                <w:color w:val="D4D4D4"/>
              </w:rPr>
              <w:t>: </w:t>
            </w:r>
            <w:r w:rsidRPr="00C522DE">
              <w:rPr>
                <w:color w:val="CE9178"/>
              </w:rPr>
              <w:t>string</w:t>
            </w:r>
          </w:p>
          <w:p w14:paraId="38C2856D" w14:textId="77777777" w:rsidR="00D64388" w:rsidRPr="00C522DE" w:rsidRDefault="00D64388" w:rsidP="00DE53FE">
            <w:pPr>
              <w:pStyle w:val="PL"/>
              <w:rPr>
                <w:color w:val="D4D4D4"/>
              </w:rPr>
            </w:pPr>
            <w:r w:rsidRPr="00C522DE">
              <w:rPr>
                <w:color w:val="D4D4D4"/>
              </w:rPr>
              <w:t>        </w:t>
            </w:r>
            <w:r w:rsidRPr="00C522DE">
              <w:rPr>
                <w:color w:val="CE9178"/>
              </w:rPr>
              <w:t>'204'</w:t>
            </w:r>
            <w:r w:rsidRPr="00C522DE">
              <w:rPr>
                <w:color w:val="D4D4D4"/>
              </w:rPr>
              <w:t>:</w:t>
            </w:r>
          </w:p>
          <w:p w14:paraId="198589BB"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33018A53" w14:textId="77777777" w:rsidR="00D64388" w:rsidRPr="00C522DE" w:rsidRDefault="00D64388" w:rsidP="00DE53FE">
            <w:pPr>
              <w:pStyle w:val="PL"/>
              <w:rPr>
                <w:color w:val="D4D4D4"/>
              </w:rPr>
            </w:pPr>
            <w:r w:rsidRPr="00C522DE">
              <w:rPr>
                <w:color w:val="D4D4D4"/>
              </w:rPr>
              <w:t>        </w:t>
            </w:r>
            <w:r w:rsidRPr="00C522DE">
              <w:rPr>
                <w:color w:val="CE9178"/>
              </w:rPr>
              <w:t>'404'</w:t>
            </w:r>
            <w:r w:rsidRPr="00C522DE">
              <w:rPr>
                <w:color w:val="D4D4D4"/>
              </w:rPr>
              <w:t>:</w:t>
            </w:r>
          </w:p>
          <w:p w14:paraId="5D245F41"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76716EE" w14:textId="77777777" w:rsidR="00D64388" w:rsidRPr="00C522DE" w:rsidRDefault="00D64388" w:rsidP="00DE53FE">
            <w:pPr>
              <w:pStyle w:val="PL"/>
              <w:rPr>
                <w:color w:val="D4D4D4"/>
              </w:rPr>
            </w:pPr>
            <w:r w:rsidRPr="00C522DE">
              <w:rPr>
                <w:color w:val="D4D4D4"/>
              </w:rPr>
              <w:t>    </w:t>
            </w:r>
            <w:r w:rsidRPr="00C522DE">
              <w:t>delete</w:t>
            </w:r>
            <w:r w:rsidRPr="00C522DE">
              <w:rPr>
                <w:color w:val="D4D4D4"/>
              </w:rPr>
              <w:t>:</w:t>
            </w:r>
          </w:p>
          <w:p w14:paraId="28E78BE4" w14:textId="77777777" w:rsidR="00D64388" w:rsidRPr="00C522DE" w:rsidRDefault="00D64388" w:rsidP="00DE53FE">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55EE8517" w14:textId="77777777" w:rsidR="00D64388" w:rsidRPr="00C522DE" w:rsidRDefault="00D64388" w:rsidP="00DE53FE">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3A74A656" w14:textId="77777777" w:rsidR="00D64388" w:rsidRPr="00C522DE" w:rsidRDefault="00D64388" w:rsidP="00DE53FE">
            <w:pPr>
              <w:pStyle w:val="PL"/>
              <w:rPr>
                <w:color w:val="D4D4D4"/>
              </w:rPr>
            </w:pPr>
            <w:r w:rsidRPr="00C522DE">
              <w:rPr>
                <w:color w:val="D4D4D4"/>
              </w:rPr>
              <w:t>      </w:t>
            </w:r>
            <w:r w:rsidRPr="00C522DE">
              <w:t>responses</w:t>
            </w:r>
            <w:r w:rsidRPr="00C522DE">
              <w:rPr>
                <w:color w:val="D4D4D4"/>
              </w:rPr>
              <w:t>:</w:t>
            </w:r>
          </w:p>
          <w:p w14:paraId="281E090F" w14:textId="77777777" w:rsidR="00D64388" w:rsidRPr="00C522DE" w:rsidRDefault="00D64388" w:rsidP="00DE53FE">
            <w:pPr>
              <w:pStyle w:val="PL"/>
              <w:rPr>
                <w:color w:val="D4D4D4"/>
              </w:rPr>
            </w:pPr>
            <w:r w:rsidRPr="00C522DE">
              <w:rPr>
                <w:color w:val="D4D4D4"/>
              </w:rPr>
              <w:t>        </w:t>
            </w:r>
            <w:r w:rsidRPr="00C522DE">
              <w:rPr>
                <w:color w:val="CE9178"/>
              </w:rPr>
              <w:t>'20</w:t>
            </w:r>
            <w:r>
              <w:rPr>
                <w:color w:val="CE9178"/>
              </w:rPr>
              <w:t>0</w:t>
            </w:r>
            <w:r w:rsidRPr="00C522DE">
              <w:rPr>
                <w:color w:val="CE9178"/>
              </w:rPr>
              <w:t>'</w:t>
            </w:r>
            <w:r w:rsidRPr="00C522DE">
              <w:rPr>
                <w:color w:val="D4D4D4"/>
              </w:rPr>
              <w:t>:</w:t>
            </w:r>
          </w:p>
          <w:p w14:paraId="234E59CB" w14:textId="77777777" w:rsidR="00D64388" w:rsidRPr="00E01E5B" w:rsidRDefault="00D64388" w:rsidP="00DE53FE">
            <w:pPr>
              <w:pStyle w:val="PL"/>
              <w:rPr>
                <w:color w:val="D4D4D4"/>
                <w:lang w:val="fr-FR"/>
              </w:rPr>
            </w:pPr>
            <w:r>
              <w:rPr>
                <w:color w:val="D4D4D4"/>
                <w:lang w:val="fr-FR"/>
              </w:rPr>
              <w:t>          </w:t>
            </w:r>
            <w:r w:rsidRPr="00E01E5B">
              <w:rPr>
                <w:color w:val="6A9955"/>
              </w:rPr>
              <w:t xml:space="preserve"># </w:t>
            </w:r>
            <w:r>
              <w:rPr>
                <w:color w:val="6A9955"/>
              </w:rPr>
              <w:t>OK</w:t>
            </w:r>
          </w:p>
          <w:p w14:paraId="0FD79651" w14:textId="77777777" w:rsidR="00D64388" w:rsidRPr="002D6463" w:rsidRDefault="00D64388" w:rsidP="00DE53FE">
            <w:pPr>
              <w:pStyle w:val="PL"/>
              <w:rPr>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5CAE6589" w14:textId="77777777" w:rsidR="00D64388" w:rsidRPr="002D6463" w:rsidRDefault="00D64388" w:rsidP="00DE53FE">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297A16E2" w14:textId="77777777" w:rsidR="00D64388" w:rsidRPr="00C522DE" w:rsidRDefault="00D64388" w:rsidP="00DE53FE">
            <w:pPr>
              <w:pStyle w:val="PL"/>
              <w:rPr>
                <w:color w:val="D4D4D4"/>
              </w:rPr>
            </w:pPr>
            <w:r w:rsidRPr="002D6463">
              <w:rPr>
                <w:color w:val="D4D4D4"/>
                <w:lang w:val="fr-FR"/>
              </w:rPr>
              <w:t>            </w:t>
            </w:r>
            <w:r w:rsidRPr="00C522DE">
              <w:rPr>
                <w:color w:val="CE9178"/>
              </w:rPr>
              <w:t>'application/x-pem-file'</w:t>
            </w:r>
            <w:r w:rsidRPr="00C522DE">
              <w:rPr>
                <w:color w:val="D4D4D4"/>
              </w:rPr>
              <w:t>:</w:t>
            </w:r>
          </w:p>
          <w:p w14:paraId="4BCC94F9"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027BE921" w14:textId="77777777" w:rsidR="00D64388" w:rsidRPr="00597CC6" w:rsidRDefault="00D64388" w:rsidP="00DE53FE">
            <w:pPr>
              <w:pStyle w:val="PL"/>
              <w:rPr>
                <w:color w:val="D4D4D4"/>
              </w:rPr>
            </w:pPr>
            <w:r w:rsidRPr="00C522DE">
              <w:rPr>
                <w:color w:val="D4D4D4"/>
              </w:rPr>
              <w:t>                </w:t>
            </w:r>
            <w:r w:rsidRPr="00C522DE">
              <w:t>type</w:t>
            </w:r>
            <w:r w:rsidRPr="00C522DE">
              <w:rPr>
                <w:color w:val="D4D4D4"/>
              </w:rPr>
              <w:t>: </w:t>
            </w:r>
            <w:r w:rsidRPr="00C522DE">
              <w:rPr>
                <w:color w:val="CE9178"/>
              </w:rPr>
              <w:t>string</w:t>
            </w:r>
          </w:p>
          <w:p w14:paraId="66AB5434" w14:textId="77777777" w:rsidR="00D64388" w:rsidRPr="00C522DE" w:rsidRDefault="00D64388" w:rsidP="00DE53FE">
            <w:pPr>
              <w:pStyle w:val="PL"/>
              <w:rPr>
                <w:color w:val="D4D4D4"/>
              </w:rPr>
            </w:pPr>
            <w:r w:rsidRPr="00C522DE">
              <w:rPr>
                <w:color w:val="D4D4D4"/>
              </w:rPr>
              <w:t>        </w:t>
            </w:r>
            <w:r w:rsidRPr="00C522DE">
              <w:rPr>
                <w:color w:val="CE9178"/>
              </w:rPr>
              <w:t>'204'</w:t>
            </w:r>
            <w:r w:rsidRPr="00C522DE">
              <w:rPr>
                <w:color w:val="D4D4D4"/>
              </w:rPr>
              <w:t>:</w:t>
            </w:r>
          </w:p>
          <w:p w14:paraId="55CA3817" w14:textId="77777777" w:rsidR="00D64388" w:rsidRPr="00E01E5B" w:rsidRDefault="00D64388" w:rsidP="00DE53FE">
            <w:pPr>
              <w:pStyle w:val="PL"/>
              <w:rPr>
                <w:color w:val="D4D4D4"/>
                <w:lang w:val="fr-FR"/>
              </w:rPr>
            </w:pPr>
            <w:r>
              <w:rPr>
                <w:color w:val="D4D4D4"/>
                <w:lang w:val="fr-FR"/>
              </w:rPr>
              <w:t>          </w:t>
            </w:r>
            <w:r w:rsidRPr="00E01E5B">
              <w:rPr>
                <w:color w:val="6A9955"/>
              </w:rPr>
              <w:t xml:space="preserve"># </w:t>
            </w:r>
            <w:r>
              <w:rPr>
                <w:color w:val="6A9955"/>
              </w:rPr>
              <w:t>No Content</w:t>
            </w:r>
          </w:p>
          <w:p w14:paraId="49D6BC19" w14:textId="77777777" w:rsidR="00D64388" w:rsidRDefault="00D64388" w:rsidP="00DE53FE">
            <w:pPr>
              <w:pStyle w:val="PL"/>
              <w:rPr>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4DFADA95" w14:textId="77777777" w:rsidR="00D64388" w:rsidRDefault="00D64388" w:rsidP="00DE53FE">
            <w:pPr>
              <w:pStyle w:val="PL"/>
              <w:rPr>
                <w:color w:val="D4D4D4"/>
                <w:lang w:val="fr-FR"/>
              </w:rPr>
            </w:pPr>
            <w:r>
              <w:rPr>
                <w:color w:val="D4D4D4"/>
                <w:lang w:val="fr-FR"/>
              </w:rPr>
              <w:t>        </w:t>
            </w:r>
            <w:r>
              <w:rPr>
                <w:color w:val="CE9178"/>
                <w:lang w:val="fr-FR"/>
              </w:rPr>
              <w:t>'404'</w:t>
            </w:r>
            <w:r>
              <w:rPr>
                <w:color w:val="D4D4D4"/>
                <w:lang w:val="fr-FR"/>
              </w:rPr>
              <w:t>:</w:t>
            </w:r>
          </w:p>
          <w:p w14:paraId="2BA05541" w14:textId="77777777" w:rsidR="00D64388" w:rsidRPr="00E01E5B" w:rsidRDefault="00D64388" w:rsidP="00DE53FE">
            <w:pPr>
              <w:pStyle w:val="PL"/>
              <w:rPr>
                <w:color w:val="D4D4D4"/>
                <w:lang w:val="fr-FR"/>
              </w:rPr>
            </w:pPr>
            <w:r>
              <w:rPr>
                <w:color w:val="D4D4D4"/>
                <w:lang w:val="fr-FR"/>
              </w:rPr>
              <w:t>          </w:t>
            </w:r>
            <w:r w:rsidRPr="00E01E5B">
              <w:rPr>
                <w:color w:val="6A9955"/>
              </w:rPr>
              <w:t xml:space="preserve"># </w:t>
            </w:r>
            <w:r>
              <w:rPr>
                <w:color w:val="6A9955"/>
              </w:rPr>
              <w:t>Not Found</w:t>
            </w:r>
          </w:p>
          <w:p w14:paraId="40F37142" w14:textId="77777777" w:rsidR="00D64388" w:rsidRDefault="00D64388" w:rsidP="00DE53FE">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p>
          <w:p w14:paraId="564CD83A" w14:textId="77777777" w:rsidR="00D64388" w:rsidRDefault="00D64388" w:rsidP="00DE53FE">
            <w:pPr>
              <w:pStyle w:val="PL"/>
              <w:rPr>
                <w:color w:val="D4D4D4"/>
                <w:lang w:val="fr-FR"/>
              </w:rPr>
            </w:pPr>
            <w:r>
              <w:rPr>
                <w:color w:val="D4D4D4"/>
                <w:lang w:val="fr-FR"/>
              </w:rPr>
              <w:t>        </w:t>
            </w:r>
            <w:r>
              <w:rPr>
                <w:color w:val="CE9178"/>
                <w:lang w:val="fr-FR"/>
              </w:rPr>
              <w:t>'409'</w:t>
            </w:r>
            <w:r>
              <w:rPr>
                <w:color w:val="D4D4D4"/>
                <w:lang w:val="fr-FR"/>
              </w:rPr>
              <w:t>:</w:t>
            </w:r>
          </w:p>
          <w:p w14:paraId="5D100E72" w14:textId="77777777" w:rsidR="00D64388" w:rsidRPr="00E01E5B" w:rsidRDefault="00D64388" w:rsidP="00DE53FE">
            <w:pPr>
              <w:pStyle w:val="PL"/>
              <w:rPr>
                <w:color w:val="D4D4D4"/>
                <w:lang w:val="fr-FR"/>
              </w:rPr>
            </w:pPr>
            <w:r>
              <w:rPr>
                <w:color w:val="D4D4D4"/>
                <w:lang w:val="fr-FR"/>
              </w:rPr>
              <w:t>          </w:t>
            </w:r>
            <w:r w:rsidRPr="00E01E5B">
              <w:rPr>
                <w:color w:val="6A9955"/>
              </w:rPr>
              <w:t xml:space="preserve"># </w:t>
            </w:r>
            <w:r>
              <w:rPr>
                <w:color w:val="6A9955"/>
              </w:rPr>
              <w:t>Conflict</w:t>
            </w:r>
          </w:p>
          <w:p w14:paraId="4C072266" w14:textId="77777777" w:rsidR="00D64388" w:rsidRPr="00597CC6" w:rsidRDefault="00D64388" w:rsidP="00DE53FE">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p>
          <w:p w14:paraId="48BF8DFA" w14:textId="77777777" w:rsidR="00D64388" w:rsidRDefault="00D64388" w:rsidP="00DE53FE">
            <w:pPr>
              <w:pStyle w:val="PL"/>
              <w:rPr>
                <w:color w:val="D4D4D4"/>
                <w:lang w:val="fr-FR"/>
              </w:rPr>
            </w:pPr>
            <w:r>
              <w:rPr>
                <w:color w:val="D4D4D4"/>
                <w:lang w:val="fr-FR"/>
              </w:rPr>
              <w:t>        </w:t>
            </w:r>
            <w:r>
              <w:rPr>
                <w:color w:val="CE9178"/>
                <w:lang w:val="fr-FR"/>
              </w:rPr>
              <w:t>'410'</w:t>
            </w:r>
            <w:r>
              <w:rPr>
                <w:color w:val="D4D4D4"/>
                <w:lang w:val="fr-FR"/>
              </w:rPr>
              <w:t>:</w:t>
            </w:r>
          </w:p>
          <w:p w14:paraId="77B69160" w14:textId="77777777" w:rsidR="00D64388" w:rsidRPr="00E01E5B" w:rsidRDefault="00D64388" w:rsidP="00DE53FE">
            <w:pPr>
              <w:pStyle w:val="PL"/>
              <w:rPr>
                <w:color w:val="D4D4D4"/>
                <w:lang w:val="fr-FR"/>
              </w:rPr>
            </w:pPr>
            <w:r>
              <w:rPr>
                <w:color w:val="D4D4D4"/>
                <w:lang w:val="fr-FR"/>
              </w:rPr>
              <w:t>          </w:t>
            </w:r>
            <w:r w:rsidRPr="00E01E5B">
              <w:rPr>
                <w:color w:val="6A9955"/>
              </w:rPr>
              <w:t xml:space="preserve"># </w:t>
            </w:r>
            <w:r>
              <w:rPr>
                <w:color w:val="6A9955"/>
              </w:rPr>
              <w:t>Gone</w:t>
            </w:r>
          </w:p>
          <w:p w14:paraId="31F3FCBF" w14:textId="77777777" w:rsidR="00D64388" w:rsidRDefault="00D64388" w:rsidP="00DE53FE">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r w:rsidRPr="00B533AB">
              <w:rPr>
                <w:color w:val="CE9178"/>
                <w:lang w:val="fr-FR"/>
              </w:rPr>
              <w:t>0'</w:t>
            </w:r>
          </w:p>
          <w:p w14:paraId="78340260" w14:textId="77777777" w:rsidR="00D64388" w:rsidRPr="00C522DE" w:rsidRDefault="00D64388" w:rsidP="00DE53FE">
            <w:pPr>
              <w:pStyle w:val="PL"/>
              <w:rPr>
                <w:color w:val="D4D4D4"/>
              </w:rPr>
            </w:pPr>
          </w:p>
        </w:tc>
      </w:tr>
    </w:tbl>
    <w:p w14:paraId="6FE9A3E7" w14:textId="77777777" w:rsidR="00201341" w:rsidRPr="00201341" w:rsidRDefault="00201341" w:rsidP="00201341"/>
    <w:p w14:paraId="3242E89E" w14:textId="5D5EFCC1" w:rsidR="00B11A41" w:rsidRDefault="004A2A6D" w:rsidP="00B11A41">
      <w:pPr>
        <w:pStyle w:val="Heading2"/>
      </w:pPr>
      <w:bookmarkStart w:id="1526" w:name="_Toc68899746"/>
      <w:bookmarkStart w:id="1527" w:name="_Toc71214497"/>
      <w:bookmarkStart w:id="1528" w:name="_Toc71722171"/>
      <w:bookmarkStart w:id="1529" w:name="_Toc74859223"/>
      <w:bookmarkStart w:id="1530" w:name="_Toc138152085"/>
      <w:r>
        <w:rPr>
          <w:noProof/>
        </w:rPr>
        <w:t>C</w:t>
      </w:r>
      <w:r w:rsidR="00B11A41">
        <w:rPr>
          <w:noProof/>
        </w:rPr>
        <w:t>.3.3</w:t>
      </w:r>
      <w:r w:rsidR="00B11A41">
        <w:rPr>
          <w:noProof/>
        </w:rPr>
        <w:tab/>
      </w:r>
      <w:r w:rsidR="00D20D1B">
        <w:rPr>
          <w:noProof/>
        </w:rPr>
        <w:t>M1_</w:t>
      </w:r>
      <w:r w:rsidR="00B11A41" w:rsidRPr="00586B6B">
        <w:t>ContentPreparationTemplatesProvisioning API</w:t>
      </w:r>
      <w:bookmarkEnd w:id="1526"/>
      <w:bookmarkEnd w:id="1527"/>
      <w:bookmarkEnd w:id="1528"/>
      <w:bookmarkEnd w:id="1529"/>
      <w:bookmarkEnd w:id="1530"/>
    </w:p>
    <w:tbl>
      <w:tblPr>
        <w:tblStyle w:val="TableGrid"/>
        <w:tblW w:w="0" w:type="auto"/>
        <w:tblLook w:val="04A0" w:firstRow="1" w:lastRow="0" w:firstColumn="1" w:lastColumn="0" w:noHBand="0" w:noVBand="1"/>
      </w:tblPr>
      <w:tblGrid>
        <w:gridCol w:w="9629"/>
      </w:tblGrid>
      <w:tr w:rsidR="00201341" w:rsidRPr="00C522DE" w14:paraId="58FD692A"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644DD8BD" w14:textId="77777777" w:rsidR="00201341" w:rsidRPr="00C522DE" w:rsidRDefault="00201341" w:rsidP="006539B8">
            <w:pPr>
              <w:pStyle w:val="PL"/>
              <w:rPr>
                <w:color w:val="D4D4D4"/>
              </w:rPr>
            </w:pPr>
            <w:r w:rsidRPr="00C522DE">
              <w:t>openapi</w:t>
            </w:r>
            <w:r w:rsidRPr="00C522DE">
              <w:rPr>
                <w:color w:val="D4D4D4"/>
              </w:rPr>
              <w:t>: </w:t>
            </w:r>
            <w:r w:rsidRPr="00C522DE">
              <w:rPr>
                <w:color w:val="B5CEA8"/>
              </w:rPr>
              <w:t>3.0.0</w:t>
            </w:r>
          </w:p>
          <w:p w14:paraId="1980BA02" w14:textId="77777777" w:rsidR="00201341" w:rsidRPr="00C522DE" w:rsidRDefault="00201341" w:rsidP="006539B8">
            <w:pPr>
              <w:pStyle w:val="PL"/>
              <w:rPr>
                <w:color w:val="D4D4D4"/>
              </w:rPr>
            </w:pPr>
            <w:r w:rsidRPr="00C522DE">
              <w:t>info</w:t>
            </w:r>
            <w:r w:rsidRPr="00C522DE">
              <w:rPr>
                <w:color w:val="D4D4D4"/>
              </w:rPr>
              <w:t>:</w:t>
            </w:r>
          </w:p>
          <w:p w14:paraId="7A6C8F0D" w14:textId="77777777" w:rsidR="00201341" w:rsidRPr="00C522DE" w:rsidRDefault="00201341" w:rsidP="006539B8">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31B8EBFF" w14:textId="655EFEC8" w:rsidR="00201341" w:rsidRPr="00C522DE" w:rsidRDefault="00201341" w:rsidP="006539B8">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1</w:t>
            </w:r>
            <w:r w:rsidRPr="00C522DE">
              <w:rPr>
                <w:color w:val="B5CEA8"/>
              </w:rPr>
              <w:t>.0</w:t>
            </w:r>
          </w:p>
          <w:p w14:paraId="1E425C4C"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72DB8E19" w14:textId="77777777" w:rsidR="00201341" w:rsidRPr="00C522DE" w:rsidRDefault="00201341" w:rsidP="006539B8">
            <w:pPr>
              <w:pStyle w:val="PL"/>
              <w:rPr>
                <w:color w:val="D4D4D4"/>
              </w:rPr>
            </w:pPr>
            <w:r w:rsidRPr="00C522DE">
              <w:rPr>
                <w:color w:val="CE9178"/>
              </w:rPr>
              <w:t>    5GMS AF M1 Content Preparation Templates Provisioning API</w:t>
            </w:r>
          </w:p>
          <w:p w14:paraId="6BE741A7" w14:textId="086128AF" w:rsidR="00201341" w:rsidRPr="00C522DE" w:rsidRDefault="00201341"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21CE8527" w14:textId="77777777" w:rsidR="00201341" w:rsidRPr="00C522DE" w:rsidRDefault="00201341" w:rsidP="006539B8">
            <w:pPr>
              <w:pStyle w:val="PL"/>
              <w:rPr>
                <w:color w:val="D4D4D4"/>
              </w:rPr>
            </w:pPr>
            <w:r w:rsidRPr="00C522DE">
              <w:rPr>
                <w:color w:val="CE9178"/>
              </w:rPr>
              <w:t>    All rights reserved.</w:t>
            </w:r>
          </w:p>
          <w:p w14:paraId="0AD6E8C9" w14:textId="77777777" w:rsidR="00201341" w:rsidRPr="00C522DE" w:rsidRDefault="00201341" w:rsidP="006539B8">
            <w:pPr>
              <w:pStyle w:val="PL"/>
              <w:rPr>
                <w:color w:val="D4D4D4"/>
              </w:rPr>
            </w:pPr>
            <w:r w:rsidRPr="00C522DE">
              <w:t>tags</w:t>
            </w:r>
            <w:r w:rsidRPr="00C522DE">
              <w:rPr>
                <w:color w:val="D4D4D4"/>
              </w:rPr>
              <w:t>:</w:t>
            </w:r>
          </w:p>
          <w:p w14:paraId="71AD22A9"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1A179DB7"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170A33C0" w14:textId="77777777" w:rsidR="00201341" w:rsidRPr="00C522DE" w:rsidRDefault="00201341" w:rsidP="006539B8">
            <w:pPr>
              <w:pStyle w:val="PL"/>
              <w:rPr>
                <w:color w:val="D4D4D4"/>
              </w:rPr>
            </w:pPr>
            <w:r w:rsidRPr="00C522DE">
              <w:t>externalDocs</w:t>
            </w:r>
            <w:r w:rsidRPr="00C522DE">
              <w:rPr>
                <w:color w:val="D4D4D4"/>
              </w:rPr>
              <w:t>:</w:t>
            </w:r>
          </w:p>
          <w:p w14:paraId="7D6FFE0D" w14:textId="126275E1"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4C72267E" w14:textId="77777777" w:rsidR="00201341" w:rsidRPr="00C522DE" w:rsidRDefault="00201341"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23B8DA8" w14:textId="77777777" w:rsidR="00201341" w:rsidRPr="00C522DE" w:rsidRDefault="00201341" w:rsidP="006539B8">
            <w:pPr>
              <w:pStyle w:val="PL"/>
              <w:rPr>
                <w:color w:val="D4D4D4"/>
              </w:rPr>
            </w:pPr>
            <w:r w:rsidRPr="00C522DE">
              <w:t>servers</w:t>
            </w:r>
            <w:r w:rsidRPr="00C522DE">
              <w:rPr>
                <w:color w:val="D4D4D4"/>
              </w:rPr>
              <w:t>:</w:t>
            </w:r>
          </w:p>
          <w:p w14:paraId="51B656B9" w14:textId="77777777" w:rsidR="00201341" w:rsidRPr="00C522DE" w:rsidRDefault="00201341"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5B29D83D" w14:textId="77777777" w:rsidR="00201341" w:rsidRPr="00C522DE" w:rsidRDefault="00201341" w:rsidP="006539B8">
            <w:pPr>
              <w:pStyle w:val="PL"/>
              <w:rPr>
                <w:color w:val="D4D4D4"/>
              </w:rPr>
            </w:pPr>
            <w:r w:rsidRPr="00C522DE">
              <w:rPr>
                <w:color w:val="D4D4D4"/>
              </w:rPr>
              <w:t>    </w:t>
            </w:r>
            <w:r w:rsidRPr="00C522DE">
              <w:t>variables</w:t>
            </w:r>
            <w:r w:rsidRPr="00C522DE">
              <w:rPr>
                <w:color w:val="D4D4D4"/>
              </w:rPr>
              <w:t>:</w:t>
            </w:r>
          </w:p>
          <w:p w14:paraId="6F597E9D" w14:textId="77777777" w:rsidR="00201341" w:rsidRPr="00C522DE" w:rsidRDefault="00201341" w:rsidP="006539B8">
            <w:pPr>
              <w:pStyle w:val="PL"/>
              <w:rPr>
                <w:color w:val="D4D4D4"/>
              </w:rPr>
            </w:pPr>
            <w:r w:rsidRPr="00C522DE">
              <w:rPr>
                <w:color w:val="D4D4D4"/>
              </w:rPr>
              <w:t>      </w:t>
            </w:r>
            <w:r w:rsidRPr="00C522DE">
              <w:t>apiRoot</w:t>
            </w:r>
            <w:r w:rsidRPr="00C522DE">
              <w:rPr>
                <w:color w:val="D4D4D4"/>
              </w:rPr>
              <w:t>:</w:t>
            </w:r>
          </w:p>
          <w:p w14:paraId="575B40CC" w14:textId="77777777" w:rsidR="00201341" w:rsidRPr="00C522DE" w:rsidRDefault="00201341"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2D1C460"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246770CA" w14:textId="77777777" w:rsidR="00201341" w:rsidRPr="00C522DE" w:rsidRDefault="00201341" w:rsidP="006539B8">
            <w:pPr>
              <w:pStyle w:val="PL"/>
              <w:rPr>
                <w:color w:val="D4D4D4"/>
              </w:rPr>
            </w:pPr>
            <w:r w:rsidRPr="00C522DE">
              <w:t>paths</w:t>
            </w:r>
            <w:r w:rsidRPr="00C522DE">
              <w:rPr>
                <w:color w:val="D4D4D4"/>
              </w:rPr>
              <w:t>:</w:t>
            </w:r>
          </w:p>
          <w:p w14:paraId="2F5ECE06" w14:textId="77777777" w:rsidR="00201341" w:rsidRPr="00C522DE" w:rsidRDefault="00201341" w:rsidP="006539B8">
            <w:pPr>
              <w:pStyle w:val="PL"/>
              <w:rPr>
                <w:color w:val="D4D4D4"/>
              </w:rPr>
            </w:pPr>
            <w:r w:rsidRPr="00C522DE">
              <w:rPr>
                <w:color w:val="D4D4D4"/>
              </w:rPr>
              <w:t>  </w:t>
            </w:r>
            <w:r w:rsidRPr="00C522DE">
              <w:t>/provisioning-sessions/{provisioningSessionId}/content-preparation-templates</w:t>
            </w:r>
            <w:r w:rsidRPr="00C522DE">
              <w:rPr>
                <w:color w:val="D4D4D4"/>
              </w:rPr>
              <w:t>:</w:t>
            </w:r>
          </w:p>
          <w:p w14:paraId="63129172" w14:textId="77777777" w:rsidR="00201341" w:rsidRPr="00C522DE" w:rsidRDefault="00201341" w:rsidP="006539B8">
            <w:pPr>
              <w:pStyle w:val="PL"/>
              <w:rPr>
                <w:color w:val="D4D4D4"/>
              </w:rPr>
            </w:pPr>
            <w:r w:rsidRPr="00C522DE">
              <w:rPr>
                <w:color w:val="D4D4D4"/>
              </w:rPr>
              <w:t>    </w:t>
            </w:r>
            <w:r w:rsidRPr="00C522DE">
              <w:t>parameters</w:t>
            </w:r>
            <w:r w:rsidRPr="00C522DE">
              <w:rPr>
                <w:color w:val="D4D4D4"/>
              </w:rPr>
              <w:t>:</w:t>
            </w:r>
          </w:p>
          <w:p w14:paraId="5A62B760"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821CC79"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63ADF554"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23A97A46"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 </w:t>
            </w:r>
          </w:p>
          <w:p w14:paraId="37C49257"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2EF551"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2385D282" w14:textId="77777777" w:rsidR="00201341" w:rsidRPr="00C522DE" w:rsidRDefault="00201341" w:rsidP="006539B8">
            <w:pPr>
              <w:pStyle w:val="PL"/>
              <w:rPr>
                <w:color w:val="D4D4D4"/>
              </w:rPr>
            </w:pPr>
            <w:r w:rsidRPr="00C522DE">
              <w:rPr>
                <w:color w:val="D4D4D4"/>
              </w:rPr>
              <w:t>    </w:t>
            </w:r>
            <w:r w:rsidRPr="00C522DE">
              <w:t>post</w:t>
            </w:r>
            <w:r w:rsidRPr="00C522DE">
              <w:rPr>
                <w:color w:val="D4D4D4"/>
              </w:rPr>
              <w:t>:</w:t>
            </w:r>
          </w:p>
          <w:p w14:paraId="5FE993E6"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1EDBD41F"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72655C83" w14:textId="77777777" w:rsidR="00201341" w:rsidRPr="00C522DE" w:rsidRDefault="00201341" w:rsidP="006539B8">
            <w:pPr>
              <w:pStyle w:val="PL"/>
              <w:rPr>
                <w:color w:val="D4D4D4"/>
              </w:rPr>
            </w:pPr>
            <w:r w:rsidRPr="00C522DE">
              <w:rPr>
                <w:color w:val="D4D4D4"/>
              </w:rPr>
              <w:t>      </w:t>
            </w:r>
            <w:r w:rsidRPr="00C522DE">
              <w:t>requestBody</w:t>
            </w:r>
            <w:r w:rsidRPr="00C522DE">
              <w:rPr>
                <w:color w:val="D4D4D4"/>
              </w:rPr>
              <w:t>:</w:t>
            </w:r>
          </w:p>
          <w:p w14:paraId="359AF0B9"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1411A8AD"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0480A28F"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55E8F3C8" w14:textId="77777777" w:rsidR="00201341" w:rsidRPr="00C522DE" w:rsidRDefault="00201341" w:rsidP="006539B8">
            <w:pPr>
              <w:pStyle w:val="PL"/>
              <w:rPr>
                <w:color w:val="D4D4D4"/>
              </w:rPr>
            </w:pPr>
            <w:r w:rsidRPr="00C522DE">
              <w:rPr>
                <w:color w:val="D4D4D4"/>
              </w:rPr>
              <w:t>          </w:t>
            </w:r>
            <w:r w:rsidRPr="00C522DE">
              <w:rPr>
                <w:color w:val="CE9178"/>
              </w:rPr>
              <w:t>'*/*'</w:t>
            </w:r>
            <w:r w:rsidRPr="00C522DE">
              <w:rPr>
                <w:color w:val="D4D4D4"/>
              </w:rPr>
              <w:t>:</w:t>
            </w:r>
          </w:p>
          <w:p w14:paraId="64DD2375"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12A63D9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0E96580D"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38BC9E0D" w14:textId="77777777" w:rsidR="00201341" w:rsidRPr="00C522DE" w:rsidRDefault="00201341" w:rsidP="006539B8">
            <w:pPr>
              <w:pStyle w:val="PL"/>
              <w:rPr>
                <w:color w:val="D4D4D4"/>
              </w:rPr>
            </w:pPr>
            <w:r w:rsidRPr="00C522DE">
              <w:rPr>
                <w:color w:val="D4D4D4"/>
              </w:rPr>
              <w:t>        </w:t>
            </w:r>
            <w:r w:rsidRPr="00C522DE">
              <w:rPr>
                <w:color w:val="CE9178"/>
              </w:rPr>
              <w:t>'201'</w:t>
            </w:r>
            <w:r w:rsidRPr="00C522DE">
              <w:rPr>
                <w:color w:val="D4D4D4"/>
              </w:rPr>
              <w:t>:</w:t>
            </w:r>
          </w:p>
          <w:p w14:paraId="37081C75"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4D389623" w14:textId="77777777" w:rsidR="00201341" w:rsidRPr="00C522DE" w:rsidRDefault="00201341" w:rsidP="006539B8">
            <w:pPr>
              <w:pStyle w:val="PL"/>
              <w:rPr>
                <w:color w:val="D4D4D4"/>
              </w:rPr>
            </w:pPr>
            <w:r w:rsidRPr="00C522DE">
              <w:rPr>
                <w:color w:val="D4D4D4"/>
              </w:rPr>
              <w:t>          </w:t>
            </w:r>
            <w:r w:rsidRPr="00C522DE">
              <w:t>headers</w:t>
            </w:r>
            <w:r w:rsidRPr="00C522DE">
              <w:rPr>
                <w:color w:val="D4D4D4"/>
              </w:rPr>
              <w:t>:</w:t>
            </w:r>
          </w:p>
          <w:p w14:paraId="0EE48A32" w14:textId="77777777" w:rsidR="00201341" w:rsidRPr="00C522DE" w:rsidRDefault="00201341" w:rsidP="006539B8">
            <w:pPr>
              <w:pStyle w:val="PL"/>
              <w:rPr>
                <w:color w:val="D4D4D4"/>
              </w:rPr>
            </w:pPr>
            <w:r w:rsidRPr="00C522DE">
              <w:rPr>
                <w:color w:val="D4D4D4"/>
              </w:rPr>
              <w:t>            </w:t>
            </w:r>
            <w:r w:rsidRPr="00C522DE">
              <w:t>Location</w:t>
            </w:r>
            <w:r w:rsidRPr="00C522DE">
              <w:rPr>
                <w:color w:val="D4D4D4"/>
              </w:rPr>
              <w:t>:</w:t>
            </w:r>
          </w:p>
          <w:p w14:paraId="70964C98"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51055868"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551D6AEB"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649B8ABE"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3E267EE7" w14:textId="77777777" w:rsidR="00201341" w:rsidRPr="00C522DE" w:rsidRDefault="00201341" w:rsidP="006539B8">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65DF42A0" w14:textId="77777777" w:rsidR="00201341" w:rsidRPr="00C522DE" w:rsidRDefault="00201341" w:rsidP="006539B8">
            <w:pPr>
              <w:pStyle w:val="PL"/>
              <w:rPr>
                <w:color w:val="D4D4D4"/>
              </w:rPr>
            </w:pPr>
            <w:r w:rsidRPr="00C522DE">
              <w:rPr>
                <w:color w:val="D4D4D4"/>
              </w:rPr>
              <w:t>    </w:t>
            </w:r>
            <w:r w:rsidRPr="00C522DE">
              <w:t>parameters</w:t>
            </w:r>
            <w:r w:rsidRPr="00C522DE">
              <w:rPr>
                <w:color w:val="D4D4D4"/>
              </w:rPr>
              <w:t>:</w:t>
            </w:r>
          </w:p>
          <w:p w14:paraId="410BE4BE"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0532717"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10F5D92"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15857712"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 </w:t>
            </w:r>
          </w:p>
          <w:p w14:paraId="3C35A4E5"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103A96E"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487D4E0"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59FE6F36"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0FD62A8"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63BE7A0E"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 </w:t>
            </w:r>
          </w:p>
          <w:p w14:paraId="1D5D5FAD"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22C3B9A"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15F74EED" w14:textId="77777777" w:rsidR="00201341" w:rsidRPr="00C522DE" w:rsidRDefault="00201341" w:rsidP="006539B8">
            <w:pPr>
              <w:pStyle w:val="PL"/>
              <w:rPr>
                <w:color w:val="D4D4D4"/>
              </w:rPr>
            </w:pPr>
            <w:r w:rsidRPr="00C522DE">
              <w:rPr>
                <w:color w:val="D4D4D4"/>
              </w:rPr>
              <w:t>    </w:t>
            </w:r>
            <w:r w:rsidRPr="00C522DE">
              <w:t>get</w:t>
            </w:r>
            <w:r w:rsidRPr="00C522DE">
              <w:rPr>
                <w:color w:val="D4D4D4"/>
              </w:rPr>
              <w:t>:</w:t>
            </w:r>
          </w:p>
          <w:p w14:paraId="4B9B949E"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2AA145EB"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08041E05" w14:textId="77777777" w:rsidR="00201341" w:rsidRPr="002271C9" w:rsidRDefault="00201341"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21004A89" w14:textId="77777777" w:rsidR="00201341" w:rsidRPr="002271C9" w:rsidRDefault="00201341"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23381D66" w14:textId="77777777" w:rsidR="00201341" w:rsidRPr="002271C9" w:rsidRDefault="00201341"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3ACC8B4D" w14:textId="77777777" w:rsidR="00201341" w:rsidRPr="002271C9" w:rsidRDefault="00201341"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5408DA1E" w14:textId="77777777" w:rsidR="00201341" w:rsidRPr="00C522DE" w:rsidRDefault="00201341" w:rsidP="006539B8">
            <w:pPr>
              <w:pStyle w:val="PL"/>
              <w:rPr>
                <w:color w:val="D4D4D4"/>
              </w:rPr>
            </w:pPr>
            <w:r w:rsidRPr="002271C9">
              <w:rPr>
                <w:color w:val="D4D4D4"/>
                <w:lang w:val="fr-FR"/>
              </w:rPr>
              <w:t>            </w:t>
            </w:r>
            <w:r w:rsidRPr="00C522DE">
              <w:rPr>
                <w:color w:val="CE9178"/>
              </w:rPr>
              <w:t>'*/*'</w:t>
            </w:r>
            <w:r w:rsidRPr="00C522DE">
              <w:rPr>
                <w:color w:val="D4D4D4"/>
              </w:rPr>
              <w:t>:</w:t>
            </w:r>
          </w:p>
          <w:p w14:paraId="72A4A63C"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318A36D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1E67D238" w14:textId="77777777" w:rsidR="00201341" w:rsidRPr="00C522DE" w:rsidRDefault="00201341" w:rsidP="006539B8">
            <w:pPr>
              <w:pStyle w:val="PL"/>
              <w:rPr>
                <w:color w:val="D4D4D4"/>
              </w:rPr>
            </w:pPr>
            <w:r w:rsidRPr="00C522DE">
              <w:rPr>
                <w:color w:val="D4D4D4"/>
              </w:rPr>
              <w:t>    </w:t>
            </w:r>
            <w:r w:rsidRPr="00C522DE">
              <w:t>put</w:t>
            </w:r>
            <w:r w:rsidRPr="00C522DE">
              <w:rPr>
                <w:color w:val="D4D4D4"/>
              </w:rPr>
              <w:t>:</w:t>
            </w:r>
          </w:p>
          <w:p w14:paraId="0FF87395"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4976C84F"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6CEF6CD7" w14:textId="77777777" w:rsidR="00201341" w:rsidRPr="00C522DE" w:rsidRDefault="00201341" w:rsidP="006539B8">
            <w:pPr>
              <w:pStyle w:val="PL"/>
              <w:rPr>
                <w:color w:val="D4D4D4"/>
              </w:rPr>
            </w:pPr>
            <w:r w:rsidRPr="00C522DE">
              <w:rPr>
                <w:color w:val="D4D4D4"/>
              </w:rPr>
              <w:t>      </w:t>
            </w:r>
            <w:r w:rsidRPr="00C522DE">
              <w:t>requestBody</w:t>
            </w:r>
            <w:r w:rsidRPr="00C522DE">
              <w:rPr>
                <w:color w:val="D4D4D4"/>
              </w:rPr>
              <w:t>:</w:t>
            </w:r>
          </w:p>
          <w:p w14:paraId="382F74C2"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0F9F0BAC"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638F8D1D"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15258441" w14:textId="77777777" w:rsidR="00201341" w:rsidRPr="00C522DE" w:rsidRDefault="00201341" w:rsidP="006539B8">
            <w:pPr>
              <w:pStyle w:val="PL"/>
              <w:rPr>
                <w:color w:val="D4D4D4"/>
              </w:rPr>
            </w:pPr>
            <w:r w:rsidRPr="00C522DE">
              <w:rPr>
                <w:color w:val="D4D4D4"/>
              </w:rPr>
              <w:t>          </w:t>
            </w:r>
            <w:r w:rsidRPr="00C522DE">
              <w:rPr>
                <w:color w:val="CE9178"/>
              </w:rPr>
              <w:t>'*/*'</w:t>
            </w:r>
            <w:r w:rsidRPr="00C522DE">
              <w:rPr>
                <w:color w:val="D4D4D4"/>
              </w:rPr>
              <w:t>:</w:t>
            </w:r>
          </w:p>
          <w:p w14:paraId="5B4F689C"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106D0EF4"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42E357CB"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26ABE695" w14:textId="77777777" w:rsidR="00201341" w:rsidRPr="00C522DE" w:rsidRDefault="00201341" w:rsidP="006539B8">
            <w:pPr>
              <w:pStyle w:val="PL"/>
              <w:rPr>
                <w:color w:val="D4D4D4"/>
              </w:rPr>
            </w:pPr>
            <w:r w:rsidRPr="00C522DE">
              <w:rPr>
                <w:color w:val="D4D4D4"/>
              </w:rPr>
              <w:t>        </w:t>
            </w:r>
            <w:r w:rsidRPr="00C522DE">
              <w:rPr>
                <w:color w:val="CE9178"/>
              </w:rPr>
              <w:t>'204'</w:t>
            </w:r>
            <w:r w:rsidRPr="00C522DE">
              <w:rPr>
                <w:color w:val="D4D4D4"/>
              </w:rPr>
              <w:t>:</w:t>
            </w:r>
          </w:p>
          <w:p w14:paraId="2BB9A1D2"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0B81B7E7" w14:textId="77777777" w:rsidR="00201341" w:rsidRPr="00C522DE" w:rsidRDefault="00201341" w:rsidP="006539B8">
            <w:pPr>
              <w:pStyle w:val="PL"/>
              <w:rPr>
                <w:color w:val="D4D4D4"/>
              </w:rPr>
            </w:pPr>
            <w:r w:rsidRPr="00C522DE">
              <w:rPr>
                <w:color w:val="D4D4D4"/>
              </w:rPr>
              <w:t>        </w:t>
            </w:r>
            <w:r w:rsidRPr="00C522DE">
              <w:rPr>
                <w:color w:val="CE9178"/>
              </w:rPr>
              <w:t>'404'</w:t>
            </w:r>
            <w:r w:rsidRPr="00C522DE">
              <w:rPr>
                <w:color w:val="D4D4D4"/>
              </w:rPr>
              <w:t>:</w:t>
            </w:r>
          </w:p>
          <w:p w14:paraId="0A78DEC1"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0650AD" w14:textId="77777777" w:rsidR="00201341" w:rsidRPr="00C522DE" w:rsidRDefault="00201341" w:rsidP="006539B8">
            <w:pPr>
              <w:pStyle w:val="PL"/>
              <w:rPr>
                <w:color w:val="D4D4D4"/>
              </w:rPr>
            </w:pPr>
            <w:r w:rsidRPr="00C522DE">
              <w:rPr>
                <w:color w:val="D4D4D4"/>
              </w:rPr>
              <w:t>    </w:t>
            </w:r>
            <w:r w:rsidRPr="00C522DE">
              <w:t>patch</w:t>
            </w:r>
            <w:r w:rsidRPr="00C522DE">
              <w:rPr>
                <w:color w:val="D4D4D4"/>
              </w:rPr>
              <w:t>:</w:t>
            </w:r>
          </w:p>
          <w:p w14:paraId="3F51F063"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457FE340"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563DED8F" w14:textId="77777777" w:rsidR="00201341" w:rsidRPr="00C522DE" w:rsidRDefault="00201341" w:rsidP="006539B8">
            <w:pPr>
              <w:pStyle w:val="PL"/>
              <w:rPr>
                <w:color w:val="D4D4D4"/>
              </w:rPr>
            </w:pPr>
            <w:r w:rsidRPr="00C522DE">
              <w:rPr>
                <w:color w:val="D4D4D4"/>
              </w:rPr>
              <w:t>      </w:t>
            </w:r>
            <w:r w:rsidRPr="00C522DE">
              <w:t>requestBody</w:t>
            </w:r>
            <w:r w:rsidRPr="00C522DE">
              <w:rPr>
                <w:color w:val="D4D4D4"/>
              </w:rPr>
              <w:t>:</w:t>
            </w:r>
          </w:p>
          <w:p w14:paraId="20CF6297"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4F05F3F3"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326C9ADA"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0B7D746A" w14:textId="77777777" w:rsidR="00201341" w:rsidRPr="00C522DE" w:rsidRDefault="00201341" w:rsidP="006539B8">
            <w:pPr>
              <w:pStyle w:val="PL"/>
              <w:rPr>
                <w:color w:val="D4D4D4"/>
              </w:rPr>
            </w:pPr>
            <w:r w:rsidRPr="00C522DE">
              <w:rPr>
                <w:color w:val="D4D4D4"/>
              </w:rPr>
              <w:t>          </w:t>
            </w:r>
            <w:r w:rsidRPr="00C522DE">
              <w:t>application/merge-patch+json</w:t>
            </w:r>
            <w:r w:rsidRPr="00C522DE">
              <w:rPr>
                <w:color w:val="D4D4D4"/>
              </w:rPr>
              <w:t>:</w:t>
            </w:r>
          </w:p>
          <w:p w14:paraId="66E7CA77"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654F2DC4"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99B9FAE" w14:textId="77777777" w:rsidR="00201341" w:rsidRPr="00C522DE" w:rsidRDefault="00201341" w:rsidP="006539B8">
            <w:pPr>
              <w:pStyle w:val="PL"/>
              <w:rPr>
                <w:color w:val="D4D4D4"/>
              </w:rPr>
            </w:pPr>
            <w:r w:rsidRPr="00C522DE">
              <w:rPr>
                <w:color w:val="D4D4D4"/>
              </w:rPr>
              <w:t>          </w:t>
            </w:r>
            <w:r w:rsidRPr="00C522DE">
              <w:t>application/json-patch+json</w:t>
            </w:r>
            <w:r w:rsidRPr="00C522DE">
              <w:rPr>
                <w:color w:val="D4D4D4"/>
              </w:rPr>
              <w:t>:</w:t>
            </w:r>
          </w:p>
          <w:p w14:paraId="5249AA21"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6F109E9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6BA1B2B7"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355213FD" w14:textId="77777777" w:rsidR="00201341" w:rsidRPr="00C522DE" w:rsidRDefault="00201341" w:rsidP="006539B8">
            <w:pPr>
              <w:pStyle w:val="PL"/>
              <w:rPr>
                <w:color w:val="D4D4D4"/>
              </w:rPr>
            </w:pPr>
            <w:r w:rsidRPr="00C522DE">
              <w:rPr>
                <w:color w:val="D4D4D4"/>
              </w:rPr>
              <w:t>        </w:t>
            </w:r>
            <w:r w:rsidRPr="00C522DE">
              <w:rPr>
                <w:color w:val="CE9178"/>
              </w:rPr>
              <w:t>'200'</w:t>
            </w:r>
            <w:r w:rsidRPr="00C522DE">
              <w:rPr>
                <w:color w:val="D4D4D4"/>
              </w:rPr>
              <w:t>:</w:t>
            </w:r>
          </w:p>
          <w:p w14:paraId="28D58DFA"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23B48B16"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6048879C" w14:textId="77777777" w:rsidR="00201341" w:rsidRPr="00C522DE" w:rsidRDefault="00201341" w:rsidP="006539B8">
            <w:pPr>
              <w:pStyle w:val="PL"/>
              <w:rPr>
                <w:color w:val="D4D4D4"/>
              </w:rPr>
            </w:pPr>
            <w:r w:rsidRPr="00C522DE">
              <w:rPr>
                <w:color w:val="D4D4D4"/>
              </w:rPr>
              <w:t>            </w:t>
            </w:r>
            <w:r w:rsidRPr="00C522DE">
              <w:rPr>
                <w:color w:val="CE9178"/>
              </w:rPr>
              <w:t>'*/*'</w:t>
            </w:r>
            <w:r w:rsidRPr="00C522DE">
              <w:rPr>
                <w:color w:val="D4D4D4"/>
              </w:rPr>
              <w:t>:</w:t>
            </w:r>
          </w:p>
          <w:p w14:paraId="5987437D"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3534E7C1"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49ABACAE" w14:textId="77777777" w:rsidR="00201341" w:rsidRPr="00C522DE" w:rsidRDefault="00201341" w:rsidP="006539B8">
            <w:pPr>
              <w:pStyle w:val="PL"/>
              <w:rPr>
                <w:color w:val="D4D4D4"/>
              </w:rPr>
            </w:pPr>
            <w:r w:rsidRPr="00C522DE">
              <w:rPr>
                <w:color w:val="D4D4D4"/>
              </w:rPr>
              <w:t>        </w:t>
            </w:r>
            <w:r w:rsidRPr="00C522DE">
              <w:rPr>
                <w:color w:val="CE9178"/>
              </w:rPr>
              <w:t>'404'</w:t>
            </w:r>
            <w:r w:rsidRPr="00C522DE">
              <w:rPr>
                <w:color w:val="D4D4D4"/>
              </w:rPr>
              <w:t>:</w:t>
            </w:r>
          </w:p>
          <w:p w14:paraId="5A0C79AF"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BA50CB0" w14:textId="77777777" w:rsidR="00201341" w:rsidRPr="00C522DE" w:rsidRDefault="00201341" w:rsidP="006539B8">
            <w:pPr>
              <w:pStyle w:val="PL"/>
              <w:rPr>
                <w:color w:val="D4D4D4"/>
              </w:rPr>
            </w:pPr>
            <w:r w:rsidRPr="00C522DE">
              <w:rPr>
                <w:color w:val="D4D4D4"/>
              </w:rPr>
              <w:t>    </w:t>
            </w:r>
            <w:r w:rsidRPr="00C522DE">
              <w:t>delete</w:t>
            </w:r>
            <w:r w:rsidRPr="00C522DE">
              <w:rPr>
                <w:color w:val="D4D4D4"/>
              </w:rPr>
              <w:t>:</w:t>
            </w:r>
          </w:p>
          <w:p w14:paraId="75E474CE"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5861FDDE"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42551161"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54888703" w14:textId="77777777" w:rsidR="00201341" w:rsidRPr="00C522DE" w:rsidRDefault="00201341" w:rsidP="006539B8">
            <w:pPr>
              <w:pStyle w:val="PL"/>
              <w:rPr>
                <w:color w:val="D4D4D4"/>
              </w:rPr>
            </w:pPr>
            <w:r w:rsidRPr="00C522DE">
              <w:rPr>
                <w:color w:val="D4D4D4"/>
              </w:rPr>
              <w:t>        </w:t>
            </w:r>
            <w:r w:rsidRPr="00C522DE">
              <w:rPr>
                <w:color w:val="CE9178"/>
              </w:rPr>
              <w:t>'20</w:t>
            </w:r>
            <w:r>
              <w:rPr>
                <w:color w:val="CE9178"/>
              </w:rPr>
              <w:t>0</w:t>
            </w:r>
            <w:r w:rsidRPr="00C522DE">
              <w:rPr>
                <w:color w:val="CE9178"/>
              </w:rPr>
              <w:t>'</w:t>
            </w:r>
            <w:r w:rsidRPr="00C522DE">
              <w:rPr>
                <w:color w:val="D4D4D4"/>
              </w:rPr>
              <w:t>:</w:t>
            </w:r>
          </w:p>
          <w:p w14:paraId="14B05097"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OK</w:t>
            </w:r>
          </w:p>
          <w:p w14:paraId="4B1063CE" w14:textId="77777777" w:rsidR="00201341" w:rsidRPr="002D6463" w:rsidRDefault="00201341" w:rsidP="006539B8">
            <w:pPr>
              <w:pStyle w:val="PL"/>
              <w:rPr>
                <w:color w:val="D4D4D4"/>
                <w:lang w:val="fr-FR"/>
              </w:rPr>
            </w:pPr>
            <w:r w:rsidRPr="00C522DE">
              <w:rPr>
                <w:color w:val="D4D4D4"/>
              </w:rPr>
              <w:t>          </w:t>
            </w:r>
            <w:r w:rsidRPr="00C522DE">
              <w:t>description</w:t>
            </w:r>
            <w:r w:rsidRPr="00C522DE">
              <w:rPr>
                <w:color w:val="D4D4D4"/>
              </w:rPr>
              <w:t>: </w:t>
            </w:r>
            <w:r w:rsidRPr="00C522DE">
              <w:rPr>
                <w:color w:val="CE9178"/>
              </w:rPr>
              <w:t>'</w:t>
            </w:r>
            <w:r>
              <w:rPr>
                <w:color w:val="CE9178"/>
              </w:rPr>
              <w:t>Content</w:t>
            </w:r>
            <w:r w:rsidRPr="00C522DE">
              <w:rPr>
                <w:color w:val="CE9178"/>
              </w:rPr>
              <w:t> </w:t>
            </w:r>
            <w:r>
              <w:rPr>
                <w:color w:val="CE9178"/>
              </w:rPr>
              <w:t>Preparation Template</w:t>
            </w:r>
            <w:r w:rsidRPr="00C522DE">
              <w:rPr>
                <w:color w:val="CE9178"/>
              </w:rPr>
              <w:t> Destroyed'</w:t>
            </w:r>
          </w:p>
          <w:p w14:paraId="4ED1C375" w14:textId="77777777" w:rsidR="00201341" w:rsidRPr="002D6463" w:rsidRDefault="00201341" w:rsidP="006539B8">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0442F60" w14:textId="77777777" w:rsidR="00201341" w:rsidRPr="00C522DE" w:rsidRDefault="00201341" w:rsidP="006539B8">
            <w:pPr>
              <w:pStyle w:val="PL"/>
              <w:rPr>
                <w:color w:val="D4D4D4"/>
              </w:rPr>
            </w:pPr>
            <w:r w:rsidRPr="002D6463">
              <w:rPr>
                <w:color w:val="D4D4D4"/>
                <w:lang w:val="fr-FR"/>
              </w:rPr>
              <w:t>            </w:t>
            </w:r>
            <w:r w:rsidRPr="00C522DE">
              <w:rPr>
                <w:color w:val="CE9178"/>
              </w:rPr>
              <w:t>'</w:t>
            </w:r>
            <w:r>
              <w:rPr>
                <w:color w:val="CE9178"/>
              </w:rPr>
              <w:t>*</w:t>
            </w:r>
            <w:r w:rsidRPr="00C522DE">
              <w:rPr>
                <w:color w:val="CE9178"/>
              </w:rPr>
              <w:t>/</w:t>
            </w:r>
            <w:r>
              <w:rPr>
                <w:color w:val="CE9178"/>
              </w:rPr>
              <w:t>*</w:t>
            </w:r>
            <w:r w:rsidRPr="00C522DE">
              <w:rPr>
                <w:color w:val="CE9178"/>
              </w:rPr>
              <w:t>'</w:t>
            </w:r>
            <w:r w:rsidRPr="00C522DE">
              <w:rPr>
                <w:color w:val="D4D4D4"/>
              </w:rPr>
              <w:t>:</w:t>
            </w:r>
          </w:p>
          <w:p w14:paraId="32DA67D8"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7FCE8781" w14:textId="77777777" w:rsidR="00201341" w:rsidRPr="00597CC6"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1316F5A" w14:textId="77777777" w:rsidR="00201341" w:rsidRPr="00C522DE" w:rsidRDefault="00201341" w:rsidP="006539B8">
            <w:pPr>
              <w:pStyle w:val="PL"/>
              <w:rPr>
                <w:color w:val="D4D4D4"/>
              </w:rPr>
            </w:pPr>
            <w:r w:rsidRPr="00C522DE">
              <w:rPr>
                <w:color w:val="D4D4D4"/>
              </w:rPr>
              <w:t>        </w:t>
            </w:r>
            <w:r w:rsidRPr="00C522DE">
              <w:rPr>
                <w:color w:val="CE9178"/>
              </w:rPr>
              <w:t>'204'</w:t>
            </w:r>
            <w:r w:rsidRPr="00C522DE">
              <w:rPr>
                <w:color w:val="D4D4D4"/>
              </w:rPr>
              <w:t>:</w:t>
            </w:r>
          </w:p>
          <w:p w14:paraId="5089A38A"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No Content</w:t>
            </w:r>
          </w:p>
          <w:p w14:paraId="4B53C8C9" w14:textId="6650E3F8"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w:t>
            </w:r>
            <w:r>
              <w:rPr>
                <w:color w:val="CE9178"/>
              </w:rPr>
              <w:t> Destroyed</w:t>
            </w:r>
            <w:r w:rsidRPr="00C522DE">
              <w:rPr>
                <w:color w:val="CE9178"/>
              </w:rPr>
              <w:t>'</w:t>
            </w:r>
          </w:p>
          <w:p w14:paraId="684AB72F" w14:textId="77777777" w:rsidR="00201341" w:rsidRPr="00C522DE" w:rsidRDefault="00201341" w:rsidP="006539B8">
            <w:pPr>
              <w:pStyle w:val="PL"/>
              <w:rPr>
                <w:color w:val="D4D4D4"/>
              </w:rPr>
            </w:pPr>
            <w:r w:rsidRPr="00C522DE">
              <w:rPr>
                <w:color w:val="D4D4D4"/>
              </w:rPr>
              <w:t>        </w:t>
            </w:r>
            <w:r w:rsidRPr="00C522DE">
              <w:rPr>
                <w:color w:val="CE9178"/>
              </w:rPr>
              <w:t>'404'</w:t>
            </w:r>
            <w:r w:rsidRPr="00C522DE">
              <w:rPr>
                <w:color w:val="D4D4D4"/>
              </w:rPr>
              <w:t>:</w:t>
            </w:r>
          </w:p>
          <w:p w14:paraId="1562830F"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Not Found</w:t>
            </w:r>
          </w:p>
          <w:p w14:paraId="69779C52" w14:textId="77777777" w:rsidR="00201341" w:rsidRDefault="00201341" w:rsidP="006539B8">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p>
          <w:p w14:paraId="2CB4DA6B" w14:textId="77777777" w:rsidR="00201341" w:rsidRDefault="00201341" w:rsidP="006539B8">
            <w:pPr>
              <w:pStyle w:val="PL"/>
              <w:rPr>
                <w:color w:val="D4D4D4"/>
                <w:lang w:val="fr-FR"/>
              </w:rPr>
            </w:pPr>
            <w:r>
              <w:rPr>
                <w:color w:val="D4D4D4"/>
                <w:lang w:val="fr-FR"/>
              </w:rPr>
              <w:t>        </w:t>
            </w:r>
            <w:r>
              <w:rPr>
                <w:color w:val="CE9178"/>
                <w:lang w:val="fr-FR"/>
              </w:rPr>
              <w:t>'409'</w:t>
            </w:r>
            <w:r>
              <w:rPr>
                <w:color w:val="D4D4D4"/>
                <w:lang w:val="fr-FR"/>
              </w:rPr>
              <w:t>:</w:t>
            </w:r>
          </w:p>
          <w:p w14:paraId="312C128A"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Conflict</w:t>
            </w:r>
          </w:p>
          <w:p w14:paraId="02CFFF8B" w14:textId="77777777" w:rsidR="00201341" w:rsidRPr="00597CC6" w:rsidRDefault="00201341" w:rsidP="006539B8">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p>
          <w:p w14:paraId="008B2EF2" w14:textId="77777777" w:rsidR="00201341" w:rsidRDefault="00201341" w:rsidP="006539B8">
            <w:pPr>
              <w:pStyle w:val="PL"/>
              <w:rPr>
                <w:color w:val="D4D4D4"/>
                <w:lang w:val="fr-FR"/>
              </w:rPr>
            </w:pPr>
            <w:r>
              <w:rPr>
                <w:color w:val="D4D4D4"/>
                <w:lang w:val="fr-FR"/>
              </w:rPr>
              <w:t>        </w:t>
            </w:r>
            <w:r>
              <w:rPr>
                <w:color w:val="CE9178"/>
                <w:lang w:val="fr-FR"/>
              </w:rPr>
              <w:t>'410'</w:t>
            </w:r>
            <w:r>
              <w:rPr>
                <w:color w:val="D4D4D4"/>
                <w:lang w:val="fr-FR"/>
              </w:rPr>
              <w:t>:</w:t>
            </w:r>
          </w:p>
          <w:p w14:paraId="7694BD46"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Gone</w:t>
            </w:r>
          </w:p>
          <w:p w14:paraId="432E2295" w14:textId="77777777" w:rsidR="00201341" w:rsidRDefault="00201341" w:rsidP="006539B8">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r w:rsidRPr="00B533AB">
              <w:rPr>
                <w:color w:val="CE9178"/>
                <w:lang w:val="fr-FR"/>
              </w:rPr>
              <w:t>0'</w:t>
            </w:r>
          </w:p>
          <w:p w14:paraId="5BF17409" w14:textId="77777777" w:rsidR="00201341" w:rsidRPr="00C522DE" w:rsidRDefault="00201341" w:rsidP="006539B8">
            <w:pPr>
              <w:pStyle w:val="PL"/>
              <w:rPr>
                <w:color w:val="D4D4D4"/>
              </w:rPr>
            </w:pPr>
          </w:p>
        </w:tc>
      </w:tr>
    </w:tbl>
    <w:p w14:paraId="201357E0" w14:textId="77777777" w:rsidR="00201341" w:rsidRPr="00201341" w:rsidRDefault="00201341" w:rsidP="00201341"/>
    <w:p w14:paraId="4BE2C259" w14:textId="5008E66C" w:rsidR="00B11A41" w:rsidRDefault="004A2A6D" w:rsidP="00B11A41">
      <w:pPr>
        <w:pStyle w:val="Heading2"/>
      </w:pPr>
      <w:bookmarkStart w:id="1531" w:name="_Toc68899747"/>
      <w:bookmarkStart w:id="1532" w:name="_Toc71214498"/>
      <w:bookmarkStart w:id="1533" w:name="_Toc71722172"/>
      <w:bookmarkStart w:id="1534" w:name="_Toc74859224"/>
      <w:bookmarkStart w:id="1535" w:name="_Toc138152086"/>
      <w:r>
        <w:rPr>
          <w:noProof/>
        </w:rPr>
        <w:t>C</w:t>
      </w:r>
      <w:r w:rsidR="00B11A41">
        <w:rPr>
          <w:noProof/>
        </w:rPr>
        <w:t>.3.4</w:t>
      </w:r>
      <w:r w:rsidR="00B11A41">
        <w:rPr>
          <w:noProof/>
        </w:rPr>
        <w:tab/>
      </w:r>
      <w:r w:rsidR="00D20D1B">
        <w:rPr>
          <w:noProof/>
        </w:rPr>
        <w:t>M1_</w:t>
      </w:r>
      <w:r w:rsidR="00B11A41" w:rsidRPr="00586B6B">
        <w:t>ContentProtocolsDiscovery API</w:t>
      </w:r>
      <w:bookmarkEnd w:id="1531"/>
      <w:bookmarkEnd w:id="1532"/>
      <w:bookmarkEnd w:id="1533"/>
      <w:bookmarkEnd w:id="1534"/>
      <w:bookmarkEnd w:id="1535"/>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7022EE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w:t>
            </w:r>
            <w:r w:rsidR="00E132F1">
              <w:rPr>
                <w:color w:val="B5CEA8"/>
              </w:rPr>
              <w:t>1</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09CE3AA6"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D866BB">
              <w:rPr>
                <w:color w:val="CE9178"/>
              </w:rPr>
              <w:t>7</w:t>
            </w:r>
            <w:r w:rsidRPr="00C522DE">
              <w:rPr>
                <w:color w:val="CE9178"/>
              </w:rPr>
              <w:t>.0;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44FB325C"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73C7BECC" w14:textId="77777777" w:rsidR="00D20D1B" w:rsidRPr="002271C9" w:rsidRDefault="00D20D1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50EF8DF9" w14:textId="77777777" w:rsidR="00D20D1B" w:rsidRPr="002271C9" w:rsidRDefault="00D20D1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112658A9" w14:textId="77777777" w:rsidR="00D20D1B" w:rsidRPr="002271C9" w:rsidRDefault="00D20D1B">
            <w:pPr>
              <w:pStyle w:val="PL"/>
              <w:rPr>
                <w:color w:val="D4D4D4"/>
                <w:lang w:val="fr-FR"/>
              </w:rPr>
            </w:pPr>
            <w:r w:rsidRPr="002271C9">
              <w:rPr>
                <w:color w:val="D4D4D4"/>
                <w:lang w:val="fr-FR"/>
              </w:rPr>
              <w:t>            </w:t>
            </w:r>
            <w:r w:rsidRPr="002271C9">
              <w:rPr>
                <w:lang w:val="fr-FR"/>
              </w:rPr>
              <w:t>application/json</w:t>
            </w:r>
            <w:r w:rsidRPr="002271C9">
              <w:rPr>
                <w:color w:val="D4D4D4"/>
                <w:lang w:val="fr-FR"/>
              </w:rPr>
              <w:t>:</w:t>
            </w:r>
          </w:p>
          <w:p w14:paraId="0723FEA6" w14:textId="77777777" w:rsidR="00D20D1B" w:rsidRPr="002271C9" w:rsidRDefault="00D20D1B">
            <w:pPr>
              <w:pStyle w:val="PL"/>
              <w:rPr>
                <w:color w:val="D4D4D4"/>
                <w:lang w:val="fr-FR"/>
              </w:rPr>
            </w:pPr>
            <w:r w:rsidRPr="002271C9">
              <w:rPr>
                <w:color w:val="D4D4D4"/>
                <w:lang w:val="fr-FR"/>
              </w:rPr>
              <w:t>              </w:t>
            </w:r>
            <w:r w:rsidRPr="002271C9">
              <w:rPr>
                <w:lang w:val="fr-FR"/>
              </w:rPr>
              <w:t>schema</w:t>
            </w:r>
            <w:r w:rsidRPr="002271C9">
              <w:rPr>
                <w:color w:val="D4D4D4"/>
                <w:lang w:val="fr-FR"/>
              </w:rPr>
              <w:t>:</w:t>
            </w:r>
          </w:p>
          <w:p w14:paraId="0AECE313" w14:textId="77777777" w:rsidR="00D20D1B" w:rsidRPr="002271C9" w:rsidRDefault="00D20D1B">
            <w:pPr>
              <w:pStyle w:val="PL"/>
              <w:rPr>
                <w:color w:val="D4D4D4"/>
                <w:lang w:val="fr-FR"/>
              </w:rPr>
            </w:pPr>
            <w:r w:rsidRPr="002271C9">
              <w:rPr>
                <w:color w:val="D4D4D4"/>
                <w:lang w:val="fr-FR"/>
              </w:rPr>
              <w:t>                </w:t>
            </w:r>
            <w:r w:rsidRPr="002271C9">
              <w:rPr>
                <w:lang w:val="fr-FR"/>
              </w:rPr>
              <w:t>$ref</w:t>
            </w:r>
            <w:r w:rsidRPr="002271C9">
              <w:rPr>
                <w:color w:val="D4D4D4"/>
                <w:lang w:val="fr-FR"/>
              </w:rPr>
              <w:t>: </w:t>
            </w:r>
            <w:r w:rsidRPr="002271C9">
              <w:rPr>
                <w:color w:val="CE9178"/>
                <w:lang w:val="fr-FR"/>
              </w:rPr>
              <w:t>'#/components/schemas/ContentProtocols'</w:t>
            </w:r>
          </w:p>
          <w:p w14:paraId="3CD00F4B" w14:textId="77777777" w:rsidR="00D20D1B" w:rsidRPr="002271C9" w:rsidRDefault="00D20D1B">
            <w:pPr>
              <w:pStyle w:val="PL"/>
              <w:rPr>
                <w:color w:val="D4D4D4"/>
                <w:lang w:val="fr-FR"/>
              </w:rPr>
            </w:pPr>
            <w:r w:rsidRPr="002271C9">
              <w:rPr>
                <w:lang w:val="fr-FR"/>
              </w:rPr>
              <w:t>components</w:t>
            </w:r>
            <w:r w:rsidRPr="002271C9">
              <w:rPr>
                <w:color w:val="D4D4D4"/>
                <w:lang w:val="fr-FR"/>
              </w:rPr>
              <w:t>:</w:t>
            </w:r>
          </w:p>
          <w:p w14:paraId="14E77D5A" w14:textId="77777777" w:rsidR="00D20D1B" w:rsidRPr="002271C9" w:rsidRDefault="00D20D1B">
            <w:pPr>
              <w:pStyle w:val="PL"/>
              <w:rPr>
                <w:color w:val="D4D4D4"/>
                <w:lang w:val="fr-FR"/>
              </w:rPr>
            </w:pPr>
            <w:r w:rsidRPr="002271C9">
              <w:rPr>
                <w:color w:val="D4D4D4"/>
                <w:lang w:val="fr-FR"/>
              </w:rPr>
              <w:t>  </w:t>
            </w:r>
            <w:r w:rsidRPr="002271C9">
              <w:rPr>
                <w:lang w:val="fr-FR"/>
              </w:rPr>
              <w:t>schemas</w:t>
            </w:r>
            <w:r w:rsidRPr="002271C9">
              <w:rPr>
                <w:color w:val="D4D4D4"/>
                <w:lang w:val="fr-FR"/>
              </w:rPr>
              <w:t>:</w:t>
            </w:r>
          </w:p>
          <w:p w14:paraId="0FC095A7" w14:textId="77777777" w:rsidR="00D20D1B" w:rsidRPr="002271C9" w:rsidRDefault="00D20D1B">
            <w:pPr>
              <w:pStyle w:val="PL"/>
              <w:rPr>
                <w:color w:val="D4D4D4"/>
                <w:lang w:val="fr-FR"/>
              </w:rPr>
            </w:pPr>
            <w:r w:rsidRPr="002271C9">
              <w:rPr>
                <w:color w:val="D4D4D4"/>
                <w:lang w:val="fr-FR"/>
              </w:rPr>
              <w:t>    </w:t>
            </w:r>
            <w:r w:rsidRPr="002271C9">
              <w:rPr>
                <w:lang w:val="fr-FR"/>
              </w:rPr>
              <w:t>ContentProtocolDescriptor</w:t>
            </w:r>
            <w:r w:rsidRPr="002271C9">
              <w:rPr>
                <w:color w:val="D4D4D4"/>
                <w:lang w:val="fr-FR"/>
              </w:rPr>
              <w:t>:</w:t>
            </w:r>
          </w:p>
          <w:p w14:paraId="6A39E4BB" w14:textId="77777777" w:rsidR="00D20D1B" w:rsidRPr="002271C9" w:rsidRDefault="00D20D1B">
            <w:pPr>
              <w:pStyle w:val="PL"/>
              <w:rPr>
                <w:color w:val="D4D4D4"/>
                <w:lang w:val="fr-FR"/>
              </w:rPr>
            </w:pPr>
            <w:r w:rsidRPr="002271C9">
              <w:rPr>
                <w:color w:val="D4D4D4"/>
                <w:lang w:val="fr-FR"/>
              </w:rPr>
              <w:t>      </w:t>
            </w:r>
            <w:r w:rsidRPr="002271C9">
              <w:rPr>
                <w:lang w:val="fr-FR"/>
              </w:rPr>
              <w:t>type</w:t>
            </w:r>
            <w:r w:rsidRPr="002271C9">
              <w:rPr>
                <w:color w:val="D4D4D4"/>
                <w:lang w:val="fr-FR"/>
              </w:rPr>
              <w:t>: </w:t>
            </w:r>
            <w:r w:rsidRPr="002271C9">
              <w:rPr>
                <w:color w:val="CE9178"/>
                <w:lang w:val="fr-FR"/>
              </w:rPr>
              <w:t>object</w:t>
            </w:r>
          </w:p>
          <w:p w14:paraId="401219E3" w14:textId="77777777" w:rsidR="0053419A" w:rsidRPr="002271C9" w:rsidRDefault="0053419A" w:rsidP="0053419A">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"A descriptor describing a content protocol."</w:t>
            </w:r>
          </w:p>
          <w:p w14:paraId="4A08DB8F" w14:textId="77777777" w:rsidR="00D20D1B" w:rsidRPr="00C522DE" w:rsidRDefault="00D20D1B">
            <w:pPr>
              <w:pStyle w:val="PL"/>
              <w:rPr>
                <w:color w:val="D4D4D4"/>
              </w:rPr>
            </w:pPr>
            <w:r w:rsidRPr="002271C9">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78D04302" w14:textId="77777777" w:rsidR="009C059A" w:rsidRDefault="009C059A" w:rsidP="009C059A">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11BA383C" w:rsidR="00B11A41" w:rsidRDefault="004A2A6D" w:rsidP="00B11A41">
      <w:pPr>
        <w:pStyle w:val="Heading2"/>
      </w:pPr>
      <w:bookmarkStart w:id="1536" w:name="_Toc68899748"/>
      <w:bookmarkStart w:id="1537" w:name="_Toc71214499"/>
      <w:bookmarkStart w:id="1538" w:name="_Toc71722173"/>
      <w:bookmarkStart w:id="1539" w:name="_Toc74859225"/>
      <w:bookmarkStart w:id="1540" w:name="_Toc138152087"/>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536"/>
      <w:bookmarkEnd w:id="1537"/>
      <w:bookmarkEnd w:id="1538"/>
      <w:bookmarkEnd w:id="1539"/>
      <w:bookmarkEnd w:id="1540"/>
    </w:p>
    <w:tbl>
      <w:tblPr>
        <w:tblStyle w:val="TableGrid"/>
        <w:tblW w:w="0" w:type="auto"/>
        <w:tblLook w:val="04A0" w:firstRow="1" w:lastRow="0" w:firstColumn="1" w:lastColumn="0" w:noHBand="0" w:noVBand="1"/>
      </w:tblPr>
      <w:tblGrid>
        <w:gridCol w:w="9629"/>
      </w:tblGrid>
      <w:tr w:rsidR="00A04AF5" w14:paraId="6F6D8FB7"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427D6E4A" w14:textId="77777777" w:rsidR="00A04AF5" w:rsidRDefault="00A04AF5" w:rsidP="006539B8">
            <w:pPr>
              <w:pStyle w:val="PL"/>
              <w:rPr>
                <w:color w:val="D4D4D4"/>
                <w:lang w:val="en-US"/>
              </w:rPr>
            </w:pPr>
            <w:r>
              <w:rPr>
                <w:lang w:val="en-US"/>
              </w:rPr>
              <w:t>openapi</w:t>
            </w:r>
            <w:r>
              <w:rPr>
                <w:color w:val="D4D4D4"/>
                <w:lang w:val="en-US"/>
              </w:rPr>
              <w:t>: </w:t>
            </w:r>
            <w:r>
              <w:rPr>
                <w:color w:val="B5CEA8"/>
                <w:lang w:val="en-US"/>
              </w:rPr>
              <w:t>3.0.0</w:t>
            </w:r>
          </w:p>
          <w:p w14:paraId="60FCE36C" w14:textId="77777777" w:rsidR="00A04AF5" w:rsidRDefault="00A04AF5" w:rsidP="006539B8">
            <w:pPr>
              <w:pStyle w:val="PL"/>
              <w:rPr>
                <w:color w:val="D4D4D4"/>
                <w:lang w:val="en-US"/>
              </w:rPr>
            </w:pPr>
            <w:r>
              <w:rPr>
                <w:lang w:val="en-US"/>
              </w:rPr>
              <w:t>info</w:t>
            </w:r>
            <w:r>
              <w:rPr>
                <w:color w:val="D4D4D4"/>
                <w:lang w:val="en-US"/>
              </w:rPr>
              <w:t>:</w:t>
            </w:r>
          </w:p>
          <w:p w14:paraId="60AD9E91" w14:textId="77777777" w:rsidR="00A04AF5" w:rsidRDefault="00A04AF5" w:rsidP="006539B8">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7FA915EF" w14:textId="6C304836" w:rsidR="00A04AF5" w:rsidRDefault="00A04AF5" w:rsidP="006539B8">
            <w:pPr>
              <w:pStyle w:val="PL"/>
              <w:rPr>
                <w:color w:val="D4D4D4"/>
                <w:lang w:val="en-US"/>
              </w:rPr>
            </w:pPr>
            <w:r>
              <w:rPr>
                <w:color w:val="D4D4D4"/>
                <w:lang w:val="en-US"/>
              </w:rPr>
              <w:t>  </w:t>
            </w:r>
            <w:r>
              <w:rPr>
                <w:lang w:val="en-US"/>
              </w:rPr>
              <w:t>version</w:t>
            </w:r>
            <w:r>
              <w:rPr>
                <w:color w:val="D4D4D4"/>
                <w:lang w:val="en-US"/>
              </w:rPr>
              <w:t>: </w:t>
            </w:r>
            <w:r>
              <w:rPr>
                <w:color w:val="B5CEA8"/>
                <w:lang w:val="en-US"/>
              </w:rPr>
              <w:t>1.3.0</w:t>
            </w:r>
          </w:p>
          <w:p w14:paraId="14BB7C4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779C167E" w14:textId="77777777" w:rsidR="00A04AF5" w:rsidRDefault="00A04AF5" w:rsidP="006539B8">
            <w:pPr>
              <w:pStyle w:val="PL"/>
              <w:rPr>
                <w:color w:val="D4D4D4"/>
                <w:lang w:val="en-US"/>
              </w:rPr>
            </w:pPr>
            <w:r>
              <w:rPr>
                <w:color w:val="CE9178"/>
                <w:lang w:val="en-US"/>
              </w:rPr>
              <w:t>    5GMS AF M1 Content Hosting Provisioning API</w:t>
            </w:r>
          </w:p>
          <w:p w14:paraId="3A17EA64" w14:textId="134F38A1" w:rsidR="00A04AF5" w:rsidRDefault="00A04AF5" w:rsidP="006539B8">
            <w:pPr>
              <w:pStyle w:val="PL"/>
              <w:rPr>
                <w:color w:val="D4D4D4"/>
                <w:lang w:val="en-US"/>
              </w:rPr>
            </w:pPr>
            <w:r>
              <w:rPr>
                <w:color w:val="CE9178"/>
                <w:lang w:val="en-US"/>
              </w:rPr>
              <w:t>    © 2023, 3GPP Organizational Partners (ARIB, ATIS, CCSA, ETSI, TSDSI, TTA, TTC).</w:t>
            </w:r>
          </w:p>
          <w:p w14:paraId="4287D9AA" w14:textId="77777777" w:rsidR="00A04AF5" w:rsidRDefault="00A04AF5" w:rsidP="006539B8">
            <w:pPr>
              <w:pStyle w:val="PL"/>
              <w:rPr>
                <w:color w:val="D4D4D4"/>
                <w:lang w:val="en-US"/>
              </w:rPr>
            </w:pPr>
            <w:r>
              <w:rPr>
                <w:color w:val="CE9178"/>
                <w:lang w:val="en-US"/>
              </w:rPr>
              <w:t>    All rights reserved.</w:t>
            </w:r>
          </w:p>
          <w:p w14:paraId="70B638B4" w14:textId="77777777" w:rsidR="00A04AF5" w:rsidRDefault="00A04AF5" w:rsidP="006539B8">
            <w:pPr>
              <w:pStyle w:val="PL"/>
              <w:rPr>
                <w:color w:val="D4D4D4"/>
                <w:lang w:val="en-US"/>
              </w:rPr>
            </w:pPr>
            <w:r>
              <w:rPr>
                <w:lang w:val="en-US"/>
              </w:rPr>
              <w:t>tags</w:t>
            </w:r>
            <w:r>
              <w:rPr>
                <w:color w:val="D4D4D4"/>
                <w:lang w:val="en-US"/>
              </w:rPr>
              <w:t>:</w:t>
            </w:r>
          </w:p>
          <w:p w14:paraId="19AA4B74"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351D5092"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40A8CA0E" w14:textId="77777777" w:rsidR="00A04AF5" w:rsidRDefault="00A04AF5" w:rsidP="006539B8">
            <w:pPr>
              <w:pStyle w:val="PL"/>
              <w:rPr>
                <w:color w:val="D4D4D4"/>
                <w:lang w:val="en-US"/>
              </w:rPr>
            </w:pPr>
            <w:r>
              <w:rPr>
                <w:lang w:val="en-US"/>
              </w:rPr>
              <w:t>externalDocs</w:t>
            </w:r>
            <w:r>
              <w:rPr>
                <w:color w:val="D4D4D4"/>
                <w:lang w:val="en-US"/>
              </w:rPr>
              <w:t>:</w:t>
            </w:r>
          </w:p>
          <w:p w14:paraId="265C4CD6" w14:textId="613C3973"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V16.9.0; 5G Media Streaming (5GMS); Protocols'</w:t>
            </w:r>
          </w:p>
          <w:p w14:paraId="3DFC67BD" w14:textId="77777777" w:rsidR="00A04AF5" w:rsidRDefault="00A04AF5" w:rsidP="006539B8">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172487C4" w14:textId="77777777" w:rsidR="00A04AF5" w:rsidRDefault="00A04AF5" w:rsidP="006539B8">
            <w:pPr>
              <w:pStyle w:val="PL"/>
              <w:rPr>
                <w:color w:val="D4D4D4"/>
                <w:lang w:val="en-US"/>
              </w:rPr>
            </w:pPr>
            <w:r>
              <w:rPr>
                <w:lang w:val="en-US"/>
              </w:rPr>
              <w:t>servers</w:t>
            </w:r>
            <w:r>
              <w:rPr>
                <w:color w:val="D4D4D4"/>
                <w:lang w:val="en-US"/>
              </w:rPr>
              <w:t>:</w:t>
            </w:r>
          </w:p>
          <w:p w14:paraId="6F793654" w14:textId="77777777" w:rsidR="00A04AF5" w:rsidRDefault="00A04AF5" w:rsidP="006539B8">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8262356" w14:textId="77777777" w:rsidR="00A04AF5" w:rsidRDefault="00A04AF5" w:rsidP="006539B8">
            <w:pPr>
              <w:pStyle w:val="PL"/>
              <w:rPr>
                <w:color w:val="D4D4D4"/>
                <w:lang w:val="en-US"/>
              </w:rPr>
            </w:pPr>
            <w:r>
              <w:rPr>
                <w:color w:val="D4D4D4"/>
                <w:lang w:val="en-US"/>
              </w:rPr>
              <w:t>    </w:t>
            </w:r>
            <w:r>
              <w:rPr>
                <w:lang w:val="en-US"/>
              </w:rPr>
              <w:t>variables</w:t>
            </w:r>
            <w:r>
              <w:rPr>
                <w:color w:val="D4D4D4"/>
                <w:lang w:val="en-US"/>
              </w:rPr>
              <w:t>:</w:t>
            </w:r>
          </w:p>
          <w:p w14:paraId="0A266699" w14:textId="77777777" w:rsidR="00A04AF5" w:rsidRDefault="00A04AF5" w:rsidP="006539B8">
            <w:pPr>
              <w:pStyle w:val="PL"/>
              <w:rPr>
                <w:color w:val="D4D4D4"/>
                <w:lang w:val="en-US"/>
              </w:rPr>
            </w:pPr>
            <w:r>
              <w:rPr>
                <w:color w:val="D4D4D4"/>
                <w:lang w:val="en-US"/>
              </w:rPr>
              <w:t>      </w:t>
            </w:r>
            <w:r>
              <w:rPr>
                <w:lang w:val="en-US"/>
              </w:rPr>
              <w:t>apiRoot</w:t>
            </w:r>
            <w:r>
              <w:rPr>
                <w:color w:val="D4D4D4"/>
                <w:lang w:val="en-US"/>
              </w:rPr>
              <w:t>:</w:t>
            </w:r>
          </w:p>
          <w:p w14:paraId="7E3AB293" w14:textId="77777777" w:rsidR="00A04AF5" w:rsidRDefault="00A04AF5" w:rsidP="006539B8">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CE1BE0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B448396" w14:textId="77777777" w:rsidR="00A04AF5" w:rsidRDefault="00A04AF5" w:rsidP="006539B8">
            <w:pPr>
              <w:pStyle w:val="PL"/>
              <w:rPr>
                <w:color w:val="D4D4D4"/>
                <w:lang w:val="en-US"/>
              </w:rPr>
            </w:pPr>
            <w:r>
              <w:rPr>
                <w:lang w:val="en-US"/>
              </w:rPr>
              <w:t>paths</w:t>
            </w:r>
            <w:r>
              <w:rPr>
                <w:color w:val="D4D4D4"/>
                <w:lang w:val="en-US"/>
              </w:rPr>
              <w:t>:</w:t>
            </w:r>
          </w:p>
          <w:p w14:paraId="3E78F84B" w14:textId="77777777" w:rsidR="00A04AF5" w:rsidRDefault="00A04AF5" w:rsidP="006539B8">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41DA372D" w14:textId="77777777" w:rsidR="00A04AF5" w:rsidRDefault="00A04AF5" w:rsidP="006539B8">
            <w:pPr>
              <w:pStyle w:val="PL"/>
              <w:rPr>
                <w:color w:val="D4D4D4"/>
                <w:lang w:val="en-US"/>
              </w:rPr>
            </w:pPr>
            <w:r>
              <w:rPr>
                <w:color w:val="D4D4D4"/>
                <w:lang w:val="en-US"/>
              </w:rPr>
              <w:t>    </w:t>
            </w:r>
            <w:r>
              <w:rPr>
                <w:lang w:val="en-US"/>
              </w:rPr>
              <w:t>parameters</w:t>
            </w:r>
            <w:r>
              <w:rPr>
                <w:color w:val="D4D4D4"/>
                <w:lang w:val="en-US"/>
              </w:rPr>
              <w:t>:</w:t>
            </w:r>
          </w:p>
          <w:p w14:paraId="6B83A2B2"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4056F57" w14:textId="77777777" w:rsidR="00A04AF5" w:rsidRDefault="00A04AF5" w:rsidP="006539B8">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F8D2D01"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76045561"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1F4C5829"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EDEE25A"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579E7F25" w14:textId="77777777" w:rsidR="00A04AF5" w:rsidRDefault="00A04AF5" w:rsidP="006539B8">
            <w:pPr>
              <w:pStyle w:val="PL"/>
              <w:rPr>
                <w:color w:val="D4D4D4"/>
                <w:lang w:val="en-US"/>
              </w:rPr>
            </w:pPr>
            <w:r>
              <w:rPr>
                <w:color w:val="D4D4D4"/>
                <w:lang w:val="en-US"/>
              </w:rPr>
              <w:t>    </w:t>
            </w:r>
            <w:r>
              <w:rPr>
                <w:lang w:val="en-US"/>
              </w:rPr>
              <w:t>post</w:t>
            </w:r>
            <w:r>
              <w:rPr>
                <w:color w:val="D4D4D4"/>
                <w:lang w:val="en-US"/>
              </w:rPr>
              <w:t>:</w:t>
            </w:r>
          </w:p>
          <w:p w14:paraId="76809038"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3D29B61F"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043C8DD2" w14:textId="77777777" w:rsidR="00A04AF5" w:rsidRDefault="00A04AF5" w:rsidP="006539B8">
            <w:pPr>
              <w:pStyle w:val="PL"/>
              <w:rPr>
                <w:color w:val="D4D4D4"/>
                <w:lang w:val="en-US"/>
              </w:rPr>
            </w:pPr>
            <w:r>
              <w:rPr>
                <w:color w:val="D4D4D4"/>
                <w:lang w:val="en-US"/>
              </w:rPr>
              <w:t>      </w:t>
            </w:r>
            <w:r>
              <w:rPr>
                <w:lang w:val="en-US"/>
              </w:rPr>
              <w:t>requestBody</w:t>
            </w:r>
            <w:r>
              <w:rPr>
                <w:color w:val="D4D4D4"/>
                <w:lang w:val="en-US"/>
              </w:rPr>
              <w:t>:</w:t>
            </w:r>
          </w:p>
          <w:p w14:paraId="22195A80"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41B1B698"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59B6B3BE"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511A67A6" w14:textId="77777777" w:rsidR="00A04AF5" w:rsidRDefault="00A04AF5" w:rsidP="006539B8">
            <w:pPr>
              <w:pStyle w:val="PL"/>
              <w:rPr>
                <w:color w:val="D4D4D4"/>
                <w:lang w:val="en-US"/>
              </w:rPr>
            </w:pPr>
            <w:r>
              <w:rPr>
                <w:color w:val="D4D4D4"/>
                <w:lang w:val="en-US"/>
              </w:rPr>
              <w:t>          </w:t>
            </w:r>
            <w:r>
              <w:rPr>
                <w:lang w:val="en-US"/>
              </w:rPr>
              <w:t>application/json</w:t>
            </w:r>
            <w:r>
              <w:rPr>
                <w:color w:val="D4D4D4"/>
                <w:lang w:val="en-US"/>
              </w:rPr>
              <w:t>:</w:t>
            </w:r>
          </w:p>
          <w:p w14:paraId="7D072D28"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175C604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DE64A4D" w14:textId="77777777" w:rsidR="00A04AF5" w:rsidRDefault="00A04AF5" w:rsidP="006539B8">
            <w:pPr>
              <w:pStyle w:val="PL"/>
              <w:rPr>
                <w:color w:val="D4D4D4"/>
                <w:lang w:val="en-US"/>
              </w:rPr>
            </w:pPr>
            <w:r>
              <w:rPr>
                <w:color w:val="D4D4D4"/>
                <w:lang w:val="en-US"/>
              </w:rPr>
              <w:t>      </w:t>
            </w:r>
            <w:r>
              <w:rPr>
                <w:lang w:val="en-US"/>
              </w:rPr>
              <w:t>responses</w:t>
            </w:r>
            <w:r>
              <w:rPr>
                <w:color w:val="D4D4D4"/>
                <w:lang w:val="en-US"/>
              </w:rPr>
              <w:t>:</w:t>
            </w:r>
          </w:p>
          <w:p w14:paraId="16BD42E4" w14:textId="77777777" w:rsidR="00A04AF5" w:rsidRDefault="00A04AF5" w:rsidP="006539B8">
            <w:pPr>
              <w:pStyle w:val="PL"/>
              <w:rPr>
                <w:color w:val="D4D4D4"/>
                <w:lang w:val="en-US"/>
              </w:rPr>
            </w:pPr>
            <w:r>
              <w:rPr>
                <w:color w:val="D4D4D4"/>
                <w:lang w:val="en-US"/>
              </w:rPr>
              <w:t>        </w:t>
            </w:r>
            <w:r>
              <w:rPr>
                <w:color w:val="CE9178"/>
                <w:lang w:val="en-US"/>
              </w:rPr>
              <w:t>'201'</w:t>
            </w:r>
            <w:r>
              <w:rPr>
                <w:color w:val="D4D4D4"/>
                <w:lang w:val="en-US"/>
              </w:rPr>
              <w:t>:</w:t>
            </w:r>
          </w:p>
          <w:p w14:paraId="75BBF346"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4670CB73" w14:textId="77777777" w:rsidR="00A04AF5" w:rsidRDefault="00A04AF5" w:rsidP="006539B8">
            <w:pPr>
              <w:pStyle w:val="PL"/>
              <w:rPr>
                <w:color w:val="D4D4D4"/>
                <w:lang w:val="en-US"/>
              </w:rPr>
            </w:pPr>
            <w:r>
              <w:rPr>
                <w:color w:val="D4D4D4"/>
                <w:lang w:val="en-US"/>
              </w:rPr>
              <w:t>          </w:t>
            </w:r>
            <w:r>
              <w:rPr>
                <w:lang w:val="en-US"/>
              </w:rPr>
              <w:t>headers</w:t>
            </w:r>
            <w:r>
              <w:rPr>
                <w:color w:val="D4D4D4"/>
                <w:lang w:val="en-US"/>
              </w:rPr>
              <w:t>:</w:t>
            </w:r>
          </w:p>
          <w:p w14:paraId="7039E0E7" w14:textId="77777777" w:rsidR="00A04AF5" w:rsidRDefault="00A04AF5" w:rsidP="006539B8">
            <w:pPr>
              <w:pStyle w:val="PL"/>
              <w:rPr>
                <w:color w:val="D4D4D4"/>
                <w:lang w:val="en-US"/>
              </w:rPr>
            </w:pPr>
            <w:r>
              <w:rPr>
                <w:color w:val="D4D4D4"/>
                <w:lang w:val="en-US"/>
              </w:rPr>
              <w:t>            </w:t>
            </w:r>
            <w:r>
              <w:rPr>
                <w:lang w:val="en-US"/>
              </w:rPr>
              <w:t>Location</w:t>
            </w:r>
            <w:r>
              <w:rPr>
                <w:color w:val="D4D4D4"/>
                <w:lang w:val="en-US"/>
              </w:rPr>
              <w:t>:</w:t>
            </w:r>
          </w:p>
          <w:p w14:paraId="7775EDDC"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0232F927"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788CF3C1"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527021DC"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32CFD14F" w14:textId="77777777" w:rsidR="00A04AF5" w:rsidRDefault="00A04AF5" w:rsidP="006539B8">
            <w:pPr>
              <w:pStyle w:val="PL"/>
              <w:rPr>
                <w:color w:val="D4D4D4"/>
                <w:lang w:val="en-US"/>
              </w:rPr>
            </w:pPr>
            <w:r>
              <w:rPr>
                <w:color w:val="D4D4D4"/>
                <w:lang w:val="en-US"/>
              </w:rPr>
              <w:t>    </w:t>
            </w:r>
            <w:r>
              <w:rPr>
                <w:lang w:val="en-US"/>
              </w:rPr>
              <w:t>get</w:t>
            </w:r>
            <w:r>
              <w:rPr>
                <w:color w:val="D4D4D4"/>
                <w:lang w:val="en-US"/>
              </w:rPr>
              <w:t>:</w:t>
            </w:r>
          </w:p>
          <w:p w14:paraId="699D9C1D"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5E7AEB43"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2CA0444E" w14:textId="77777777" w:rsidR="00A04AF5" w:rsidRDefault="00A04AF5" w:rsidP="006539B8">
            <w:pPr>
              <w:pStyle w:val="PL"/>
              <w:rPr>
                <w:color w:val="D4D4D4"/>
                <w:lang w:val="fr-FR"/>
              </w:rPr>
            </w:pPr>
            <w:r>
              <w:rPr>
                <w:color w:val="D4D4D4"/>
                <w:lang w:val="en-US"/>
              </w:rPr>
              <w:t>      </w:t>
            </w:r>
            <w:r>
              <w:rPr>
                <w:lang w:val="fr-FR"/>
              </w:rPr>
              <w:t>responses</w:t>
            </w:r>
            <w:r>
              <w:rPr>
                <w:color w:val="D4D4D4"/>
                <w:lang w:val="fr-FR"/>
              </w:rPr>
              <w:t>:</w:t>
            </w:r>
          </w:p>
          <w:p w14:paraId="1B692B72" w14:textId="77777777" w:rsidR="00A04AF5" w:rsidRDefault="00A04AF5" w:rsidP="006539B8">
            <w:pPr>
              <w:pStyle w:val="PL"/>
              <w:rPr>
                <w:color w:val="D4D4D4"/>
                <w:lang w:val="fr-FR"/>
              </w:rPr>
            </w:pPr>
            <w:r>
              <w:rPr>
                <w:color w:val="D4D4D4"/>
                <w:lang w:val="fr-FR"/>
              </w:rPr>
              <w:t>        </w:t>
            </w:r>
            <w:r>
              <w:rPr>
                <w:color w:val="CE9178"/>
                <w:lang w:val="fr-FR"/>
              </w:rPr>
              <w:t>'200'</w:t>
            </w:r>
            <w:r>
              <w:rPr>
                <w:color w:val="D4D4D4"/>
                <w:lang w:val="fr-FR"/>
              </w:rPr>
              <w:t>:</w:t>
            </w:r>
          </w:p>
          <w:p w14:paraId="2CB4765A" w14:textId="77777777" w:rsidR="00A04AF5" w:rsidRDefault="00A04AF5" w:rsidP="006539B8">
            <w:pPr>
              <w:pStyle w:val="PL"/>
              <w:rPr>
                <w:color w:val="D4D4D4"/>
                <w:lang w:val="fr-FR"/>
              </w:rPr>
            </w:pPr>
            <w:r>
              <w:rPr>
                <w:color w:val="D4D4D4"/>
                <w:lang w:val="fr-FR"/>
              </w:rPr>
              <w:t>          </w:t>
            </w:r>
            <w:r>
              <w:rPr>
                <w:lang w:val="fr-FR"/>
              </w:rPr>
              <w:t>description</w:t>
            </w:r>
            <w:r>
              <w:rPr>
                <w:color w:val="D4D4D4"/>
                <w:lang w:val="fr-FR"/>
              </w:rPr>
              <w:t>: </w:t>
            </w:r>
            <w:r>
              <w:rPr>
                <w:color w:val="CE9178"/>
                <w:lang w:val="fr-FR"/>
              </w:rPr>
              <w:t>'Success'</w:t>
            </w:r>
          </w:p>
          <w:p w14:paraId="222D2E8B" w14:textId="77777777" w:rsidR="00A04AF5" w:rsidRDefault="00A04AF5" w:rsidP="006539B8">
            <w:pPr>
              <w:pStyle w:val="PL"/>
              <w:rPr>
                <w:color w:val="D4D4D4"/>
                <w:lang w:val="fr-FR"/>
              </w:rPr>
            </w:pPr>
            <w:r>
              <w:rPr>
                <w:color w:val="D4D4D4"/>
                <w:lang w:val="fr-FR"/>
              </w:rPr>
              <w:t>          </w:t>
            </w:r>
            <w:r>
              <w:rPr>
                <w:lang w:val="fr-FR"/>
              </w:rPr>
              <w:t>content</w:t>
            </w:r>
            <w:r>
              <w:rPr>
                <w:color w:val="D4D4D4"/>
                <w:lang w:val="fr-FR"/>
              </w:rPr>
              <w:t>:</w:t>
            </w:r>
          </w:p>
          <w:p w14:paraId="3A5F47CA" w14:textId="77777777" w:rsidR="00A04AF5" w:rsidRDefault="00A04AF5" w:rsidP="006539B8">
            <w:pPr>
              <w:pStyle w:val="PL"/>
              <w:rPr>
                <w:color w:val="D4D4D4"/>
                <w:lang w:val="en-US"/>
              </w:rPr>
            </w:pPr>
            <w:r>
              <w:rPr>
                <w:color w:val="D4D4D4"/>
                <w:lang w:val="fr-FR"/>
              </w:rPr>
              <w:t>            </w:t>
            </w:r>
            <w:r>
              <w:rPr>
                <w:lang w:val="en-US"/>
              </w:rPr>
              <w:t>application/json</w:t>
            </w:r>
            <w:r>
              <w:rPr>
                <w:color w:val="D4D4D4"/>
                <w:lang w:val="en-US"/>
              </w:rPr>
              <w:t>:</w:t>
            </w:r>
          </w:p>
          <w:p w14:paraId="7451DA2F"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032C3A0F"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2BC0406"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11F34B54"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D9D8445" w14:textId="77777777" w:rsidR="00A04AF5" w:rsidRDefault="00A04AF5" w:rsidP="006539B8">
            <w:pPr>
              <w:pStyle w:val="PL"/>
              <w:rPr>
                <w:color w:val="D4D4D4"/>
                <w:lang w:val="en-US"/>
              </w:rPr>
            </w:pPr>
            <w:r>
              <w:rPr>
                <w:color w:val="D4D4D4"/>
                <w:lang w:val="en-US"/>
              </w:rPr>
              <w:t>    </w:t>
            </w:r>
            <w:r>
              <w:rPr>
                <w:lang w:val="en-US"/>
              </w:rPr>
              <w:t>put</w:t>
            </w:r>
            <w:r>
              <w:rPr>
                <w:color w:val="D4D4D4"/>
                <w:lang w:val="en-US"/>
              </w:rPr>
              <w:t>:</w:t>
            </w:r>
          </w:p>
          <w:p w14:paraId="5EE83217"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0CD69332"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1ED99BCA" w14:textId="77777777" w:rsidR="00A04AF5" w:rsidRDefault="00A04AF5" w:rsidP="006539B8">
            <w:pPr>
              <w:pStyle w:val="PL"/>
              <w:rPr>
                <w:color w:val="D4D4D4"/>
                <w:lang w:val="en-US"/>
              </w:rPr>
            </w:pPr>
            <w:r>
              <w:rPr>
                <w:color w:val="D4D4D4"/>
                <w:lang w:val="en-US"/>
              </w:rPr>
              <w:t>      </w:t>
            </w:r>
            <w:r>
              <w:rPr>
                <w:lang w:val="en-US"/>
              </w:rPr>
              <w:t>requestBody</w:t>
            </w:r>
            <w:r>
              <w:rPr>
                <w:color w:val="D4D4D4"/>
                <w:lang w:val="en-US"/>
              </w:rPr>
              <w:t>:</w:t>
            </w:r>
          </w:p>
          <w:p w14:paraId="1D3A57D2"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247D90C"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795E7F51"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39473E16" w14:textId="77777777" w:rsidR="00A04AF5" w:rsidRDefault="00A04AF5" w:rsidP="006539B8">
            <w:pPr>
              <w:pStyle w:val="PL"/>
              <w:rPr>
                <w:color w:val="D4D4D4"/>
                <w:lang w:val="en-US"/>
              </w:rPr>
            </w:pPr>
            <w:r>
              <w:rPr>
                <w:color w:val="D4D4D4"/>
                <w:lang w:val="en-US"/>
              </w:rPr>
              <w:t>          </w:t>
            </w:r>
            <w:r>
              <w:rPr>
                <w:lang w:val="en-US"/>
              </w:rPr>
              <w:t>application/json</w:t>
            </w:r>
            <w:r>
              <w:rPr>
                <w:color w:val="D4D4D4"/>
                <w:lang w:val="en-US"/>
              </w:rPr>
              <w:t>:</w:t>
            </w:r>
          </w:p>
          <w:p w14:paraId="7D25AEFA"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29B6969F"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CBD1785" w14:textId="77777777" w:rsidR="00A04AF5" w:rsidRDefault="00A04AF5" w:rsidP="006539B8">
            <w:pPr>
              <w:pStyle w:val="PL"/>
              <w:rPr>
                <w:color w:val="D4D4D4"/>
                <w:lang w:val="en-US"/>
              </w:rPr>
            </w:pPr>
            <w:r>
              <w:rPr>
                <w:color w:val="D4D4D4"/>
                <w:lang w:val="en-US"/>
              </w:rPr>
              <w:t>      </w:t>
            </w:r>
            <w:r>
              <w:rPr>
                <w:lang w:val="en-US"/>
              </w:rPr>
              <w:t>responses</w:t>
            </w:r>
            <w:r>
              <w:rPr>
                <w:color w:val="D4D4D4"/>
                <w:lang w:val="en-US"/>
              </w:rPr>
              <w:t>:</w:t>
            </w:r>
          </w:p>
          <w:p w14:paraId="5D3C2746" w14:textId="77777777" w:rsidR="00A04AF5" w:rsidRDefault="00A04AF5" w:rsidP="006539B8">
            <w:pPr>
              <w:pStyle w:val="PL"/>
              <w:rPr>
                <w:color w:val="D4D4D4"/>
                <w:lang w:val="en-US"/>
              </w:rPr>
            </w:pPr>
            <w:r>
              <w:rPr>
                <w:color w:val="D4D4D4"/>
                <w:lang w:val="en-US"/>
              </w:rPr>
              <w:t>        </w:t>
            </w:r>
            <w:r>
              <w:rPr>
                <w:color w:val="CE9178"/>
                <w:lang w:val="en-US"/>
              </w:rPr>
              <w:t>'204'</w:t>
            </w:r>
            <w:r>
              <w:rPr>
                <w:color w:val="D4D4D4"/>
                <w:lang w:val="en-US"/>
              </w:rPr>
              <w:t>:</w:t>
            </w:r>
          </w:p>
          <w:p w14:paraId="67BBA017"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23F96F45"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332E6689"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6205FA7" w14:textId="77777777" w:rsidR="00A04AF5" w:rsidRDefault="00A04AF5" w:rsidP="006539B8">
            <w:pPr>
              <w:pStyle w:val="PL"/>
              <w:rPr>
                <w:color w:val="D4D4D4"/>
                <w:lang w:val="en-US"/>
              </w:rPr>
            </w:pPr>
            <w:r>
              <w:rPr>
                <w:color w:val="D4D4D4"/>
                <w:lang w:val="en-US"/>
              </w:rPr>
              <w:t>    </w:t>
            </w:r>
            <w:r>
              <w:rPr>
                <w:lang w:val="en-US"/>
              </w:rPr>
              <w:t>patch</w:t>
            </w:r>
            <w:r>
              <w:rPr>
                <w:color w:val="D4D4D4"/>
                <w:lang w:val="en-US"/>
              </w:rPr>
              <w:t>:</w:t>
            </w:r>
          </w:p>
          <w:p w14:paraId="730240E3"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38803FA6"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2B168E76" w14:textId="77777777" w:rsidR="00A04AF5" w:rsidRDefault="00A04AF5" w:rsidP="006539B8">
            <w:pPr>
              <w:pStyle w:val="PL"/>
              <w:rPr>
                <w:color w:val="D4D4D4"/>
                <w:lang w:val="en-US"/>
              </w:rPr>
            </w:pPr>
            <w:r>
              <w:rPr>
                <w:color w:val="D4D4D4"/>
                <w:lang w:val="en-US"/>
              </w:rPr>
              <w:t>      </w:t>
            </w:r>
            <w:r>
              <w:rPr>
                <w:lang w:val="en-US"/>
              </w:rPr>
              <w:t>requestBody</w:t>
            </w:r>
            <w:r>
              <w:rPr>
                <w:color w:val="D4D4D4"/>
                <w:lang w:val="en-US"/>
              </w:rPr>
              <w:t>:</w:t>
            </w:r>
          </w:p>
          <w:p w14:paraId="1B63FF77"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64C2D5A"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1374CD95"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02FF9896" w14:textId="77777777" w:rsidR="00A04AF5" w:rsidRDefault="00A04AF5" w:rsidP="006539B8">
            <w:pPr>
              <w:pStyle w:val="PL"/>
              <w:rPr>
                <w:color w:val="D4D4D4"/>
                <w:lang w:val="en-US"/>
              </w:rPr>
            </w:pPr>
            <w:r>
              <w:rPr>
                <w:color w:val="D4D4D4"/>
                <w:lang w:val="en-US"/>
              </w:rPr>
              <w:t>          </w:t>
            </w:r>
            <w:r>
              <w:rPr>
                <w:lang w:val="en-US"/>
              </w:rPr>
              <w:t>application/merge-patch+json</w:t>
            </w:r>
            <w:r>
              <w:rPr>
                <w:color w:val="D4D4D4"/>
                <w:lang w:val="en-US"/>
              </w:rPr>
              <w:t>:</w:t>
            </w:r>
          </w:p>
          <w:p w14:paraId="228D6299"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250C529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4C92E84" w14:textId="77777777" w:rsidR="00A04AF5" w:rsidRDefault="00A04AF5" w:rsidP="006539B8">
            <w:pPr>
              <w:pStyle w:val="PL"/>
              <w:rPr>
                <w:color w:val="D4D4D4"/>
                <w:lang w:val="en-US"/>
              </w:rPr>
            </w:pPr>
            <w:r>
              <w:rPr>
                <w:color w:val="D4D4D4"/>
                <w:lang w:val="en-US"/>
              </w:rPr>
              <w:t>          </w:t>
            </w:r>
            <w:r>
              <w:rPr>
                <w:lang w:val="en-US"/>
              </w:rPr>
              <w:t>application/json-patch+json</w:t>
            </w:r>
            <w:r>
              <w:rPr>
                <w:color w:val="D4D4D4"/>
                <w:lang w:val="en-US"/>
              </w:rPr>
              <w:t>:</w:t>
            </w:r>
          </w:p>
          <w:p w14:paraId="150A589F"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48F676FF"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23FE70F" w14:textId="77777777" w:rsidR="00A04AF5" w:rsidRDefault="00A04AF5" w:rsidP="006539B8">
            <w:pPr>
              <w:pStyle w:val="PL"/>
              <w:rPr>
                <w:color w:val="D4D4D4"/>
                <w:lang w:val="en-US"/>
              </w:rPr>
            </w:pPr>
            <w:r>
              <w:rPr>
                <w:color w:val="D4D4D4"/>
                <w:lang w:val="en-US"/>
              </w:rPr>
              <w:t>      </w:t>
            </w:r>
            <w:r>
              <w:rPr>
                <w:lang w:val="en-US"/>
              </w:rPr>
              <w:t>responses</w:t>
            </w:r>
            <w:r>
              <w:rPr>
                <w:color w:val="D4D4D4"/>
                <w:lang w:val="en-US"/>
              </w:rPr>
              <w:t>:</w:t>
            </w:r>
          </w:p>
          <w:p w14:paraId="588FFCCB" w14:textId="77777777" w:rsidR="00A04AF5" w:rsidRDefault="00A04AF5" w:rsidP="006539B8">
            <w:pPr>
              <w:pStyle w:val="PL"/>
              <w:rPr>
                <w:color w:val="D4D4D4"/>
                <w:lang w:val="en-US"/>
              </w:rPr>
            </w:pPr>
            <w:r>
              <w:rPr>
                <w:color w:val="D4D4D4"/>
                <w:lang w:val="en-US"/>
              </w:rPr>
              <w:t>        </w:t>
            </w:r>
            <w:r>
              <w:rPr>
                <w:color w:val="CE9178"/>
                <w:lang w:val="en-US"/>
              </w:rPr>
              <w:t>'200'</w:t>
            </w:r>
            <w:r>
              <w:rPr>
                <w:color w:val="D4D4D4"/>
                <w:lang w:val="en-US"/>
              </w:rPr>
              <w:t>:</w:t>
            </w:r>
          </w:p>
          <w:p w14:paraId="26E1E97D"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43C72FE9"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4B85CCC5" w14:textId="77777777" w:rsidR="00A04AF5" w:rsidRDefault="00A04AF5" w:rsidP="006539B8">
            <w:pPr>
              <w:pStyle w:val="PL"/>
              <w:rPr>
                <w:color w:val="D4D4D4"/>
                <w:lang w:val="en-US"/>
              </w:rPr>
            </w:pPr>
            <w:r>
              <w:rPr>
                <w:color w:val="D4D4D4"/>
                <w:lang w:val="en-US"/>
              </w:rPr>
              <w:t>            </w:t>
            </w:r>
            <w:r>
              <w:rPr>
                <w:lang w:val="en-US"/>
              </w:rPr>
              <w:t>application/json</w:t>
            </w:r>
            <w:r>
              <w:rPr>
                <w:color w:val="D4D4D4"/>
                <w:lang w:val="en-US"/>
              </w:rPr>
              <w:t>:</w:t>
            </w:r>
          </w:p>
          <w:p w14:paraId="670D7436"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0A3022DF"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73B68406"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3BF3D12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3AC232F" w14:textId="77777777" w:rsidR="00A04AF5" w:rsidRDefault="00A04AF5" w:rsidP="006539B8">
            <w:pPr>
              <w:pStyle w:val="PL"/>
              <w:rPr>
                <w:color w:val="D4D4D4"/>
                <w:lang w:val="en-US"/>
              </w:rPr>
            </w:pPr>
            <w:r>
              <w:rPr>
                <w:color w:val="D4D4D4"/>
                <w:lang w:val="en-US"/>
              </w:rPr>
              <w:t>    </w:t>
            </w:r>
            <w:r>
              <w:rPr>
                <w:lang w:val="en-US"/>
              </w:rPr>
              <w:t>delete</w:t>
            </w:r>
            <w:r>
              <w:rPr>
                <w:color w:val="D4D4D4"/>
                <w:lang w:val="en-US"/>
              </w:rPr>
              <w:t>:</w:t>
            </w:r>
          </w:p>
          <w:p w14:paraId="4DCE7D44"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05A88694"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2D3F8C52" w14:textId="77777777" w:rsidR="00A04AF5" w:rsidRDefault="00A04AF5" w:rsidP="006539B8">
            <w:pPr>
              <w:pStyle w:val="PL"/>
              <w:rPr>
                <w:color w:val="D4D4D4"/>
                <w:lang w:val="en-US"/>
              </w:rPr>
            </w:pPr>
            <w:r>
              <w:rPr>
                <w:color w:val="D4D4D4"/>
                <w:lang w:val="en-US"/>
              </w:rPr>
              <w:t>      </w:t>
            </w:r>
            <w:r>
              <w:rPr>
                <w:lang w:val="en-US"/>
              </w:rPr>
              <w:t>responses</w:t>
            </w:r>
            <w:r>
              <w:rPr>
                <w:color w:val="D4D4D4"/>
                <w:lang w:val="en-US"/>
              </w:rPr>
              <w:t>:</w:t>
            </w:r>
          </w:p>
          <w:p w14:paraId="79F6F43C" w14:textId="77777777" w:rsidR="00A04AF5" w:rsidRDefault="00A04AF5" w:rsidP="006539B8">
            <w:pPr>
              <w:pStyle w:val="PL"/>
              <w:rPr>
                <w:color w:val="D4D4D4"/>
                <w:lang w:val="en-US"/>
              </w:rPr>
            </w:pPr>
            <w:r>
              <w:rPr>
                <w:color w:val="D4D4D4"/>
                <w:lang w:val="en-US"/>
              </w:rPr>
              <w:t>        </w:t>
            </w:r>
            <w:r>
              <w:rPr>
                <w:color w:val="CE9178"/>
                <w:lang w:val="en-US"/>
              </w:rPr>
              <w:t>'204'</w:t>
            </w:r>
            <w:r>
              <w:rPr>
                <w:color w:val="D4D4D4"/>
                <w:lang w:val="en-US"/>
              </w:rPr>
              <w:t>:</w:t>
            </w:r>
          </w:p>
          <w:p w14:paraId="1204A8D2"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57CD400D"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781F22AA"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D81BBD5" w14:textId="77777777" w:rsidR="00A04AF5" w:rsidRDefault="00A04AF5" w:rsidP="006539B8">
            <w:pPr>
              <w:pStyle w:val="PL"/>
              <w:rPr>
                <w:color w:val="D4D4D4"/>
                <w:lang w:val="en-US"/>
              </w:rPr>
            </w:pPr>
            <w:r>
              <w:rPr>
                <w:color w:val="D4D4D4"/>
                <w:lang w:val="en-US"/>
              </w:rPr>
              <w:t>          </w:t>
            </w:r>
          </w:p>
          <w:p w14:paraId="550FBFC2" w14:textId="77777777" w:rsidR="00A04AF5" w:rsidRDefault="00A04AF5" w:rsidP="006539B8">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583C4619" w14:textId="77777777" w:rsidR="00A04AF5" w:rsidRDefault="00A04AF5" w:rsidP="006539B8">
            <w:pPr>
              <w:pStyle w:val="PL"/>
              <w:rPr>
                <w:color w:val="D4D4D4"/>
                <w:lang w:val="en-US"/>
              </w:rPr>
            </w:pPr>
            <w:r>
              <w:rPr>
                <w:color w:val="D4D4D4"/>
                <w:lang w:val="en-US"/>
              </w:rPr>
              <w:t>    </w:t>
            </w:r>
            <w:r>
              <w:rPr>
                <w:lang w:val="en-US"/>
              </w:rPr>
              <w:t>parameters</w:t>
            </w:r>
            <w:r>
              <w:rPr>
                <w:color w:val="D4D4D4"/>
                <w:lang w:val="en-US"/>
              </w:rPr>
              <w:t>:</w:t>
            </w:r>
          </w:p>
          <w:p w14:paraId="1B5A1802"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A57BFEB" w14:textId="77777777" w:rsidR="00A04AF5" w:rsidRDefault="00A04AF5" w:rsidP="006539B8">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36A873E"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68D32C70"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085CB981"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8454428"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44549882" w14:textId="77777777" w:rsidR="00A04AF5" w:rsidRDefault="00A04AF5" w:rsidP="006539B8">
            <w:pPr>
              <w:pStyle w:val="PL"/>
              <w:rPr>
                <w:color w:val="D4D4D4"/>
                <w:lang w:val="en-US"/>
              </w:rPr>
            </w:pPr>
            <w:r>
              <w:rPr>
                <w:color w:val="D4D4D4"/>
                <w:lang w:val="en-US"/>
              </w:rPr>
              <w:t>    </w:t>
            </w:r>
            <w:r>
              <w:rPr>
                <w:lang w:val="en-US"/>
              </w:rPr>
              <w:t>post</w:t>
            </w:r>
            <w:r>
              <w:rPr>
                <w:color w:val="D4D4D4"/>
                <w:lang w:val="en-US"/>
              </w:rPr>
              <w:t>:</w:t>
            </w:r>
          </w:p>
          <w:p w14:paraId="7C6B953B"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4648E8C0"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7615F260" w14:textId="77777777" w:rsidR="00A04AF5" w:rsidRDefault="00A04AF5" w:rsidP="006539B8">
            <w:pPr>
              <w:pStyle w:val="PL"/>
              <w:rPr>
                <w:color w:val="D4D4D4"/>
                <w:lang w:val="en-US"/>
              </w:rPr>
            </w:pPr>
            <w:r>
              <w:rPr>
                <w:color w:val="D4D4D4"/>
                <w:lang w:val="en-US"/>
              </w:rPr>
              <w:t>      </w:t>
            </w:r>
            <w:r>
              <w:rPr>
                <w:lang w:val="en-US"/>
              </w:rPr>
              <w:t>requestBody</w:t>
            </w:r>
            <w:r>
              <w:rPr>
                <w:color w:val="D4D4D4"/>
                <w:lang w:val="en-US"/>
              </w:rPr>
              <w:t>:</w:t>
            </w:r>
          </w:p>
          <w:p w14:paraId="43004AE8"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7D466DD6"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11F0967E"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55CA1B0A" w14:textId="77777777" w:rsidR="00A04AF5" w:rsidRDefault="00A04AF5" w:rsidP="006539B8">
            <w:pPr>
              <w:pStyle w:val="PL"/>
              <w:rPr>
                <w:color w:val="D4D4D4"/>
                <w:lang w:val="en-US"/>
              </w:rPr>
            </w:pPr>
            <w:r>
              <w:rPr>
                <w:color w:val="D4D4D4"/>
                <w:lang w:val="en-US"/>
              </w:rPr>
              <w:t>          </w:t>
            </w:r>
            <w:r>
              <w:rPr>
                <w:lang w:val="en-US"/>
              </w:rPr>
              <w:t>application/x-www-form-urlencoded</w:t>
            </w:r>
            <w:r>
              <w:rPr>
                <w:color w:val="D4D4D4"/>
                <w:lang w:val="en-US"/>
              </w:rPr>
              <w:t>:</w:t>
            </w:r>
          </w:p>
          <w:p w14:paraId="457C4279"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4B0EEEC1"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16EA30F1" w14:textId="77777777" w:rsidR="00A04AF5" w:rsidRDefault="00A04AF5" w:rsidP="006539B8">
            <w:pPr>
              <w:pStyle w:val="PL"/>
              <w:rPr>
                <w:color w:val="D4D4D4"/>
                <w:lang w:val="en-US"/>
              </w:rPr>
            </w:pPr>
            <w:r>
              <w:rPr>
                <w:color w:val="D4D4D4"/>
                <w:lang w:val="en-US"/>
              </w:rPr>
              <w:t>                </w:t>
            </w:r>
            <w:r>
              <w:rPr>
                <w:lang w:val="en-US"/>
              </w:rPr>
              <w:t>pattern</w:t>
            </w:r>
            <w:r>
              <w:rPr>
                <w:color w:val="D4D4D4"/>
                <w:lang w:val="en-US"/>
              </w:rPr>
              <w:t>: </w:t>
            </w:r>
          </w:p>
          <w:p w14:paraId="1DD2C1BC"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395F1A8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0893643" w14:textId="77777777" w:rsidR="00A04AF5" w:rsidRDefault="00A04AF5" w:rsidP="006539B8">
            <w:pPr>
              <w:pStyle w:val="PL"/>
              <w:rPr>
                <w:color w:val="D4D4D4"/>
                <w:lang w:val="fr-FR"/>
              </w:rPr>
            </w:pPr>
            <w:r>
              <w:rPr>
                <w:color w:val="D4D4D4"/>
                <w:lang w:val="en-US"/>
              </w:rPr>
              <w:t>      </w:t>
            </w:r>
            <w:r>
              <w:rPr>
                <w:lang w:val="fr-FR"/>
              </w:rPr>
              <w:t>responses</w:t>
            </w:r>
            <w:r>
              <w:rPr>
                <w:color w:val="D4D4D4"/>
                <w:lang w:val="fr-FR"/>
              </w:rPr>
              <w:t>:</w:t>
            </w:r>
          </w:p>
          <w:p w14:paraId="7AF368ED" w14:textId="77777777" w:rsidR="00A04AF5" w:rsidRDefault="00A04AF5" w:rsidP="006539B8">
            <w:pPr>
              <w:pStyle w:val="PL"/>
              <w:rPr>
                <w:color w:val="D4D4D4"/>
                <w:lang w:val="fr-FR"/>
              </w:rPr>
            </w:pPr>
            <w:r>
              <w:rPr>
                <w:color w:val="D4D4D4"/>
                <w:lang w:val="fr-FR"/>
              </w:rPr>
              <w:t>        </w:t>
            </w:r>
            <w:r>
              <w:rPr>
                <w:color w:val="CE9178"/>
                <w:lang w:val="fr-FR"/>
              </w:rPr>
              <w:t>'200'</w:t>
            </w:r>
            <w:r>
              <w:rPr>
                <w:color w:val="D4D4D4"/>
                <w:lang w:val="fr-FR"/>
              </w:rPr>
              <w:t>:</w:t>
            </w:r>
          </w:p>
          <w:p w14:paraId="670D3BF7" w14:textId="77777777" w:rsidR="00A04AF5" w:rsidRDefault="00A04AF5" w:rsidP="006539B8">
            <w:pPr>
              <w:pStyle w:val="PL"/>
              <w:rPr>
                <w:color w:val="D4D4D4"/>
                <w:lang w:val="fr-FR"/>
              </w:rPr>
            </w:pPr>
            <w:r>
              <w:rPr>
                <w:color w:val="D4D4D4"/>
                <w:lang w:val="fr-FR"/>
              </w:rPr>
              <w:t>          </w:t>
            </w:r>
            <w:r>
              <w:rPr>
                <w:lang w:val="fr-FR"/>
              </w:rPr>
              <w:t>description</w:t>
            </w:r>
            <w:r>
              <w:rPr>
                <w:color w:val="D4D4D4"/>
                <w:lang w:val="fr-FR"/>
              </w:rPr>
              <w:t>: </w:t>
            </w:r>
            <w:r>
              <w:rPr>
                <w:color w:val="CE9178"/>
                <w:lang w:val="fr-FR"/>
              </w:rPr>
              <w:t>'Content Purged'</w:t>
            </w:r>
          </w:p>
          <w:p w14:paraId="01C253EB" w14:textId="77777777" w:rsidR="00A04AF5" w:rsidRDefault="00A04AF5" w:rsidP="006539B8">
            <w:pPr>
              <w:pStyle w:val="PL"/>
              <w:rPr>
                <w:lang w:val="fr-FR"/>
              </w:rPr>
            </w:pPr>
          </w:p>
          <w:p w14:paraId="171A020A" w14:textId="77777777" w:rsidR="00A04AF5" w:rsidRDefault="00A04AF5" w:rsidP="006539B8">
            <w:pPr>
              <w:pStyle w:val="PL"/>
              <w:rPr>
                <w:color w:val="D4D4D4"/>
                <w:lang w:val="fr-FR"/>
              </w:rPr>
            </w:pPr>
            <w:r>
              <w:rPr>
                <w:lang w:val="fr-FR"/>
              </w:rPr>
              <w:t>components</w:t>
            </w:r>
            <w:r>
              <w:rPr>
                <w:color w:val="D4D4D4"/>
                <w:lang w:val="fr-FR"/>
              </w:rPr>
              <w:t>:</w:t>
            </w:r>
          </w:p>
          <w:p w14:paraId="5BCCFECB" w14:textId="77777777" w:rsidR="00A04AF5" w:rsidRDefault="00A04AF5" w:rsidP="006539B8">
            <w:pPr>
              <w:pStyle w:val="PL"/>
              <w:rPr>
                <w:color w:val="D4D4D4"/>
                <w:lang w:val="en-US"/>
              </w:rPr>
            </w:pPr>
            <w:r>
              <w:rPr>
                <w:color w:val="D4D4D4"/>
                <w:lang w:val="fr-FR"/>
              </w:rPr>
              <w:t>  </w:t>
            </w:r>
            <w:r>
              <w:rPr>
                <w:lang w:val="en-US"/>
              </w:rPr>
              <w:t>schemas</w:t>
            </w:r>
            <w:r>
              <w:rPr>
                <w:color w:val="D4D4D4"/>
                <w:lang w:val="en-US"/>
              </w:rPr>
              <w:t>:</w:t>
            </w:r>
          </w:p>
          <w:p w14:paraId="62579553" w14:textId="77777777" w:rsidR="00A04AF5" w:rsidRDefault="00A04AF5" w:rsidP="006539B8">
            <w:pPr>
              <w:pStyle w:val="PL"/>
              <w:rPr>
                <w:color w:val="D4D4D4"/>
                <w:lang w:val="en-US"/>
              </w:rPr>
            </w:pPr>
            <w:r>
              <w:rPr>
                <w:color w:val="D4D4D4"/>
                <w:lang w:val="en-US"/>
              </w:rPr>
              <w:t>    </w:t>
            </w:r>
            <w:r>
              <w:rPr>
                <w:lang w:val="en-US"/>
              </w:rPr>
              <w:t>IngestConfiguration</w:t>
            </w:r>
            <w:r>
              <w:rPr>
                <w:color w:val="D4D4D4"/>
                <w:lang w:val="en-US"/>
              </w:rPr>
              <w:t>:</w:t>
            </w:r>
          </w:p>
          <w:p w14:paraId="55087A5A"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14AA96F"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6852DFE3"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4E63FC21" w14:textId="77777777" w:rsidR="00A04AF5" w:rsidRDefault="00A04AF5" w:rsidP="006539B8">
            <w:pPr>
              <w:pStyle w:val="PL"/>
              <w:rPr>
                <w:color w:val="D4D4D4"/>
                <w:lang w:val="en-US"/>
              </w:rPr>
            </w:pPr>
            <w:r>
              <w:rPr>
                <w:color w:val="D4D4D4"/>
                <w:lang w:val="en-US"/>
              </w:rPr>
              <w:t>        </w:t>
            </w:r>
            <w:r>
              <w:rPr>
                <w:lang w:val="en-US"/>
              </w:rPr>
              <w:t>pull</w:t>
            </w:r>
            <w:r>
              <w:rPr>
                <w:color w:val="D4D4D4"/>
                <w:lang w:val="en-US"/>
              </w:rPr>
              <w:t>:</w:t>
            </w:r>
          </w:p>
          <w:p w14:paraId="6CCC50B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75411DF8" w14:textId="77777777" w:rsidR="00A04AF5" w:rsidRDefault="00A04AF5" w:rsidP="006539B8">
            <w:pPr>
              <w:pStyle w:val="PL"/>
              <w:rPr>
                <w:color w:val="D4D4D4"/>
                <w:lang w:val="en-US"/>
              </w:rPr>
            </w:pPr>
            <w:r>
              <w:rPr>
                <w:color w:val="D4D4D4"/>
                <w:lang w:val="en-US"/>
              </w:rPr>
              <w:t>        </w:t>
            </w:r>
            <w:r>
              <w:rPr>
                <w:lang w:val="en-US"/>
              </w:rPr>
              <w:t>protocol</w:t>
            </w:r>
            <w:r>
              <w:rPr>
                <w:color w:val="D4D4D4"/>
                <w:lang w:val="en-US"/>
              </w:rPr>
              <w:t>:</w:t>
            </w:r>
          </w:p>
          <w:p w14:paraId="5E27BACA"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535AF6D" w14:textId="77777777" w:rsidR="00A04AF5" w:rsidRDefault="00A04AF5" w:rsidP="006539B8">
            <w:pPr>
              <w:pStyle w:val="PL"/>
              <w:rPr>
                <w:color w:val="D4D4D4"/>
                <w:lang w:val="en-US"/>
              </w:rPr>
            </w:pPr>
            <w:r>
              <w:rPr>
                <w:color w:val="D4D4D4"/>
                <w:lang w:val="en-US"/>
              </w:rPr>
              <w:t>        </w:t>
            </w:r>
            <w:r>
              <w:rPr>
                <w:lang w:val="en-US"/>
              </w:rPr>
              <w:t>baseURL</w:t>
            </w:r>
            <w:r>
              <w:rPr>
                <w:color w:val="D4D4D4"/>
                <w:lang w:val="en-US"/>
              </w:rPr>
              <w:t>:</w:t>
            </w:r>
          </w:p>
          <w:p w14:paraId="6797AC7B"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40C0DA41" w14:textId="77777777" w:rsidR="00A04AF5" w:rsidRDefault="00A04AF5" w:rsidP="006539B8">
            <w:pPr>
              <w:pStyle w:val="PL"/>
              <w:rPr>
                <w:color w:val="D4D4D4"/>
                <w:lang w:val="en-US"/>
              </w:rPr>
            </w:pPr>
          </w:p>
          <w:p w14:paraId="4181B4D9" w14:textId="77777777" w:rsidR="00A04AF5" w:rsidRDefault="00A04AF5" w:rsidP="006539B8">
            <w:pPr>
              <w:pStyle w:val="PL"/>
              <w:rPr>
                <w:color w:val="D4D4D4"/>
                <w:lang w:val="en-US"/>
              </w:rPr>
            </w:pPr>
            <w:r>
              <w:rPr>
                <w:color w:val="D4D4D4"/>
                <w:lang w:val="en-US"/>
              </w:rPr>
              <w:t>    </w:t>
            </w:r>
            <w:r>
              <w:rPr>
                <w:lang w:val="en-US"/>
              </w:rPr>
              <w:t>PathRewriteRule</w:t>
            </w:r>
            <w:r>
              <w:rPr>
                <w:color w:val="D4D4D4"/>
                <w:lang w:val="en-US"/>
              </w:rPr>
              <w:t>:</w:t>
            </w:r>
          </w:p>
          <w:p w14:paraId="2803BC61"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25E9D05"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72BAA31A"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7D1017EC" w14:textId="77777777" w:rsidR="00A04AF5" w:rsidRDefault="00A04AF5" w:rsidP="006539B8">
            <w:pPr>
              <w:pStyle w:val="PL"/>
              <w:rPr>
                <w:color w:val="D4D4D4"/>
                <w:lang w:val="en-US"/>
              </w:rPr>
            </w:pPr>
            <w:r>
              <w:rPr>
                <w:color w:val="D4D4D4"/>
                <w:lang w:val="en-US"/>
              </w:rPr>
              <w:t>        - </w:t>
            </w:r>
            <w:r>
              <w:rPr>
                <w:color w:val="CE9178"/>
                <w:lang w:val="en-US"/>
              </w:rPr>
              <w:t>requestPathPattern</w:t>
            </w:r>
          </w:p>
          <w:p w14:paraId="6D72C61F" w14:textId="77777777" w:rsidR="00A04AF5" w:rsidRDefault="00A04AF5" w:rsidP="006539B8">
            <w:pPr>
              <w:pStyle w:val="PL"/>
              <w:rPr>
                <w:color w:val="D4D4D4"/>
                <w:lang w:val="en-US"/>
              </w:rPr>
            </w:pPr>
            <w:r>
              <w:rPr>
                <w:color w:val="D4D4D4"/>
                <w:lang w:val="en-US"/>
              </w:rPr>
              <w:t>        - </w:t>
            </w:r>
            <w:r>
              <w:rPr>
                <w:color w:val="CE9178"/>
                <w:lang w:val="en-US"/>
              </w:rPr>
              <w:t>mappedPath</w:t>
            </w:r>
          </w:p>
          <w:p w14:paraId="67278A2C"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72EC9E03" w14:textId="77777777" w:rsidR="00A04AF5" w:rsidRDefault="00A04AF5" w:rsidP="006539B8">
            <w:pPr>
              <w:pStyle w:val="PL"/>
              <w:rPr>
                <w:color w:val="D4D4D4"/>
                <w:lang w:val="en-US"/>
              </w:rPr>
            </w:pPr>
            <w:r>
              <w:rPr>
                <w:color w:val="D4D4D4"/>
                <w:lang w:val="en-US"/>
              </w:rPr>
              <w:t>        </w:t>
            </w:r>
            <w:r>
              <w:rPr>
                <w:lang w:val="en-US"/>
              </w:rPr>
              <w:t>requestPathPattern</w:t>
            </w:r>
            <w:r>
              <w:rPr>
                <w:color w:val="D4D4D4"/>
                <w:lang w:val="en-US"/>
              </w:rPr>
              <w:t>:</w:t>
            </w:r>
          </w:p>
          <w:p w14:paraId="7A76C5B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98CA5D3" w14:textId="77777777" w:rsidR="00A04AF5" w:rsidRDefault="00A04AF5" w:rsidP="006539B8">
            <w:pPr>
              <w:pStyle w:val="PL"/>
              <w:rPr>
                <w:color w:val="D4D4D4"/>
                <w:lang w:val="en-US"/>
              </w:rPr>
            </w:pPr>
            <w:r>
              <w:rPr>
                <w:color w:val="D4D4D4"/>
                <w:lang w:val="en-US"/>
              </w:rPr>
              <w:t>        </w:t>
            </w:r>
            <w:r>
              <w:rPr>
                <w:lang w:val="en-US"/>
              </w:rPr>
              <w:t>mappedPath</w:t>
            </w:r>
            <w:r>
              <w:rPr>
                <w:color w:val="D4D4D4"/>
                <w:lang w:val="en-US"/>
              </w:rPr>
              <w:t>:</w:t>
            </w:r>
          </w:p>
          <w:p w14:paraId="63C2521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0D500CC" w14:textId="77777777" w:rsidR="00A04AF5" w:rsidRDefault="00A04AF5" w:rsidP="006539B8">
            <w:pPr>
              <w:pStyle w:val="PL"/>
              <w:rPr>
                <w:color w:val="D4D4D4"/>
                <w:lang w:val="en-US"/>
              </w:rPr>
            </w:pPr>
          </w:p>
          <w:p w14:paraId="768C58EA" w14:textId="77777777" w:rsidR="00A04AF5" w:rsidRDefault="00A04AF5" w:rsidP="006539B8">
            <w:pPr>
              <w:pStyle w:val="PL"/>
              <w:rPr>
                <w:color w:val="D4D4D4"/>
                <w:lang w:val="en-US"/>
              </w:rPr>
            </w:pPr>
            <w:r>
              <w:rPr>
                <w:color w:val="D4D4D4"/>
                <w:lang w:val="en-US"/>
              </w:rPr>
              <w:t>    </w:t>
            </w:r>
            <w:r>
              <w:rPr>
                <w:lang w:val="en-US"/>
              </w:rPr>
              <w:t>CachingConfiguration</w:t>
            </w:r>
            <w:r>
              <w:rPr>
                <w:color w:val="D4D4D4"/>
                <w:lang w:val="en-US"/>
              </w:rPr>
              <w:t>:</w:t>
            </w:r>
          </w:p>
          <w:p w14:paraId="013BFBC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537A56F"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72D29BD8"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14B190E7" w14:textId="77777777" w:rsidR="00A04AF5" w:rsidRDefault="00A04AF5" w:rsidP="006539B8">
            <w:pPr>
              <w:pStyle w:val="PL"/>
              <w:rPr>
                <w:color w:val="D4D4D4"/>
                <w:lang w:val="en-US"/>
              </w:rPr>
            </w:pPr>
            <w:r>
              <w:rPr>
                <w:color w:val="D4D4D4"/>
                <w:lang w:val="en-US"/>
              </w:rPr>
              <w:t>        - </w:t>
            </w:r>
            <w:r>
              <w:rPr>
                <w:color w:val="CE9178"/>
                <w:lang w:val="en-US"/>
              </w:rPr>
              <w:t>urlPatternFilter</w:t>
            </w:r>
          </w:p>
          <w:p w14:paraId="7B10A2E4"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4845EEC7" w14:textId="77777777" w:rsidR="00A04AF5" w:rsidRDefault="00A04AF5" w:rsidP="006539B8">
            <w:pPr>
              <w:pStyle w:val="PL"/>
              <w:rPr>
                <w:color w:val="D4D4D4"/>
                <w:lang w:val="en-US"/>
              </w:rPr>
            </w:pPr>
            <w:r>
              <w:rPr>
                <w:color w:val="D4D4D4"/>
                <w:lang w:val="en-US"/>
              </w:rPr>
              <w:t>        </w:t>
            </w:r>
            <w:r>
              <w:rPr>
                <w:lang w:val="en-US"/>
              </w:rPr>
              <w:t>urlPatternFilter</w:t>
            </w:r>
            <w:r>
              <w:rPr>
                <w:color w:val="D4D4D4"/>
                <w:lang w:val="en-US"/>
              </w:rPr>
              <w:t>:</w:t>
            </w:r>
          </w:p>
          <w:p w14:paraId="3DE61C23"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FD24E5F" w14:textId="77777777" w:rsidR="00A04AF5" w:rsidRDefault="00A04AF5" w:rsidP="006539B8">
            <w:pPr>
              <w:pStyle w:val="PL"/>
              <w:rPr>
                <w:color w:val="D4D4D4"/>
                <w:lang w:val="en-US"/>
              </w:rPr>
            </w:pPr>
            <w:r>
              <w:rPr>
                <w:color w:val="D4D4D4"/>
                <w:lang w:val="en-US"/>
              </w:rPr>
              <w:t>        </w:t>
            </w:r>
            <w:r>
              <w:rPr>
                <w:lang w:val="en-US"/>
              </w:rPr>
              <w:t>cachingDirectives</w:t>
            </w:r>
            <w:r>
              <w:rPr>
                <w:color w:val="D4D4D4"/>
                <w:lang w:val="en-US"/>
              </w:rPr>
              <w:t>:</w:t>
            </w:r>
          </w:p>
          <w:p w14:paraId="02155C52"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883660C"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33EE8CF0" w14:textId="77777777" w:rsidR="00A04AF5" w:rsidRDefault="00A04AF5" w:rsidP="006539B8">
            <w:pPr>
              <w:pStyle w:val="PL"/>
              <w:rPr>
                <w:color w:val="D4D4D4"/>
                <w:lang w:val="en-US"/>
              </w:rPr>
            </w:pPr>
            <w:r>
              <w:rPr>
                <w:color w:val="D4D4D4"/>
                <w:lang w:val="en-US"/>
              </w:rPr>
              <w:t>            - </w:t>
            </w:r>
            <w:r>
              <w:rPr>
                <w:color w:val="CE9178"/>
                <w:lang w:val="en-US"/>
              </w:rPr>
              <w:t>noCache</w:t>
            </w:r>
          </w:p>
          <w:p w14:paraId="61A1B4F5"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13A80D89" w14:textId="77777777" w:rsidR="00A04AF5" w:rsidRDefault="00A04AF5" w:rsidP="006539B8">
            <w:pPr>
              <w:pStyle w:val="PL"/>
              <w:rPr>
                <w:color w:val="D4D4D4"/>
                <w:lang w:val="en-US"/>
              </w:rPr>
            </w:pPr>
            <w:r>
              <w:rPr>
                <w:color w:val="D4D4D4"/>
                <w:lang w:val="en-US"/>
              </w:rPr>
              <w:t>            </w:t>
            </w:r>
            <w:r>
              <w:rPr>
                <w:lang w:val="en-US"/>
              </w:rPr>
              <w:t>statusCodeFilters</w:t>
            </w:r>
            <w:r>
              <w:rPr>
                <w:color w:val="D4D4D4"/>
                <w:lang w:val="en-US"/>
              </w:rPr>
              <w:t>:</w:t>
            </w:r>
          </w:p>
          <w:p w14:paraId="311BF991"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941FD61"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13A2339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50A1773A" w14:textId="77777777" w:rsidR="00A04AF5" w:rsidRDefault="00A04AF5" w:rsidP="006539B8">
            <w:pPr>
              <w:pStyle w:val="PL"/>
              <w:rPr>
                <w:color w:val="D4D4D4"/>
                <w:lang w:val="en-US"/>
              </w:rPr>
            </w:pPr>
            <w:r>
              <w:rPr>
                <w:color w:val="D4D4D4"/>
                <w:lang w:val="en-US"/>
              </w:rPr>
              <w:t>            </w:t>
            </w:r>
            <w:r>
              <w:rPr>
                <w:lang w:val="en-US"/>
              </w:rPr>
              <w:t>noCache</w:t>
            </w:r>
            <w:r>
              <w:rPr>
                <w:color w:val="D4D4D4"/>
                <w:lang w:val="en-US"/>
              </w:rPr>
              <w:t>:</w:t>
            </w:r>
          </w:p>
          <w:p w14:paraId="5D67CA5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71C9E5AF" w14:textId="77777777" w:rsidR="00A04AF5" w:rsidRDefault="00A04AF5" w:rsidP="006539B8">
            <w:pPr>
              <w:pStyle w:val="PL"/>
              <w:rPr>
                <w:color w:val="D4D4D4"/>
                <w:lang w:val="en-US"/>
              </w:rPr>
            </w:pPr>
            <w:r>
              <w:rPr>
                <w:color w:val="D4D4D4"/>
                <w:lang w:val="en-US"/>
              </w:rPr>
              <w:t>            </w:t>
            </w:r>
            <w:r>
              <w:rPr>
                <w:lang w:val="en-US"/>
              </w:rPr>
              <w:t>maxAge</w:t>
            </w:r>
            <w:r>
              <w:rPr>
                <w:color w:val="D4D4D4"/>
                <w:lang w:val="en-US"/>
              </w:rPr>
              <w:t>:</w:t>
            </w:r>
          </w:p>
          <w:p w14:paraId="697D5D5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09739D1E" w14:textId="77777777" w:rsidR="00A04AF5" w:rsidRDefault="00A04AF5" w:rsidP="006539B8">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335F43B1" w14:textId="77777777" w:rsidR="00A04AF5" w:rsidRDefault="00A04AF5" w:rsidP="006539B8">
            <w:pPr>
              <w:pStyle w:val="PL"/>
              <w:rPr>
                <w:color w:val="D4D4D4"/>
                <w:lang w:val="en-US"/>
              </w:rPr>
            </w:pPr>
          </w:p>
          <w:p w14:paraId="68B4B531" w14:textId="77777777" w:rsidR="00A04AF5" w:rsidRDefault="00A04AF5" w:rsidP="006539B8">
            <w:pPr>
              <w:pStyle w:val="PL"/>
              <w:rPr>
                <w:color w:val="D4D4D4"/>
                <w:lang w:val="en-US"/>
              </w:rPr>
            </w:pPr>
            <w:r>
              <w:rPr>
                <w:color w:val="D4D4D4"/>
                <w:lang w:val="en-US"/>
              </w:rPr>
              <w:t>    </w:t>
            </w:r>
            <w:r>
              <w:rPr>
                <w:lang w:val="en-US"/>
              </w:rPr>
              <w:t>DistributionConfiguration</w:t>
            </w:r>
            <w:r>
              <w:rPr>
                <w:color w:val="D4D4D4"/>
                <w:lang w:val="en-US"/>
              </w:rPr>
              <w:t>:</w:t>
            </w:r>
          </w:p>
          <w:p w14:paraId="7797F51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BA32AFC"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5DB4CA1B"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7BBA4F5D" w14:textId="77777777" w:rsidR="00A04AF5" w:rsidRDefault="00A04AF5" w:rsidP="006539B8">
            <w:pPr>
              <w:pStyle w:val="PL"/>
              <w:rPr>
                <w:color w:val="D4D4D4"/>
                <w:lang w:val="en-US"/>
              </w:rPr>
            </w:pPr>
            <w:r>
              <w:rPr>
                <w:color w:val="D4D4D4"/>
                <w:lang w:val="en-US"/>
              </w:rPr>
              <w:t>        </w:t>
            </w:r>
            <w:r>
              <w:rPr>
                <w:lang w:val="en-US"/>
              </w:rPr>
              <w:t>contentPreparationTemplateId</w:t>
            </w:r>
            <w:r>
              <w:rPr>
                <w:color w:val="D4D4D4"/>
                <w:lang w:val="en-US"/>
              </w:rPr>
              <w:t>:</w:t>
            </w:r>
          </w:p>
          <w:p w14:paraId="35838FA8"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32AF707" w14:textId="77777777" w:rsidR="00A04AF5" w:rsidRDefault="00A04AF5" w:rsidP="006539B8">
            <w:pPr>
              <w:pStyle w:val="PL"/>
              <w:rPr>
                <w:color w:val="D4D4D4"/>
                <w:lang w:val="en-US"/>
              </w:rPr>
            </w:pPr>
            <w:r>
              <w:rPr>
                <w:color w:val="D4D4D4"/>
                <w:lang w:val="en-US"/>
              </w:rPr>
              <w:t>        </w:t>
            </w:r>
            <w:r>
              <w:rPr>
                <w:lang w:val="en-US"/>
              </w:rPr>
              <w:t>canonicalDomainName</w:t>
            </w:r>
            <w:r>
              <w:rPr>
                <w:color w:val="D4D4D4"/>
                <w:lang w:val="en-US"/>
              </w:rPr>
              <w:t>:</w:t>
            </w:r>
          </w:p>
          <w:p w14:paraId="7253769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6F9A81F" w14:textId="77777777" w:rsidR="00A04AF5" w:rsidRDefault="00A04AF5" w:rsidP="006539B8">
            <w:pPr>
              <w:pStyle w:val="PL"/>
              <w:rPr>
                <w:color w:val="D4D4D4"/>
                <w:lang w:val="en-US"/>
              </w:rPr>
            </w:pPr>
            <w:r>
              <w:rPr>
                <w:color w:val="D4D4D4"/>
                <w:lang w:val="en-US"/>
              </w:rPr>
              <w:t>        </w:t>
            </w:r>
            <w:r>
              <w:rPr>
                <w:lang w:val="en-US"/>
              </w:rPr>
              <w:t>domainNameAlias</w:t>
            </w:r>
            <w:r>
              <w:rPr>
                <w:color w:val="D4D4D4"/>
                <w:lang w:val="en-US"/>
              </w:rPr>
              <w:t>:</w:t>
            </w:r>
          </w:p>
          <w:p w14:paraId="32B36D5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875EE9B" w14:textId="77777777" w:rsidR="00A04AF5" w:rsidRDefault="00A04AF5" w:rsidP="006539B8">
            <w:pPr>
              <w:pStyle w:val="PL"/>
              <w:rPr>
                <w:color w:val="D4D4D4"/>
                <w:lang w:val="en-US"/>
              </w:rPr>
            </w:pPr>
            <w:r>
              <w:rPr>
                <w:color w:val="D4D4D4"/>
                <w:lang w:val="en-US"/>
              </w:rPr>
              <w:t>        </w:t>
            </w:r>
            <w:r>
              <w:rPr>
                <w:lang w:val="en-US"/>
              </w:rPr>
              <w:t>baseURL</w:t>
            </w:r>
            <w:r>
              <w:rPr>
                <w:color w:val="D4D4D4"/>
                <w:lang w:val="en-US"/>
              </w:rPr>
              <w:t>:</w:t>
            </w:r>
          </w:p>
          <w:p w14:paraId="4F4F87E6"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391D695B" w14:textId="77777777" w:rsidR="00A04AF5" w:rsidRDefault="00A04AF5" w:rsidP="006539B8">
            <w:pPr>
              <w:pStyle w:val="PL"/>
              <w:rPr>
                <w:color w:val="D4D4D4"/>
                <w:lang w:val="en-US"/>
              </w:rPr>
            </w:pPr>
            <w:r>
              <w:rPr>
                <w:color w:val="D4D4D4"/>
                <w:lang w:val="en-US"/>
              </w:rPr>
              <w:t>        </w:t>
            </w:r>
            <w:r>
              <w:rPr>
                <w:lang w:val="en-US"/>
              </w:rPr>
              <w:t>pathRewriteRules</w:t>
            </w:r>
            <w:r>
              <w:rPr>
                <w:color w:val="D4D4D4"/>
                <w:lang w:val="en-US"/>
              </w:rPr>
              <w:t>:</w:t>
            </w:r>
          </w:p>
          <w:p w14:paraId="385FA9F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9093842"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01C024A8"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434AEAFE" w14:textId="77777777" w:rsidR="00A04AF5" w:rsidRDefault="00A04AF5" w:rsidP="006539B8">
            <w:pPr>
              <w:pStyle w:val="PL"/>
              <w:rPr>
                <w:color w:val="D4D4D4"/>
                <w:lang w:val="en-US"/>
              </w:rPr>
            </w:pPr>
            <w:r>
              <w:rPr>
                <w:color w:val="D4D4D4"/>
                <w:lang w:val="en-US"/>
              </w:rPr>
              <w:t>        </w:t>
            </w:r>
            <w:r>
              <w:rPr>
                <w:lang w:val="en-US"/>
              </w:rPr>
              <w:t>cachingConfigurations</w:t>
            </w:r>
            <w:r>
              <w:rPr>
                <w:color w:val="D4D4D4"/>
                <w:lang w:val="en-US"/>
              </w:rPr>
              <w:t>:</w:t>
            </w:r>
          </w:p>
          <w:p w14:paraId="2C25E15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4420FD5"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356640B0"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2ECC5F67" w14:textId="77777777" w:rsidR="00A04AF5" w:rsidRDefault="00A04AF5" w:rsidP="006539B8">
            <w:pPr>
              <w:pStyle w:val="PL"/>
              <w:rPr>
                <w:color w:val="D4D4D4"/>
                <w:lang w:val="en-US"/>
              </w:rPr>
            </w:pPr>
            <w:r>
              <w:rPr>
                <w:color w:val="D4D4D4"/>
                <w:lang w:val="en-US"/>
              </w:rPr>
              <w:t>        </w:t>
            </w:r>
            <w:r>
              <w:rPr>
                <w:lang w:val="en-US"/>
              </w:rPr>
              <w:t>geoFencing</w:t>
            </w:r>
            <w:r>
              <w:rPr>
                <w:color w:val="D4D4D4"/>
                <w:lang w:val="en-US"/>
              </w:rPr>
              <w:t>:</w:t>
            </w:r>
          </w:p>
          <w:p w14:paraId="7174C67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7EF7B9C"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2965CD31" w14:textId="77777777" w:rsidR="00A04AF5" w:rsidRDefault="00A04AF5" w:rsidP="006539B8">
            <w:pPr>
              <w:pStyle w:val="PL"/>
              <w:rPr>
                <w:color w:val="D4D4D4"/>
                <w:lang w:val="en-US"/>
              </w:rPr>
            </w:pPr>
            <w:r>
              <w:rPr>
                <w:color w:val="D4D4D4"/>
                <w:lang w:val="en-US"/>
              </w:rPr>
              <w:t>            - </w:t>
            </w:r>
            <w:r>
              <w:rPr>
                <w:color w:val="CE9178"/>
                <w:lang w:val="en-US"/>
              </w:rPr>
              <w:t>locatorType</w:t>
            </w:r>
          </w:p>
          <w:p w14:paraId="417D8926" w14:textId="77777777" w:rsidR="00A04AF5" w:rsidRDefault="00A04AF5" w:rsidP="006539B8">
            <w:pPr>
              <w:pStyle w:val="PL"/>
              <w:rPr>
                <w:color w:val="D4D4D4"/>
                <w:lang w:val="en-US"/>
              </w:rPr>
            </w:pPr>
            <w:r>
              <w:rPr>
                <w:color w:val="D4D4D4"/>
                <w:lang w:val="en-US"/>
              </w:rPr>
              <w:t>            - </w:t>
            </w:r>
            <w:r>
              <w:rPr>
                <w:color w:val="CE9178"/>
                <w:lang w:val="en-US"/>
              </w:rPr>
              <w:t>locators</w:t>
            </w:r>
          </w:p>
          <w:p w14:paraId="08034110"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7FE3B682" w14:textId="77777777" w:rsidR="00A04AF5" w:rsidRDefault="00A04AF5" w:rsidP="006539B8">
            <w:pPr>
              <w:pStyle w:val="PL"/>
              <w:rPr>
                <w:color w:val="D4D4D4"/>
                <w:lang w:val="en-US"/>
              </w:rPr>
            </w:pPr>
            <w:r>
              <w:rPr>
                <w:color w:val="D4D4D4"/>
                <w:lang w:val="en-US"/>
              </w:rPr>
              <w:t>            </w:t>
            </w:r>
            <w:r>
              <w:rPr>
                <w:lang w:val="en-US"/>
              </w:rPr>
              <w:t>locatorType</w:t>
            </w:r>
            <w:r>
              <w:rPr>
                <w:color w:val="D4D4D4"/>
                <w:lang w:val="en-US"/>
              </w:rPr>
              <w:t>:</w:t>
            </w:r>
          </w:p>
          <w:p w14:paraId="5DDDA62A"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1B3C8CBA" w14:textId="77777777" w:rsidR="00A04AF5" w:rsidRDefault="00A04AF5" w:rsidP="006539B8">
            <w:pPr>
              <w:pStyle w:val="PL"/>
              <w:rPr>
                <w:color w:val="D4D4D4"/>
                <w:lang w:val="en-US"/>
              </w:rPr>
            </w:pPr>
            <w:r>
              <w:rPr>
                <w:color w:val="D4D4D4"/>
                <w:lang w:val="en-US"/>
              </w:rPr>
              <w:t>            </w:t>
            </w:r>
            <w:r>
              <w:rPr>
                <w:lang w:val="en-US"/>
              </w:rPr>
              <w:t>locators</w:t>
            </w:r>
            <w:r>
              <w:rPr>
                <w:color w:val="D4D4D4"/>
                <w:lang w:val="en-US"/>
              </w:rPr>
              <w:t>:</w:t>
            </w:r>
          </w:p>
          <w:p w14:paraId="7CEF6B8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7FCD71D"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 </w:t>
            </w:r>
          </w:p>
          <w:p w14:paraId="09D52883"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7FED2D"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33BAAB0B"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1B409AB7" w14:textId="77777777" w:rsidR="00A04AF5" w:rsidRDefault="00A04AF5" w:rsidP="006539B8">
            <w:pPr>
              <w:pStyle w:val="PL"/>
              <w:rPr>
                <w:color w:val="D4D4D4"/>
                <w:lang w:val="en-US"/>
              </w:rPr>
            </w:pPr>
            <w:r>
              <w:rPr>
                <w:color w:val="D4D4D4"/>
                <w:lang w:val="en-US"/>
              </w:rPr>
              <w:t>        </w:t>
            </w:r>
            <w:r>
              <w:rPr>
                <w:lang w:val="en-US"/>
              </w:rPr>
              <w:t>urlSignature</w:t>
            </w:r>
            <w:r>
              <w:rPr>
                <w:color w:val="D4D4D4"/>
                <w:lang w:val="en-US"/>
              </w:rPr>
              <w:t>:</w:t>
            </w:r>
          </w:p>
          <w:p w14:paraId="187C308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F5E80E9"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17844AA1" w14:textId="77777777" w:rsidR="00A04AF5" w:rsidRDefault="00A04AF5" w:rsidP="006539B8">
            <w:pPr>
              <w:pStyle w:val="PL"/>
              <w:rPr>
                <w:color w:val="D4D4D4"/>
                <w:lang w:val="en-US"/>
              </w:rPr>
            </w:pPr>
            <w:r>
              <w:rPr>
                <w:color w:val="D4D4D4"/>
                <w:lang w:val="en-US"/>
              </w:rPr>
              <w:t>            - </w:t>
            </w:r>
            <w:r>
              <w:rPr>
                <w:color w:val="CE9178"/>
                <w:lang w:val="en-US"/>
              </w:rPr>
              <w:t>urlPattern</w:t>
            </w:r>
          </w:p>
          <w:p w14:paraId="492FD030" w14:textId="77777777" w:rsidR="00A04AF5" w:rsidRDefault="00A04AF5" w:rsidP="006539B8">
            <w:pPr>
              <w:pStyle w:val="PL"/>
              <w:rPr>
                <w:color w:val="D4D4D4"/>
                <w:lang w:val="en-US"/>
              </w:rPr>
            </w:pPr>
            <w:r>
              <w:rPr>
                <w:color w:val="D4D4D4"/>
                <w:lang w:val="en-US"/>
              </w:rPr>
              <w:t>            - </w:t>
            </w:r>
            <w:r>
              <w:rPr>
                <w:color w:val="CE9178"/>
                <w:lang w:val="en-US"/>
              </w:rPr>
              <w:t>tokenName</w:t>
            </w:r>
          </w:p>
          <w:p w14:paraId="4A52A923" w14:textId="77777777" w:rsidR="00A04AF5" w:rsidRDefault="00A04AF5" w:rsidP="006539B8">
            <w:pPr>
              <w:pStyle w:val="PL"/>
              <w:rPr>
                <w:color w:val="D4D4D4"/>
                <w:lang w:val="en-US"/>
              </w:rPr>
            </w:pPr>
            <w:r>
              <w:rPr>
                <w:color w:val="D4D4D4"/>
                <w:lang w:val="en-US"/>
              </w:rPr>
              <w:t>            - </w:t>
            </w:r>
            <w:r>
              <w:rPr>
                <w:color w:val="CE9178"/>
                <w:lang w:val="en-US"/>
              </w:rPr>
              <w:t>passphraseName</w:t>
            </w:r>
          </w:p>
          <w:p w14:paraId="602F8C8A" w14:textId="77777777" w:rsidR="00A04AF5" w:rsidRDefault="00A04AF5" w:rsidP="006539B8">
            <w:pPr>
              <w:pStyle w:val="PL"/>
              <w:rPr>
                <w:color w:val="D4D4D4"/>
                <w:lang w:val="en-US"/>
              </w:rPr>
            </w:pPr>
            <w:r>
              <w:rPr>
                <w:color w:val="D4D4D4"/>
                <w:lang w:val="en-US"/>
              </w:rPr>
              <w:t>            - </w:t>
            </w:r>
            <w:r>
              <w:rPr>
                <w:color w:val="CE9178"/>
                <w:lang w:val="en-US"/>
              </w:rPr>
              <w:t>passphrase</w:t>
            </w:r>
          </w:p>
          <w:p w14:paraId="1B2F6865" w14:textId="77777777" w:rsidR="00A04AF5" w:rsidRDefault="00A04AF5" w:rsidP="006539B8">
            <w:pPr>
              <w:pStyle w:val="PL"/>
              <w:rPr>
                <w:color w:val="D4D4D4"/>
                <w:lang w:val="en-US"/>
              </w:rPr>
            </w:pPr>
            <w:r>
              <w:rPr>
                <w:color w:val="D4D4D4"/>
                <w:lang w:val="en-US"/>
              </w:rPr>
              <w:t>            - </w:t>
            </w:r>
            <w:r>
              <w:rPr>
                <w:color w:val="CE9178"/>
                <w:lang w:val="en-US"/>
              </w:rPr>
              <w:t>tokenExpiryName</w:t>
            </w:r>
          </w:p>
          <w:p w14:paraId="04C4B181" w14:textId="77777777" w:rsidR="00A04AF5" w:rsidRDefault="00A04AF5" w:rsidP="006539B8">
            <w:pPr>
              <w:pStyle w:val="PL"/>
              <w:rPr>
                <w:color w:val="D4D4D4"/>
                <w:lang w:val="en-US"/>
              </w:rPr>
            </w:pPr>
            <w:r>
              <w:rPr>
                <w:color w:val="D4D4D4"/>
                <w:lang w:val="en-US"/>
              </w:rPr>
              <w:t>            - </w:t>
            </w:r>
            <w:r>
              <w:rPr>
                <w:color w:val="CE9178"/>
                <w:lang w:val="en-US"/>
              </w:rPr>
              <w:t>useIPAddress</w:t>
            </w:r>
          </w:p>
          <w:p w14:paraId="08DA47EE"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3906336D" w14:textId="77777777" w:rsidR="00A04AF5" w:rsidRDefault="00A04AF5" w:rsidP="006539B8">
            <w:pPr>
              <w:pStyle w:val="PL"/>
              <w:rPr>
                <w:color w:val="D4D4D4"/>
                <w:lang w:val="en-US"/>
              </w:rPr>
            </w:pPr>
            <w:r>
              <w:rPr>
                <w:color w:val="D4D4D4"/>
                <w:lang w:val="en-US"/>
              </w:rPr>
              <w:t>            </w:t>
            </w:r>
            <w:r>
              <w:rPr>
                <w:lang w:val="en-US"/>
              </w:rPr>
              <w:t>urlPattern</w:t>
            </w:r>
            <w:r>
              <w:rPr>
                <w:color w:val="D4D4D4"/>
                <w:lang w:val="en-US"/>
              </w:rPr>
              <w:t>:</w:t>
            </w:r>
          </w:p>
          <w:p w14:paraId="3DEFBEC1"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175CA01" w14:textId="77777777" w:rsidR="00A04AF5" w:rsidRDefault="00A04AF5" w:rsidP="006539B8">
            <w:pPr>
              <w:pStyle w:val="PL"/>
              <w:rPr>
                <w:color w:val="D4D4D4"/>
                <w:lang w:val="en-US"/>
              </w:rPr>
            </w:pPr>
            <w:r>
              <w:rPr>
                <w:color w:val="D4D4D4"/>
                <w:lang w:val="en-US"/>
              </w:rPr>
              <w:t>            </w:t>
            </w:r>
            <w:r>
              <w:rPr>
                <w:lang w:val="en-US"/>
              </w:rPr>
              <w:t>tokenName</w:t>
            </w:r>
            <w:r>
              <w:rPr>
                <w:color w:val="D4D4D4"/>
                <w:lang w:val="en-US"/>
              </w:rPr>
              <w:t>:</w:t>
            </w:r>
          </w:p>
          <w:p w14:paraId="0ED364A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ECA124B" w14:textId="77777777" w:rsidR="00A04AF5" w:rsidRDefault="00A04AF5" w:rsidP="006539B8">
            <w:pPr>
              <w:pStyle w:val="PL"/>
              <w:rPr>
                <w:color w:val="D4D4D4"/>
                <w:lang w:val="en-US"/>
              </w:rPr>
            </w:pPr>
            <w:r>
              <w:rPr>
                <w:color w:val="D4D4D4"/>
                <w:lang w:val="en-US"/>
              </w:rPr>
              <w:t>            </w:t>
            </w:r>
            <w:r>
              <w:rPr>
                <w:lang w:val="en-US"/>
              </w:rPr>
              <w:t>passphraseName</w:t>
            </w:r>
            <w:r>
              <w:rPr>
                <w:color w:val="D4D4D4"/>
                <w:lang w:val="en-US"/>
              </w:rPr>
              <w:t>:</w:t>
            </w:r>
          </w:p>
          <w:p w14:paraId="092CB219"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2B91D4F" w14:textId="77777777" w:rsidR="00A04AF5" w:rsidRDefault="00A04AF5" w:rsidP="006539B8">
            <w:pPr>
              <w:pStyle w:val="PL"/>
              <w:rPr>
                <w:color w:val="D4D4D4"/>
                <w:lang w:val="en-US"/>
              </w:rPr>
            </w:pPr>
            <w:r>
              <w:rPr>
                <w:color w:val="D4D4D4"/>
                <w:lang w:val="en-US"/>
              </w:rPr>
              <w:t>            </w:t>
            </w:r>
            <w:r>
              <w:rPr>
                <w:lang w:val="en-US"/>
              </w:rPr>
              <w:t>passphrase</w:t>
            </w:r>
            <w:r>
              <w:rPr>
                <w:color w:val="D4D4D4"/>
                <w:lang w:val="en-US"/>
              </w:rPr>
              <w:t>:</w:t>
            </w:r>
          </w:p>
          <w:p w14:paraId="62A62A53"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BB2AF0F" w14:textId="77777777" w:rsidR="00A04AF5" w:rsidRDefault="00A04AF5" w:rsidP="006539B8">
            <w:pPr>
              <w:pStyle w:val="PL"/>
              <w:rPr>
                <w:color w:val="D4D4D4"/>
                <w:lang w:val="en-US"/>
              </w:rPr>
            </w:pPr>
            <w:r>
              <w:rPr>
                <w:color w:val="D4D4D4"/>
                <w:lang w:val="en-US"/>
              </w:rPr>
              <w:t>            </w:t>
            </w:r>
            <w:r>
              <w:rPr>
                <w:lang w:val="en-US"/>
              </w:rPr>
              <w:t>tokenExpiryName</w:t>
            </w:r>
            <w:r>
              <w:rPr>
                <w:color w:val="D4D4D4"/>
                <w:lang w:val="en-US"/>
              </w:rPr>
              <w:t>:</w:t>
            </w:r>
          </w:p>
          <w:p w14:paraId="30F2A46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79A9222" w14:textId="77777777" w:rsidR="00A04AF5" w:rsidRDefault="00A04AF5" w:rsidP="006539B8">
            <w:pPr>
              <w:pStyle w:val="PL"/>
              <w:rPr>
                <w:color w:val="D4D4D4"/>
                <w:lang w:val="en-US"/>
              </w:rPr>
            </w:pPr>
            <w:r>
              <w:rPr>
                <w:color w:val="D4D4D4"/>
                <w:lang w:val="en-US"/>
              </w:rPr>
              <w:t>            </w:t>
            </w:r>
            <w:r>
              <w:rPr>
                <w:lang w:val="en-US"/>
              </w:rPr>
              <w:t>useIPAddress</w:t>
            </w:r>
            <w:r>
              <w:rPr>
                <w:color w:val="D4D4D4"/>
                <w:lang w:val="en-US"/>
              </w:rPr>
              <w:t>:</w:t>
            </w:r>
          </w:p>
          <w:p w14:paraId="2FE5067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03583C2" w14:textId="77777777" w:rsidR="00A04AF5" w:rsidRDefault="00A04AF5" w:rsidP="006539B8">
            <w:pPr>
              <w:pStyle w:val="PL"/>
              <w:rPr>
                <w:color w:val="D4D4D4"/>
                <w:lang w:val="en-US"/>
              </w:rPr>
            </w:pPr>
            <w:r>
              <w:rPr>
                <w:color w:val="D4D4D4"/>
                <w:lang w:val="en-US"/>
              </w:rPr>
              <w:t>            </w:t>
            </w:r>
            <w:r>
              <w:rPr>
                <w:lang w:val="en-US"/>
              </w:rPr>
              <w:t>ipAddressName</w:t>
            </w:r>
            <w:r>
              <w:rPr>
                <w:color w:val="D4D4D4"/>
                <w:lang w:val="en-US"/>
              </w:rPr>
              <w:t>:</w:t>
            </w:r>
          </w:p>
          <w:p w14:paraId="200C675F"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6E65C57" w14:textId="77777777" w:rsidR="00A04AF5" w:rsidRDefault="00A04AF5" w:rsidP="006539B8">
            <w:pPr>
              <w:pStyle w:val="PL"/>
              <w:rPr>
                <w:color w:val="D4D4D4"/>
                <w:lang w:val="en-US"/>
              </w:rPr>
            </w:pPr>
            <w:r>
              <w:rPr>
                <w:color w:val="D4D4D4"/>
                <w:lang w:val="en-US"/>
              </w:rPr>
              <w:t>        </w:t>
            </w:r>
            <w:r>
              <w:rPr>
                <w:lang w:val="en-US"/>
              </w:rPr>
              <w:t>certificateId</w:t>
            </w:r>
            <w:r>
              <w:rPr>
                <w:color w:val="D4D4D4"/>
                <w:lang w:val="en-US"/>
              </w:rPr>
              <w:t>:</w:t>
            </w:r>
          </w:p>
          <w:p w14:paraId="1E7139A5"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BD1FB7" w14:textId="77777777" w:rsidR="00A04AF5" w:rsidRDefault="00A04AF5" w:rsidP="006539B8">
            <w:pPr>
              <w:pStyle w:val="PL"/>
              <w:rPr>
                <w:color w:val="D4D4D4"/>
                <w:lang w:val="en-US"/>
              </w:rPr>
            </w:pPr>
          </w:p>
          <w:p w14:paraId="0A76B934" w14:textId="77777777" w:rsidR="00A04AF5" w:rsidRDefault="00A04AF5" w:rsidP="006539B8">
            <w:pPr>
              <w:pStyle w:val="PL"/>
              <w:rPr>
                <w:color w:val="D4D4D4"/>
                <w:lang w:val="en-US"/>
              </w:rPr>
            </w:pPr>
            <w:r>
              <w:rPr>
                <w:color w:val="D4D4D4"/>
                <w:lang w:val="en-US"/>
              </w:rPr>
              <w:t>    </w:t>
            </w:r>
            <w:r>
              <w:rPr>
                <w:color w:val="6A9955"/>
                <w:lang w:val="en-US"/>
              </w:rPr>
              <w:t># Schema for the resource itself</w:t>
            </w:r>
          </w:p>
          <w:p w14:paraId="07ABADFA" w14:textId="77777777" w:rsidR="00A04AF5" w:rsidRDefault="00A04AF5" w:rsidP="006539B8">
            <w:pPr>
              <w:pStyle w:val="PL"/>
              <w:rPr>
                <w:color w:val="D4D4D4"/>
                <w:lang w:val="en-US"/>
              </w:rPr>
            </w:pPr>
            <w:r>
              <w:rPr>
                <w:color w:val="D4D4D4"/>
                <w:lang w:val="en-US"/>
              </w:rPr>
              <w:t>    </w:t>
            </w:r>
            <w:r>
              <w:rPr>
                <w:lang w:val="en-US"/>
              </w:rPr>
              <w:t>ContentHostingConfiguration</w:t>
            </w:r>
            <w:r>
              <w:rPr>
                <w:color w:val="D4D4D4"/>
                <w:lang w:val="en-US"/>
              </w:rPr>
              <w:t>:</w:t>
            </w:r>
          </w:p>
          <w:p w14:paraId="603DF821"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464FF8D"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71AC9DD6"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062FFDE0" w14:textId="77777777" w:rsidR="00A04AF5" w:rsidRDefault="00A04AF5" w:rsidP="006539B8">
            <w:pPr>
              <w:pStyle w:val="PL"/>
              <w:rPr>
                <w:color w:val="D4D4D4"/>
                <w:lang w:val="en-US"/>
              </w:rPr>
            </w:pPr>
            <w:r>
              <w:rPr>
                <w:color w:val="D4D4D4"/>
                <w:lang w:val="en-US"/>
              </w:rPr>
              <w:t>        - </w:t>
            </w:r>
            <w:r>
              <w:rPr>
                <w:color w:val="CE9178"/>
                <w:lang w:val="en-US"/>
              </w:rPr>
              <w:t>name</w:t>
            </w:r>
          </w:p>
          <w:p w14:paraId="7A2B39D6" w14:textId="77777777" w:rsidR="00A04AF5" w:rsidRDefault="00A04AF5" w:rsidP="006539B8">
            <w:pPr>
              <w:pStyle w:val="PL"/>
              <w:rPr>
                <w:color w:val="D4D4D4"/>
                <w:lang w:val="en-US"/>
              </w:rPr>
            </w:pPr>
            <w:r>
              <w:rPr>
                <w:color w:val="D4D4D4"/>
                <w:lang w:val="en-US"/>
              </w:rPr>
              <w:t>        - </w:t>
            </w:r>
            <w:r>
              <w:rPr>
                <w:color w:val="CE9178"/>
                <w:lang w:val="en-US"/>
              </w:rPr>
              <w:t>ingestConfiguration</w:t>
            </w:r>
          </w:p>
          <w:p w14:paraId="6756C12C" w14:textId="77777777" w:rsidR="00A04AF5" w:rsidRDefault="00A04AF5" w:rsidP="006539B8">
            <w:pPr>
              <w:pStyle w:val="PL"/>
              <w:rPr>
                <w:color w:val="D4D4D4"/>
                <w:lang w:val="en-US"/>
              </w:rPr>
            </w:pPr>
            <w:r>
              <w:rPr>
                <w:color w:val="D4D4D4"/>
                <w:lang w:val="en-US"/>
              </w:rPr>
              <w:t>        - </w:t>
            </w:r>
            <w:r>
              <w:rPr>
                <w:color w:val="CE9178"/>
                <w:lang w:val="en-US"/>
              </w:rPr>
              <w:t>distributionConfigurations</w:t>
            </w:r>
          </w:p>
          <w:p w14:paraId="063DADB3"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073D510C" w14:textId="77777777" w:rsidR="00A04AF5" w:rsidRDefault="00A04AF5" w:rsidP="006539B8">
            <w:pPr>
              <w:pStyle w:val="PL"/>
              <w:rPr>
                <w:color w:val="D4D4D4"/>
                <w:lang w:val="en-US"/>
              </w:rPr>
            </w:pPr>
            <w:r>
              <w:rPr>
                <w:color w:val="D4D4D4"/>
                <w:lang w:val="en-US"/>
              </w:rPr>
              <w:t>        </w:t>
            </w:r>
            <w:r>
              <w:rPr>
                <w:lang w:val="en-US"/>
              </w:rPr>
              <w:t>name</w:t>
            </w:r>
            <w:r>
              <w:rPr>
                <w:color w:val="D4D4D4"/>
                <w:lang w:val="en-US"/>
              </w:rPr>
              <w:t>:</w:t>
            </w:r>
          </w:p>
          <w:p w14:paraId="565AE27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7AFF142" w14:textId="77777777" w:rsidR="00A04AF5" w:rsidRDefault="00A04AF5" w:rsidP="006539B8">
            <w:pPr>
              <w:pStyle w:val="PL"/>
              <w:rPr>
                <w:color w:val="D4D4D4"/>
                <w:lang w:val="en-US"/>
              </w:rPr>
            </w:pPr>
            <w:r>
              <w:rPr>
                <w:color w:val="D4D4D4"/>
                <w:lang w:val="en-US"/>
              </w:rPr>
              <w:t>        </w:t>
            </w:r>
            <w:r>
              <w:rPr>
                <w:lang w:val="en-US"/>
              </w:rPr>
              <w:t>entryPointPath</w:t>
            </w:r>
            <w:r>
              <w:rPr>
                <w:color w:val="D4D4D4"/>
                <w:lang w:val="en-US"/>
              </w:rPr>
              <w:t>:</w:t>
            </w:r>
          </w:p>
          <w:p w14:paraId="33C769FD"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'TS26512_CommonData.yaml#/components/schemas/RelativeUrl'</w:t>
            </w:r>
          </w:p>
          <w:p w14:paraId="0439CFE1" w14:textId="77777777" w:rsidR="00A04AF5" w:rsidRDefault="00A04AF5" w:rsidP="006539B8">
            <w:pPr>
              <w:pStyle w:val="PL"/>
              <w:rPr>
                <w:color w:val="D4D4D4"/>
                <w:lang w:val="en-US"/>
              </w:rPr>
            </w:pPr>
            <w:r>
              <w:rPr>
                <w:color w:val="D4D4D4"/>
                <w:lang w:val="en-US"/>
              </w:rPr>
              <w:t>        </w:t>
            </w:r>
            <w:r>
              <w:rPr>
                <w:lang w:val="en-US"/>
              </w:rPr>
              <w:t>ingestConfiguration</w:t>
            </w:r>
            <w:r>
              <w:rPr>
                <w:color w:val="D4D4D4"/>
                <w:lang w:val="en-US"/>
              </w:rPr>
              <w:t>:</w:t>
            </w:r>
          </w:p>
          <w:p w14:paraId="38E88A5C"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4C10B7EC" w14:textId="77777777" w:rsidR="00A04AF5" w:rsidRDefault="00A04AF5" w:rsidP="006539B8">
            <w:pPr>
              <w:pStyle w:val="PL"/>
              <w:rPr>
                <w:color w:val="D4D4D4"/>
                <w:lang w:val="en-US"/>
              </w:rPr>
            </w:pPr>
            <w:r>
              <w:rPr>
                <w:color w:val="D4D4D4"/>
                <w:lang w:val="en-US"/>
              </w:rPr>
              <w:t>        </w:t>
            </w:r>
            <w:r>
              <w:rPr>
                <w:lang w:val="en-US"/>
              </w:rPr>
              <w:t>distributionConfigurations</w:t>
            </w:r>
            <w:r>
              <w:rPr>
                <w:color w:val="D4D4D4"/>
                <w:lang w:val="en-US"/>
              </w:rPr>
              <w:t>:</w:t>
            </w:r>
          </w:p>
          <w:p w14:paraId="386CC40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FA944F1"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5BC6A9D1"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'#/components/schemas/DistributionConfiguration'</w:t>
            </w:r>
          </w:p>
        </w:tc>
      </w:tr>
    </w:tbl>
    <w:p w14:paraId="300C199C" w14:textId="77777777" w:rsidR="00A04AF5" w:rsidRPr="00A04AF5" w:rsidRDefault="00A04AF5" w:rsidP="00A04AF5"/>
    <w:p w14:paraId="690A3D03" w14:textId="6B4C21EE" w:rsidR="002361C0" w:rsidRDefault="004A2A6D" w:rsidP="002361C0">
      <w:pPr>
        <w:pStyle w:val="Heading2"/>
      </w:pPr>
      <w:bookmarkStart w:id="1541" w:name="_Toc68899749"/>
      <w:bookmarkStart w:id="1542" w:name="_Toc71214500"/>
      <w:bookmarkStart w:id="1543" w:name="_Toc71722174"/>
      <w:bookmarkStart w:id="1544" w:name="_Toc74859226"/>
      <w:bookmarkStart w:id="1545" w:name="_Toc138152088"/>
      <w:r>
        <w:rPr>
          <w:noProof/>
        </w:rPr>
        <w:t>C</w:t>
      </w:r>
      <w:r w:rsidR="00B11A41">
        <w:rPr>
          <w:noProof/>
        </w:rPr>
        <w:t>.3.6</w:t>
      </w:r>
      <w:r w:rsidR="00B11A41">
        <w:rPr>
          <w:noProof/>
        </w:rPr>
        <w:tab/>
      </w:r>
      <w:r w:rsidR="002361C0">
        <w:rPr>
          <w:noProof/>
        </w:rPr>
        <w:t>M1_</w:t>
      </w:r>
      <w:r w:rsidR="00B11A41" w:rsidRPr="00586B6B">
        <w:t>ConsumptionReportingProvisioning API</w:t>
      </w:r>
      <w:bookmarkEnd w:id="1541"/>
      <w:bookmarkEnd w:id="1542"/>
      <w:bookmarkEnd w:id="1543"/>
      <w:bookmarkEnd w:id="1544"/>
      <w:bookmarkEnd w:id="1545"/>
    </w:p>
    <w:tbl>
      <w:tblPr>
        <w:tblStyle w:val="TableGrid"/>
        <w:tblW w:w="0" w:type="auto"/>
        <w:tblLook w:val="04A0" w:firstRow="1" w:lastRow="0" w:firstColumn="1" w:lastColumn="0" w:noHBand="0" w:noVBand="1"/>
      </w:tblPr>
      <w:tblGrid>
        <w:gridCol w:w="9629"/>
      </w:tblGrid>
      <w:tr w:rsidR="00A04AF5" w:rsidRPr="00C522DE" w14:paraId="243C3D00"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710606EB" w14:textId="77777777" w:rsidR="00A04AF5" w:rsidRPr="00C522DE" w:rsidRDefault="00A04AF5" w:rsidP="006539B8">
            <w:pPr>
              <w:pStyle w:val="PL"/>
              <w:rPr>
                <w:color w:val="D4D4D4"/>
              </w:rPr>
            </w:pPr>
            <w:r w:rsidRPr="00C522DE">
              <w:t>openapi</w:t>
            </w:r>
            <w:r w:rsidRPr="00C522DE">
              <w:rPr>
                <w:color w:val="D4D4D4"/>
              </w:rPr>
              <w:t>: </w:t>
            </w:r>
            <w:r w:rsidRPr="00C522DE">
              <w:rPr>
                <w:color w:val="B5CEA8"/>
              </w:rPr>
              <w:t>3.0.0</w:t>
            </w:r>
          </w:p>
          <w:p w14:paraId="0F4449C7" w14:textId="77777777" w:rsidR="00A04AF5" w:rsidRPr="00C522DE" w:rsidRDefault="00A04AF5" w:rsidP="006539B8">
            <w:pPr>
              <w:pStyle w:val="PL"/>
              <w:rPr>
                <w:color w:val="D4D4D4"/>
              </w:rPr>
            </w:pPr>
            <w:r w:rsidRPr="00C522DE">
              <w:t>info</w:t>
            </w:r>
            <w:r w:rsidRPr="00C522DE">
              <w:rPr>
                <w:color w:val="D4D4D4"/>
              </w:rPr>
              <w:t>:</w:t>
            </w:r>
          </w:p>
          <w:p w14:paraId="49CF1A0E" w14:textId="77777777" w:rsidR="00A04AF5" w:rsidRPr="00C522DE" w:rsidRDefault="00A04AF5" w:rsidP="006539B8">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9275EDC" w14:textId="74620B6B" w:rsidR="00A04AF5" w:rsidRPr="00C522DE" w:rsidRDefault="00A04AF5" w:rsidP="006539B8">
            <w:pPr>
              <w:pStyle w:val="PL"/>
              <w:rPr>
                <w:color w:val="D4D4D4"/>
              </w:rPr>
            </w:pPr>
            <w:r w:rsidRPr="00C522DE">
              <w:rPr>
                <w:color w:val="D4D4D4"/>
              </w:rPr>
              <w:t>  </w:t>
            </w:r>
            <w:r w:rsidRPr="00C522DE">
              <w:t>version</w:t>
            </w:r>
            <w:r w:rsidRPr="00C522DE">
              <w:rPr>
                <w:color w:val="D4D4D4"/>
              </w:rPr>
              <w:t>: </w:t>
            </w:r>
            <w:r w:rsidRPr="00C522DE">
              <w:rPr>
                <w:color w:val="B5CEA8"/>
              </w:rPr>
              <w:t>1.0.</w:t>
            </w:r>
            <w:r>
              <w:rPr>
                <w:color w:val="B5CEA8"/>
              </w:rPr>
              <w:t>2</w:t>
            </w:r>
          </w:p>
          <w:p w14:paraId="666ED43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44D142D0" w14:textId="77777777" w:rsidR="00A04AF5" w:rsidRPr="00C522DE" w:rsidRDefault="00A04AF5" w:rsidP="006539B8">
            <w:pPr>
              <w:pStyle w:val="PL"/>
              <w:rPr>
                <w:color w:val="D4D4D4"/>
              </w:rPr>
            </w:pPr>
            <w:r w:rsidRPr="00C522DE">
              <w:rPr>
                <w:color w:val="CE9178"/>
              </w:rPr>
              <w:t>    5GMS AF M1 Consumption Reporting Provisioning API</w:t>
            </w:r>
          </w:p>
          <w:p w14:paraId="2AFCFBCE" w14:textId="705D0EF7" w:rsidR="00A04AF5" w:rsidRPr="00C522DE" w:rsidRDefault="00A04AF5"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4654EA4C" w14:textId="77777777" w:rsidR="00A04AF5" w:rsidRPr="00C522DE" w:rsidRDefault="00A04AF5" w:rsidP="006539B8">
            <w:pPr>
              <w:pStyle w:val="PL"/>
              <w:rPr>
                <w:color w:val="D4D4D4"/>
              </w:rPr>
            </w:pPr>
            <w:r w:rsidRPr="00C522DE">
              <w:rPr>
                <w:color w:val="CE9178"/>
              </w:rPr>
              <w:t>    All rights reserved.</w:t>
            </w:r>
          </w:p>
          <w:p w14:paraId="42AD44FE" w14:textId="77777777" w:rsidR="00A04AF5" w:rsidRPr="00C522DE" w:rsidRDefault="00A04AF5" w:rsidP="006539B8">
            <w:pPr>
              <w:pStyle w:val="PL"/>
              <w:rPr>
                <w:color w:val="D4D4D4"/>
              </w:rPr>
            </w:pPr>
            <w:r w:rsidRPr="00C522DE">
              <w:t>tags</w:t>
            </w:r>
            <w:r w:rsidRPr="00C522DE">
              <w:rPr>
                <w:color w:val="D4D4D4"/>
              </w:rPr>
              <w:t>:</w:t>
            </w:r>
          </w:p>
          <w:p w14:paraId="0C3CA6E2"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DAE114"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20F97FDA" w14:textId="77777777" w:rsidR="00A04AF5" w:rsidRPr="00C522DE" w:rsidRDefault="00A04AF5" w:rsidP="006539B8">
            <w:pPr>
              <w:pStyle w:val="PL"/>
              <w:rPr>
                <w:color w:val="D4D4D4"/>
              </w:rPr>
            </w:pPr>
            <w:r w:rsidRPr="00C522DE">
              <w:t>externalDocs</w:t>
            </w:r>
            <w:r w:rsidRPr="00C522DE">
              <w:rPr>
                <w:color w:val="D4D4D4"/>
              </w:rPr>
              <w:t>:</w:t>
            </w:r>
          </w:p>
          <w:p w14:paraId="1EAAA1E4" w14:textId="3D1406C0"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13117D8D" w14:textId="77777777" w:rsidR="00A04AF5" w:rsidRPr="00C522DE" w:rsidRDefault="00A04AF5"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10A35E8" w14:textId="77777777" w:rsidR="00A04AF5" w:rsidRPr="00C522DE" w:rsidRDefault="00A04AF5" w:rsidP="006539B8">
            <w:pPr>
              <w:pStyle w:val="PL"/>
              <w:rPr>
                <w:color w:val="D4D4D4"/>
              </w:rPr>
            </w:pPr>
            <w:r w:rsidRPr="00C522DE">
              <w:t>servers</w:t>
            </w:r>
            <w:r w:rsidRPr="00C522DE">
              <w:rPr>
                <w:color w:val="D4D4D4"/>
              </w:rPr>
              <w:t>:</w:t>
            </w:r>
          </w:p>
          <w:p w14:paraId="1FC2DB27" w14:textId="77777777" w:rsidR="00A04AF5" w:rsidRPr="00C522DE" w:rsidRDefault="00A04AF5"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15E20CA" w14:textId="77777777" w:rsidR="00A04AF5" w:rsidRPr="00C522DE" w:rsidRDefault="00A04AF5" w:rsidP="006539B8">
            <w:pPr>
              <w:pStyle w:val="PL"/>
              <w:rPr>
                <w:color w:val="D4D4D4"/>
              </w:rPr>
            </w:pPr>
            <w:r w:rsidRPr="00C522DE">
              <w:rPr>
                <w:color w:val="D4D4D4"/>
              </w:rPr>
              <w:t>    </w:t>
            </w:r>
            <w:r w:rsidRPr="00C522DE">
              <w:t>variables</w:t>
            </w:r>
            <w:r w:rsidRPr="00C522DE">
              <w:rPr>
                <w:color w:val="D4D4D4"/>
              </w:rPr>
              <w:t>:</w:t>
            </w:r>
          </w:p>
          <w:p w14:paraId="631CB302" w14:textId="77777777" w:rsidR="00A04AF5" w:rsidRPr="00C522DE" w:rsidRDefault="00A04AF5" w:rsidP="006539B8">
            <w:pPr>
              <w:pStyle w:val="PL"/>
              <w:rPr>
                <w:color w:val="D4D4D4"/>
              </w:rPr>
            </w:pPr>
            <w:r w:rsidRPr="00C522DE">
              <w:rPr>
                <w:color w:val="D4D4D4"/>
              </w:rPr>
              <w:t>      </w:t>
            </w:r>
            <w:r w:rsidRPr="00C522DE">
              <w:t>apiRoot</w:t>
            </w:r>
            <w:r w:rsidRPr="00C522DE">
              <w:rPr>
                <w:color w:val="D4D4D4"/>
              </w:rPr>
              <w:t>:</w:t>
            </w:r>
          </w:p>
          <w:p w14:paraId="5F0C3475" w14:textId="77777777" w:rsidR="00A04AF5" w:rsidRPr="00C522DE" w:rsidRDefault="00A04AF5"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2455972"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9856EA9" w14:textId="77777777" w:rsidR="00A04AF5" w:rsidRPr="00C522DE" w:rsidRDefault="00A04AF5" w:rsidP="006539B8">
            <w:pPr>
              <w:pStyle w:val="PL"/>
              <w:rPr>
                <w:color w:val="D4D4D4"/>
              </w:rPr>
            </w:pPr>
            <w:r w:rsidRPr="00C522DE">
              <w:t>paths</w:t>
            </w:r>
            <w:r w:rsidRPr="00C522DE">
              <w:rPr>
                <w:color w:val="D4D4D4"/>
              </w:rPr>
              <w:t>:</w:t>
            </w:r>
          </w:p>
          <w:p w14:paraId="3EF33A29" w14:textId="77777777" w:rsidR="00A04AF5" w:rsidRPr="00C522DE" w:rsidRDefault="00A04AF5" w:rsidP="006539B8">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140B1EE6" w14:textId="77777777" w:rsidR="00A04AF5" w:rsidRPr="00C522DE" w:rsidRDefault="00A04AF5" w:rsidP="006539B8">
            <w:pPr>
              <w:pStyle w:val="PL"/>
              <w:rPr>
                <w:color w:val="D4D4D4"/>
              </w:rPr>
            </w:pPr>
            <w:r w:rsidRPr="00C522DE">
              <w:rPr>
                <w:color w:val="D4D4D4"/>
              </w:rPr>
              <w:t>    </w:t>
            </w:r>
            <w:r w:rsidRPr="00C522DE">
              <w:t>parameters</w:t>
            </w:r>
            <w:r w:rsidRPr="00C522DE">
              <w:rPr>
                <w:color w:val="D4D4D4"/>
              </w:rPr>
              <w:t>:</w:t>
            </w:r>
          </w:p>
          <w:p w14:paraId="09AD1588"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01FA9D1"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69C2A598"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6B579CEC"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 </w:t>
            </w:r>
          </w:p>
          <w:p w14:paraId="1B2BE85F"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E7E47D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D981B2A" w14:textId="77777777" w:rsidR="00A04AF5" w:rsidRPr="00C522DE" w:rsidRDefault="00A04AF5" w:rsidP="006539B8">
            <w:pPr>
              <w:pStyle w:val="PL"/>
              <w:rPr>
                <w:color w:val="D4D4D4"/>
              </w:rPr>
            </w:pPr>
            <w:r w:rsidRPr="00C522DE">
              <w:rPr>
                <w:color w:val="D4D4D4"/>
              </w:rPr>
              <w:t>    </w:t>
            </w:r>
            <w:r w:rsidRPr="00C522DE">
              <w:t>post</w:t>
            </w:r>
            <w:r w:rsidRPr="00C522DE">
              <w:rPr>
                <w:color w:val="D4D4D4"/>
              </w:rPr>
              <w:t>:</w:t>
            </w:r>
          </w:p>
          <w:p w14:paraId="5F56FC7D"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27212645"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3DC5FD42"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6F919ECC"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085DF70"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6AD991BE"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37B91FDC"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5407FBE2"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5156F972"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10AC7D48"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444EF817" w14:textId="77777777" w:rsidR="00A04AF5" w:rsidRPr="00C522DE" w:rsidRDefault="00A04AF5" w:rsidP="006539B8">
            <w:pPr>
              <w:pStyle w:val="PL"/>
              <w:rPr>
                <w:color w:val="D4D4D4"/>
              </w:rPr>
            </w:pPr>
            <w:r w:rsidRPr="00C522DE">
              <w:rPr>
                <w:color w:val="D4D4D4"/>
              </w:rPr>
              <w:t>        </w:t>
            </w:r>
            <w:r w:rsidRPr="00C522DE">
              <w:rPr>
                <w:color w:val="CE9178"/>
              </w:rPr>
              <w:t>'201'</w:t>
            </w:r>
            <w:r w:rsidRPr="00C522DE">
              <w:rPr>
                <w:color w:val="D4D4D4"/>
              </w:rPr>
              <w:t>:</w:t>
            </w:r>
          </w:p>
          <w:p w14:paraId="24906864"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53019C98" w14:textId="77777777" w:rsidR="00A04AF5" w:rsidRPr="00C522DE" w:rsidRDefault="00A04AF5" w:rsidP="006539B8">
            <w:pPr>
              <w:pStyle w:val="PL"/>
              <w:rPr>
                <w:color w:val="D4D4D4"/>
              </w:rPr>
            </w:pPr>
            <w:r w:rsidRPr="00C522DE">
              <w:rPr>
                <w:color w:val="D4D4D4"/>
              </w:rPr>
              <w:t>          </w:t>
            </w:r>
            <w:r w:rsidRPr="00C522DE">
              <w:t>headers</w:t>
            </w:r>
            <w:r w:rsidRPr="00C522DE">
              <w:rPr>
                <w:color w:val="D4D4D4"/>
              </w:rPr>
              <w:t>:</w:t>
            </w:r>
          </w:p>
          <w:p w14:paraId="7FE14C01" w14:textId="77777777" w:rsidR="00A04AF5" w:rsidRPr="00C522DE" w:rsidRDefault="00A04AF5" w:rsidP="006539B8">
            <w:pPr>
              <w:pStyle w:val="PL"/>
              <w:rPr>
                <w:color w:val="D4D4D4"/>
              </w:rPr>
            </w:pPr>
            <w:r w:rsidRPr="00C522DE">
              <w:rPr>
                <w:color w:val="D4D4D4"/>
              </w:rPr>
              <w:t>            </w:t>
            </w:r>
            <w:r w:rsidRPr="00C522DE">
              <w:t>Location</w:t>
            </w:r>
            <w:r w:rsidRPr="00C522DE">
              <w:rPr>
                <w:color w:val="D4D4D4"/>
              </w:rPr>
              <w:t>:</w:t>
            </w:r>
          </w:p>
          <w:p w14:paraId="012DCBF0"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54F5562E"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62F8120E"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61D9853E"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70D97369" w14:textId="77777777" w:rsidR="00A04AF5" w:rsidRPr="00C522DE" w:rsidRDefault="00A04AF5" w:rsidP="006539B8">
            <w:pPr>
              <w:pStyle w:val="PL"/>
              <w:rPr>
                <w:color w:val="D4D4D4"/>
              </w:rPr>
            </w:pPr>
            <w:r w:rsidRPr="00C522DE">
              <w:rPr>
                <w:color w:val="D4D4D4"/>
              </w:rPr>
              <w:t>    </w:t>
            </w:r>
            <w:r w:rsidRPr="00C522DE">
              <w:t>get</w:t>
            </w:r>
            <w:r w:rsidRPr="00C522DE">
              <w:rPr>
                <w:color w:val="D4D4D4"/>
              </w:rPr>
              <w:t>:</w:t>
            </w:r>
          </w:p>
          <w:p w14:paraId="612D85D1"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2A739ABD"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30040925" w14:textId="77777777" w:rsidR="00A04AF5" w:rsidRPr="002271C9" w:rsidRDefault="00A04AF5"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25DFAB08" w14:textId="77777777" w:rsidR="00A04AF5" w:rsidRPr="002271C9" w:rsidRDefault="00A04AF5"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10B11C8A" w14:textId="77777777" w:rsidR="00A04AF5" w:rsidRPr="002271C9" w:rsidRDefault="00A04AF5"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75A08A4F" w14:textId="77777777" w:rsidR="00A04AF5" w:rsidRPr="002271C9" w:rsidRDefault="00A04AF5"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2AE6F109" w14:textId="77777777" w:rsidR="00A04AF5" w:rsidRPr="00C522DE" w:rsidRDefault="00A04AF5" w:rsidP="006539B8">
            <w:pPr>
              <w:pStyle w:val="PL"/>
              <w:rPr>
                <w:color w:val="D4D4D4"/>
              </w:rPr>
            </w:pPr>
            <w:r w:rsidRPr="002271C9">
              <w:rPr>
                <w:color w:val="D4D4D4"/>
                <w:lang w:val="fr-FR"/>
              </w:rPr>
              <w:t>            </w:t>
            </w:r>
            <w:r w:rsidRPr="00C522DE">
              <w:t>application/json</w:t>
            </w:r>
            <w:r w:rsidRPr="00C522DE">
              <w:rPr>
                <w:color w:val="D4D4D4"/>
              </w:rPr>
              <w:t>:</w:t>
            </w:r>
          </w:p>
          <w:p w14:paraId="78B9B551"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076DD67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1BC97EC1" w14:textId="77777777" w:rsidR="00A04AF5" w:rsidRPr="00C522DE" w:rsidRDefault="00A04AF5" w:rsidP="006539B8">
            <w:pPr>
              <w:pStyle w:val="PL"/>
              <w:rPr>
                <w:color w:val="D4D4D4"/>
              </w:rPr>
            </w:pPr>
            <w:r w:rsidRPr="00C522DE">
              <w:rPr>
                <w:color w:val="D4D4D4"/>
              </w:rPr>
              <w:t>    </w:t>
            </w:r>
            <w:r w:rsidRPr="00C522DE">
              <w:t>put</w:t>
            </w:r>
            <w:r w:rsidRPr="00C522DE">
              <w:rPr>
                <w:color w:val="D4D4D4"/>
              </w:rPr>
              <w:t>:</w:t>
            </w:r>
          </w:p>
          <w:p w14:paraId="1C107EB1"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3FD91834"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06825CCF"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522F237A"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7570D496"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04987376"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679217CF"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6AA844E7"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5468308D"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C1B7ADF"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05459B33"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5A5FB35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2470EDB3"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1B5BA99F"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686F814" w14:textId="77777777" w:rsidR="00A04AF5" w:rsidRPr="00C522DE" w:rsidRDefault="00A04AF5" w:rsidP="006539B8">
            <w:pPr>
              <w:pStyle w:val="PL"/>
              <w:rPr>
                <w:color w:val="D4D4D4"/>
              </w:rPr>
            </w:pPr>
            <w:r w:rsidRPr="00C522DE">
              <w:rPr>
                <w:color w:val="D4D4D4"/>
              </w:rPr>
              <w:t>    </w:t>
            </w:r>
            <w:r w:rsidRPr="00C522DE">
              <w:t>patch</w:t>
            </w:r>
            <w:r w:rsidRPr="00C522DE">
              <w:rPr>
                <w:color w:val="D4D4D4"/>
              </w:rPr>
              <w:t>:</w:t>
            </w:r>
          </w:p>
          <w:p w14:paraId="22E7DD67"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34256C7F"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1AC000D5"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52ECA3C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5B54C0B2"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5D71429B"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5D151B42" w14:textId="77777777" w:rsidR="00A04AF5" w:rsidRPr="00C522DE" w:rsidRDefault="00A04AF5" w:rsidP="006539B8">
            <w:pPr>
              <w:pStyle w:val="PL"/>
              <w:rPr>
                <w:color w:val="D4D4D4"/>
              </w:rPr>
            </w:pPr>
            <w:r w:rsidRPr="00C522DE">
              <w:rPr>
                <w:color w:val="D4D4D4"/>
              </w:rPr>
              <w:t>          </w:t>
            </w:r>
            <w:r w:rsidRPr="00C522DE">
              <w:t>application/merge-patch+json</w:t>
            </w:r>
            <w:r w:rsidRPr="00C522DE">
              <w:rPr>
                <w:color w:val="D4D4D4"/>
              </w:rPr>
              <w:t>:</w:t>
            </w:r>
          </w:p>
          <w:p w14:paraId="0DC3A2D9"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254B1994"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D2105D3" w14:textId="77777777" w:rsidR="00A04AF5" w:rsidRPr="00C522DE" w:rsidRDefault="00A04AF5" w:rsidP="006539B8">
            <w:pPr>
              <w:pStyle w:val="PL"/>
              <w:rPr>
                <w:color w:val="D4D4D4"/>
              </w:rPr>
            </w:pPr>
            <w:r w:rsidRPr="00C522DE">
              <w:rPr>
                <w:color w:val="D4D4D4"/>
              </w:rPr>
              <w:t>          </w:t>
            </w:r>
            <w:r w:rsidRPr="00C522DE">
              <w:t>application/json-patch+json</w:t>
            </w:r>
            <w:r w:rsidRPr="00C522DE">
              <w:rPr>
                <w:color w:val="D4D4D4"/>
              </w:rPr>
              <w:t>:</w:t>
            </w:r>
          </w:p>
          <w:p w14:paraId="06E95F4D"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41F9B2D0"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234DA4FD"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74BF4610" w14:textId="77777777" w:rsidR="00A04AF5" w:rsidRPr="00C522DE" w:rsidRDefault="00A04AF5" w:rsidP="006539B8">
            <w:pPr>
              <w:pStyle w:val="PL"/>
              <w:rPr>
                <w:color w:val="D4D4D4"/>
              </w:rPr>
            </w:pPr>
            <w:r w:rsidRPr="00C522DE">
              <w:rPr>
                <w:color w:val="D4D4D4"/>
              </w:rPr>
              <w:t>        </w:t>
            </w:r>
            <w:r w:rsidRPr="00C522DE">
              <w:rPr>
                <w:color w:val="CE9178"/>
              </w:rPr>
              <w:t>'200'</w:t>
            </w:r>
            <w:r w:rsidRPr="00C522DE">
              <w:rPr>
                <w:color w:val="D4D4D4"/>
              </w:rPr>
              <w:t>:</w:t>
            </w:r>
          </w:p>
          <w:p w14:paraId="68EFD0F1"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32F9494"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6363C23D"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051F7B26"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23C4243E"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6AF2448"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780FBC1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EB09C33" w14:textId="77777777" w:rsidR="00A04AF5" w:rsidRPr="00C522DE" w:rsidRDefault="00A04AF5" w:rsidP="006539B8">
            <w:pPr>
              <w:pStyle w:val="PL"/>
              <w:rPr>
                <w:color w:val="D4D4D4"/>
              </w:rPr>
            </w:pPr>
            <w:r w:rsidRPr="00C522DE">
              <w:rPr>
                <w:color w:val="D4D4D4"/>
              </w:rPr>
              <w:t>    </w:t>
            </w:r>
            <w:r w:rsidRPr="00C522DE">
              <w:t>delete</w:t>
            </w:r>
            <w:r w:rsidRPr="00C522DE">
              <w:rPr>
                <w:color w:val="D4D4D4"/>
              </w:rPr>
              <w:t>:</w:t>
            </w:r>
          </w:p>
          <w:p w14:paraId="28650727"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46D0269A"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A65CE11"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6E9F4022"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6E6C5002"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4C466013"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42E0A2C7"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3ED17905" w14:textId="77777777" w:rsidR="00A04AF5" w:rsidRDefault="00A04AF5" w:rsidP="006539B8">
            <w:pPr>
              <w:pStyle w:val="PL"/>
            </w:pPr>
          </w:p>
          <w:p w14:paraId="051C8EA9" w14:textId="77777777" w:rsidR="00A04AF5" w:rsidRPr="00C522DE" w:rsidRDefault="00A04AF5" w:rsidP="006539B8">
            <w:pPr>
              <w:pStyle w:val="PL"/>
              <w:rPr>
                <w:color w:val="D4D4D4"/>
              </w:rPr>
            </w:pPr>
            <w:r w:rsidRPr="00C522DE">
              <w:t>components</w:t>
            </w:r>
            <w:r w:rsidRPr="00C522DE">
              <w:rPr>
                <w:color w:val="D4D4D4"/>
              </w:rPr>
              <w:t>:</w:t>
            </w:r>
          </w:p>
          <w:p w14:paraId="339994B4" w14:textId="77777777" w:rsidR="00A04AF5" w:rsidRPr="00C522DE" w:rsidRDefault="00A04AF5" w:rsidP="006539B8">
            <w:pPr>
              <w:pStyle w:val="PL"/>
              <w:rPr>
                <w:color w:val="D4D4D4"/>
              </w:rPr>
            </w:pPr>
            <w:r w:rsidRPr="00C522DE">
              <w:rPr>
                <w:color w:val="D4D4D4"/>
              </w:rPr>
              <w:t>  </w:t>
            </w:r>
            <w:r w:rsidRPr="00C522DE">
              <w:t>schemas</w:t>
            </w:r>
            <w:r w:rsidRPr="00C522DE">
              <w:rPr>
                <w:color w:val="D4D4D4"/>
              </w:rPr>
              <w:t>:</w:t>
            </w:r>
          </w:p>
          <w:p w14:paraId="25EA96C8" w14:textId="77777777" w:rsidR="00A04AF5" w:rsidRPr="00C522DE" w:rsidRDefault="00A04AF5" w:rsidP="006539B8">
            <w:pPr>
              <w:pStyle w:val="PL"/>
              <w:rPr>
                <w:color w:val="D4D4D4"/>
              </w:rPr>
            </w:pPr>
            <w:r w:rsidRPr="00C522DE">
              <w:rPr>
                <w:color w:val="D4D4D4"/>
              </w:rPr>
              <w:t>    </w:t>
            </w:r>
            <w:r w:rsidRPr="00C522DE">
              <w:t>ConsumptionReportingConfiguration</w:t>
            </w:r>
            <w:r w:rsidRPr="00C522DE">
              <w:rPr>
                <w:color w:val="D4D4D4"/>
              </w:rPr>
              <w:t>:</w:t>
            </w:r>
          </w:p>
          <w:p w14:paraId="33A744E2"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330A5DD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2FBF668A" w14:textId="77777777" w:rsidR="00A04AF5" w:rsidRPr="00C522DE" w:rsidRDefault="00A04AF5" w:rsidP="006539B8">
            <w:pPr>
              <w:pStyle w:val="PL"/>
              <w:rPr>
                <w:color w:val="D4D4D4"/>
              </w:rPr>
            </w:pPr>
            <w:r w:rsidRPr="00C522DE">
              <w:rPr>
                <w:color w:val="D4D4D4"/>
              </w:rPr>
              <w:t>      </w:t>
            </w:r>
            <w:r w:rsidRPr="00C522DE">
              <w:t>properties</w:t>
            </w:r>
            <w:r w:rsidRPr="00C522DE">
              <w:rPr>
                <w:color w:val="D4D4D4"/>
              </w:rPr>
              <w:t>:</w:t>
            </w:r>
          </w:p>
          <w:p w14:paraId="5CCD76A6" w14:textId="77777777" w:rsidR="00A04AF5" w:rsidRPr="00C522DE" w:rsidRDefault="00A04AF5" w:rsidP="006539B8">
            <w:pPr>
              <w:pStyle w:val="PL"/>
              <w:rPr>
                <w:color w:val="D4D4D4"/>
              </w:rPr>
            </w:pPr>
            <w:r w:rsidRPr="00C522DE">
              <w:rPr>
                <w:color w:val="D4D4D4"/>
              </w:rPr>
              <w:t>        </w:t>
            </w:r>
            <w:r w:rsidRPr="00C522DE">
              <w:t>reportingInterval</w:t>
            </w:r>
            <w:r w:rsidRPr="00C522DE">
              <w:rPr>
                <w:color w:val="D4D4D4"/>
              </w:rPr>
              <w:t>:</w:t>
            </w:r>
          </w:p>
          <w:p w14:paraId="514DB930"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DC63C15" w14:textId="77777777" w:rsidR="00A04AF5" w:rsidRPr="00C522DE" w:rsidRDefault="00A04AF5" w:rsidP="006539B8">
            <w:pPr>
              <w:pStyle w:val="PL"/>
              <w:rPr>
                <w:color w:val="D4D4D4"/>
              </w:rPr>
            </w:pPr>
            <w:r w:rsidRPr="00C522DE">
              <w:rPr>
                <w:color w:val="D4D4D4"/>
              </w:rPr>
              <w:t>        </w:t>
            </w:r>
            <w:r w:rsidRPr="00C522DE">
              <w:t>samplePercentage</w:t>
            </w:r>
            <w:r w:rsidRPr="00C522DE">
              <w:rPr>
                <w:color w:val="D4D4D4"/>
              </w:rPr>
              <w:t>:</w:t>
            </w:r>
          </w:p>
          <w:p w14:paraId="28FBBCB5"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5C8345BE" w14:textId="77777777" w:rsidR="00A04AF5" w:rsidRPr="00C522DE" w:rsidRDefault="00A04AF5" w:rsidP="006539B8">
            <w:pPr>
              <w:pStyle w:val="PL"/>
              <w:rPr>
                <w:color w:val="D4D4D4"/>
              </w:rPr>
            </w:pPr>
            <w:r w:rsidRPr="00C522DE">
              <w:rPr>
                <w:color w:val="D4D4D4"/>
              </w:rPr>
              <w:t>        </w:t>
            </w:r>
            <w:r w:rsidRPr="00C522DE">
              <w:t>locationReporting</w:t>
            </w:r>
            <w:r w:rsidRPr="00C522DE">
              <w:rPr>
                <w:color w:val="D4D4D4"/>
              </w:rPr>
              <w:t>:</w:t>
            </w:r>
          </w:p>
          <w:p w14:paraId="331769A2"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62BE990D" w14:textId="77777777" w:rsidR="00A04AF5" w:rsidRPr="00A04AF5" w:rsidRDefault="00A04AF5" w:rsidP="00A04AF5"/>
    <w:p w14:paraId="77840CEA" w14:textId="2C249732" w:rsidR="00B11A41" w:rsidRDefault="004A2A6D" w:rsidP="00B11A41">
      <w:pPr>
        <w:pStyle w:val="Heading2"/>
      </w:pPr>
      <w:bookmarkStart w:id="1546" w:name="_Toc68899750"/>
      <w:bookmarkStart w:id="1547" w:name="_Toc71214501"/>
      <w:bookmarkStart w:id="1548" w:name="_Toc71722175"/>
      <w:bookmarkStart w:id="1549" w:name="_Toc74859227"/>
      <w:bookmarkStart w:id="1550" w:name="_Toc138152089"/>
      <w:r>
        <w:rPr>
          <w:noProof/>
        </w:rPr>
        <w:t>C</w:t>
      </w:r>
      <w:r w:rsidR="00B11A41">
        <w:rPr>
          <w:noProof/>
        </w:rPr>
        <w:t>.3.7</w:t>
      </w:r>
      <w:r w:rsidR="00B11A41">
        <w:rPr>
          <w:noProof/>
        </w:rPr>
        <w:tab/>
      </w:r>
      <w:r w:rsidR="002361C0">
        <w:rPr>
          <w:noProof/>
        </w:rPr>
        <w:t>M1_</w:t>
      </w:r>
      <w:r w:rsidR="00B11A41" w:rsidRPr="00586B6B">
        <w:t>MetricsReportingProvisioning API</w:t>
      </w:r>
      <w:bookmarkEnd w:id="1546"/>
      <w:bookmarkEnd w:id="1547"/>
      <w:bookmarkEnd w:id="1548"/>
      <w:bookmarkEnd w:id="1549"/>
      <w:bookmarkEnd w:id="1550"/>
    </w:p>
    <w:tbl>
      <w:tblPr>
        <w:tblStyle w:val="TableGrid"/>
        <w:tblW w:w="0" w:type="auto"/>
        <w:tblLook w:val="04A0" w:firstRow="1" w:lastRow="0" w:firstColumn="1" w:lastColumn="0" w:noHBand="0" w:noVBand="1"/>
      </w:tblPr>
      <w:tblGrid>
        <w:gridCol w:w="9629"/>
      </w:tblGrid>
      <w:tr w:rsidR="00A04AF5" w:rsidRPr="00C522DE" w14:paraId="51B81B86"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4B3F100F" w14:textId="77777777" w:rsidR="00A04AF5" w:rsidRPr="00C522DE" w:rsidRDefault="00A04AF5" w:rsidP="006539B8">
            <w:pPr>
              <w:pStyle w:val="PL"/>
              <w:rPr>
                <w:color w:val="D4D4D4"/>
              </w:rPr>
            </w:pPr>
            <w:r w:rsidRPr="00C522DE">
              <w:t>openapi</w:t>
            </w:r>
            <w:r w:rsidRPr="00C522DE">
              <w:rPr>
                <w:color w:val="D4D4D4"/>
              </w:rPr>
              <w:t>: </w:t>
            </w:r>
            <w:r w:rsidRPr="00C522DE">
              <w:rPr>
                <w:color w:val="B5CEA8"/>
              </w:rPr>
              <w:t>3.0.0</w:t>
            </w:r>
          </w:p>
          <w:p w14:paraId="4D57E731" w14:textId="77777777" w:rsidR="00A04AF5" w:rsidRPr="00C522DE" w:rsidRDefault="00A04AF5" w:rsidP="006539B8">
            <w:pPr>
              <w:pStyle w:val="PL"/>
              <w:rPr>
                <w:color w:val="D4D4D4"/>
              </w:rPr>
            </w:pPr>
            <w:r w:rsidRPr="00C522DE">
              <w:t>info</w:t>
            </w:r>
            <w:r w:rsidRPr="00C522DE">
              <w:rPr>
                <w:color w:val="D4D4D4"/>
              </w:rPr>
              <w:t>:</w:t>
            </w:r>
          </w:p>
          <w:p w14:paraId="404D112D" w14:textId="77777777" w:rsidR="00A04AF5" w:rsidRPr="00C522DE" w:rsidRDefault="00A04AF5" w:rsidP="006539B8">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6798C509" w14:textId="4453D8AE" w:rsidR="00A04AF5" w:rsidRPr="00C522DE" w:rsidRDefault="00A04AF5" w:rsidP="006539B8">
            <w:pPr>
              <w:pStyle w:val="PL"/>
              <w:rPr>
                <w:color w:val="D4D4D4"/>
              </w:rPr>
            </w:pPr>
            <w:r w:rsidRPr="00C522DE">
              <w:rPr>
                <w:color w:val="D4D4D4"/>
              </w:rPr>
              <w:t>  </w:t>
            </w:r>
            <w:r w:rsidRPr="00C522DE">
              <w:t>version</w:t>
            </w:r>
            <w:r w:rsidRPr="00C522DE">
              <w:rPr>
                <w:color w:val="D4D4D4"/>
              </w:rPr>
              <w:t>: </w:t>
            </w:r>
            <w:r w:rsidRPr="00C522DE">
              <w:rPr>
                <w:color w:val="B5CEA8"/>
              </w:rPr>
              <w:t>1.0.</w:t>
            </w:r>
            <w:r>
              <w:rPr>
                <w:color w:val="B5CEA8"/>
              </w:rPr>
              <w:t>2</w:t>
            </w:r>
          </w:p>
          <w:p w14:paraId="6ACBD45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289EFBC8" w14:textId="77777777" w:rsidR="00A04AF5" w:rsidRPr="00C522DE" w:rsidRDefault="00A04AF5" w:rsidP="006539B8">
            <w:pPr>
              <w:pStyle w:val="PL"/>
              <w:rPr>
                <w:color w:val="D4D4D4"/>
              </w:rPr>
            </w:pPr>
            <w:r w:rsidRPr="00C522DE">
              <w:rPr>
                <w:color w:val="CE9178"/>
              </w:rPr>
              <w:t>    5GMS AF M1 Metrics Reporting Provisioning API</w:t>
            </w:r>
          </w:p>
          <w:p w14:paraId="762DF534" w14:textId="5FAC5863" w:rsidR="00A04AF5" w:rsidRPr="00C522DE" w:rsidRDefault="00A04AF5"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5C24CC04" w14:textId="77777777" w:rsidR="00A04AF5" w:rsidRPr="00C522DE" w:rsidRDefault="00A04AF5" w:rsidP="006539B8">
            <w:pPr>
              <w:pStyle w:val="PL"/>
              <w:rPr>
                <w:color w:val="D4D4D4"/>
              </w:rPr>
            </w:pPr>
            <w:r w:rsidRPr="00C522DE">
              <w:rPr>
                <w:color w:val="CE9178"/>
              </w:rPr>
              <w:t>    All rights reserved.</w:t>
            </w:r>
          </w:p>
          <w:p w14:paraId="0AB3A6AC" w14:textId="77777777" w:rsidR="00A04AF5" w:rsidRPr="00C522DE" w:rsidRDefault="00A04AF5" w:rsidP="006539B8">
            <w:pPr>
              <w:pStyle w:val="PL"/>
              <w:rPr>
                <w:color w:val="D4D4D4"/>
              </w:rPr>
            </w:pPr>
            <w:r w:rsidRPr="00C522DE">
              <w:t>tags</w:t>
            </w:r>
            <w:r w:rsidRPr="00C522DE">
              <w:rPr>
                <w:color w:val="D4D4D4"/>
              </w:rPr>
              <w:t>:</w:t>
            </w:r>
          </w:p>
          <w:p w14:paraId="290DD992"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13607BA7"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77745F53" w14:textId="77777777" w:rsidR="00A04AF5" w:rsidRPr="00C522DE" w:rsidRDefault="00A04AF5" w:rsidP="006539B8">
            <w:pPr>
              <w:pStyle w:val="PL"/>
              <w:rPr>
                <w:color w:val="D4D4D4"/>
              </w:rPr>
            </w:pPr>
            <w:r w:rsidRPr="00C522DE">
              <w:t>externalDocs</w:t>
            </w:r>
            <w:r w:rsidRPr="00C522DE">
              <w:rPr>
                <w:color w:val="D4D4D4"/>
              </w:rPr>
              <w:t>:</w:t>
            </w:r>
          </w:p>
          <w:p w14:paraId="4679F30E" w14:textId="71C7AB3F"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4F6E3C52" w14:textId="77777777" w:rsidR="00A04AF5" w:rsidRPr="00C522DE" w:rsidRDefault="00A04AF5"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30D06A1" w14:textId="77777777" w:rsidR="00A04AF5" w:rsidRPr="00C522DE" w:rsidRDefault="00A04AF5" w:rsidP="006539B8">
            <w:pPr>
              <w:pStyle w:val="PL"/>
              <w:rPr>
                <w:color w:val="D4D4D4"/>
              </w:rPr>
            </w:pPr>
            <w:r w:rsidRPr="00C522DE">
              <w:t>servers</w:t>
            </w:r>
            <w:r w:rsidRPr="00C522DE">
              <w:rPr>
                <w:color w:val="D4D4D4"/>
              </w:rPr>
              <w:t>:</w:t>
            </w:r>
          </w:p>
          <w:p w14:paraId="35C43D75" w14:textId="77777777" w:rsidR="00A04AF5" w:rsidRPr="00C522DE" w:rsidRDefault="00A04AF5"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4768BB8" w14:textId="77777777" w:rsidR="00A04AF5" w:rsidRPr="00C522DE" w:rsidRDefault="00A04AF5" w:rsidP="006539B8">
            <w:pPr>
              <w:pStyle w:val="PL"/>
              <w:rPr>
                <w:color w:val="D4D4D4"/>
              </w:rPr>
            </w:pPr>
            <w:r w:rsidRPr="00C522DE">
              <w:rPr>
                <w:color w:val="D4D4D4"/>
              </w:rPr>
              <w:t>    </w:t>
            </w:r>
            <w:r w:rsidRPr="00C522DE">
              <w:t>variables</w:t>
            </w:r>
            <w:r w:rsidRPr="00C522DE">
              <w:rPr>
                <w:color w:val="D4D4D4"/>
              </w:rPr>
              <w:t>:</w:t>
            </w:r>
          </w:p>
          <w:p w14:paraId="12DADFFF" w14:textId="77777777" w:rsidR="00A04AF5" w:rsidRPr="00C522DE" w:rsidRDefault="00A04AF5" w:rsidP="006539B8">
            <w:pPr>
              <w:pStyle w:val="PL"/>
              <w:rPr>
                <w:color w:val="D4D4D4"/>
              </w:rPr>
            </w:pPr>
            <w:r w:rsidRPr="00C522DE">
              <w:rPr>
                <w:color w:val="D4D4D4"/>
              </w:rPr>
              <w:t>      </w:t>
            </w:r>
            <w:r w:rsidRPr="00C522DE">
              <w:t>apiRoot</w:t>
            </w:r>
            <w:r w:rsidRPr="00C522DE">
              <w:rPr>
                <w:color w:val="D4D4D4"/>
              </w:rPr>
              <w:t>:</w:t>
            </w:r>
          </w:p>
          <w:p w14:paraId="71CFFE6B" w14:textId="77777777" w:rsidR="00A04AF5" w:rsidRPr="00C522DE" w:rsidRDefault="00A04AF5"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3604555"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2F50AE76" w14:textId="77777777" w:rsidR="00A04AF5" w:rsidRPr="00C522DE" w:rsidRDefault="00A04AF5" w:rsidP="006539B8">
            <w:pPr>
              <w:pStyle w:val="PL"/>
              <w:rPr>
                <w:color w:val="D4D4D4"/>
              </w:rPr>
            </w:pPr>
            <w:r w:rsidRPr="00C522DE">
              <w:t>paths</w:t>
            </w:r>
            <w:r w:rsidRPr="00C522DE">
              <w:rPr>
                <w:color w:val="D4D4D4"/>
              </w:rPr>
              <w:t>:</w:t>
            </w:r>
          </w:p>
          <w:p w14:paraId="4541C3E0" w14:textId="77777777" w:rsidR="00A04AF5" w:rsidRPr="00C522DE" w:rsidRDefault="00A04AF5" w:rsidP="006539B8">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07044E82" w14:textId="77777777" w:rsidR="00A04AF5" w:rsidRPr="00C522DE" w:rsidRDefault="00A04AF5" w:rsidP="006539B8">
            <w:pPr>
              <w:pStyle w:val="PL"/>
              <w:rPr>
                <w:color w:val="D4D4D4"/>
              </w:rPr>
            </w:pPr>
            <w:r w:rsidRPr="00C522DE">
              <w:rPr>
                <w:color w:val="D4D4D4"/>
              </w:rPr>
              <w:t>    </w:t>
            </w:r>
            <w:r w:rsidRPr="00C522DE">
              <w:t>parameters</w:t>
            </w:r>
            <w:r w:rsidRPr="00C522DE">
              <w:rPr>
                <w:color w:val="D4D4D4"/>
              </w:rPr>
              <w:t>:</w:t>
            </w:r>
          </w:p>
          <w:p w14:paraId="4B447471"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C33FB21"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135DFEE"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5ADC771D"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 </w:t>
            </w:r>
          </w:p>
          <w:p w14:paraId="56D28294"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4E848F2"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E435C4F" w14:textId="77777777" w:rsidR="00A04AF5" w:rsidRPr="00C522DE" w:rsidRDefault="00A04AF5" w:rsidP="006539B8">
            <w:pPr>
              <w:pStyle w:val="PL"/>
              <w:rPr>
                <w:color w:val="D4D4D4"/>
              </w:rPr>
            </w:pPr>
            <w:r w:rsidRPr="00C522DE">
              <w:rPr>
                <w:color w:val="D4D4D4"/>
              </w:rPr>
              <w:t>    </w:t>
            </w:r>
            <w:r w:rsidRPr="00C522DE">
              <w:t>post</w:t>
            </w:r>
            <w:r w:rsidRPr="00C522DE">
              <w:rPr>
                <w:color w:val="D4D4D4"/>
              </w:rPr>
              <w:t>:</w:t>
            </w:r>
          </w:p>
          <w:p w14:paraId="393907DC"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5BEF4F7F"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06C9AD68"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020E2256"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7347EF84"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29BC9697"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42E9DE2C"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20FD041F"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2593CD57"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2393F4C"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593E2564" w14:textId="77777777" w:rsidR="00A04AF5" w:rsidRPr="00C522DE" w:rsidRDefault="00A04AF5" w:rsidP="006539B8">
            <w:pPr>
              <w:pStyle w:val="PL"/>
              <w:rPr>
                <w:color w:val="D4D4D4"/>
              </w:rPr>
            </w:pPr>
            <w:r w:rsidRPr="00C522DE">
              <w:rPr>
                <w:color w:val="D4D4D4"/>
              </w:rPr>
              <w:t>        </w:t>
            </w:r>
            <w:r w:rsidRPr="00C522DE">
              <w:rPr>
                <w:color w:val="CE9178"/>
              </w:rPr>
              <w:t>'201'</w:t>
            </w:r>
            <w:r w:rsidRPr="00C522DE">
              <w:rPr>
                <w:color w:val="D4D4D4"/>
              </w:rPr>
              <w:t>:</w:t>
            </w:r>
          </w:p>
          <w:p w14:paraId="402D64EA"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8853AF4" w14:textId="77777777" w:rsidR="00A04AF5" w:rsidRPr="00C522DE" w:rsidRDefault="00A04AF5" w:rsidP="006539B8">
            <w:pPr>
              <w:pStyle w:val="PL"/>
              <w:rPr>
                <w:color w:val="D4D4D4"/>
              </w:rPr>
            </w:pPr>
            <w:r w:rsidRPr="00C522DE">
              <w:rPr>
                <w:color w:val="D4D4D4"/>
              </w:rPr>
              <w:t>          </w:t>
            </w:r>
            <w:r w:rsidRPr="00C522DE">
              <w:t>headers</w:t>
            </w:r>
            <w:r w:rsidRPr="00C522DE">
              <w:rPr>
                <w:color w:val="D4D4D4"/>
              </w:rPr>
              <w:t>:</w:t>
            </w:r>
          </w:p>
          <w:p w14:paraId="1A33633B" w14:textId="77777777" w:rsidR="00A04AF5" w:rsidRPr="00C522DE" w:rsidRDefault="00A04AF5" w:rsidP="006539B8">
            <w:pPr>
              <w:pStyle w:val="PL"/>
              <w:rPr>
                <w:color w:val="D4D4D4"/>
              </w:rPr>
            </w:pPr>
            <w:r w:rsidRPr="00C522DE">
              <w:rPr>
                <w:color w:val="D4D4D4"/>
              </w:rPr>
              <w:t>            </w:t>
            </w:r>
            <w:r w:rsidRPr="00C522DE">
              <w:t>Location</w:t>
            </w:r>
            <w:r w:rsidRPr="00C522DE">
              <w:rPr>
                <w:color w:val="D4D4D4"/>
              </w:rPr>
              <w:t>:</w:t>
            </w:r>
          </w:p>
          <w:p w14:paraId="407297F0"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073BB34C"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185A2DAC"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5696E8C3"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766C7367" w14:textId="77777777" w:rsidR="00A04AF5" w:rsidRPr="00C522DE" w:rsidRDefault="00A04AF5" w:rsidP="006539B8">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9942C35" w14:textId="77777777" w:rsidR="00A04AF5" w:rsidRPr="00C522DE" w:rsidRDefault="00A04AF5" w:rsidP="006539B8">
            <w:pPr>
              <w:pStyle w:val="PL"/>
              <w:rPr>
                <w:color w:val="D4D4D4"/>
              </w:rPr>
            </w:pPr>
            <w:r w:rsidRPr="00C522DE">
              <w:rPr>
                <w:color w:val="D4D4D4"/>
              </w:rPr>
              <w:t>    </w:t>
            </w:r>
            <w:r w:rsidRPr="00C522DE">
              <w:t>parameters</w:t>
            </w:r>
            <w:r w:rsidRPr="00C522DE">
              <w:rPr>
                <w:color w:val="D4D4D4"/>
              </w:rPr>
              <w:t>:</w:t>
            </w:r>
          </w:p>
          <w:p w14:paraId="0470B56A"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72EC53E9"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6F5BF885"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3659EF4B"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 </w:t>
            </w:r>
          </w:p>
          <w:p w14:paraId="333DD62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64D8210"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6838F3B"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01AA818"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59AF7C81"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3C484E42"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 </w:t>
            </w:r>
          </w:p>
          <w:p w14:paraId="3CEF1B4F"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77DAA"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09CC60A" w14:textId="77777777" w:rsidR="00A04AF5" w:rsidRPr="00C522DE" w:rsidRDefault="00A04AF5" w:rsidP="006539B8">
            <w:pPr>
              <w:pStyle w:val="PL"/>
              <w:rPr>
                <w:color w:val="D4D4D4"/>
              </w:rPr>
            </w:pPr>
            <w:r w:rsidRPr="00C522DE">
              <w:rPr>
                <w:color w:val="D4D4D4"/>
              </w:rPr>
              <w:t>    </w:t>
            </w:r>
            <w:r w:rsidRPr="00C522DE">
              <w:t>get</w:t>
            </w:r>
            <w:r w:rsidRPr="00C522DE">
              <w:rPr>
                <w:color w:val="D4D4D4"/>
              </w:rPr>
              <w:t>:</w:t>
            </w:r>
          </w:p>
          <w:p w14:paraId="39663AF6"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21F0B43A"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2A3EEC23" w14:textId="77777777" w:rsidR="00A04AF5" w:rsidRPr="002271C9" w:rsidRDefault="00A04AF5"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4AF5D71A" w14:textId="77777777" w:rsidR="00A04AF5" w:rsidRPr="002271C9" w:rsidRDefault="00A04AF5"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5449D8DC" w14:textId="77777777" w:rsidR="00A04AF5" w:rsidRPr="002271C9" w:rsidRDefault="00A04AF5"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301156A6" w14:textId="77777777" w:rsidR="00A04AF5" w:rsidRPr="002271C9" w:rsidRDefault="00A04AF5"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2435F945" w14:textId="77777777" w:rsidR="00A04AF5" w:rsidRPr="00C522DE" w:rsidRDefault="00A04AF5" w:rsidP="006539B8">
            <w:pPr>
              <w:pStyle w:val="PL"/>
              <w:rPr>
                <w:color w:val="D4D4D4"/>
              </w:rPr>
            </w:pPr>
            <w:r w:rsidRPr="002271C9">
              <w:rPr>
                <w:color w:val="D4D4D4"/>
                <w:lang w:val="fr-FR"/>
              </w:rPr>
              <w:t>            </w:t>
            </w:r>
            <w:r w:rsidRPr="00C522DE">
              <w:t>application/json</w:t>
            </w:r>
            <w:r w:rsidRPr="00C522DE">
              <w:rPr>
                <w:color w:val="D4D4D4"/>
              </w:rPr>
              <w:t>:</w:t>
            </w:r>
          </w:p>
          <w:p w14:paraId="45A8932C"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6F22E74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290FAF5E" w14:textId="77777777" w:rsidR="00A04AF5" w:rsidRPr="00C522DE" w:rsidRDefault="00A04AF5" w:rsidP="006539B8">
            <w:pPr>
              <w:pStyle w:val="PL"/>
              <w:rPr>
                <w:color w:val="D4D4D4"/>
              </w:rPr>
            </w:pPr>
            <w:r w:rsidRPr="00C522DE">
              <w:rPr>
                <w:color w:val="D4D4D4"/>
              </w:rPr>
              <w:t>    </w:t>
            </w:r>
            <w:r w:rsidRPr="00C522DE">
              <w:t>put</w:t>
            </w:r>
            <w:r w:rsidRPr="00C522DE">
              <w:rPr>
                <w:color w:val="D4D4D4"/>
              </w:rPr>
              <w:t>:</w:t>
            </w:r>
          </w:p>
          <w:p w14:paraId="59C76683"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51B4A6BA"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A6D0012"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62A8657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714A5A07"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4C6CB4C8"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0160286A"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60FB101F"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1AA65626"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A43A96C"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10C7883A"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51C1D370"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3D95CA3"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14C390B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D946CFE" w14:textId="77777777" w:rsidR="00A04AF5" w:rsidRPr="00C522DE" w:rsidRDefault="00A04AF5" w:rsidP="006539B8">
            <w:pPr>
              <w:pStyle w:val="PL"/>
              <w:rPr>
                <w:color w:val="D4D4D4"/>
              </w:rPr>
            </w:pPr>
            <w:r w:rsidRPr="00C522DE">
              <w:rPr>
                <w:color w:val="D4D4D4"/>
              </w:rPr>
              <w:t>    </w:t>
            </w:r>
            <w:r w:rsidRPr="00C522DE">
              <w:t>patch</w:t>
            </w:r>
            <w:r w:rsidRPr="00C522DE">
              <w:rPr>
                <w:color w:val="D4D4D4"/>
              </w:rPr>
              <w:t>:</w:t>
            </w:r>
          </w:p>
          <w:p w14:paraId="322606F2"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77E52E01"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2E22D021"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08974DE5"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F93FDBE"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5B7A3AAA"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7B296106" w14:textId="77777777" w:rsidR="00A04AF5" w:rsidRPr="00C522DE" w:rsidRDefault="00A04AF5" w:rsidP="006539B8">
            <w:pPr>
              <w:pStyle w:val="PL"/>
              <w:rPr>
                <w:color w:val="D4D4D4"/>
              </w:rPr>
            </w:pPr>
            <w:r w:rsidRPr="00C522DE">
              <w:rPr>
                <w:color w:val="D4D4D4"/>
              </w:rPr>
              <w:t>          </w:t>
            </w:r>
            <w:r w:rsidRPr="00C522DE">
              <w:t>application/merge-patch+json</w:t>
            </w:r>
            <w:r w:rsidRPr="00C522DE">
              <w:rPr>
                <w:color w:val="D4D4D4"/>
              </w:rPr>
              <w:t>:</w:t>
            </w:r>
          </w:p>
          <w:p w14:paraId="7D7C1824"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1CB70BC0"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54A832B" w14:textId="77777777" w:rsidR="00A04AF5" w:rsidRPr="00C522DE" w:rsidRDefault="00A04AF5" w:rsidP="006539B8">
            <w:pPr>
              <w:pStyle w:val="PL"/>
              <w:rPr>
                <w:color w:val="D4D4D4"/>
              </w:rPr>
            </w:pPr>
            <w:r w:rsidRPr="00C522DE">
              <w:rPr>
                <w:color w:val="D4D4D4"/>
              </w:rPr>
              <w:t>          </w:t>
            </w:r>
            <w:r w:rsidRPr="00C522DE">
              <w:t>application/json-patch+json</w:t>
            </w:r>
            <w:r w:rsidRPr="00C522DE">
              <w:rPr>
                <w:color w:val="D4D4D4"/>
              </w:rPr>
              <w:t>:</w:t>
            </w:r>
          </w:p>
          <w:p w14:paraId="0696C7DD"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617E2873"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FE2A256"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747A9FEB" w14:textId="77777777" w:rsidR="00A04AF5" w:rsidRPr="00C522DE" w:rsidRDefault="00A04AF5" w:rsidP="006539B8">
            <w:pPr>
              <w:pStyle w:val="PL"/>
              <w:rPr>
                <w:color w:val="D4D4D4"/>
              </w:rPr>
            </w:pPr>
            <w:r w:rsidRPr="00C522DE">
              <w:rPr>
                <w:color w:val="D4D4D4"/>
              </w:rPr>
              <w:t>        </w:t>
            </w:r>
            <w:r w:rsidRPr="00C522DE">
              <w:rPr>
                <w:color w:val="CE9178"/>
              </w:rPr>
              <w:t>'200'</w:t>
            </w:r>
            <w:r w:rsidRPr="00C522DE">
              <w:rPr>
                <w:color w:val="D4D4D4"/>
              </w:rPr>
              <w:t>:</w:t>
            </w:r>
          </w:p>
          <w:p w14:paraId="1F56030B"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41BF7C76"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6A168EEF"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7E765F61"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1E361669"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1C066B86"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3D57C20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ABC6CC6" w14:textId="77777777" w:rsidR="00A04AF5" w:rsidRPr="00C522DE" w:rsidRDefault="00A04AF5" w:rsidP="006539B8">
            <w:pPr>
              <w:pStyle w:val="PL"/>
              <w:rPr>
                <w:color w:val="D4D4D4"/>
              </w:rPr>
            </w:pPr>
            <w:r w:rsidRPr="00C522DE">
              <w:rPr>
                <w:color w:val="D4D4D4"/>
              </w:rPr>
              <w:t>    </w:t>
            </w:r>
            <w:r w:rsidRPr="00C522DE">
              <w:t>delete</w:t>
            </w:r>
            <w:r w:rsidRPr="00C522DE">
              <w:rPr>
                <w:color w:val="D4D4D4"/>
              </w:rPr>
              <w:t>:</w:t>
            </w:r>
          </w:p>
          <w:p w14:paraId="59A5D207"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77382D"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7DB2E3D2"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52DAE873"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331452A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DB49AF4"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04A94FE5"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6E6AC214" w14:textId="77777777" w:rsidR="00A04AF5" w:rsidRPr="00C522DE" w:rsidRDefault="00A04AF5" w:rsidP="006539B8">
            <w:pPr>
              <w:pStyle w:val="PL"/>
              <w:rPr>
                <w:color w:val="D4D4D4"/>
              </w:rPr>
            </w:pPr>
            <w:r w:rsidRPr="00C522DE">
              <w:t>components</w:t>
            </w:r>
            <w:r w:rsidRPr="00C522DE">
              <w:rPr>
                <w:color w:val="D4D4D4"/>
              </w:rPr>
              <w:t>:</w:t>
            </w:r>
          </w:p>
          <w:p w14:paraId="10A47AD2" w14:textId="77777777" w:rsidR="00A04AF5" w:rsidRPr="00C522DE" w:rsidRDefault="00A04AF5" w:rsidP="006539B8">
            <w:pPr>
              <w:pStyle w:val="PL"/>
              <w:rPr>
                <w:color w:val="D4D4D4"/>
              </w:rPr>
            </w:pPr>
            <w:r w:rsidRPr="00C522DE">
              <w:rPr>
                <w:color w:val="D4D4D4"/>
              </w:rPr>
              <w:t>  </w:t>
            </w:r>
            <w:r w:rsidRPr="00C522DE">
              <w:t>schemas</w:t>
            </w:r>
            <w:r w:rsidRPr="00C522DE">
              <w:rPr>
                <w:color w:val="D4D4D4"/>
              </w:rPr>
              <w:t>:</w:t>
            </w:r>
          </w:p>
          <w:p w14:paraId="11088004" w14:textId="77777777" w:rsidR="00A04AF5" w:rsidRPr="00C522DE" w:rsidRDefault="00A04AF5" w:rsidP="006539B8">
            <w:pPr>
              <w:pStyle w:val="PL"/>
              <w:rPr>
                <w:color w:val="D4D4D4"/>
              </w:rPr>
            </w:pPr>
            <w:r w:rsidRPr="00C522DE">
              <w:rPr>
                <w:color w:val="D4D4D4"/>
              </w:rPr>
              <w:t>    </w:t>
            </w:r>
            <w:r w:rsidRPr="00C522DE">
              <w:t>MetricsReportingConfiguration</w:t>
            </w:r>
            <w:r w:rsidRPr="00C522DE">
              <w:rPr>
                <w:color w:val="D4D4D4"/>
              </w:rPr>
              <w:t>:</w:t>
            </w:r>
          </w:p>
          <w:p w14:paraId="0E23D600"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0FD5687D"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09163684"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w:t>
            </w:r>
          </w:p>
          <w:p w14:paraId="343614C9" w14:textId="77777777" w:rsidR="00A04AF5" w:rsidRPr="00C522DE" w:rsidRDefault="00A04AF5" w:rsidP="006539B8">
            <w:pPr>
              <w:pStyle w:val="PL"/>
              <w:rPr>
                <w:color w:val="D4D4D4"/>
              </w:rPr>
            </w:pPr>
            <w:r w:rsidRPr="00C522DE">
              <w:rPr>
                <w:color w:val="D4D4D4"/>
              </w:rPr>
              <w:t>        - </w:t>
            </w:r>
            <w:r w:rsidRPr="00C522DE">
              <w:rPr>
                <w:color w:val="CE9178"/>
              </w:rPr>
              <w:t>metricsReportingConfigurationId</w:t>
            </w:r>
          </w:p>
          <w:p w14:paraId="19C82AA7" w14:textId="77777777" w:rsidR="00A04AF5" w:rsidRPr="00C522DE" w:rsidRDefault="00A04AF5" w:rsidP="006539B8">
            <w:pPr>
              <w:pStyle w:val="PL"/>
              <w:rPr>
                <w:color w:val="D4D4D4"/>
              </w:rPr>
            </w:pPr>
            <w:r w:rsidRPr="00C522DE">
              <w:rPr>
                <w:color w:val="D4D4D4"/>
              </w:rPr>
              <w:t>        - </w:t>
            </w:r>
            <w:r w:rsidRPr="00C522DE">
              <w:rPr>
                <w:color w:val="CE9178"/>
              </w:rPr>
              <w:t>scheme</w:t>
            </w:r>
          </w:p>
          <w:p w14:paraId="2F191505" w14:textId="77777777" w:rsidR="00A04AF5" w:rsidRPr="00C522DE" w:rsidRDefault="00A04AF5" w:rsidP="006539B8">
            <w:pPr>
              <w:pStyle w:val="PL"/>
              <w:rPr>
                <w:color w:val="D4D4D4"/>
              </w:rPr>
            </w:pPr>
            <w:r w:rsidRPr="00C522DE">
              <w:rPr>
                <w:color w:val="D4D4D4"/>
              </w:rPr>
              <w:t>      </w:t>
            </w:r>
            <w:r w:rsidRPr="00C522DE">
              <w:t>properties</w:t>
            </w:r>
            <w:r w:rsidRPr="00C522DE">
              <w:rPr>
                <w:color w:val="D4D4D4"/>
              </w:rPr>
              <w:t>:</w:t>
            </w:r>
          </w:p>
          <w:p w14:paraId="70483E2D" w14:textId="77777777" w:rsidR="00A04AF5" w:rsidRPr="00C522DE" w:rsidRDefault="00A04AF5" w:rsidP="006539B8">
            <w:pPr>
              <w:pStyle w:val="PL"/>
              <w:rPr>
                <w:color w:val="D4D4D4"/>
              </w:rPr>
            </w:pPr>
            <w:r w:rsidRPr="00C522DE">
              <w:rPr>
                <w:color w:val="D4D4D4"/>
              </w:rPr>
              <w:t>        </w:t>
            </w:r>
            <w:r w:rsidRPr="00C522DE">
              <w:t>metricsReportingConfigurationId</w:t>
            </w:r>
            <w:r w:rsidRPr="00C522DE">
              <w:rPr>
                <w:color w:val="D4D4D4"/>
              </w:rPr>
              <w:t>:</w:t>
            </w:r>
          </w:p>
          <w:p w14:paraId="1E862AA1"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C1E13B8" w14:textId="77777777" w:rsidR="00A04AF5" w:rsidRPr="00C522DE" w:rsidRDefault="00A04AF5" w:rsidP="006539B8">
            <w:pPr>
              <w:pStyle w:val="PL"/>
              <w:rPr>
                <w:color w:val="D4D4D4"/>
              </w:rPr>
            </w:pPr>
            <w:r w:rsidRPr="00C522DE">
              <w:rPr>
                <w:color w:val="D4D4D4"/>
              </w:rPr>
              <w:t>        </w:t>
            </w:r>
            <w:r w:rsidRPr="00C522DE">
              <w:t>scheme</w:t>
            </w:r>
            <w:r w:rsidRPr="00C522DE">
              <w:rPr>
                <w:color w:val="D4D4D4"/>
              </w:rPr>
              <w:t>:</w:t>
            </w:r>
          </w:p>
          <w:p w14:paraId="48E73A4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9B3BE16" w14:textId="77777777" w:rsidR="00A04AF5" w:rsidRPr="00C522DE" w:rsidRDefault="00A04AF5" w:rsidP="006539B8">
            <w:pPr>
              <w:pStyle w:val="PL"/>
              <w:rPr>
                <w:color w:val="D4D4D4"/>
              </w:rPr>
            </w:pPr>
            <w:r w:rsidRPr="00C522DE">
              <w:rPr>
                <w:color w:val="D4D4D4"/>
              </w:rPr>
              <w:t>        </w:t>
            </w:r>
            <w:r w:rsidRPr="00C522DE">
              <w:t>dataNetworkName</w:t>
            </w:r>
            <w:r w:rsidRPr="00C522DE">
              <w:rPr>
                <w:color w:val="D4D4D4"/>
              </w:rPr>
              <w:t>:</w:t>
            </w:r>
          </w:p>
          <w:p w14:paraId="2F903B5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4B416148" w14:textId="77777777" w:rsidR="00A04AF5" w:rsidRPr="00C522DE" w:rsidRDefault="00A04AF5" w:rsidP="006539B8">
            <w:pPr>
              <w:pStyle w:val="PL"/>
              <w:rPr>
                <w:color w:val="D4D4D4"/>
              </w:rPr>
            </w:pPr>
            <w:r w:rsidRPr="00C522DE">
              <w:rPr>
                <w:color w:val="D4D4D4"/>
              </w:rPr>
              <w:t>        </w:t>
            </w:r>
            <w:r w:rsidRPr="00C522DE">
              <w:t>reportingInterval</w:t>
            </w:r>
            <w:r w:rsidRPr="00C522DE">
              <w:rPr>
                <w:color w:val="D4D4D4"/>
              </w:rPr>
              <w:t>:</w:t>
            </w:r>
          </w:p>
          <w:p w14:paraId="263DD77B"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D8058BC" w14:textId="77777777" w:rsidR="00A04AF5" w:rsidRPr="00C522DE" w:rsidRDefault="00A04AF5" w:rsidP="006539B8">
            <w:pPr>
              <w:pStyle w:val="PL"/>
              <w:rPr>
                <w:color w:val="D4D4D4"/>
              </w:rPr>
            </w:pPr>
            <w:r w:rsidRPr="00C522DE">
              <w:rPr>
                <w:color w:val="D4D4D4"/>
              </w:rPr>
              <w:t>        </w:t>
            </w:r>
            <w:r w:rsidRPr="00C522DE">
              <w:t>samplePercentage</w:t>
            </w:r>
            <w:r w:rsidRPr="00C522DE">
              <w:rPr>
                <w:color w:val="D4D4D4"/>
              </w:rPr>
              <w:t>:</w:t>
            </w:r>
          </w:p>
          <w:p w14:paraId="2FD8EFFA"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307B0ED5" w14:textId="77777777" w:rsidR="00A04AF5" w:rsidRPr="00C522DE" w:rsidRDefault="00A04AF5" w:rsidP="006539B8">
            <w:pPr>
              <w:pStyle w:val="PL"/>
              <w:rPr>
                <w:color w:val="D4D4D4"/>
              </w:rPr>
            </w:pPr>
            <w:r w:rsidRPr="00C522DE">
              <w:rPr>
                <w:color w:val="D4D4D4"/>
              </w:rPr>
              <w:t>        </w:t>
            </w:r>
            <w:r w:rsidRPr="00C522DE">
              <w:t>urlFilters</w:t>
            </w:r>
            <w:r w:rsidRPr="00C522DE">
              <w:rPr>
                <w:color w:val="D4D4D4"/>
              </w:rPr>
              <w:t>:</w:t>
            </w:r>
          </w:p>
          <w:p w14:paraId="7BF4C004"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777753F5" w14:textId="77777777" w:rsidR="00A04AF5" w:rsidRPr="00C522DE" w:rsidRDefault="00A04AF5" w:rsidP="006539B8">
            <w:pPr>
              <w:pStyle w:val="PL"/>
              <w:rPr>
                <w:color w:val="D4D4D4"/>
              </w:rPr>
            </w:pPr>
            <w:r w:rsidRPr="00C522DE">
              <w:rPr>
                <w:color w:val="D4D4D4"/>
              </w:rPr>
              <w:t>          </w:t>
            </w:r>
            <w:r w:rsidRPr="00C522DE">
              <w:t>items</w:t>
            </w:r>
            <w:r w:rsidRPr="00C522DE">
              <w:rPr>
                <w:color w:val="D4D4D4"/>
              </w:rPr>
              <w:t>:</w:t>
            </w:r>
          </w:p>
          <w:p w14:paraId="37DCDD9C"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F2E6A09" w14:textId="77777777" w:rsidR="00A04AF5" w:rsidRPr="00C522DE" w:rsidRDefault="00A04AF5"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22A6B63C" w14:textId="77777777" w:rsidR="00A04AF5" w:rsidRPr="00C522DE" w:rsidRDefault="00A04AF5" w:rsidP="006539B8">
            <w:pPr>
              <w:pStyle w:val="PL"/>
              <w:rPr>
                <w:color w:val="D4D4D4"/>
              </w:rPr>
            </w:pPr>
            <w:r w:rsidRPr="00C522DE">
              <w:rPr>
                <w:color w:val="D4D4D4"/>
              </w:rPr>
              <w:t>        </w:t>
            </w:r>
            <w:r w:rsidRPr="00C522DE">
              <w:t>metrics</w:t>
            </w:r>
            <w:r w:rsidRPr="00C522DE">
              <w:rPr>
                <w:color w:val="D4D4D4"/>
              </w:rPr>
              <w:t>:</w:t>
            </w:r>
          </w:p>
          <w:p w14:paraId="70A9E2E7"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4072A038" w14:textId="77777777" w:rsidR="00A04AF5" w:rsidRPr="00C522DE" w:rsidRDefault="00A04AF5" w:rsidP="006539B8">
            <w:pPr>
              <w:pStyle w:val="PL"/>
              <w:rPr>
                <w:color w:val="D4D4D4"/>
              </w:rPr>
            </w:pPr>
            <w:r w:rsidRPr="00C522DE">
              <w:rPr>
                <w:color w:val="D4D4D4"/>
              </w:rPr>
              <w:t>          </w:t>
            </w:r>
            <w:r w:rsidRPr="00C522DE">
              <w:t>items</w:t>
            </w:r>
            <w:r w:rsidRPr="00C522DE">
              <w:rPr>
                <w:color w:val="D4D4D4"/>
              </w:rPr>
              <w:t>:</w:t>
            </w:r>
          </w:p>
          <w:p w14:paraId="08795831"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2390D18" w14:textId="77777777" w:rsidR="00A04AF5" w:rsidRPr="00C522DE" w:rsidRDefault="00A04AF5"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9278B" w14:textId="77777777" w:rsidR="00A04AF5" w:rsidRPr="00A04AF5" w:rsidRDefault="00A04AF5" w:rsidP="00A04AF5"/>
    <w:p w14:paraId="1FF05709" w14:textId="27205207" w:rsidR="00B11A41" w:rsidRDefault="004A2A6D" w:rsidP="00B11A41">
      <w:pPr>
        <w:pStyle w:val="Heading2"/>
      </w:pPr>
      <w:bookmarkStart w:id="1551" w:name="_Toc68899751"/>
      <w:bookmarkStart w:id="1552" w:name="_Toc71214502"/>
      <w:bookmarkStart w:id="1553" w:name="_Toc71722176"/>
      <w:bookmarkStart w:id="1554" w:name="_Toc74859228"/>
      <w:bookmarkStart w:id="1555" w:name="_Toc138152090"/>
      <w:r>
        <w:rPr>
          <w:noProof/>
        </w:rPr>
        <w:t>C</w:t>
      </w:r>
      <w:r w:rsidR="00B11A41">
        <w:rPr>
          <w:noProof/>
        </w:rPr>
        <w:t>.3.8</w:t>
      </w:r>
      <w:r w:rsidR="00B11A41">
        <w:rPr>
          <w:noProof/>
        </w:rPr>
        <w:tab/>
      </w:r>
      <w:r w:rsidR="002361C0">
        <w:rPr>
          <w:noProof/>
        </w:rPr>
        <w:t>M1_</w:t>
      </w:r>
      <w:r w:rsidR="00B11A41" w:rsidRPr="00586B6B">
        <w:t>PolicyTemplatesProvisioning API</w:t>
      </w:r>
      <w:bookmarkEnd w:id="1551"/>
      <w:bookmarkEnd w:id="1552"/>
      <w:bookmarkEnd w:id="1553"/>
      <w:bookmarkEnd w:id="1554"/>
      <w:bookmarkEnd w:id="1555"/>
    </w:p>
    <w:tbl>
      <w:tblPr>
        <w:tblStyle w:val="TableGrid"/>
        <w:tblW w:w="0" w:type="auto"/>
        <w:tblLook w:val="04A0" w:firstRow="1" w:lastRow="0" w:firstColumn="1" w:lastColumn="0" w:noHBand="0" w:noVBand="1"/>
      </w:tblPr>
      <w:tblGrid>
        <w:gridCol w:w="9629"/>
      </w:tblGrid>
      <w:tr w:rsidR="00D64388" w:rsidRPr="00C522DE" w14:paraId="18D11248" w14:textId="77777777" w:rsidTr="00DE53FE">
        <w:tc>
          <w:tcPr>
            <w:tcW w:w="9629" w:type="dxa"/>
            <w:tcBorders>
              <w:top w:val="single" w:sz="4" w:space="0" w:color="auto"/>
              <w:left w:val="single" w:sz="4" w:space="0" w:color="auto"/>
              <w:bottom w:val="single" w:sz="4" w:space="0" w:color="auto"/>
              <w:right w:val="single" w:sz="4" w:space="0" w:color="auto"/>
            </w:tcBorders>
            <w:hideMark/>
          </w:tcPr>
          <w:p w14:paraId="4E774B98" w14:textId="77777777" w:rsidR="00D64388" w:rsidRPr="00C522DE" w:rsidRDefault="00D64388" w:rsidP="00DE53FE">
            <w:pPr>
              <w:pStyle w:val="PL"/>
              <w:rPr>
                <w:color w:val="D4D4D4"/>
              </w:rPr>
            </w:pPr>
            <w:r w:rsidRPr="00C522DE">
              <w:t>openapi</w:t>
            </w:r>
            <w:r w:rsidRPr="00C522DE">
              <w:rPr>
                <w:color w:val="D4D4D4"/>
              </w:rPr>
              <w:t>: </w:t>
            </w:r>
            <w:r w:rsidRPr="00C522DE">
              <w:rPr>
                <w:color w:val="B5CEA8"/>
              </w:rPr>
              <w:t>3.0.0</w:t>
            </w:r>
          </w:p>
          <w:p w14:paraId="519BEF45" w14:textId="77777777" w:rsidR="00D64388" w:rsidRPr="00C522DE" w:rsidRDefault="00D64388" w:rsidP="00DE53FE">
            <w:pPr>
              <w:pStyle w:val="PL"/>
              <w:rPr>
                <w:color w:val="D4D4D4"/>
              </w:rPr>
            </w:pPr>
            <w:r w:rsidRPr="00C522DE">
              <w:t>info</w:t>
            </w:r>
            <w:r w:rsidRPr="00C522DE">
              <w:rPr>
                <w:color w:val="D4D4D4"/>
              </w:rPr>
              <w:t>:</w:t>
            </w:r>
          </w:p>
          <w:p w14:paraId="66370DDE" w14:textId="77777777" w:rsidR="00D64388" w:rsidRPr="00C522DE" w:rsidRDefault="00D64388" w:rsidP="00DE53FE">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691BFBC0" w14:textId="4F02D18D" w:rsidR="00D64388" w:rsidRPr="00C522DE" w:rsidRDefault="00D64388" w:rsidP="00DE53FE">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2</w:t>
            </w:r>
            <w:r w:rsidRPr="00C522DE">
              <w:rPr>
                <w:color w:val="B5CEA8"/>
              </w:rPr>
              <w:t>.</w:t>
            </w:r>
            <w:r>
              <w:rPr>
                <w:color w:val="B5CEA8"/>
              </w:rPr>
              <w:t>0</w:t>
            </w:r>
          </w:p>
          <w:p w14:paraId="7195E97C"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586C0"/>
              </w:rPr>
              <w:t>|</w:t>
            </w:r>
          </w:p>
          <w:p w14:paraId="1F2B3A1A" w14:textId="77777777" w:rsidR="00D64388" w:rsidRPr="00C522DE" w:rsidRDefault="00D64388" w:rsidP="00DE53FE">
            <w:pPr>
              <w:pStyle w:val="PL"/>
              <w:rPr>
                <w:color w:val="D4D4D4"/>
              </w:rPr>
            </w:pPr>
            <w:r w:rsidRPr="00C522DE">
              <w:rPr>
                <w:color w:val="CE9178"/>
              </w:rPr>
              <w:t>    5GMS AF M1 Policy Templates Provisioning API</w:t>
            </w:r>
          </w:p>
          <w:p w14:paraId="5860BB41" w14:textId="77777777" w:rsidR="00D64388" w:rsidRPr="00C522DE" w:rsidRDefault="00D64388" w:rsidP="00DE53FE">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11FC9537" w14:textId="77777777" w:rsidR="00D64388" w:rsidRPr="00C522DE" w:rsidRDefault="00D64388" w:rsidP="00DE53FE">
            <w:pPr>
              <w:pStyle w:val="PL"/>
              <w:rPr>
                <w:color w:val="D4D4D4"/>
              </w:rPr>
            </w:pPr>
            <w:r w:rsidRPr="00C522DE">
              <w:rPr>
                <w:color w:val="CE9178"/>
              </w:rPr>
              <w:t>    All rights reserved.</w:t>
            </w:r>
          </w:p>
          <w:p w14:paraId="21F52856" w14:textId="77777777" w:rsidR="00D64388" w:rsidRPr="00C522DE" w:rsidRDefault="00D64388" w:rsidP="00DE53FE">
            <w:pPr>
              <w:pStyle w:val="PL"/>
              <w:rPr>
                <w:color w:val="D4D4D4"/>
              </w:rPr>
            </w:pPr>
            <w:r w:rsidRPr="00C522DE">
              <w:t>tags</w:t>
            </w:r>
            <w:r w:rsidRPr="00C522DE">
              <w:rPr>
                <w:color w:val="D4D4D4"/>
              </w:rPr>
              <w:t>:</w:t>
            </w:r>
          </w:p>
          <w:p w14:paraId="55193E69" w14:textId="77777777" w:rsidR="00D64388" w:rsidRPr="00C522DE" w:rsidRDefault="00D64388" w:rsidP="00DE53FE">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447C33D0"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6BDC7B17" w14:textId="77777777" w:rsidR="00D64388" w:rsidRPr="00C522DE" w:rsidRDefault="00D64388" w:rsidP="00DE53FE">
            <w:pPr>
              <w:pStyle w:val="PL"/>
              <w:rPr>
                <w:color w:val="D4D4D4"/>
              </w:rPr>
            </w:pPr>
            <w:r w:rsidRPr="00C522DE">
              <w:t>externalDocs</w:t>
            </w:r>
            <w:r w:rsidRPr="00C522DE">
              <w:rPr>
                <w:color w:val="D4D4D4"/>
              </w:rPr>
              <w:t>:</w:t>
            </w:r>
          </w:p>
          <w:p w14:paraId="046B1AF8" w14:textId="4393C879"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10</w:t>
            </w:r>
            <w:r w:rsidRPr="00C522DE">
              <w:rPr>
                <w:color w:val="CE9178"/>
              </w:rPr>
              <w:t>.0; 5G Media Streaming (5GMS); Protocols'</w:t>
            </w:r>
          </w:p>
          <w:p w14:paraId="1BF64814" w14:textId="77777777" w:rsidR="00D64388" w:rsidRPr="00C522DE" w:rsidRDefault="00D64388" w:rsidP="00DE53FE">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237F2A5" w14:textId="77777777" w:rsidR="00D64388" w:rsidRPr="00C522DE" w:rsidRDefault="00D64388" w:rsidP="00DE53FE">
            <w:pPr>
              <w:pStyle w:val="PL"/>
              <w:rPr>
                <w:color w:val="D4D4D4"/>
              </w:rPr>
            </w:pPr>
            <w:r w:rsidRPr="00C522DE">
              <w:t>servers</w:t>
            </w:r>
            <w:r w:rsidRPr="00C522DE">
              <w:rPr>
                <w:color w:val="D4D4D4"/>
              </w:rPr>
              <w:t>:</w:t>
            </w:r>
          </w:p>
          <w:p w14:paraId="47647371" w14:textId="77777777" w:rsidR="00D64388" w:rsidRPr="00C522DE" w:rsidRDefault="00D64388" w:rsidP="00DE53FE">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73AD852C" w14:textId="77777777" w:rsidR="00D64388" w:rsidRPr="00C522DE" w:rsidRDefault="00D64388" w:rsidP="00DE53FE">
            <w:pPr>
              <w:pStyle w:val="PL"/>
              <w:rPr>
                <w:color w:val="D4D4D4"/>
              </w:rPr>
            </w:pPr>
            <w:r w:rsidRPr="00C522DE">
              <w:rPr>
                <w:color w:val="D4D4D4"/>
              </w:rPr>
              <w:t>    </w:t>
            </w:r>
            <w:r w:rsidRPr="00C522DE">
              <w:t>variables</w:t>
            </w:r>
            <w:r w:rsidRPr="00C522DE">
              <w:rPr>
                <w:color w:val="D4D4D4"/>
              </w:rPr>
              <w:t>:</w:t>
            </w:r>
          </w:p>
          <w:p w14:paraId="62DAE1FE" w14:textId="77777777" w:rsidR="00D64388" w:rsidRPr="00C522DE" w:rsidRDefault="00D64388" w:rsidP="00DE53FE">
            <w:pPr>
              <w:pStyle w:val="PL"/>
              <w:rPr>
                <w:color w:val="D4D4D4"/>
              </w:rPr>
            </w:pPr>
            <w:r w:rsidRPr="00C522DE">
              <w:rPr>
                <w:color w:val="D4D4D4"/>
              </w:rPr>
              <w:t>      </w:t>
            </w:r>
            <w:r w:rsidRPr="00C522DE">
              <w:t>apiRoot</w:t>
            </w:r>
            <w:r w:rsidRPr="00C522DE">
              <w:rPr>
                <w:color w:val="D4D4D4"/>
              </w:rPr>
              <w:t>:</w:t>
            </w:r>
          </w:p>
          <w:p w14:paraId="021CB49B" w14:textId="77777777" w:rsidR="00D64388" w:rsidRPr="00C522DE" w:rsidRDefault="00D64388" w:rsidP="00DE53FE">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2493DEE"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ED99FF6" w14:textId="77777777" w:rsidR="00D64388" w:rsidRPr="00C522DE" w:rsidRDefault="00D64388" w:rsidP="00DE53FE">
            <w:pPr>
              <w:pStyle w:val="PL"/>
              <w:rPr>
                <w:color w:val="D4D4D4"/>
              </w:rPr>
            </w:pPr>
            <w:r w:rsidRPr="00C522DE">
              <w:t>paths</w:t>
            </w:r>
            <w:r w:rsidRPr="00C522DE">
              <w:rPr>
                <w:color w:val="D4D4D4"/>
              </w:rPr>
              <w:t>:</w:t>
            </w:r>
          </w:p>
          <w:p w14:paraId="2DDAA2AB" w14:textId="77777777" w:rsidR="00D64388" w:rsidRPr="00C522DE" w:rsidRDefault="00D64388" w:rsidP="00DE53FE">
            <w:pPr>
              <w:pStyle w:val="PL"/>
              <w:rPr>
                <w:color w:val="D4D4D4"/>
              </w:rPr>
            </w:pPr>
            <w:r w:rsidRPr="00C522DE">
              <w:rPr>
                <w:color w:val="D4D4D4"/>
              </w:rPr>
              <w:t>  </w:t>
            </w:r>
            <w:r w:rsidRPr="00C522DE">
              <w:t>/provisioning-sessions/{provisioningSessionId}/policy-templates</w:t>
            </w:r>
            <w:r w:rsidRPr="00C522DE">
              <w:rPr>
                <w:color w:val="D4D4D4"/>
              </w:rPr>
              <w:t>:</w:t>
            </w:r>
          </w:p>
          <w:p w14:paraId="379F4F2A" w14:textId="77777777" w:rsidR="00D64388" w:rsidRPr="00C522DE" w:rsidRDefault="00D64388" w:rsidP="00DE53FE">
            <w:pPr>
              <w:pStyle w:val="PL"/>
              <w:rPr>
                <w:color w:val="D4D4D4"/>
              </w:rPr>
            </w:pPr>
            <w:r w:rsidRPr="00C522DE">
              <w:rPr>
                <w:color w:val="D4D4D4"/>
              </w:rPr>
              <w:t>    </w:t>
            </w:r>
            <w:r w:rsidRPr="00C522DE">
              <w:t>parameters</w:t>
            </w:r>
            <w:r w:rsidRPr="00C522DE">
              <w:rPr>
                <w:color w:val="D4D4D4"/>
              </w:rPr>
              <w:t>:</w:t>
            </w:r>
          </w:p>
          <w:p w14:paraId="75ACDE50" w14:textId="77777777" w:rsidR="00D64388" w:rsidRPr="00C522DE" w:rsidRDefault="00D64388" w:rsidP="00DE53FE">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3D99E06" w14:textId="77777777" w:rsidR="00D64388" w:rsidRPr="00C522DE" w:rsidRDefault="00D64388" w:rsidP="00DE53FE">
            <w:pPr>
              <w:pStyle w:val="PL"/>
              <w:rPr>
                <w:color w:val="D4D4D4"/>
              </w:rPr>
            </w:pPr>
            <w:r w:rsidRPr="00C522DE">
              <w:rPr>
                <w:color w:val="D4D4D4"/>
              </w:rPr>
              <w:t>        </w:t>
            </w:r>
            <w:r w:rsidRPr="00C522DE">
              <w:t>in</w:t>
            </w:r>
            <w:r w:rsidRPr="00C522DE">
              <w:rPr>
                <w:color w:val="D4D4D4"/>
              </w:rPr>
              <w:t>: </w:t>
            </w:r>
            <w:r w:rsidRPr="00C522DE">
              <w:rPr>
                <w:color w:val="CE9178"/>
              </w:rPr>
              <w:t>path</w:t>
            </w:r>
          </w:p>
          <w:p w14:paraId="4E900281"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05BCDCCB"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396F07A0"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3846195"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8A096E0" w14:textId="77777777" w:rsidR="00D64388" w:rsidRPr="00C522DE" w:rsidRDefault="00D64388" w:rsidP="00DE53FE">
            <w:pPr>
              <w:pStyle w:val="PL"/>
              <w:rPr>
                <w:color w:val="D4D4D4"/>
              </w:rPr>
            </w:pPr>
            <w:r w:rsidRPr="00C522DE">
              <w:rPr>
                <w:color w:val="D4D4D4"/>
              </w:rPr>
              <w:t>    </w:t>
            </w:r>
            <w:r w:rsidRPr="00C522DE">
              <w:t>post</w:t>
            </w:r>
            <w:r w:rsidRPr="00C522DE">
              <w:rPr>
                <w:color w:val="D4D4D4"/>
              </w:rPr>
              <w:t>:</w:t>
            </w:r>
          </w:p>
          <w:p w14:paraId="03C8F20F" w14:textId="77777777" w:rsidR="00D64388" w:rsidRPr="00C522DE" w:rsidRDefault="00D64388" w:rsidP="00DE53FE">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4EFAE564" w14:textId="77777777" w:rsidR="00D64388" w:rsidRPr="00C522DE" w:rsidRDefault="00D64388" w:rsidP="00DE53FE">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0A3F1329" w14:textId="77777777" w:rsidR="00D64388" w:rsidRPr="00C522DE" w:rsidRDefault="00D64388" w:rsidP="00DE53FE">
            <w:pPr>
              <w:pStyle w:val="PL"/>
              <w:rPr>
                <w:color w:val="D4D4D4"/>
              </w:rPr>
            </w:pPr>
            <w:r w:rsidRPr="00C522DE">
              <w:rPr>
                <w:color w:val="D4D4D4"/>
              </w:rPr>
              <w:t>      </w:t>
            </w:r>
            <w:r w:rsidRPr="00C522DE">
              <w:t>requestBody</w:t>
            </w:r>
            <w:r w:rsidRPr="00C522DE">
              <w:rPr>
                <w:color w:val="D4D4D4"/>
              </w:rPr>
              <w:t>:</w:t>
            </w:r>
          </w:p>
          <w:p w14:paraId="30CEB99A"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5B31B25"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432517E2" w14:textId="77777777" w:rsidR="00D64388" w:rsidRPr="00C522DE" w:rsidRDefault="00D64388" w:rsidP="00DE53FE">
            <w:pPr>
              <w:pStyle w:val="PL"/>
              <w:rPr>
                <w:color w:val="D4D4D4"/>
              </w:rPr>
            </w:pPr>
            <w:r w:rsidRPr="00C522DE">
              <w:rPr>
                <w:color w:val="D4D4D4"/>
              </w:rPr>
              <w:t>        </w:t>
            </w:r>
            <w:r w:rsidRPr="00C522DE">
              <w:t>content</w:t>
            </w:r>
            <w:r w:rsidRPr="00C522DE">
              <w:rPr>
                <w:color w:val="D4D4D4"/>
              </w:rPr>
              <w:t>:</w:t>
            </w:r>
          </w:p>
          <w:p w14:paraId="011210D9" w14:textId="77777777" w:rsidR="00D64388" w:rsidRPr="00C522DE" w:rsidRDefault="00D64388" w:rsidP="00DE53FE">
            <w:pPr>
              <w:pStyle w:val="PL"/>
              <w:rPr>
                <w:color w:val="D4D4D4"/>
              </w:rPr>
            </w:pPr>
            <w:r w:rsidRPr="00C522DE">
              <w:rPr>
                <w:color w:val="D4D4D4"/>
              </w:rPr>
              <w:t>          </w:t>
            </w:r>
            <w:r w:rsidRPr="00C522DE">
              <w:t>application/json</w:t>
            </w:r>
            <w:r w:rsidRPr="00C522DE">
              <w:rPr>
                <w:color w:val="D4D4D4"/>
              </w:rPr>
              <w:t>:</w:t>
            </w:r>
          </w:p>
          <w:p w14:paraId="2D1CFCD8"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4C1CC429"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69E2823" w14:textId="77777777" w:rsidR="00D64388" w:rsidRPr="00C522DE" w:rsidRDefault="00D64388" w:rsidP="00DE53FE">
            <w:pPr>
              <w:pStyle w:val="PL"/>
              <w:rPr>
                <w:color w:val="D4D4D4"/>
              </w:rPr>
            </w:pPr>
            <w:r w:rsidRPr="00C522DE">
              <w:rPr>
                <w:color w:val="D4D4D4"/>
              </w:rPr>
              <w:t>      </w:t>
            </w:r>
            <w:r w:rsidRPr="00C522DE">
              <w:t>responses</w:t>
            </w:r>
            <w:r w:rsidRPr="00C522DE">
              <w:rPr>
                <w:color w:val="D4D4D4"/>
              </w:rPr>
              <w:t>:</w:t>
            </w:r>
          </w:p>
          <w:p w14:paraId="7C766A3A" w14:textId="77777777" w:rsidR="00D64388" w:rsidRPr="00C522DE" w:rsidRDefault="00D64388" w:rsidP="00DE53FE">
            <w:pPr>
              <w:pStyle w:val="PL"/>
              <w:rPr>
                <w:color w:val="D4D4D4"/>
              </w:rPr>
            </w:pPr>
            <w:r w:rsidRPr="00C522DE">
              <w:rPr>
                <w:color w:val="D4D4D4"/>
              </w:rPr>
              <w:t>        </w:t>
            </w:r>
            <w:r w:rsidRPr="00C522DE">
              <w:rPr>
                <w:color w:val="CE9178"/>
              </w:rPr>
              <w:t>'201'</w:t>
            </w:r>
            <w:r w:rsidRPr="00C522DE">
              <w:rPr>
                <w:color w:val="D4D4D4"/>
              </w:rPr>
              <w:t>:</w:t>
            </w:r>
          </w:p>
          <w:p w14:paraId="65D63704"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66098FB5" w14:textId="77777777" w:rsidR="00D64388" w:rsidRPr="00C522DE" w:rsidRDefault="00D64388" w:rsidP="00DE53FE">
            <w:pPr>
              <w:pStyle w:val="PL"/>
              <w:rPr>
                <w:color w:val="D4D4D4"/>
              </w:rPr>
            </w:pPr>
            <w:r w:rsidRPr="00C522DE">
              <w:rPr>
                <w:color w:val="D4D4D4"/>
              </w:rPr>
              <w:t>          </w:t>
            </w:r>
            <w:r w:rsidRPr="00C522DE">
              <w:t>headers</w:t>
            </w:r>
            <w:r w:rsidRPr="00C522DE">
              <w:rPr>
                <w:color w:val="D4D4D4"/>
              </w:rPr>
              <w:t>:</w:t>
            </w:r>
          </w:p>
          <w:p w14:paraId="17DB0B3E" w14:textId="77777777" w:rsidR="00D64388" w:rsidRPr="00C522DE" w:rsidRDefault="00D64388" w:rsidP="00DE53FE">
            <w:pPr>
              <w:pStyle w:val="PL"/>
              <w:rPr>
                <w:color w:val="D4D4D4"/>
              </w:rPr>
            </w:pPr>
            <w:r w:rsidRPr="00C522DE">
              <w:rPr>
                <w:color w:val="D4D4D4"/>
              </w:rPr>
              <w:t>            </w:t>
            </w:r>
            <w:r w:rsidRPr="00C522DE">
              <w:t>Location</w:t>
            </w:r>
            <w:r w:rsidRPr="00C522DE">
              <w:rPr>
                <w:color w:val="D4D4D4"/>
              </w:rPr>
              <w:t>:</w:t>
            </w:r>
          </w:p>
          <w:p w14:paraId="494AFFFF"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D4BB57F"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3C7EBD80"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6538B4B5"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4B798275" w14:textId="77777777" w:rsidR="00D64388" w:rsidRPr="00C522DE" w:rsidRDefault="00D64388" w:rsidP="00DE53FE">
            <w:pPr>
              <w:pStyle w:val="PL"/>
              <w:rPr>
                <w:color w:val="D4D4D4"/>
              </w:rPr>
            </w:pPr>
            <w:r w:rsidRPr="00C522DE">
              <w:rPr>
                <w:color w:val="D4D4D4"/>
              </w:rPr>
              <w:t> </w:t>
            </w:r>
          </w:p>
          <w:p w14:paraId="0F8EA244" w14:textId="77777777" w:rsidR="00D64388" w:rsidRPr="00C522DE" w:rsidRDefault="00D64388" w:rsidP="00DE53FE">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6DF3C36C" w14:textId="77777777" w:rsidR="00D64388" w:rsidRPr="00C522DE" w:rsidRDefault="00D64388" w:rsidP="00DE53FE">
            <w:pPr>
              <w:pStyle w:val="PL"/>
              <w:rPr>
                <w:color w:val="D4D4D4"/>
              </w:rPr>
            </w:pPr>
            <w:r w:rsidRPr="00C522DE">
              <w:rPr>
                <w:color w:val="D4D4D4"/>
              </w:rPr>
              <w:t>    </w:t>
            </w:r>
            <w:r w:rsidRPr="00C522DE">
              <w:t>parameters</w:t>
            </w:r>
            <w:r w:rsidRPr="00C522DE">
              <w:rPr>
                <w:color w:val="D4D4D4"/>
              </w:rPr>
              <w:t>:</w:t>
            </w:r>
          </w:p>
          <w:p w14:paraId="3B9CF355" w14:textId="77777777" w:rsidR="00D64388" w:rsidRPr="00C522DE" w:rsidRDefault="00D64388" w:rsidP="00DE53FE">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F2FC957" w14:textId="77777777" w:rsidR="00D64388" w:rsidRPr="00C522DE" w:rsidRDefault="00D64388" w:rsidP="00DE53FE">
            <w:pPr>
              <w:pStyle w:val="PL"/>
              <w:rPr>
                <w:color w:val="D4D4D4"/>
              </w:rPr>
            </w:pPr>
            <w:r w:rsidRPr="00C522DE">
              <w:rPr>
                <w:color w:val="D4D4D4"/>
              </w:rPr>
              <w:t>        </w:t>
            </w:r>
            <w:r w:rsidRPr="00C522DE">
              <w:t>in</w:t>
            </w:r>
            <w:r w:rsidRPr="00C522DE">
              <w:rPr>
                <w:color w:val="D4D4D4"/>
              </w:rPr>
              <w:t>: </w:t>
            </w:r>
            <w:r w:rsidRPr="00C522DE">
              <w:rPr>
                <w:color w:val="CE9178"/>
              </w:rPr>
              <w:t>path</w:t>
            </w:r>
          </w:p>
          <w:p w14:paraId="374BD0B1"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7291F814"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64E7190A"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0B8858E"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11E841CD" w14:textId="77777777" w:rsidR="00D64388" w:rsidRPr="00C522DE" w:rsidRDefault="00D64388" w:rsidP="00DE53FE">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16310534" w14:textId="77777777" w:rsidR="00D64388" w:rsidRPr="00C522DE" w:rsidRDefault="00D64388" w:rsidP="00DE53FE">
            <w:pPr>
              <w:pStyle w:val="PL"/>
              <w:rPr>
                <w:color w:val="D4D4D4"/>
              </w:rPr>
            </w:pPr>
            <w:r w:rsidRPr="00C522DE">
              <w:rPr>
                <w:color w:val="D4D4D4"/>
              </w:rPr>
              <w:t>        </w:t>
            </w:r>
            <w:r w:rsidRPr="00C522DE">
              <w:t>in</w:t>
            </w:r>
            <w:r w:rsidRPr="00C522DE">
              <w:rPr>
                <w:color w:val="D4D4D4"/>
              </w:rPr>
              <w:t>: </w:t>
            </w:r>
            <w:r w:rsidRPr="00C522DE">
              <w:rPr>
                <w:color w:val="CE9178"/>
              </w:rPr>
              <w:t>path</w:t>
            </w:r>
          </w:p>
          <w:p w14:paraId="71A16A6A"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587C4C22"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33819649"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6F3182"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7DCB0A89" w14:textId="77777777" w:rsidR="00D64388" w:rsidRPr="00C522DE" w:rsidRDefault="00D64388" w:rsidP="00DE53FE">
            <w:pPr>
              <w:pStyle w:val="PL"/>
              <w:rPr>
                <w:color w:val="D4D4D4"/>
              </w:rPr>
            </w:pPr>
            <w:r w:rsidRPr="00C522DE">
              <w:rPr>
                <w:color w:val="D4D4D4"/>
              </w:rPr>
              <w:t>    </w:t>
            </w:r>
            <w:r w:rsidRPr="00C522DE">
              <w:t>get</w:t>
            </w:r>
            <w:r w:rsidRPr="00C522DE">
              <w:rPr>
                <w:color w:val="D4D4D4"/>
              </w:rPr>
              <w:t>:</w:t>
            </w:r>
          </w:p>
          <w:p w14:paraId="71602074" w14:textId="77777777" w:rsidR="00D64388" w:rsidRPr="00C522DE" w:rsidRDefault="00D64388" w:rsidP="00DE53FE">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0FC9F78E" w14:textId="77777777" w:rsidR="00D64388" w:rsidRPr="00C522DE" w:rsidRDefault="00D64388" w:rsidP="00DE53FE">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522ACE56" w14:textId="77777777" w:rsidR="00D64388" w:rsidRPr="002271C9" w:rsidRDefault="00D64388" w:rsidP="00DE53FE">
            <w:pPr>
              <w:pStyle w:val="PL"/>
              <w:rPr>
                <w:color w:val="D4D4D4"/>
                <w:lang w:val="fr-FR"/>
              </w:rPr>
            </w:pPr>
            <w:r w:rsidRPr="00C522DE">
              <w:rPr>
                <w:color w:val="D4D4D4"/>
              </w:rPr>
              <w:t>      </w:t>
            </w:r>
            <w:r w:rsidRPr="002271C9">
              <w:rPr>
                <w:lang w:val="fr-FR"/>
              </w:rPr>
              <w:t>responses</w:t>
            </w:r>
            <w:r w:rsidRPr="002271C9">
              <w:rPr>
                <w:color w:val="D4D4D4"/>
                <w:lang w:val="fr-FR"/>
              </w:rPr>
              <w:t>:</w:t>
            </w:r>
          </w:p>
          <w:p w14:paraId="4F3AAB95" w14:textId="77777777" w:rsidR="00D64388" w:rsidRPr="002271C9" w:rsidRDefault="00D64388" w:rsidP="00DE53FE">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18D55404" w14:textId="77777777" w:rsidR="00D64388" w:rsidRPr="002271C9" w:rsidRDefault="00D64388" w:rsidP="00DE53FE">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4B04CB9C" w14:textId="77777777" w:rsidR="00D64388" w:rsidRPr="002271C9" w:rsidRDefault="00D64388" w:rsidP="00DE53FE">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1203F551" w14:textId="77777777" w:rsidR="00D64388" w:rsidRPr="00C522DE" w:rsidRDefault="00D64388" w:rsidP="00DE53FE">
            <w:pPr>
              <w:pStyle w:val="PL"/>
              <w:rPr>
                <w:color w:val="D4D4D4"/>
              </w:rPr>
            </w:pPr>
            <w:r w:rsidRPr="002271C9">
              <w:rPr>
                <w:color w:val="D4D4D4"/>
                <w:lang w:val="fr-FR"/>
              </w:rPr>
              <w:t>            </w:t>
            </w:r>
            <w:r w:rsidRPr="00C522DE">
              <w:t>application/json</w:t>
            </w:r>
            <w:r w:rsidRPr="00C522DE">
              <w:rPr>
                <w:color w:val="D4D4D4"/>
              </w:rPr>
              <w:t>:</w:t>
            </w:r>
          </w:p>
          <w:p w14:paraId="3CE6EF81"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027F01DB"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6E7CD" w14:textId="77777777" w:rsidR="00D64388" w:rsidRPr="00C522DE" w:rsidRDefault="00D64388" w:rsidP="00DE53FE">
            <w:pPr>
              <w:pStyle w:val="PL"/>
              <w:rPr>
                <w:color w:val="D4D4D4"/>
              </w:rPr>
            </w:pPr>
            <w:r w:rsidRPr="00C522DE">
              <w:rPr>
                <w:color w:val="D4D4D4"/>
              </w:rPr>
              <w:t>        </w:t>
            </w:r>
            <w:r w:rsidRPr="00C522DE">
              <w:rPr>
                <w:color w:val="CE9178"/>
              </w:rPr>
              <w:t>'404'</w:t>
            </w:r>
            <w:r w:rsidRPr="00C522DE">
              <w:rPr>
                <w:color w:val="D4D4D4"/>
              </w:rPr>
              <w:t>:</w:t>
            </w:r>
          </w:p>
          <w:p w14:paraId="35A79AFD"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9F19B85" w14:textId="77777777" w:rsidR="00D64388" w:rsidRPr="00C522DE" w:rsidRDefault="00D64388" w:rsidP="00DE53FE">
            <w:pPr>
              <w:pStyle w:val="PL"/>
              <w:rPr>
                <w:color w:val="D4D4D4"/>
              </w:rPr>
            </w:pPr>
            <w:r w:rsidRPr="00C522DE">
              <w:rPr>
                <w:color w:val="D4D4D4"/>
              </w:rPr>
              <w:t>    </w:t>
            </w:r>
            <w:r w:rsidRPr="00C522DE">
              <w:t>put</w:t>
            </w:r>
            <w:r w:rsidRPr="00C522DE">
              <w:rPr>
                <w:color w:val="D4D4D4"/>
              </w:rPr>
              <w:t>:</w:t>
            </w:r>
          </w:p>
          <w:p w14:paraId="44E845B0" w14:textId="77777777" w:rsidR="00D64388" w:rsidRPr="00C522DE" w:rsidRDefault="00D64388" w:rsidP="00DE53FE">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1DC63AE5" w14:textId="77777777" w:rsidR="00D64388" w:rsidRPr="00C522DE" w:rsidRDefault="00D64388" w:rsidP="00DE53FE">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58CE2161" w14:textId="77777777" w:rsidR="00D64388" w:rsidRPr="00C522DE" w:rsidRDefault="00D64388" w:rsidP="00DE53FE">
            <w:pPr>
              <w:pStyle w:val="PL"/>
              <w:rPr>
                <w:color w:val="D4D4D4"/>
              </w:rPr>
            </w:pPr>
            <w:r w:rsidRPr="00C522DE">
              <w:rPr>
                <w:color w:val="D4D4D4"/>
              </w:rPr>
              <w:t>      </w:t>
            </w:r>
            <w:r w:rsidRPr="00C522DE">
              <w:t>requestBody</w:t>
            </w:r>
            <w:r w:rsidRPr="00C522DE">
              <w:rPr>
                <w:color w:val="D4D4D4"/>
              </w:rPr>
              <w:t>:</w:t>
            </w:r>
          </w:p>
          <w:p w14:paraId="76E37D4C"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104ABE81"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1E7B11F0" w14:textId="77777777" w:rsidR="00D64388" w:rsidRPr="00C522DE" w:rsidRDefault="00D64388" w:rsidP="00DE53FE">
            <w:pPr>
              <w:pStyle w:val="PL"/>
              <w:rPr>
                <w:color w:val="D4D4D4"/>
              </w:rPr>
            </w:pPr>
            <w:r w:rsidRPr="00C522DE">
              <w:rPr>
                <w:color w:val="D4D4D4"/>
              </w:rPr>
              <w:t>        </w:t>
            </w:r>
            <w:r w:rsidRPr="00C522DE">
              <w:t>content</w:t>
            </w:r>
            <w:r w:rsidRPr="00C522DE">
              <w:rPr>
                <w:color w:val="D4D4D4"/>
              </w:rPr>
              <w:t>:</w:t>
            </w:r>
          </w:p>
          <w:p w14:paraId="726BEB11" w14:textId="77777777" w:rsidR="00D64388" w:rsidRPr="00C522DE" w:rsidRDefault="00D64388" w:rsidP="00DE53FE">
            <w:pPr>
              <w:pStyle w:val="PL"/>
              <w:rPr>
                <w:color w:val="D4D4D4"/>
              </w:rPr>
            </w:pPr>
            <w:r w:rsidRPr="00C522DE">
              <w:rPr>
                <w:color w:val="D4D4D4"/>
              </w:rPr>
              <w:t>          </w:t>
            </w:r>
            <w:r w:rsidRPr="00C522DE">
              <w:t>application/json</w:t>
            </w:r>
            <w:r w:rsidRPr="00C522DE">
              <w:rPr>
                <w:color w:val="D4D4D4"/>
              </w:rPr>
              <w:t>:</w:t>
            </w:r>
          </w:p>
          <w:p w14:paraId="3125E4EF"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15CC851C"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621B464E" w14:textId="77777777" w:rsidR="00D64388" w:rsidRPr="00C522DE" w:rsidRDefault="00D64388" w:rsidP="00DE53FE">
            <w:pPr>
              <w:pStyle w:val="PL"/>
              <w:rPr>
                <w:color w:val="D4D4D4"/>
              </w:rPr>
            </w:pPr>
            <w:r w:rsidRPr="00C522DE">
              <w:rPr>
                <w:color w:val="D4D4D4"/>
              </w:rPr>
              <w:t>      </w:t>
            </w:r>
            <w:r w:rsidRPr="00C522DE">
              <w:t>responses</w:t>
            </w:r>
            <w:r w:rsidRPr="00C522DE">
              <w:rPr>
                <w:color w:val="D4D4D4"/>
              </w:rPr>
              <w:t>:</w:t>
            </w:r>
          </w:p>
          <w:p w14:paraId="4B6514F2" w14:textId="77777777" w:rsidR="00D64388" w:rsidRPr="00C522DE" w:rsidRDefault="00D64388" w:rsidP="00DE53FE">
            <w:pPr>
              <w:pStyle w:val="PL"/>
              <w:rPr>
                <w:color w:val="D4D4D4"/>
              </w:rPr>
            </w:pPr>
            <w:r w:rsidRPr="00C522DE">
              <w:rPr>
                <w:color w:val="D4D4D4"/>
              </w:rPr>
              <w:t>        </w:t>
            </w:r>
            <w:r w:rsidRPr="00C522DE">
              <w:rPr>
                <w:color w:val="CE9178"/>
              </w:rPr>
              <w:t>'204'</w:t>
            </w:r>
            <w:r w:rsidRPr="00C522DE">
              <w:rPr>
                <w:color w:val="D4D4D4"/>
              </w:rPr>
              <w:t>:</w:t>
            </w:r>
          </w:p>
          <w:p w14:paraId="7FE1765B"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07867739" w14:textId="77777777" w:rsidR="00D64388" w:rsidRPr="00C522DE" w:rsidRDefault="00D64388" w:rsidP="00DE53FE">
            <w:pPr>
              <w:pStyle w:val="PL"/>
              <w:rPr>
                <w:color w:val="D4D4D4"/>
              </w:rPr>
            </w:pPr>
            <w:r w:rsidRPr="00C522DE">
              <w:rPr>
                <w:color w:val="D4D4D4"/>
              </w:rPr>
              <w:t>        </w:t>
            </w:r>
            <w:r w:rsidRPr="00C522DE">
              <w:rPr>
                <w:color w:val="CE9178"/>
              </w:rPr>
              <w:t>'404'</w:t>
            </w:r>
            <w:r w:rsidRPr="00C522DE">
              <w:rPr>
                <w:color w:val="D4D4D4"/>
              </w:rPr>
              <w:t>:</w:t>
            </w:r>
          </w:p>
          <w:p w14:paraId="4C988A6A"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302F401" w14:textId="77777777" w:rsidR="00D64388" w:rsidRPr="00C522DE" w:rsidRDefault="00D64388" w:rsidP="00DE53FE">
            <w:pPr>
              <w:pStyle w:val="PL"/>
              <w:rPr>
                <w:color w:val="D4D4D4"/>
              </w:rPr>
            </w:pPr>
            <w:r w:rsidRPr="00C522DE">
              <w:rPr>
                <w:color w:val="D4D4D4"/>
              </w:rPr>
              <w:t>    </w:t>
            </w:r>
            <w:r w:rsidRPr="00C522DE">
              <w:t>patch</w:t>
            </w:r>
            <w:r w:rsidRPr="00C522DE">
              <w:rPr>
                <w:color w:val="D4D4D4"/>
              </w:rPr>
              <w:t>:</w:t>
            </w:r>
          </w:p>
          <w:p w14:paraId="735788A0" w14:textId="77777777" w:rsidR="00D64388" w:rsidRPr="00C522DE" w:rsidRDefault="00D64388" w:rsidP="00DE53FE">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00216029" w14:textId="77777777" w:rsidR="00D64388" w:rsidRPr="00C522DE" w:rsidRDefault="00D64388" w:rsidP="00DE53FE">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1B72A617" w14:textId="77777777" w:rsidR="00D64388" w:rsidRPr="00C522DE" w:rsidRDefault="00D64388" w:rsidP="00DE53FE">
            <w:pPr>
              <w:pStyle w:val="PL"/>
              <w:rPr>
                <w:color w:val="D4D4D4"/>
              </w:rPr>
            </w:pPr>
            <w:r w:rsidRPr="00C522DE">
              <w:rPr>
                <w:color w:val="D4D4D4"/>
              </w:rPr>
              <w:t>      </w:t>
            </w:r>
            <w:r w:rsidRPr="00C522DE">
              <w:t>requestBody</w:t>
            </w:r>
            <w:r w:rsidRPr="00C522DE">
              <w:rPr>
                <w:color w:val="D4D4D4"/>
              </w:rPr>
              <w:t>:</w:t>
            </w:r>
          </w:p>
          <w:p w14:paraId="185A85BE"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63C99387"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 </w:t>
            </w:r>
            <w:r w:rsidRPr="00C522DE">
              <w:t>true</w:t>
            </w:r>
          </w:p>
          <w:p w14:paraId="472D8326" w14:textId="77777777" w:rsidR="00D64388" w:rsidRPr="00C522DE" w:rsidRDefault="00D64388" w:rsidP="00DE53FE">
            <w:pPr>
              <w:pStyle w:val="PL"/>
              <w:rPr>
                <w:color w:val="D4D4D4"/>
              </w:rPr>
            </w:pPr>
            <w:r w:rsidRPr="00C522DE">
              <w:rPr>
                <w:color w:val="D4D4D4"/>
              </w:rPr>
              <w:t>        </w:t>
            </w:r>
            <w:r w:rsidRPr="00C522DE">
              <w:t>content</w:t>
            </w:r>
            <w:r w:rsidRPr="00C522DE">
              <w:rPr>
                <w:color w:val="D4D4D4"/>
              </w:rPr>
              <w:t>:</w:t>
            </w:r>
          </w:p>
          <w:p w14:paraId="380D323B" w14:textId="77777777" w:rsidR="00D64388" w:rsidRPr="00C522DE" w:rsidRDefault="00D64388" w:rsidP="00DE53FE">
            <w:pPr>
              <w:pStyle w:val="PL"/>
              <w:rPr>
                <w:color w:val="D4D4D4"/>
              </w:rPr>
            </w:pPr>
            <w:r w:rsidRPr="00C522DE">
              <w:rPr>
                <w:color w:val="D4D4D4"/>
              </w:rPr>
              <w:t>          </w:t>
            </w:r>
            <w:r w:rsidRPr="00C522DE">
              <w:t>application/merge-patch+json</w:t>
            </w:r>
            <w:r w:rsidRPr="00C522DE">
              <w:rPr>
                <w:color w:val="D4D4D4"/>
              </w:rPr>
              <w:t>:</w:t>
            </w:r>
          </w:p>
          <w:p w14:paraId="6D4CCAB6"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36099AAF"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297FFB13" w14:textId="77777777" w:rsidR="00D64388" w:rsidRPr="00C522DE" w:rsidRDefault="00D64388" w:rsidP="00DE53FE">
            <w:pPr>
              <w:pStyle w:val="PL"/>
              <w:rPr>
                <w:color w:val="D4D4D4"/>
              </w:rPr>
            </w:pPr>
            <w:r w:rsidRPr="00C522DE">
              <w:rPr>
                <w:color w:val="D4D4D4"/>
              </w:rPr>
              <w:t>          </w:t>
            </w:r>
            <w:r w:rsidRPr="00C522DE">
              <w:t>application/json-patch+json</w:t>
            </w:r>
            <w:r w:rsidRPr="00C522DE">
              <w:rPr>
                <w:color w:val="D4D4D4"/>
              </w:rPr>
              <w:t>:</w:t>
            </w:r>
          </w:p>
          <w:p w14:paraId="2DCFD707"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1978FA31"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122EAB0" w14:textId="77777777" w:rsidR="00D64388" w:rsidRPr="00C522DE" w:rsidRDefault="00D64388" w:rsidP="00DE53FE">
            <w:pPr>
              <w:pStyle w:val="PL"/>
              <w:rPr>
                <w:color w:val="D4D4D4"/>
              </w:rPr>
            </w:pPr>
            <w:r w:rsidRPr="00C522DE">
              <w:rPr>
                <w:color w:val="D4D4D4"/>
              </w:rPr>
              <w:t>      </w:t>
            </w:r>
            <w:r w:rsidRPr="00C522DE">
              <w:t>responses</w:t>
            </w:r>
            <w:r w:rsidRPr="00C522DE">
              <w:rPr>
                <w:color w:val="D4D4D4"/>
              </w:rPr>
              <w:t>:</w:t>
            </w:r>
          </w:p>
          <w:p w14:paraId="43924751" w14:textId="77777777" w:rsidR="00D64388" w:rsidRPr="00C522DE" w:rsidRDefault="00D64388" w:rsidP="00DE53FE">
            <w:pPr>
              <w:pStyle w:val="PL"/>
              <w:rPr>
                <w:color w:val="D4D4D4"/>
              </w:rPr>
            </w:pPr>
            <w:r w:rsidRPr="00C522DE">
              <w:rPr>
                <w:color w:val="D4D4D4"/>
              </w:rPr>
              <w:t>        </w:t>
            </w:r>
            <w:r w:rsidRPr="00C522DE">
              <w:rPr>
                <w:color w:val="CE9178"/>
              </w:rPr>
              <w:t>'200'</w:t>
            </w:r>
            <w:r w:rsidRPr="00C522DE">
              <w:rPr>
                <w:color w:val="D4D4D4"/>
              </w:rPr>
              <w:t>:</w:t>
            </w:r>
          </w:p>
          <w:p w14:paraId="5DC6BF0C"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2C9C1A49" w14:textId="77777777" w:rsidR="00D64388" w:rsidRPr="00C522DE" w:rsidRDefault="00D64388" w:rsidP="00DE53FE">
            <w:pPr>
              <w:pStyle w:val="PL"/>
              <w:rPr>
                <w:color w:val="D4D4D4"/>
              </w:rPr>
            </w:pPr>
            <w:r w:rsidRPr="00C522DE">
              <w:rPr>
                <w:color w:val="D4D4D4"/>
              </w:rPr>
              <w:t>          </w:t>
            </w:r>
            <w:r w:rsidRPr="00C522DE">
              <w:t>content</w:t>
            </w:r>
            <w:r w:rsidRPr="00C522DE">
              <w:rPr>
                <w:color w:val="D4D4D4"/>
              </w:rPr>
              <w:t>:</w:t>
            </w:r>
          </w:p>
          <w:p w14:paraId="7BA91DB6" w14:textId="77777777" w:rsidR="00D64388" w:rsidRPr="00C522DE" w:rsidRDefault="00D64388" w:rsidP="00DE53FE">
            <w:pPr>
              <w:pStyle w:val="PL"/>
              <w:rPr>
                <w:color w:val="D4D4D4"/>
              </w:rPr>
            </w:pPr>
            <w:r w:rsidRPr="00C522DE">
              <w:rPr>
                <w:color w:val="D4D4D4"/>
              </w:rPr>
              <w:t>            </w:t>
            </w:r>
            <w:r w:rsidRPr="00C522DE">
              <w:t>application/json</w:t>
            </w:r>
            <w:r w:rsidRPr="00C522DE">
              <w:rPr>
                <w:color w:val="D4D4D4"/>
              </w:rPr>
              <w:t>:</w:t>
            </w:r>
          </w:p>
          <w:p w14:paraId="21E5BBFD" w14:textId="77777777" w:rsidR="00D64388" w:rsidRPr="00C522DE" w:rsidRDefault="00D64388" w:rsidP="00DE53FE">
            <w:pPr>
              <w:pStyle w:val="PL"/>
              <w:rPr>
                <w:color w:val="D4D4D4"/>
              </w:rPr>
            </w:pPr>
            <w:r w:rsidRPr="00C522DE">
              <w:rPr>
                <w:color w:val="D4D4D4"/>
              </w:rPr>
              <w:t>              </w:t>
            </w:r>
            <w:r w:rsidRPr="00C522DE">
              <w:t>schema</w:t>
            </w:r>
            <w:r w:rsidRPr="00C522DE">
              <w:rPr>
                <w:color w:val="D4D4D4"/>
              </w:rPr>
              <w:t>:</w:t>
            </w:r>
          </w:p>
          <w:p w14:paraId="0569AFE8"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28E0656" w14:textId="77777777" w:rsidR="00D64388" w:rsidRPr="00C522DE" w:rsidRDefault="00D64388" w:rsidP="00DE53FE">
            <w:pPr>
              <w:pStyle w:val="PL"/>
              <w:rPr>
                <w:color w:val="D4D4D4"/>
              </w:rPr>
            </w:pPr>
            <w:r w:rsidRPr="00C522DE">
              <w:rPr>
                <w:color w:val="D4D4D4"/>
              </w:rPr>
              <w:t>        </w:t>
            </w:r>
            <w:r w:rsidRPr="00C522DE">
              <w:rPr>
                <w:color w:val="CE9178"/>
              </w:rPr>
              <w:t>'404'</w:t>
            </w:r>
            <w:r w:rsidRPr="00C522DE">
              <w:rPr>
                <w:color w:val="D4D4D4"/>
              </w:rPr>
              <w:t>:</w:t>
            </w:r>
          </w:p>
          <w:p w14:paraId="5D95EDC7"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CFD1A5" w14:textId="77777777" w:rsidR="00D64388" w:rsidRPr="00C522DE" w:rsidRDefault="00D64388" w:rsidP="00DE53FE">
            <w:pPr>
              <w:pStyle w:val="PL"/>
              <w:rPr>
                <w:color w:val="D4D4D4"/>
              </w:rPr>
            </w:pPr>
            <w:r w:rsidRPr="00C522DE">
              <w:rPr>
                <w:color w:val="D4D4D4"/>
              </w:rPr>
              <w:t>    </w:t>
            </w:r>
            <w:r w:rsidRPr="00C522DE">
              <w:t>delete</w:t>
            </w:r>
            <w:r w:rsidRPr="00C522DE">
              <w:rPr>
                <w:color w:val="D4D4D4"/>
              </w:rPr>
              <w:t>: </w:t>
            </w:r>
          </w:p>
          <w:p w14:paraId="4EAA856D" w14:textId="77777777" w:rsidR="00D64388" w:rsidRPr="00C522DE" w:rsidRDefault="00D64388" w:rsidP="00DE53FE">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ECD824E" w14:textId="77777777" w:rsidR="00D64388" w:rsidRPr="00C522DE" w:rsidRDefault="00D64388" w:rsidP="00DE53FE">
            <w:pPr>
              <w:pStyle w:val="PL"/>
              <w:rPr>
                <w:color w:val="D4D4D4"/>
              </w:rPr>
            </w:pPr>
            <w:r w:rsidRPr="00C522DE">
              <w:rPr>
                <w:color w:val="D4D4D4"/>
              </w:rPr>
              <w:t>      </w:t>
            </w:r>
            <w:r w:rsidRPr="00C522DE">
              <w:t>responses</w:t>
            </w:r>
            <w:r w:rsidRPr="00C522DE">
              <w:rPr>
                <w:color w:val="D4D4D4"/>
              </w:rPr>
              <w:t>:</w:t>
            </w:r>
          </w:p>
          <w:p w14:paraId="2D0CF721" w14:textId="77777777" w:rsidR="00D64388" w:rsidRPr="00C522DE" w:rsidRDefault="00D64388" w:rsidP="00DE53FE">
            <w:pPr>
              <w:pStyle w:val="PL"/>
              <w:rPr>
                <w:color w:val="D4D4D4"/>
              </w:rPr>
            </w:pPr>
            <w:r w:rsidRPr="00C522DE">
              <w:rPr>
                <w:color w:val="D4D4D4"/>
              </w:rPr>
              <w:t>        </w:t>
            </w:r>
            <w:r w:rsidRPr="00C522DE">
              <w:rPr>
                <w:color w:val="CE9178"/>
              </w:rPr>
              <w:t>'204'</w:t>
            </w:r>
            <w:r w:rsidRPr="00C522DE">
              <w:rPr>
                <w:color w:val="D4D4D4"/>
              </w:rPr>
              <w:t>:</w:t>
            </w:r>
          </w:p>
          <w:p w14:paraId="65716C27"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4B4EF2BA" w14:textId="77777777" w:rsidR="00D64388" w:rsidRPr="00C522DE" w:rsidRDefault="00D64388" w:rsidP="00DE53FE">
            <w:pPr>
              <w:pStyle w:val="PL"/>
              <w:rPr>
                <w:color w:val="D4D4D4"/>
              </w:rPr>
            </w:pPr>
            <w:r w:rsidRPr="00C522DE">
              <w:rPr>
                <w:color w:val="D4D4D4"/>
              </w:rPr>
              <w:t>        </w:t>
            </w:r>
            <w:r w:rsidRPr="00C522DE">
              <w:rPr>
                <w:color w:val="CE9178"/>
              </w:rPr>
              <w:t>'404'</w:t>
            </w:r>
            <w:r w:rsidRPr="00C522DE">
              <w:rPr>
                <w:color w:val="D4D4D4"/>
              </w:rPr>
              <w:t>:</w:t>
            </w:r>
          </w:p>
          <w:p w14:paraId="2EC2AC41"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D56F58D" w14:textId="77777777" w:rsidR="00D64388" w:rsidRPr="00C522DE" w:rsidRDefault="00D64388" w:rsidP="00DE53FE">
            <w:pPr>
              <w:pStyle w:val="PL"/>
              <w:rPr>
                <w:color w:val="D4D4D4"/>
              </w:rPr>
            </w:pPr>
            <w:r w:rsidRPr="00C522DE">
              <w:t>components</w:t>
            </w:r>
            <w:r w:rsidRPr="00C522DE">
              <w:rPr>
                <w:color w:val="D4D4D4"/>
              </w:rPr>
              <w:t>:</w:t>
            </w:r>
          </w:p>
          <w:p w14:paraId="0C172E6B" w14:textId="77777777" w:rsidR="00D64388" w:rsidRPr="00C522DE" w:rsidRDefault="00D64388" w:rsidP="00DE53FE">
            <w:pPr>
              <w:pStyle w:val="PL"/>
              <w:rPr>
                <w:color w:val="D4D4D4"/>
              </w:rPr>
            </w:pPr>
            <w:r w:rsidRPr="00C522DE">
              <w:rPr>
                <w:color w:val="D4D4D4"/>
              </w:rPr>
              <w:t>  </w:t>
            </w:r>
            <w:r w:rsidRPr="00C522DE">
              <w:t>schemas</w:t>
            </w:r>
            <w:r w:rsidRPr="00C522DE">
              <w:rPr>
                <w:color w:val="D4D4D4"/>
              </w:rPr>
              <w:t>:</w:t>
            </w:r>
          </w:p>
          <w:p w14:paraId="705C6CA6" w14:textId="77777777" w:rsidR="00D64388" w:rsidRPr="00C522DE" w:rsidRDefault="00D64388" w:rsidP="00DE53FE">
            <w:pPr>
              <w:pStyle w:val="PL"/>
              <w:rPr>
                <w:color w:val="D4D4D4"/>
              </w:rPr>
            </w:pPr>
            <w:r w:rsidRPr="00C522DE">
              <w:rPr>
                <w:color w:val="D4D4D4"/>
              </w:rPr>
              <w:t>    </w:t>
            </w:r>
            <w:r w:rsidRPr="00C522DE">
              <w:t>PolicyTemplate</w:t>
            </w:r>
            <w:r w:rsidRPr="00C522DE">
              <w:rPr>
                <w:color w:val="D4D4D4"/>
              </w:rPr>
              <w:t>:</w:t>
            </w:r>
          </w:p>
          <w:p w14:paraId="24C11BD6" w14:textId="77777777" w:rsidR="00D64388" w:rsidRPr="00C522DE" w:rsidRDefault="00D64388" w:rsidP="00DE53FE">
            <w:pPr>
              <w:pStyle w:val="PL"/>
              <w:rPr>
                <w:color w:val="D4D4D4"/>
              </w:rPr>
            </w:pPr>
            <w:r w:rsidRPr="00C522DE">
              <w:rPr>
                <w:color w:val="D4D4D4"/>
              </w:rPr>
              <w:t>      </w:t>
            </w:r>
            <w:r w:rsidRPr="00C522DE">
              <w:t>type</w:t>
            </w:r>
            <w:r w:rsidRPr="00C522DE">
              <w:rPr>
                <w:color w:val="D4D4D4"/>
              </w:rPr>
              <w:t>: </w:t>
            </w:r>
            <w:r w:rsidRPr="00C522DE">
              <w:rPr>
                <w:color w:val="CE9178"/>
              </w:rPr>
              <w:t>object</w:t>
            </w:r>
          </w:p>
          <w:p w14:paraId="1F559A37" w14:textId="77777777" w:rsidR="00D64388" w:rsidRDefault="00D64388" w:rsidP="00DE53FE">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3209EFAC" w14:textId="77777777" w:rsidR="00D64388" w:rsidRPr="00C522DE" w:rsidRDefault="00D64388" w:rsidP="00DE53FE">
            <w:pPr>
              <w:pStyle w:val="PL"/>
              <w:rPr>
                <w:color w:val="D4D4D4"/>
              </w:rPr>
            </w:pPr>
            <w:r w:rsidRPr="00C522DE">
              <w:rPr>
                <w:color w:val="D4D4D4"/>
              </w:rPr>
              <w:t>      </w:t>
            </w:r>
            <w:r w:rsidRPr="00C522DE">
              <w:t>required</w:t>
            </w:r>
            <w:r w:rsidRPr="00C522DE">
              <w:rPr>
                <w:color w:val="D4D4D4"/>
              </w:rPr>
              <w:t>:</w:t>
            </w:r>
          </w:p>
          <w:p w14:paraId="423C5C19" w14:textId="77777777" w:rsidR="00D64388" w:rsidRPr="00C522DE" w:rsidRDefault="00D64388" w:rsidP="00DE53FE">
            <w:pPr>
              <w:pStyle w:val="PL"/>
              <w:rPr>
                <w:color w:val="D4D4D4"/>
              </w:rPr>
            </w:pPr>
            <w:r w:rsidRPr="00C522DE">
              <w:rPr>
                <w:color w:val="D4D4D4"/>
              </w:rPr>
              <w:t>        - </w:t>
            </w:r>
            <w:r w:rsidRPr="00C522DE">
              <w:rPr>
                <w:color w:val="CE9178"/>
              </w:rPr>
              <w:t>policyTemplateId</w:t>
            </w:r>
          </w:p>
          <w:p w14:paraId="20A5F0EB" w14:textId="77777777" w:rsidR="00D64388" w:rsidRPr="00C522DE" w:rsidRDefault="00D64388" w:rsidP="00DE53FE">
            <w:pPr>
              <w:pStyle w:val="PL"/>
              <w:rPr>
                <w:color w:val="D4D4D4"/>
              </w:rPr>
            </w:pPr>
            <w:r w:rsidRPr="00C522DE">
              <w:rPr>
                <w:color w:val="D4D4D4"/>
              </w:rPr>
              <w:t>        - </w:t>
            </w:r>
            <w:r w:rsidRPr="00C522DE">
              <w:rPr>
                <w:color w:val="CE9178"/>
              </w:rPr>
              <w:t>state</w:t>
            </w:r>
          </w:p>
          <w:p w14:paraId="191825F0" w14:textId="77777777" w:rsidR="00D64388" w:rsidRDefault="00D64388" w:rsidP="00DE53FE">
            <w:pPr>
              <w:pStyle w:val="PL"/>
              <w:rPr>
                <w:color w:val="D4D4D4"/>
              </w:rPr>
            </w:pPr>
            <w:r w:rsidRPr="00C522DE">
              <w:rPr>
                <w:color w:val="D4D4D4"/>
              </w:rPr>
              <w:t>        - </w:t>
            </w:r>
            <w:r w:rsidRPr="00C522DE">
              <w:rPr>
                <w:color w:val="CE9178"/>
              </w:rPr>
              <w:t>state</w:t>
            </w:r>
            <w:r>
              <w:rPr>
                <w:color w:val="CE9178"/>
              </w:rPr>
              <w:t>Reason</w:t>
            </w:r>
          </w:p>
          <w:p w14:paraId="4E74355D" w14:textId="77777777" w:rsidR="00D64388" w:rsidRPr="00C522DE" w:rsidRDefault="00D64388" w:rsidP="00DE53FE">
            <w:pPr>
              <w:pStyle w:val="PL"/>
              <w:rPr>
                <w:color w:val="D4D4D4"/>
              </w:rPr>
            </w:pPr>
            <w:r w:rsidRPr="00C522DE">
              <w:rPr>
                <w:color w:val="D4D4D4"/>
              </w:rPr>
              <w:t>        - </w:t>
            </w:r>
            <w:r w:rsidRPr="00C522DE">
              <w:rPr>
                <w:color w:val="CE9178"/>
              </w:rPr>
              <w:t>apiEndPoint</w:t>
            </w:r>
          </w:p>
          <w:p w14:paraId="5B300E12" w14:textId="77777777" w:rsidR="00D64388" w:rsidRPr="00C522DE" w:rsidRDefault="00D64388" w:rsidP="00DE53FE">
            <w:pPr>
              <w:pStyle w:val="PL"/>
              <w:rPr>
                <w:color w:val="D4D4D4"/>
              </w:rPr>
            </w:pPr>
            <w:r w:rsidRPr="00C522DE">
              <w:rPr>
                <w:color w:val="D4D4D4"/>
              </w:rPr>
              <w:t>        - </w:t>
            </w:r>
            <w:r w:rsidRPr="00C522DE">
              <w:rPr>
                <w:color w:val="CE9178"/>
              </w:rPr>
              <w:t>apiType</w:t>
            </w:r>
          </w:p>
          <w:p w14:paraId="5D98A7D9" w14:textId="77777777" w:rsidR="00D64388" w:rsidRPr="00C522DE" w:rsidRDefault="00D64388" w:rsidP="00DE53FE">
            <w:pPr>
              <w:pStyle w:val="PL"/>
              <w:rPr>
                <w:color w:val="D4D4D4"/>
              </w:rPr>
            </w:pPr>
            <w:r w:rsidRPr="00C522DE">
              <w:rPr>
                <w:color w:val="D4D4D4"/>
              </w:rPr>
              <w:t>        - </w:t>
            </w:r>
            <w:r w:rsidRPr="00C522DE">
              <w:rPr>
                <w:color w:val="CE9178"/>
              </w:rPr>
              <w:t>externalReference</w:t>
            </w:r>
          </w:p>
          <w:p w14:paraId="446C0B78" w14:textId="77777777" w:rsidR="00D64388" w:rsidRPr="00C522DE" w:rsidRDefault="00D64388" w:rsidP="00DE53FE">
            <w:pPr>
              <w:pStyle w:val="PL"/>
              <w:rPr>
                <w:color w:val="D4D4D4"/>
              </w:rPr>
            </w:pPr>
            <w:r w:rsidRPr="00C522DE">
              <w:rPr>
                <w:color w:val="D4D4D4"/>
              </w:rPr>
              <w:t>        - </w:t>
            </w:r>
            <w:r>
              <w:rPr>
                <w:color w:val="CE9178"/>
              </w:rPr>
              <w:t>a</w:t>
            </w:r>
            <w:r w:rsidRPr="00C522DE">
              <w:rPr>
                <w:color w:val="CE9178"/>
              </w:rPr>
              <w:t>pplicationSessionContext</w:t>
            </w:r>
          </w:p>
          <w:p w14:paraId="0000DA0E" w14:textId="77777777" w:rsidR="00D64388" w:rsidRPr="00C522DE" w:rsidRDefault="00D64388" w:rsidP="00DE53FE">
            <w:pPr>
              <w:pStyle w:val="PL"/>
              <w:rPr>
                <w:color w:val="D4D4D4"/>
              </w:rPr>
            </w:pPr>
            <w:r w:rsidRPr="00C522DE">
              <w:rPr>
                <w:color w:val="D4D4D4"/>
              </w:rPr>
              <w:t>      </w:t>
            </w:r>
            <w:r w:rsidRPr="00C522DE">
              <w:t>properties</w:t>
            </w:r>
            <w:r w:rsidRPr="00C522DE">
              <w:rPr>
                <w:color w:val="D4D4D4"/>
              </w:rPr>
              <w:t>:</w:t>
            </w:r>
          </w:p>
          <w:p w14:paraId="3BBA0E4C" w14:textId="77777777" w:rsidR="00D64388" w:rsidRPr="00C522DE" w:rsidRDefault="00D64388" w:rsidP="00DE53FE">
            <w:pPr>
              <w:pStyle w:val="PL"/>
              <w:rPr>
                <w:color w:val="D4D4D4"/>
              </w:rPr>
            </w:pPr>
            <w:r w:rsidRPr="00C522DE">
              <w:rPr>
                <w:color w:val="D4D4D4"/>
              </w:rPr>
              <w:t>        </w:t>
            </w:r>
            <w:r w:rsidRPr="00C522DE">
              <w:t>policyTemplateId</w:t>
            </w:r>
            <w:r w:rsidRPr="00C522DE">
              <w:rPr>
                <w:color w:val="D4D4D4"/>
              </w:rPr>
              <w:t>:</w:t>
            </w:r>
          </w:p>
          <w:p w14:paraId="6BC350D3"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00A6C3" w14:textId="77777777" w:rsidR="00D64388" w:rsidRPr="00C522DE" w:rsidRDefault="00D64388" w:rsidP="00DE53FE">
            <w:pPr>
              <w:pStyle w:val="PL"/>
              <w:rPr>
                <w:color w:val="D4D4D4"/>
              </w:rPr>
            </w:pPr>
            <w:r w:rsidRPr="00C522DE">
              <w:rPr>
                <w:color w:val="D4D4D4"/>
              </w:rPr>
              <w:t>        </w:t>
            </w:r>
            <w:r w:rsidRPr="00C522DE">
              <w:t>state</w:t>
            </w:r>
            <w:r w:rsidRPr="00C522DE">
              <w:rPr>
                <w:color w:val="D4D4D4"/>
              </w:rPr>
              <w:t>:</w:t>
            </w:r>
          </w:p>
          <w:p w14:paraId="170A6746" w14:textId="77777777" w:rsidR="00D64388" w:rsidRPr="00C522DE" w:rsidRDefault="00D64388" w:rsidP="00DE53FE">
            <w:pPr>
              <w:pStyle w:val="PL"/>
              <w:rPr>
                <w:color w:val="D4D4D4"/>
              </w:rPr>
            </w:pPr>
            <w:r w:rsidRPr="00C522DE">
              <w:rPr>
                <w:color w:val="D4D4D4"/>
              </w:rPr>
              <w:t>          </w:t>
            </w:r>
            <w:r w:rsidRPr="00C522DE">
              <w:t>anyOf</w:t>
            </w:r>
            <w:r w:rsidRPr="00C522DE">
              <w:rPr>
                <w:color w:val="D4D4D4"/>
              </w:rPr>
              <w:t>:</w:t>
            </w:r>
          </w:p>
          <w:p w14:paraId="0528B982" w14:textId="77777777" w:rsidR="00D64388" w:rsidRPr="00C522DE" w:rsidRDefault="00D64388" w:rsidP="00DE53FE">
            <w:pPr>
              <w:pStyle w:val="PL"/>
              <w:rPr>
                <w:color w:val="D4D4D4"/>
              </w:rPr>
            </w:pPr>
            <w:r w:rsidRPr="00C522DE">
              <w:rPr>
                <w:color w:val="D4D4D4"/>
              </w:rPr>
              <w:t>          - </w:t>
            </w:r>
            <w:r w:rsidRPr="00C522DE">
              <w:t>type</w:t>
            </w:r>
            <w:r w:rsidRPr="00C522DE">
              <w:rPr>
                <w:color w:val="D4D4D4"/>
              </w:rPr>
              <w:t>: </w:t>
            </w:r>
            <w:r w:rsidRPr="00C522DE">
              <w:rPr>
                <w:color w:val="CE9178"/>
              </w:rPr>
              <w:t>string</w:t>
            </w:r>
          </w:p>
          <w:p w14:paraId="066151E0" w14:textId="77777777" w:rsidR="00D64388" w:rsidRPr="00C522DE" w:rsidRDefault="00D64388" w:rsidP="00DE53FE">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5E8EA0D7" w14:textId="77777777" w:rsidR="00D64388" w:rsidRPr="00C522DE" w:rsidRDefault="00D64388" w:rsidP="00DE53FE">
            <w:pPr>
              <w:pStyle w:val="PL"/>
              <w:rPr>
                <w:color w:val="D4D4D4"/>
              </w:rPr>
            </w:pPr>
            <w:r w:rsidRPr="00C522DE">
              <w:rPr>
                <w:color w:val="D4D4D4"/>
              </w:rPr>
              <w:t>          - </w:t>
            </w:r>
            <w:r w:rsidRPr="00C522DE">
              <w:t>type</w:t>
            </w:r>
            <w:r w:rsidRPr="00C522DE">
              <w:rPr>
                <w:color w:val="D4D4D4"/>
              </w:rPr>
              <w:t>: </w:t>
            </w:r>
            <w:r w:rsidRPr="00C522DE">
              <w:rPr>
                <w:color w:val="CE9178"/>
              </w:rPr>
              <w:t>string</w:t>
            </w:r>
          </w:p>
          <w:p w14:paraId="20BD473A"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8623DDC" w14:textId="77777777" w:rsidR="00D64388" w:rsidRPr="00C522DE" w:rsidRDefault="00D64388" w:rsidP="00DE53FE">
            <w:pPr>
              <w:pStyle w:val="PL"/>
              <w:rPr>
                <w:color w:val="D4D4D4"/>
              </w:rPr>
            </w:pPr>
            <w:r w:rsidRPr="00C522DE">
              <w:rPr>
                <w:color w:val="CE9178"/>
              </w:rPr>
              <w:t>              This string provides forward-compatibility with future</w:t>
            </w:r>
          </w:p>
          <w:p w14:paraId="0BEBE6D5" w14:textId="77777777" w:rsidR="00D64388" w:rsidRPr="00C522DE" w:rsidRDefault="00D64388" w:rsidP="00DE53FE">
            <w:pPr>
              <w:pStyle w:val="PL"/>
              <w:rPr>
                <w:color w:val="D4D4D4"/>
              </w:rPr>
            </w:pPr>
            <w:r w:rsidRPr="00C522DE">
              <w:rPr>
                <w:color w:val="CE9178"/>
              </w:rPr>
              <w:t>              extensions to the enumeration but is not used to encode</w:t>
            </w:r>
          </w:p>
          <w:p w14:paraId="74033EE9" w14:textId="77777777" w:rsidR="00D64388" w:rsidRPr="00C522DE" w:rsidRDefault="00D64388" w:rsidP="00DE53FE">
            <w:pPr>
              <w:pStyle w:val="PL"/>
              <w:rPr>
                <w:color w:val="D4D4D4"/>
              </w:rPr>
            </w:pPr>
            <w:r w:rsidRPr="00C522DE">
              <w:rPr>
                <w:color w:val="CE9178"/>
              </w:rPr>
              <w:t>              content defined in the present version of this API.</w:t>
            </w:r>
          </w:p>
          <w:p w14:paraId="3B916010" w14:textId="77777777" w:rsidR="00D64388" w:rsidRPr="00C522DE" w:rsidRDefault="00D64388" w:rsidP="00DE53FE">
            <w:pPr>
              <w:pStyle w:val="PL"/>
              <w:rPr>
                <w:color w:val="D4D4D4"/>
              </w:rPr>
            </w:pPr>
            <w:r w:rsidRPr="00C522DE">
              <w:rPr>
                <w:color w:val="D4D4D4"/>
              </w:rPr>
              <w:t>        </w:t>
            </w:r>
            <w:r w:rsidRPr="00C522DE">
              <w:t>state</w:t>
            </w:r>
            <w:r>
              <w:t>Reason</w:t>
            </w:r>
            <w:r w:rsidRPr="00C522DE">
              <w:rPr>
                <w:color w:val="D4D4D4"/>
              </w:rPr>
              <w:t>:</w:t>
            </w:r>
          </w:p>
          <w:p w14:paraId="531F238C" w14:textId="77777777" w:rsidR="00D64388"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w:t>
            </w:r>
            <w:r>
              <w:rPr>
                <w:color w:val="CE9178"/>
              </w:rPr>
              <w:t>9571</w:t>
            </w:r>
            <w:r w:rsidRPr="00C522DE">
              <w:rPr>
                <w:color w:val="CE9178"/>
              </w:rPr>
              <w:t>_CommonData.yaml#/components/schemas/</w:t>
            </w:r>
            <w:r>
              <w:rPr>
                <w:color w:val="CE9178"/>
              </w:rPr>
              <w:t>ProblemDetails</w:t>
            </w:r>
            <w:r w:rsidRPr="00C522DE">
              <w:rPr>
                <w:color w:val="CE9178"/>
              </w:rPr>
              <w:t>'</w:t>
            </w:r>
          </w:p>
          <w:p w14:paraId="6CA3949D" w14:textId="77777777" w:rsidR="00D64388" w:rsidRPr="00C522DE" w:rsidRDefault="00D64388" w:rsidP="00DE53FE">
            <w:pPr>
              <w:pStyle w:val="PL"/>
              <w:rPr>
                <w:color w:val="D4D4D4"/>
              </w:rPr>
            </w:pPr>
            <w:r w:rsidRPr="00C522DE">
              <w:rPr>
                <w:color w:val="D4D4D4"/>
              </w:rPr>
              <w:t>        </w:t>
            </w:r>
            <w:r w:rsidRPr="00C522DE">
              <w:t>apiEndPoint</w:t>
            </w:r>
            <w:r w:rsidRPr="00C522DE">
              <w:rPr>
                <w:color w:val="D4D4D4"/>
              </w:rPr>
              <w:t>:</w:t>
            </w:r>
          </w:p>
          <w:p w14:paraId="5A89344F" w14:textId="77777777" w:rsidR="00D64388" w:rsidRPr="00C522DE" w:rsidRDefault="00D64388" w:rsidP="00DE53FE">
            <w:pPr>
              <w:pStyle w:val="PL"/>
              <w:rPr>
                <w:color w:val="D4D4D4"/>
              </w:rPr>
            </w:pPr>
            <w:r w:rsidRPr="00C522DE">
              <w:rPr>
                <w:color w:val="D4D4D4"/>
              </w:rPr>
              <w:t>          </w:t>
            </w:r>
            <w:r w:rsidRPr="00C522DE">
              <w:t>type</w:t>
            </w:r>
            <w:r w:rsidRPr="00C522DE">
              <w:rPr>
                <w:color w:val="D4D4D4"/>
              </w:rPr>
              <w:t>: </w:t>
            </w:r>
            <w:r w:rsidRPr="00C522DE">
              <w:rPr>
                <w:color w:val="CE9178"/>
              </w:rPr>
              <w:t>string</w:t>
            </w:r>
          </w:p>
          <w:p w14:paraId="5CA89C7B" w14:textId="77777777" w:rsidR="00D64388" w:rsidRPr="00C522DE" w:rsidRDefault="00D64388" w:rsidP="00DE53FE">
            <w:pPr>
              <w:pStyle w:val="PL"/>
              <w:rPr>
                <w:color w:val="D4D4D4"/>
              </w:rPr>
            </w:pPr>
            <w:r w:rsidRPr="00C522DE">
              <w:rPr>
                <w:color w:val="D4D4D4"/>
              </w:rPr>
              <w:t>        </w:t>
            </w:r>
            <w:r w:rsidRPr="00C522DE">
              <w:t>apiType</w:t>
            </w:r>
            <w:r w:rsidRPr="00C522DE">
              <w:rPr>
                <w:color w:val="D4D4D4"/>
              </w:rPr>
              <w:t>:</w:t>
            </w:r>
          </w:p>
          <w:p w14:paraId="4B87F619" w14:textId="77777777" w:rsidR="00D64388" w:rsidRPr="00C522DE" w:rsidRDefault="00D64388" w:rsidP="00DE53FE">
            <w:pPr>
              <w:pStyle w:val="PL"/>
              <w:rPr>
                <w:color w:val="D4D4D4"/>
              </w:rPr>
            </w:pPr>
            <w:r w:rsidRPr="00C522DE">
              <w:rPr>
                <w:color w:val="D4D4D4"/>
              </w:rPr>
              <w:t>          </w:t>
            </w:r>
            <w:r w:rsidRPr="00C522DE">
              <w:t>anyOf</w:t>
            </w:r>
            <w:r w:rsidRPr="00C522DE">
              <w:rPr>
                <w:color w:val="D4D4D4"/>
              </w:rPr>
              <w:t>:</w:t>
            </w:r>
          </w:p>
          <w:p w14:paraId="39F8E7A3" w14:textId="77777777" w:rsidR="00D64388" w:rsidRPr="00C522DE" w:rsidRDefault="00D64388" w:rsidP="00DE53FE">
            <w:pPr>
              <w:pStyle w:val="PL"/>
              <w:rPr>
                <w:color w:val="D4D4D4"/>
              </w:rPr>
            </w:pPr>
            <w:r w:rsidRPr="00C522DE">
              <w:rPr>
                <w:color w:val="D4D4D4"/>
              </w:rPr>
              <w:t>          - </w:t>
            </w:r>
            <w:r w:rsidRPr="00C522DE">
              <w:t>type</w:t>
            </w:r>
            <w:r w:rsidRPr="00C522DE">
              <w:rPr>
                <w:color w:val="D4D4D4"/>
              </w:rPr>
              <w:t>: </w:t>
            </w:r>
            <w:r w:rsidRPr="00C522DE">
              <w:rPr>
                <w:color w:val="CE9178"/>
              </w:rPr>
              <w:t>string</w:t>
            </w:r>
          </w:p>
          <w:p w14:paraId="1CDB27CB" w14:textId="77777777" w:rsidR="00D64388" w:rsidRPr="00C522DE" w:rsidRDefault="00D64388" w:rsidP="00DE53FE">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1E92467A" w14:textId="77777777" w:rsidR="00D64388" w:rsidRPr="00C522DE" w:rsidRDefault="00D64388" w:rsidP="00DE53FE">
            <w:pPr>
              <w:pStyle w:val="PL"/>
              <w:rPr>
                <w:color w:val="D4D4D4"/>
              </w:rPr>
            </w:pPr>
            <w:r w:rsidRPr="00C522DE">
              <w:rPr>
                <w:color w:val="D4D4D4"/>
              </w:rPr>
              <w:t>          - </w:t>
            </w:r>
            <w:r w:rsidRPr="00C522DE">
              <w:t>type</w:t>
            </w:r>
            <w:r w:rsidRPr="00C522DE">
              <w:rPr>
                <w:color w:val="D4D4D4"/>
              </w:rPr>
              <w:t>: </w:t>
            </w:r>
            <w:r w:rsidRPr="00C522DE">
              <w:rPr>
                <w:color w:val="CE9178"/>
              </w:rPr>
              <w:t>string</w:t>
            </w:r>
          </w:p>
          <w:p w14:paraId="6CA684D8" w14:textId="77777777" w:rsidR="00D64388" w:rsidRPr="00C522DE" w:rsidRDefault="00D64388" w:rsidP="00DE53FE">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4B433A18" w14:textId="77777777" w:rsidR="00D64388" w:rsidRPr="00C522DE" w:rsidRDefault="00D64388" w:rsidP="00DE53FE">
            <w:pPr>
              <w:pStyle w:val="PL"/>
              <w:rPr>
                <w:color w:val="D4D4D4"/>
              </w:rPr>
            </w:pPr>
            <w:r w:rsidRPr="00C522DE">
              <w:rPr>
                <w:color w:val="CE9178"/>
              </w:rPr>
              <w:t>              This string provides forward-compatibility with future</w:t>
            </w:r>
          </w:p>
          <w:p w14:paraId="6D188CA6" w14:textId="77777777" w:rsidR="00D64388" w:rsidRPr="00C522DE" w:rsidRDefault="00D64388" w:rsidP="00DE53FE">
            <w:pPr>
              <w:pStyle w:val="PL"/>
              <w:rPr>
                <w:color w:val="D4D4D4"/>
              </w:rPr>
            </w:pPr>
            <w:r w:rsidRPr="00C522DE">
              <w:rPr>
                <w:color w:val="CE9178"/>
              </w:rPr>
              <w:t>              extensions to the enumeration but is not used to encode</w:t>
            </w:r>
          </w:p>
          <w:p w14:paraId="61D8A5A7" w14:textId="77777777" w:rsidR="00D64388" w:rsidRPr="00C522DE" w:rsidRDefault="00D64388" w:rsidP="00DE53FE">
            <w:pPr>
              <w:pStyle w:val="PL"/>
              <w:rPr>
                <w:color w:val="D4D4D4"/>
              </w:rPr>
            </w:pPr>
            <w:r w:rsidRPr="00C522DE">
              <w:rPr>
                <w:color w:val="CE9178"/>
              </w:rPr>
              <w:t>              content defined in the present version of this API.</w:t>
            </w:r>
          </w:p>
          <w:p w14:paraId="4F57E07E" w14:textId="77777777" w:rsidR="00D64388" w:rsidRPr="00C522DE" w:rsidRDefault="00D64388" w:rsidP="00DE53FE">
            <w:pPr>
              <w:pStyle w:val="PL"/>
              <w:rPr>
                <w:color w:val="D4D4D4"/>
              </w:rPr>
            </w:pPr>
            <w:r w:rsidRPr="00C522DE">
              <w:rPr>
                <w:color w:val="D4D4D4"/>
              </w:rPr>
              <w:t>        </w:t>
            </w:r>
            <w:r w:rsidRPr="00C522DE">
              <w:t>externalReference</w:t>
            </w:r>
            <w:r w:rsidRPr="00C522DE">
              <w:rPr>
                <w:color w:val="D4D4D4"/>
              </w:rPr>
              <w:t>:</w:t>
            </w:r>
          </w:p>
          <w:p w14:paraId="794C2008" w14:textId="77777777" w:rsidR="00D64388" w:rsidRPr="00C522DE" w:rsidRDefault="00D64388" w:rsidP="00DE53FE">
            <w:pPr>
              <w:pStyle w:val="PL"/>
              <w:rPr>
                <w:color w:val="D4D4D4"/>
              </w:rPr>
            </w:pPr>
            <w:r w:rsidRPr="00C522DE">
              <w:rPr>
                <w:color w:val="D4D4D4"/>
              </w:rPr>
              <w:t>          </w:t>
            </w:r>
            <w:r w:rsidRPr="00C522DE">
              <w:t>type</w:t>
            </w:r>
            <w:r w:rsidRPr="00C522DE">
              <w:rPr>
                <w:color w:val="D4D4D4"/>
              </w:rPr>
              <w:t>: </w:t>
            </w:r>
            <w:r w:rsidRPr="00C522DE">
              <w:rPr>
                <w:color w:val="CE9178"/>
              </w:rPr>
              <w:t>string</w:t>
            </w:r>
          </w:p>
          <w:p w14:paraId="7875C013" w14:textId="77777777" w:rsidR="00D64388" w:rsidRPr="00C522DE" w:rsidRDefault="00D64388" w:rsidP="00DE53FE">
            <w:pPr>
              <w:pStyle w:val="PL"/>
              <w:rPr>
                <w:color w:val="D4D4D4"/>
              </w:rPr>
            </w:pPr>
            <w:r w:rsidRPr="00C522DE">
              <w:rPr>
                <w:color w:val="D4D4D4"/>
              </w:rPr>
              <w:t>        </w:t>
            </w:r>
            <w:r w:rsidRPr="00C522DE">
              <w:t>qoSSpecification</w:t>
            </w:r>
            <w:r w:rsidRPr="00C522DE">
              <w:rPr>
                <w:color w:val="D4D4D4"/>
              </w:rPr>
              <w:t>:</w:t>
            </w:r>
          </w:p>
          <w:p w14:paraId="58568BC4"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0B3CC994" w14:textId="77777777" w:rsidR="00D64388" w:rsidRPr="00C522DE" w:rsidRDefault="00D64388" w:rsidP="00DE53FE">
            <w:pPr>
              <w:pStyle w:val="PL"/>
              <w:rPr>
                <w:color w:val="D4D4D4"/>
              </w:rPr>
            </w:pPr>
            <w:r w:rsidRPr="00C522DE">
              <w:rPr>
                <w:color w:val="D4D4D4"/>
              </w:rPr>
              <w:t>        </w:t>
            </w:r>
            <w:r>
              <w:t>a</w:t>
            </w:r>
            <w:r w:rsidRPr="00C522DE">
              <w:t>pplicationSessionContext</w:t>
            </w:r>
            <w:r w:rsidRPr="00C522DE">
              <w:rPr>
                <w:color w:val="D4D4D4"/>
              </w:rPr>
              <w:t>:</w:t>
            </w:r>
          </w:p>
          <w:p w14:paraId="360DF168" w14:textId="77777777" w:rsidR="00D64388" w:rsidRPr="00C522DE" w:rsidRDefault="00D64388" w:rsidP="00DE53FE">
            <w:pPr>
              <w:pStyle w:val="PL"/>
              <w:rPr>
                <w:color w:val="D4D4D4"/>
              </w:rPr>
            </w:pPr>
            <w:r w:rsidRPr="00C522DE">
              <w:rPr>
                <w:color w:val="D4D4D4"/>
              </w:rPr>
              <w:t>          </w:t>
            </w:r>
            <w:r w:rsidRPr="00C522DE">
              <w:t>type</w:t>
            </w:r>
            <w:r w:rsidRPr="00C522DE">
              <w:rPr>
                <w:color w:val="D4D4D4"/>
              </w:rPr>
              <w:t>: </w:t>
            </w:r>
            <w:r w:rsidRPr="00C522DE">
              <w:rPr>
                <w:color w:val="CE9178"/>
              </w:rPr>
              <w:t>object</w:t>
            </w:r>
          </w:p>
          <w:p w14:paraId="4FF2F6ED" w14:textId="77777777" w:rsidR="00D64388" w:rsidRPr="00C522DE" w:rsidRDefault="00D64388" w:rsidP="00DE53FE">
            <w:pPr>
              <w:pStyle w:val="PL"/>
              <w:rPr>
                <w:color w:val="D4D4D4"/>
              </w:rPr>
            </w:pPr>
            <w:r w:rsidRPr="00C522DE">
              <w:rPr>
                <w:color w:val="D4D4D4"/>
              </w:rPr>
              <w:t>          </w:t>
            </w:r>
            <w:r w:rsidRPr="00C522DE">
              <w:t>properties</w:t>
            </w:r>
            <w:r w:rsidRPr="00C522DE">
              <w:rPr>
                <w:color w:val="D4D4D4"/>
              </w:rPr>
              <w:t>:</w:t>
            </w:r>
          </w:p>
          <w:p w14:paraId="36F7BB43" w14:textId="77777777" w:rsidR="00D64388" w:rsidRPr="00C522DE" w:rsidRDefault="00D64388" w:rsidP="00DE53FE">
            <w:pPr>
              <w:pStyle w:val="PL"/>
              <w:rPr>
                <w:color w:val="D4D4D4"/>
              </w:rPr>
            </w:pPr>
            <w:r w:rsidRPr="00C522DE">
              <w:rPr>
                <w:color w:val="D4D4D4"/>
              </w:rPr>
              <w:t>            </w:t>
            </w:r>
            <w:r w:rsidRPr="00C522DE">
              <w:t>afAppId</w:t>
            </w:r>
            <w:r w:rsidRPr="00C522DE">
              <w:rPr>
                <w:color w:val="D4D4D4"/>
              </w:rPr>
              <w:t>:</w:t>
            </w:r>
          </w:p>
          <w:p w14:paraId="58D7D906"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6BAD934B" w14:textId="77777777" w:rsidR="00D64388" w:rsidRPr="00C522DE" w:rsidRDefault="00D64388" w:rsidP="00DE53FE">
            <w:pPr>
              <w:pStyle w:val="PL"/>
              <w:rPr>
                <w:color w:val="D4D4D4"/>
              </w:rPr>
            </w:pPr>
            <w:r w:rsidRPr="00C522DE">
              <w:rPr>
                <w:color w:val="D4D4D4"/>
              </w:rPr>
              <w:t>            </w:t>
            </w:r>
            <w:r w:rsidRPr="00C522DE">
              <w:t>sliceInfo</w:t>
            </w:r>
            <w:r w:rsidRPr="00C522DE">
              <w:rPr>
                <w:color w:val="D4D4D4"/>
              </w:rPr>
              <w:t>:</w:t>
            </w:r>
          </w:p>
          <w:p w14:paraId="7CF89576"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78ABB63" w14:textId="77777777" w:rsidR="00D64388" w:rsidRPr="00C522DE" w:rsidRDefault="00D64388" w:rsidP="00DE53FE">
            <w:pPr>
              <w:pStyle w:val="PL"/>
              <w:rPr>
                <w:color w:val="D4D4D4"/>
              </w:rPr>
            </w:pPr>
            <w:r w:rsidRPr="00C522DE">
              <w:rPr>
                <w:color w:val="D4D4D4"/>
              </w:rPr>
              <w:t>            </w:t>
            </w:r>
            <w:r w:rsidRPr="00C522DE">
              <w:t>dnn</w:t>
            </w:r>
            <w:r w:rsidRPr="00C522DE">
              <w:rPr>
                <w:color w:val="D4D4D4"/>
              </w:rPr>
              <w:t>:</w:t>
            </w:r>
          </w:p>
          <w:p w14:paraId="5043B7FB"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50F5EB0E" w14:textId="77777777" w:rsidR="00D64388" w:rsidRPr="00C522DE" w:rsidRDefault="00D64388" w:rsidP="00DE53FE">
            <w:pPr>
              <w:pStyle w:val="PL"/>
              <w:rPr>
                <w:color w:val="D4D4D4"/>
              </w:rPr>
            </w:pPr>
            <w:r w:rsidRPr="00C522DE">
              <w:rPr>
                <w:color w:val="D4D4D4"/>
              </w:rPr>
              <w:t>            </w:t>
            </w:r>
            <w:r w:rsidRPr="00C522DE">
              <w:t>aspId</w:t>
            </w:r>
            <w:r w:rsidRPr="00C522DE">
              <w:rPr>
                <w:color w:val="D4D4D4"/>
              </w:rPr>
              <w:t>:</w:t>
            </w:r>
          </w:p>
          <w:p w14:paraId="05474DE2"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B8389C1" w14:textId="77777777" w:rsidR="00D64388" w:rsidRPr="00C522DE" w:rsidRDefault="00D64388" w:rsidP="00DE53FE">
            <w:pPr>
              <w:pStyle w:val="PL"/>
              <w:rPr>
                <w:color w:val="D4D4D4"/>
              </w:rPr>
            </w:pPr>
            <w:r w:rsidRPr="00C522DE">
              <w:rPr>
                <w:color w:val="D4D4D4"/>
              </w:rPr>
              <w:t>        </w:t>
            </w:r>
            <w:r w:rsidRPr="00C522DE">
              <w:t>chargingSpecification</w:t>
            </w:r>
            <w:r w:rsidRPr="00C522DE">
              <w:rPr>
                <w:color w:val="D4D4D4"/>
              </w:rPr>
              <w:t>:</w:t>
            </w:r>
          </w:p>
          <w:p w14:paraId="204882DD" w14:textId="77777777" w:rsidR="00D64388" w:rsidRPr="00C522DE" w:rsidRDefault="00D64388" w:rsidP="00DE53FE">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1DF7AD3D" w14:textId="77777777" w:rsidR="00A04AF5" w:rsidRPr="00A04AF5" w:rsidRDefault="00A04AF5" w:rsidP="00A04AF5"/>
    <w:p w14:paraId="721D9A81" w14:textId="5DF78629" w:rsidR="00B11A41" w:rsidRDefault="004A2A6D" w:rsidP="00B11A41">
      <w:pPr>
        <w:pStyle w:val="Heading1"/>
      </w:pPr>
      <w:bookmarkStart w:id="1556" w:name="_Toc68899752"/>
      <w:bookmarkStart w:id="1557" w:name="_Toc71214503"/>
      <w:bookmarkStart w:id="1558" w:name="_Toc71722177"/>
      <w:bookmarkStart w:id="1559" w:name="_Toc74859229"/>
      <w:bookmarkStart w:id="1560" w:name="_Toc28013569"/>
      <w:bookmarkStart w:id="1561" w:name="_Toc36040407"/>
      <w:bookmarkStart w:id="1562" w:name="_Toc138152091"/>
      <w:r>
        <w:t>C</w:t>
      </w:r>
      <w:r w:rsidR="00B11A41">
        <w:t>.4</w:t>
      </w:r>
      <w:r w:rsidR="00B11A41">
        <w:tab/>
        <w:t>OpenAPI representation of the M5 APIs</w:t>
      </w:r>
      <w:bookmarkEnd w:id="1556"/>
      <w:bookmarkEnd w:id="1557"/>
      <w:bookmarkEnd w:id="1558"/>
      <w:bookmarkEnd w:id="1559"/>
      <w:bookmarkEnd w:id="1562"/>
    </w:p>
    <w:p w14:paraId="74BD3B86" w14:textId="5A652F91" w:rsidR="00B11A41" w:rsidRDefault="004A2A6D" w:rsidP="00B11A41">
      <w:pPr>
        <w:pStyle w:val="Heading2"/>
        <w:rPr>
          <w:noProof/>
        </w:rPr>
      </w:pPr>
      <w:bookmarkStart w:id="1563" w:name="_Toc68899753"/>
      <w:bookmarkStart w:id="1564" w:name="_Toc71214504"/>
      <w:bookmarkStart w:id="1565" w:name="_Toc71722178"/>
      <w:bookmarkStart w:id="1566" w:name="_Toc74859230"/>
      <w:bookmarkStart w:id="1567" w:name="_Toc138152092"/>
      <w:r>
        <w:t>C</w:t>
      </w:r>
      <w:r w:rsidR="00B11A41">
        <w:t>.4.1</w:t>
      </w:r>
      <w:r w:rsidR="00B11A41">
        <w:tab/>
      </w:r>
      <w:r w:rsidR="002361C0">
        <w:t>M5_</w:t>
      </w:r>
      <w:r w:rsidR="00B11A41">
        <w:rPr>
          <w:noProof/>
        </w:rPr>
        <w:t>ServiceAccessInformation API</w:t>
      </w:r>
      <w:bookmarkEnd w:id="1560"/>
      <w:bookmarkEnd w:id="1561"/>
      <w:bookmarkEnd w:id="1563"/>
      <w:bookmarkEnd w:id="1564"/>
      <w:bookmarkEnd w:id="1565"/>
      <w:bookmarkEnd w:id="1566"/>
      <w:bookmarkEnd w:id="1567"/>
    </w:p>
    <w:tbl>
      <w:tblPr>
        <w:tblStyle w:val="TableGrid"/>
        <w:tblW w:w="0" w:type="auto"/>
        <w:tblLook w:val="04A0" w:firstRow="1" w:lastRow="0" w:firstColumn="1" w:lastColumn="0" w:noHBand="0" w:noVBand="1"/>
      </w:tblPr>
      <w:tblGrid>
        <w:gridCol w:w="9629"/>
      </w:tblGrid>
      <w:tr w:rsidR="00A04AF5" w14:paraId="64BFD7A2"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7AD7744E" w14:textId="77777777" w:rsidR="00A04AF5" w:rsidRDefault="00A04AF5" w:rsidP="006539B8">
            <w:pPr>
              <w:pStyle w:val="PL"/>
              <w:rPr>
                <w:color w:val="D4D4D4"/>
                <w:lang w:val="en-US"/>
              </w:rPr>
            </w:pPr>
            <w:r>
              <w:rPr>
                <w:lang w:val="en-US"/>
              </w:rPr>
              <w:t>openapi</w:t>
            </w:r>
            <w:r>
              <w:rPr>
                <w:color w:val="D4D4D4"/>
                <w:lang w:val="en-US"/>
              </w:rPr>
              <w:t>: </w:t>
            </w:r>
            <w:r>
              <w:rPr>
                <w:color w:val="B5CEA8"/>
                <w:lang w:val="en-US"/>
              </w:rPr>
              <w:t>3.0.0</w:t>
            </w:r>
          </w:p>
          <w:p w14:paraId="3695C40E" w14:textId="77777777" w:rsidR="00A04AF5" w:rsidRDefault="00A04AF5" w:rsidP="006539B8">
            <w:pPr>
              <w:pStyle w:val="PL"/>
              <w:rPr>
                <w:color w:val="D4D4D4"/>
                <w:lang w:val="en-US"/>
              </w:rPr>
            </w:pPr>
            <w:r>
              <w:rPr>
                <w:lang w:val="en-US"/>
              </w:rPr>
              <w:t>info</w:t>
            </w:r>
            <w:r>
              <w:rPr>
                <w:color w:val="D4D4D4"/>
                <w:lang w:val="en-US"/>
              </w:rPr>
              <w:t>:</w:t>
            </w:r>
          </w:p>
          <w:p w14:paraId="2A8F2BDF" w14:textId="77777777" w:rsidR="00A04AF5" w:rsidRDefault="00A04AF5" w:rsidP="006539B8">
            <w:pPr>
              <w:pStyle w:val="PL"/>
              <w:rPr>
                <w:color w:val="D4D4D4"/>
                <w:lang w:val="en-US"/>
              </w:rPr>
            </w:pPr>
            <w:r>
              <w:rPr>
                <w:color w:val="D4D4D4"/>
                <w:lang w:val="en-US"/>
              </w:rPr>
              <w:t>  </w:t>
            </w:r>
            <w:r>
              <w:rPr>
                <w:lang w:val="en-US"/>
              </w:rPr>
              <w:t>title</w:t>
            </w:r>
            <w:r>
              <w:rPr>
                <w:color w:val="D4D4D4"/>
                <w:lang w:val="en-US"/>
              </w:rPr>
              <w:t>: </w:t>
            </w:r>
            <w:r>
              <w:rPr>
                <w:color w:val="CE9178"/>
                <w:lang w:val="en-US"/>
              </w:rPr>
              <w:t>M5_ServiceAccessInformation</w:t>
            </w:r>
          </w:p>
          <w:p w14:paraId="5192DB3C" w14:textId="3A7EE2DA" w:rsidR="00A04AF5" w:rsidRDefault="00A04AF5" w:rsidP="006539B8">
            <w:pPr>
              <w:pStyle w:val="PL"/>
              <w:rPr>
                <w:color w:val="D4D4D4"/>
                <w:lang w:val="en-US"/>
              </w:rPr>
            </w:pPr>
            <w:r>
              <w:rPr>
                <w:color w:val="D4D4D4"/>
                <w:lang w:val="en-US"/>
              </w:rPr>
              <w:t>  </w:t>
            </w:r>
            <w:r>
              <w:rPr>
                <w:lang w:val="en-US"/>
              </w:rPr>
              <w:t>version</w:t>
            </w:r>
            <w:r>
              <w:rPr>
                <w:color w:val="D4D4D4"/>
                <w:lang w:val="en-US"/>
              </w:rPr>
              <w:t>: </w:t>
            </w:r>
            <w:r>
              <w:rPr>
                <w:color w:val="B5CEA8"/>
                <w:lang w:val="en-US"/>
              </w:rPr>
              <w:t>1.2.0</w:t>
            </w:r>
          </w:p>
          <w:p w14:paraId="09F162BE"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0C65D39D" w14:textId="77777777" w:rsidR="00A04AF5" w:rsidRDefault="00A04AF5" w:rsidP="006539B8">
            <w:pPr>
              <w:pStyle w:val="PL"/>
              <w:rPr>
                <w:color w:val="D4D4D4"/>
                <w:lang w:val="en-US"/>
              </w:rPr>
            </w:pPr>
            <w:r>
              <w:rPr>
                <w:color w:val="CE9178"/>
                <w:lang w:val="en-US"/>
              </w:rPr>
              <w:t>    5GMS AF M5 Service Access Information API</w:t>
            </w:r>
          </w:p>
          <w:p w14:paraId="3973F78A" w14:textId="30D19C6A" w:rsidR="00A04AF5" w:rsidRDefault="00A04AF5" w:rsidP="006539B8">
            <w:pPr>
              <w:pStyle w:val="PL"/>
              <w:rPr>
                <w:color w:val="D4D4D4"/>
                <w:lang w:val="en-US"/>
              </w:rPr>
            </w:pPr>
            <w:r>
              <w:rPr>
                <w:color w:val="CE9178"/>
                <w:lang w:val="en-US"/>
              </w:rPr>
              <w:t>    © 2023, 3GPP Organizational Partners (ARIB, ATIS, CCSA, ETSI, TSDSI, TTA, TTC).</w:t>
            </w:r>
          </w:p>
          <w:p w14:paraId="30EC4A3E" w14:textId="77777777" w:rsidR="00A04AF5" w:rsidRDefault="00A04AF5" w:rsidP="006539B8">
            <w:pPr>
              <w:pStyle w:val="PL"/>
              <w:rPr>
                <w:color w:val="D4D4D4"/>
                <w:lang w:val="en-US"/>
              </w:rPr>
            </w:pPr>
            <w:r>
              <w:rPr>
                <w:color w:val="CE9178"/>
                <w:lang w:val="en-US"/>
              </w:rPr>
              <w:t>    All rights reserved.</w:t>
            </w:r>
          </w:p>
          <w:p w14:paraId="73E8EF95" w14:textId="77777777" w:rsidR="00A04AF5" w:rsidRDefault="00A04AF5" w:rsidP="006539B8">
            <w:pPr>
              <w:pStyle w:val="PL"/>
              <w:rPr>
                <w:color w:val="D4D4D4"/>
                <w:lang w:val="en-US"/>
              </w:rPr>
            </w:pPr>
            <w:r>
              <w:rPr>
                <w:lang w:val="en-US"/>
              </w:rPr>
              <w:t>tags</w:t>
            </w:r>
            <w:r>
              <w:rPr>
                <w:color w:val="D4D4D4"/>
                <w:lang w:val="en-US"/>
              </w:rPr>
              <w:t>:</w:t>
            </w:r>
          </w:p>
          <w:p w14:paraId="4A3C16C6"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M5_ServiceAccessInformation</w:t>
            </w:r>
          </w:p>
          <w:p w14:paraId="7E427647"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Service Access Information'</w:t>
            </w:r>
          </w:p>
          <w:p w14:paraId="56C08584" w14:textId="77777777" w:rsidR="00A04AF5" w:rsidRDefault="00A04AF5" w:rsidP="006539B8">
            <w:pPr>
              <w:pStyle w:val="PL"/>
              <w:rPr>
                <w:color w:val="D4D4D4"/>
                <w:lang w:val="en-US"/>
              </w:rPr>
            </w:pPr>
            <w:r>
              <w:rPr>
                <w:lang w:val="en-US"/>
              </w:rPr>
              <w:t>externalDocs</w:t>
            </w:r>
            <w:r>
              <w:rPr>
                <w:color w:val="D4D4D4"/>
                <w:lang w:val="en-US"/>
              </w:rPr>
              <w:t>:</w:t>
            </w:r>
          </w:p>
          <w:p w14:paraId="32CEFF62" w14:textId="746A52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V16.9.0; 5G Media Streaming (5GMS); Protocols'</w:t>
            </w:r>
          </w:p>
          <w:p w14:paraId="4A2811B1" w14:textId="77777777" w:rsidR="00A04AF5" w:rsidRDefault="00A04AF5" w:rsidP="006539B8">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7E3B8AE3" w14:textId="77777777" w:rsidR="00A04AF5" w:rsidRDefault="00A04AF5" w:rsidP="006539B8">
            <w:pPr>
              <w:pStyle w:val="PL"/>
              <w:rPr>
                <w:color w:val="D4D4D4"/>
                <w:lang w:val="en-US"/>
              </w:rPr>
            </w:pPr>
            <w:r>
              <w:rPr>
                <w:lang w:val="en-US"/>
              </w:rPr>
              <w:t>servers</w:t>
            </w:r>
            <w:r>
              <w:rPr>
                <w:color w:val="D4D4D4"/>
                <w:lang w:val="en-US"/>
              </w:rPr>
              <w:t>:</w:t>
            </w:r>
          </w:p>
          <w:p w14:paraId="4D4C33A1" w14:textId="77777777" w:rsidR="00A04AF5" w:rsidRDefault="00A04AF5" w:rsidP="006539B8">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7F65896A" w14:textId="77777777" w:rsidR="00A04AF5" w:rsidRDefault="00A04AF5" w:rsidP="006539B8">
            <w:pPr>
              <w:pStyle w:val="PL"/>
              <w:rPr>
                <w:color w:val="D4D4D4"/>
                <w:lang w:val="en-US"/>
              </w:rPr>
            </w:pPr>
            <w:r>
              <w:rPr>
                <w:color w:val="D4D4D4"/>
                <w:lang w:val="en-US"/>
              </w:rPr>
              <w:t>    </w:t>
            </w:r>
            <w:r>
              <w:rPr>
                <w:lang w:val="en-US"/>
              </w:rPr>
              <w:t>variables</w:t>
            </w:r>
            <w:r>
              <w:rPr>
                <w:color w:val="D4D4D4"/>
                <w:lang w:val="en-US"/>
              </w:rPr>
              <w:t>:</w:t>
            </w:r>
          </w:p>
          <w:p w14:paraId="7555B738" w14:textId="77777777" w:rsidR="00A04AF5" w:rsidRDefault="00A04AF5" w:rsidP="006539B8">
            <w:pPr>
              <w:pStyle w:val="PL"/>
              <w:rPr>
                <w:color w:val="D4D4D4"/>
                <w:lang w:val="en-US"/>
              </w:rPr>
            </w:pPr>
            <w:r>
              <w:rPr>
                <w:color w:val="D4D4D4"/>
                <w:lang w:val="en-US"/>
              </w:rPr>
              <w:t>      </w:t>
            </w:r>
            <w:r>
              <w:rPr>
                <w:lang w:val="en-US"/>
              </w:rPr>
              <w:t>apiRoot</w:t>
            </w:r>
            <w:r>
              <w:rPr>
                <w:color w:val="D4D4D4"/>
                <w:lang w:val="en-US"/>
              </w:rPr>
              <w:t>:</w:t>
            </w:r>
          </w:p>
          <w:p w14:paraId="7462C82A" w14:textId="77777777" w:rsidR="00A04AF5" w:rsidRDefault="00A04AF5" w:rsidP="006539B8">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CA5F7F6"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6263FDA" w14:textId="77777777" w:rsidR="00A04AF5" w:rsidRDefault="00A04AF5" w:rsidP="006539B8">
            <w:pPr>
              <w:pStyle w:val="PL"/>
              <w:rPr>
                <w:color w:val="D4D4D4"/>
                <w:lang w:val="en-US"/>
              </w:rPr>
            </w:pPr>
            <w:r>
              <w:rPr>
                <w:lang w:val="en-US"/>
              </w:rPr>
              <w:t>paths</w:t>
            </w:r>
            <w:r>
              <w:rPr>
                <w:color w:val="D4D4D4"/>
                <w:lang w:val="en-US"/>
              </w:rPr>
              <w:t>:</w:t>
            </w:r>
          </w:p>
          <w:p w14:paraId="146C83D6" w14:textId="77777777" w:rsidR="00A04AF5" w:rsidRDefault="00A04AF5" w:rsidP="006539B8">
            <w:pPr>
              <w:pStyle w:val="PL"/>
              <w:rPr>
                <w:color w:val="D4D4D4"/>
                <w:lang w:val="en-US"/>
              </w:rPr>
            </w:pPr>
            <w:r>
              <w:rPr>
                <w:color w:val="D4D4D4"/>
                <w:lang w:val="en-US"/>
              </w:rPr>
              <w:t>  </w:t>
            </w:r>
            <w:r>
              <w:rPr>
                <w:lang w:val="en-US"/>
              </w:rPr>
              <w:t>/service-access-information/{provisioningSessionId}</w:t>
            </w:r>
            <w:r>
              <w:rPr>
                <w:color w:val="D4D4D4"/>
                <w:lang w:val="en-US"/>
              </w:rPr>
              <w:t>:</w:t>
            </w:r>
          </w:p>
          <w:p w14:paraId="220A62F7" w14:textId="77777777" w:rsidR="00A04AF5" w:rsidRDefault="00A04AF5" w:rsidP="006539B8">
            <w:pPr>
              <w:pStyle w:val="PL"/>
              <w:rPr>
                <w:color w:val="D4D4D4"/>
                <w:lang w:val="en-US"/>
              </w:rPr>
            </w:pPr>
            <w:r>
              <w:rPr>
                <w:color w:val="D4D4D4"/>
                <w:lang w:val="en-US"/>
              </w:rPr>
              <w:t>    </w:t>
            </w:r>
            <w:r>
              <w:rPr>
                <w:lang w:val="en-US"/>
              </w:rPr>
              <w:t>parameters</w:t>
            </w:r>
            <w:r>
              <w:rPr>
                <w:color w:val="D4D4D4"/>
                <w:lang w:val="en-US"/>
              </w:rPr>
              <w:t>:</w:t>
            </w:r>
          </w:p>
          <w:p w14:paraId="03835661"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0958700"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6368FAF1" w14:textId="77777777" w:rsidR="00A04AF5" w:rsidRDefault="00A04AF5" w:rsidP="006539B8">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D6FD7A0"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AFFA6D"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3827179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EC1D114" w14:textId="77777777" w:rsidR="00A04AF5" w:rsidRDefault="00A04AF5" w:rsidP="006539B8">
            <w:pPr>
              <w:pStyle w:val="PL"/>
              <w:rPr>
                <w:color w:val="D4D4D4"/>
                <w:lang w:val="en-US"/>
              </w:rPr>
            </w:pPr>
            <w:r>
              <w:rPr>
                <w:color w:val="D4D4D4"/>
                <w:lang w:val="en-US"/>
              </w:rPr>
              <w:t>    </w:t>
            </w:r>
            <w:r>
              <w:rPr>
                <w:lang w:val="en-US"/>
              </w:rPr>
              <w:t>get</w:t>
            </w:r>
            <w:r>
              <w:rPr>
                <w:color w:val="D4D4D4"/>
                <w:lang w:val="en-US"/>
              </w:rPr>
              <w:t>:</w:t>
            </w:r>
          </w:p>
          <w:p w14:paraId="7C7ECD72"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retrieveServiceAccessInformation</w:t>
            </w:r>
          </w:p>
          <w:p w14:paraId="279C7ECF"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Service Access Information resource'</w:t>
            </w:r>
          </w:p>
          <w:p w14:paraId="39B9905C" w14:textId="77777777" w:rsidR="00A04AF5" w:rsidRPr="00535778" w:rsidRDefault="00A04AF5" w:rsidP="006539B8">
            <w:pPr>
              <w:pStyle w:val="PL"/>
              <w:rPr>
                <w:color w:val="D4D4D4"/>
                <w:lang w:val="fr-CH"/>
              </w:rPr>
            </w:pPr>
            <w:r>
              <w:rPr>
                <w:color w:val="D4D4D4"/>
                <w:lang w:val="en-US"/>
              </w:rPr>
              <w:t>      </w:t>
            </w:r>
            <w:r w:rsidRPr="00535778">
              <w:rPr>
                <w:lang w:val="fr-CH"/>
              </w:rPr>
              <w:t>responses</w:t>
            </w:r>
            <w:r w:rsidRPr="00535778">
              <w:rPr>
                <w:color w:val="D4D4D4"/>
                <w:lang w:val="fr-CH"/>
              </w:rPr>
              <w:t>:</w:t>
            </w:r>
          </w:p>
          <w:p w14:paraId="1EE3E600" w14:textId="77777777" w:rsidR="00A04AF5" w:rsidRPr="00535778" w:rsidRDefault="00A04AF5" w:rsidP="006539B8">
            <w:pPr>
              <w:pStyle w:val="PL"/>
              <w:rPr>
                <w:color w:val="D4D4D4"/>
                <w:lang w:val="fr-CH"/>
              </w:rPr>
            </w:pPr>
            <w:r w:rsidRPr="00535778">
              <w:rPr>
                <w:color w:val="D4D4D4"/>
                <w:lang w:val="fr-CH"/>
              </w:rPr>
              <w:t>        </w:t>
            </w:r>
            <w:r w:rsidRPr="00535778">
              <w:rPr>
                <w:color w:val="CE9178"/>
                <w:lang w:val="fr-CH"/>
              </w:rPr>
              <w:t>'200'</w:t>
            </w:r>
            <w:r w:rsidRPr="00535778">
              <w:rPr>
                <w:color w:val="D4D4D4"/>
                <w:lang w:val="fr-CH"/>
              </w:rPr>
              <w:t>:</w:t>
            </w:r>
          </w:p>
          <w:p w14:paraId="27FB59E7" w14:textId="77777777" w:rsidR="00A04AF5" w:rsidRPr="00535778" w:rsidRDefault="00A04AF5" w:rsidP="006539B8">
            <w:pPr>
              <w:pStyle w:val="PL"/>
              <w:rPr>
                <w:color w:val="D4D4D4"/>
                <w:lang w:val="fr-CH"/>
              </w:rPr>
            </w:pPr>
            <w:r w:rsidRPr="00535778">
              <w:rPr>
                <w:color w:val="D4D4D4"/>
                <w:lang w:val="fr-CH"/>
              </w:rPr>
              <w:t>          </w:t>
            </w:r>
            <w:r w:rsidRPr="00535778">
              <w:rPr>
                <w:lang w:val="fr-CH"/>
              </w:rPr>
              <w:t>description</w:t>
            </w:r>
            <w:r w:rsidRPr="00535778">
              <w:rPr>
                <w:color w:val="D4D4D4"/>
                <w:lang w:val="fr-CH"/>
              </w:rPr>
              <w:t>: </w:t>
            </w:r>
            <w:r w:rsidRPr="00535778">
              <w:rPr>
                <w:color w:val="CE9178"/>
                <w:lang w:val="fr-CH"/>
              </w:rPr>
              <w:t>'Success'</w:t>
            </w:r>
          </w:p>
          <w:p w14:paraId="70B4CCD4" w14:textId="77777777" w:rsidR="00A04AF5" w:rsidRPr="00535778" w:rsidRDefault="00A04AF5" w:rsidP="006539B8">
            <w:pPr>
              <w:pStyle w:val="PL"/>
              <w:rPr>
                <w:color w:val="D4D4D4"/>
                <w:lang w:val="fr-CH"/>
              </w:rPr>
            </w:pPr>
            <w:r w:rsidRPr="00535778">
              <w:rPr>
                <w:color w:val="D4D4D4"/>
                <w:lang w:val="fr-CH"/>
              </w:rPr>
              <w:t>          </w:t>
            </w:r>
            <w:r w:rsidRPr="00535778">
              <w:rPr>
                <w:lang w:val="fr-CH"/>
              </w:rPr>
              <w:t>content</w:t>
            </w:r>
            <w:r w:rsidRPr="00535778">
              <w:rPr>
                <w:color w:val="D4D4D4"/>
                <w:lang w:val="fr-CH"/>
              </w:rPr>
              <w:t>:</w:t>
            </w:r>
          </w:p>
          <w:p w14:paraId="6322E004" w14:textId="77777777" w:rsidR="00A04AF5" w:rsidRDefault="00A04AF5" w:rsidP="006539B8">
            <w:pPr>
              <w:pStyle w:val="PL"/>
              <w:rPr>
                <w:color w:val="D4D4D4"/>
                <w:lang w:val="en-US"/>
              </w:rPr>
            </w:pPr>
            <w:r w:rsidRPr="00535778">
              <w:rPr>
                <w:color w:val="D4D4D4"/>
                <w:lang w:val="fr-CH"/>
              </w:rPr>
              <w:t>            </w:t>
            </w:r>
            <w:r>
              <w:rPr>
                <w:lang w:val="en-US"/>
              </w:rPr>
              <w:t>application/json</w:t>
            </w:r>
            <w:r>
              <w:rPr>
                <w:color w:val="D4D4D4"/>
                <w:lang w:val="en-US"/>
              </w:rPr>
              <w:t>:</w:t>
            </w:r>
          </w:p>
          <w:p w14:paraId="4BF8F529"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28E1FB7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'#/components/schemas/ServiceAccessInformationResource'</w:t>
            </w:r>
          </w:p>
          <w:p w14:paraId="0078C858"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34AA8FB7"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E583EB8" w14:textId="77777777" w:rsidR="00A04AF5" w:rsidRDefault="00A04AF5" w:rsidP="006539B8">
            <w:pPr>
              <w:pStyle w:val="PL"/>
              <w:rPr>
                <w:color w:val="D4D4D4"/>
                <w:lang w:val="en-US"/>
              </w:rPr>
            </w:pPr>
            <w:r>
              <w:rPr>
                <w:lang w:val="en-US"/>
              </w:rPr>
              <w:t>components</w:t>
            </w:r>
            <w:r>
              <w:rPr>
                <w:color w:val="D4D4D4"/>
                <w:lang w:val="en-US"/>
              </w:rPr>
              <w:t>:</w:t>
            </w:r>
          </w:p>
          <w:p w14:paraId="6A6AD2A6" w14:textId="77777777" w:rsidR="00A04AF5" w:rsidRDefault="00A04AF5" w:rsidP="006539B8">
            <w:pPr>
              <w:pStyle w:val="PL"/>
              <w:rPr>
                <w:color w:val="D4D4D4"/>
                <w:lang w:val="en-US"/>
              </w:rPr>
            </w:pPr>
            <w:r>
              <w:rPr>
                <w:color w:val="D4D4D4"/>
                <w:lang w:val="en-US"/>
              </w:rPr>
              <w:t>  </w:t>
            </w:r>
            <w:r>
              <w:rPr>
                <w:lang w:val="en-US"/>
              </w:rPr>
              <w:t>schemas</w:t>
            </w:r>
            <w:r>
              <w:rPr>
                <w:color w:val="D4D4D4"/>
                <w:lang w:val="en-US"/>
              </w:rPr>
              <w:t>:</w:t>
            </w:r>
          </w:p>
          <w:p w14:paraId="1F201C89"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2DF3770E"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702B324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4346745"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296A929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788774FD"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7F9FF396" w14:textId="77777777" w:rsidR="00A04AF5" w:rsidRDefault="00A04AF5" w:rsidP="006539B8">
            <w:pPr>
              <w:pStyle w:val="PL"/>
              <w:rPr>
                <w:color w:val="D4D4D4"/>
                <w:lang w:val="en-US"/>
              </w:rPr>
            </w:pPr>
          </w:p>
          <w:p w14:paraId="3650AE10" w14:textId="77777777" w:rsidR="00A04AF5" w:rsidRDefault="00A04AF5" w:rsidP="006539B8">
            <w:pPr>
              <w:pStyle w:val="PL"/>
              <w:rPr>
                <w:color w:val="D4D4D4"/>
                <w:lang w:val="en-US"/>
              </w:rPr>
            </w:pPr>
            <w:r>
              <w:rPr>
                <w:color w:val="D4D4D4"/>
                <w:lang w:val="en-US"/>
              </w:rPr>
              <w:t>    </w:t>
            </w:r>
            <w:r>
              <w:rPr>
                <w:lang w:val="en-US"/>
              </w:rPr>
              <w:t>ServiceAccessInformationResource</w:t>
            </w:r>
            <w:r>
              <w:rPr>
                <w:color w:val="D4D4D4"/>
                <w:lang w:val="en-US"/>
              </w:rPr>
              <w:t>:</w:t>
            </w:r>
          </w:p>
          <w:p w14:paraId="50327D4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3BFD8C26"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8F668D9"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7020F48B" w14:textId="77777777" w:rsidR="00A04AF5" w:rsidRDefault="00A04AF5" w:rsidP="006539B8">
            <w:pPr>
              <w:pStyle w:val="PL"/>
              <w:rPr>
                <w:color w:val="D4D4D4"/>
                <w:lang w:val="en-US"/>
              </w:rPr>
            </w:pPr>
            <w:r>
              <w:rPr>
                <w:color w:val="D4D4D4"/>
                <w:lang w:val="en-US"/>
              </w:rPr>
              <w:t>      - </w:t>
            </w:r>
            <w:r>
              <w:rPr>
                <w:color w:val="CE9178"/>
                <w:lang w:val="en-US"/>
              </w:rPr>
              <w:t>provisioningSessionId</w:t>
            </w:r>
          </w:p>
          <w:p w14:paraId="3B525CAD" w14:textId="77777777" w:rsidR="00A04AF5" w:rsidRDefault="00A04AF5" w:rsidP="006539B8">
            <w:pPr>
              <w:pStyle w:val="PL"/>
              <w:rPr>
                <w:color w:val="D4D4D4"/>
                <w:lang w:val="en-US"/>
              </w:rPr>
            </w:pPr>
            <w:r>
              <w:rPr>
                <w:color w:val="D4D4D4"/>
                <w:lang w:val="en-US"/>
              </w:rPr>
              <w:t>      - </w:t>
            </w:r>
            <w:r>
              <w:rPr>
                <w:color w:val="CE9178"/>
                <w:lang w:val="en-US"/>
              </w:rPr>
              <w:t>provisioningSessionType</w:t>
            </w:r>
          </w:p>
          <w:p w14:paraId="61BA2D24"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3E62A52E" w14:textId="77777777" w:rsidR="00A04AF5" w:rsidRDefault="00A04AF5" w:rsidP="006539B8">
            <w:pPr>
              <w:pStyle w:val="PL"/>
              <w:rPr>
                <w:color w:val="D4D4D4"/>
                <w:lang w:val="en-US"/>
              </w:rPr>
            </w:pPr>
            <w:r>
              <w:rPr>
                <w:color w:val="D4D4D4"/>
                <w:lang w:val="en-US"/>
              </w:rPr>
              <w:t>        </w:t>
            </w:r>
            <w:r>
              <w:rPr>
                <w:lang w:val="en-US"/>
              </w:rPr>
              <w:t>provisioningSessionId</w:t>
            </w:r>
            <w:r>
              <w:rPr>
                <w:color w:val="D4D4D4"/>
                <w:lang w:val="en-US"/>
              </w:rPr>
              <w:t>:</w:t>
            </w:r>
          </w:p>
          <w:p w14:paraId="6967AD26"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96A8A08" w14:textId="77777777" w:rsidR="00A04AF5" w:rsidRDefault="00A04AF5" w:rsidP="006539B8">
            <w:pPr>
              <w:pStyle w:val="PL"/>
              <w:rPr>
                <w:color w:val="D4D4D4"/>
                <w:lang w:val="en-US"/>
              </w:rPr>
            </w:pPr>
            <w:r>
              <w:rPr>
                <w:color w:val="D4D4D4"/>
                <w:lang w:val="en-US"/>
              </w:rPr>
              <w:t>        </w:t>
            </w:r>
            <w:r>
              <w:rPr>
                <w:lang w:val="en-US"/>
              </w:rPr>
              <w:t>provisioningSessionType</w:t>
            </w:r>
            <w:r>
              <w:rPr>
                <w:color w:val="D4D4D4"/>
                <w:lang w:val="en-US"/>
              </w:rPr>
              <w:t>:</w:t>
            </w:r>
          </w:p>
          <w:p w14:paraId="173E3F15"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4A06CADD" w14:textId="77777777" w:rsidR="00A04AF5" w:rsidRDefault="00A04AF5" w:rsidP="006539B8">
            <w:pPr>
              <w:pStyle w:val="PL"/>
              <w:rPr>
                <w:color w:val="D4D4D4"/>
                <w:lang w:val="en-US"/>
              </w:rPr>
            </w:pPr>
            <w:r>
              <w:rPr>
                <w:color w:val="D4D4D4"/>
                <w:lang w:val="en-US"/>
              </w:rPr>
              <w:t>        </w:t>
            </w:r>
            <w:r>
              <w:rPr>
                <w:lang w:val="en-US"/>
              </w:rPr>
              <w:t>streamingAccess</w:t>
            </w:r>
            <w:r>
              <w:rPr>
                <w:color w:val="D4D4D4"/>
                <w:lang w:val="en-US"/>
              </w:rPr>
              <w:t>:</w:t>
            </w:r>
          </w:p>
          <w:p w14:paraId="01A17002"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952A989"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633EB812" w14:textId="2DEA95C5" w:rsidR="00A04AF5" w:rsidRDefault="00A04AF5" w:rsidP="006539B8">
            <w:pPr>
              <w:pStyle w:val="PL"/>
              <w:rPr>
                <w:color w:val="D4D4D4"/>
                <w:lang w:val="en-US"/>
              </w:rPr>
            </w:pPr>
            <w:r>
              <w:rPr>
                <w:color w:val="D4D4D4"/>
                <w:lang w:val="en-US"/>
              </w:rPr>
              <w:t>            </w:t>
            </w:r>
            <w:r>
              <w:rPr>
                <w:lang w:val="en-US"/>
              </w:rPr>
              <w:t>entryPoint</w:t>
            </w:r>
            <w:r>
              <w:rPr>
                <w:color w:val="D4D4D4"/>
                <w:lang w:val="en-US"/>
              </w:rPr>
              <w:t>:</w:t>
            </w:r>
          </w:p>
          <w:p w14:paraId="782884E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4580A6AE" w14:textId="77777777" w:rsidR="00A04AF5" w:rsidRDefault="00A04AF5" w:rsidP="006539B8">
            <w:pPr>
              <w:pStyle w:val="PL"/>
              <w:rPr>
                <w:color w:val="D4D4D4"/>
                <w:lang w:val="en-US"/>
              </w:rPr>
            </w:pPr>
            <w:r>
              <w:rPr>
                <w:color w:val="D4D4D4"/>
                <w:lang w:val="en-US"/>
              </w:rPr>
              <w:t>        </w:t>
            </w:r>
            <w:r>
              <w:rPr>
                <w:lang w:val="en-US"/>
              </w:rPr>
              <w:t>clientConsumptionReportingConfiguration</w:t>
            </w:r>
            <w:r>
              <w:rPr>
                <w:color w:val="D4D4D4"/>
                <w:lang w:val="en-US"/>
              </w:rPr>
              <w:t>:</w:t>
            </w:r>
          </w:p>
          <w:p w14:paraId="738743B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73EA465"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29357E8D" w14:textId="77777777" w:rsidR="00A04AF5" w:rsidRDefault="00A04AF5" w:rsidP="006539B8">
            <w:pPr>
              <w:pStyle w:val="PL"/>
              <w:rPr>
                <w:color w:val="D4D4D4"/>
                <w:lang w:val="en-US"/>
              </w:rPr>
            </w:pPr>
            <w:r>
              <w:rPr>
                <w:color w:val="D4D4D4"/>
                <w:lang w:val="en-US"/>
              </w:rPr>
              <w:t>            - </w:t>
            </w:r>
            <w:r>
              <w:rPr>
                <w:color w:val="CE9178"/>
                <w:lang w:val="en-US"/>
              </w:rPr>
              <w:t>serverAddresses</w:t>
            </w:r>
          </w:p>
          <w:p w14:paraId="0444A21F" w14:textId="77777777" w:rsidR="00A04AF5" w:rsidRDefault="00A04AF5" w:rsidP="006539B8">
            <w:pPr>
              <w:pStyle w:val="PL"/>
              <w:rPr>
                <w:color w:val="D4D4D4"/>
                <w:lang w:val="en-US"/>
              </w:rPr>
            </w:pPr>
            <w:r>
              <w:rPr>
                <w:color w:val="D4D4D4"/>
                <w:lang w:val="en-US"/>
              </w:rPr>
              <w:t>            - </w:t>
            </w:r>
            <w:r>
              <w:rPr>
                <w:color w:val="CE9178"/>
                <w:lang w:val="en-US"/>
              </w:rPr>
              <w:t>locationReporting</w:t>
            </w:r>
          </w:p>
          <w:p w14:paraId="580C29E5" w14:textId="77777777" w:rsidR="00A04AF5" w:rsidRDefault="00A04AF5" w:rsidP="006539B8">
            <w:pPr>
              <w:pStyle w:val="PL"/>
              <w:rPr>
                <w:color w:val="D4D4D4"/>
                <w:lang w:val="en-US"/>
              </w:rPr>
            </w:pPr>
            <w:r>
              <w:rPr>
                <w:color w:val="D4D4D4"/>
                <w:lang w:val="en-US"/>
              </w:rPr>
              <w:t>            - </w:t>
            </w:r>
            <w:r>
              <w:rPr>
                <w:color w:val="CE9178"/>
                <w:lang w:val="en-US"/>
              </w:rPr>
              <w:t>samplePercentage</w:t>
            </w:r>
          </w:p>
          <w:p w14:paraId="65B01D97"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306C1D2C" w14:textId="77777777" w:rsidR="00A04AF5" w:rsidRDefault="00A04AF5" w:rsidP="006539B8">
            <w:pPr>
              <w:pStyle w:val="PL"/>
              <w:rPr>
                <w:color w:val="D4D4D4"/>
                <w:lang w:val="en-US"/>
              </w:rPr>
            </w:pPr>
            <w:r>
              <w:rPr>
                <w:color w:val="D4D4D4"/>
                <w:lang w:val="en-US"/>
              </w:rPr>
              <w:t>            </w:t>
            </w:r>
            <w:r>
              <w:rPr>
                <w:lang w:val="en-US"/>
              </w:rPr>
              <w:t>reportingInterval</w:t>
            </w:r>
            <w:r>
              <w:rPr>
                <w:color w:val="D4D4D4"/>
                <w:lang w:val="en-US"/>
              </w:rPr>
              <w:t>:</w:t>
            </w:r>
          </w:p>
          <w:p w14:paraId="3EA7E95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4AB08075"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703CE304"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6ADDFA79" w14:textId="77777777" w:rsidR="00A04AF5" w:rsidRDefault="00A04AF5" w:rsidP="006539B8">
            <w:pPr>
              <w:pStyle w:val="PL"/>
              <w:rPr>
                <w:color w:val="D4D4D4"/>
                <w:lang w:val="en-US"/>
              </w:rPr>
            </w:pPr>
            <w:r>
              <w:rPr>
                <w:color w:val="D4D4D4"/>
                <w:lang w:val="en-US"/>
              </w:rPr>
              <w:t>            </w:t>
            </w:r>
            <w:r>
              <w:rPr>
                <w:lang w:val="en-US"/>
              </w:rPr>
              <w:t>locationReporting</w:t>
            </w:r>
            <w:r>
              <w:rPr>
                <w:color w:val="D4D4D4"/>
                <w:lang w:val="en-US"/>
              </w:rPr>
              <w:t>:</w:t>
            </w:r>
          </w:p>
          <w:p w14:paraId="60DEF50F"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646C1916" w14:textId="77777777" w:rsidR="00A04AF5" w:rsidRDefault="00A04AF5" w:rsidP="006539B8">
            <w:pPr>
              <w:pStyle w:val="PL"/>
              <w:rPr>
                <w:color w:val="D4D4D4"/>
                <w:lang w:val="en-US"/>
              </w:rPr>
            </w:pPr>
            <w:r>
              <w:rPr>
                <w:color w:val="D4D4D4"/>
                <w:lang w:val="en-US"/>
              </w:rPr>
              <w:t>            </w:t>
            </w:r>
            <w:r>
              <w:rPr>
                <w:lang w:val="en-US"/>
              </w:rPr>
              <w:t>samplePercentage</w:t>
            </w:r>
            <w:r>
              <w:rPr>
                <w:color w:val="D4D4D4"/>
                <w:lang w:val="en-US"/>
              </w:rPr>
              <w:t>:</w:t>
            </w:r>
          </w:p>
          <w:p w14:paraId="220B5CA0"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28ED34BA" w14:textId="77777777" w:rsidR="00A04AF5" w:rsidRDefault="00A04AF5" w:rsidP="006539B8">
            <w:pPr>
              <w:pStyle w:val="PL"/>
              <w:rPr>
                <w:color w:val="D4D4D4"/>
                <w:lang w:val="en-US"/>
              </w:rPr>
            </w:pPr>
            <w:r>
              <w:rPr>
                <w:color w:val="D4D4D4"/>
                <w:lang w:val="en-US"/>
              </w:rPr>
              <w:t>        </w:t>
            </w:r>
            <w:r>
              <w:rPr>
                <w:lang w:val="en-US"/>
              </w:rPr>
              <w:t>dynamicPolicyInvocationConfiguration</w:t>
            </w:r>
            <w:r>
              <w:rPr>
                <w:color w:val="D4D4D4"/>
                <w:lang w:val="en-US"/>
              </w:rPr>
              <w:t>:</w:t>
            </w:r>
          </w:p>
          <w:p w14:paraId="2F0C8BC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F5C1536"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5AA67502" w14:textId="77777777" w:rsidR="00A04AF5" w:rsidRDefault="00A04AF5" w:rsidP="006539B8">
            <w:pPr>
              <w:pStyle w:val="PL"/>
              <w:rPr>
                <w:color w:val="D4D4D4"/>
                <w:lang w:val="en-US"/>
              </w:rPr>
            </w:pPr>
            <w:r>
              <w:rPr>
                <w:color w:val="D4D4D4"/>
                <w:lang w:val="en-US"/>
              </w:rPr>
              <w:t>            - </w:t>
            </w:r>
            <w:r>
              <w:rPr>
                <w:color w:val="CE9178"/>
                <w:lang w:val="en-US"/>
              </w:rPr>
              <w:t>serverAddresses</w:t>
            </w:r>
          </w:p>
          <w:p w14:paraId="3EE3B700" w14:textId="77777777" w:rsidR="00A04AF5" w:rsidRDefault="00A04AF5" w:rsidP="006539B8">
            <w:pPr>
              <w:pStyle w:val="PL"/>
              <w:rPr>
                <w:color w:val="D4D4D4"/>
                <w:lang w:val="en-US"/>
              </w:rPr>
            </w:pPr>
            <w:r>
              <w:rPr>
                <w:color w:val="D4D4D4"/>
                <w:lang w:val="en-US"/>
              </w:rPr>
              <w:t>            - </w:t>
            </w:r>
            <w:r>
              <w:rPr>
                <w:color w:val="CE9178"/>
                <w:lang w:val="en-US"/>
              </w:rPr>
              <w:t>validPolicyTemplateIds</w:t>
            </w:r>
          </w:p>
          <w:p w14:paraId="40F05CB5" w14:textId="77777777" w:rsidR="00A04AF5" w:rsidRDefault="00A04AF5" w:rsidP="006539B8">
            <w:pPr>
              <w:pStyle w:val="PL"/>
              <w:rPr>
                <w:color w:val="D4D4D4"/>
                <w:lang w:val="en-US"/>
              </w:rPr>
            </w:pPr>
            <w:r>
              <w:rPr>
                <w:color w:val="D4D4D4"/>
                <w:lang w:val="en-US"/>
              </w:rPr>
              <w:t>            - </w:t>
            </w:r>
            <w:r>
              <w:rPr>
                <w:color w:val="CE9178"/>
                <w:lang w:val="en-US"/>
              </w:rPr>
              <w:t>sdfMethods</w:t>
            </w:r>
          </w:p>
          <w:p w14:paraId="60216032"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 </w:t>
            </w:r>
          </w:p>
          <w:p w14:paraId="7B745333"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38A8C11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3D04690C" w14:textId="77777777" w:rsidR="00A04AF5" w:rsidRDefault="00A04AF5" w:rsidP="006539B8">
            <w:pPr>
              <w:pStyle w:val="PL"/>
              <w:rPr>
                <w:color w:val="D4D4D4"/>
                <w:lang w:val="en-US"/>
              </w:rPr>
            </w:pPr>
            <w:r>
              <w:rPr>
                <w:color w:val="D4D4D4"/>
                <w:lang w:val="en-US"/>
              </w:rPr>
              <w:t>            </w:t>
            </w:r>
            <w:r>
              <w:rPr>
                <w:lang w:val="en-US"/>
              </w:rPr>
              <w:t>validPolicyTemplateIds</w:t>
            </w:r>
            <w:r>
              <w:rPr>
                <w:color w:val="D4D4D4"/>
                <w:lang w:val="en-US"/>
              </w:rPr>
              <w:t>:</w:t>
            </w:r>
          </w:p>
          <w:p w14:paraId="6D3EB51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9B63B5A"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 </w:t>
            </w:r>
          </w:p>
          <w:p w14:paraId="7F0FB93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9427FA7"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2727F486" w14:textId="77777777" w:rsidR="00A04AF5" w:rsidRDefault="00A04AF5" w:rsidP="006539B8">
            <w:pPr>
              <w:pStyle w:val="PL"/>
              <w:rPr>
                <w:color w:val="D4D4D4"/>
                <w:lang w:val="en-US"/>
              </w:rPr>
            </w:pPr>
            <w:r>
              <w:rPr>
                <w:color w:val="D4D4D4"/>
                <w:lang w:val="en-US"/>
              </w:rPr>
              <w:t>            </w:t>
            </w:r>
            <w:r>
              <w:rPr>
                <w:lang w:val="en-US"/>
              </w:rPr>
              <w:t>sdfMethods</w:t>
            </w:r>
            <w:r>
              <w:rPr>
                <w:color w:val="D4D4D4"/>
                <w:lang w:val="en-US"/>
              </w:rPr>
              <w:t>:</w:t>
            </w:r>
          </w:p>
          <w:p w14:paraId="42DC7DC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FD18DD0"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453A3496"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'TS26512_CommonData.yaml#/components/schemas/SdfMethod'</w:t>
            </w:r>
          </w:p>
          <w:p w14:paraId="65003808"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54726711" w14:textId="77777777" w:rsidR="00A04AF5" w:rsidRDefault="00A04AF5" w:rsidP="006539B8">
            <w:pPr>
              <w:pStyle w:val="PL"/>
              <w:rPr>
                <w:color w:val="D4D4D4"/>
                <w:lang w:val="en-US"/>
              </w:rPr>
            </w:pPr>
            <w:r>
              <w:rPr>
                <w:color w:val="D4D4D4"/>
                <w:lang w:val="en-US"/>
              </w:rPr>
              <w:t>            </w:t>
            </w:r>
            <w:r>
              <w:rPr>
                <w:lang w:val="en-US"/>
              </w:rPr>
              <w:t>externalReferences</w:t>
            </w:r>
            <w:r>
              <w:rPr>
                <w:color w:val="D4D4D4"/>
                <w:lang w:val="en-US"/>
              </w:rPr>
              <w:t>:</w:t>
            </w:r>
          </w:p>
          <w:p w14:paraId="43E8E10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80E7C73"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3EC9219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51B7C12"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A7397EE" w14:textId="77777777" w:rsidR="00A04AF5" w:rsidRDefault="00A04AF5" w:rsidP="006539B8">
            <w:pPr>
              <w:pStyle w:val="PL"/>
              <w:rPr>
                <w:color w:val="D4D4D4"/>
                <w:lang w:val="en-US"/>
              </w:rPr>
            </w:pPr>
            <w:r>
              <w:rPr>
                <w:color w:val="D4D4D4"/>
                <w:lang w:val="en-US"/>
              </w:rPr>
              <w:t>        </w:t>
            </w:r>
            <w:r>
              <w:rPr>
                <w:lang w:val="en-US"/>
              </w:rPr>
              <w:t>clientMetricsReportingConfiguration</w:t>
            </w:r>
            <w:r>
              <w:rPr>
                <w:color w:val="D4D4D4"/>
                <w:lang w:val="en-US"/>
              </w:rPr>
              <w:t>:</w:t>
            </w:r>
          </w:p>
          <w:p w14:paraId="4F9853AF"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1CF52B1"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29A41C4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7DDB0AE"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2ECFB15E" w14:textId="77777777" w:rsidR="00A04AF5" w:rsidRDefault="00A04AF5" w:rsidP="006539B8">
            <w:pPr>
              <w:pStyle w:val="PL"/>
              <w:rPr>
                <w:color w:val="D4D4D4"/>
                <w:lang w:val="en-US"/>
              </w:rPr>
            </w:pPr>
            <w:r>
              <w:rPr>
                <w:color w:val="D4D4D4"/>
                <w:lang w:val="en-US"/>
              </w:rPr>
              <w:t>            - </w:t>
            </w:r>
            <w:r>
              <w:rPr>
                <w:color w:val="CE9178"/>
                <w:lang w:val="en-US"/>
              </w:rPr>
              <w:t>serverAddresses</w:t>
            </w:r>
          </w:p>
          <w:p w14:paraId="70D438CA" w14:textId="77777777" w:rsidR="00A04AF5" w:rsidRDefault="00A04AF5" w:rsidP="006539B8">
            <w:pPr>
              <w:pStyle w:val="PL"/>
              <w:rPr>
                <w:color w:val="D4D4D4"/>
                <w:lang w:val="en-US"/>
              </w:rPr>
            </w:pPr>
            <w:r>
              <w:rPr>
                <w:color w:val="D4D4D4"/>
                <w:lang w:val="en-US"/>
              </w:rPr>
              <w:t>            - </w:t>
            </w:r>
            <w:r>
              <w:rPr>
                <w:color w:val="CE9178"/>
                <w:lang w:val="en-US"/>
              </w:rPr>
              <w:t>scheme</w:t>
            </w:r>
          </w:p>
          <w:p w14:paraId="18938ED4" w14:textId="77777777" w:rsidR="00A04AF5" w:rsidRDefault="00A04AF5" w:rsidP="006539B8">
            <w:pPr>
              <w:pStyle w:val="PL"/>
              <w:rPr>
                <w:color w:val="D4D4D4"/>
                <w:lang w:val="en-US"/>
              </w:rPr>
            </w:pPr>
            <w:r>
              <w:rPr>
                <w:color w:val="D4D4D4"/>
                <w:lang w:val="en-US"/>
              </w:rPr>
              <w:t>            - </w:t>
            </w:r>
            <w:r>
              <w:rPr>
                <w:color w:val="CE9178"/>
                <w:lang w:val="en-US"/>
              </w:rPr>
              <w:t>samplePercentage</w:t>
            </w:r>
          </w:p>
          <w:p w14:paraId="6FDB0ECA" w14:textId="77777777" w:rsidR="00A04AF5" w:rsidRDefault="00A04AF5" w:rsidP="006539B8">
            <w:pPr>
              <w:pStyle w:val="PL"/>
              <w:rPr>
                <w:color w:val="D4D4D4"/>
                <w:lang w:val="en-US"/>
              </w:rPr>
            </w:pPr>
            <w:r>
              <w:rPr>
                <w:color w:val="D4D4D4"/>
                <w:lang w:val="en-US"/>
              </w:rPr>
              <w:t>            - </w:t>
            </w:r>
            <w:r>
              <w:rPr>
                <w:color w:val="CE9178"/>
                <w:lang w:val="en-US"/>
              </w:rPr>
              <w:t>urlFilters</w:t>
            </w:r>
          </w:p>
          <w:p w14:paraId="41D348EE" w14:textId="77777777" w:rsidR="00A04AF5" w:rsidRDefault="00A04AF5" w:rsidP="006539B8">
            <w:pPr>
              <w:pStyle w:val="PL"/>
              <w:rPr>
                <w:color w:val="D4D4D4"/>
                <w:lang w:val="en-US"/>
              </w:rPr>
            </w:pPr>
            <w:r>
              <w:rPr>
                <w:color w:val="D4D4D4"/>
                <w:lang w:val="en-US"/>
              </w:rPr>
              <w:t>            - </w:t>
            </w:r>
            <w:r>
              <w:rPr>
                <w:color w:val="CE9178"/>
                <w:lang w:val="en-US"/>
              </w:rPr>
              <w:t>metrics</w:t>
            </w:r>
          </w:p>
          <w:p w14:paraId="61A19B84"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0FD7F49E"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6AD006D2"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9A293AF" w14:textId="77777777" w:rsidR="00A04AF5" w:rsidRDefault="00A04AF5" w:rsidP="006539B8">
            <w:pPr>
              <w:pStyle w:val="PL"/>
              <w:rPr>
                <w:color w:val="D4D4D4"/>
                <w:lang w:val="en-US"/>
              </w:rPr>
            </w:pPr>
            <w:r>
              <w:rPr>
                <w:color w:val="D4D4D4"/>
                <w:lang w:val="en-US"/>
              </w:rPr>
              <w:t>              </w:t>
            </w:r>
            <w:r>
              <w:rPr>
                <w:lang w:val="en-US"/>
              </w:rPr>
              <w:t>scheme</w:t>
            </w:r>
            <w:r>
              <w:rPr>
                <w:color w:val="D4D4D4"/>
                <w:lang w:val="en-US"/>
              </w:rPr>
              <w:t>:</w:t>
            </w:r>
          </w:p>
          <w:p w14:paraId="7D0881E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4A6C793F" w14:textId="77777777" w:rsidR="00A04AF5" w:rsidRDefault="00A04AF5" w:rsidP="006539B8">
            <w:pPr>
              <w:pStyle w:val="PL"/>
              <w:rPr>
                <w:color w:val="D4D4D4"/>
                <w:lang w:val="en-US"/>
              </w:rPr>
            </w:pPr>
            <w:r>
              <w:rPr>
                <w:color w:val="D4D4D4"/>
                <w:lang w:val="en-US"/>
              </w:rPr>
              <w:t>              </w:t>
            </w:r>
            <w:r>
              <w:rPr>
                <w:lang w:val="en-US"/>
              </w:rPr>
              <w:t>dataNetworkName</w:t>
            </w:r>
            <w:r>
              <w:rPr>
                <w:color w:val="D4D4D4"/>
                <w:lang w:val="en-US"/>
              </w:rPr>
              <w:t>:</w:t>
            </w:r>
          </w:p>
          <w:p w14:paraId="3E744951"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0E2D83B1" w14:textId="77777777" w:rsidR="00A04AF5" w:rsidRDefault="00A04AF5" w:rsidP="006539B8">
            <w:pPr>
              <w:pStyle w:val="PL"/>
              <w:rPr>
                <w:color w:val="D4D4D4"/>
                <w:lang w:val="en-US"/>
              </w:rPr>
            </w:pPr>
            <w:r>
              <w:rPr>
                <w:color w:val="D4D4D4"/>
                <w:lang w:val="en-US"/>
              </w:rPr>
              <w:t>              </w:t>
            </w:r>
            <w:r>
              <w:rPr>
                <w:lang w:val="en-US"/>
              </w:rPr>
              <w:t>reportingInterval</w:t>
            </w:r>
            <w:r>
              <w:rPr>
                <w:color w:val="D4D4D4"/>
                <w:lang w:val="en-US"/>
              </w:rPr>
              <w:t>:</w:t>
            </w:r>
          </w:p>
          <w:p w14:paraId="0321D9EC"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44B1E430" w14:textId="1B8067D5" w:rsidR="00A04AF5" w:rsidRDefault="00A04AF5" w:rsidP="006539B8">
            <w:pPr>
              <w:pStyle w:val="PL"/>
              <w:rPr>
                <w:color w:val="D4D4D4"/>
                <w:lang w:val="en-US"/>
              </w:rPr>
            </w:pPr>
            <w:r>
              <w:rPr>
                <w:color w:val="D4D4D4"/>
                <w:lang w:val="en-US"/>
              </w:rPr>
              <w:t>              </w:t>
            </w:r>
            <w:r>
              <w:rPr>
                <w:lang w:val="en-US"/>
              </w:rPr>
              <w:t>samplePercentage</w:t>
            </w:r>
            <w:r>
              <w:rPr>
                <w:color w:val="D4D4D4"/>
                <w:lang w:val="en-US"/>
              </w:rPr>
              <w:t>:</w:t>
            </w:r>
          </w:p>
          <w:p w14:paraId="778BDAC8"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4B55173A" w14:textId="77777777" w:rsidR="00A04AF5" w:rsidRDefault="00A04AF5" w:rsidP="006539B8">
            <w:pPr>
              <w:pStyle w:val="PL"/>
              <w:rPr>
                <w:color w:val="D4D4D4"/>
                <w:lang w:val="en-US"/>
              </w:rPr>
            </w:pPr>
            <w:r>
              <w:rPr>
                <w:color w:val="D4D4D4"/>
                <w:lang w:val="en-US"/>
              </w:rPr>
              <w:t>              </w:t>
            </w:r>
            <w:r>
              <w:rPr>
                <w:lang w:val="en-US"/>
              </w:rPr>
              <w:t>urlFilters</w:t>
            </w:r>
            <w:r>
              <w:rPr>
                <w:color w:val="D4D4D4"/>
                <w:lang w:val="en-US"/>
              </w:rPr>
              <w:t>:</w:t>
            </w:r>
          </w:p>
          <w:p w14:paraId="1A68ED8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66E2020"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09D346AB"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94AB5D6"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122E9090" w14:textId="77777777" w:rsidR="00A04AF5" w:rsidRDefault="00A04AF5" w:rsidP="006539B8">
            <w:pPr>
              <w:pStyle w:val="PL"/>
              <w:rPr>
                <w:color w:val="D4D4D4"/>
                <w:lang w:val="en-US"/>
              </w:rPr>
            </w:pPr>
            <w:r>
              <w:rPr>
                <w:color w:val="D4D4D4"/>
                <w:lang w:val="en-US"/>
              </w:rPr>
              <w:t>              </w:t>
            </w:r>
            <w:r>
              <w:rPr>
                <w:lang w:val="en-US"/>
              </w:rPr>
              <w:t>metrics</w:t>
            </w:r>
            <w:r>
              <w:rPr>
                <w:color w:val="D4D4D4"/>
                <w:lang w:val="en-US"/>
              </w:rPr>
              <w:t>:</w:t>
            </w:r>
          </w:p>
          <w:p w14:paraId="1F6C922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3305BC2"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113CD6A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6048356" w14:textId="77777777" w:rsidR="00A04AF5" w:rsidRDefault="00A04AF5" w:rsidP="006539B8">
            <w:pPr>
              <w:pStyle w:val="PL"/>
              <w:rPr>
                <w:color w:val="D4D4D4"/>
                <w:lang w:val="en-US"/>
              </w:rPr>
            </w:pPr>
            <w:r>
              <w:rPr>
                <w:color w:val="D4D4D4"/>
                <w:lang w:val="en-US"/>
              </w:rPr>
              <w:t>        </w:t>
            </w:r>
            <w:r>
              <w:rPr>
                <w:lang w:val="en-US"/>
              </w:rPr>
              <w:t>networkAssistanceConfiguration</w:t>
            </w:r>
            <w:r>
              <w:rPr>
                <w:color w:val="D4D4D4"/>
                <w:lang w:val="en-US"/>
              </w:rPr>
              <w:t>:</w:t>
            </w:r>
          </w:p>
          <w:p w14:paraId="562F67F0"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3B33907"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p>
          <w:p w14:paraId="3D9FAF63" w14:textId="21203AFB" w:rsidR="00A04AF5" w:rsidRDefault="00A04AF5" w:rsidP="006539B8">
            <w:pPr>
              <w:pStyle w:val="PL"/>
              <w:rPr>
                <w:color w:val="D4D4D4"/>
                <w:lang w:val="en-US"/>
              </w:rPr>
            </w:pPr>
            <w:r>
              <w:rPr>
                <w:color w:val="D4D4D4"/>
                <w:lang w:val="en-US"/>
              </w:rPr>
              <w:t>            - </w:t>
            </w:r>
            <w:r>
              <w:rPr>
                <w:color w:val="CE9178"/>
                <w:lang w:val="en-US"/>
              </w:rPr>
              <w:t>serverAddress</w:t>
            </w:r>
            <w:r w:rsidR="00B34C78">
              <w:rPr>
                <w:color w:val="CE9178"/>
                <w:lang w:val="en-US"/>
              </w:rPr>
              <w:t>es</w:t>
            </w:r>
          </w:p>
          <w:p w14:paraId="32184DE5"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6971175E"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329A4E6F" w14:textId="57E67A64"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tc>
      </w:tr>
    </w:tbl>
    <w:p w14:paraId="76DEB12D" w14:textId="77777777" w:rsidR="00A04AF5" w:rsidRPr="00A04AF5" w:rsidRDefault="00A04AF5" w:rsidP="00A04AF5"/>
    <w:p w14:paraId="1AA17CD7" w14:textId="674AB036" w:rsidR="00B11A41" w:rsidRDefault="004A2A6D" w:rsidP="00B11A41">
      <w:pPr>
        <w:pStyle w:val="Heading2"/>
        <w:rPr>
          <w:noProof/>
        </w:rPr>
      </w:pPr>
      <w:bookmarkStart w:id="1568" w:name="_Toc68899754"/>
      <w:bookmarkStart w:id="1569" w:name="_Toc71214505"/>
      <w:bookmarkStart w:id="1570" w:name="_Toc71722179"/>
      <w:bookmarkStart w:id="1571" w:name="_Toc74859231"/>
      <w:bookmarkStart w:id="1572" w:name="_Toc138152093"/>
      <w:r>
        <w:t>C</w:t>
      </w:r>
      <w:r w:rsidR="00B11A41">
        <w:t>.4.2</w:t>
      </w:r>
      <w:r w:rsidR="00B11A41">
        <w:tab/>
      </w:r>
      <w:r w:rsidR="00A33477">
        <w:t>M5_</w:t>
      </w:r>
      <w:r w:rsidR="00B11A41">
        <w:rPr>
          <w:noProof/>
        </w:rPr>
        <w:t>ConsumptionReporting API</w:t>
      </w:r>
      <w:bookmarkEnd w:id="1568"/>
      <w:bookmarkEnd w:id="1569"/>
      <w:bookmarkEnd w:id="1570"/>
      <w:bookmarkEnd w:id="1571"/>
      <w:bookmarkEnd w:id="1572"/>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3594356A" w14:textId="77777777" w:rsidR="004828EB" w:rsidRDefault="004828EB" w:rsidP="004828EB">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5D5493D" w14:textId="77777777" w:rsidR="00FC4F6F" w:rsidRDefault="00FC4F6F" w:rsidP="00FC4F6F">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573" w:name="_Toc68899755"/>
      <w:bookmarkStart w:id="1574" w:name="_Toc71214506"/>
      <w:bookmarkStart w:id="1575" w:name="_Toc71722180"/>
      <w:bookmarkStart w:id="1576" w:name="_Toc74859232"/>
      <w:bookmarkStart w:id="1577" w:name="_Toc138152094"/>
      <w:r>
        <w:t>C</w:t>
      </w:r>
      <w:r w:rsidR="00B11A41">
        <w:t>.4.3</w:t>
      </w:r>
      <w:r w:rsidR="00B11A41">
        <w:tab/>
      </w:r>
      <w:r w:rsidR="002361C0">
        <w:t>M5_</w:t>
      </w:r>
      <w:r w:rsidR="00B11A41">
        <w:rPr>
          <w:noProof/>
        </w:rPr>
        <w:t>Metric</w:t>
      </w:r>
      <w:r w:rsidR="002361C0">
        <w:rPr>
          <w:noProof/>
        </w:rPr>
        <w:t>s</w:t>
      </w:r>
      <w:r w:rsidR="00B11A41">
        <w:rPr>
          <w:noProof/>
        </w:rPr>
        <w:t>Reporting API</w:t>
      </w:r>
      <w:bookmarkEnd w:id="1573"/>
      <w:bookmarkEnd w:id="1574"/>
      <w:bookmarkEnd w:id="1575"/>
      <w:bookmarkEnd w:id="1576"/>
      <w:bookmarkEnd w:id="1577"/>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70352559" w:rsidR="00B11A41" w:rsidRDefault="004A2A6D" w:rsidP="00B11A41">
      <w:pPr>
        <w:pStyle w:val="Heading2"/>
        <w:rPr>
          <w:noProof/>
        </w:rPr>
      </w:pPr>
      <w:bookmarkStart w:id="1578" w:name="_Toc68899756"/>
      <w:bookmarkStart w:id="1579" w:name="_Toc71214507"/>
      <w:bookmarkStart w:id="1580" w:name="_Toc71722181"/>
      <w:bookmarkStart w:id="1581" w:name="_Toc74859233"/>
      <w:bookmarkStart w:id="1582" w:name="_Toc138152095"/>
      <w:r>
        <w:t>C</w:t>
      </w:r>
      <w:r w:rsidR="00B11A41">
        <w:t>.4.4</w:t>
      </w:r>
      <w:r w:rsidR="00B11A41">
        <w:tab/>
      </w:r>
      <w:r w:rsidR="00A33477">
        <w:t>M5_</w:t>
      </w:r>
      <w:r w:rsidR="00B11A41">
        <w:rPr>
          <w:noProof/>
        </w:rPr>
        <w:t>DynamicPolicies API</w:t>
      </w:r>
      <w:bookmarkEnd w:id="1578"/>
      <w:bookmarkEnd w:id="1579"/>
      <w:bookmarkEnd w:id="1580"/>
      <w:bookmarkEnd w:id="1581"/>
      <w:bookmarkEnd w:id="1582"/>
    </w:p>
    <w:tbl>
      <w:tblPr>
        <w:tblStyle w:val="TableGrid"/>
        <w:tblW w:w="0" w:type="auto"/>
        <w:tblLook w:val="04A0" w:firstRow="1" w:lastRow="0" w:firstColumn="1" w:lastColumn="0" w:noHBand="0" w:noVBand="1"/>
      </w:tblPr>
      <w:tblGrid>
        <w:gridCol w:w="9629"/>
      </w:tblGrid>
      <w:tr w:rsidR="00F972F7" w:rsidRPr="00C522DE" w14:paraId="3DDFEF96"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67E87FE9" w14:textId="77777777" w:rsidR="00F972F7" w:rsidRPr="00C522DE" w:rsidRDefault="00F972F7" w:rsidP="006539B8">
            <w:pPr>
              <w:pStyle w:val="PL"/>
              <w:rPr>
                <w:color w:val="D4D4D4"/>
              </w:rPr>
            </w:pPr>
            <w:r w:rsidRPr="00C522DE">
              <w:t>openapi</w:t>
            </w:r>
            <w:r w:rsidRPr="00C522DE">
              <w:rPr>
                <w:color w:val="D4D4D4"/>
              </w:rPr>
              <w:t>: </w:t>
            </w:r>
            <w:r w:rsidRPr="00C522DE">
              <w:rPr>
                <w:color w:val="B5CEA8"/>
              </w:rPr>
              <w:t>3.0.0</w:t>
            </w:r>
          </w:p>
          <w:p w14:paraId="5D7FFE09" w14:textId="77777777" w:rsidR="00F972F7" w:rsidRPr="00C522DE" w:rsidRDefault="00F972F7" w:rsidP="006539B8">
            <w:pPr>
              <w:pStyle w:val="PL"/>
              <w:rPr>
                <w:color w:val="D4D4D4"/>
              </w:rPr>
            </w:pPr>
            <w:r w:rsidRPr="00C522DE">
              <w:t>info</w:t>
            </w:r>
            <w:r w:rsidRPr="00C522DE">
              <w:rPr>
                <w:color w:val="D4D4D4"/>
              </w:rPr>
              <w:t>:</w:t>
            </w:r>
          </w:p>
          <w:p w14:paraId="12418ACB" w14:textId="77777777" w:rsidR="00F972F7" w:rsidRPr="00C522DE" w:rsidRDefault="00F972F7" w:rsidP="006539B8">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77765A52" w14:textId="3FF23B20" w:rsidR="00F972F7" w:rsidRPr="00C522DE" w:rsidRDefault="00F972F7" w:rsidP="006539B8">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1</w:t>
            </w:r>
            <w:r w:rsidRPr="00C522DE">
              <w:rPr>
                <w:color w:val="B5CEA8"/>
              </w:rPr>
              <w:t>.</w:t>
            </w:r>
            <w:r>
              <w:rPr>
                <w:color w:val="B5CEA8"/>
              </w:rPr>
              <w:t>1</w:t>
            </w:r>
          </w:p>
          <w:p w14:paraId="1273EE0F"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04806914" w14:textId="77777777" w:rsidR="00F972F7" w:rsidRPr="00C522DE" w:rsidRDefault="00F972F7" w:rsidP="006539B8">
            <w:pPr>
              <w:pStyle w:val="PL"/>
              <w:rPr>
                <w:color w:val="D4D4D4"/>
              </w:rPr>
            </w:pPr>
            <w:r w:rsidRPr="00C522DE">
              <w:rPr>
                <w:color w:val="CE9178"/>
              </w:rPr>
              <w:t>    5GMS AF M5 Dynamic Policy API</w:t>
            </w:r>
          </w:p>
          <w:p w14:paraId="4D4BDD83" w14:textId="4AD30A93" w:rsidR="00F972F7" w:rsidRPr="00C522DE" w:rsidRDefault="00F972F7"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727DBBBC" w14:textId="77777777" w:rsidR="00F972F7" w:rsidRPr="00C522DE" w:rsidRDefault="00F972F7" w:rsidP="006539B8">
            <w:pPr>
              <w:pStyle w:val="PL"/>
              <w:rPr>
                <w:color w:val="D4D4D4"/>
              </w:rPr>
            </w:pPr>
            <w:r w:rsidRPr="00C522DE">
              <w:rPr>
                <w:color w:val="CE9178"/>
              </w:rPr>
              <w:t>    All rights reserved.</w:t>
            </w:r>
          </w:p>
          <w:p w14:paraId="5C9810A2" w14:textId="77777777" w:rsidR="00F972F7" w:rsidRPr="00C522DE" w:rsidRDefault="00F972F7" w:rsidP="006539B8">
            <w:pPr>
              <w:pStyle w:val="PL"/>
              <w:rPr>
                <w:color w:val="D4D4D4"/>
              </w:rPr>
            </w:pPr>
            <w:r w:rsidRPr="00C522DE">
              <w:t>tags</w:t>
            </w:r>
            <w:r w:rsidRPr="00C522DE">
              <w:rPr>
                <w:color w:val="D4D4D4"/>
              </w:rPr>
              <w:t>:</w:t>
            </w:r>
          </w:p>
          <w:p w14:paraId="50C30213"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643369F8"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23752B7B" w14:textId="77777777" w:rsidR="00F972F7" w:rsidRPr="00C522DE" w:rsidRDefault="00F972F7" w:rsidP="006539B8">
            <w:pPr>
              <w:pStyle w:val="PL"/>
              <w:rPr>
                <w:color w:val="D4D4D4"/>
              </w:rPr>
            </w:pPr>
            <w:r w:rsidRPr="00C522DE">
              <w:t>externalDocs</w:t>
            </w:r>
            <w:r w:rsidRPr="00C522DE">
              <w:rPr>
                <w:color w:val="D4D4D4"/>
              </w:rPr>
              <w:t>:</w:t>
            </w:r>
          </w:p>
          <w:p w14:paraId="6111E619" w14:textId="1D497BFA"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06B533D0" w14:textId="77777777" w:rsidR="00F972F7" w:rsidRPr="00C522DE" w:rsidRDefault="00F972F7"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0916729" w14:textId="77777777" w:rsidR="00F972F7" w:rsidRPr="00C522DE" w:rsidRDefault="00F972F7" w:rsidP="006539B8">
            <w:pPr>
              <w:pStyle w:val="PL"/>
              <w:rPr>
                <w:color w:val="D4D4D4"/>
              </w:rPr>
            </w:pPr>
            <w:r w:rsidRPr="00C522DE">
              <w:t>servers</w:t>
            </w:r>
            <w:r w:rsidRPr="00C522DE">
              <w:rPr>
                <w:color w:val="D4D4D4"/>
              </w:rPr>
              <w:t>:</w:t>
            </w:r>
          </w:p>
          <w:p w14:paraId="152F7D5E" w14:textId="77777777" w:rsidR="00F972F7" w:rsidRPr="00C522DE" w:rsidRDefault="00F972F7" w:rsidP="006539B8">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59E94129" w14:textId="77777777" w:rsidR="00F972F7" w:rsidRPr="00C522DE" w:rsidRDefault="00F972F7" w:rsidP="006539B8">
            <w:pPr>
              <w:pStyle w:val="PL"/>
              <w:rPr>
                <w:color w:val="D4D4D4"/>
              </w:rPr>
            </w:pPr>
            <w:r w:rsidRPr="00C522DE">
              <w:rPr>
                <w:color w:val="D4D4D4"/>
              </w:rPr>
              <w:t>    </w:t>
            </w:r>
            <w:r w:rsidRPr="00C522DE">
              <w:t>variables</w:t>
            </w:r>
            <w:r w:rsidRPr="00C522DE">
              <w:rPr>
                <w:color w:val="D4D4D4"/>
              </w:rPr>
              <w:t>:</w:t>
            </w:r>
          </w:p>
          <w:p w14:paraId="64759CB5" w14:textId="77777777" w:rsidR="00F972F7" w:rsidRPr="00C522DE" w:rsidRDefault="00F972F7" w:rsidP="006539B8">
            <w:pPr>
              <w:pStyle w:val="PL"/>
              <w:rPr>
                <w:color w:val="D4D4D4"/>
              </w:rPr>
            </w:pPr>
            <w:r w:rsidRPr="00C522DE">
              <w:rPr>
                <w:color w:val="D4D4D4"/>
              </w:rPr>
              <w:t>      </w:t>
            </w:r>
            <w:r w:rsidRPr="00C522DE">
              <w:t>apiRoot</w:t>
            </w:r>
            <w:r w:rsidRPr="00C522DE">
              <w:rPr>
                <w:color w:val="D4D4D4"/>
              </w:rPr>
              <w:t>:</w:t>
            </w:r>
          </w:p>
          <w:p w14:paraId="0F09AB4A" w14:textId="77777777" w:rsidR="00F972F7" w:rsidRPr="00C522DE" w:rsidRDefault="00F972F7"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0FD0011"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4F838E9" w14:textId="77777777" w:rsidR="00F972F7" w:rsidRPr="00C522DE" w:rsidRDefault="00F972F7" w:rsidP="006539B8">
            <w:pPr>
              <w:pStyle w:val="PL"/>
              <w:rPr>
                <w:color w:val="D4D4D4"/>
              </w:rPr>
            </w:pPr>
            <w:r w:rsidRPr="00C522DE">
              <w:t>paths</w:t>
            </w:r>
            <w:r w:rsidRPr="00C522DE">
              <w:rPr>
                <w:color w:val="D4D4D4"/>
              </w:rPr>
              <w:t>:</w:t>
            </w:r>
          </w:p>
          <w:p w14:paraId="41AC06FB" w14:textId="77777777" w:rsidR="00F972F7" w:rsidRPr="00C522DE" w:rsidRDefault="00F972F7" w:rsidP="006539B8">
            <w:pPr>
              <w:pStyle w:val="PL"/>
              <w:rPr>
                <w:color w:val="D4D4D4"/>
              </w:rPr>
            </w:pPr>
            <w:r w:rsidRPr="00C522DE">
              <w:rPr>
                <w:color w:val="D4D4D4"/>
              </w:rPr>
              <w:t>  </w:t>
            </w:r>
            <w:r w:rsidRPr="00C522DE">
              <w:t>/dynamic-policies</w:t>
            </w:r>
            <w:r w:rsidRPr="00C522DE">
              <w:rPr>
                <w:color w:val="D4D4D4"/>
              </w:rPr>
              <w:t>:</w:t>
            </w:r>
          </w:p>
          <w:p w14:paraId="7F94A354" w14:textId="77777777" w:rsidR="00F972F7" w:rsidRPr="00C522DE" w:rsidRDefault="00F972F7" w:rsidP="006539B8">
            <w:pPr>
              <w:pStyle w:val="PL"/>
              <w:rPr>
                <w:color w:val="D4D4D4"/>
              </w:rPr>
            </w:pPr>
            <w:r w:rsidRPr="00C522DE">
              <w:rPr>
                <w:color w:val="D4D4D4"/>
              </w:rPr>
              <w:t>    </w:t>
            </w:r>
            <w:r w:rsidRPr="00C522DE">
              <w:t>post</w:t>
            </w:r>
            <w:r w:rsidRPr="00C522DE">
              <w:rPr>
                <w:color w:val="D4D4D4"/>
              </w:rPr>
              <w:t>:</w:t>
            </w:r>
          </w:p>
          <w:p w14:paraId="044ACDCC"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44C5BD63"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70FF543B"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0E4F5066"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13CC215D"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1928AB21"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4839C942"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6BEAD2A0"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A9F2250"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35F416FA" w14:textId="77777777" w:rsidR="00F972F7" w:rsidRPr="00C522DE" w:rsidRDefault="00F972F7" w:rsidP="006539B8">
            <w:pPr>
              <w:pStyle w:val="PL"/>
              <w:rPr>
                <w:color w:val="D4D4D4"/>
              </w:rPr>
            </w:pPr>
            <w:r w:rsidRPr="00C522DE">
              <w:rPr>
                <w:color w:val="D4D4D4"/>
              </w:rPr>
              <w:t>        </w:t>
            </w:r>
            <w:r w:rsidRPr="00C522DE">
              <w:rPr>
                <w:color w:val="CE9178"/>
              </w:rPr>
              <w:t>'201'</w:t>
            </w:r>
            <w:r w:rsidRPr="00C522DE">
              <w:rPr>
                <w:color w:val="D4D4D4"/>
              </w:rPr>
              <w:t>:</w:t>
            </w:r>
          </w:p>
          <w:p w14:paraId="70224C55"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6ED75F13"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57674207"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2F5CF690"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C6BBAFF"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BF18374" w14:textId="77777777" w:rsidR="00F972F7" w:rsidRPr="00C522DE" w:rsidRDefault="00F972F7" w:rsidP="006539B8">
            <w:pPr>
              <w:pStyle w:val="PL"/>
              <w:rPr>
                <w:color w:val="D4D4D4"/>
              </w:rPr>
            </w:pPr>
            <w:r w:rsidRPr="00C522DE">
              <w:rPr>
                <w:color w:val="D4D4D4"/>
              </w:rPr>
              <w:t>          </w:t>
            </w:r>
            <w:r w:rsidRPr="00C522DE">
              <w:t>headers</w:t>
            </w:r>
            <w:r w:rsidRPr="00C522DE">
              <w:rPr>
                <w:color w:val="D4D4D4"/>
              </w:rPr>
              <w:t>:</w:t>
            </w:r>
          </w:p>
          <w:p w14:paraId="2B4CE989" w14:textId="77777777" w:rsidR="00F972F7" w:rsidRPr="00C522DE" w:rsidRDefault="00F972F7" w:rsidP="006539B8">
            <w:pPr>
              <w:pStyle w:val="PL"/>
              <w:rPr>
                <w:color w:val="D4D4D4"/>
              </w:rPr>
            </w:pPr>
            <w:r w:rsidRPr="00C522DE">
              <w:rPr>
                <w:color w:val="D4D4D4"/>
              </w:rPr>
              <w:t>            </w:t>
            </w:r>
            <w:r w:rsidRPr="00C522DE">
              <w:t>Location</w:t>
            </w:r>
            <w:r w:rsidRPr="00C522DE">
              <w:rPr>
                <w:color w:val="D4D4D4"/>
              </w:rPr>
              <w:t>:</w:t>
            </w:r>
          </w:p>
          <w:p w14:paraId="40A7F1EE"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5F9040B"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3D1CBF89"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2ECC4B0"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20424637"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298C814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E4742DA"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5EDC6D6D"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95ECC55" w14:textId="77777777" w:rsidR="00F972F7" w:rsidRPr="00C522DE" w:rsidRDefault="00F972F7" w:rsidP="006539B8">
            <w:pPr>
              <w:pStyle w:val="PL"/>
              <w:rPr>
                <w:color w:val="D4D4D4"/>
              </w:rPr>
            </w:pPr>
            <w:r w:rsidRPr="00C522DE">
              <w:rPr>
                <w:color w:val="D4D4D4"/>
              </w:rPr>
              <w:t> </w:t>
            </w:r>
          </w:p>
          <w:p w14:paraId="54D1BBA2" w14:textId="77777777" w:rsidR="00F972F7" w:rsidRPr="00C522DE" w:rsidRDefault="00F972F7" w:rsidP="006539B8">
            <w:pPr>
              <w:pStyle w:val="PL"/>
              <w:rPr>
                <w:color w:val="D4D4D4"/>
              </w:rPr>
            </w:pPr>
            <w:r w:rsidRPr="00C522DE">
              <w:rPr>
                <w:color w:val="D4D4D4"/>
              </w:rPr>
              <w:t>  </w:t>
            </w:r>
            <w:r w:rsidRPr="00C522DE">
              <w:t>/dynamic-policies/{dynamicPolicyId}</w:t>
            </w:r>
            <w:r w:rsidRPr="00C522DE">
              <w:rPr>
                <w:color w:val="D4D4D4"/>
              </w:rPr>
              <w:t>:</w:t>
            </w:r>
          </w:p>
          <w:p w14:paraId="0D181F21" w14:textId="77777777" w:rsidR="00F972F7" w:rsidRPr="00C522DE" w:rsidRDefault="00F972F7" w:rsidP="006539B8">
            <w:pPr>
              <w:pStyle w:val="PL"/>
              <w:rPr>
                <w:color w:val="D4D4D4"/>
              </w:rPr>
            </w:pPr>
            <w:r w:rsidRPr="00C522DE">
              <w:rPr>
                <w:color w:val="D4D4D4"/>
              </w:rPr>
              <w:t>    </w:t>
            </w:r>
            <w:r w:rsidRPr="00C522DE">
              <w:t>parameters</w:t>
            </w:r>
            <w:r w:rsidRPr="00C522DE">
              <w:rPr>
                <w:color w:val="D4D4D4"/>
              </w:rPr>
              <w:t>:</w:t>
            </w:r>
          </w:p>
          <w:p w14:paraId="716EF054"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4806C15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46335BE7" w14:textId="77777777" w:rsidR="00F972F7" w:rsidRPr="00C522DE" w:rsidRDefault="00F972F7"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3B598316"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7406B87C"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0E0508D"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7F1373" w14:textId="77777777" w:rsidR="00F972F7" w:rsidRPr="00C522DE" w:rsidRDefault="00F972F7" w:rsidP="006539B8">
            <w:pPr>
              <w:pStyle w:val="PL"/>
              <w:rPr>
                <w:color w:val="D4D4D4"/>
              </w:rPr>
            </w:pPr>
            <w:r w:rsidRPr="00C522DE">
              <w:rPr>
                <w:color w:val="D4D4D4"/>
              </w:rPr>
              <w:t>    </w:t>
            </w:r>
            <w:r w:rsidRPr="00C522DE">
              <w:t>get</w:t>
            </w:r>
            <w:r w:rsidRPr="00C522DE">
              <w:rPr>
                <w:color w:val="D4D4D4"/>
              </w:rPr>
              <w:t>:</w:t>
            </w:r>
          </w:p>
          <w:p w14:paraId="3E1A2800"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0C7D6058"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40E5C95D" w14:textId="77777777" w:rsidR="00F972F7" w:rsidRPr="002271C9" w:rsidRDefault="00F972F7"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4A6AD3DE" w14:textId="77777777" w:rsidR="00F972F7" w:rsidRPr="002271C9" w:rsidRDefault="00F972F7"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7F4ED8BE" w14:textId="77777777" w:rsidR="00F972F7" w:rsidRPr="002271C9" w:rsidRDefault="00F972F7"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0EDDDCD9" w14:textId="77777777" w:rsidR="00F972F7" w:rsidRPr="002271C9" w:rsidRDefault="00F972F7"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706E32FE" w14:textId="77777777" w:rsidR="00F972F7" w:rsidRPr="00C522DE" w:rsidRDefault="00F972F7" w:rsidP="006539B8">
            <w:pPr>
              <w:pStyle w:val="PL"/>
              <w:rPr>
                <w:color w:val="D4D4D4"/>
              </w:rPr>
            </w:pPr>
            <w:r w:rsidRPr="002271C9">
              <w:rPr>
                <w:color w:val="D4D4D4"/>
                <w:lang w:val="fr-FR"/>
              </w:rPr>
              <w:t>            </w:t>
            </w:r>
            <w:r w:rsidRPr="00C522DE">
              <w:t>application/json</w:t>
            </w:r>
            <w:r w:rsidRPr="00C522DE">
              <w:rPr>
                <w:color w:val="D4D4D4"/>
              </w:rPr>
              <w:t>:</w:t>
            </w:r>
          </w:p>
          <w:p w14:paraId="4EA72306"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7CF7749E"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41D0A1"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43ED747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7992FF4"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1AD164C2"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E131408"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6CF46187"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64E6429" w14:textId="77777777" w:rsidR="00F972F7" w:rsidRPr="00C522DE" w:rsidRDefault="00F972F7" w:rsidP="006539B8">
            <w:pPr>
              <w:pStyle w:val="PL"/>
              <w:rPr>
                <w:color w:val="D4D4D4"/>
              </w:rPr>
            </w:pPr>
            <w:r w:rsidRPr="00C522DE">
              <w:rPr>
                <w:color w:val="D4D4D4"/>
              </w:rPr>
              <w:t>    </w:t>
            </w:r>
            <w:r w:rsidRPr="00C522DE">
              <w:t>put</w:t>
            </w:r>
            <w:r w:rsidRPr="00C522DE">
              <w:rPr>
                <w:color w:val="D4D4D4"/>
              </w:rPr>
              <w:t>:</w:t>
            </w:r>
          </w:p>
          <w:p w14:paraId="38657D4B"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28847E97"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7DF9203F"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59571655"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7D00A80C"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1D3BC727"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1953E123"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41F0B782"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ABCCE1E"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483C3136"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4838B610"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42AD6EA9"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127B23FC"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1920452E"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60AA5E5"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618AEDC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9D1A060" w14:textId="77777777" w:rsidR="00F972F7" w:rsidRPr="00C522DE" w:rsidRDefault="00F972F7" w:rsidP="006539B8">
            <w:pPr>
              <w:pStyle w:val="PL"/>
              <w:rPr>
                <w:color w:val="D4D4D4"/>
              </w:rPr>
            </w:pPr>
            <w:r w:rsidRPr="00C522DE">
              <w:rPr>
                <w:color w:val="D4D4D4"/>
              </w:rPr>
              <w:t>    </w:t>
            </w:r>
            <w:r w:rsidRPr="00C522DE">
              <w:t>patch</w:t>
            </w:r>
            <w:r w:rsidRPr="00C522DE">
              <w:rPr>
                <w:color w:val="D4D4D4"/>
              </w:rPr>
              <w:t>:</w:t>
            </w:r>
          </w:p>
          <w:p w14:paraId="6A02409D"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7375BAA6"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06865690"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6AB38749"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0459E579"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07C5004B"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2BA8EC9A" w14:textId="77777777" w:rsidR="00F972F7" w:rsidRPr="00C522DE" w:rsidRDefault="00F972F7" w:rsidP="006539B8">
            <w:pPr>
              <w:pStyle w:val="PL"/>
              <w:rPr>
                <w:color w:val="D4D4D4"/>
              </w:rPr>
            </w:pPr>
            <w:r w:rsidRPr="00C522DE">
              <w:rPr>
                <w:color w:val="D4D4D4"/>
              </w:rPr>
              <w:t>          </w:t>
            </w:r>
            <w:r w:rsidRPr="00C522DE">
              <w:t>application/merge-patch+json</w:t>
            </w:r>
            <w:r w:rsidRPr="00C522DE">
              <w:rPr>
                <w:color w:val="D4D4D4"/>
              </w:rPr>
              <w:t>:</w:t>
            </w:r>
          </w:p>
          <w:p w14:paraId="0A89A1FF"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5D186324"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0BA03C11" w14:textId="77777777" w:rsidR="00F972F7" w:rsidRPr="00C522DE" w:rsidRDefault="00F972F7" w:rsidP="006539B8">
            <w:pPr>
              <w:pStyle w:val="PL"/>
              <w:rPr>
                <w:color w:val="D4D4D4"/>
              </w:rPr>
            </w:pPr>
            <w:r w:rsidRPr="00C522DE">
              <w:rPr>
                <w:color w:val="D4D4D4"/>
              </w:rPr>
              <w:t>          </w:t>
            </w:r>
            <w:r w:rsidRPr="00C522DE">
              <w:t>application/json-patch+json</w:t>
            </w:r>
            <w:r w:rsidRPr="00C522DE">
              <w:rPr>
                <w:color w:val="D4D4D4"/>
              </w:rPr>
              <w:t>:</w:t>
            </w:r>
          </w:p>
          <w:p w14:paraId="1D2CFF71"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62504C6B"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D9091D1"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6E36DCCF"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49C1E1E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2E03C8DD"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623D8260"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6CBF90A3"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0C1CAF69"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4381FBBA" w14:textId="77777777" w:rsidR="00F972F7" w:rsidRPr="00C522DE" w:rsidRDefault="00F972F7" w:rsidP="006539B8">
            <w:pPr>
              <w:pStyle w:val="PL"/>
              <w:rPr>
                <w:color w:val="D4D4D4"/>
              </w:rPr>
            </w:pPr>
            <w:r w:rsidRPr="00C522DE">
              <w:rPr>
                <w:color w:val="D4D4D4"/>
              </w:rPr>
              <w:t>        </w:t>
            </w:r>
            <w:r w:rsidRPr="00C522DE">
              <w:rPr>
                <w:color w:val="CE9178"/>
              </w:rPr>
              <w:t>'204'</w:t>
            </w:r>
            <w:r w:rsidRPr="00C522DE">
              <w:rPr>
                <w:color w:val="D4D4D4"/>
              </w:rPr>
              <w:t>:</w:t>
            </w:r>
          </w:p>
          <w:p w14:paraId="6CA2EB5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2AF0C6"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2763AE21"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61BE56E"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673D84B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E18BBC4"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55E827E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64F3FED" w14:textId="77777777" w:rsidR="00F972F7" w:rsidRPr="00C522DE" w:rsidRDefault="00F972F7" w:rsidP="006539B8">
            <w:pPr>
              <w:pStyle w:val="PL"/>
              <w:rPr>
                <w:color w:val="D4D4D4"/>
              </w:rPr>
            </w:pPr>
            <w:r w:rsidRPr="00C522DE">
              <w:rPr>
                <w:color w:val="D4D4D4"/>
              </w:rPr>
              <w:t>    </w:t>
            </w:r>
            <w:r w:rsidRPr="00C522DE">
              <w:t>delete</w:t>
            </w:r>
            <w:r w:rsidRPr="00C522DE">
              <w:rPr>
                <w:color w:val="D4D4D4"/>
              </w:rPr>
              <w:t>:</w:t>
            </w:r>
          </w:p>
          <w:p w14:paraId="695448BA"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6176FB68"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2C97BDF1"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545E9560" w14:textId="77777777" w:rsidR="00F972F7" w:rsidRPr="00C522DE" w:rsidRDefault="00F972F7" w:rsidP="006539B8">
            <w:pPr>
              <w:pStyle w:val="PL"/>
              <w:rPr>
                <w:color w:val="D4D4D4"/>
              </w:rPr>
            </w:pPr>
            <w:r w:rsidRPr="00C522DE">
              <w:rPr>
                <w:color w:val="D4D4D4"/>
              </w:rPr>
              <w:t>        </w:t>
            </w:r>
            <w:r w:rsidRPr="00C522DE">
              <w:rPr>
                <w:color w:val="CE9178"/>
              </w:rPr>
              <w:t>'204'</w:t>
            </w:r>
            <w:r w:rsidRPr="00C522DE">
              <w:rPr>
                <w:color w:val="D4D4D4"/>
              </w:rPr>
              <w:t>:</w:t>
            </w:r>
          </w:p>
          <w:p w14:paraId="4B95610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3CB78176"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66EE6FBF"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441D118"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4BFF7656"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26B9B4F"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1531E5E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64E0F09" w14:textId="77777777" w:rsidR="00F972F7" w:rsidRPr="00C522DE" w:rsidRDefault="00F972F7" w:rsidP="006539B8">
            <w:pPr>
              <w:pStyle w:val="PL"/>
              <w:rPr>
                <w:color w:val="D4D4D4"/>
              </w:rPr>
            </w:pPr>
            <w:r w:rsidRPr="00C522DE">
              <w:t>components</w:t>
            </w:r>
            <w:r w:rsidRPr="00C522DE">
              <w:rPr>
                <w:color w:val="D4D4D4"/>
              </w:rPr>
              <w:t>:</w:t>
            </w:r>
          </w:p>
          <w:p w14:paraId="6BA39B9E" w14:textId="77777777" w:rsidR="00F972F7" w:rsidRPr="00C522DE" w:rsidRDefault="00F972F7" w:rsidP="006539B8">
            <w:pPr>
              <w:pStyle w:val="PL"/>
              <w:rPr>
                <w:color w:val="D4D4D4"/>
              </w:rPr>
            </w:pPr>
            <w:r w:rsidRPr="00C522DE">
              <w:rPr>
                <w:color w:val="D4D4D4"/>
              </w:rPr>
              <w:t>  </w:t>
            </w:r>
            <w:r w:rsidRPr="00C522DE">
              <w:t>schemas</w:t>
            </w:r>
            <w:r w:rsidRPr="00C522DE">
              <w:rPr>
                <w:color w:val="D4D4D4"/>
              </w:rPr>
              <w:t>:</w:t>
            </w:r>
          </w:p>
          <w:p w14:paraId="7E95E3F2" w14:textId="77777777" w:rsidR="00F972F7" w:rsidRPr="00C522DE" w:rsidRDefault="00F972F7" w:rsidP="006539B8">
            <w:pPr>
              <w:pStyle w:val="PL"/>
              <w:rPr>
                <w:color w:val="D4D4D4"/>
              </w:rPr>
            </w:pPr>
            <w:r w:rsidRPr="00C522DE">
              <w:rPr>
                <w:color w:val="D4D4D4"/>
              </w:rPr>
              <w:t>    </w:t>
            </w:r>
            <w:r w:rsidRPr="00C522DE">
              <w:t>DynamicPolicy</w:t>
            </w:r>
            <w:r w:rsidRPr="00C522DE">
              <w:rPr>
                <w:color w:val="D4D4D4"/>
              </w:rPr>
              <w:t>:</w:t>
            </w:r>
          </w:p>
          <w:p w14:paraId="5756BC50" w14:textId="77777777" w:rsidR="00F972F7" w:rsidRDefault="00F972F7" w:rsidP="006539B8">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35833D94"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06DE1B8E"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w:t>
            </w:r>
          </w:p>
          <w:p w14:paraId="11D3C053" w14:textId="77777777" w:rsidR="00F972F7" w:rsidRPr="00C522DE" w:rsidRDefault="00F972F7" w:rsidP="006539B8">
            <w:pPr>
              <w:pStyle w:val="PL"/>
              <w:rPr>
                <w:color w:val="D4D4D4"/>
              </w:rPr>
            </w:pPr>
            <w:r w:rsidRPr="00C522DE">
              <w:rPr>
                <w:color w:val="D4D4D4"/>
              </w:rPr>
              <w:t>        - </w:t>
            </w:r>
            <w:r w:rsidRPr="00C522DE">
              <w:rPr>
                <w:color w:val="CE9178"/>
              </w:rPr>
              <w:t>dynamicPolicyId</w:t>
            </w:r>
          </w:p>
          <w:p w14:paraId="0385EA4D" w14:textId="77777777" w:rsidR="00F972F7" w:rsidRPr="00C522DE" w:rsidRDefault="00F972F7" w:rsidP="006539B8">
            <w:pPr>
              <w:pStyle w:val="PL"/>
              <w:rPr>
                <w:color w:val="D4D4D4"/>
              </w:rPr>
            </w:pPr>
            <w:r w:rsidRPr="00C522DE">
              <w:rPr>
                <w:color w:val="D4D4D4"/>
              </w:rPr>
              <w:t>        - </w:t>
            </w:r>
            <w:r w:rsidRPr="00C522DE">
              <w:rPr>
                <w:color w:val="CE9178"/>
              </w:rPr>
              <w:t>policyTemplateId</w:t>
            </w:r>
          </w:p>
          <w:p w14:paraId="437A3DA6" w14:textId="77777777" w:rsidR="00F972F7" w:rsidRPr="00C522DE" w:rsidRDefault="00F972F7" w:rsidP="006539B8">
            <w:pPr>
              <w:pStyle w:val="PL"/>
              <w:rPr>
                <w:color w:val="D4D4D4"/>
              </w:rPr>
            </w:pPr>
            <w:r w:rsidRPr="00C522DE">
              <w:rPr>
                <w:color w:val="D4D4D4"/>
              </w:rPr>
              <w:t>        - </w:t>
            </w:r>
            <w:r w:rsidRPr="00C522DE">
              <w:rPr>
                <w:color w:val="CE9178"/>
              </w:rPr>
              <w:t>serviceDataFlowDescription</w:t>
            </w:r>
            <w:r>
              <w:rPr>
                <w:color w:val="CE9178"/>
              </w:rPr>
              <w:t>s</w:t>
            </w:r>
          </w:p>
          <w:p w14:paraId="439BF38E" w14:textId="77777777" w:rsidR="00F972F7" w:rsidRPr="00C522DE" w:rsidRDefault="00F972F7" w:rsidP="006539B8">
            <w:pPr>
              <w:pStyle w:val="PL"/>
              <w:rPr>
                <w:color w:val="D4D4D4"/>
              </w:rPr>
            </w:pPr>
            <w:r w:rsidRPr="00C522DE">
              <w:rPr>
                <w:color w:val="D4D4D4"/>
              </w:rPr>
              <w:t>        - </w:t>
            </w:r>
            <w:r w:rsidRPr="00C522DE">
              <w:rPr>
                <w:color w:val="CE9178"/>
              </w:rPr>
              <w:t>provisioningSessionId</w:t>
            </w:r>
          </w:p>
          <w:p w14:paraId="50DB57CA" w14:textId="77777777" w:rsidR="00F972F7" w:rsidRPr="00C522DE" w:rsidRDefault="00F972F7" w:rsidP="006539B8">
            <w:pPr>
              <w:pStyle w:val="PL"/>
              <w:rPr>
                <w:color w:val="D4D4D4"/>
              </w:rPr>
            </w:pPr>
            <w:r w:rsidRPr="00C522DE">
              <w:rPr>
                <w:color w:val="D4D4D4"/>
              </w:rPr>
              <w:t>      </w:t>
            </w:r>
            <w:r w:rsidRPr="00C522DE">
              <w:t>properties</w:t>
            </w:r>
            <w:r w:rsidRPr="00C522DE">
              <w:rPr>
                <w:color w:val="D4D4D4"/>
              </w:rPr>
              <w:t>:</w:t>
            </w:r>
          </w:p>
          <w:p w14:paraId="09C3CBFC" w14:textId="77777777" w:rsidR="00F972F7" w:rsidRPr="00C522DE" w:rsidRDefault="00F972F7" w:rsidP="006539B8">
            <w:pPr>
              <w:pStyle w:val="PL"/>
              <w:rPr>
                <w:color w:val="D4D4D4"/>
              </w:rPr>
            </w:pPr>
            <w:r w:rsidRPr="00C522DE">
              <w:rPr>
                <w:color w:val="D4D4D4"/>
              </w:rPr>
              <w:t>        </w:t>
            </w:r>
            <w:r w:rsidRPr="00C522DE">
              <w:t>dynamicPolicyId</w:t>
            </w:r>
            <w:r w:rsidRPr="00C522DE">
              <w:rPr>
                <w:color w:val="D4D4D4"/>
              </w:rPr>
              <w:t>:</w:t>
            </w:r>
          </w:p>
          <w:p w14:paraId="37752FBB"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5B4E0B8" w14:textId="77777777" w:rsidR="00F972F7" w:rsidRPr="00C522DE" w:rsidRDefault="00F972F7" w:rsidP="006539B8">
            <w:pPr>
              <w:pStyle w:val="PL"/>
              <w:rPr>
                <w:color w:val="D4D4D4"/>
              </w:rPr>
            </w:pPr>
            <w:r w:rsidRPr="00C522DE">
              <w:rPr>
                <w:color w:val="D4D4D4"/>
              </w:rPr>
              <w:t>        </w:t>
            </w:r>
            <w:r w:rsidRPr="00C522DE">
              <w:t>policyTemplateId</w:t>
            </w:r>
            <w:r w:rsidRPr="00C522DE">
              <w:rPr>
                <w:color w:val="D4D4D4"/>
              </w:rPr>
              <w:t>:</w:t>
            </w:r>
          </w:p>
          <w:p w14:paraId="271DA6C5"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793A8B0" w14:textId="77777777" w:rsidR="00F972F7" w:rsidRPr="00C522DE" w:rsidRDefault="00F972F7" w:rsidP="006539B8">
            <w:pPr>
              <w:pStyle w:val="PL"/>
              <w:rPr>
                <w:color w:val="D4D4D4"/>
              </w:rPr>
            </w:pPr>
            <w:r w:rsidRPr="00C522DE">
              <w:rPr>
                <w:color w:val="D4D4D4"/>
              </w:rPr>
              <w:t>        </w:t>
            </w:r>
            <w:r w:rsidRPr="00C522DE">
              <w:t>serviceDataFlowDescriptions</w:t>
            </w:r>
            <w:r w:rsidRPr="00C522DE">
              <w:rPr>
                <w:color w:val="D4D4D4"/>
              </w:rPr>
              <w:t>:</w:t>
            </w:r>
          </w:p>
          <w:p w14:paraId="36BB289A"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45116C6B" w14:textId="77777777" w:rsidR="00F972F7" w:rsidRPr="00C522DE" w:rsidRDefault="00F972F7" w:rsidP="006539B8">
            <w:pPr>
              <w:pStyle w:val="PL"/>
              <w:rPr>
                <w:color w:val="D4D4D4"/>
              </w:rPr>
            </w:pPr>
            <w:r w:rsidRPr="00C522DE">
              <w:rPr>
                <w:color w:val="D4D4D4"/>
              </w:rPr>
              <w:t>          </w:t>
            </w:r>
            <w:r w:rsidRPr="00C522DE">
              <w:t>items</w:t>
            </w:r>
            <w:r w:rsidRPr="00C522DE">
              <w:rPr>
                <w:color w:val="D4D4D4"/>
              </w:rPr>
              <w:t>: </w:t>
            </w:r>
          </w:p>
          <w:p w14:paraId="487921DB"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6A14B85B" w14:textId="77777777" w:rsidR="00F972F7" w:rsidRPr="00C522DE" w:rsidRDefault="00F972F7" w:rsidP="006539B8">
            <w:pPr>
              <w:pStyle w:val="PL"/>
              <w:rPr>
                <w:color w:val="D4D4D4"/>
              </w:rPr>
            </w:pPr>
            <w:r w:rsidRPr="00C522DE">
              <w:rPr>
                <w:color w:val="D4D4D4"/>
              </w:rPr>
              <w:t>        </w:t>
            </w:r>
            <w:r w:rsidRPr="00C522DE">
              <w:t>provisioningSessionId</w:t>
            </w:r>
            <w:r w:rsidRPr="00C522DE">
              <w:rPr>
                <w:color w:val="D4D4D4"/>
              </w:rPr>
              <w:t>:</w:t>
            </w:r>
          </w:p>
          <w:p w14:paraId="37F1672E"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3102DAC" w14:textId="77777777" w:rsidR="00F972F7" w:rsidRPr="00C522DE" w:rsidRDefault="00F972F7" w:rsidP="006539B8">
            <w:pPr>
              <w:pStyle w:val="PL"/>
              <w:rPr>
                <w:color w:val="D4D4D4"/>
              </w:rPr>
            </w:pPr>
            <w:r w:rsidRPr="00C522DE">
              <w:rPr>
                <w:color w:val="D4D4D4"/>
              </w:rPr>
              <w:t>        </w:t>
            </w:r>
            <w:r w:rsidRPr="00C522DE">
              <w:t>qosSpecification</w:t>
            </w:r>
            <w:r w:rsidRPr="00C522DE">
              <w:rPr>
                <w:color w:val="D4D4D4"/>
              </w:rPr>
              <w:t>:</w:t>
            </w:r>
          </w:p>
          <w:p w14:paraId="5EB4F0C8"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860591" w14:textId="77777777" w:rsidR="00F972F7" w:rsidRPr="00C522DE" w:rsidRDefault="00F972F7" w:rsidP="006539B8">
            <w:pPr>
              <w:pStyle w:val="PL"/>
              <w:rPr>
                <w:color w:val="D4D4D4"/>
              </w:rPr>
            </w:pPr>
            <w:r w:rsidRPr="00C522DE">
              <w:rPr>
                <w:color w:val="D4D4D4"/>
              </w:rPr>
              <w:t>        </w:t>
            </w:r>
            <w:r w:rsidRPr="00C522DE">
              <w:t>enforcementMethod</w:t>
            </w:r>
            <w:r w:rsidRPr="00C522DE">
              <w:rPr>
                <w:color w:val="D4D4D4"/>
              </w:rPr>
              <w:t>:</w:t>
            </w:r>
          </w:p>
          <w:p w14:paraId="56906E81"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7DEC3B1A" w14:textId="77777777" w:rsidR="00F972F7" w:rsidRPr="00C522DE" w:rsidRDefault="00F972F7" w:rsidP="006539B8">
            <w:pPr>
              <w:pStyle w:val="PL"/>
              <w:rPr>
                <w:color w:val="D4D4D4"/>
              </w:rPr>
            </w:pPr>
            <w:r w:rsidRPr="00C522DE">
              <w:rPr>
                <w:color w:val="D4D4D4"/>
              </w:rPr>
              <w:t>        </w:t>
            </w:r>
            <w:r w:rsidRPr="00C522DE">
              <w:t>enforcementBitRate</w:t>
            </w:r>
            <w:r w:rsidRPr="00C522DE">
              <w:rPr>
                <w:color w:val="D4D4D4"/>
              </w:rPr>
              <w:t>:</w:t>
            </w:r>
          </w:p>
          <w:p w14:paraId="6AA45864"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41E6AEBC" w14:textId="77777777" w:rsidR="00F972F7" w:rsidRPr="00F972F7" w:rsidRDefault="00F972F7" w:rsidP="00F972F7"/>
    <w:p w14:paraId="0DE455D9" w14:textId="65634D32" w:rsidR="00B11A41" w:rsidRDefault="004A2A6D" w:rsidP="00B11A41">
      <w:pPr>
        <w:pStyle w:val="Heading2"/>
        <w:rPr>
          <w:noProof/>
        </w:rPr>
      </w:pPr>
      <w:bookmarkStart w:id="1583" w:name="_Toc68899757"/>
      <w:bookmarkStart w:id="1584" w:name="_Toc71214508"/>
      <w:bookmarkStart w:id="1585" w:name="_Toc71722182"/>
      <w:bookmarkStart w:id="1586" w:name="_Toc74859234"/>
      <w:bookmarkStart w:id="1587" w:name="_Toc138152096"/>
      <w:r>
        <w:t>C</w:t>
      </w:r>
      <w:r w:rsidR="00B11A41">
        <w:t>.4.5</w:t>
      </w:r>
      <w:r w:rsidR="00B11A41">
        <w:tab/>
      </w:r>
      <w:r w:rsidR="00730EF7">
        <w:t>M5_</w:t>
      </w:r>
      <w:r w:rsidR="00B11A41">
        <w:rPr>
          <w:noProof/>
        </w:rPr>
        <w:t>NetworkAssistance API</w:t>
      </w:r>
      <w:bookmarkEnd w:id="1583"/>
      <w:bookmarkEnd w:id="1584"/>
      <w:bookmarkEnd w:id="1585"/>
      <w:bookmarkEnd w:id="1586"/>
      <w:bookmarkEnd w:id="1587"/>
    </w:p>
    <w:tbl>
      <w:tblPr>
        <w:tblStyle w:val="TableGrid"/>
        <w:tblW w:w="0" w:type="auto"/>
        <w:tblLook w:val="04A0" w:firstRow="1" w:lastRow="0" w:firstColumn="1" w:lastColumn="0" w:noHBand="0" w:noVBand="1"/>
      </w:tblPr>
      <w:tblGrid>
        <w:gridCol w:w="9629"/>
      </w:tblGrid>
      <w:tr w:rsidR="00F972F7" w:rsidRPr="00C522DE" w14:paraId="4DFF845D" w14:textId="77777777" w:rsidTr="006539B8">
        <w:tc>
          <w:tcPr>
            <w:tcW w:w="9629" w:type="dxa"/>
            <w:tcBorders>
              <w:top w:val="single" w:sz="4" w:space="0" w:color="auto"/>
              <w:left w:val="single" w:sz="4" w:space="0" w:color="auto"/>
              <w:bottom w:val="single" w:sz="4" w:space="0" w:color="auto"/>
              <w:right w:val="single" w:sz="4" w:space="0" w:color="auto"/>
            </w:tcBorders>
          </w:tcPr>
          <w:p w14:paraId="44BED6D3" w14:textId="77777777" w:rsidR="00F972F7" w:rsidRPr="00C522DE" w:rsidRDefault="00F972F7" w:rsidP="006539B8">
            <w:pPr>
              <w:pStyle w:val="PL"/>
              <w:rPr>
                <w:color w:val="D4D4D4"/>
              </w:rPr>
            </w:pPr>
            <w:r w:rsidRPr="00C522DE">
              <w:t>openapi</w:t>
            </w:r>
            <w:r w:rsidRPr="00C522DE">
              <w:rPr>
                <w:color w:val="D4D4D4"/>
              </w:rPr>
              <w:t>: </w:t>
            </w:r>
            <w:r w:rsidRPr="00C522DE">
              <w:rPr>
                <w:color w:val="B5CEA8"/>
              </w:rPr>
              <w:t>3.0.0</w:t>
            </w:r>
          </w:p>
          <w:p w14:paraId="68442747" w14:textId="77777777" w:rsidR="00F972F7" w:rsidRPr="00C522DE" w:rsidRDefault="00F972F7" w:rsidP="006539B8">
            <w:pPr>
              <w:pStyle w:val="PL"/>
              <w:rPr>
                <w:color w:val="D4D4D4"/>
              </w:rPr>
            </w:pPr>
            <w:r w:rsidRPr="00C522DE">
              <w:t>info</w:t>
            </w:r>
            <w:r w:rsidRPr="00C522DE">
              <w:rPr>
                <w:color w:val="D4D4D4"/>
              </w:rPr>
              <w:t>:</w:t>
            </w:r>
          </w:p>
          <w:p w14:paraId="19A3CBB3" w14:textId="77777777" w:rsidR="00F972F7" w:rsidRPr="00C522DE" w:rsidRDefault="00F972F7" w:rsidP="006539B8">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3BCA6400" w14:textId="2725DFBE" w:rsidR="00F972F7" w:rsidRPr="00C522DE" w:rsidRDefault="00F972F7" w:rsidP="006539B8">
            <w:pPr>
              <w:pStyle w:val="PL"/>
              <w:rPr>
                <w:color w:val="D4D4D4"/>
              </w:rPr>
            </w:pPr>
            <w:r w:rsidRPr="00C522DE">
              <w:rPr>
                <w:color w:val="D4D4D4"/>
              </w:rPr>
              <w:t>  </w:t>
            </w:r>
            <w:r w:rsidRPr="00C522DE">
              <w:t>version</w:t>
            </w:r>
            <w:r w:rsidRPr="00C522DE">
              <w:rPr>
                <w:color w:val="D4D4D4"/>
              </w:rPr>
              <w:t>: </w:t>
            </w:r>
            <w:r w:rsidRPr="00C522DE">
              <w:rPr>
                <w:color w:val="B5CEA8"/>
              </w:rPr>
              <w:t>1.0.</w:t>
            </w:r>
            <w:r>
              <w:rPr>
                <w:color w:val="B5CEA8"/>
              </w:rPr>
              <w:t>2</w:t>
            </w:r>
          </w:p>
          <w:p w14:paraId="5E6B22E6"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26B5A9" w14:textId="77777777" w:rsidR="00F972F7" w:rsidRPr="00C522DE" w:rsidRDefault="00F972F7" w:rsidP="006539B8">
            <w:pPr>
              <w:pStyle w:val="PL"/>
              <w:rPr>
                <w:color w:val="D4D4D4"/>
              </w:rPr>
            </w:pPr>
            <w:r w:rsidRPr="00C522DE">
              <w:rPr>
                <w:color w:val="CE9178"/>
              </w:rPr>
              <w:t>    5GMS AF M5 Network Assistance API</w:t>
            </w:r>
          </w:p>
          <w:p w14:paraId="1B13E1A6" w14:textId="73053F28" w:rsidR="00F972F7" w:rsidRPr="00C522DE" w:rsidRDefault="00F972F7"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64C45B32" w14:textId="77777777" w:rsidR="00F972F7" w:rsidRPr="00C522DE" w:rsidRDefault="00F972F7" w:rsidP="006539B8">
            <w:pPr>
              <w:pStyle w:val="PL"/>
              <w:rPr>
                <w:color w:val="D4D4D4"/>
              </w:rPr>
            </w:pPr>
            <w:r w:rsidRPr="00C522DE">
              <w:rPr>
                <w:color w:val="CE9178"/>
              </w:rPr>
              <w:t>    All rights reserved.</w:t>
            </w:r>
          </w:p>
          <w:p w14:paraId="5BEB685A" w14:textId="77777777" w:rsidR="00F972F7" w:rsidRPr="00C522DE" w:rsidRDefault="00F972F7" w:rsidP="006539B8">
            <w:pPr>
              <w:pStyle w:val="PL"/>
              <w:rPr>
                <w:color w:val="D4D4D4"/>
              </w:rPr>
            </w:pPr>
            <w:r w:rsidRPr="00C522DE">
              <w:t>tags</w:t>
            </w:r>
            <w:r w:rsidRPr="00C522DE">
              <w:rPr>
                <w:color w:val="D4D4D4"/>
              </w:rPr>
              <w:t>:</w:t>
            </w:r>
          </w:p>
          <w:p w14:paraId="710F20B4"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6C669BB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376FAA58" w14:textId="77777777" w:rsidR="00F972F7" w:rsidRPr="00C522DE" w:rsidRDefault="00F972F7" w:rsidP="006539B8">
            <w:pPr>
              <w:pStyle w:val="PL"/>
              <w:rPr>
                <w:color w:val="D4D4D4"/>
              </w:rPr>
            </w:pPr>
            <w:r w:rsidRPr="00C522DE">
              <w:t>externalDocs</w:t>
            </w:r>
            <w:r w:rsidRPr="00C522DE">
              <w:rPr>
                <w:color w:val="D4D4D4"/>
              </w:rPr>
              <w:t>:</w:t>
            </w:r>
          </w:p>
          <w:p w14:paraId="51E6D21A" w14:textId="2B54D825"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3GPP TS 26.512 V16.</w:t>
            </w:r>
            <w:r>
              <w:rPr>
                <w:color w:val="CE9178"/>
              </w:rPr>
              <w:t>9</w:t>
            </w:r>
            <w:r w:rsidRPr="00C522DE">
              <w:rPr>
                <w:color w:val="CE9178"/>
              </w:rPr>
              <w:t>.0; 5G Media Streaming (5GMS); Protocols.</w:t>
            </w:r>
          </w:p>
          <w:p w14:paraId="1F170B03" w14:textId="77777777" w:rsidR="00F972F7" w:rsidRPr="00C522DE" w:rsidRDefault="00F972F7" w:rsidP="006539B8">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520E2437" w14:textId="77777777" w:rsidR="00F972F7" w:rsidRPr="00C522DE" w:rsidRDefault="00F972F7" w:rsidP="006539B8">
            <w:pPr>
              <w:pStyle w:val="PL"/>
              <w:rPr>
                <w:color w:val="D4D4D4"/>
              </w:rPr>
            </w:pPr>
            <w:r w:rsidRPr="00C522DE">
              <w:t>servers</w:t>
            </w:r>
            <w:r w:rsidRPr="00C522DE">
              <w:rPr>
                <w:color w:val="D4D4D4"/>
              </w:rPr>
              <w:t>:</w:t>
            </w:r>
          </w:p>
          <w:p w14:paraId="03903FAE" w14:textId="77777777" w:rsidR="00F972F7" w:rsidRPr="00C522DE" w:rsidRDefault="00F972F7" w:rsidP="006539B8">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4FE7A6B0" w14:textId="77777777" w:rsidR="00F972F7" w:rsidRPr="00C522DE" w:rsidRDefault="00F972F7" w:rsidP="006539B8">
            <w:pPr>
              <w:pStyle w:val="PL"/>
              <w:rPr>
                <w:color w:val="D4D4D4"/>
              </w:rPr>
            </w:pPr>
            <w:r w:rsidRPr="00C522DE">
              <w:rPr>
                <w:color w:val="D4D4D4"/>
              </w:rPr>
              <w:t>    </w:t>
            </w:r>
            <w:r w:rsidRPr="00C522DE">
              <w:t>variables</w:t>
            </w:r>
            <w:r w:rsidRPr="00C522DE">
              <w:rPr>
                <w:color w:val="D4D4D4"/>
              </w:rPr>
              <w:t>:</w:t>
            </w:r>
          </w:p>
          <w:p w14:paraId="04F29BC9" w14:textId="77777777" w:rsidR="00F972F7" w:rsidRPr="00C522DE" w:rsidRDefault="00F972F7" w:rsidP="006539B8">
            <w:pPr>
              <w:pStyle w:val="PL"/>
              <w:rPr>
                <w:color w:val="D4D4D4"/>
              </w:rPr>
            </w:pPr>
            <w:r w:rsidRPr="00C522DE">
              <w:rPr>
                <w:color w:val="D4D4D4"/>
              </w:rPr>
              <w:t>      </w:t>
            </w:r>
            <w:r w:rsidRPr="00C522DE">
              <w:t>apiRoot</w:t>
            </w:r>
            <w:r w:rsidRPr="00C522DE">
              <w:rPr>
                <w:color w:val="D4D4D4"/>
              </w:rPr>
              <w:t>:</w:t>
            </w:r>
          </w:p>
          <w:p w14:paraId="6A4F2C6F" w14:textId="77777777" w:rsidR="00F972F7" w:rsidRPr="00C522DE" w:rsidRDefault="00F972F7"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A6883E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169A00A1" w14:textId="77777777" w:rsidR="00F972F7" w:rsidRPr="00C522DE" w:rsidRDefault="00F972F7" w:rsidP="006539B8">
            <w:pPr>
              <w:pStyle w:val="PL"/>
              <w:rPr>
                <w:color w:val="D4D4D4"/>
              </w:rPr>
            </w:pPr>
            <w:r w:rsidRPr="00C522DE">
              <w:t>paths</w:t>
            </w:r>
            <w:r w:rsidRPr="00C522DE">
              <w:rPr>
                <w:color w:val="D4D4D4"/>
              </w:rPr>
              <w:t>:</w:t>
            </w:r>
          </w:p>
          <w:p w14:paraId="2D16D8C3" w14:textId="77777777" w:rsidR="00F972F7" w:rsidRPr="00C522DE" w:rsidRDefault="00F972F7" w:rsidP="006539B8">
            <w:pPr>
              <w:pStyle w:val="PL"/>
              <w:rPr>
                <w:color w:val="D4D4D4"/>
              </w:rPr>
            </w:pPr>
            <w:r w:rsidRPr="00C522DE">
              <w:rPr>
                <w:color w:val="D4D4D4"/>
              </w:rPr>
              <w:t>  </w:t>
            </w:r>
            <w:r w:rsidRPr="00C522DE">
              <w:t>/network-assistance/</w:t>
            </w:r>
            <w:r w:rsidRPr="00C522DE">
              <w:rPr>
                <w:color w:val="D4D4D4"/>
              </w:rPr>
              <w:t>:</w:t>
            </w:r>
          </w:p>
          <w:p w14:paraId="60867420" w14:textId="77777777" w:rsidR="00F972F7" w:rsidRPr="00C522DE" w:rsidRDefault="00F972F7" w:rsidP="006539B8">
            <w:pPr>
              <w:pStyle w:val="PL"/>
              <w:rPr>
                <w:color w:val="D4D4D4"/>
              </w:rPr>
            </w:pPr>
            <w:r w:rsidRPr="00C522DE">
              <w:rPr>
                <w:color w:val="D4D4D4"/>
              </w:rPr>
              <w:t>    </w:t>
            </w:r>
            <w:r w:rsidRPr="00C522DE">
              <w:t>post</w:t>
            </w:r>
            <w:r w:rsidRPr="00C522DE">
              <w:rPr>
                <w:color w:val="D4D4D4"/>
              </w:rPr>
              <w:t>:</w:t>
            </w:r>
          </w:p>
          <w:p w14:paraId="2121CDD0"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8E16467"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69D593F7"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419A4EAF" w14:textId="77777777" w:rsidR="00F972F7" w:rsidRPr="00C522DE" w:rsidRDefault="00F972F7" w:rsidP="006539B8">
            <w:pPr>
              <w:pStyle w:val="PL"/>
              <w:rPr>
                <w:color w:val="D4D4D4"/>
              </w:rPr>
            </w:pPr>
            <w:r w:rsidRPr="00C522DE">
              <w:rPr>
                <w:color w:val="D4D4D4"/>
              </w:rPr>
              <w:t>        </w:t>
            </w:r>
            <w:r w:rsidRPr="00C522DE">
              <w:rPr>
                <w:color w:val="CE9178"/>
              </w:rPr>
              <w:t>'201'</w:t>
            </w:r>
            <w:r w:rsidRPr="00C522DE">
              <w:rPr>
                <w:color w:val="D4D4D4"/>
              </w:rPr>
              <w:t>:</w:t>
            </w:r>
          </w:p>
          <w:p w14:paraId="57C9754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6A404BE"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3D56EDD3"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4AEE9AB5"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3EB1F08A"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B65AF5B" w14:textId="77777777" w:rsidR="00F972F7" w:rsidRPr="00C522DE" w:rsidRDefault="00F972F7" w:rsidP="006539B8">
            <w:pPr>
              <w:pStyle w:val="PL"/>
              <w:rPr>
                <w:color w:val="D4D4D4"/>
              </w:rPr>
            </w:pPr>
            <w:r w:rsidRPr="00C522DE">
              <w:rPr>
                <w:color w:val="D4D4D4"/>
              </w:rPr>
              <w:t>          </w:t>
            </w:r>
            <w:r w:rsidRPr="00C522DE">
              <w:t>headers</w:t>
            </w:r>
            <w:r w:rsidRPr="00C522DE">
              <w:rPr>
                <w:color w:val="D4D4D4"/>
              </w:rPr>
              <w:t>:</w:t>
            </w:r>
          </w:p>
          <w:p w14:paraId="17050C01" w14:textId="77777777" w:rsidR="00F972F7" w:rsidRPr="00C522DE" w:rsidRDefault="00F972F7" w:rsidP="006539B8">
            <w:pPr>
              <w:pStyle w:val="PL"/>
              <w:rPr>
                <w:color w:val="D4D4D4"/>
              </w:rPr>
            </w:pPr>
            <w:r w:rsidRPr="00C522DE">
              <w:rPr>
                <w:color w:val="D4D4D4"/>
              </w:rPr>
              <w:t>            </w:t>
            </w:r>
            <w:r w:rsidRPr="00C522DE">
              <w:t>Location</w:t>
            </w:r>
            <w:r w:rsidRPr="00C522DE">
              <w:rPr>
                <w:color w:val="D4D4D4"/>
              </w:rPr>
              <w:t>:</w:t>
            </w:r>
          </w:p>
          <w:p w14:paraId="37AA42F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9D75426"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74C3F08C"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BF01449"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6446FDDF"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12864D8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559BF2A"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1F0776C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7C64F6A0" w14:textId="77777777" w:rsidR="00F972F7" w:rsidRPr="00C522DE" w:rsidRDefault="00F972F7" w:rsidP="006539B8">
            <w:pPr>
              <w:pStyle w:val="PL"/>
              <w:rPr>
                <w:color w:val="D4D4D4"/>
              </w:rPr>
            </w:pPr>
          </w:p>
          <w:p w14:paraId="485650C2" w14:textId="77777777" w:rsidR="00F972F7" w:rsidRPr="00C522DE" w:rsidRDefault="00F972F7" w:rsidP="006539B8">
            <w:pPr>
              <w:pStyle w:val="PL"/>
              <w:rPr>
                <w:color w:val="D4D4D4"/>
              </w:rPr>
            </w:pPr>
            <w:r w:rsidRPr="00C522DE">
              <w:rPr>
                <w:color w:val="D4D4D4"/>
              </w:rPr>
              <w:t>  </w:t>
            </w:r>
            <w:r w:rsidRPr="00C522DE">
              <w:t>/network-assistance/{naSessionId}</w:t>
            </w:r>
            <w:r w:rsidRPr="00C522DE">
              <w:rPr>
                <w:color w:val="D4D4D4"/>
              </w:rPr>
              <w:t>:</w:t>
            </w:r>
          </w:p>
          <w:p w14:paraId="32650D66" w14:textId="77777777" w:rsidR="00F972F7" w:rsidRPr="00C522DE" w:rsidRDefault="00F972F7" w:rsidP="006539B8">
            <w:pPr>
              <w:pStyle w:val="PL"/>
              <w:rPr>
                <w:color w:val="D4D4D4"/>
              </w:rPr>
            </w:pPr>
            <w:r w:rsidRPr="00C522DE">
              <w:rPr>
                <w:color w:val="D4D4D4"/>
              </w:rPr>
              <w:t>    </w:t>
            </w:r>
            <w:r w:rsidRPr="00C522DE">
              <w:t>parameters</w:t>
            </w:r>
            <w:r w:rsidRPr="00C522DE">
              <w:rPr>
                <w:color w:val="D4D4D4"/>
              </w:rPr>
              <w:t>:</w:t>
            </w:r>
          </w:p>
          <w:p w14:paraId="69BFE39C"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018BC48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69FFDF69" w14:textId="77777777" w:rsidR="00F972F7" w:rsidRPr="00C522DE" w:rsidRDefault="00F972F7"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82AB3F6"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3946AA20"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66F96B95"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9A12ACB" w14:textId="77777777" w:rsidR="00F972F7" w:rsidRPr="00C522DE" w:rsidRDefault="00F972F7" w:rsidP="006539B8">
            <w:pPr>
              <w:pStyle w:val="PL"/>
              <w:rPr>
                <w:color w:val="D4D4D4"/>
              </w:rPr>
            </w:pPr>
            <w:r w:rsidRPr="00C522DE">
              <w:rPr>
                <w:color w:val="D4D4D4"/>
              </w:rPr>
              <w:t>    </w:t>
            </w:r>
            <w:r w:rsidRPr="00C522DE">
              <w:t>get</w:t>
            </w:r>
            <w:r w:rsidRPr="00C522DE">
              <w:rPr>
                <w:color w:val="D4D4D4"/>
              </w:rPr>
              <w:t>:</w:t>
            </w:r>
          </w:p>
          <w:p w14:paraId="06F3644C"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425B7414"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4980ED25"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72168206"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64871B5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2E3189F1"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3D859D25"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49EA6FEE"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1D4CEFC"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C156501"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7BD08777"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9E9D19A"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6A1AADAD"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C85B08C"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4FD2B78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1D6EF75" w14:textId="77777777" w:rsidR="00F972F7" w:rsidRPr="00C522DE" w:rsidRDefault="00F972F7" w:rsidP="006539B8">
            <w:pPr>
              <w:pStyle w:val="PL"/>
              <w:rPr>
                <w:color w:val="D4D4D4"/>
              </w:rPr>
            </w:pPr>
            <w:r w:rsidRPr="00C522DE">
              <w:rPr>
                <w:color w:val="D4D4D4"/>
              </w:rPr>
              <w:t>    </w:t>
            </w:r>
            <w:r w:rsidRPr="00C522DE">
              <w:t>put</w:t>
            </w:r>
            <w:r w:rsidRPr="00C522DE">
              <w:rPr>
                <w:color w:val="D4D4D4"/>
              </w:rPr>
              <w:t>:</w:t>
            </w:r>
          </w:p>
          <w:p w14:paraId="0DAD57AA"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4E08C769"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41D6D8E4"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6A4B832F"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6DF4928A"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5AA6AA9F"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46EC8495"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7AA71467"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76C6B02C"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3F617275"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1870D0B1"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3B02D62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6DDF39F"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3BD8251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E135617"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76DAAAC9"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DD6D9BB" w14:textId="77777777" w:rsidR="00F972F7" w:rsidRPr="00C522DE" w:rsidRDefault="00F972F7" w:rsidP="006539B8">
            <w:pPr>
              <w:pStyle w:val="PL"/>
              <w:rPr>
                <w:color w:val="D4D4D4"/>
              </w:rPr>
            </w:pPr>
            <w:r w:rsidRPr="00C522DE">
              <w:rPr>
                <w:color w:val="D4D4D4"/>
              </w:rPr>
              <w:t>    </w:t>
            </w:r>
            <w:r w:rsidRPr="00C522DE">
              <w:t>patch</w:t>
            </w:r>
            <w:r w:rsidRPr="00C522DE">
              <w:rPr>
                <w:color w:val="D4D4D4"/>
              </w:rPr>
              <w:t>:</w:t>
            </w:r>
          </w:p>
          <w:p w14:paraId="766BA662"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1ADAFA6F"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5DC63F7A"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197E0C48"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13A9DB49"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764E2AAD"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2FC820AA" w14:textId="77777777" w:rsidR="00F972F7" w:rsidRPr="00C522DE" w:rsidRDefault="00F972F7" w:rsidP="006539B8">
            <w:pPr>
              <w:pStyle w:val="PL"/>
              <w:rPr>
                <w:color w:val="D4D4D4"/>
              </w:rPr>
            </w:pPr>
            <w:r w:rsidRPr="00C522DE">
              <w:rPr>
                <w:color w:val="D4D4D4"/>
              </w:rPr>
              <w:t>          </w:t>
            </w:r>
            <w:r w:rsidRPr="00C522DE">
              <w:t>application/merge-patch+json</w:t>
            </w:r>
            <w:r w:rsidRPr="00C522DE">
              <w:rPr>
                <w:color w:val="D4D4D4"/>
              </w:rPr>
              <w:t>:</w:t>
            </w:r>
          </w:p>
          <w:p w14:paraId="2B99F04D"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BA48BF2"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29991D1" w14:textId="77777777" w:rsidR="00F972F7" w:rsidRPr="00C522DE" w:rsidRDefault="00F972F7" w:rsidP="006539B8">
            <w:pPr>
              <w:pStyle w:val="PL"/>
              <w:rPr>
                <w:color w:val="D4D4D4"/>
              </w:rPr>
            </w:pPr>
            <w:r w:rsidRPr="00C522DE">
              <w:rPr>
                <w:color w:val="D4D4D4"/>
              </w:rPr>
              <w:t>          </w:t>
            </w:r>
            <w:r w:rsidRPr="00C522DE">
              <w:t>application/json-patch+json</w:t>
            </w:r>
            <w:r w:rsidRPr="00C522DE">
              <w:rPr>
                <w:color w:val="D4D4D4"/>
              </w:rPr>
              <w:t>:</w:t>
            </w:r>
          </w:p>
          <w:p w14:paraId="587BBCAA"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E01B960"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3316CC5"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5A2693B0"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14FCA3C7"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B23BECB"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655B3FBF"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78A95F98"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4C548ED"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6F8B6591" w14:textId="77777777" w:rsidR="00F972F7" w:rsidRPr="00C522DE" w:rsidRDefault="00F972F7" w:rsidP="006539B8">
            <w:pPr>
              <w:pStyle w:val="PL"/>
              <w:rPr>
                <w:color w:val="D4D4D4"/>
              </w:rPr>
            </w:pPr>
            <w:r w:rsidRPr="00C522DE">
              <w:rPr>
                <w:color w:val="D4D4D4"/>
              </w:rPr>
              <w:t>        </w:t>
            </w:r>
            <w:r w:rsidRPr="00C522DE">
              <w:rPr>
                <w:color w:val="CE9178"/>
              </w:rPr>
              <w:t>'204'</w:t>
            </w:r>
            <w:r w:rsidRPr="00C522DE">
              <w:rPr>
                <w:color w:val="D4D4D4"/>
              </w:rPr>
              <w:t>:</w:t>
            </w:r>
          </w:p>
          <w:p w14:paraId="51C451B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738035B1"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1898C17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7419C29"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6B10ACC1"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79C05C79"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63A8919B"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4E6C6B1" w14:textId="77777777" w:rsidR="00F972F7" w:rsidRPr="00C522DE" w:rsidRDefault="00F972F7" w:rsidP="006539B8">
            <w:pPr>
              <w:pStyle w:val="PL"/>
              <w:rPr>
                <w:color w:val="D4D4D4"/>
              </w:rPr>
            </w:pPr>
            <w:r w:rsidRPr="00C522DE">
              <w:rPr>
                <w:color w:val="D4D4D4"/>
              </w:rPr>
              <w:t>    </w:t>
            </w:r>
            <w:r w:rsidRPr="00C522DE">
              <w:t>delete</w:t>
            </w:r>
            <w:r w:rsidRPr="00C522DE">
              <w:rPr>
                <w:color w:val="D4D4D4"/>
              </w:rPr>
              <w:t>:</w:t>
            </w:r>
          </w:p>
          <w:p w14:paraId="346156E8"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154FDD9F"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33F5E059"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7AAC8A06" w14:textId="77777777" w:rsidR="00F972F7" w:rsidRPr="00C522DE" w:rsidRDefault="00F972F7" w:rsidP="006539B8">
            <w:pPr>
              <w:pStyle w:val="PL"/>
              <w:rPr>
                <w:color w:val="D4D4D4"/>
              </w:rPr>
            </w:pPr>
            <w:r w:rsidRPr="00C522DE">
              <w:rPr>
                <w:color w:val="D4D4D4"/>
              </w:rPr>
              <w:t>        </w:t>
            </w:r>
            <w:r w:rsidRPr="00C522DE">
              <w:rPr>
                <w:color w:val="CE9178"/>
              </w:rPr>
              <w:t>'204'</w:t>
            </w:r>
            <w:r w:rsidRPr="00C522DE">
              <w:rPr>
                <w:color w:val="D4D4D4"/>
              </w:rPr>
              <w:t>:</w:t>
            </w:r>
          </w:p>
          <w:p w14:paraId="4838044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28085063"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6200BBD5"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132BA5C"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22244F6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6074FE0"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41903152"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3C0F4AC" w14:textId="77777777" w:rsidR="00F972F7" w:rsidRPr="00C522DE" w:rsidRDefault="00F972F7" w:rsidP="006539B8">
            <w:pPr>
              <w:pStyle w:val="PL"/>
              <w:rPr>
                <w:color w:val="D4D4D4"/>
              </w:rPr>
            </w:pPr>
          </w:p>
          <w:p w14:paraId="2C775B2E" w14:textId="77777777" w:rsidR="00F972F7" w:rsidRPr="00C522DE" w:rsidRDefault="00F972F7" w:rsidP="006539B8">
            <w:pPr>
              <w:pStyle w:val="PL"/>
              <w:rPr>
                <w:color w:val="D4D4D4"/>
              </w:rPr>
            </w:pPr>
            <w:r w:rsidRPr="00C522DE">
              <w:rPr>
                <w:color w:val="D4D4D4"/>
              </w:rPr>
              <w:t>  </w:t>
            </w:r>
            <w:r w:rsidRPr="00C522DE">
              <w:t>/network-assistance/{naSessionId}/recommendation</w:t>
            </w:r>
            <w:r w:rsidRPr="00C522DE">
              <w:rPr>
                <w:color w:val="D4D4D4"/>
              </w:rPr>
              <w:t>:</w:t>
            </w:r>
          </w:p>
          <w:p w14:paraId="79F1AE60" w14:textId="77777777" w:rsidR="00F972F7" w:rsidRPr="00C522DE" w:rsidRDefault="00F972F7" w:rsidP="006539B8">
            <w:pPr>
              <w:pStyle w:val="PL"/>
              <w:rPr>
                <w:color w:val="D4D4D4"/>
              </w:rPr>
            </w:pPr>
            <w:r w:rsidRPr="00C522DE">
              <w:rPr>
                <w:color w:val="D4D4D4"/>
              </w:rPr>
              <w:t>    </w:t>
            </w:r>
            <w:r w:rsidRPr="00C522DE">
              <w:t>get</w:t>
            </w:r>
            <w:r w:rsidRPr="00C522DE">
              <w:rPr>
                <w:color w:val="D4D4D4"/>
              </w:rPr>
              <w:t>:</w:t>
            </w:r>
          </w:p>
          <w:p w14:paraId="47BBA1B2"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0436F738"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4BB6D2BF" w14:textId="77777777" w:rsidR="00F972F7" w:rsidRPr="00C522DE" w:rsidRDefault="00F972F7" w:rsidP="006539B8">
            <w:pPr>
              <w:pStyle w:val="PL"/>
              <w:rPr>
                <w:color w:val="D4D4D4"/>
              </w:rPr>
            </w:pPr>
            <w:r w:rsidRPr="00C522DE">
              <w:rPr>
                <w:color w:val="D4D4D4"/>
              </w:rPr>
              <w:t>      </w:t>
            </w:r>
            <w:r w:rsidRPr="00C522DE">
              <w:t>parameters</w:t>
            </w:r>
            <w:r w:rsidRPr="00C522DE">
              <w:rPr>
                <w:color w:val="D4D4D4"/>
              </w:rPr>
              <w:t>:</w:t>
            </w:r>
          </w:p>
          <w:p w14:paraId="3FBFB417"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86CB3DE"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D3D1980" w14:textId="77777777" w:rsidR="00F972F7" w:rsidRPr="00C522DE" w:rsidRDefault="00F972F7"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6C0812C6"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0CC51684"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7FFD7EAC"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AF17995"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5CD20E96"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018678F2"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1EDA9756"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42EC734B"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040FDA4E"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6F369A3B"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1CC7B69B"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34B524D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4520480"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79835A2B"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F272240"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5B59CA3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AE8495" w14:textId="77777777" w:rsidR="00F972F7" w:rsidRPr="00C522DE" w:rsidRDefault="00F972F7" w:rsidP="006539B8">
            <w:pPr>
              <w:pStyle w:val="PL"/>
              <w:rPr>
                <w:color w:val="D4D4D4"/>
              </w:rPr>
            </w:pPr>
            <w:r w:rsidRPr="00C522DE">
              <w:rPr>
                <w:color w:val="D4D4D4"/>
              </w:rPr>
              <w:t>  </w:t>
            </w:r>
            <w:r w:rsidRPr="00C522DE">
              <w:t>/network-assistance/{naSessionId}/boost</w:t>
            </w:r>
            <w:r>
              <w:t>-r</w:t>
            </w:r>
            <w:r w:rsidRPr="00C522DE">
              <w:t>equest</w:t>
            </w:r>
            <w:r w:rsidRPr="00C522DE">
              <w:rPr>
                <w:color w:val="D4D4D4"/>
              </w:rPr>
              <w:t>:</w:t>
            </w:r>
          </w:p>
          <w:p w14:paraId="2821063F" w14:textId="77777777" w:rsidR="00F972F7" w:rsidRPr="00C522DE" w:rsidRDefault="00F972F7" w:rsidP="006539B8">
            <w:pPr>
              <w:pStyle w:val="PL"/>
              <w:rPr>
                <w:color w:val="D4D4D4"/>
              </w:rPr>
            </w:pPr>
            <w:r w:rsidRPr="00C522DE">
              <w:rPr>
                <w:color w:val="D4D4D4"/>
              </w:rPr>
              <w:t>    </w:t>
            </w:r>
            <w:r w:rsidRPr="00C522DE">
              <w:t>post</w:t>
            </w:r>
            <w:r w:rsidRPr="00C522DE">
              <w:rPr>
                <w:color w:val="D4D4D4"/>
              </w:rPr>
              <w:t>:</w:t>
            </w:r>
          </w:p>
          <w:p w14:paraId="15F9689E"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1C2F450D"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5C78BA6B" w14:textId="77777777" w:rsidR="00F972F7" w:rsidRPr="00C522DE" w:rsidRDefault="00F972F7" w:rsidP="006539B8">
            <w:pPr>
              <w:pStyle w:val="PL"/>
              <w:rPr>
                <w:color w:val="D4D4D4"/>
              </w:rPr>
            </w:pPr>
            <w:r w:rsidRPr="00C522DE">
              <w:rPr>
                <w:color w:val="D4D4D4"/>
              </w:rPr>
              <w:t>      </w:t>
            </w:r>
            <w:r w:rsidRPr="00C522DE">
              <w:t>parameters</w:t>
            </w:r>
            <w:r w:rsidRPr="00C522DE">
              <w:rPr>
                <w:color w:val="D4D4D4"/>
              </w:rPr>
              <w:t>:</w:t>
            </w:r>
          </w:p>
          <w:p w14:paraId="1E948BA4"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3BDD437"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64832050" w14:textId="77777777" w:rsidR="00F972F7" w:rsidRPr="00C522DE" w:rsidRDefault="00F972F7"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57B9134"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407E4032"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671A2DE"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1081FD49"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65DE9CCE"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28326906"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30F3CB05"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13C04F5E"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53B186BD"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5C8AE656"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57B35DBD"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171FF61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0310023"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32DF1D8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47B88B9"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0238F727"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E6E53C1" w14:textId="77777777" w:rsidR="00F972F7" w:rsidRPr="00C522DE" w:rsidRDefault="00F972F7" w:rsidP="006539B8">
            <w:pPr>
              <w:pStyle w:val="PL"/>
              <w:rPr>
                <w:color w:val="D4D4D4"/>
              </w:rPr>
            </w:pPr>
            <w:r w:rsidRPr="00C522DE">
              <w:t>components</w:t>
            </w:r>
            <w:r w:rsidRPr="00C522DE">
              <w:rPr>
                <w:color w:val="D4D4D4"/>
              </w:rPr>
              <w:t>:</w:t>
            </w:r>
          </w:p>
          <w:p w14:paraId="499002FC" w14:textId="77777777" w:rsidR="00F972F7" w:rsidRPr="00C522DE" w:rsidRDefault="00F972F7" w:rsidP="006539B8">
            <w:pPr>
              <w:pStyle w:val="PL"/>
              <w:rPr>
                <w:color w:val="D4D4D4"/>
              </w:rPr>
            </w:pPr>
            <w:r w:rsidRPr="00C522DE">
              <w:rPr>
                <w:color w:val="D4D4D4"/>
              </w:rPr>
              <w:t>  </w:t>
            </w:r>
            <w:r w:rsidRPr="00C522DE">
              <w:t>schemas</w:t>
            </w:r>
            <w:r w:rsidRPr="00C522DE">
              <w:rPr>
                <w:color w:val="D4D4D4"/>
              </w:rPr>
              <w:t>:</w:t>
            </w:r>
          </w:p>
          <w:p w14:paraId="34CF4F4B" w14:textId="77777777" w:rsidR="00F972F7" w:rsidRPr="00C522DE" w:rsidRDefault="00F972F7" w:rsidP="006539B8">
            <w:pPr>
              <w:pStyle w:val="PL"/>
              <w:rPr>
                <w:color w:val="D4D4D4"/>
              </w:rPr>
            </w:pPr>
            <w:r w:rsidRPr="00C522DE">
              <w:rPr>
                <w:color w:val="D4D4D4"/>
              </w:rPr>
              <w:t>    </w:t>
            </w:r>
            <w:r w:rsidRPr="00C522DE">
              <w:t>NetworkAssistanceSession</w:t>
            </w:r>
            <w:r w:rsidRPr="00C522DE">
              <w:rPr>
                <w:color w:val="D4D4D4"/>
              </w:rPr>
              <w:t>:</w:t>
            </w:r>
          </w:p>
          <w:p w14:paraId="1021D09B" w14:textId="77777777" w:rsidR="00F972F7" w:rsidRDefault="00F972F7" w:rsidP="006539B8">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7C4C9469"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20E672A3"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p>
          <w:p w14:paraId="43C89FAC" w14:textId="77777777" w:rsidR="00F972F7" w:rsidRPr="00C522DE" w:rsidRDefault="00F972F7" w:rsidP="006539B8">
            <w:pPr>
              <w:pStyle w:val="PL"/>
              <w:rPr>
                <w:color w:val="D4D4D4"/>
              </w:rPr>
            </w:pPr>
            <w:r w:rsidRPr="00C522DE">
              <w:rPr>
                <w:color w:val="D4D4D4"/>
              </w:rPr>
              <w:t>        - </w:t>
            </w:r>
            <w:r w:rsidRPr="00C522DE">
              <w:rPr>
                <w:color w:val="CE9178"/>
              </w:rPr>
              <w:t>naSessionId</w:t>
            </w:r>
          </w:p>
          <w:p w14:paraId="02A255C4" w14:textId="77777777" w:rsidR="00F972F7" w:rsidRPr="00C522DE" w:rsidRDefault="00F972F7" w:rsidP="006539B8">
            <w:pPr>
              <w:pStyle w:val="PL"/>
              <w:rPr>
                <w:color w:val="D4D4D4"/>
              </w:rPr>
            </w:pPr>
            <w:r w:rsidRPr="00C522DE">
              <w:rPr>
                <w:color w:val="D4D4D4"/>
              </w:rPr>
              <w:t>      </w:t>
            </w:r>
            <w:r w:rsidRPr="00C522DE">
              <w:t>properties</w:t>
            </w:r>
            <w:r w:rsidRPr="00C522DE">
              <w:rPr>
                <w:color w:val="D4D4D4"/>
              </w:rPr>
              <w:t>:</w:t>
            </w:r>
          </w:p>
          <w:p w14:paraId="28C0F03C" w14:textId="77777777" w:rsidR="00F972F7" w:rsidRPr="00C522DE" w:rsidRDefault="00F972F7" w:rsidP="006539B8">
            <w:pPr>
              <w:pStyle w:val="PL"/>
              <w:rPr>
                <w:color w:val="D4D4D4"/>
              </w:rPr>
            </w:pPr>
            <w:r w:rsidRPr="00C522DE">
              <w:rPr>
                <w:color w:val="D4D4D4"/>
              </w:rPr>
              <w:t>        </w:t>
            </w:r>
            <w:r w:rsidRPr="00C522DE">
              <w:t>naSessionId</w:t>
            </w:r>
            <w:r w:rsidRPr="00C522DE">
              <w:rPr>
                <w:color w:val="D4D4D4"/>
              </w:rPr>
              <w:t>:</w:t>
            </w:r>
          </w:p>
          <w:p w14:paraId="0CCCF1D6"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D666686" w14:textId="77777777" w:rsidR="00F972F7" w:rsidRPr="00C522DE" w:rsidRDefault="00F972F7" w:rsidP="006539B8">
            <w:pPr>
              <w:pStyle w:val="PL"/>
              <w:rPr>
                <w:color w:val="D4D4D4"/>
              </w:rPr>
            </w:pPr>
            <w:r w:rsidRPr="00C522DE">
              <w:rPr>
                <w:color w:val="D4D4D4"/>
              </w:rPr>
              <w:t>        </w:t>
            </w:r>
            <w:r w:rsidRPr="00C522DE">
              <w:t>serviceDataFlowDescription</w:t>
            </w:r>
            <w:r w:rsidRPr="00C522DE">
              <w:rPr>
                <w:color w:val="D4D4D4"/>
              </w:rPr>
              <w:t>:</w:t>
            </w:r>
          </w:p>
          <w:p w14:paraId="4C77FCF8"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32308B37" w14:textId="77777777" w:rsidR="00F972F7" w:rsidRPr="00C522DE" w:rsidRDefault="00F972F7" w:rsidP="006539B8">
            <w:pPr>
              <w:pStyle w:val="PL"/>
              <w:rPr>
                <w:color w:val="D4D4D4"/>
              </w:rPr>
            </w:pPr>
            <w:r w:rsidRPr="00C522DE">
              <w:rPr>
                <w:color w:val="D4D4D4"/>
              </w:rPr>
              <w:t>          </w:t>
            </w:r>
            <w:r w:rsidRPr="00C522DE">
              <w:t>items</w:t>
            </w:r>
            <w:r w:rsidRPr="00C522DE">
              <w:rPr>
                <w:color w:val="D4D4D4"/>
              </w:rPr>
              <w:t>: </w:t>
            </w:r>
          </w:p>
          <w:p w14:paraId="0B597DA6"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0335F36B" w14:textId="77777777" w:rsidR="00F972F7" w:rsidRPr="00C522DE" w:rsidRDefault="00F972F7"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47C8067E" w14:textId="77777777" w:rsidR="00F972F7" w:rsidRPr="00C522DE" w:rsidRDefault="00F972F7" w:rsidP="006539B8">
            <w:pPr>
              <w:pStyle w:val="PL"/>
              <w:rPr>
                <w:color w:val="D4D4D4"/>
              </w:rPr>
            </w:pPr>
            <w:r w:rsidRPr="00C522DE">
              <w:rPr>
                <w:color w:val="D4D4D4"/>
              </w:rPr>
              <w:t>        </w:t>
            </w:r>
            <w:r w:rsidRPr="00C522DE">
              <w:t>policyTemplateId</w:t>
            </w:r>
            <w:r w:rsidRPr="00C522DE">
              <w:rPr>
                <w:color w:val="D4D4D4"/>
              </w:rPr>
              <w:t>:</w:t>
            </w:r>
          </w:p>
          <w:p w14:paraId="5FADF993"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C592A" w14:textId="77777777" w:rsidR="00F972F7" w:rsidRPr="00C522DE" w:rsidRDefault="00F972F7" w:rsidP="006539B8">
            <w:pPr>
              <w:pStyle w:val="PL"/>
              <w:rPr>
                <w:color w:val="D4D4D4"/>
              </w:rPr>
            </w:pPr>
            <w:r w:rsidRPr="00C522DE">
              <w:rPr>
                <w:color w:val="D4D4D4"/>
              </w:rPr>
              <w:t>        </w:t>
            </w:r>
            <w:r w:rsidRPr="00C522DE">
              <w:t>requestedQoS</w:t>
            </w:r>
            <w:r w:rsidRPr="00C522DE">
              <w:rPr>
                <w:color w:val="D4D4D4"/>
              </w:rPr>
              <w:t>:</w:t>
            </w:r>
          </w:p>
          <w:p w14:paraId="7C057526"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786C2B49" w14:textId="77777777" w:rsidR="00F972F7" w:rsidRPr="00C522DE" w:rsidRDefault="00F972F7" w:rsidP="006539B8">
            <w:pPr>
              <w:pStyle w:val="PL"/>
              <w:rPr>
                <w:color w:val="D4D4D4"/>
              </w:rPr>
            </w:pPr>
            <w:r w:rsidRPr="00C522DE">
              <w:rPr>
                <w:color w:val="D4D4D4"/>
              </w:rPr>
              <w:t>        </w:t>
            </w:r>
            <w:r w:rsidRPr="00C522DE">
              <w:t>recommendedQoS</w:t>
            </w:r>
            <w:r w:rsidRPr="00C522DE">
              <w:rPr>
                <w:color w:val="D4D4D4"/>
              </w:rPr>
              <w:t>:</w:t>
            </w:r>
          </w:p>
          <w:p w14:paraId="68C592B8"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7E9A78C7" w14:textId="77777777" w:rsidR="00F972F7" w:rsidRPr="00C522DE" w:rsidRDefault="00F972F7" w:rsidP="006539B8">
            <w:pPr>
              <w:pStyle w:val="PL"/>
              <w:rPr>
                <w:color w:val="D4D4D4"/>
              </w:rPr>
            </w:pPr>
            <w:r w:rsidRPr="00C522DE">
              <w:rPr>
                <w:color w:val="D4D4D4"/>
              </w:rPr>
              <w:t>        </w:t>
            </w:r>
            <w:r w:rsidRPr="00C522DE">
              <w:t>notficationURL</w:t>
            </w:r>
            <w:r w:rsidRPr="00C522DE">
              <w:rPr>
                <w:color w:val="D4D4D4"/>
              </w:rPr>
              <w:t>:</w:t>
            </w:r>
          </w:p>
          <w:p w14:paraId="071865A1"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tc>
      </w:tr>
    </w:tbl>
    <w:p w14:paraId="2D956682" w14:textId="77777777" w:rsidR="00F972F7" w:rsidRPr="00F972F7" w:rsidRDefault="00F972F7" w:rsidP="00F972F7"/>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88" w:name="_Toc70093258"/>
      <w:bookmarkStart w:id="1589" w:name="_Toc71214509"/>
      <w:bookmarkStart w:id="1590" w:name="_Toc71722183"/>
      <w:bookmarkStart w:id="1591" w:name="_Toc74859235"/>
      <w:bookmarkStart w:id="1592" w:name="_Toc138152097"/>
      <w:r>
        <w:rPr>
          <w:rFonts w:eastAsia="SimSun"/>
        </w:rPr>
        <w:t>Annex</w:t>
      </w:r>
      <w:r>
        <w:t xml:space="preserve"> D (informative):</w:t>
      </w:r>
      <w:r>
        <w:br/>
        <w:t>5GMS AF API index</w:t>
      </w:r>
      <w:bookmarkEnd w:id="1588"/>
      <w:bookmarkEnd w:id="1589"/>
      <w:bookmarkEnd w:id="1590"/>
      <w:bookmarkEnd w:id="1591"/>
      <w:bookmarkEnd w:id="1592"/>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93" w:name="_Hlk68880136"/>
      <w:r>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94" w:name="_Toc68899759"/>
      <w:bookmarkStart w:id="1595" w:name="_Toc71214510"/>
      <w:bookmarkStart w:id="1596" w:name="_Toc71722184"/>
      <w:bookmarkStart w:id="1597" w:name="_Toc74859236"/>
      <w:bookmarkStart w:id="1598" w:name="_Toc138152098"/>
      <w:bookmarkEnd w:id="1593"/>
      <w:r>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94"/>
      <w:bookmarkEnd w:id="1595"/>
      <w:bookmarkEnd w:id="1596"/>
      <w:bookmarkEnd w:id="1597"/>
      <w:bookmarkEnd w:id="1598"/>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82"/>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000000" w:rsidP="00F40DAF">
            <w:pPr>
              <w:pStyle w:val="TAL"/>
              <w:rPr>
                <w:rFonts w:cs="Arial"/>
                <w:sz w:val="16"/>
              </w:rPr>
            </w:pPr>
            <w:fldSimple w:instr=" DOCPROPERTY  CrTitle  \* MERGEFORMAT ">
              <w:r w:rsidR="00F40DAF">
                <w:t>Corrections to 5GMS stage 3 specification</w:t>
              </w:r>
            </w:fldSimple>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99" w:name="_Hlk68072701"/>
            <w:r>
              <w:t>Correction on Dynamic Policy parameters</w:t>
            </w:r>
            <w:bookmarkEnd w:id="1599"/>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000000" w:rsidP="00F40DAF">
            <w:pPr>
              <w:pStyle w:val="TAL"/>
              <w:rPr>
                <w:noProof/>
              </w:rPr>
            </w:pPr>
            <w:fldSimple w:instr=" DOCPROPERTY  CrTitle  \* MERGEFORMAT ">
              <w:r w:rsidR="009D5856">
                <w:t>Correction to QoE metrics reporting client configuration</w:t>
              </w:r>
            </w:fldSimple>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000000" w:rsidP="009D5856">
            <w:pPr>
              <w:pStyle w:val="TAL"/>
              <w:rPr>
                <w:noProof/>
              </w:rPr>
            </w:pPr>
            <w:fldSimple w:instr=" DOCPROPERTY  CrTitle  \* MERGEFORMAT ">
              <w:r w:rsidR="009D5856">
                <w:t>Add support for VR QoE metrics</w:t>
              </w:r>
            </w:fldSimple>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580E52" w:rsidRPr="00586B6B" w14:paraId="4C25EB8E" w14:textId="77777777" w:rsidTr="005D696A">
        <w:trPr>
          <w:gridAfter w:val="1"/>
          <w:wAfter w:w="6" w:type="dxa"/>
          <w:trHeight w:val="158"/>
        </w:trPr>
        <w:tc>
          <w:tcPr>
            <w:tcW w:w="977" w:type="dxa"/>
            <w:shd w:val="clear" w:color="auto" w:fill="FFFFFF" w:themeFill="background1"/>
          </w:tcPr>
          <w:p w14:paraId="042FF473" w14:textId="1AF3885F" w:rsidR="00580E52" w:rsidRDefault="00580E52" w:rsidP="009D5856">
            <w:pPr>
              <w:pStyle w:val="TAC"/>
              <w:rPr>
                <w:sz w:val="16"/>
                <w:szCs w:val="16"/>
              </w:rPr>
            </w:pPr>
            <w:r>
              <w:rPr>
                <w:sz w:val="16"/>
                <w:szCs w:val="16"/>
              </w:rPr>
              <w:t>2022-06</w:t>
            </w:r>
          </w:p>
        </w:tc>
        <w:tc>
          <w:tcPr>
            <w:tcW w:w="696" w:type="dxa"/>
            <w:shd w:val="clear" w:color="auto" w:fill="FFFFFF" w:themeFill="background1"/>
          </w:tcPr>
          <w:p w14:paraId="3EC18C5C" w14:textId="7AACA132" w:rsidR="00580E52" w:rsidRDefault="00580E52" w:rsidP="009D5856">
            <w:pPr>
              <w:pStyle w:val="TAC"/>
              <w:rPr>
                <w:sz w:val="16"/>
                <w:szCs w:val="16"/>
              </w:rPr>
            </w:pPr>
            <w:r>
              <w:rPr>
                <w:sz w:val="16"/>
                <w:szCs w:val="16"/>
              </w:rPr>
              <w:t>SA#96</w:t>
            </w:r>
          </w:p>
        </w:tc>
        <w:tc>
          <w:tcPr>
            <w:tcW w:w="977" w:type="dxa"/>
            <w:shd w:val="clear" w:color="auto" w:fill="FFFFFF" w:themeFill="background1"/>
          </w:tcPr>
          <w:p w14:paraId="2232822F" w14:textId="4FA7E94F" w:rsidR="00580E52" w:rsidRDefault="00580E52" w:rsidP="009D5856">
            <w:pPr>
              <w:pStyle w:val="TAC"/>
              <w:rPr>
                <w:sz w:val="16"/>
                <w:szCs w:val="16"/>
              </w:rPr>
            </w:pPr>
            <w:r>
              <w:rPr>
                <w:sz w:val="16"/>
                <w:szCs w:val="16"/>
              </w:rPr>
              <w:t>SP-220601</w:t>
            </w:r>
          </w:p>
        </w:tc>
        <w:tc>
          <w:tcPr>
            <w:tcW w:w="510" w:type="dxa"/>
            <w:shd w:val="clear" w:color="auto" w:fill="FFFFFF" w:themeFill="background1"/>
          </w:tcPr>
          <w:p w14:paraId="06B919F9" w14:textId="27D227D5" w:rsidR="00580E52" w:rsidRPr="00EA2A96" w:rsidRDefault="00580E52" w:rsidP="009D5856">
            <w:pPr>
              <w:pStyle w:val="TAL"/>
              <w:rPr>
                <w:sz w:val="16"/>
                <w:szCs w:val="16"/>
              </w:rPr>
            </w:pPr>
            <w:r w:rsidRPr="00EA2A96">
              <w:rPr>
                <w:sz w:val="16"/>
                <w:szCs w:val="16"/>
              </w:rPr>
              <w:t>0022</w:t>
            </w:r>
          </w:p>
        </w:tc>
        <w:tc>
          <w:tcPr>
            <w:tcW w:w="325" w:type="dxa"/>
            <w:shd w:val="clear" w:color="auto" w:fill="FFFFFF" w:themeFill="background1"/>
          </w:tcPr>
          <w:p w14:paraId="06261138" w14:textId="300FFE34" w:rsidR="00580E52" w:rsidRDefault="00580E52" w:rsidP="009D5856">
            <w:pPr>
              <w:pStyle w:val="TAR"/>
              <w:rPr>
                <w:sz w:val="16"/>
                <w:szCs w:val="16"/>
              </w:rPr>
            </w:pPr>
            <w:r>
              <w:rPr>
                <w:sz w:val="16"/>
                <w:szCs w:val="16"/>
              </w:rPr>
              <w:t>1</w:t>
            </w:r>
          </w:p>
        </w:tc>
        <w:tc>
          <w:tcPr>
            <w:tcW w:w="418" w:type="dxa"/>
            <w:shd w:val="clear" w:color="auto" w:fill="FFFFFF" w:themeFill="background1"/>
          </w:tcPr>
          <w:p w14:paraId="7D6F47D0" w14:textId="6A843B27" w:rsidR="00580E52" w:rsidRDefault="00580E52" w:rsidP="009D5856">
            <w:pPr>
              <w:pStyle w:val="TAC"/>
              <w:rPr>
                <w:sz w:val="16"/>
                <w:szCs w:val="16"/>
              </w:rPr>
            </w:pPr>
            <w:r>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580E52" w:rsidRPr="00EA2A96" w14:paraId="38C9DD8B" w14:textId="77777777" w:rsidTr="00580E52">
              <w:tc>
                <w:tcPr>
                  <w:tcW w:w="21600" w:type="dxa"/>
                  <w:tcBorders>
                    <w:top w:val="nil"/>
                    <w:left w:val="single" w:sz="6" w:space="0" w:color="CCCCCC"/>
                    <w:bottom w:val="nil"/>
                    <w:right w:val="nil"/>
                  </w:tcBorders>
                  <w:vAlign w:val="center"/>
                  <w:hideMark/>
                </w:tcPr>
                <w:p w14:paraId="7A520D01" w14:textId="7DDABB47" w:rsidR="00580E52" w:rsidRPr="00EA2A96" w:rsidRDefault="00580E52" w:rsidP="00534B44">
                  <w:pPr>
                    <w:framePr w:hSpace="180" w:wrap="around" w:vAnchor="text" w:hAnchor="text" w:x="40" w:y="1"/>
                    <w:overflowPunct/>
                    <w:autoSpaceDE/>
                    <w:autoSpaceDN/>
                    <w:adjustRightInd/>
                    <w:spacing w:after="0" w:line="240" w:lineRule="atLeast"/>
                    <w:suppressOverlap/>
                    <w:textAlignment w:val="auto"/>
                    <w:rPr>
                      <w:rFonts w:ascii="Arial" w:hAnsi="Arial"/>
                      <w:sz w:val="16"/>
                      <w:szCs w:val="16"/>
                    </w:rPr>
                  </w:pPr>
                  <w:r w:rsidRPr="00EA2A96">
                    <w:rPr>
                      <w:rFonts w:ascii="Arial" w:hAnsi="Arial"/>
                      <w:sz w:val="16"/>
                      <w:szCs w:val="16"/>
                    </w:rPr>
                    <w:t>[5GMS3] Correction to QoE metrics reporting client configuration</w:t>
                  </w:r>
                </w:p>
              </w:tc>
            </w:tr>
          </w:tbl>
          <w:p w14:paraId="3122F8CA" w14:textId="77777777" w:rsidR="00580E52" w:rsidRPr="00EA2A96" w:rsidRDefault="00580E52" w:rsidP="009D5856">
            <w:pPr>
              <w:pStyle w:val="TAL"/>
              <w:rPr>
                <w:sz w:val="16"/>
                <w:szCs w:val="16"/>
              </w:rPr>
            </w:pPr>
          </w:p>
        </w:tc>
        <w:tc>
          <w:tcPr>
            <w:tcW w:w="696" w:type="dxa"/>
            <w:shd w:val="clear" w:color="auto" w:fill="FFFFFF" w:themeFill="background1"/>
          </w:tcPr>
          <w:p w14:paraId="25AF2B89" w14:textId="31155DFD" w:rsidR="00580E52" w:rsidRDefault="00580E52" w:rsidP="009D5856">
            <w:pPr>
              <w:pStyle w:val="TAC"/>
              <w:rPr>
                <w:sz w:val="16"/>
                <w:szCs w:val="16"/>
              </w:rPr>
            </w:pPr>
            <w:r>
              <w:rPr>
                <w:sz w:val="16"/>
                <w:szCs w:val="16"/>
              </w:rPr>
              <w:t>16.6.0</w:t>
            </w:r>
          </w:p>
        </w:tc>
      </w:tr>
      <w:tr w:rsidR="00DB35BC" w:rsidRPr="00586B6B" w14:paraId="7E97F8E3" w14:textId="77777777" w:rsidTr="005D696A">
        <w:trPr>
          <w:gridAfter w:val="1"/>
          <w:wAfter w:w="6" w:type="dxa"/>
          <w:trHeight w:val="158"/>
        </w:trPr>
        <w:tc>
          <w:tcPr>
            <w:tcW w:w="977" w:type="dxa"/>
            <w:shd w:val="clear" w:color="auto" w:fill="FFFFFF" w:themeFill="background1"/>
          </w:tcPr>
          <w:p w14:paraId="1BDCA8D2" w14:textId="00684CE3" w:rsidR="00DB35BC" w:rsidRDefault="00DB35BC" w:rsidP="009D5856">
            <w:pPr>
              <w:pStyle w:val="TAC"/>
              <w:rPr>
                <w:sz w:val="16"/>
                <w:szCs w:val="16"/>
              </w:rPr>
            </w:pPr>
            <w:r>
              <w:rPr>
                <w:sz w:val="16"/>
                <w:szCs w:val="16"/>
              </w:rPr>
              <w:t>2022-07</w:t>
            </w:r>
          </w:p>
        </w:tc>
        <w:tc>
          <w:tcPr>
            <w:tcW w:w="696" w:type="dxa"/>
            <w:shd w:val="clear" w:color="auto" w:fill="FFFFFF" w:themeFill="background1"/>
          </w:tcPr>
          <w:p w14:paraId="7B4531D0" w14:textId="6AE67047" w:rsidR="00DB35BC" w:rsidRDefault="00DB35BC" w:rsidP="009D5856">
            <w:pPr>
              <w:pStyle w:val="TAC"/>
              <w:rPr>
                <w:sz w:val="16"/>
                <w:szCs w:val="16"/>
              </w:rPr>
            </w:pPr>
            <w:r>
              <w:rPr>
                <w:sz w:val="16"/>
                <w:szCs w:val="16"/>
              </w:rPr>
              <w:t>SA#96</w:t>
            </w:r>
          </w:p>
        </w:tc>
        <w:tc>
          <w:tcPr>
            <w:tcW w:w="977" w:type="dxa"/>
            <w:shd w:val="clear" w:color="auto" w:fill="FFFFFF" w:themeFill="background1"/>
          </w:tcPr>
          <w:p w14:paraId="2894FB3D" w14:textId="13D77DE8" w:rsidR="00DB35BC" w:rsidRDefault="00DB35BC" w:rsidP="009D5856">
            <w:pPr>
              <w:pStyle w:val="TAC"/>
              <w:rPr>
                <w:sz w:val="16"/>
                <w:szCs w:val="16"/>
              </w:rPr>
            </w:pPr>
            <w:r>
              <w:rPr>
                <w:sz w:val="16"/>
                <w:szCs w:val="16"/>
              </w:rPr>
              <w:t>SP-220601</w:t>
            </w:r>
          </w:p>
        </w:tc>
        <w:tc>
          <w:tcPr>
            <w:tcW w:w="510" w:type="dxa"/>
            <w:shd w:val="clear" w:color="auto" w:fill="FFFFFF" w:themeFill="background1"/>
          </w:tcPr>
          <w:p w14:paraId="7677249B" w14:textId="77777777" w:rsidR="00DB35BC" w:rsidRPr="00EA2A96" w:rsidRDefault="00DB35BC" w:rsidP="009D5856">
            <w:pPr>
              <w:pStyle w:val="TAL"/>
              <w:rPr>
                <w:sz w:val="16"/>
                <w:szCs w:val="16"/>
              </w:rPr>
            </w:pPr>
          </w:p>
        </w:tc>
        <w:tc>
          <w:tcPr>
            <w:tcW w:w="325" w:type="dxa"/>
            <w:shd w:val="clear" w:color="auto" w:fill="FFFFFF" w:themeFill="background1"/>
          </w:tcPr>
          <w:p w14:paraId="53C43928" w14:textId="77777777" w:rsidR="00DB35BC" w:rsidRDefault="00DB35BC" w:rsidP="009D5856">
            <w:pPr>
              <w:pStyle w:val="TAR"/>
              <w:rPr>
                <w:sz w:val="16"/>
                <w:szCs w:val="16"/>
              </w:rPr>
            </w:pPr>
          </w:p>
        </w:tc>
        <w:tc>
          <w:tcPr>
            <w:tcW w:w="418" w:type="dxa"/>
            <w:shd w:val="clear" w:color="auto" w:fill="FFFFFF" w:themeFill="background1"/>
          </w:tcPr>
          <w:p w14:paraId="29D18E45" w14:textId="77777777" w:rsidR="00DB35BC" w:rsidRDefault="00DB35BC" w:rsidP="009D5856">
            <w:pPr>
              <w:pStyle w:val="TAC"/>
              <w:rPr>
                <w:sz w:val="16"/>
                <w:szCs w:val="16"/>
              </w:rPr>
            </w:pPr>
          </w:p>
        </w:tc>
        <w:tc>
          <w:tcPr>
            <w:tcW w:w="4884" w:type="dxa"/>
            <w:shd w:val="clear" w:color="auto" w:fill="FFFFFF" w:themeFill="background1"/>
          </w:tcPr>
          <w:p w14:paraId="674BC5A1" w14:textId="08CF138B" w:rsidR="00DB35BC" w:rsidRPr="00EA2A96" w:rsidRDefault="00DB35BC" w:rsidP="00D0145E">
            <w:pPr>
              <w:overflowPunct/>
              <w:autoSpaceDE/>
              <w:autoSpaceDN/>
              <w:adjustRightInd/>
              <w:spacing w:after="0" w:line="240" w:lineRule="atLeast"/>
              <w:textAlignment w:val="auto"/>
              <w:rPr>
                <w:rFonts w:ascii="Arial" w:hAnsi="Arial"/>
                <w:sz w:val="16"/>
                <w:szCs w:val="16"/>
              </w:rPr>
            </w:pPr>
            <w:r>
              <w:rPr>
                <w:rFonts w:ascii="Arial" w:hAnsi="Arial"/>
                <w:sz w:val="16"/>
                <w:szCs w:val="16"/>
              </w:rPr>
              <w:t>Re-implementatin of the CR to correct</w:t>
            </w:r>
            <w:r w:rsidRPr="007E6686">
              <w:rPr>
                <w:rFonts w:ascii="Arial" w:hAnsi="Arial" w:cs="Arial"/>
                <w:sz w:val="16"/>
                <w:szCs w:val="16"/>
              </w:rPr>
              <w:t xml:space="preserve"> </w:t>
            </w:r>
            <w:r w:rsidRPr="007E6686">
              <w:rPr>
                <w:rFonts w:ascii="Arial" w:hAnsi="Arial" w:cs="Arial"/>
                <w:sz w:val="16"/>
                <w:szCs w:val="16"/>
                <w:lang w:val="en-US"/>
              </w:rPr>
              <w:t xml:space="preserve">the </w:t>
            </w:r>
            <w:r w:rsidRPr="00400C9E">
              <w:rPr>
                <w:rFonts w:ascii="Arial" w:hAnsi="Arial"/>
                <w:sz w:val="16"/>
                <w:szCs w:val="16"/>
              </w:rPr>
              <w:t>data type "ClientMetricsReportingConfiguration"</w:t>
            </w:r>
          </w:p>
        </w:tc>
        <w:tc>
          <w:tcPr>
            <w:tcW w:w="696" w:type="dxa"/>
            <w:shd w:val="clear" w:color="auto" w:fill="FFFFFF" w:themeFill="background1"/>
          </w:tcPr>
          <w:p w14:paraId="60E9A626" w14:textId="1130C295" w:rsidR="00DB35BC" w:rsidRDefault="00DB35BC" w:rsidP="009D5856">
            <w:pPr>
              <w:pStyle w:val="TAC"/>
              <w:rPr>
                <w:sz w:val="16"/>
                <w:szCs w:val="16"/>
              </w:rPr>
            </w:pPr>
            <w:r>
              <w:rPr>
                <w:sz w:val="16"/>
                <w:szCs w:val="16"/>
              </w:rPr>
              <w:t>16.6.1</w:t>
            </w:r>
          </w:p>
        </w:tc>
      </w:tr>
      <w:tr w:rsidR="00A40DD2" w:rsidRPr="00586B6B" w14:paraId="0A03C716" w14:textId="77777777" w:rsidTr="005D696A">
        <w:trPr>
          <w:gridAfter w:val="1"/>
          <w:wAfter w:w="6" w:type="dxa"/>
          <w:trHeight w:val="158"/>
        </w:trPr>
        <w:tc>
          <w:tcPr>
            <w:tcW w:w="977" w:type="dxa"/>
            <w:shd w:val="clear" w:color="auto" w:fill="FFFFFF" w:themeFill="background1"/>
          </w:tcPr>
          <w:p w14:paraId="342D46DA" w14:textId="0C217361" w:rsidR="00A40DD2" w:rsidRDefault="00A40DD2" w:rsidP="009D5856">
            <w:pPr>
              <w:pStyle w:val="TAC"/>
              <w:rPr>
                <w:sz w:val="16"/>
                <w:szCs w:val="16"/>
              </w:rPr>
            </w:pPr>
            <w:r>
              <w:rPr>
                <w:sz w:val="16"/>
                <w:szCs w:val="16"/>
              </w:rPr>
              <w:t>2022-09</w:t>
            </w:r>
          </w:p>
        </w:tc>
        <w:tc>
          <w:tcPr>
            <w:tcW w:w="696" w:type="dxa"/>
            <w:shd w:val="clear" w:color="auto" w:fill="FFFFFF" w:themeFill="background1"/>
          </w:tcPr>
          <w:p w14:paraId="4803D9A2" w14:textId="2DE07679" w:rsidR="00A40DD2" w:rsidRDefault="00A40DD2" w:rsidP="009D5856">
            <w:pPr>
              <w:pStyle w:val="TAC"/>
              <w:rPr>
                <w:sz w:val="16"/>
                <w:szCs w:val="16"/>
              </w:rPr>
            </w:pPr>
            <w:r>
              <w:rPr>
                <w:sz w:val="16"/>
                <w:szCs w:val="16"/>
              </w:rPr>
              <w:t>SA#97-e</w:t>
            </w:r>
          </w:p>
        </w:tc>
        <w:tc>
          <w:tcPr>
            <w:tcW w:w="977" w:type="dxa"/>
            <w:shd w:val="clear" w:color="auto" w:fill="FFFFFF" w:themeFill="background1"/>
          </w:tcPr>
          <w:p w14:paraId="56C0FDC8" w14:textId="20BD6947" w:rsidR="00A40DD2" w:rsidRDefault="00577D5A" w:rsidP="009D5856">
            <w:pPr>
              <w:pStyle w:val="TAC"/>
              <w:rPr>
                <w:sz w:val="16"/>
                <w:szCs w:val="16"/>
              </w:rPr>
            </w:pPr>
            <w:r w:rsidRPr="00577D5A">
              <w:rPr>
                <w:sz w:val="16"/>
                <w:szCs w:val="16"/>
              </w:rPr>
              <w:t>SP-220758</w:t>
            </w:r>
          </w:p>
        </w:tc>
        <w:tc>
          <w:tcPr>
            <w:tcW w:w="510" w:type="dxa"/>
            <w:shd w:val="clear" w:color="auto" w:fill="FFFFFF" w:themeFill="background1"/>
          </w:tcPr>
          <w:p w14:paraId="44D4CB01" w14:textId="6019D343" w:rsidR="00A40DD2" w:rsidRPr="00EA2A96" w:rsidRDefault="005139EE" w:rsidP="009D5856">
            <w:pPr>
              <w:pStyle w:val="TAL"/>
              <w:rPr>
                <w:sz w:val="16"/>
                <w:szCs w:val="16"/>
              </w:rPr>
            </w:pPr>
            <w:r>
              <w:rPr>
                <w:sz w:val="16"/>
                <w:szCs w:val="16"/>
              </w:rPr>
              <w:t>0026</w:t>
            </w:r>
          </w:p>
        </w:tc>
        <w:tc>
          <w:tcPr>
            <w:tcW w:w="325" w:type="dxa"/>
            <w:shd w:val="clear" w:color="auto" w:fill="FFFFFF" w:themeFill="background1"/>
          </w:tcPr>
          <w:p w14:paraId="327CCE0A" w14:textId="75F5073D" w:rsidR="00A40DD2" w:rsidRDefault="005139EE" w:rsidP="009D5856">
            <w:pPr>
              <w:pStyle w:val="TAR"/>
              <w:rPr>
                <w:sz w:val="16"/>
                <w:szCs w:val="16"/>
              </w:rPr>
            </w:pPr>
            <w:r>
              <w:rPr>
                <w:sz w:val="16"/>
                <w:szCs w:val="16"/>
              </w:rPr>
              <w:t>1</w:t>
            </w:r>
          </w:p>
        </w:tc>
        <w:tc>
          <w:tcPr>
            <w:tcW w:w="418" w:type="dxa"/>
            <w:shd w:val="clear" w:color="auto" w:fill="FFFFFF" w:themeFill="background1"/>
          </w:tcPr>
          <w:p w14:paraId="78F925F4" w14:textId="23CBA604" w:rsidR="00A40DD2" w:rsidRDefault="005139EE" w:rsidP="009D5856">
            <w:pPr>
              <w:pStyle w:val="TAC"/>
              <w:rPr>
                <w:sz w:val="16"/>
                <w:szCs w:val="16"/>
              </w:rPr>
            </w:pPr>
            <w:r>
              <w:rPr>
                <w:sz w:val="16"/>
                <w:szCs w:val="16"/>
              </w:rPr>
              <w:t>F</w:t>
            </w:r>
          </w:p>
        </w:tc>
        <w:tc>
          <w:tcPr>
            <w:tcW w:w="4884" w:type="dxa"/>
            <w:shd w:val="clear" w:color="auto" w:fill="FFFFFF" w:themeFill="background1"/>
          </w:tcPr>
          <w:p w14:paraId="0931F70F" w14:textId="3732E53D" w:rsidR="00A40DD2" w:rsidRDefault="00975211" w:rsidP="00D0145E">
            <w:pPr>
              <w:overflowPunct/>
              <w:autoSpaceDE/>
              <w:autoSpaceDN/>
              <w:adjustRightInd/>
              <w:spacing w:after="0" w:line="240" w:lineRule="atLeast"/>
              <w:textAlignment w:val="auto"/>
              <w:rPr>
                <w:rFonts w:ascii="Arial" w:hAnsi="Arial"/>
                <w:sz w:val="16"/>
                <w:szCs w:val="16"/>
              </w:rPr>
            </w:pPr>
            <w:r w:rsidRPr="00975211">
              <w:rPr>
                <w:rFonts w:ascii="Arial" w:hAnsi="Arial"/>
                <w:sz w:val="16"/>
                <w:szCs w:val="16"/>
              </w:rPr>
              <w:t>[5GMS3] Rel-16 API corrections</w:t>
            </w:r>
          </w:p>
        </w:tc>
        <w:tc>
          <w:tcPr>
            <w:tcW w:w="696" w:type="dxa"/>
            <w:shd w:val="clear" w:color="auto" w:fill="FFFFFF" w:themeFill="background1"/>
          </w:tcPr>
          <w:p w14:paraId="5CDF9FD6" w14:textId="70CD4A3D" w:rsidR="00A40DD2" w:rsidRDefault="00975211" w:rsidP="009D5856">
            <w:pPr>
              <w:pStyle w:val="TAC"/>
              <w:rPr>
                <w:sz w:val="16"/>
                <w:szCs w:val="16"/>
              </w:rPr>
            </w:pPr>
            <w:r>
              <w:rPr>
                <w:sz w:val="16"/>
                <w:szCs w:val="16"/>
              </w:rPr>
              <w:t>16.7.0</w:t>
            </w:r>
          </w:p>
        </w:tc>
      </w:tr>
      <w:tr w:rsidR="00565B0D" w:rsidRPr="00586B6B" w14:paraId="125DA03B" w14:textId="77777777" w:rsidTr="005D696A">
        <w:trPr>
          <w:gridAfter w:val="1"/>
          <w:wAfter w:w="6" w:type="dxa"/>
          <w:trHeight w:val="158"/>
        </w:trPr>
        <w:tc>
          <w:tcPr>
            <w:tcW w:w="977" w:type="dxa"/>
            <w:shd w:val="clear" w:color="auto" w:fill="FFFFFF" w:themeFill="background1"/>
          </w:tcPr>
          <w:p w14:paraId="58FE7D02" w14:textId="3A59A1B5" w:rsidR="00565B0D" w:rsidRDefault="00565B0D" w:rsidP="009D5856">
            <w:pPr>
              <w:pStyle w:val="TAC"/>
              <w:rPr>
                <w:sz w:val="16"/>
                <w:szCs w:val="16"/>
              </w:rPr>
            </w:pPr>
            <w:r>
              <w:rPr>
                <w:sz w:val="16"/>
                <w:szCs w:val="16"/>
              </w:rPr>
              <w:t>2022-12</w:t>
            </w:r>
          </w:p>
        </w:tc>
        <w:tc>
          <w:tcPr>
            <w:tcW w:w="696" w:type="dxa"/>
            <w:shd w:val="clear" w:color="auto" w:fill="FFFFFF" w:themeFill="background1"/>
          </w:tcPr>
          <w:p w14:paraId="360E976F" w14:textId="3FCB9C65" w:rsidR="00565B0D" w:rsidRDefault="00565B0D" w:rsidP="009D5856">
            <w:pPr>
              <w:pStyle w:val="TAC"/>
              <w:rPr>
                <w:sz w:val="16"/>
                <w:szCs w:val="16"/>
              </w:rPr>
            </w:pPr>
            <w:r>
              <w:rPr>
                <w:sz w:val="16"/>
                <w:szCs w:val="16"/>
              </w:rPr>
              <w:t>SA#98-e</w:t>
            </w:r>
          </w:p>
        </w:tc>
        <w:tc>
          <w:tcPr>
            <w:tcW w:w="977" w:type="dxa"/>
            <w:shd w:val="clear" w:color="auto" w:fill="FFFFFF" w:themeFill="background1"/>
          </w:tcPr>
          <w:p w14:paraId="68D451C4" w14:textId="5E481C0A" w:rsidR="00565B0D" w:rsidRPr="00577D5A" w:rsidRDefault="00565B0D" w:rsidP="009D5856">
            <w:pPr>
              <w:pStyle w:val="TAC"/>
              <w:rPr>
                <w:sz w:val="16"/>
                <w:szCs w:val="16"/>
              </w:rPr>
            </w:pPr>
            <w:r w:rsidRPr="00565B0D">
              <w:rPr>
                <w:sz w:val="16"/>
                <w:szCs w:val="16"/>
              </w:rPr>
              <w:t>SP-221042</w:t>
            </w:r>
          </w:p>
        </w:tc>
        <w:tc>
          <w:tcPr>
            <w:tcW w:w="510" w:type="dxa"/>
            <w:shd w:val="clear" w:color="auto" w:fill="FFFFFF" w:themeFill="background1"/>
          </w:tcPr>
          <w:p w14:paraId="3451C13E" w14:textId="276CE452" w:rsidR="00565B0D" w:rsidRDefault="00565B0D" w:rsidP="009D5856">
            <w:pPr>
              <w:pStyle w:val="TAL"/>
              <w:rPr>
                <w:sz w:val="16"/>
                <w:szCs w:val="16"/>
              </w:rPr>
            </w:pPr>
            <w:r>
              <w:rPr>
                <w:sz w:val="16"/>
                <w:szCs w:val="16"/>
              </w:rPr>
              <w:t>0027</w:t>
            </w:r>
          </w:p>
        </w:tc>
        <w:tc>
          <w:tcPr>
            <w:tcW w:w="325" w:type="dxa"/>
            <w:shd w:val="clear" w:color="auto" w:fill="FFFFFF" w:themeFill="background1"/>
          </w:tcPr>
          <w:p w14:paraId="3F6F36B9" w14:textId="1F521AF2" w:rsidR="00565B0D" w:rsidRDefault="00565B0D" w:rsidP="009D5856">
            <w:pPr>
              <w:pStyle w:val="TAR"/>
              <w:rPr>
                <w:sz w:val="16"/>
                <w:szCs w:val="16"/>
              </w:rPr>
            </w:pPr>
            <w:r>
              <w:rPr>
                <w:sz w:val="16"/>
                <w:szCs w:val="16"/>
              </w:rPr>
              <w:t>2</w:t>
            </w:r>
          </w:p>
        </w:tc>
        <w:tc>
          <w:tcPr>
            <w:tcW w:w="418" w:type="dxa"/>
            <w:shd w:val="clear" w:color="auto" w:fill="FFFFFF" w:themeFill="background1"/>
          </w:tcPr>
          <w:p w14:paraId="289330D3" w14:textId="5B4EF1F7" w:rsidR="00565B0D" w:rsidRDefault="00565B0D" w:rsidP="009D5856">
            <w:pPr>
              <w:pStyle w:val="TAC"/>
              <w:rPr>
                <w:sz w:val="16"/>
                <w:szCs w:val="16"/>
              </w:rPr>
            </w:pPr>
            <w:r>
              <w:rPr>
                <w:sz w:val="16"/>
                <w:szCs w:val="16"/>
              </w:rPr>
              <w:t>F</w:t>
            </w:r>
          </w:p>
        </w:tc>
        <w:tc>
          <w:tcPr>
            <w:tcW w:w="4884" w:type="dxa"/>
            <w:shd w:val="clear" w:color="auto" w:fill="FFFFFF" w:themeFill="background1"/>
          </w:tcPr>
          <w:p w14:paraId="31C4CB6C" w14:textId="2BB3EC2D" w:rsidR="00565B0D" w:rsidRPr="00975211" w:rsidRDefault="00565B0D" w:rsidP="00D0145E">
            <w:pPr>
              <w:overflowPunct/>
              <w:autoSpaceDE/>
              <w:autoSpaceDN/>
              <w:adjustRightInd/>
              <w:spacing w:after="0" w:line="240" w:lineRule="atLeast"/>
              <w:textAlignment w:val="auto"/>
              <w:rPr>
                <w:rFonts w:ascii="Arial" w:hAnsi="Arial"/>
                <w:sz w:val="16"/>
                <w:szCs w:val="16"/>
              </w:rPr>
            </w:pPr>
            <w:r>
              <w:rPr>
                <w:rFonts w:ascii="Arial" w:hAnsi="Arial"/>
                <w:sz w:val="16"/>
                <w:szCs w:val="16"/>
              </w:rPr>
              <w:t>[5GMS3] Rel-16 clarifications and corrections</w:t>
            </w:r>
          </w:p>
        </w:tc>
        <w:tc>
          <w:tcPr>
            <w:tcW w:w="696" w:type="dxa"/>
            <w:shd w:val="clear" w:color="auto" w:fill="FFFFFF" w:themeFill="background1"/>
          </w:tcPr>
          <w:p w14:paraId="65BCAD9F" w14:textId="19F3EC3B" w:rsidR="00565B0D" w:rsidRDefault="00565B0D" w:rsidP="009D5856">
            <w:pPr>
              <w:pStyle w:val="TAC"/>
              <w:rPr>
                <w:sz w:val="16"/>
                <w:szCs w:val="16"/>
              </w:rPr>
            </w:pPr>
            <w:r>
              <w:rPr>
                <w:sz w:val="16"/>
                <w:szCs w:val="16"/>
              </w:rPr>
              <w:t>16.8.0</w:t>
            </w:r>
          </w:p>
        </w:tc>
      </w:tr>
      <w:tr w:rsidR="00424B02" w:rsidRPr="00586B6B" w14:paraId="62B13B49" w14:textId="77777777" w:rsidTr="005D696A">
        <w:trPr>
          <w:gridAfter w:val="1"/>
          <w:wAfter w:w="6" w:type="dxa"/>
          <w:trHeight w:val="158"/>
        </w:trPr>
        <w:tc>
          <w:tcPr>
            <w:tcW w:w="977" w:type="dxa"/>
            <w:shd w:val="clear" w:color="auto" w:fill="FFFFFF" w:themeFill="background1"/>
          </w:tcPr>
          <w:p w14:paraId="11530808" w14:textId="443C5C0D"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2023-03</w:t>
            </w:r>
          </w:p>
        </w:tc>
        <w:tc>
          <w:tcPr>
            <w:tcW w:w="696" w:type="dxa"/>
            <w:shd w:val="clear" w:color="auto" w:fill="FFFFFF" w:themeFill="background1"/>
          </w:tcPr>
          <w:p w14:paraId="3967C7B7" w14:textId="5AA43437"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SA#99</w:t>
            </w:r>
          </w:p>
        </w:tc>
        <w:tc>
          <w:tcPr>
            <w:tcW w:w="977" w:type="dxa"/>
            <w:shd w:val="clear" w:color="auto" w:fill="FFFFFF" w:themeFill="background1"/>
          </w:tcPr>
          <w:p w14:paraId="5D6582C8" w14:textId="2CB5B8A7"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SP-230253</w:t>
            </w:r>
          </w:p>
        </w:tc>
        <w:tc>
          <w:tcPr>
            <w:tcW w:w="510" w:type="dxa"/>
            <w:shd w:val="clear" w:color="auto" w:fill="FFFFFF" w:themeFill="background1"/>
          </w:tcPr>
          <w:p w14:paraId="1A57218E" w14:textId="4D5013C1"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0031</w:t>
            </w:r>
          </w:p>
        </w:tc>
        <w:tc>
          <w:tcPr>
            <w:tcW w:w="325" w:type="dxa"/>
            <w:shd w:val="clear" w:color="auto" w:fill="FFFFFF" w:themeFill="background1"/>
          </w:tcPr>
          <w:p w14:paraId="1BAEF178" w14:textId="2A8D894F"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1</w:t>
            </w:r>
          </w:p>
        </w:tc>
        <w:tc>
          <w:tcPr>
            <w:tcW w:w="418" w:type="dxa"/>
            <w:shd w:val="clear" w:color="auto" w:fill="FFFFFF" w:themeFill="background1"/>
          </w:tcPr>
          <w:p w14:paraId="21725ADE" w14:textId="366E9B22"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F</w:t>
            </w:r>
          </w:p>
        </w:tc>
        <w:tc>
          <w:tcPr>
            <w:tcW w:w="4884" w:type="dxa"/>
            <w:shd w:val="clear" w:color="auto" w:fill="FFFFFF" w:themeFill="background1"/>
          </w:tcPr>
          <w:p w14:paraId="3B14BB0F" w14:textId="218D0BDA" w:rsidR="00424B02" w:rsidRPr="00965306" w:rsidRDefault="00424B02" w:rsidP="00424B02">
            <w:pPr>
              <w:overflowPunct/>
              <w:autoSpaceDE/>
              <w:autoSpaceDN/>
              <w:adjustRightInd/>
              <w:spacing w:after="0" w:line="240" w:lineRule="atLeast"/>
              <w:textAlignment w:val="auto"/>
              <w:rPr>
                <w:rFonts w:ascii="Arial" w:hAnsi="Arial"/>
                <w:sz w:val="16"/>
                <w:szCs w:val="16"/>
              </w:rPr>
            </w:pPr>
            <w:r w:rsidRPr="00965306">
              <w:rPr>
                <w:rFonts w:ascii="Arial" w:hAnsi="Arial"/>
                <w:sz w:val="16"/>
                <w:szCs w:val="16"/>
              </w:rPr>
              <w:t>[5GMS3] Rel-16 corrections</w:t>
            </w:r>
          </w:p>
        </w:tc>
        <w:tc>
          <w:tcPr>
            <w:tcW w:w="696" w:type="dxa"/>
            <w:shd w:val="clear" w:color="auto" w:fill="FFFFFF" w:themeFill="background1"/>
          </w:tcPr>
          <w:p w14:paraId="25590212" w14:textId="7BA2E9BE"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16.9.0</w:t>
            </w:r>
          </w:p>
        </w:tc>
      </w:tr>
      <w:tr w:rsidR="00534B44" w:rsidRPr="00586B6B" w14:paraId="2AA5C301" w14:textId="77777777" w:rsidTr="005D696A">
        <w:trPr>
          <w:gridAfter w:val="1"/>
          <w:wAfter w:w="6" w:type="dxa"/>
          <w:trHeight w:val="158"/>
        </w:trPr>
        <w:tc>
          <w:tcPr>
            <w:tcW w:w="977" w:type="dxa"/>
            <w:shd w:val="clear" w:color="auto" w:fill="FFFFFF" w:themeFill="background1"/>
          </w:tcPr>
          <w:p w14:paraId="0E885464" w14:textId="423B7767" w:rsidR="00534B44" w:rsidRPr="00424B02" w:rsidRDefault="00534B44"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2023-06</w:t>
            </w:r>
          </w:p>
        </w:tc>
        <w:tc>
          <w:tcPr>
            <w:tcW w:w="696" w:type="dxa"/>
            <w:shd w:val="clear" w:color="auto" w:fill="FFFFFF" w:themeFill="background1"/>
          </w:tcPr>
          <w:p w14:paraId="1F1A45A4" w14:textId="50729AA2" w:rsidR="00534B44" w:rsidRPr="00424B02" w:rsidRDefault="00534B44"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SA#100</w:t>
            </w:r>
          </w:p>
        </w:tc>
        <w:tc>
          <w:tcPr>
            <w:tcW w:w="977" w:type="dxa"/>
            <w:shd w:val="clear" w:color="auto" w:fill="FFFFFF" w:themeFill="background1"/>
          </w:tcPr>
          <w:p w14:paraId="4DEE58BA" w14:textId="1622C205" w:rsidR="00534B44" w:rsidRPr="00424B02" w:rsidRDefault="00534B44" w:rsidP="00965306">
            <w:pPr>
              <w:overflowPunct/>
              <w:autoSpaceDE/>
              <w:autoSpaceDN/>
              <w:adjustRightInd/>
              <w:spacing w:after="0" w:line="240" w:lineRule="atLeast"/>
              <w:textAlignment w:val="auto"/>
              <w:rPr>
                <w:rFonts w:ascii="Arial" w:hAnsi="Arial"/>
                <w:sz w:val="16"/>
                <w:szCs w:val="16"/>
              </w:rPr>
            </w:pPr>
            <w:r w:rsidRPr="00534B44">
              <w:rPr>
                <w:rFonts w:ascii="Arial" w:hAnsi="Arial"/>
                <w:sz w:val="16"/>
                <w:szCs w:val="16"/>
              </w:rPr>
              <w:t>SP-230546</w:t>
            </w:r>
          </w:p>
        </w:tc>
        <w:tc>
          <w:tcPr>
            <w:tcW w:w="510" w:type="dxa"/>
            <w:shd w:val="clear" w:color="auto" w:fill="FFFFFF" w:themeFill="background1"/>
          </w:tcPr>
          <w:p w14:paraId="4BCEC198" w14:textId="35D8C77F" w:rsidR="00534B44" w:rsidRPr="00424B02" w:rsidRDefault="00534B44"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0035</w:t>
            </w:r>
          </w:p>
        </w:tc>
        <w:tc>
          <w:tcPr>
            <w:tcW w:w="325" w:type="dxa"/>
            <w:shd w:val="clear" w:color="auto" w:fill="FFFFFF" w:themeFill="background1"/>
          </w:tcPr>
          <w:p w14:paraId="55E5BEE2" w14:textId="586A124D" w:rsidR="00534B44" w:rsidRPr="00424B02" w:rsidRDefault="00534B44" w:rsidP="00965306">
            <w:pPr>
              <w:overflowPunct/>
              <w:autoSpaceDE/>
              <w:autoSpaceDN/>
              <w:adjustRightInd/>
              <w:spacing w:after="0" w:line="240" w:lineRule="atLeast"/>
              <w:textAlignment w:val="auto"/>
              <w:rPr>
                <w:rFonts w:ascii="Arial" w:hAnsi="Arial"/>
                <w:sz w:val="16"/>
                <w:szCs w:val="16"/>
              </w:rPr>
            </w:pPr>
          </w:p>
        </w:tc>
        <w:tc>
          <w:tcPr>
            <w:tcW w:w="418" w:type="dxa"/>
            <w:shd w:val="clear" w:color="auto" w:fill="FFFFFF" w:themeFill="background1"/>
          </w:tcPr>
          <w:p w14:paraId="69D8B5B2" w14:textId="3B012E16" w:rsidR="00534B44" w:rsidRPr="00424B02" w:rsidRDefault="00534B44"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F</w:t>
            </w:r>
          </w:p>
        </w:tc>
        <w:tc>
          <w:tcPr>
            <w:tcW w:w="4884" w:type="dxa"/>
            <w:shd w:val="clear" w:color="auto" w:fill="FFFFFF" w:themeFill="background1"/>
          </w:tcPr>
          <w:p w14:paraId="39BF6673" w14:textId="5BB2FD4E" w:rsidR="00534B44" w:rsidRPr="00965306" w:rsidRDefault="00534B44" w:rsidP="00424B02">
            <w:pPr>
              <w:overflowPunct/>
              <w:autoSpaceDE/>
              <w:autoSpaceDN/>
              <w:adjustRightInd/>
              <w:spacing w:after="0" w:line="240" w:lineRule="atLeast"/>
              <w:textAlignment w:val="auto"/>
              <w:rPr>
                <w:rFonts w:ascii="Arial" w:hAnsi="Arial"/>
                <w:sz w:val="16"/>
                <w:szCs w:val="16"/>
              </w:rPr>
            </w:pPr>
            <w:r>
              <w:rPr>
                <w:rFonts w:ascii="Arial" w:hAnsi="Arial"/>
                <w:sz w:val="16"/>
                <w:szCs w:val="16"/>
              </w:rPr>
              <w:t>[5GMS3] Rel-16 corrections</w:t>
            </w:r>
          </w:p>
        </w:tc>
        <w:tc>
          <w:tcPr>
            <w:tcW w:w="696" w:type="dxa"/>
            <w:shd w:val="clear" w:color="auto" w:fill="FFFFFF" w:themeFill="background1"/>
          </w:tcPr>
          <w:p w14:paraId="7ECA1C1F" w14:textId="75B545E8" w:rsidR="00534B44" w:rsidRPr="00424B02" w:rsidRDefault="00534B44"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16.10.0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7ECFE5" w14:textId="77777777" w:rsidR="00877BC4" w:rsidRDefault="00877BC4">
      <w:r>
        <w:separator/>
      </w:r>
    </w:p>
  </w:endnote>
  <w:endnote w:type="continuationSeparator" w:id="0">
    <w:p w14:paraId="7C2733E3" w14:textId="77777777" w:rsidR="00877BC4" w:rsidRDefault="00877BC4">
      <w:r>
        <w:continuationSeparator/>
      </w:r>
    </w:p>
  </w:endnote>
  <w:endnote w:type="continuationNotice" w:id="1">
    <w:p w14:paraId="6CA8DA28" w14:textId="77777777" w:rsidR="00877BC4" w:rsidRDefault="00877B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9A0F4F" w14:textId="77777777" w:rsidR="00877BC4" w:rsidRDefault="00877BC4">
      <w:r>
        <w:separator/>
      </w:r>
    </w:p>
  </w:footnote>
  <w:footnote w:type="continuationSeparator" w:id="0">
    <w:p w14:paraId="3352C7FD" w14:textId="77777777" w:rsidR="00877BC4" w:rsidRDefault="00877BC4">
      <w:r>
        <w:continuationSeparator/>
      </w:r>
    </w:p>
  </w:footnote>
  <w:footnote w:type="continuationNotice" w:id="1">
    <w:p w14:paraId="680B26B2" w14:textId="77777777" w:rsidR="00877BC4" w:rsidRDefault="00877BC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2254524"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2791">
      <w:rPr>
        <w:rFonts w:ascii="Arial" w:hAnsi="Arial" w:cs="Arial"/>
        <w:b/>
        <w:noProof/>
        <w:sz w:val="18"/>
        <w:szCs w:val="18"/>
      </w:rPr>
      <w:t>Release 16</w:t>
    </w:r>
    <w:r>
      <w:rPr>
        <w:rFonts w:ascii="Arial" w:hAnsi="Arial" w:cs="Arial"/>
        <w:b/>
        <w:sz w:val="18"/>
        <w:szCs w:val="18"/>
      </w:rPr>
      <w:fldChar w:fldCharType="end"/>
    </w:r>
  </w:p>
  <w:p w14:paraId="2E770A4F" w14:textId="020560E5"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2791">
      <w:rPr>
        <w:rFonts w:ascii="Arial" w:hAnsi="Arial" w:cs="Arial"/>
        <w:b/>
        <w:noProof/>
        <w:sz w:val="18"/>
        <w:szCs w:val="18"/>
      </w:rPr>
      <w:t>3GPP TS 26.512 V16.10.0 (2023-06)</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10D0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BA4E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9080E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93699058">
    <w:abstractNumId w:val="13"/>
  </w:num>
  <w:num w:numId="2" w16cid:durableId="2052726169">
    <w:abstractNumId w:val="16"/>
  </w:num>
  <w:num w:numId="3" w16cid:durableId="1040593058">
    <w:abstractNumId w:val="17"/>
  </w:num>
  <w:num w:numId="4" w16cid:durableId="1796558681">
    <w:abstractNumId w:val="12"/>
  </w:num>
  <w:num w:numId="5" w16cid:durableId="1533105785">
    <w:abstractNumId w:val="22"/>
  </w:num>
  <w:num w:numId="6" w16cid:durableId="1834225006">
    <w:abstractNumId w:val="21"/>
  </w:num>
  <w:num w:numId="7" w16cid:durableId="864951199">
    <w:abstractNumId w:val="19"/>
  </w:num>
  <w:num w:numId="8" w16cid:durableId="967784457">
    <w:abstractNumId w:val="20"/>
  </w:num>
  <w:num w:numId="9" w16cid:durableId="1647079857">
    <w:abstractNumId w:val="10"/>
  </w:num>
  <w:num w:numId="10" w16cid:durableId="2051761988">
    <w:abstractNumId w:val="15"/>
  </w:num>
  <w:num w:numId="11" w16cid:durableId="1078791963">
    <w:abstractNumId w:val="11"/>
  </w:num>
  <w:num w:numId="12" w16cid:durableId="563877706">
    <w:abstractNumId w:val="18"/>
  </w:num>
  <w:num w:numId="13" w16cid:durableId="692801750">
    <w:abstractNumId w:val="14"/>
  </w:num>
  <w:num w:numId="14" w16cid:durableId="401610565">
    <w:abstractNumId w:val="9"/>
  </w:num>
  <w:num w:numId="15" w16cid:durableId="1161583147">
    <w:abstractNumId w:val="7"/>
  </w:num>
  <w:num w:numId="16" w16cid:durableId="897519387">
    <w:abstractNumId w:val="6"/>
  </w:num>
  <w:num w:numId="17" w16cid:durableId="1195115318">
    <w:abstractNumId w:val="5"/>
  </w:num>
  <w:num w:numId="18" w16cid:durableId="2095472745">
    <w:abstractNumId w:val="4"/>
  </w:num>
  <w:num w:numId="19" w16cid:durableId="1643268274">
    <w:abstractNumId w:val="8"/>
  </w:num>
  <w:num w:numId="20" w16cid:durableId="1338731817">
    <w:abstractNumId w:val="3"/>
  </w:num>
  <w:num w:numId="21" w16cid:durableId="1649628902">
    <w:abstractNumId w:val="13"/>
  </w:num>
  <w:num w:numId="22" w16cid:durableId="1966110269">
    <w:abstractNumId w:val="2"/>
  </w:num>
  <w:num w:numId="23" w16cid:durableId="1831870065">
    <w:abstractNumId w:val="1"/>
  </w:num>
  <w:num w:numId="24" w16cid:durableId="1346714779">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9"/>
    <w:rsid w:val="00002069"/>
    <w:rsid w:val="0000219F"/>
    <w:rsid w:val="00004208"/>
    <w:rsid w:val="00004FAC"/>
    <w:rsid w:val="00005286"/>
    <w:rsid w:val="00005935"/>
    <w:rsid w:val="000132AA"/>
    <w:rsid w:val="0001385D"/>
    <w:rsid w:val="00013CDA"/>
    <w:rsid w:val="00014B58"/>
    <w:rsid w:val="00016CD7"/>
    <w:rsid w:val="00017C74"/>
    <w:rsid w:val="000203C4"/>
    <w:rsid w:val="00021283"/>
    <w:rsid w:val="000217C0"/>
    <w:rsid w:val="00022C21"/>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18C1"/>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08F9"/>
    <w:rsid w:val="00105380"/>
    <w:rsid w:val="00106A97"/>
    <w:rsid w:val="0010737E"/>
    <w:rsid w:val="00110893"/>
    <w:rsid w:val="0011497C"/>
    <w:rsid w:val="00116F1A"/>
    <w:rsid w:val="00121B59"/>
    <w:rsid w:val="0012288E"/>
    <w:rsid w:val="001248EB"/>
    <w:rsid w:val="00125713"/>
    <w:rsid w:val="0013095A"/>
    <w:rsid w:val="001314B2"/>
    <w:rsid w:val="00131A89"/>
    <w:rsid w:val="001323A2"/>
    <w:rsid w:val="00133525"/>
    <w:rsid w:val="00133C12"/>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460"/>
    <w:rsid w:val="001747A1"/>
    <w:rsid w:val="001750C1"/>
    <w:rsid w:val="00175F54"/>
    <w:rsid w:val="0017766E"/>
    <w:rsid w:val="00180C15"/>
    <w:rsid w:val="00182A0B"/>
    <w:rsid w:val="00185C8F"/>
    <w:rsid w:val="00186A79"/>
    <w:rsid w:val="00187CEF"/>
    <w:rsid w:val="001947AB"/>
    <w:rsid w:val="001947F1"/>
    <w:rsid w:val="00194D1D"/>
    <w:rsid w:val="00194F6A"/>
    <w:rsid w:val="001951A2"/>
    <w:rsid w:val="00196C75"/>
    <w:rsid w:val="0019753A"/>
    <w:rsid w:val="001A0AB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1341"/>
    <w:rsid w:val="00207CEF"/>
    <w:rsid w:val="00210ABE"/>
    <w:rsid w:val="002114D0"/>
    <w:rsid w:val="00212AF1"/>
    <w:rsid w:val="00213E10"/>
    <w:rsid w:val="00224436"/>
    <w:rsid w:val="00224BD4"/>
    <w:rsid w:val="002271C9"/>
    <w:rsid w:val="00227F8B"/>
    <w:rsid w:val="0023211D"/>
    <w:rsid w:val="00232D60"/>
    <w:rsid w:val="00232E6B"/>
    <w:rsid w:val="002331B7"/>
    <w:rsid w:val="002347A2"/>
    <w:rsid w:val="002351DE"/>
    <w:rsid w:val="00235508"/>
    <w:rsid w:val="00235F0D"/>
    <w:rsid w:val="002361C0"/>
    <w:rsid w:val="0023629D"/>
    <w:rsid w:val="00236EF0"/>
    <w:rsid w:val="002409CA"/>
    <w:rsid w:val="00240B04"/>
    <w:rsid w:val="00241515"/>
    <w:rsid w:val="00242D45"/>
    <w:rsid w:val="00244B39"/>
    <w:rsid w:val="00244DA3"/>
    <w:rsid w:val="002454DF"/>
    <w:rsid w:val="00245A4C"/>
    <w:rsid w:val="00245FCB"/>
    <w:rsid w:val="0024650B"/>
    <w:rsid w:val="00250404"/>
    <w:rsid w:val="00251C64"/>
    <w:rsid w:val="00252474"/>
    <w:rsid w:val="00252EB7"/>
    <w:rsid w:val="0025362C"/>
    <w:rsid w:val="00253C72"/>
    <w:rsid w:val="00256D94"/>
    <w:rsid w:val="00257198"/>
    <w:rsid w:val="002573C9"/>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409A"/>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A09D7"/>
    <w:rsid w:val="002A32B0"/>
    <w:rsid w:val="002A38E4"/>
    <w:rsid w:val="002A68A7"/>
    <w:rsid w:val="002A7B09"/>
    <w:rsid w:val="002B053E"/>
    <w:rsid w:val="002B2041"/>
    <w:rsid w:val="002B2A3D"/>
    <w:rsid w:val="002B3153"/>
    <w:rsid w:val="002B6031"/>
    <w:rsid w:val="002B6339"/>
    <w:rsid w:val="002B6C93"/>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791"/>
    <w:rsid w:val="00302822"/>
    <w:rsid w:val="003049E8"/>
    <w:rsid w:val="00305428"/>
    <w:rsid w:val="00305D4B"/>
    <w:rsid w:val="00310FC2"/>
    <w:rsid w:val="00311202"/>
    <w:rsid w:val="00313133"/>
    <w:rsid w:val="00313C43"/>
    <w:rsid w:val="0031700D"/>
    <w:rsid w:val="003172DC"/>
    <w:rsid w:val="00317B9E"/>
    <w:rsid w:val="00317F8D"/>
    <w:rsid w:val="003204D1"/>
    <w:rsid w:val="00322275"/>
    <w:rsid w:val="003228FB"/>
    <w:rsid w:val="00322A6D"/>
    <w:rsid w:val="00323423"/>
    <w:rsid w:val="00323EC0"/>
    <w:rsid w:val="003253D9"/>
    <w:rsid w:val="0032558D"/>
    <w:rsid w:val="00326973"/>
    <w:rsid w:val="0032795E"/>
    <w:rsid w:val="00333EA7"/>
    <w:rsid w:val="0033473D"/>
    <w:rsid w:val="00340A78"/>
    <w:rsid w:val="003420BF"/>
    <w:rsid w:val="003425C9"/>
    <w:rsid w:val="003429D3"/>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65FFF"/>
    <w:rsid w:val="003727F5"/>
    <w:rsid w:val="003765B8"/>
    <w:rsid w:val="0037676C"/>
    <w:rsid w:val="00376B9C"/>
    <w:rsid w:val="0037764E"/>
    <w:rsid w:val="00381D34"/>
    <w:rsid w:val="00383446"/>
    <w:rsid w:val="00383740"/>
    <w:rsid w:val="003857DA"/>
    <w:rsid w:val="00386CE7"/>
    <w:rsid w:val="003874CA"/>
    <w:rsid w:val="00390985"/>
    <w:rsid w:val="0039172B"/>
    <w:rsid w:val="00391EE4"/>
    <w:rsid w:val="003930AE"/>
    <w:rsid w:val="0039341F"/>
    <w:rsid w:val="00393C1E"/>
    <w:rsid w:val="003956F8"/>
    <w:rsid w:val="003A1221"/>
    <w:rsid w:val="003A2401"/>
    <w:rsid w:val="003A4A26"/>
    <w:rsid w:val="003A5E62"/>
    <w:rsid w:val="003A66F3"/>
    <w:rsid w:val="003A6C72"/>
    <w:rsid w:val="003A7DBB"/>
    <w:rsid w:val="003B08FF"/>
    <w:rsid w:val="003B15E3"/>
    <w:rsid w:val="003B212C"/>
    <w:rsid w:val="003B2BE3"/>
    <w:rsid w:val="003B3A39"/>
    <w:rsid w:val="003B5E45"/>
    <w:rsid w:val="003B6010"/>
    <w:rsid w:val="003B71AF"/>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08B8"/>
    <w:rsid w:val="00400922"/>
    <w:rsid w:val="00400C9E"/>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4B02"/>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589A"/>
    <w:rsid w:val="00456899"/>
    <w:rsid w:val="004615A6"/>
    <w:rsid w:val="004625D9"/>
    <w:rsid w:val="00462775"/>
    <w:rsid w:val="00462E8A"/>
    <w:rsid w:val="00463393"/>
    <w:rsid w:val="0047018E"/>
    <w:rsid w:val="004706F6"/>
    <w:rsid w:val="0047077D"/>
    <w:rsid w:val="004707A7"/>
    <w:rsid w:val="0047133F"/>
    <w:rsid w:val="00471E2E"/>
    <w:rsid w:val="004745CC"/>
    <w:rsid w:val="00474C12"/>
    <w:rsid w:val="00475D32"/>
    <w:rsid w:val="004762FE"/>
    <w:rsid w:val="00477655"/>
    <w:rsid w:val="00481896"/>
    <w:rsid w:val="004828EB"/>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EB7"/>
    <w:rsid w:val="004B4368"/>
    <w:rsid w:val="004B657D"/>
    <w:rsid w:val="004B6D39"/>
    <w:rsid w:val="004B7241"/>
    <w:rsid w:val="004B7649"/>
    <w:rsid w:val="004C2403"/>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39EE"/>
    <w:rsid w:val="00514F1D"/>
    <w:rsid w:val="00516258"/>
    <w:rsid w:val="005172A0"/>
    <w:rsid w:val="005172EB"/>
    <w:rsid w:val="005179EC"/>
    <w:rsid w:val="00522A3A"/>
    <w:rsid w:val="005234F3"/>
    <w:rsid w:val="00524CA9"/>
    <w:rsid w:val="00525081"/>
    <w:rsid w:val="00525F7B"/>
    <w:rsid w:val="005262B7"/>
    <w:rsid w:val="005271D0"/>
    <w:rsid w:val="00531BE3"/>
    <w:rsid w:val="0053388B"/>
    <w:rsid w:val="0053419A"/>
    <w:rsid w:val="00534686"/>
    <w:rsid w:val="00534B44"/>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5B0D"/>
    <w:rsid w:val="00567069"/>
    <w:rsid w:val="00571AE6"/>
    <w:rsid w:val="00572154"/>
    <w:rsid w:val="005731FD"/>
    <w:rsid w:val="00574163"/>
    <w:rsid w:val="00574ACB"/>
    <w:rsid w:val="0057646A"/>
    <w:rsid w:val="00577014"/>
    <w:rsid w:val="00577D5A"/>
    <w:rsid w:val="00580322"/>
    <w:rsid w:val="00580E52"/>
    <w:rsid w:val="005813DF"/>
    <w:rsid w:val="00581A5D"/>
    <w:rsid w:val="00582110"/>
    <w:rsid w:val="005821E6"/>
    <w:rsid w:val="0058270C"/>
    <w:rsid w:val="005852BA"/>
    <w:rsid w:val="00585E20"/>
    <w:rsid w:val="00586B6B"/>
    <w:rsid w:val="00587A5D"/>
    <w:rsid w:val="00590041"/>
    <w:rsid w:val="00592B20"/>
    <w:rsid w:val="00593A1A"/>
    <w:rsid w:val="00595B50"/>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11F1"/>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9FB"/>
    <w:rsid w:val="00600DEB"/>
    <w:rsid w:val="00602449"/>
    <w:rsid w:val="00602AEA"/>
    <w:rsid w:val="00603FA9"/>
    <w:rsid w:val="00606885"/>
    <w:rsid w:val="006069A0"/>
    <w:rsid w:val="00610A66"/>
    <w:rsid w:val="006146FB"/>
    <w:rsid w:val="00614FDF"/>
    <w:rsid w:val="00615896"/>
    <w:rsid w:val="00615FA5"/>
    <w:rsid w:val="00616FF5"/>
    <w:rsid w:val="006176DB"/>
    <w:rsid w:val="00620831"/>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5D6"/>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2891"/>
    <w:rsid w:val="006D3379"/>
    <w:rsid w:val="006D3848"/>
    <w:rsid w:val="006D4F05"/>
    <w:rsid w:val="006D6E74"/>
    <w:rsid w:val="006D7339"/>
    <w:rsid w:val="006D757E"/>
    <w:rsid w:val="006D7AA8"/>
    <w:rsid w:val="006E0178"/>
    <w:rsid w:val="006E04D9"/>
    <w:rsid w:val="006E163C"/>
    <w:rsid w:val="006E250E"/>
    <w:rsid w:val="006E3CB2"/>
    <w:rsid w:val="006E4E63"/>
    <w:rsid w:val="006E502C"/>
    <w:rsid w:val="006E5471"/>
    <w:rsid w:val="006E56D4"/>
    <w:rsid w:val="006E5C86"/>
    <w:rsid w:val="006E66AD"/>
    <w:rsid w:val="006F05F5"/>
    <w:rsid w:val="006F08BF"/>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CA3"/>
    <w:rsid w:val="00744E76"/>
    <w:rsid w:val="0074506F"/>
    <w:rsid w:val="00747F72"/>
    <w:rsid w:val="0075154A"/>
    <w:rsid w:val="007529CA"/>
    <w:rsid w:val="00752A48"/>
    <w:rsid w:val="00754084"/>
    <w:rsid w:val="00756F93"/>
    <w:rsid w:val="007570B4"/>
    <w:rsid w:val="00760CE6"/>
    <w:rsid w:val="00761CC2"/>
    <w:rsid w:val="007628DE"/>
    <w:rsid w:val="0076361C"/>
    <w:rsid w:val="0076387C"/>
    <w:rsid w:val="0076485C"/>
    <w:rsid w:val="0076523E"/>
    <w:rsid w:val="00766CDB"/>
    <w:rsid w:val="007703E9"/>
    <w:rsid w:val="00770B87"/>
    <w:rsid w:val="007732A7"/>
    <w:rsid w:val="00773C76"/>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6F1"/>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68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77BC4"/>
    <w:rsid w:val="00883BC0"/>
    <w:rsid w:val="00884314"/>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C710D"/>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79C"/>
    <w:rsid w:val="00952985"/>
    <w:rsid w:val="0095456A"/>
    <w:rsid w:val="00955E52"/>
    <w:rsid w:val="00956A78"/>
    <w:rsid w:val="00963E88"/>
    <w:rsid w:val="00965306"/>
    <w:rsid w:val="0097039C"/>
    <w:rsid w:val="00970A8F"/>
    <w:rsid w:val="00971DEE"/>
    <w:rsid w:val="0097247A"/>
    <w:rsid w:val="00972A15"/>
    <w:rsid w:val="00975211"/>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792"/>
    <w:rsid w:val="009B1D9E"/>
    <w:rsid w:val="009B610D"/>
    <w:rsid w:val="009B6154"/>
    <w:rsid w:val="009C001F"/>
    <w:rsid w:val="009C059A"/>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4AF5"/>
    <w:rsid w:val="00A07817"/>
    <w:rsid w:val="00A07C38"/>
    <w:rsid w:val="00A07E73"/>
    <w:rsid w:val="00A07FF3"/>
    <w:rsid w:val="00A102F9"/>
    <w:rsid w:val="00A104CF"/>
    <w:rsid w:val="00A10F02"/>
    <w:rsid w:val="00A11EF7"/>
    <w:rsid w:val="00A12A0A"/>
    <w:rsid w:val="00A1432B"/>
    <w:rsid w:val="00A14DFA"/>
    <w:rsid w:val="00A164B4"/>
    <w:rsid w:val="00A20AAA"/>
    <w:rsid w:val="00A210FE"/>
    <w:rsid w:val="00A2331C"/>
    <w:rsid w:val="00A24185"/>
    <w:rsid w:val="00A246EF"/>
    <w:rsid w:val="00A25C89"/>
    <w:rsid w:val="00A25EAC"/>
    <w:rsid w:val="00A26091"/>
    <w:rsid w:val="00A26956"/>
    <w:rsid w:val="00A310DE"/>
    <w:rsid w:val="00A316CE"/>
    <w:rsid w:val="00A3253F"/>
    <w:rsid w:val="00A330FB"/>
    <w:rsid w:val="00A33477"/>
    <w:rsid w:val="00A33C7E"/>
    <w:rsid w:val="00A349BD"/>
    <w:rsid w:val="00A34E5B"/>
    <w:rsid w:val="00A35D38"/>
    <w:rsid w:val="00A35E22"/>
    <w:rsid w:val="00A376B6"/>
    <w:rsid w:val="00A407CD"/>
    <w:rsid w:val="00A40DD2"/>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B34"/>
    <w:rsid w:val="00A64FCE"/>
    <w:rsid w:val="00A662C3"/>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207"/>
    <w:rsid w:val="00A93A40"/>
    <w:rsid w:val="00A93F4C"/>
    <w:rsid w:val="00A94A37"/>
    <w:rsid w:val="00A95734"/>
    <w:rsid w:val="00A9699E"/>
    <w:rsid w:val="00AA171A"/>
    <w:rsid w:val="00AA2DB6"/>
    <w:rsid w:val="00AA2E12"/>
    <w:rsid w:val="00AA3D07"/>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1469"/>
    <w:rsid w:val="00AF2640"/>
    <w:rsid w:val="00AF2C3E"/>
    <w:rsid w:val="00AF4F2F"/>
    <w:rsid w:val="00AF6493"/>
    <w:rsid w:val="00AF6DC7"/>
    <w:rsid w:val="00AF78FA"/>
    <w:rsid w:val="00B004A2"/>
    <w:rsid w:val="00B022FC"/>
    <w:rsid w:val="00B02A58"/>
    <w:rsid w:val="00B031E4"/>
    <w:rsid w:val="00B11959"/>
    <w:rsid w:val="00B11A41"/>
    <w:rsid w:val="00B12E3C"/>
    <w:rsid w:val="00B13C1C"/>
    <w:rsid w:val="00B13D43"/>
    <w:rsid w:val="00B15449"/>
    <w:rsid w:val="00B15A22"/>
    <w:rsid w:val="00B20664"/>
    <w:rsid w:val="00B24802"/>
    <w:rsid w:val="00B24CF8"/>
    <w:rsid w:val="00B305D0"/>
    <w:rsid w:val="00B32803"/>
    <w:rsid w:val="00B32D73"/>
    <w:rsid w:val="00B32FEB"/>
    <w:rsid w:val="00B3321E"/>
    <w:rsid w:val="00B33CC1"/>
    <w:rsid w:val="00B34C78"/>
    <w:rsid w:val="00B35CC5"/>
    <w:rsid w:val="00B3739A"/>
    <w:rsid w:val="00B404A1"/>
    <w:rsid w:val="00B40B81"/>
    <w:rsid w:val="00B43810"/>
    <w:rsid w:val="00B44661"/>
    <w:rsid w:val="00B468B0"/>
    <w:rsid w:val="00B508E2"/>
    <w:rsid w:val="00B50B36"/>
    <w:rsid w:val="00B51B4B"/>
    <w:rsid w:val="00B5298C"/>
    <w:rsid w:val="00B547D1"/>
    <w:rsid w:val="00B5532B"/>
    <w:rsid w:val="00B56F25"/>
    <w:rsid w:val="00B60A64"/>
    <w:rsid w:val="00B60AD3"/>
    <w:rsid w:val="00B61D18"/>
    <w:rsid w:val="00B61D8C"/>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2CD8"/>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4C70"/>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27DF"/>
    <w:rsid w:val="00C5390D"/>
    <w:rsid w:val="00C5450E"/>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2167"/>
    <w:rsid w:val="00CF3C66"/>
    <w:rsid w:val="00CF59C3"/>
    <w:rsid w:val="00CF63D8"/>
    <w:rsid w:val="00CF6A9A"/>
    <w:rsid w:val="00D003B7"/>
    <w:rsid w:val="00D00ADA"/>
    <w:rsid w:val="00D0145E"/>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0B17"/>
    <w:rsid w:val="00D41AA2"/>
    <w:rsid w:val="00D41BA7"/>
    <w:rsid w:val="00D4229B"/>
    <w:rsid w:val="00D44235"/>
    <w:rsid w:val="00D454DC"/>
    <w:rsid w:val="00D5340F"/>
    <w:rsid w:val="00D555B0"/>
    <w:rsid w:val="00D559B4"/>
    <w:rsid w:val="00D573D2"/>
    <w:rsid w:val="00D57972"/>
    <w:rsid w:val="00D609AB"/>
    <w:rsid w:val="00D614E1"/>
    <w:rsid w:val="00D63F27"/>
    <w:rsid w:val="00D64388"/>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66BB"/>
    <w:rsid w:val="00D87E00"/>
    <w:rsid w:val="00D90EF3"/>
    <w:rsid w:val="00D9134D"/>
    <w:rsid w:val="00D91B31"/>
    <w:rsid w:val="00D91CAB"/>
    <w:rsid w:val="00D9228F"/>
    <w:rsid w:val="00D9272A"/>
    <w:rsid w:val="00D927A7"/>
    <w:rsid w:val="00D9334C"/>
    <w:rsid w:val="00D93551"/>
    <w:rsid w:val="00D95A7E"/>
    <w:rsid w:val="00DA2041"/>
    <w:rsid w:val="00DA219A"/>
    <w:rsid w:val="00DA3406"/>
    <w:rsid w:val="00DA6E83"/>
    <w:rsid w:val="00DA79AE"/>
    <w:rsid w:val="00DA7A03"/>
    <w:rsid w:val="00DB1818"/>
    <w:rsid w:val="00DB35BC"/>
    <w:rsid w:val="00DB50A5"/>
    <w:rsid w:val="00DB7C2C"/>
    <w:rsid w:val="00DC0F04"/>
    <w:rsid w:val="00DC0FA1"/>
    <w:rsid w:val="00DC115F"/>
    <w:rsid w:val="00DC287F"/>
    <w:rsid w:val="00DC309B"/>
    <w:rsid w:val="00DC3C7D"/>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32F1"/>
    <w:rsid w:val="00E147B9"/>
    <w:rsid w:val="00E14B1E"/>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5DE2"/>
    <w:rsid w:val="00E87180"/>
    <w:rsid w:val="00E8798B"/>
    <w:rsid w:val="00E90469"/>
    <w:rsid w:val="00E90599"/>
    <w:rsid w:val="00E90BEC"/>
    <w:rsid w:val="00E92E9E"/>
    <w:rsid w:val="00E93AC6"/>
    <w:rsid w:val="00E97347"/>
    <w:rsid w:val="00E97A4C"/>
    <w:rsid w:val="00E97EAC"/>
    <w:rsid w:val="00EA2A96"/>
    <w:rsid w:val="00EA3C26"/>
    <w:rsid w:val="00EA4511"/>
    <w:rsid w:val="00EA6387"/>
    <w:rsid w:val="00EA7410"/>
    <w:rsid w:val="00EA78F7"/>
    <w:rsid w:val="00EB2FF7"/>
    <w:rsid w:val="00EB3B3D"/>
    <w:rsid w:val="00EB42EC"/>
    <w:rsid w:val="00EB5554"/>
    <w:rsid w:val="00EB753E"/>
    <w:rsid w:val="00EB786B"/>
    <w:rsid w:val="00EC166A"/>
    <w:rsid w:val="00EC1869"/>
    <w:rsid w:val="00EC1A71"/>
    <w:rsid w:val="00EC3B3D"/>
    <w:rsid w:val="00EC4A25"/>
    <w:rsid w:val="00EC561D"/>
    <w:rsid w:val="00EC5D0F"/>
    <w:rsid w:val="00EC7ABC"/>
    <w:rsid w:val="00ED4B0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22B"/>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66290"/>
    <w:rsid w:val="00F7265F"/>
    <w:rsid w:val="00F80A4F"/>
    <w:rsid w:val="00F82655"/>
    <w:rsid w:val="00F82C6F"/>
    <w:rsid w:val="00F855DA"/>
    <w:rsid w:val="00F85D74"/>
    <w:rsid w:val="00F865F0"/>
    <w:rsid w:val="00F87B64"/>
    <w:rsid w:val="00F90266"/>
    <w:rsid w:val="00F91ECB"/>
    <w:rsid w:val="00F9235E"/>
    <w:rsid w:val="00F942D7"/>
    <w:rsid w:val="00F9510A"/>
    <w:rsid w:val="00F96CDA"/>
    <w:rsid w:val="00F972F7"/>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4F6F"/>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uiPriority w:val="99"/>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580E52"/>
  </w:style>
  <w:style w:type="paragraph" w:styleId="BlockText">
    <w:name w:val="Block Text"/>
    <w:basedOn w:val="Normal"/>
    <w:rsid w:val="00580E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80E52"/>
    <w:pPr>
      <w:ind w:firstLine="360"/>
    </w:pPr>
    <w:rPr>
      <w:lang w:eastAsia="en-US"/>
    </w:rPr>
  </w:style>
  <w:style w:type="character" w:customStyle="1" w:styleId="BodyTextFirstIndentChar">
    <w:name w:val="Body Text First Indent Char"/>
    <w:basedOn w:val="BodyTextChar"/>
    <w:link w:val="BodyTextFirstIndent"/>
    <w:rsid w:val="00580E52"/>
    <w:rPr>
      <w:lang w:val="en-GB" w:eastAsia="en-US"/>
    </w:rPr>
  </w:style>
  <w:style w:type="paragraph" w:styleId="BodyTextFirstIndent2">
    <w:name w:val="Body Text First Indent 2"/>
    <w:basedOn w:val="BodyTextIndent"/>
    <w:link w:val="BodyTextFirstIndent2Char"/>
    <w:rsid w:val="00580E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580E52"/>
    <w:rPr>
      <w:sz w:val="24"/>
      <w:szCs w:val="24"/>
      <w:lang w:val="en-GB" w:eastAsia="en-US"/>
    </w:rPr>
  </w:style>
  <w:style w:type="paragraph" w:styleId="Date">
    <w:name w:val="Date"/>
    <w:basedOn w:val="Normal"/>
    <w:next w:val="Normal"/>
    <w:link w:val="DateChar"/>
    <w:rsid w:val="00580E52"/>
  </w:style>
  <w:style w:type="character" w:customStyle="1" w:styleId="DateChar">
    <w:name w:val="Date Char"/>
    <w:basedOn w:val="DefaultParagraphFont"/>
    <w:link w:val="Date"/>
    <w:rsid w:val="00580E52"/>
    <w:rPr>
      <w:lang w:val="en-GB" w:eastAsia="en-US"/>
    </w:rPr>
  </w:style>
  <w:style w:type="paragraph" w:styleId="E-mailSignature">
    <w:name w:val="E-mail Signature"/>
    <w:basedOn w:val="Normal"/>
    <w:link w:val="E-mailSignatureChar"/>
    <w:rsid w:val="00580E52"/>
    <w:pPr>
      <w:spacing w:after="0"/>
    </w:pPr>
  </w:style>
  <w:style w:type="character" w:customStyle="1" w:styleId="E-mailSignatureChar">
    <w:name w:val="E-mail Signature Char"/>
    <w:basedOn w:val="DefaultParagraphFont"/>
    <w:link w:val="E-mailSignature"/>
    <w:rsid w:val="00580E52"/>
    <w:rPr>
      <w:lang w:val="en-GB" w:eastAsia="en-US"/>
    </w:rPr>
  </w:style>
  <w:style w:type="paragraph" w:styleId="EnvelopeAddress">
    <w:name w:val="envelope address"/>
    <w:basedOn w:val="Normal"/>
    <w:rsid w:val="00580E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0E52"/>
    <w:pPr>
      <w:spacing w:after="0"/>
    </w:pPr>
    <w:rPr>
      <w:rFonts w:asciiTheme="majorHAnsi" w:eastAsiaTheme="majorEastAsia" w:hAnsiTheme="majorHAnsi" w:cstheme="majorBidi"/>
    </w:rPr>
  </w:style>
  <w:style w:type="paragraph" w:styleId="HTMLAddress">
    <w:name w:val="HTML Address"/>
    <w:basedOn w:val="Normal"/>
    <w:link w:val="HTMLAddressChar"/>
    <w:rsid w:val="00580E52"/>
    <w:pPr>
      <w:spacing w:after="0"/>
    </w:pPr>
    <w:rPr>
      <w:i/>
      <w:iCs/>
    </w:rPr>
  </w:style>
  <w:style w:type="character" w:customStyle="1" w:styleId="HTMLAddressChar">
    <w:name w:val="HTML Address Char"/>
    <w:basedOn w:val="DefaultParagraphFont"/>
    <w:link w:val="HTMLAddress"/>
    <w:rsid w:val="00580E52"/>
    <w:rPr>
      <w:i/>
      <w:iCs/>
      <w:lang w:val="en-GB" w:eastAsia="en-US"/>
    </w:rPr>
  </w:style>
  <w:style w:type="paragraph" w:styleId="Index3">
    <w:name w:val="index 3"/>
    <w:basedOn w:val="Normal"/>
    <w:next w:val="Normal"/>
    <w:rsid w:val="00580E52"/>
    <w:pPr>
      <w:spacing w:after="0"/>
      <w:ind w:left="600" w:hanging="200"/>
    </w:pPr>
  </w:style>
  <w:style w:type="paragraph" w:styleId="Index4">
    <w:name w:val="index 4"/>
    <w:basedOn w:val="Normal"/>
    <w:next w:val="Normal"/>
    <w:rsid w:val="00580E52"/>
    <w:pPr>
      <w:spacing w:after="0"/>
      <w:ind w:left="800" w:hanging="200"/>
    </w:pPr>
  </w:style>
  <w:style w:type="paragraph" w:styleId="Index5">
    <w:name w:val="index 5"/>
    <w:basedOn w:val="Normal"/>
    <w:next w:val="Normal"/>
    <w:rsid w:val="00580E52"/>
    <w:pPr>
      <w:spacing w:after="0"/>
      <w:ind w:left="1000" w:hanging="200"/>
    </w:pPr>
  </w:style>
  <w:style w:type="paragraph" w:styleId="Index6">
    <w:name w:val="index 6"/>
    <w:basedOn w:val="Normal"/>
    <w:next w:val="Normal"/>
    <w:rsid w:val="00580E52"/>
    <w:pPr>
      <w:spacing w:after="0"/>
      <w:ind w:left="1200" w:hanging="200"/>
    </w:pPr>
  </w:style>
  <w:style w:type="paragraph" w:styleId="Index7">
    <w:name w:val="index 7"/>
    <w:basedOn w:val="Normal"/>
    <w:next w:val="Normal"/>
    <w:rsid w:val="00580E52"/>
    <w:pPr>
      <w:spacing w:after="0"/>
      <w:ind w:left="1400" w:hanging="200"/>
    </w:pPr>
  </w:style>
  <w:style w:type="paragraph" w:styleId="Index8">
    <w:name w:val="index 8"/>
    <w:basedOn w:val="Normal"/>
    <w:next w:val="Normal"/>
    <w:rsid w:val="00580E52"/>
    <w:pPr>
      <w:spacing w:after="0"/>
      <w:ind w:left="1600" w:hanging="200"/>
    </w:pPr>
  </w:style>
  <w:style w:type="paragraph" w:styleId="Index9">
    <w:name w:val="index 9"/>
    <w:basedOn w:val="Normal"/>
    <w:next w:val="Normal"/>
    <w:rsid w:val="00580E52"/>
    <w:pPr>
      <w:spacing w:after="0"/>
      <w:ind w:left="1800" w:hanging="200"/>
    </w:pPr>
  </w:style>
  <w:style w:type="paragraph" w:styleId="IntenseQuote">
    <w:name w:val="Intense Quote"/>
    <w:basedOn w:val="Normal"/>
    <w:next w:val="Normal"/>
    <w:link w:val="IntenseQuoteChar"/>
    <w:uiPriority w:val="30"/>
    <w:qFormat/>
    <w:rsid w:val="00580E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0E52"/>
    <w:rPr>
      <w:i/>
      <w:iCs/>
      <w:color w:val="4472C4" w:themeColor="accent1"/>
      <w:lang w:val="en-GB" w:eastAsia="en-US"/>
    </w:rPr>
  </w:style>
  <w:style w:type="paragraph" w:styleId="ListContinue">
    <w:name w:val="List Continue"/>
    <w:basedOn w:val="Normal"/>
    <w:rsid w:val="00580E52"/>
    <w:pPr>
      <w:spacing w:after="120"/>
      <w:ind w:left="283"/>
      <w:contextualSpacing/>
    </w:pPr>
  </w:style>
  <w:style w:type="paragraph" w:styleId="ListContinue2">
    <w:name w:val="List Continue 2"/>
    <w:basedOn w:val="Normal"/>
    <w:rsid w:val="00580E52"/>
    <w:pPr>
      <w:spacing w:after="120"/>
      <w:ind w:left="566"/>
      <w:contextualSpacing/>
    </w:pPr>
  </w:style>
  <w:style w:type="paragraph" w:styleId="ListContinue3">
    <w:name w:val="List Continue 3"/>
    <w:basedOn w:val="Normal"/>
    <w:rsid w:val="00580E52"/>
    <w:pPr>
      <w:spacing w:after="120"/>
      <w:ind w:left="849"/>
      <w:contextualSpacing/>
    </w:pPr>
  </w:style>
  <w:style w:type="paragraph" w:styleId="ListContinue4">
    <w:name w:val="List Continue 4"/>
    <w:basedOn w:val="Normal"/>
    <w:rsid w:val="00580E52"/>
    <w:pPr>
      <w:spacing w:after="120"/>
      <w:ind w:left="1132"/>
      <w:contextualSpacing/>
    </w:pPr>
  </w:style>
  <w:style w:type="paragraph" w:styleId="ListContinue5">
    <w:name w:val="List Continue 5"/>
    <w:basedOn w:val="Normal"/>
    <w:rsid w:val="00580E52"/>
    <w:pPr>
      <w:spacing w:after="120"/>
      <w:ind w:left="1415"/>
      <w:contextualSpacing/>
    </w:pPr>
  </w:style>
  <w:style w:type="paragraph" w:styleId="ListNumber3">
    <w:name w:val="List Number 3"/>
    <w:basedOn w:val="Normal"/>
    <w:rsid w:val="00580E52"/>
    <w:pPr>
      <w:numPr>
        <w:numId w:val="22"/>
      </w:numPr>
      <w:contextualSpacing/>
    </w:pPr>
  </w:style>
  <w:style w:type="paragraph" w:styleId="ListNumber4">
    <w:name w:val="List Number 4"/>
    <w:basedOn w:val="Normal"/>
    <w:rsid w:val="00580E52"/>
    <w:pPr>
      <w:numPr>
        <w:numId w:val="23"/>
      </w:numPr>
      <w:contextualSpacing/>
    </w:pPr>
  </w:style>
  <w:style w:type="paragraph" w:styleId="ListNumber5">
    <w:name w:val="List Number 5"/>
    <w:basedOn w:val="Normal"/>
    <w:rsid w:val="00580E52"/>
    <w:pPr>
      <w:numPr>
        <w:numId w:val="24"/>
      </w:numPr>
      <w:contextualSpacing/>
    </w:pPr>
  </w:style>
  <w:style w:type="paragraph" w:styleId="MacroText">
    <w:name w:val="macro"/>
    <w:link w:val="MacroTextChar"/>
    <w:rsid w:val="00580E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580E52"/>
    <w:rPr>
      <w:rFonts w:ascii="Consolas" w:hAnsi="Consolas"/>
      <w:lang w:val="en-GB" w:eastAsia="en-US"/>
    </w:rPr>
  </w:style>
  <w:style w:type="paragraph" w:styleId="MessageHeader">
    <w:name w:val="Message Header"/>
    <w:basedOn w:val="Normal"/>
    <w:link w:val="MessageHeaderChar"/>
    <w:rsid w:val="00580E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0E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580E52"/>
    <w:pPr>
      <w:overflowPunct w:val="0"/>
      <w:autoSpaceDE w:val="0"/>
      <w:autoSpaceDN w:val="0"/>
      <w:adjustRightInd w:val="0"/>
      <w:textAlignment w:val="baseline"/>
    </w:pPr>
    <w:rPr>
      <w:lang w:val="en-GB" w:eastAsia="en-US"/>
    </w:rPr>
  </w:style>
  <w:style w:type="paragraph" w:styleId="NormalIndent">
    <w:name w:val="Normal Indent"/>
    <w:basedOn w:val="Normal"/>
    <w:rsid w:val="00580E52"/>
    <w:pPr>
      <w:ind w:left="720"/>
    </w:pPr>
  </w:style>
  <w:style w:type="paragraph" w:styleId="NoteHeading">
    <w:name w:val="Note Heading"/>
    <w:basedOn w:val="Normal"/>
    <w:next w:val="Normal"/>
    <w:link w:val="NoteHeadingChar"/>
    <w:rsid w:val="00580E52"/>
    <w:pPr>
      <w:spacing w:after="0"/>
    </w:pPr>
  </w:style>
  <w:style w:type="character" w:customStyle="1" w:styleId="NoteHeadingChar">
    <w:name w:val="Note Heading Char"/>
    <w:basedOn w:val="DefaultParagraphFont"/>
    <w:link w:val="NoteHeading"/>
    <w:rsid w:val="00580E52"/>
    <w:rPr>
      <w:lang w:val="en-GB" w:eastAsia="en-US"/>
    </w:rPr>
  </w:style>
  <w:style w:type="paragraph" w:styleId="Quote">
    <w:name w:val="Quote"/>
    <w:basedOn w:val="Normal"/>
    <w:next w:val="Normal"/>
    <w:link w:val="QuoteChar"/>
    <w:uiPriority w:val="29"/>
    <w:qFormat/>
    <w:rsid w:val="00580E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0E52"/>
    <w:rPr>
      <w:i/>
      <w:iCs/>
      <w:color w:val="404040" w:themeColor="text1" w:themeTint="BF"/>
      <w:lang w:val="en-GB" w:eastAsia="en-US"/>
    </w:rPr>
  </w:style>
  <w:style w:type="paragraph" w:styleId="Salutation">
    <w:name w:val="Salutation"/>
    <w:basedOn w:val="Normal"/>
    <w:next w:val="Normal"/>
    <w:link w:val="SalutationChar"/>
    <w:rsid w:val="00580E52"/>
  </w:style>
  <w:style w:type="character" w:customStyle="1" w:styleId="SalutationChar">
    <w:name w:val="Salutation Char"/>
    <w:basedOn w:val="DefaultParagraphFont"/>
    <w:link w:val="Salutation"/>
    <w:rsid w:val="00580E52"/>
    <w:rPr>
      <w:lang w:val="en-GB" w:eastAsia="en-US"/>
    </w:rPr>
  </w:style>
  <w:style w:type="paragraph" w:styleId="Signature">
    <w:name w:val="Signature"/>
    <w:basedOn w:val="Normal"/>
    <w:link w:val="SignatureChar"/>
    <w:rsid w:val="00580E52"/>
    <w:pPr>
      <w:spacing w:after="0"/>
      <w:ind w:left="4252"/>
    </w:pPr>
  </w:style>
  <w:style w:type="character" w:customStyle="1" w:styleId="SignatureChar">
    <w:name w:val="Signature Char"/>
    <w:basedOn w:val="DefaultParagraphFont"/>
    <w:link w:val="Signature"/>
    <w:rsid w:val="00580E52"/>
    <w:rPr>
      <w:lang w:val="en-GB" w:eastAsia="en-US"/>
    </w:rPr>
  </w:style>
  <w:style w:type="paragraph" w:styleId="Subtitle">
    <w:name w:val="Subtitle"/>
    <w:basedOn w:val="Normal"/>
    <w:next w:val="Normal"/>
    <w:link w:val="SubtitleChar"/>
    <w:qFormat/>
    <w:rsid w:val="00580E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0E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80E52"/>
    <w:pPr>
      <w:spacing w:after="0"/>
      <w:ind w:left="200" w:hanging="200"/>
    </w:pPr>
  </w:style>
  <w:style w:type="paragraph" w:styleId="TableofFigures">
    <w:name w:val="table of figures"/>
    <w:basedOn w:val="Normal"/>
    <w:next w:val="Normal"/>
    <w:rsid w:val="00580E52"/>
    <w:pPr>
      <w:spacing w:after="0"/>
    </w:pPr>
  </w:style>
  <w:style w:type="paragraph" w:styleId="TOAHeading">
    <w:name w:val="toa heading"/>
    <w:basedOn w:val="Normal"/>
    <w:next w:val="Normal"/>
    <w:rsid w:val="00580E52"/>
    <w:pPr>
      <w:spacing w:before="120"/>
    </w:pPr>
    <w:rPr>
      <w:rFonts w:asciiTheme="majorHAnsi" w:eastAsiaTheme="majorEastAsia" w:hAnsiTheme="majorHAnsi" w:cstheme="majorBidi"/>
      <w:b/>
      <w:bCs/>
      <w:sz w:val="24"/>
      <w:szCs w:val="24"/>
    </w:rPr>
  </w:style>
  <w:style w:type="character" w:customStyle="1" w:styleId="TALcontinuationChar">
    <w:name w:val="TAL continuation Char"/>
    <w:basedOn w:val="TALChar"/>
    <w:link w:val="TALcontinuation"/>
    <w:locked/>
    <w:rsid w:val="00B031E4"/>
    <w:rPr>
      <w:rFonts w:ascii="Arial" w:hAnsi="Arial"/>
      <w:sz w:val="18"/>
      <w:lang w:val="en-GB" w:eastAsia="en-US"/>
    </w:rPr>
  </w:style>
  <w:style w:type="character" w:customStyle="1" w:styleId="EditorsNoteChar">
    <w:name w:val="Editor's Note Char"/>
    <w:link w:val="EditorsNote"/>
    <w:uiPriority w:val="99"/>
    <w:rsid w:val="00F3722B"/>
    <w:rPr>
      <w:color w:val="FF0000"/>
      <w:lang w:val="en-GB" w:eastAsia="en-US"/>
    </w:rPr>
  </w:style>
  <w:style w:type="character" w:customStyle="1" w:styleId="TAHCar">
    <w:name w:val="TAH Car"/>
    <w:locked/>
    <w:rsid w:val="006865D6"/>
    <w:rPr>
      <w:rFonts w:ascii="Arial" w:hAnsi="Arial"/>
      <w:b/>
      <w:sz w:val="18"/>
      <w:lang w:val="en-GB" w:eastAsia="en-US"/>
    </w:rPr>
  </w:style>
  <w:style w:type="character" w:customStyle="1" w:styleId="pl-ent">
    <w:name w:val="pl-ent"/>
    <w:basedOn w:val="DefaultParagraphFont"/>
    <w:rsid w:val="002013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0218895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2.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3.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4.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6.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9.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49191</Words>
  <Characters>280391</Characters>
  <Application>Microsoft Office Word</Application>
  <DocSecurity>0</DocSecurity>
  <Lines>2336</Lines>
  <Paragraphs>657</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328925</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16)</dc:subject>
  <dc:creator>MCC Support</dc:creator>
  <cp:keywords/>
  <dc:description/>
  <cp:lastModifiedBy>26.512_CR0035_(Rel-16)_5GMS3</cp:lastModifiedBy>
  <cp:revision>4</cp:revision>
  <cp:lastPrinted>2019-02-27T11:05:00Z</cp:lastPrinted>
  <dcterms:created xsi:type="dcterms:W3CDTF">2023-06-20T09:08:00Z</dcterms:created>
  <dcterms:modified xsi:type="dcterms:W3CDTF">2023-06-20T09:10:00Z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Rel-16%0010%26.512%Rel-16%0011%26.512%Rel-16%0012%26.512%Rel-16%0013%26.512%Rel-16%0014%26.512%Rel-16%0019%26.512%Rel-16%0022%26.512%Rel-16%SA#96%26.512%Rel-16%SA#97-e%26.512%Rel-16%0027%26.512%Rel-16%0031%26.512%Rel-16%0035%</vt:lpwstr>
  </property>
</Properties>
</file>