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83FEA" w:rsidRPr="005E6EFE" w14:paraId="0ED7814A" w14:textId="77777777" w:rsidTr="0007484E">
        <w:trPr>
          <w:cantSplit/>
        </w:trPr>
        <w:tc>
          <w:tcPr>
            <w:tcW w:w="10423" w:type="dxa"/>
            <w:gridSpan w:val="2"/>
            <w:shd w:val="clear" w:color="auto" w:fill="auto"/>
          </w:tcPr>
          <w:p w14:paraId="7EFEC4F9" w14:textId="0AC89FAE" w:rsidR="00183FEA" w:rsidRPr="005E6EFE" w:rsidRDefault="00183FEA" w:rsidP="0007484E">
            <w:pPr>
              <w:pStyle w:val="ZA"/>
              <w:framePr w:w="0" w:hRule="auto" w:wrap="auto" w:vAnchor="margin" w:hAnchor="text" w:yAlign="inline"/>
            </w:pPr>
            <w:bookmarkStart w:id="0" w:name="page1"/>
            <w:r w:rsidRPr="000275B4">
              <w:rPr>
                <w:sz w:val="64"/>
              </w:rPr>
              <w:t>3GPP TS 24.5</w:t>
            </w:r>
            <w:r>
              <w:rPr>
                <w:sz w:val="64"/>
              </w:rPr>
              <w:t>88</w:t>
            </w:r>
            <w:r w:rsidRPr="000275B4">
              <w:rPr>
                <w:sz w:val="64"/>
              </w:rPr>
              <w:t xml:space="preserve"> </w:t>
            </w:r>
            <w:r w:rsidRPr="000275B4">
              <w:t>V</w:t>
            </w:r>
            <w:r>
              <w:t>1</w:t>
            </w:r>
            <w:r w:rsidR="00AB5D0C">
              <w:t>7</w:t>
            </w:r>
            <w:r w:rsidRPr="000275B4">
              <w:t>.</w:t>
            </w:r>
            <w:r w:rsidR="002B1EC4">
              <w:t>1</w:t>
            </w:r>
            <w:r w:rsidRPr="000275B4">
              <w:t>.</w:t>
            </w:r>
            <w:r>
              <w:t>0</w:t>
            </w:r>
            <w:r w:rsidRPr="000275B4">
              <w:t xml:space="preserve"> </w:t>
            </w:r>
            <w:r w:rsidRPr="000275B4">
              <w:rPr>
                <w:sz w:val="32"/>
              </w:rPr>
              <w:t>(20</w:t>
            </w:r>
            <w:r>
              <w:rPr>
                <w:sz w:val="32"/>
              </w:rPr>
              <w:t>2</w:t>
            </w:r>
            <w:r w:rsidR="00AB5D0C">
              <w:rPr>
                <w:sz w:val="32"/>
              </w:rPr>
              <w:t>2</w:t>
            </w:r>
            <w:r w:rsidRPr="000275B4">
              <w:rPr>
                <w:sz w:val="32"/>
              </w:rPr>
              <w:t>-</w:t>
            </w:r>
            <w:r>
              <w:rPr>
                <w:sz w:val="32"/>
              </w:rPr>
              <w:t>0</w:t>
            </w:r>
            <w:r w:rsidR="002B1EC4">
              <w:rPr>
                <w:sz w:val="32"/>
              </w:rPr>
              <w:t>6</w:t>
            </w:r>
            <w:r w:rsidRPr="000275B4">
              <w:rPr>
                <w:sz w:val="32"/>
              </w:rPr>
              <w:t>)</w:t>
            </w:r>
          </w:p>
        </w:tc>
      </w:tr>
      <w:tr w:rsidR="00183FEA" w:rsidRPr="005E6EFE" w14:paraId="0B7495B6" w14:textId="77777777" w:rsidTr="0007484E">
        <w:trPr>
          <w:cantSplit/>
          <w:trHeight w:hRule="exact" w:val="1134"/>
        </w:trPr>
        <w:tc>
          <w:tcPr>
            <w:tcW w:w="10423" w:type="dxa"/>
            <w:gridSpan w:val="2"/>
            <w:shd w:val="clear" w:color="auto" w:fill="auto"/>
          </w:tcPr>
          <w:p w14:paraId="7C87BF08" w14:textId="77777777" w:rsidR="00183FEA" w:rsidRPr="000275B4" w:rsidRDefault="00183FEA" w:rsidP="0007484E">
            <w:pPr>
              <w:pStyle w:val="ZB"/>
              <w:framePr w:w="0" w:hRule="auto" w:wrap="auto" w:vAnchor="margin" w:hAnchor="text" w:yAlign="inline"/>
            </w:pPr>
            <w:r w:rsidRPr="000275B4">
              <w:t>Technical Specification</w:t>
            </w:r>
          </w:p>
          <w:p w14:paraId="7EB89D39" w14:textId="77777777" w:rsidR="00183FEA" w:rsidRPr="005E6EFE" w:rsidRDefault="00183FEA" w:rsidP="0007484E">
            <w:pPr>
              <w:pStyle w:val="TAR"/>
            </w:pPr>
          </w:p>
        </w:tc>
      </w:tr>
      <w:tr w:rsidR="00183FEA" w:rsidRPr="005E6EFE" w14:paraId="0E322CD5" w14:textId="77777777" w:rsidTr="0007484E">
        <w:trPr>
          <w:cantSplit/>
          <w:trHeight w:hRule="exact" w:val="3685"/>
        </w:trPr>
        <w:tc>
          <w:tcPr>
            <w:tcW w:w="10423" w:type="dxa"/>
            <w:gridSpan w:val="2"/>
            <w:shd w:val="clear" w:color="auto" w:fill="auto"/>
          </w:tcPr>
          <w:p w14:paraId="12A0204A" w14:textId="77777777" w:rsidR="00183FEA" w:rsidRPr="000275B4" w:rsidRDefault="00183FEA" w:rsidP="0007484E">
            <w:pPr>
              <w:pStyle w:val="ZT"/>
              <w:framePr w:wrap="auto" w:hAnchor="text" w:yAlign="inline"/>
            </w:pPr>
            <w:r w:rsidRPr="000275B4">
              <w:t>3rd Generation Partnership Project;</w:t>
            </w:r>
          </w:p>
          <w:p w14:paraId="24038110" w14:textId="77777777" w:rsidR="00183FEA" w:rsidRPr="000275B4" w:rsidRDefault="00183FEA" w:rsidP="0007484E">
            <w:pPr>
              <w:pStyle w:val="ZT"/>
              <w:framePr w:wrap="auto" w:hAnchor="text" w:yAlign="inline"/>
            </w:pPr>
            <w:r w:rsidRPr="000275B4">
              <w:t>Technical Specification Group Core Network and Terminals;</w:t>
            </w:r>
          </w:p>
          <w:p w14:paraId="357B15E9" w14:textId="77777777" w:rsidR="00183FEA" w:rsidRDefault="00183FEA" w:rsidP="0007484E">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4E044FFB" w14:textId="77777777" w:rsidR="00183FEA" w:rsidRPr="000275B4" w:rsidRDefault="00183FEA" w:rsidP="0007484E">
            <w:pPr>
              <w:pStyle w:val="ZT"/>
              <w:framePr w:wrap="notBeside"/>
            </w:pPr>
            <w:r w:rsidRPr="000275B4">
              <w:t>User Equipment (UE) policies;</w:t>
            </w:r>
          </w:p>
          <w:p w14:paraId="167D1CD7" w14:textId="77777777" w:rsidR="00183FEA" w:rsidRPr="000275B4" w:rsidRDefault="00183FEA" w:rsidP="0007484E">
            <w:pPr>
              <w:pStyle w:val="ZT"/>
              <w:framePr w:wrap="auto" w:hAnchor="text" w:yAlign="inline"/>
            </w:pPr>
            <w:r w:rsidRPr="000275B4">
              <w:t>Stage 3</w:t>
            </w:r>
          </w:p>
          <w:p w14:paraId="58C8109D" w14:textId="70314138" w:rsidR="00183FEA" w:rsidRPr="005E6EFE" w:rsidRDefault="00183FEA" w:rsidP="0007484E">
            <w:pPr>
              <w:pStyle w:val="ZT"/>
              <w:framePr w:wrap="auto" w:hAnchor="text" w:yAlign="inline"/>
              <w:rPr>
                <w:i/>
                <w:sz w:val="28"/>
              </w:rPr>
            </w:pPr>
            <w:r w:rsidRPr="000275B4">
              <w:t>(</w:t>
            </w:r>
            <w:r w:rsidRPr="000275B4">
              <w:rPr>
                <w:rStyle w:val="ZGSM"/>
              </w:rPr>
              <w:t>Release 1</w:t>
            </w:r>
            <w:r w:rsidR="00AB5D0C">
              <w:rPr>
                <w:rStyle w:val="ZGSM"/>
              </w:rPr>
              <w:t>7</w:t>
            </w:r>
            <w:r w:rsidRPr="000275B4">
              <w:t>)</w:t>
            </w:r>
          </w:p>
        </w:tc>
      </w:tr>
      <w:tr w:rsidR="00183FEA" w:rsidRPr="005E6EFE" w14:paraId="1D97F6A8" w14:textId="77777777" w:rsidTr="0007484E">
        <w:trPr>
          <w:cantSplit/>
        </w:trPr>
        <w:tc>
          <w:tcPr>
            <w:tcW w:w="10423" w:type="dxa"/>
            <w:gridSpan w:val="2"/>
            <w:shd w:val="clear" w:color="auto" w:fill="auto"/>
          </w:tcPr>
          <w:p w14:paraId="35EE9A08" w14:textId="77777777" w:rsidR="00183FEA" w:rsidRPr="005E6EFE" w:rsidRDefault="00183FEA" w:rsidP="0007484E">
            <w:pPr>
              <w:pStyle w:val="FP"/>
            </w:pPr>
          </w:p>
        </w:tc>
      </w:tr>
      <w:tr w:rsidR="00183FEA" w:rsidRPr="005E6EFE" w14:paraId="3065976F" w14:textId="77777777" w:rsidTr="0007484E">
        <w:trPr>
          <w:cantSplit/>
          <w:trHeight w:hRule="exact" w:val="1531"/>
        </w:trPr>
        <w:tc>
          <w:tcPr>
            <w:tcW w:w="4883" w:type="dxa"/>
            <w:shd w:val="clear" w:color="auto" w:fill="auto"/>
          </w:tcPr>
          <w:p w14:paraId="69DE4506" w14:textId="5840A563" w:rsidR="00183FEA" w:rsidRPr="005E6EFE" w:rsidRDefault="00183FEA" w:rsidP="0007484E">
            <w:pPr>
              <w:rPr>
                <w:i/>
              </w:rPr>
            </w:pPr>
            <w:r w:rsidRPr="005E6EFE">
              <w:rPr>
                <w:i/>
                <w:noProof/>
                <w:lang w:val="en-US" w:eastAsia="ko-KR"/>
              </w:rPr>
              <w:drawing>
                <wp:inline distT="0" distB="0" distL="0" distR="0" wp14:anchorId="44174518" wp14:editId="4C8CFFDD">
                  <wp:extent cx="1216660" cy="836930"/>
                  <wp:effectExtent l="0" t="0" r="2540" b="127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0F0AE7A6" w14:textId="1E09491A" w:rsidR="00183FEA" w:rsidRPr="005E6EFE" w:rsidRDefault="00183FEA" w:rsidP="0007484E">
            <w:pPr>
              <w:jc w:val="right"/>
            </w:pPr>
            <w:r w:rsidRPr="005E6EFE">
              <w:rPr>
                <w:noProof/>
                <w:lang w:val="en-US" w:eastAsia="ko-KR"/>
              </w:rPr>
              <w:drawing>
                <wp:inline distT="0" distB="0" distL="0" distR="0" wp14:anchorId="4BC27B3E" wp14:editId="611FDA5F">
                  <wp:extent cx="1610995" cy="942340"/>
                  <wp:effectExtent l="0" t="0" r="8255"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995" cy="942340"/>
                          </a:xfrm>
                          <a:prstGeom prst="rect">
                            <a:avLst/>
                          </a:prstGeom>
                          <a:noFill/>
                          <a:ln>
                            <a:noFill/>
                          </a:ln>
                        </pic:spPr>
                      </pic:pic>
                    </a:graphicData>
                  </a:graphic>
                </wp:inline>
              </w:drawing>
            </w:r>
          </w:p>
        </w:tc>
      </w:tr>
      <w:tr w:rsidR="00183FEA" w:rsidRPr="005E6EFE" w14:paraId="7BD4D5EE" w14:textId="77777777" w:rsidTr="0007484E">
        <w:trPr>
          <w:cantSplit/>
          <w:trHeight w:hRule="exact" w:val="5783"/>
        </w:trPr>
        <w:tc>
          <w:tcPr>
            <w:tcW w:w="10423" w:type="dxa"/>
            <w:gridSpan w:val="2"/>
            <w:shd w:val="clear" w:color="auto" w:fill="auto"/>
          </w:tcPr>
          <w:p w14:paraId="446F45C8" w14:textId="77777777" w:rsidR="00183FEA" w:rsidRPr="005E6EFE" w:rsidRDefault="00183FEA" w:rsidP="0007484E">
            <w:pPr>
              <w:pStyle w:val="FP"/>
              <w:rPr>
                <w:b/>
              </w:rPr>
            </w:pPr>
          </w:p>
        </w:tc>
      </w:tr>
      <w:tr w:rsidR="00183FEA" w:rsidRPr="005E6EFE" w14:paraId="3698467C" w14:textId="77777777" w:rsidTr="0007484E">
        <w:trPr>
          <w:cantSplit/>
          <w:trHeight w:hRule="exact" w:val="964"/>
        </w:trPr>
        <w:tc>
          <w:tcPr>
            <w:tcW w:w="10423" w:type="dxa"/>
            <w:gridSpan w:val="2"/>
            <w:shd w:val="clear" w:color="auto" w:fill="auto"/>
          </w:tcPr>
          <w:p w14:paraId="2F200838" w14:textId="77777777" w:rsidR="00183FEA" w:rsidRPr="005E6EFE" w:rsidRDefault="00183FEA" w:rsidP="0007484E">
            <w:pPr>
              <w:rPr>
                <w:sz w:val="16"/>
              </w:rPr>
            </w:pPr>
            <w:bookmarkStart w:id="1" w:name="warningNotice"/>
            <w:r w:rsidRPr="005E6EFE">
              <w:rPr>
                <w:sz w:val="16"/>
              </w:rPr>
              <w:t>The present document has been developed within the 3rd Generation Partnership Project (3GPP</w:t>
            </w:r>
            <w:r w:rsidRPr="005E6EFE">
              <w:rPr>
                <w:sz w:val="16"/>
                <w:vertAlign w:val="superscript"/>
              </w:rPr>
              <w:t xml:space="preserve"> TM</w:t>
            </w:r>
            <w:r w:rsidRPr="005E6EFE">
              <w:rPr>
                <w:sz w:val="16"/>
              </w:rPr>
              <w:t>) and may be further elaborated for the purposes of 3GPP.</w:t>
            </w:r>
            <w:r w:rsidRPr="005E6EFE">
              <w:rPr>
                <w:sz w:val="16"/>
              </w:rPr>
              <w:br/>
              <w:t>The present document has not been subject to any approval process by the 3GPP</w:t>
            </w:r>
            <w:r w:rsidRPr="005E6EFE">
              <w:rPr>
                <w:sz w:val="16"/>
                <w:vertAlign w:val="superscript"/>
              </w:rPr>
              <w:t xml:space="preserve"> </w:t>
            </w:r>
            <w:r w:rsidRPr="005E6EFE">
              <w:rPr>
                <w:sz w:val="16"/>
              </w:rPr>
              <w:t>Organizational Partners and shall not be implemented.</w:t>
            </w:r>
            <w:r w:rsidRPr="005E6EFE">
              <w:rPr>
                <w:sz w:val="16"/>
              </w:rPr>
              <w:br/>
              <w:t>This Specification is provided for future development work within 3GPP</w:t>
            </w:r>
            <w:r w:rsidRPr="005E6EFE">
              <w:rPr>
                <w:sz w:val="16"/>
                <w:vertAlign w:val="superscript"/>
              </w:rPr>
              <w:t xml:space="preserve"> </w:t>
            </w:r>
            <w:r w:rsidRPr="005E6EFE">
              <w:rPr>
                <w:sz w:val="16"/>
              </w:rPr>
              <w:t>only. The Organizational Partners accept no liability for any use of this Specification.</w:t>
            </w:r>
            <w:r w:rsidRPr="005E6EFE">
              <w:rPr>
                <w:sz w:val="16"/>
              </w:rPr>
              <w:br/>
              <w:t>Specifications and Reports for implementation of the 3GPP</w:t>
            </w:r>
            <w:r w:rsidRPr="005E6EFE">
              <w:rPr>
                <w:sz w:val="16"/>
                <w:vertAlign w:val="superscript"/>
              </w:rPr>
              <w:t xml:space="preserve"> TM</w:t>
            </w:r>
            <w:r w:rsidRPr="005E6EFE">
              <w:rPr>
                <w:sz w:val="16"/>
              </w:rPr>
              <w:t xml:space="preserve"> system should be obtained via the 3GPP Organizational Partners' Publications Offices.</w:t>
            </w:r>
            <w:bookmarkEnd w:id="1"/>
          </w:p>
          <w:p w14:paraId="7AE81073" w14:textId="77777777" w:rsidR="00183FEA" w:rsidRPr="005E6EFE" w:rsidRDefault="00183FEA" w:rsidP="0007484E">
            <w:pPr>
              <w:pStyle w:val="ZV"/>
              <w:framePr w:w="0" w:wrap="auto" w:vAnchor="margin" w:hAnchor="text" w:yAlign="inline"/>
            </w:pPr>
          </w:p>
          <w:p w14:paraId="33CC1040" w14:textId="77777777" w:rsidR="00183FEA" w:rsidRPr="005E6EFE" w:rsidRDefault="00183FEA" w:rsidP="0007484E">
            <w:pPr>
              <w:rPr>
                <w:sz w:val="16"/>
              </w:rPr>
            </w:pPr>
          </w:p>
        </w:tc>
      </w:tr>
      <w:bookmarkEnd w:id="0"/>
    </w:tbl>
    <w:p w14:paraId="0AD4D7B8" w14:textId="77777777" w:rsidR="00183FEA" w:rsidRPr="005E6EFE" w:rsidRDefault="00183FEA" w:rsidP="00183FEA">
      <w:pPr>
        <w:sectPr w:rsidR="00183FEA" w:rsidRPr="005E6EF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3FEA" w:rsidRPr="005E6EFE" w14:paraId="016C07A7" w14:textId="77777777" w:rsidTr="0007484E">
        <w:trPr>
          <w:cantSplit/>
          <w:trHeight w:hRule="exact" w:val="5669"/>
        </w:trPr>
        <w:tc>
          <w:tcPr>
            <w:tcW w:w="10423" w:type="dxa"/>
            <w:shd w:val="clear" w:color="auto" w:fill="auto"/>
          </w:tcPr>
          <w:p w14:paraId="22646B10" w14:textId="77777777" w:rsidR="00183FEA" w:rsidRPr="005E6EFE" w:rsidRDefault="00183FEA" w:rsidP="0007484E">
            <w:pPr>
              <w:pStyle w:val="FP"/>
            </w:pPr>
            <w:bookmarkStart w:id="2" w:name="page2"/>
          </w:p>
        </w:tc>
      </w:tr>
      <w:tr w:rsidR="00183FEA" w:rsidRPr="005E6EFE" w14:paraId="4E1E1C21" w14:textId="77777777" w:rsidTr="0007484E">
        <w:trPr>
          <w:cantSplit/>
          <w:trHeight w:hRule="exact" w:val="5386"/>
        </w:trPr>
        <w:tc>
          <w:tcPr>
            <w:tcW w:w="10423" w:type="dxa"/>
            <w:shd w:val="clear" w:color="auto" w:fill="auto"/>
          </w:tcPr>
          <w:p w14:paraId="286E460B" w14:textId="77777777" w:rsidR="00183FEA" w:rsidRPr="005E6EFE" w:rsidRDefault="00183FEA" w:rsidP="0007484E">
            <w:pPr>
              <w:pStyle w:val="FP"/>
              <w:spacing w:after="240"/>
              <w:ind w:left="2835" w:right="2835"/>
              <w:jc w:val="center"/>
              <w:rPr>
                <w:rFonts w:ascii="Arial" w:hAnsi="Arial"/>
                <w:b/>
                <w:i/>
                <w:noProof/>
              </w:rPr>
            </w:pPr>
            <w:bookmarkStart w:id="3" w:name="coords3gpp"/>
            <w:r w:rsidRPr="005E6EFE">
              <w:rPr>
                <w:rFonts w:ascii="Arial" w:hAnsi="Arial"/>
                <w:b/>
                <w:i/>
                <w:noProof/>
              </w:rPr>
              <w:t>3GPP</w:t>
            </w:r>
          </w:p>
          <w:p w14:paraId="2981EC90" w14:textId="77777777" w:rsidR="00183FEA" w:rsidRPr="005E6EFE" w:rsidRDefault="00183FEA" w:rsidP="0007484E">
            <w:pPr>
              <w:pStyle w:val="FP"/>
              <w:pBdr>
                <w:bottom w:val="single" w:sz="6" w:space="1" w:color="auto"/>
              </w:pBdr>
              <w:ind w:left="2835" w:right="2835"/>
              <w:jc w:val="center"/>
              <w:rPr>
                <w:noProof/>
              </w:rPr>
            </w:pPr>
            <w:r w:rsidRPr="005E6EFE">
              <w:rPr>
                <w:noProof/>
              </w:rPr>
              <w:t>Postal address</w:t>
            </w:r>
          </w:p>
          <w:p w14:paraId="785D2A1C" w14:textId="77777777" w:rsidR="00183FEA" w:rsidRPr="005E6EFE" w:rsidRDefault="00183FEA" w:rsidP="0007484E">
            <w:pPr>
              <w:pStyle w:val="FP"/>
              <w:ind w:left="2835" w:right="2835"/>
              <w:jc w:val="center"/>
              <w:rPr>
                <w:rFonts w:ascii="Arial" w:hAnsi="Arial"/>
                <w:noProof/>
                <w:sz w:val="18"/>
              </w:rPr>
            </w:pPr>
          </w:p>
          <w:p w14:paraId="29257BE8"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3GPP support office address</w:t>
            </w:r>
          </w:p>
          <w:p w14:paraId="1E0F3B97"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650 Route des Lucioles - Sophia Antipolis</w:t>
            </w:r>
          </w:p>
          <w:p w14:paraId="496DCE32"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Valbonne - FRANCE</w:t>
            </w:r>
          </w:p>
          <w:p w14:paraId="148C32CD" w14:textId="77777777" w:rsidR="00183FEA" w:rsidRPr="005E6EFE" w:rsidRDefault="00183FEA" w:rsidP="0007484E">
            <w:pPr>
              <w:pStyle w:val="FP"/>
              <w:spacing w:after="20"/>
              <w:ind w:left="2835" w:right="2835"/>
              <w:jc w:val="center"/>
              <w:rPr>
                <w:rFonts w:ascii="Arial" w:hAnsi="Arial"/>
                <w:noProof/>
                <w:sz w:val="18"/>
              </w:rPr>
            </w:pPr>
            <w:r w:rsidRPr="005E6EFE">
              <w:rPr>
                <w:rFonts w:ascii="Arial" w:hAnsi="Arial"/>
                <w:noProof/>
                <w:sz w:val="18"/>
              </w:rPr>
              <w:t>Tel.: +33 4 92 94 42 00 Fax: +33 4 93 65 47 16</w:t>
            </w:r>
          </w:p>
          <w:p w14:paraId="6185A5C2"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Internet</w:t>
            </w:r>
          </w:p>
          <w:p w14:paraId="5F34E1A9"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http://www.3gpp.org</w:t>
            </w:r>
            <w:bookmarkEnd w:id="3"/>
          </w:p>
          <w:p w14:paraId="0AC1F69A" w14:textId="77777777" w:rsidR="00183FEA" w:rsidRPr="005E6EFE" w:rsidRDefault="00183FEA" w:rsidP="0007484E">
            <w:pPr>
              <w:rPr>
                <w:noProof/>
              </w:rPr>
            </w:pPr>
          </w:p>
        </w:tc>
      </w:tr>
      <w:tr w:rsidR="00183FEA" w:rsidRPr="005E6EFE" w14:paraId="4E69026B" w14:textId="77777777" w:rsidTr="0007484E">
        <w:trPr>
          <w:cantSplit/>
        </w:trPr>
        <w:tc>
          <w:tcPr>
            <w:tcW w:w="10423" w:type="dxa"/>
            <w:shd w:val="clear" w:color="auto" w:fill="auto"/>
            <w:vAlign w:val="bottom"/>
          </w:tcPr>
          <w:p w14:paraId="742A01F1" w14:textId="77777777" w:rsidR="00183FEA" w:rsidRPr="005E6EFE" w:rsidRDefault="00183FEA" w:rsidP="0007484E">
            <w:pPr>
              <w:pStyle w:val="FP"/>
              <w:pBdr>
                <w:bottom w:val="single" w:sz="6" w:space="1" w:color="auto"/>
              </w:pBdr>
              <w:spacing w:after="240"/>
              <w:jc w:val="center"/>
              <w:rPr>
                <w:rFonts w:ascii="Arial" w:hAnsi="Arial"/>
                <w:b/>
                <w:i/>
                <w:noProof/>
              </w:rPr>
            </w:pPr>
            <w:bookmarkStart w:id="4" w:name="copyrightNotification"/>
            <w:r w:rsidRPr="005E6EFE">
              <w:rPr>
                <w:rFonts w:ascii="Arial" w:hAnsi="Arial"/>
                <w:b/>
                <w:i/>
                <w:noProof/>
              </w:rPr>
              <w:t>Copyright Notification</w:t>
            </w:r>
          </w:p>
          <w:p w14:paraId="0A99603B" w14:textId="77777777" w:rsidR="00183FEA" w:rsidRPr="005E6EFE" w:rsidRDefault="00183FEA" w:rsidP="0007484E">
            <w:pPr>
              <w:pStyle w:val="FP"/>
              <w:jc w:val="center"/>
              <w:rPr>
                <w:noProof/>
              </w:rPr>
            </w:pPr>
            <w:r w:rsidRPr="005E6EFE">
              <w:rPr>
                <w:noProof/>
              </w:rPr>
              <w:t>No part may be reproduced except as authorized by written permission.</w:t>
            </w:r>
            <w:r w:rsidRPr="005E6EFE">
              <w:rPr>
                <w:noProof/>
              </w:rPr>
              <w:br/>
              <w:t>The copyright and the foregoing restriction extend to reproduction in all media.</w:t>
            </w:r>
          </w:p>
          <w:p w14:paraId="390D7DA4" w14:textId="77777777" w:rsidR="00183FEA" w:rsidRPr="005E6EFE" w:rsidRDefault="00183FEA" w:rsidP="0007484E">
            <w:pPr>
              <w:pStyle w:val="FP"/>
              <w:jc w:val="center"/>
              <w:rPr>
                <w:noProof/>
              </w:rPr>
            </w:pPr>
          </w:p>
          <w:p w14:paraId="5599DDFC" w14:textId="38990DAE" w:rsidR="00183FEA" w:rsidRPr="005E6EFE" w:rsidRDefault="00183FEA" w:rsidP="0007484E">
            <w:pPr>
              <w:pStyle w:val="FP"/>
              <w:jc w:val="center"/>
              <w:rPr>
                <w:noProof/>
                <w:sz w:val="18"/>
              </w:rPr>
            </w:pPr>
            <w:r w:rsidRPr="005E6EFE">
              <w:rPr>
                <w:noProof/>
                <w:sz w:val="18"/>
              </w:rPr>
              <w:t xml:space="preserve">© </w:t>
            </w:r>
            <w:r>
              <w:rPr>
                <w:noProof/>
                <w:sz w:val="18"/>
              </w:rPr>
              <w:t>202</w:t>
            </w:r>
            <w:r w:rsidR="00AB5D0C">
              <w:rPr>
                <w:noProof/>
                <w:sz w:val="18"/>
              </w:rPr>
              <w:t>2</w:t>
            </w:r>
            <w:r w:rsidRPr="005E6EFE">
              <w:rPr>
                <w:noProof/>
                <w:sz w:val="18"/>
              </w:rPr>
              <w:t>, 3GPP Organizational Partners (ARIB, ATIS, CCSA, ETSI, TSDSI, TTA, TTC).</w:t>
            </w:r>
            <w:bookmarkStart w:id="5" w:name="copyrightaddon"/>
            <w:bookmarkEnd w:id="5"/>
          </w:p>
          <w:p w14:paraId="0AE5EB7C" w14:textId="77777777" w:rsidR="00183FEA" w:rsidRPr="005E6EFE" w:rsidRDefault="00183FEA" w:rsidP="0007484E">
            <w:pPr>
              <w:pStyle w:val="FP"/>
              <w:jc w:val="center"/>
              <w:rPr>
                <w:noProof/>
                <w:sz w:val="18"/>
              </w:rPr>
            </w:pPr>
            <w:r w:rsidRPr="005E6EFE">
              <w:rPr>
                <w:noProof/>
                <w:sz w:val="18"/>
              </w:rPr>
              <w:t>All rights reserved.</w:t>
            </w:r>
          </w:p>
          <w:p w14:paraId="3187ACD8" w14:textId="77777777" w:rsidR="00183FEA" w:rsidRPr="005E6EFE" w:rsidRDefault="00183FEA" w:rsidP="0007484E">
            <w:pPr>
              <w:pStyle w:val="FP"/>
              <w:rPr>
                <w:noProof/>
                <w:sz w:val="18"/>
              </w:rPr>
            </w:pPr>
          </w:p>
          <w:p w14:paraId="3CFEA82B" w14:textId="77777777" w:rsidR="00183FEA" w:rsidRPr="005E6EFE" w:rsidRDefault="00183FEA" w:rsidP="0007484E">
            <w:pPr>
              <w:pStyle w:val="FP"/>
              <w:rPr>
                <w:noProof/>
                <w:sz w:val="18"/>
              </w:rPr>
            </w:pPr>
            <w:r w:rsidRPr="005E6EFE">
              <w:rPr>
                <w:noProof/>
                <w:sz w:val="18"/>
              </w:rPr>
              <w:t>UMTS™ is a Trade Mark of ETSI registered for the benefit of its members</w:t>
            </w:r>
          </w:p>
          <w:p w14:paraId="10866153" w14:textId="77777777" w:rsidR="00183FEA" w:rsidRPr="005E6EFE" w:rsidRDefault="00183FEA" w:rsidP="0007484E">
            <w:pPr>
              <w:pStyle w:val="FP"/>
              <w:rPr>
                <w:noProof/>
                <w:sz w:val="18"/>
              </w:rPr>
            </w:pPr>
            <w:r w:rsidRPr="005E6EFE">
              <w:rPr>
                <w:noProof/>
                <w:sz w:val="18"/>
              </w:rPr>
              <w:t>3GPP™ is a Trade Mark of ETSI registered for the benefit of its Members and of the 3GPP Organizational Partners</w:t>
            </w:r>
            <w:r w:rsidRPr="005E6EFE">
              <w:rPr>
                <w:noProof/>
                <w:sz w:val="18"/>
              </w:rPr>
              <w:br/>
              <w:t>LTE™ is a Trade Mark of ETSI registered for the benefit of its Members and of the 3GPP Organizational Partners</w:t>
            </w:r>
          </w:p>
          <w:p w14:paraId="0E506F9E" w14:textId="77777777" w:rsidR="00183FEA" w:rsidRPr="005E6EFE" w:rsidRDefault="00183FEA" w:rsidP="0007484E">
            <w:pPr>
              <w:pStyle w:val="FP"/>
              <w:rPr>
                <w:noProof/>
                <w:sz w:val="18"/>
              </w:rPr>
            </w:pPr>
            <w:r w:rsidRPr="005E6EFE">
              <w:rPr>
                <w:noProof/>
                <w:sz w:val="18"/>
              </w:rPr>
              <w:t>GSM® and the GSM logo are registered and owned by the GSM Association</w:t>
            </w:r>
            <w:bookmarkEnd w:id="4"/>
          </w:p>
          <w:p w14:paraId="3ED6B84C" w14:textId="77777777" w:rsidR="00183FEA" w:rsidRPr="005E6EFE" w:rsidRDefault="00183FEA" w:rsidP="0007484E"/>
        </w:tc>
      </w:tr>
      <w:bookmarkEnd w:id="2"/>
    </w:tbl>
    <w:p w14:paraId="4D7BF831" w14:textId="2D8E8F4D" w:rsidR="00080512" w:rsidRPr="004D3578" w:rsidRDefault="00183FEA">
      <w:pPr>
        <w:pStyle w:val="TT"/>
      </w:pPr>
      <w:r w:rsidRPr="005E6EFE">
        <w:br w:type="page"/>
      </w:r>
      <w:r w:rsidR="00080512" w:rsidRPr="004D3578">
        <w:lastRenderedPageBreak/>
        <w:t>Contents</w:t>
      </w:r>
    </w:p>
    <w:p w14:paraId="62654A92" w14:textId="56A922F4" w:rsidR="002B1EC4" w:rsidRDefault="00AD2F4B">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B1EC4">
        <w:rPr>
          <w:noProof/>
        </w:rPr>
        <w:t>Foreword</w:t>
      </w:r>
      <w:r w:rsidR="002B1EC4">
        <w:rPr>
          <w:noProof/>
        </w:rPr>
        <w:tab/>
      </w:r>
      <w:r w:rsidR="002B1EC4">
        <w:rPr>
          <w:noProof/>
        </w:rPr>
        <w:fldChar w:fldCharType="begin" w:fldLock="1"/>
      </w:r>
      <w:r w:rsidR="002B1EC4">
        <w:rPr>
          <w:noProof/>
        </w:rPr>
        <w:instrText xml:space="preserve"> PAGEREF _Toc106991319 \h </w:instrText>
      </w:r>
      <w:r w:rsidR="002B1EC4">
        <w:rPr>
          <w:noProof/>
        </w:rPr>
      </w:r>
      <w:r w:rsidR="002B1EC4">
        <w:rPr>
          <w:noProof/>
        </w:rPr>
        <w:fldChar w:fldCharType="separate"/>
      </w:r>
      <w:r w:rsidR="002B1EC4">
        <w:rPr>
          <w:noProof/>
        </w:rPr>
        <w:t>4</w:t>
      </w:r>
      <w:r w:rsidR="002B1EC4">
        <w:rPr>
          <w:noProof/>
        </w:rPr>
        <w:fldChar w:fldCharType="end"/>
      </w:r>
    </w:p>
    <w:p w14:paraId="62EAA0C6" w14:textId="3011342A" w:rsidR="002B1EC4" w:rsidRDefault="002B1EC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_Toc106991320 \h </w:instrText>
      </w:r>
      <w:r>
        <w:rPr>
          <w:noProof/>
        </w:rPr>
      </w:r>
      <w:r>
        <w:rPr>
          <w:noProof/>
        </w:rPr>
        <w:fldChar w:fldCharType="separate"/>
      </w:r>
      <w:r>
        <w:rPr>
          <w:noProof/>
        </w:rPr>
        <w:t>6</w:t>
      </w:r>
      <w:r>
        <w:rPr>
          <w:noProof/>
        </w:rPr>
        <w:fldChar w:fldCharType="end"/>
      </w:r>
    </w:p>
    <w:p w14:paraId="5E26AEAF" w14:textId="51B293F6" w:rsidR="002B1EC4" w:rsidRDefault="002B1EC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_Toc106991321 \h </w:instrText>
      </w:r>
      <w:r>
        <w:rPr>
          <w:noProof/>
        </w:rPr>
      </w:r>
      <w:r>
        <w:rPr>
          <w:noProof/>
        </w:rPr>
        <w:fldChar w:fldCharType="separate"/>
      </w:r>
      <w:r>
        <w:rPr>
          <w:noProof/>
        </w:rPr>
        <w:t>6</w:t>
      </w:r>
      <w:r>
        <w:rPr>
          <w:noProof/>
        </w:rPr>
        <w:fldChar w:fldCharType="end"/>
      </w:r>
    </w:p>
    <w:p w14:paraId="0D0858DA" w14:textId="36763C13" w:rsidR="002B1EC4" w:rsidRDefault="002B1EC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_Toc106991322 \h </w:instrText>
      </w:r>
      <w:r>
        <w:rPr>
          <w:noProof/>
        </w:rPr>
      </w:r>
      <w:r>
        <w:rPr>
          <w:noProof/>
        </w:rPr>
        <w:fldChar w:fldCharType="separate"/>
      </w:r>
      <w:r>
        <w:rPr>
          <w:noProof/>
        </w:rPr>
        <w:t>7</w:t>
      </w:r>
      <w:r>
        <w:rPr>
          <w:noProof/>
        </w:rPr>
        <w:fldChar w:fldCharType="end"/>
      </w:r>
    </w:p>
    <w:p w14:paraId="14455E8B" w14:textId="48312D5E" w:rsidR="002B1EC4" w:rsidRDefault="002B1EC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_Toc106991323 \h </w:instrText>
      </w:r>
      <w:r>
        <w:rPr>
          <w:noProof/>
        </w:rPr>
      </w:r>
      <w:r>
        <w:rPr>
          <w:noProof/>
        </w:rPr>
        <w:fldChar w:fldCharType="separate"/>
      </w:r>
      <w:r>
        <w:rPr>
          <w:noProof/>
        </w:rPr>
        <w:t>7</w:t>
      </w:r>
      <w:r>
        <w:rPr>
          <w:noProof/>
        </w:rPr>
        <w:fldChar w:fldCharType="end"/>
      </w:r>
    </w:p>
    <w:p w14:paraId="4448A894" w14:textId="6CD16B79" w:rsidR="002B1EC4" w:rsidRDefault="002B1EC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_Toc106991324 \h </w:instrText>
      </w:r>
      <w:r>
        <w:rPr>
          <w:noProof/>
        </w:rPr>
      </w:r>
      <w:r>
        <w:rPr>
          <w:noProof/>
        </w:rPr>
        <w:fldChar w:fldCharType="separate"/>
      </w:r>
      <w:r>
        <w:rPr>
          <w:noProof/>
        </w:rPr>
        <w:t>7</w:t>
      </w:r>
      <w:r>
        <w:rPr>
          <w:noProof/>
        </w:rPr>
        <w:fldChar w:fldCharType="end"/>
      </w:r>
    </w:p>
    <w:p w14:paraId="32780471" w14:textId="0B3898A7" w:rsidR="002B1EC4" w:rsidRDefault="002B1EC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V2X</w:t>
      </w:r>
      <w:r>
        <w:rPr>
          <w:noProof/>
        </w:rPr>
        <w:tab/>
      </w:r>
      <w:r>
        <w:rPr>
          <w:noProof/>
        </w:rPr>
        <w:fldChar w:fldCharType="begin" w:fldLock="1"/>
      </w:r>
      <w:r>
        <w:rPr>
          <w:noProof/>
        </w:rPr>
        <w:instrText xml:space="preserve"> PAGEREF _Toc106991325 \h </w:instrText>
      </w:r>
      <w:r>
        <w:rPr>
          <w:noProof/>
        </w:rPr>
      </w:r>
      <w:r>
        <w:rPr>
          <w:noProof/>
        </w:rPr>
        <w:fldChar w:fldCharType="separate"/>
      </w:r>
      <w:r>
        <w:rPr>
          <w:noProof/>
        </w:rPr>
        <w:t>7</w:t>
      </w:r>
      <w:r>
        <w:rPr>
          <w:noProof/>
        </w:rPr>
        <w:fldChar w:fldCharType="end"/>
      </w:r>
    </w:p>
    <w:p w14:paraId="414F3240" w14:textId="0B70A47E" w:rsidR="002B1EC4" w:rsidRDefault="002B1EC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_Toc106991326 \h </w:instrText>
      </w:r>
      <w:r>
        <w:rPr>
          <w:noProof/>
        </w:rPr>
      </w:r>
      <w:r>
        <w:rPr>
          <w:noProof/>
        </w:rPr>
        <w:fldChar w:fldCharType="separate"/>
      </w:r>
      <w:r>
        <w:rPr>
          <w:noProof/>
        </w:rPr>
        <w:t>7</w:t>
      </w:r>
      <w:r>
        <w:rPr>
          <w:noProof/>
        </w:rPr>
        <w:fldChar w:fldCharType="end"/>
      </w:r>
    </w:p>
    <w:p w14:paraId="16479ADE" w14:textId="4BC258F5" w:rsidR="002B1EC4" w:rsidRDefault="002B1EC4">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V2X communication over PC5</w:t>
      </w:r>
      <w:r>
        <w:rPr>
          <w:noProof/>
        </w:rPr>
        <w:tab/>
      </w:r>
      <w:r>
        <w:rPr>
          <w:noProof/>
        </w:rPr>
        <w:fldChar w:fldCharType="begin" w:fldLock="1"/>
      </w:r>
      <w:r>
        <w:rPr>
          <w:noProof/>
        </w:rPr>
        <w:instrText xml:space="preserve"> PAGEREF _Toc106991327 \h </w:instrText>
      </w:r>
      <w:r>
        <w:rPr>
          <w:noProof/>
        </w:rPr>
      </w:r>
      <w:r>
        <w:rPr>
          <w:noProof/>
        </w:rPr>
        <w:fldChar w:fldCharType="separate"/>
      </w:r>
      <w:r>
        <w:rPr>
          <w:noProof/>
        </w:rPr>
        <w:t>7</w:t>
      </w:r>
      <w:r>
        <w:rPr>
          <w:noProof/>
        </w:rPr>
        <w:fldChar w:fldCharType="end"/>
      </w:r>
    </w:p>
    <w:p w14:paraId="540CF36A" w14:textId="09532D2B" w:rsidR="002B1EC4" w:rsidRDefault="002B1EC4">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V2X communication over Uu</w:t>
      </w:r>
      <w:r>
        <w:rPr>
          <w:noProof/>
        </w:rPr>
        <w:tab/>
      </w:r>
      <w:r>
        <w:rPr>
          <w:noProof/>
        </w:rPr>
        <w:fldChar w:fldCharType="begin" w:fldLock="1"/>
      </w:r>
      <w:r>
        <w:rPr>
          <w:noProof/>
        </w:rPr>
        <w:instrText xml:space="preserve"> PAGEREF _Toc106991328 \h </w:instrText>
      </w:r>
      <w:r>
        <w:rPr>
          <w:noProof/>
        </w:rPr>
      </w:r>
      <w:r>
        <w:rPr>
          <w:noProof/>
        </w:rPr>
        <w:fldChar w:fldCharType="separate"/>
      </w:r>
      <w:r>
        <w:rPr>
          <w:noProof/>
        </w:rPr>
        <w:t>7</w:t>
      </w:r>
      <w:r>
        <w:rPr>
          <w:noProof/>
        </w:rPr>
        <w:fldChar w:fldCharType="end"/>
      </w:r>
    </w:p>
    <w:p w14:paraId="0FE30F44" w14:textId="5D200137" w:rsidR="002B1EC4" w:rsidRDefault="002B1EC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V2X</w:t>
      </w:r>
      <w:r>
        <w:rPr>
          <w:noProof/>
        </w:rPr>
        <w:tab/>
      </w:r>
      <w:r>
        <w:rPr>
          <w:noProof/>
        </w:rPr>
        <w:fldChar w:fldCharType="begin" w:fldLock="1"/>
      </w:r>
      <w:r>
        <w:rPr>
          <w:noProof/>
        </w:rPr>
        <w:instrText xml:space="preserve"> PAGEREF _Toc106991329 \h </w:instrText>
      </w:r>
      <w:r>
        <w:rPr>
          <w:noProof/>
        </w:rPr>
      </w:r>
      <w:r>
        <w:rPr>
          <w:noProof/>
        </w:rPr>
        <w:fldChar w:fldCharType="separate"/>
      </w:r>
      <w:r>
        <w:rPr>
          <w:noProof/>
        </w:rPr>
        <w:t>8</w:t>
      </w:r>
      <w:r>
        <w:rPr>
          <w:noProof/>
        </w:rPr>
        <w:fldChar w:fldCharType="end"/>
      </w:r>
    </w:p>
    <w:p w14:paraId="14CD4A72" w14:textId="1B4AB74F" w:rsidR="002B1EC4" w:rsidRDefault="002B1EC4">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_Toc106991330 \h </w:instrText>
      </w:r>
      <w:r>
        <w:rPr>
          <w:noProof/>
        </w:rPr>
      </w:r>
      <w:r>
        <w:rPr>
          <w:noProof/>
        </w:rPr>
        <w:fldChar w:fldCharType="separate"/>
      </w:r>
      <w:r>
        <w:rPr>
          <w:noProof/>
        </w:rPr>
        <w:t>8</w:t>
      </w:r>
      <w:r>
        <w:rPr>
          <w:noProof/>
        </w:rPr>
        <w:fldChar w:fldCharType="end"/>
      </w:r>
    </w:p>
    <w:p w14:paraId="22ADA75F" w14:textId="3D9EBEE6" w:rsidR="002B1EC4" w:rsidRDefault="002B1EC4">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V2X policy (V2XP) UE policy part</w:t>
      </w:r>
      <w:r>
        <w:rPr>
          <w:noProof/>
        </w:rPr>
        <w:tab/>
      </w:r>
      <w:r>
        <w:rPr>
          <w:noProof/>
        </w:rPr>
        <w:fldChar w:fldCharType="begin" w:fldLock="1"/>
      </w:r>
      <w:r>
        <w:rPr>
          <w:noProof/>
        </w:rPr>
        <w:instrText xml:space="preserve"> PAGEREF _Toc106991331 \h </w:instrText>
      </w:r>
      <w:r>
        <w:rPr>
          <w:noProof/>
        </w:rPr>
      </w:r>
      <w:r>
        <w:rPr>
          <w:noProof/>
        </w:rPr>
        <w:fldChar w:fldCharType="separate"/>
      </w:r>
      <w:r>
        <w:rPr>
          <w:noProof/>
        </w:rPr>
        <w:t>8</w:t>
      </w:r>
      <w:r>
        <w:rPr>
          <w:noProof/>
        </w:rPr>
        <w:fldChar w:fldCharType="end"/>
      </w:r>
    </w:p>
    <w:p w14:paraId="7AFAA493" w14:textId="5A0B6291" w:rsidR="002B1EC4" w:rsidRDefault="002B1EC4">
      <w:pPr>
        <w:pStyle w:val="TOC3"/>
        <w:rPr>
          <w:rFonts w:asciiTheme="minorHAnsi" w:eastAsiaTheme="minorEastAsia" w:hAnsiTheme="minorHAnsi" w:cstheme="minorBidi"/>
          <w:noProof/>
          <w:sz w:val="22"/>
          <w:szCs w:val="22"/>
          <w:lang w:eastAsia="en-GB"/>
        </w:rPr>
      </w:pPr>
      <w:r>
        <w:rPr>
          <w:noProof/>
          <w:lang w:eastAsia="zh-CN"/>
        </w:rPr>
        <w:t>5.2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_Toc106991332 \h </w:instrText>
      </w:r>
      <w:r>
        <w:rPr>
          <w:noProof/>
        </w:rPr>
      </w:r>
      <w:r>
        <w:rPr>
          <w:noProof/>
        </w:rPr>
        <w:fldChar w:fldCharType="separate"/>
      </w:r>
      <w:r>
        <w:rPr>
          <w:noProof/>
        </w:rPr>
        <w:t>8</w:t>
      </w:r>
      <w:r>
        <w:rPr>
          <w:noProof/>
        </w:rPr>
        <w:fldChar w:fldCharType="end"/>
      </w:r>
    </w:p>
    <w:p w14:paraId="7C889D06" w14:textId="49A5A96C" w:rsidR="002B1EC4" w:rsidRDefault="002B1EC4">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V2X communication over PC5</w:t>
      </w:r>
      <w:r>
        <w:rPr>
          <w:noProof/>
        </w:rPr>
        <w:tab/>
      </w:r>
      <w:r>
        <w:rPr>
          <w:noProof/>
        </w:rPr>
        <w:fldChar w:fldCharType="begin" w:fldLock="1"/>
      </w:r>
      <w:r>
        <w:rPr>
          <w:noProof/>
        </w:rPr>
        <w:instrText xml:space="preserve"> PAGEREF _Toc106991333 \h </w:instrText>
      </w:r>
      <w:r>
        <w:rPr>
          <w:noProof/>
        </w:rPr>
      </w:r>
      <w:r>
        <w:rPr>
          <w:noProof/>
        </w:rPr>
        <w:fldChar w:fldCharType="separate"/>
      </w:r>
      <w:r>
        <w:rPr>
          <w:noProof/>
        </w:rPr>
        <w:t>9</w:t>
      </w:r>
      <w:r>
        <w:rPr>
          <w:noProof/>
        </w:rPr>
        <w:fldChar w:fldCharType="end"/>
      </w:r>
    </w:p>
    <w:p w14:paraId="1FFCF8AD" w14:textId="5E548EB4" w:rsidR="002B1EC4" w:rsidRDefault="002B1EC4">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_Toc106991334 \h </w:instrText>
      </w:r>
      <w:r>
        <w:rPr>
          <w:noProof/>
        </w:rPr>
      </w:r>
      <w:r>
        <w:rPr>
          <w:noProof/>
        </w:rPr>
        <w:fldChar w:fldCharType="separate"/>
      </w:r>
      <w:r>
        <w:rPr>
          <w:noProof/>
        </w:rPr>
        <w:t>9</w:t>
      </w:r>
      <w:r>
        <w:rPr>
          <w:noProof/>
        </w:rPr>
        <w:fldChar w:fldCharType="end"/>
      </w:r>
    </w:p>
    <w:p w14:paraId="46DCC450" w14:textId="6E4605BC" w:rsidR="002B1EC4" w:rsidRDefault="002B1EC4">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V2X communication over Uu</w:t>
      </w:r>
      <w:r>
        <w:rPr>
          <w:noProof/>
        </w:rPr>
        <w:tab/>
      </w:r>
      <w:r>
        <w:rPr>
          <w:noProof/>
        </w:rPr>
        <w:fldChar w:fldCharType="begin" w:fldLock="1"/>
      </w:r>
      <w:r>
        <w:rPr>
          <w:noProof/>
        </w:rPr>
        <w:instrText xml:space="preserve"> PAGEREF _Toc106991335 \h </w:instrText>
      </w:r>
      <w:r>
        <w:rPr>
          <w:noProof/>
        </w:rPr>
      </w:r>
      <w:r>
        <w:rPr>
          <w:noProof/>
        </w:rPr>
        <w:fldChar w:fldCharType="separate"/>
      </w:r>
      <w:r>
        <w:rPr>
          <w:noProof/>
        </w:rPr>
        <w:t>59</w:t>
      </w:r>
      <w:r>
        <w:rPr>
          <w:noProof/>
        </w:rPr>
        <w:fldChar w:fldCharType="end"/>
      </w:r>
    </w:p>
    <w:p w14:paraId="1E640522" w14:textId="4D1DFC96" w:rsidR="002B1EC4" w:rsidRDefault="002B1EC4">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_Toc106991336 \h </w:instrText>
      </w:r>
      <w:r>
        <w:rPr>
          <w:noProof/>
        </w:rPr>
      </w:r>
      <w:r>
        <w:rPr>
          <w:noProof/>
        </w:rPr>
        <w:fldChar w:fldCharType="separate"/>
      </w:r>
      <w:r>
        <w:rPr>
          <w:noProof/>
        </w:rPr>
        <w:t>59</w:t>
      </w:r>
      <w:r>
        <w:rPr>
          <w:noProof/>
        </w:rPr>
        <w:fldChar w:fldCharType="end"/>
      </w:r>
    </w:p>
    <w:p w14:paraId="7E25BB8B" w14:textId="4EACB407" w:rsidR="002B1EC4" w:rsidRDefault="002B1EC4" w:rsidP="002B1EC4">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_Toc106991337 \h </w:instrText>
      </w:r>
      <w:r>
        <w:rPr>
          <w:noProof/>
        </w:rPr>
      </w:r>
      <w:r>
        <w:rPr>
          <w:noProof/>
        </w:rPr>
        <w:fldChar w:fldCharType="separate"/>
      </w:r>
      <w:r>
        <w:rPr>
          <w:noProof/>
        </w:rPr>
        <w:t>75</w:t>
      </w:r>
      <w:r>
        <w:rPr>
          <w:noProof/>
        </w:rPr>
        <w:fldChar w:fldCharType="end"/>
      </w:r>
    </w:p>
    <w:p w14:paraId="4940DBD5" w14:textId="0898CDAB" w:rsidR="00080512" w:rsidRPr="004D3578" w:rsidRDefault="00AD2F4B">
      <w:r>
        <w:rPr>
          <w:noProof/>
          <w:sz w:val="22"/>
        </w:rPr>
        <w:fldChar w:fldCharType="end"/>
      </w:r>
    </w:p>
    <w:p w14:paraId="583E6573" w14:textId="77777777" w:rsidR="005516D8" w:rsidRDefault="00080512" w:rsidP="00D8222D">
      <w:pPr>
        <w:pStyle w:val="Heading1"/>
      </w:pPr>
      <w:r w:rsidRPr="00D8222D">
        <w:br w:type="page"/>
      </w:r>
      <w:bookmarkStart w:id="6" w:name="_Toc8882531"/>
      <w:bookmarkStart w:id="7" w:name="_Toc23343263"/>
      <w:bookmarkStart w:id="8" w:name="_Toc26193816"/>
      <w:bookmarkStart w:id="9" w:name="_Toc34382698"/>
      <w:bookmarkStart w:id="10" w:name="_Toc34387352"/>
      <w:bookmarkStart w:id="11" w:name="_Toc45282402"/>
      <w:bookmarkStart w:id="12" w:name="_Toc51867007"/>
      <w:bookmarkStart w:id="13" w:name="_Toc106991319"/>
      <w:r w:rsidR="005516D8" w:rsidRPr="00D8222D">
        <w:lastRenderedPageBreak/>
        <w:t>Foreword</w:t>
      </w:r>
      <w:bookmarkEnd w:id="6"/>
      <w:bookmarkEnd w:id="7"/>
      <w:bookmarkEnd w:id="8"/>
      <w:bookmarkEnd w:id="9"/>
      <w:bookmarkEnd w:id="10"/>
      <w:bookmarkEnd w:id="11"/>
      <w:bookmarkEnd w:id="12"/>
      <w:bookmarkEnd w:id="13"/>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2DB885BE" w:rsidR="008C384C" w:rsidRDefault="008C384C" w:rsidP="00774DA4">
      <w:pPr>
        <w:pStyle w:val="EX"/>
      </w:pPr>
      <w:r w:rsidRPr="008C384C">
        <w:rPr>
          <w:b/>
        </w:rPr>
        <w:t>shall</w:t>
      </w:r>
      <w:r w:rsidR="00986958">
        <w:tab/>
      </w:r>
      <w:r>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1F7FAD29" w:rsidR="008C384C" w:rsidRDefault="008C384C" w:rsidP="00774DA4">
      <w:pPr>
        <w:pStyle w:val="EX"/>
      </w:pPr>
      <w:r w:rsidRPr="008C384C">
        <w:rPr>
          <w:b/>
        </w:rPr>
        <w:t>should</w:t>
      </w:r>
      <w:r w:rsidR="00986958">
        <w:tab/>
      </w:r>
      <w:r>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50D57A56" w:rsidR="008C384C" w:rsidRDefault="008C384C" w:rsidP="00774DA4">
      <w:pPr>
        <w:pStyle w:val="EX"/>
      </w:pPr>
      <w:r w:rsidRPr="00774DA4">
        <w:rPr>
          <w:b/>
        </w:rPr>
        <w:t>may</w:t>
      </w:r>
      <w:r w:rsidR="00986958">
        <w:tab/>
      </w:r>
      <w:r>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5C718C58" w:rsidR="008C384C" w:rsidRDefault="008C384C" w:rsidP="00774DA4">
      <w:pPr>
        <w:pStyle w:val="EX"/>
      </w:pPr>
      <w:r w:rsidRPr="00774DA4">
        <w:rPr>
          <w:b/>
        </w:rPr>
        <w:t>can</w:t>
      </w:r>
      <w:r w:rsidR="00986958">
        <w:tab/>
      </w:r>
      <w:r>
        <w:t>indicates</w:t>
      </w:r>
      <w:r w:rsidR="00774DA4">
        <w:t xml:space="preserve"> that something is possible</w:t>
      </w:r>
    </w:p>
    <w:p w14:paraId="1AF7FFA6" w14:textId="2F93BB33" w:rsidR="00774DA4" w:rsidRDefault="00774DA4" w:rsidP="00774DA4">
      <w:pPr>
        <w:pStyle w:val="EX"/>
      </w:pPr>
      <w:r w:rsidRPr="00774DA4">
        <w:rPr>
          <w:b/>
        </w:rPr>
        <w:t>cannot</w:t>
      </w:r>
      <w:r w:rsidR="00986958">
        <w:tab/>
      </w:r>
      <w:r>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6A342483" w:rsidR="00774DA4" w:rsidRDefault="00774DA4" w:rsidP="00774DA4">
      <w:pPr>
        <w:pStyle w:val="EX"/>
      </w:pPr>
      <w:r w:rsidRPr="00774DA4">
        <w:rPr>
          <w:b/>
        </w:rPr>
        <w:t>will</w:t>
      </w:r>
      <w:r w:rsidR="0098695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0959567A" w:rsidR="00774DA4" w:rsidRDefault="00774DA4" w:rsidP="00774DA4">
      <w:pPr>
        <w:pStyle w:val="EX"/>
      </w:pPr>
      <w:r w:rsidRPr="00774DA4">
        <w:rPr>
          <w:b/>
        </w:rPr>
        <w:t>will</w:t>
      </w:r>
      <w:r>
        <w:rPr>
          <w:b/>
        </w:rPr>
        <w:t xml:space="preserve"> not</w:t>
      </w:r>
      <w:r w:rsidR="0098695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4" w:name="_Toc8882532"/>
      <w:bookmarkStart w:id="15" w:name="_Toc23343264"/>
      <w:bookmarkStart w:id="16" w:name="_Toc26193817"/>
      <w:bookmarkStart w:id="17" w:name="_Toc34382699"/>
      <w:bookmarkStart w:id="18" w:name="_Toc34387353"/>
      <w:bookmarkStart w:id="19" w:name="_Toc45282403"/>
      <w:bookmarkStart w:id="20" w:name="_Toc51867008"/>
      <w:bookmarkStart w:id="21" w:name="_Toc106991320"/>
      <w:r w:rsidRPr="004D3578">
        <w:lastRenderedPageBreak/>
        <w:t>1</w:t>
      </w:r>
      <w:r w:rsidRPr="004D3578">
        <w:tab/>
        <w:t>Scope</w:t>
      </w:r>
      <w:bookmarkEnd w:id="14"/>
      <w:bookmarkEnd w:id="15"/>
      <w:bookmarkEnd w:id="16"/>
      <w:bookmarkEnd w:id="17"/>
      <w:bookmarkEnd w:id="18"/>
      <w:bookmarkEnd w:id="19"/>
      <w:bookmarkEnd w:id="20"/>
      <w:bookmarkEnd w:id="21"/>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D8222D">
      <w:r w:rsidRPr="00D8222D">
        <w:t>The protocol aspects for V2X services in 5G System (5GS) are described in 3GPP TS 24.5</w:t>
      </w:r>
      <w:r w:rsidR="00092A48" w:rsidRPr="00D8222D">
        <w:t>87</w:t>
      </w:r>
      <w:r w:rsidRPr="00D8222D">
        <w:t> [</w:t>
      </w:r>
      <w:r w:rsidRPr="00D8222D">
        <w:rPr>
          <w:rFonts w:hint="eastAsia"/>
        </w:rPr>
        <w:t>3</w:t>
      </w:r>
      <w:r w:rsidRPr="00D8222D">
        <w:t>].</w:t>
      </w:r>
    </w:p>
    <w:p w14:paraId="24D8D306" w14:textId="77777777" w:rsidR="00080512" w:rsidRPr="004D3578" w:rsidRDefault="00080512">
      <w:pPr>
        <w:pStyle w:val="Heading1"/>
      </w:pPr>
      <w:bookmarkStart w:id="22" w:name="_Toc8882533"/>
      <w:bookmarkStart w:id="23" w:name="_Toc23343265"/>
      <w:bookmarkStart w:id="24" w:name="_Toc26193818"/>
      <w:bookmarkStart w:id="25" w:name="_Toc34382700"/>
      <w:bookmarkStart w:id="26" w:name="_Toc34387354"/>
      <w:bookmarkStart w:id="27" w:name="_Toc45282404"/>
      <w:bookmarkStart w:id="28" w:name="_Toc51867009"/>
      <w:bookmarkStart w:id="29" w:name="_Toc106991321"/>
      <w:r w:rsidRPr="004D3578">
        <w:t>2</w:t>
      </w:r>
      <w:r w:rsidRPr="004D3578">
        <w:tab/>
        <w:t>References</w:t>
      </w:r>
      <w:bookmarkEnd w:id="22"/>
      <w:bookmarkEnd w:id="23"/>
      <w:bookmarkEnd w:id="24"/>
      <w:bookmarkEnd w:id="25"/>
      <w:bookmarkEnd w:id="26"/>
      <w:bookmarkEnd w:id="27"/>
      <w:bookmarkEnd w:id="28"/>
      <w:bookmarkEnd w:id="29"/>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30"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D8222D">
      <w:pPr>
        <w:pStyle w:val="EX"/>
        <w:rPr>
          <w:lang w:eastAsia="ko-KR"/>
        </w:rPr>
      </w:pPr>
      <w:bookmarkStart w:id="31" w:name="_Toc23343266"/>
      <w:bookmarkStart w:id="32" w:name="_Toc26193819"/>
      <w:r w:rsidRPr="00D8222D">
        <w:t>[</w:t>
      </w:r>
      <w:r w:rsidR="00822134" w:rsidRPr="00D8222D">
        <w:t>5</w:t>
      </w:r>
      <w:r w:rsidRPr="00D8222D">
        <w:t>]</w:t>
      </w:r>
      <w:r w:rsidRPr="00D8222D">
        <w:tab/>
        <w:t xml:space="preserve">ISO TS 17419 ITS-AID AssignedNumbers : </w:t>
      </w:r>
      <w:hyperlink r:id="rId11" w:history="1">
        <w:r w:rsidRPr="00D8222D">
          <w:rPr>
            <w:color w:val="0000FF"/>
            <w:u w:val="single"/>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3" w:name="_Toc34382701"/>
      <w:bookmarkStart w:id="34"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rPr>
          <w:lang w:eastAsia="zh-CN"/>
        </w:rPr>
      </w:pPr>
      <w:bookmarkStart w:id="35"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1F18F620" w14:textId="2A642749" w:rsidR="00080512" w:rsidRPr="004D3578" w:rsidRDefault="00080512">
      <w:pPr>
        <w:pStyle w:val="Heading1"/>
      </w:pPr>
      <w:bookmarkStart w:id="36" w:name="_Toc51867010"/>
      <w:bookmarkStart w:id="37" w:name="_Toc106991322"/>
      <w:r w:rsidRPr="004D3578">
        <w:t>3</w:t>
      </w:r>
      <w:r w:rsidRPr="004D3578">
        <w:tab/>
        <w:t>Definitions</w:t>
      </w:r>
      <w:r w:rsidR="00602AEA">
        <w:t xml:space="preserve"> of terms and abbreviations</w:t>
      </w:r>
      <w:bookmarkEnd w:id="30"/>
      <w:bookmarkEnd w:id="31"/>
      <w:bookmarkEnd w:id="32"/>
      <w:bookmarkEnd w:id="33"/>
      <w:bookmarkEnd w:id="34"/>
      <w:bookmarkEnd w:id="35"/>
      <w:bookmarkEnd w:id="36"/>
      <w:bookmarkEnd w:id="37"/>
    </w:p>
    <w:p w14:paraId="1BA6FD19" w14:textId="77777777" w:rsidR="00080512" w:rsidRPr="004D3578" w:rsidRDefault="00080512">
      <w:pPr>
        <w:pStyle w:val="Heading2"/>
      </w:pPr>
      <w:bookmarkStart w:id="38" w:name="_Toc8882535"/>
      <w:bookmarkStart w:id="39" w:name="_Toc23343267"/>
      <w:bookmarkStart w:id="40" w:name="_Toc26193820"/>
      <w:bookmarkStart w:id="41" w:name="_Toc34382702"/>
      <w:bookmarkStart w:id="42" w:name="_Toc34387356"/>
      <w:bookmarkStart w:id="43" w:name="_Toc45282406"/>
      <w:bookmarkStart w:id="44" w:name="_Toc51867011"/>
      <w:bookmarkStart w:id="45" w:name="_Toc106991323"/>
      <w:r w:rsidRPr="004D3578">
        <w:t>3.1</w:t>
      </w:r>
      <w:r w:rsidRPr="004D3578">
        <w:tab/>
      </w:r>
      <w:r w:rsidR="002B6339">
        <w:t>Terms</w:t>
      </w:r>
      <w:bookmarkEnd w:id="38"/>
      <w:bookmarkEnd w:id="39"/>
      <w:bookmarkEnd w:id="40"/>
      <w:bookmarkEnd w:id="41"/>
      <w:bookmarkEnd w:id="42"/>
      <w:bookmarkEnd w:id="43"/>
      <w:bookmarkEnd w:id="44"/>
      <w:bookmarkEnd w:id="45"/>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6" w:name="_Toc8882536"/>
      <w:bookmarkStart w:id="47" w:name="_Toc23343268"/>
      <w:bookmarkStart w:id="48" w:name="_Toc26193821"/>
      <w:bookmarkStart w:id="49" w:name="_Toc34382703"/>
      <w:bookmarkStart w:id="50"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F7508F" w:rsidRDefault="004A3491" w:rsidP="00EE18C8">
      <w:pPr>
        <w:pStyle w:val="EX"/>
        <w:rPr>
          <w:b/>
          <w:bCs/>
          <w:lang w:val="fr-FR" w:eastAsia="zh-CN"/>
        </w:rPr>
      </w:pPr>
      <w:r w:rsidRPr="005C3902">
        <w:rPr>
          <w:b/>
          <w:bCs/>
          <w:lang w:val="sv-SE" w:eastAsia="zh-CN"/>
        </w:rPr>
        <w:t>NR-PC5</w:t>
      </w:r>
      <w:r w:rsidR="00EE18C8" w:rsidRPr="00EE18C8">
        <w:rPr>
          <w:b/>
          <w:bCs/>
          <w:lang w:val="fr-FR" w:eastAsia="zh-CN"/>
        </w:rPr>
        <w:t xml:space="preserve"> </w:t>
      </w:r>
    </w:p>
    <w:p w14:paraId="7BD7B1CB" w14:textId="6D473C5C" w:rsidR="004A3491" w:rsidRPr="00F7508F" w:rsidRDefault="00EE18C8" w:rsidP="00EE18C8">
      <w:pPr>
        <w:pStyle w:val="EX"/>
        <w:rPr>
          <w:b/>
          <w:bCs/>
          <w:lang w:val="fr-FR" w:eastAsia="zh-CN"/>
        </w:rPr>
      </w:pPr>
      <w:r w:rsidRPr="00F7508F">
        <w:rPr>
          <w:b/>
          <w:bCs/>
          <w:lang w:val="fr-FR" w:eastAsia="zh-CN"/>
        </w:rPr>
        <w:t xml:space="preserve">V2X service </w:t>
      </w:r>
      <w:r w:rsidRPr="0019296A">
        <w:rPr>
          <w:b/>
          <w:bCs/>
          <w:lang w:val="fr-FR" w:eastAsia="zh-CN"/>
        </w:rPr>
        <w:t>identifier</w:t>
      </w:r>
    </w:p>
    <w:p w14:paraId="31E3A3B1" w14:textId="77777777" w:rsidR="00080512" w:rsidRPr="004D3578" w:rsidRDefault="00080512">
      <w:pPr>
        <w:pStyle w:val="Heading2"/>
      </w:pPr>
      <w:bookmarkStart w:id="51" w:name="_Toc45282407"/>
      <w:bookmarkStart w:id="52" w:name="_Toc51867012"/>
      <w:bookmarkStart w:id="53" w:name="_Toc106991324"/>
      <w:r w:rsidRPr="004D3578">
        <w:t>3.</w:t>
      </w:r>
      <w:r w:rsidR="00F278F8">
        <w:t>2</w:t>
      </w:r>
      <w:r w:rsidRPr="004D3578">
        <w:tab/>
        <w:t>Abbreviations</w:t>
      </w:r>
      <w:bookmarkEnd w:id="46"/>
      <w:bookmarkEnd w:id="47"/>
      <w:bookmarkEnd w:id="48"/>
      <w:bookmarkEnd w:id="49"/>
      <w:bookmarkEnd w:id="50"/>
      <w:bookmarkEnd w:id="51"/>
      <w:bookmarkEnd w:id="52"/>
      <w:bookmarkEnd w:id="53"/>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5735721" w14:textId="77777777"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4" w:name="_Toc4488078"/>
      <w:bookmarkStart w:id="55" w:name="_Toc8882537"/>
      <w:bookmarkStart w:id="56" w:name="_Toc23343269"/>
      <w:bookmarkStart w:id="57" w:name="_Toc26193822"/>
      <w:bookmarkStart w:id="58" w:name="_Toc34382704"/>
      <w:bookmarkStart w:id="59" w:name="_Toc34387358"/>
      <w:bookmarkStart w:id="60" w:name="_Toc45282408"/>
      <w:bookmarkStart w:id="61" w:name="_Toc51867013"/>
      <w:bookmarkStart w:id="62" w:name="_Toc106991325"/>
      <w:r w:rsidRPr="004D3578">
        <w:t>4</w:t>
      </w:r>
      <w:r w:rsidRPr="004D3578">
        <w:tab/>
      </w:r>
      <w:r>
        <w:t>Descriptions of UE policies</w:t>
      </w:r>
      <w:r w:rsidRPr="00385E68">
        <w:t xml:space="preserve"> for</w:t>
      </w:r>
      <w:r>
        <w:t xml:space="preserve"> V2X</w:t>
      </w:r>
      <w:bookmarkEnd w:id="54"/>
      <w:bookmarkEnd w:id="55"/>
      <w:bookmarkEnd w:id="56"/>
      <w:bookmarkEnd w:id="57"/>
      <w:bookmarkEnd w:id="58"/>
      <w:bookmarkEnd w:id="59"/>
      <w:bookmarkEnd w:id="60"/>
      <w:bookmarkEnd w:id="61"/>
      <w:bookmarkEnd w:id="62"/>
    </w:p>
    <w:p w14:paraId="2F1BC95F" w14:textId="77777777" w:rsidR="00007E62" w:rsidRDefault="00007E62" w:rsidP="00007E62">
      <w:pPr>
        <w:pStyle w:val="Heading2"/>
      </w:pPr>
      <w:bookmarkStart w:id="63" w:name="_Toc4488079"/>
      <w:bookmarkStart w:id="64" w:name="_Toc8882538"/>
      <w:bookmarkStart w:id="65" w:name="_Toc23343270"/>
      <w:bookmarkStart w:id="66" w:name="_Toc26193823"/>
      <w:bookmarkStart w:id="67" w:name="_Toc34382705"/>
      <w:bookmarkStart w:id="68" w:name="_Toc34387359"/>
      <w:bookmarkStart w:id="69" w:name="_Toc45282409"/>
      <w:bookmarkStart w:id="70" w:name="_Toc51867014"/>
      <w:bookmarkStart w:id="71" w:name="_Toc106991326"/>
      <w:r w:rsidRPr="004D3578">
        <w:t>4.1</w:t>
      </w:r>
      <w:r w:rsidRPr="004D3578">
        <w:tab/>
      </w:r>
      <w:r>
        <w:rPr>
          <w:lang w:eastAsia="zh-CN"/>
        </w:rPr>
        <w:t>Overview</w:t>
      </w:r>
      <w:bookmarkEnd w:id="63"/>
      <w:bookmarkEnd w:id="64"/>
      <w:bookmarkEnd w:id="65"/>
      <w:bookmarkEnd w:id="66"/>
      <w:bookmarkEnd w:id="67"/>
      <w:bookmarkEnd w:id="68"/>
      <w:bookmarkEnd w:id="69"/>
      <w:bookmarkEnd w:id="70"/>
      <w:bookmarkEnd w:id="71"/>
    </w:p>
    <w:p w14:paraId="58091E1F" w14:textId="77777777" w:rsidR="0017014C" w:rsidRPr="000532DA" w:rsidRDefault="0017014C" w:rsidP="0017014C">
      <w:pPr>
        <w:rPr>
          <w:lang w:eastAsia="zh-CN"/>
        </w:rPr>
      </w:pPr>
      <w:bookmarkStart w:id="72" w:name="_Toc4488080"/>
      <w:bookmarkStart w:id="7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4" w:name="_Toc23343271"/>
      <w:bookmarkStart w:id="75" w:name="_Toc26193824"/>
      <w:bookmarkStart w:id="76" w:name="_Toc34382706"/>
      <w:bookmarkStart w:id="77" w:name="_Toc34387360"/>
      <w:bookmarkStart w:id="78" w:name="_Toc45282410"/>
      <w:bookmarkStart w:id="79" w:name="_Toc51867015"/>
      <w:bookmarkStart w:id="80" w:name="_Toc106991327"/>
      <w:r>
        <w:rPr>
          <w:rFonts w:hint="eastAsia"/>
          <w:lang w:eastAsia="zh-CN"/>
        </w:rPr>
        <w:t>4.2</w:t>
      </w:r>
      <w:r>
        <w:rPr>
          <w:lang w:eastAsia="zh-CN"/>
        </w:rPr>
        <w:tab/>
      </w:r>
      <w:bookmarkEnd w:id="7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3"/>
      <w:bookmarkEnd w:id="74"/>
      <w:bookmarkEnd w:id="75"/>
      <w:bookmarkEnd w:id="76"/>
      <w:bookmarkEnd w:id="77"/>
      <w:bookmarkEnd w:id="78"/>
      <w:bookmarkEnd w:id="79"/>
      <w:bookmarkEnd w:id="80"/>
    </w:p>
    <w:p w14:paraId="694A3A27" w14:textId="6C8E4CB2" w:rsidR="00313142" w:rsidRPr="006D45B3" w:rsidRDefault="00313142" w:rsidP="00313142">
      <w:bookmarkStart w:id="81" w:name="_Toc4488084"/>
      <w:bookmarkStart w:id="82" w:name="_Toc8882541"/>
      <w:r>
        <w:t xml:space="preserve">The </w:t>
      </w:r>
      <w:r w:rsidRPr="00A43B42">
        <w:t>UE policies for V2X communication over PC5</w:t>
      </w:r>
      <w:r>
        <w:t xml:space="preserve"> are defined in </w:t>
      </w:r>
      <w:r w:rsidR="00986958">
        <w:t>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3" w:name="_Toc23343272"/>
      <w:bookmarkStart w:id="84" w:name="_Toc26193825"/>
      <w:bookmarkStart w:id="85" w:name="_Toc34382707"/>
      <w:bookmarkStart w:id="86" w:name="_Toc34387361"/>
      <w:bookmarkStart w:id="87" w:name="_Toc45282411"/>
      <w:bookmarkStart w:id="88" w:name="_Toc51867016"/>
      <w:bookmarkStart w:id="89" w:name="_Toc106991328"/>
      <w:r>
        <w:rPr>
          <w:rFonts w:hint="eastAsia"/>
          <w:lang w:eastAsia="zh-CN"/>
        </w:rPr>
        <w:t>4.3</w:t>
      </w:r>
      <w:r>
        <w:rPr>
          <w:lang w:eastAsia="zh-CN"/>
        </w:rPr>
        <w:tab/>
      </w:r>
      <w:bookmarkEnd w:id="81"/>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82"/>
      <w:bookmarkEnd w:id="83"/>
      <w:bookmarkEnd w:id="84"/>
      <w:bookmarkEnd w:id="85"/>
      <w:bookmarkEnd w:id="86"/>
      <w:bookmarkEnd w:id="87"/>
      <w:bookmarkEnd w:id="88"/>
      <w:bookmarkEnd w:id="89"/>
    </w:p>
    <w:p w14:paraId="721A2D84" w14:textId="4CE9103C" w:rsidR="00313142" w:rsidRPr="006D45B3" w:rsidRDefault="00313142" w:rsidP="00313142">
      <w:bookmarkStart w:id="90" w:name="_Toc4488092"/>
      <w:bookmarkStart w:id="91" w:name="_Toc8882543"/>
      <w:r>
        <w:t xml:space="preserve">The </w:t>
      </w:r>
      <w:r w:rsidRPr="00A43B42">
        <w:t xml:space="preserve">UE policies for V2X communication over </w:t>
      </w:r>
      <w:r>
        <w:t xml:space="preserve">Uu are defined in </w:t>
      </w:r>
      <w:r w:rsidR="00986958">
        <w:t>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92" w:name="_Toc4488093"/>
      <w:bookmarkStart w:id="93" w:name="_Toc8882544"/>
      <w:bookmarkStart w:id="94" w:name="_Toc23343274"/>
      <w:bookmarkStart w:id="95" w:name="_Toc26193827"/>
      <w:bookmarkStart w:id="96" w:name="_Toc34382708"/>
      <w:bookmarkStart w:id="97" w:name="_Toc34387362"/>
      <w:bookmarkStart w:id="98" w:name="_Toc45282412"/>
      <w:bookmarkStart w:id="99" w:name="_Toc51867017"/>
      <w:bookmarkStart w:id="100" w:name="_Toc106991329"/>
      <w:bookmarkEnd w:id="90"/>
      <w:bookmarkEnd w:id="91"/>
      <w:r>
        <w:lastRenderedPageBreak/>
        <w:t>5</w:t>
      </w:r>
      <w:r w:rsidRPr="004D3578">
        <w:tab/>
      </w:r>
      <w:r>
        <w:t xml:space="preserve">Encoding of </w:t>
      </w:r>
      <w:r w:rsidRPr="00163B5C">
        <w:t>UE</w:t>
      </w:r>
      <w:r>
        <w:t xml:space="preserve"> policies</w:t>
      </w:r>
      <w:bookmarkEnd w:id="92"/>
      <w:r w:rsidR="00EF3B92">
        <w:t xml:space="preserve"> for V2X</w:t>
      </w:r>
      <w:bookmarkEnd w:id="93"/>
      <w:bookmarkEnd w:id="94"/>
      <w:bookmarkEnd w:id="95"/>
      <w:bookmarkEnd w:id="96"/>
      <w:bookmarkEnd w:id="97"/>
      <w:bookmarkEnd w:id="98"/>
      <w:bookmarkEnd w:id="99"/>
      <w:bookmarkEnd w:id="100"/>
    </w:p>
    <w:p w14:paraId="7D9E3762" w14:textId="77777777" w:rsidR="00007E62" w:rsidRPr="0038606A" w:rsidRDefault="00007E62" w:rsidP="00007E62">
      <w:pPr>
        <w:pStyle w:val="Heading2"/>
      </w:pPr>
      <w:bookmarkStart w:id="101" w:name="_Toc4488094"/>
      <w:bookmarkStart w:id="102" w:name="_Toc8882545"/>
      <w:bookmarkStart w:id="103" w:name="_Toc23343275"/>
      <w:bookmarkStart w:id="104" w:name="_Toc26193828"/>
      <w:bookmarkStart w:id="105" w:name="_Toc34382709"/>
      <w:bookmarkStart w:id="106" w:name="_Toc34387363"/>
      <w:bookmarkStart w:id="107" w:name="_Toc45282413"/>
      <w:bookmarkStart w:id="108" w:name="_Toc51867018"/>
      <w:bookmarkStart w:id="109" w:name="_Toc106991330"/>
      <w:r>
        <w:rPr>
          <w:lang w:eastAsia="zh-CN"/>
        </w:rPr>
        <w:t>5</w:t>
      </w:r>
      <w:r>
        <w:rPr>
          <w:rFonts w:hint="eastAsia"/>
          <w:lang w:eastAsia="zh-CN"/>
        </w:rPr>
        <w:t>.1</w:t>
      </w:r>
      <w:r>
        <w:rPr>
          <w:lang w:eastAsia="zh-CN"/>
        </w:rPr>
        <w:tab/>
        <w:t>Overview</w:t>
      </w:r>
      <w:bookmarkEnd w:id="101"/>
      <w:bookmarkEnd w:id="102"/>
      <w:bookmarkEnd w:id="103"/>
      <w:bookmarkEnd w:id="104"/>
      <w:bookmarkEnd w:id="105"/>
      <w:bookmarkEnd w:id="106"/>
      <w:bookmarkEnd w:id="107"/>
      <w:bookmarkEnd w:id="108"/>
      <w:bookmarkEnd w:id="109"/>
    </w:p>
    <w:p w14:paraId="39BF9D64" w14:textId="77777777" w:rsidR="00313142" w:rsidRPr="006D45B3" w:rsidRDefault="00313142" w:rsidP="00313142">
      <w:bookmarkStart w:id="110" w:name="_Toc4488095"/>
      <w:bookmarkStart w:id="111"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12" w:name="_Toc23343276"/>
      <w:bookmarkStart w:id="113" w:name="_Toc26193829"/>
      <w:bookmarkStart w:id="114" w:name="_Toc34382710"/>
      <w:bookmarkStart w:id="115" w:name="_Toc34387364"/>
      <w:bookmarkStart w:id="116" w:name="_Toc45282414"/>
      <w:bookmarkStart w:id="117" w:name="_Toc51867019"/>
      <w:bookmarkStart w:id="118" w:name="_Toc106991331"/>
      <w:r>
        <w:rPr>
          <w:lang w:eastAsia="zh-CN"/>
        </w:rPr>
        <w:t>5.</w:t>
      </w:r>
      <w:r w:rsidR="00DD2F7B">
        <w:rPr>
          <w:lang w:eastAsia="zh-CN"/>
        </w:rPr>
        <w:t>2</w:t>
      </w:r>
      <w:r>
        <w:rPr>
          <w:lang w:eastAsia="zh-CN"/>
        </w:rPr>
        <w:tab/>
        <w:t>Encoding of V2X policy (V2XP) UE policy part</w:t>
      </w:r>
      <w:bookmarkEnd w:id="112"/>
      <w:bookmarkEnd w:id="113"/>
      <w:bookmarkEnd w:id="114"/>
      <w:bookmarkEnd w:id="115"/>
      <w:bookmarkEnd w:id="116"/>
      <w:bookmarkEnd w:id="117"/>
      <w:bookmarkEnd w:id="118"/>
    </w:p>
    <w:p w14:paraId="08E1B431" w14:textId="77777777" w:rsidR="00313142" w:rsidRPr="003265DC" w:rsidRDefault="00313142" w:rsidP="00313142">
      <w:pPr>
        <w:pStyle w:val="Heading3"/>
      </w:pPr>
      <w:bookmarkStart w:id="119" w:name="_Toc23343277"/>
      <w:bookmarkStart w:id="120" w:name="_Toc26193830"/>
      <w:bookmarkStart w:id="121" w:name="_Toc34382711"/>
      <w:bookmarkStart w:id="122" w:name="_Toc34387365"/>
      <w:bookmarkStart w:id="123" w:name="_Toc45282415"/>
      <w:bookmarkStart w:id="124" w:name="_Toc51867020"/>
      <w:bookmarkStart w:id="125" w:name="_Toc106991332"/>
      <w:r>
        <w:rPr>
          <w:lang w:eastAsia="zh-CN"/>
        </w:rPr>
        <w:t>5.</w:t>
      </w:r>
      <w:r w:rsidR="00DD2F7B">
        <w:rPr>
          <w:lang w:eastAsia="zh-CN"/>
        </w:rPr>
        <w:t>2</w:t>
      </w:r>
      <w:r>
        <w:t>.1</w:t>
      </w:r>
      <w:r>
        <w:rPr>
          <w:rFonts w:hint="eastAsia"/>
        </w:rPr>
        <w:tab/>
      </w:r>
      <w:r>
        <w:t>General</w:t>
      </w:r>
      <w:bookmarkEnd w:id="119"/>
      <w:bookmarkEnd w:id="120"/>
      <w:bookmarkEnd w:id="121"/>
      <w:bookmarkEnd w:id="122"/>
      <w:bookmarkEnd w:id="123"/>
      <w:bookmarkEnd w:id="124"/>
      <w:bookmarkEnd w:id="125"/>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146D0E43" w:rsidR="00313142"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p w14:paraId="36C8D889" w14:textId="77777777" w:rsidR="00986958" w:rsidRPr="00C2371F"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bookmarkStart w:id="126" w:name="MCCQCTEMPBM_00000306"/>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bookmarkEnd w:id="126"/>
    <w:p w14:paraId="2DD4D547" w14:textId="778115DA" w:rsidR="00313142" w:rsidRDefault="00313142" w:rsidP="00986958">
      <w:pPr>
        <w:pStyle w:val="TF"/>
      </w:pPr>
      <w:r w:rsidRPr="00BD0557">
        <w:t>Figure </w:t>
      </w:r>
      <w:r>
        <w:t>5.</w:t>
      </w:r>
      <w:r w:rsidR="00DD2F7B">
        <w:t>2</w:t>
      </w:r>
      <w:r>
        <w:t>.1.1</w:t>
      </w:r>
      <w:r w:rsidRPr="00BD0557">
        <w:t xml:space="preserve">: </w:t>
      </w:r>
      <w:r>
        <w:t>UE policy part when UE policy part type = {V2XP}</w:t>
      </w:r>
    </w:p>
    <w:p w14:paraId="2E303F10"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68E88D9" w:rsidR="00313142" w:rsidRDefault="00313142" w:rsidP="00313142">
      <w:pPr>
        <w:pStyle w:val="TF"/>
      </w:pPr>
      <w:r>
        <w:t>Figure 5.</w:t>
      </w:r>
      <w:r w:rsidR="00DD2F7B">
        <w:t>2</w:t>
      </w:r>
      <w:r>
        <w:t>.1.2: V2XP contents</w:t>
      </w:r>
    </w:p>
    <w:p w14:paraId="5524F37A"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bookmarkStart w:id="127" w:name="MCCQCTEMPBM_00000307"/>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bookmarkEnd w:id="127"/>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8" w:name="_Toc23343278"/>
      <w:bookmarkStart w:id="129" w:name="_Toc26193831"/>
      <w:bookmarkStart w:id="130" w:name="_Toc34382712"/>
      <w:bookmarkStart w:id="131" w:name="_Toc34387366"/>
      <w:bookmarkStart w:id="132" w:name="_Toc45282416"/>
      <w:bookmarkStart w:id="133" w:name="_Toc51867021"/>
      <w:bookmarkStart w:id="134" w:name="_Toc106991333"/>
      <w:r>
        <w:rPr>
          <w:lang w:eastAsia="zh-CN"/>
        </w:rPr>
        <w:t>5</w:t>
      </w:r>
      <w:r>
        <w:rPr>
          <w:rFonts w:hint="eastAsia"/>
          <w:lang w:eastAsia="zh-CN"/>
        </w:rPr>
        <w:t>.</w:t>
      </w:r>
      <w:r w:rsidR="00DD2F7B">
        <w:rPr>
          <w:lang w:eastAsia="zh-CN"/>
        </w:rPr>
        <w:t>3</w:t>
      </w:r>
      <w:r>
        <w:rPr>
          <w:lang w:eastAsia="zh-CN"/>
        </w:rPr>
        <w:tab/>
        <w:t xml:space="preserve">Encoding of </w:t>
      </w:r>
      <w:bookmarkEnd w:id="110"/>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11"/>
      <w:bookmarkEnd w:id="128"/>
      <w:bookmarkEnd w:id="129"/>
      <w:bookmarkEnd w:id="130"/>
      <w:bookmarkEnd w:id="131"/>
      <w:bookmarkEnd w:id="132"/>
      <w:bookmarkEnd w:id="133"/>
      <w:bookmarkEnd w:id="134"/>
    </w:p>
    <w:p w14:paraId="53AA7344" w14:textId="77777777" w:rsidR="00AC359C" w:rsidRPr="003265DC" w:rsidRDefault="00AC359C" w:rsidP="00AC359C">
      <w:pPr>
        <w:pStyle w:val="Heading3"/>
      </w:pPr>
      <w:bookmarkStart w:id="135" w:name="_Toc8882547"/>
      <w:bookmarkStart w:id="136" w:name="_Toc23343279"/>
      <w:bookmarkStart w:id="137" w:name="_Toc26193832"/>
      <w:bookmarkStart w:id="138" w:name="_Toc34382713"/>
      <w:bookmarkStart w:id="139" w:name="_Toc34387367"/>
      <w:bookmarkStart w:id="140" w:name="_Toc45282417"/>
      <w:bookmarkStart w:id="141" w:name="_Toc51867022"/>
      <w:bookmarkStart w:id="142" w:name="_Toc4488096"/>
      <w:bookmarkStart w:id="143" w:name="_Toc106991334"/>
      <w:r>
        <w:t>5</w:t>
      </w:r>
      <w:r>
        <w:rPr>
          <w:rFonts w:hint="eastAsia"/>
        </w:rPr>
        <w:t>.</w:t>
      </w:r>
      <w:r w:rsidR="00DD2F7B">
        <w:t>3</w:t>
      </w:r>
      <w:r>
        <w:t>.1</w:t>
      </w:r>
      <w:r>
        <w:rPr>
          <w:rFonts w:hint="eastAsia"/>
        </w:rPr>
        <w:tab/>
      </w:r>
      <w:r>
        <w:t>General</w:t>
      </w:r>
      <w:bookmarkEnd w:id="135"/>
      <w:bookmarkEnd w:id="136"/>
      <w:bookmarkEnd w:id="137"/>
      <w:bookmarkEnd w:id="138"/>
      <w:bookmarkEnd w:id="139"/>
      <w:bookmarkEnd w:id="140"/>
      <w:bookmarkEnd w:id="141"/>
      <w:bookmarkEnd w:id="143"/>
    </w:p>
    <w:p w14:paraId="4D14DAC2" w14:textId="106B27E0" w:rsidR="00313142" w:rsidRDefault="00313142" w:rsidP="00313142">
      <w:bookmarkStart w:id="14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p w14:paraId="79E5674E" w14:textId="77777777" w:rsidR="00986958" w:rsidRPr="00482B2D"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bookmarkStart w:id="145" w:name="MCCQCTEMPBM_00000308"/>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AB5D0C">
            <w:pPr>
              <w:pStyle w:val="TAC"/>
            </w:pPr>
          </w:p>
          <w:p w14:paraId="3156B51D" w14:textId="77777777" w:rsidR="00313142" w:rsidRDefault="00313142" w:rsidP="00AB5D0C">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bookmarkEnd w:id="145"/>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46" w:name="_Toc23343280"/>
            <w:bookmarkStart w:id="147"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0BE62BB1" w:rsidR="00964D6E" w:rsidRDefault="00964D6E" w:rsidP="00F7508F"/>
    <w:p w14:paraId="1826D57C" w14:textId="77777777" w:rsidR="00986958" w:rsidRPr="009D730C"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6D18A9B6" w:rsidR="00964D6E" w:rsidRDefault="00964D6E" w:rsidP="00964D6E"/>
    <w:p w14:paraId="02B5D1CB" w14:textId="77777777" w:rsidR="002B1EC4" w:rsidRDefault="002B1EC4" w:rsidP="002B1E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1EC4" w14:paraId="6E05E172" w14:textId="77777777" w:rsidTr="00CC346B">
        <w:trPr>
          <w:cantSplit/>
          <w:jc w:val="center"/>
        </w:trPr>
        <w:tc>
          <w:tcPr>
            <w:tcW w:w="708" w:type="dxa"/>
          </w:tcPr>
          <w:p w14:paraId="143DF838" w14:textId="77777777" w:rsidR="002B1EC4" w:rsidRDefault="002B1EC4" w:rsidP="00CC346B">
            <w:pPr>
              <w:pStyle w:val="TAC"/>
            </w:pPr>
            <w:r>
              <w:t>8</w:t>
            </w:r>
          </w:p>
        </w:tc>
        <w:tc>
          <w:tcPr>
            <w:tcW w:w="709" w:type="dxa"/>
          </w:tcPr>
          <w:p w14:paraId="28683AEA" w14:textId="77777777" w:rsidR="002B1EC4" w:rsidRDefault="002B1EC4" w:rsidP="00CC346B">
            <w:pPr>
              <w:pStyle w:val="TAC"/>
            </w:pPr>
            <w:r>
              <w:t>7</w:t>
            </w:r>
          </w:p>
        </w:tc>
        <w:tc>
          <w:tcPr>
            <w:tcW w:w="709" w:type="dxa"/>
          </w:tcPr>
          <w:p w14:paraId="41A8E0D3" w14:textId="77777777" w:rsidR="002B1EC4" w:rsidRDefault="002B1EC4" w:rsidP="00CC346B">
            <w:pPr>
              <w:pStyle w:val="TAC"/>
            </w:pPr>
            <w:r>
              <w:t>6</w:t>
            </w:r>
          </w:p>
        </w:tc>
        <w:tc>
          <w:tcPr>
            <w:tcW w:w="709" w:type="dxa"/>
          </w:tcPr>
          <w:p w14:paraId="06C5D2E0" w14:textId="77777777" w:rsidR="002B1EC4" w:rsidRDefault="002B1EC4" w:rsidP="00CC346B">
            <w:pPr>
              <w:pStyle w:val="TAC"/>
            </w:pPr>
            <w:r>
              <w:t>5</w:t>
            </w:r>
          </w:p>
        </w:tc>
        <w:tc>
          <w:tcPr>
            <w:tcW w:w="709" w:type="dxa"/>
          </w:tcPr>
          <w:p w14:paraId="6E379524" w14:textId="77777777" w:rsidR="002B1EC4" w:rsidRDefault="002B1EC4" w:rsidP="00CC346B">
            <w:pPr>
              <w:pStyle w:val="TAC"/>
            </w:pPr>
            <w:r>
              <w:t>4</w:t>
            </w:r>
          </w:p>
        </w:tc>
        <w:tc>
          <w:tcPr>
            <w:tcW w:w="709" w:type="dxa"/>
          </w:tcPr>
          <w:p w14:paraId="65618800" w14:textId="77777777" w:rsidR="002B1EC4" w:rsidRDefault="002B1EC4" w:rsidP="00CC346B">
            <w:pPr>
              <w:pStyle w:val="TAC"/>
            </w:pPr>
            <w:r>
              <w:t>3</w:t>
            </w:r>
          </w:p>
        </w:tc>
        <w:tc>
          <w:tcPr>
            <w:tcW w:w="709" w:type="dxa"/>
          </w:tcPr>
          <w:p w14:paraId="69AB6700" w14:textId="77777777" w:rsidR="002B1EC4" w:rsidRDefault="002B1EC4" w:rsidP="00CC346B">
            <w:pPr>
              <w:pStyle w:val="TAC"/>
            </w:pPr>
            <w:r>
              <w:t>2</w:t>
            </w:r>
          </w:p>
        </w:tc>
        <w:tc>
          <w:tcPr>
            <w:tcW w:w="709" w:type="dxa"/>
          </w:tcPr>
          <w:p w14:paraId="6F9B66A1" w14:textId="77777777" w:rsidR="002B1EC4" w:rsidRDefault="002B1EC4" w:rsidP="00CC346B">
            <w:pPr>
              <w:pStyle w:val="TAC"/>
            </w:pPr>
            <w:r>
              <w:t>1</w:t>
            </w:r>
          </w:p>
        </w:tc>
        <w:tc>
          <w:tcPr>
            <w:tcW w:w="1416" w:type="dxa"/>
          </w:tcPr>
          <w:p w14:paraId="37BD2374" w14:textId="77777777" w:rsidR="002B1EC4" w:rsidRDefault="002B1EC4" w:rsidP="00CC346B">
            <w:pPr>
              <w:pStyle w:val="TAL"/>
            </w:pPr>
          </w:p>
        </w:tc>
      </w:tr>
      <w:tr w:rsidR="002B1EC4" w14:paraId="04489AF8"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6B71D" w14:textId="77777777" w:rsidR="002B1EC4" w:rsidRDefault="002B1EC4" w:rsidP="00CC346B">
            <w:pPr>
              <w:pStyle w:val="TAC"/>
            </w:pPr>
          </w:p>
          <w:p w14:paraId="00CBD889" w14:textId="77777777" w:rsidR="002B1EC4" w:rsidRDefault="002B1EC4" w:rsidP="00CC346B">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273EC322" w14:textId="77777777" w:rsidR="002B1EC4" w:rsidRDefault="002B1EC4" w:rsidP="00CC346B">
            <w:pPr>
              <w:pStyle w:val="TAL"/>
            </w:pPr>
            <w:r>
              <w:t>octet o1+1</w:t>
            </w:r>
          </w:p>
          <w:p w14:paraId="2DD0AE25" w14:textId="77777777" w:rsidR="002B1EC4" w:rsidRDefault="002B1EC4" w:rsidP="00CC346B">
            <w:pPr>
              <w:pStyle w:val="TAL"/>
            </w:pPr>
          </w:p>
          <w:p w14:paraId="39B588A9" w14:textId="77777777" w:rsidR="002B1EC4" w:rsidRDefault="002B1EC4" w:rsidP="00CC346B">
            <w:pPr>
              <w:pStyle w:val="TAL"/>
            </w:pPr>
            <w:r>
              <w:t>octet o1+2</w:t>
            </w:r>
          </w:p>
        </w:tc>
      </w:tr>
      <w:tr w:rsidR="002B1EC4" w14:paraId="5D09FE1E" w14:textId="77777777" w:rsidTr="00CC346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06DD689" w14:textId="77777777" w:rsidR="002B1EC4" w:rsidRDefault="002B1EC4" w:rsidP="00CC346B">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40CC39AF" w14:textId="77777777" w:rsidR="002B1EC4" w:rsidRDefault="002B1EC4" w:rsidP="00CC346B">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75CDC869" w14:textId="77777777" w:rsidR="002B1EC4" w:rsidRDefault="002B1EC4" w:rsidP="00CC346B">
            <w:pPr>
              <w:pStyle w:val="TAC"/>
            </w:pPr>
            <w:r>
              <w:t>0</w:t>
            </w:r>
          </w:p>
          <w:p w14:paraId="728E5C2D"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A732A40" w14:textId="77777777" w:rsidR="002B1EC4" w:rsidRDefault="002B1EC4" w:rsidP="00CC346B">
            <w:pPr>
              <w:pStyle w:val="TAC"/>
            </w:pPr>
            <w:r>
              <w:t>0</w:t>
            </w:r>
          </w:p>
          <w:p w14:paraId="0F28B57D"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C746E4" w14:textId="77777777" w:rsidR="002B1EC4" w:rsidRDefault="002B1EC4" w:rsidP="00CC346B">
            <w:pPr>
              <w:pStyle w:val="TAC"/>
            </w:pPr>
            <w:r>
              <w:t>0</w:t>
            </w:r>
          </w:p>
          <w:p w14:paraId="22F76170"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61B98B" w14:textId="77777777" w:rsidR="002B1EC4" w:rsidRDefault="002B1EC4" w:rsidP="00CC346B">
            <w:pPr>
              <w:pStyle w:val="TAC"/>
            </w:pPr>
            <w:r>
              <w:t>0</w:t>
            </w:r>
          </w:p>
          <w:p w14:paraId="4B17B148"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F9024D" w14:textId="77777777" w:rsidR="002B1EC4" w:rsidRDefault="002B1EC4" w:rsidP="00CC346B">
            <w:pPr>
              <w:pStyle w:val="TAC"/>
            </w:pPr>
            <w:r>
              <w:t>0</w:t>
            </w:r>
          </w:p>
          <w:p w14:paraId="79DA3A6E"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40094D5" w14:textId="77777777" w:rsidR="002B1EC4" w:rsidRDefault="002B1EC4" w:rsidP="00CC346B">
            <w:pPr>
              <w:pStyle w:val="TAC"/>
            </w:pPr>
            <w:r>
              <w:t>VPNENNI</w:t>
            </w:r>
          </w:p>
        </w:tc>
        <w:tc>
          <w:tcPr>
            <w:tcW w:w="1416" w:type="dxa"/>
            <w:tcBorders>
              <w:top w:val="nil"/>
              <w:left w:val="single" w:sz="6" w:space="0" w:color="auto"/>
              <w:bottom w:val="nil"/>
              <w:right w:val="nil"/>
            </w:tcBorders>
          </w:tcPr>
          <w:p w14:paraId="655A876B" w14:textId="77777777" w:rsidR="002B1EC4" w:rsidRDefault="002B1EC4" w:rsidP="00CC346B">
            <w:pPr>
              <w:pStyle w:val="TAL"/>
            </w:pPr>
            <w:r>
              <w:t>octet o1+3</w:t>
            </w:r>
          </w:p>
        </w:tc>
      </w:tr>
      <w:tr w:rsidR="002B1EC4" w14:paraId="1383EAB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66B477" w14:textId="77777777" w:rsidR="002B1EC4" w:rsidRDefault="002B1EC4" w:rsidP="00CC346B">
            <w:pPr>
              <w:pStyle w:val="TAC"/>
            </w:pPr>
          </w:p>
          <w:p w14:paraId="762624D3" w14:textId="77777777" w:rsidR="002B1EC4" w:rsidRDefault="002B1EC4" w:rsidP="00CC346B">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305FAC90" w14:textId="77777777" w:rsidR="002B1EC4" w:rsidRDefault="002B1EC4" w:rsidP="00CC346B">
            <w:pPr>
              <w:pStyle w:val="TAL"/>
              <w:rPr>
                <w:lang w:eastAsia="zh-CN"/>
              </w:rPr>
            </w:pPr>
            <w:r>
              <w:t xml:space="preserve">octet </w:t>
            </w:r>
            <w:r>
              <w:rPr>
                <w:rFonts w:hint="eastAsia"/>
                <w:lang w:eastAsia="zh-CN"/>
              </w:rPr>
              <w:t>(</w:t>
            </w:r>
            <w:r>
              <w:t>o1+4</w:t>
            </w:r>
            <w:r>
              <w:rPr>
                <w:rFonts w:hint="eastAsia"/>
                <w:lang w:eastAsia="zh-CN"/>
              </w:rPr>
              <w:t>)*</w:t>
            </w:r>
          </w:p>
          <w:p w14:paraId="616BD82B" w14:textId="77777777" w:rsidR="002B1EC4" w:rsidRDefault="002B1EC4" w:rsidP="00CC346B">
            <w:pPr>
              <w:pStyle w:val="TAL"/>
              <w:rPr>
                <w:lang w:eastAsia="zh-CN"/>
              </w:rPr>
            </w:pPr>
          </w:p>
          <w:p w14:paraId="0150CAE2" w14:textId="77777777" w:rsidR="002B1EC4" w:rsidRDefault="002B1EC4" w:rsidP="00CC346B">
            <w:pPr>
              <w:pStyle w:val="TAL"/>
              <w:rPr>
                <w:lang w:eastAsia="zh-CN"/>
              </w:rPr>
            </w:pPr>
            <w:r>
              <w:t>octet o</w:t>
            </w:r>
            <w:r>
              <w:rPr>
                <w:rFonts w:hint="eastAsia"/>
                <w:lang w:eastAsia="zh-CN"/>
              </w:rPr>
              <w:t>121*</w:t>
            </w:r>
          </w:p>
        </w:tc>
      </w:tr>
      <w:tr w:rsidR="002B1EC4" w14:paraId="450BAA96"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115B3" w14:textId="77777777" w:rsidR="002B1EC4" w:rsidRDefault="002B1EC4" w:rsidP="00CC346B">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5E3A4C7B" w14:textId="77777777" w:rsidR="002B1EC4" w:rsidRDefault="002B1EC4" w:rsidP="00CC346B">
            <w:pPr>
              <w:pStyle w:val="TAL"/>
              <w:rPr>
                <w:lang w:eastAsia="zh-CN"/>
              </w:rPr>
            </w:pPr>
            <w:r>
              <w:rPr>
                <w:rFonts w:hint="eastAsia"/>
                <w:lang w:eastAsia="zh-CN"/>
              </w:rPr>
              <w:t>octet o122*</w:t>
            </w:r>
          </w:p>
          <w:p w14:paraId="7D94E1BF" w14:textId="77777777" w:rsidR="002B1EC4" w:rsidRDefault="002B1EC4" w:rsidP="00CC346B">
            <w:pPr>
              <w:pStyle w:val="TAL"/>
              <w:rPr>
                <w:lang w:eastAsia="zh-CN"/>
              </w:rPr>
            </w:pPr>
            <w:r>
              <w:t>(see NOTE)</w:t>
            </w:r>
          </w:p>
          <w:p w14:paraId="53A55F23" w14:textId="77777777" w:rsidR="002B1EC4" w:rsidRDefault="002B1EC4" w:rsidP="00CC346B">
            <w:pPr>
              <w:pStyle w:val="TAL"/>
              <w:rPr>
                <w:lang w:eastAsia="zh-CN"/>
              </w:rPr>
            </w:pPr>
          </w:p>
          <w:p w14:paraId="0A3F9A35" w14:textId="6BFBC32B" w:rsidR="002B1EC4" w:rsidRDefault="002B1EC4" w:rsidP="00CC346B">
            <w:pPr>
              <w:pStyle w:val="TAL"/>
              <w:rPr>
                <w:lang w:eastAsia="zh-CN"/>
              </w:rPr>
            </w:pPr>
            <w:r>
              <w:rPr>
                <w:rFonts w:hint="eastAsia"/>
                <w:lang w:eastAsia="zh-CN"/>
              </w:rPr>
              <w:t xml:space="preserve">octet </w:t>
            </w:r>
            <w:r>
              <w:t>o</w:t>
            </w:r>
            <w:r>
              <w:rPr>
                <w:rFonts w:hint="eastAsia"/>
                <w:lang w:eastAsia="zh-CN"/>
              </w:rPr>
              <w:t>2*</w:t>
            </w:r>
          </w:p>
        </w:tc>
      </w:tr>
    </w:tbl>
    <w:p w14:paraId="6B9C1355" w14:textId="77777777" w:rsidR="002B1EC4" w:rsidRDefault="002B1EC4" w:rsidP="002B1EC4">
      <w:pPr>
        <w:pStyle w:val="NF"/>
      </w:pPr>
    </w:p>
    <w:p w14:paraId="5D9E91B9" w14:textId="77777777" w:rsidR="002B1EC4" w:rsidRDefault="002B1EC4" w:rsidP="002B1EC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44B86768"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bookmarkStart w:id="148" w:name="MCCQCTEMPBM_00000111"/>
          </w:p>
        </w:tc>
      </w:tr>
      <w:bookmarkEnd w:id="148"/>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bookmarkStart w:id="149" w:name="MCCQCTEMPBM_00000112"/>
          </w:p>
        </w:tc>
      </w:tr>
      <w:bookmarkEnd w:id="149"/>
    </w:tbl>
    <w:p w14:paraId="0BA39B0D" w14:textId="41208DDA" w:rsidR="00964D6E" w:rsidRDefault="00964D6E" w:rsidP="00964D6E"/>
    <w:p w14:paraId="18EECA07" w14:textId="77777777" w:rsidR="00986958" w:rsidRPr="00A21A20"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26110C43" w:rsidR="00964D6E" w:rsidRPr="00844D9B" w:rsidRDefault="00964D6E" w:rsidP="00822134">
            <w:pPr>
              <w:pStyle w:val="TAL"/>
            </w:pPr>
            <w:r w:rsidRPr="00844D9B">
              <w:rPr>
                <w:noProof/>
                <w:lang w:val="en-US"/>
              </w:rPr>
              <w:t xml:space="preserve">The latitude </w:t>
            </w:r>
            <w:r w:rsidRPr="00844D9B">
              <w:t xml:space="preserve">field is coded according to </w:t>
            </w:r>
            <w:r w:rsidR="00986958">
              <w:t>clause</w:t>
            </w:r>
            <w:r w:rsidRPr="00844D9B">
              <w:t>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bookmarkStart w:id="150" w:name="MCCQCTEMPBM_00000113"/>
          </w:p>
        </w:tc>
      </w:tr>
      <w:bookmarkEnd w:id="150"/>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403C92C7" w:rsidR="00964D6E" w:rsidRPr="00844D9B" w:rsidRDefault="00964D6E" w:rsidP="00964D6E">
            <w:pPr>
              <w:pStyle w:val="TAL"/>
              <w:rPr>
                <w:noProof/>
                <w:lang w:val="en-US"/>
              </w:rPr>
            </w:pPr>
            <w:r w:rsidRPr="00844D9B">
              <w:rPr>
                <w:noProof/>
                <w:lang w:val="en-US"/>
              </w:rPr>
              <w:t xml:space="preserve">The </w:t>
            </w:r>
            <w:r w:rsidRPr="00844D9B">
              <w:t xml:space="preserve">longitude field is coded according to </w:t>
            </w:r>
            <w:r w:rsidR="00986958">
              <w:t>clause</w:t>
            </w:r>
            <w:r w:rsidRPr="00844D9B">
              <w:t>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bookmarkStart w:id="151" w:name="MCCQCTEMPBM_00000114"/>
          </w:p>
        </w:tc>
      </w:tr>
      <w:bookmarkEnd w:id="151"/>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bookmarkStart w:id="152" w:name="MCCQCTEMPBM_00000115"/>
          </w:p>
        </w:tc>
      </w:tr>
      <w:bookmarkEnd w:id="152"/>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986958" w:rsidRDefault="00964D6E" w:rsidP="00964D6E">
            <w:pPr>
              <w:pStyle w:val="TAL"/>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21BA3513" w14:textId="77777777" w:rsidR="00AB5D0C" w:rsidRDefault="00AB5D0C" w:rsidP="00AB5D0C">
      <w:pPr>
        <w:pStyle w:val="TH"/>
      </w:pPr>
      <w:r>
        <w:t>Table 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D0C" w:rsidRPr="003168A2" w14:paraId="6BD55E3A" w14:textId="77777777" w:rsidTr="0007484E">
        <w:trPr>
          <w:cantSplit/>
          <w:jc w:val="center"/>
        </w:trPr>
        <w:tc>
          <w:tcPr>
            <w:tcW w:w="7094" w:type="dxa"/>
          </w:tcPr>
          <w:p w14:paraId="7F92E547" w14:textId="77777777" w:rsidR="00AB5D0C" w:rsidRDefault="00AB5D0C" w:rsidP="0007484E">
            <w:pPr>
              <w:pStyle w:val="TAL"/>
            </w:pPr>
            <w:r w:rsidRPr="0044240C">
              <w:t xml:space="preserve">V2X service identifier to </w:t>
            </w:r>
            <w:r>
              <w:t>PC5 RAT</w:t>
            </w:r>
            <w:r>
              <w:rPr>
                <w:noProof/>
                <w:lang w:val="en-US"/>
              </w:rPr>
              <w:t>(s)</w:t>
            </w:r>
            <w:r>
              <w:t xml:space="preserve"> and </w:t>
            </w:r>
            <w:r w:rsidRPr="0044240C">
              <w:t>Tx profiles mapping rule</w:t>
            </w:r>
            <w:r>
              <w:t>:</w:t>
            </w:r>
          </w:p>
          <w:p w14:paraId="4172CAA8" w14:textId="77777777" w:rsidR="00AB5D0C" w:rsidRPr="003168A2" w:rsidRDefault="00AB5D0C" w:rsidP="0007484E">
            <w:pPr>
              <w:pStyle w:val="TAL"/>
            </w:pPr>
            <w:r>
              <w:rPr>
                <w:noProof/>
                <w:lang w:val="en-US"/>
              </w:rPr>
              <w:t xml:space="preserve">The </w:t>
            </w:r>
            <w:r w:rsidRPr="0044240C">
              <w:t xml:space="preserve">V2X service identifier to </w:t>
            </w:r>
            <w:r>
              <w:t>PC5 RAT</w:t>
            </w:r>
            <w:r>
              <w:rPr>
                <w:noProof/>
                <w:lang w:val="en-US"/>
              </w:rPr>
              <w:t>(s)</w:t>
            </w:r>
            <w:r>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AB5D0C" w:rsidRPr="003168A2" w14:paraId="7D22CA7C" w14:textId="77777777" w:rsidTr="0007484E">
        <w:trPr>
          <w:cantSplit/>
          <w:jc w:val="center"/>
        </w:trPr>
        <w:tc>
          <w:tcPr>
            <w:tcW w:w="7094" w:type="dxa"/>
          </w:tcPr>
          <w:p w14:paraId="738CD70C" w14:textId="77777777" w:rsidR="00AB5D0C" w:rsidRDefault="00AB5D0C" w:rsidP="0007484E">
            <w:pPr>
              <w:pStyle w:val="TAL"/>
              <w:rPr>
                <w:noProof/>
                <w:lang w:val="en-US"/>
              </w:rPr>
            </w:pPr>
            <w:bookmarkStart w:id="153" w:name="MCCQCTEMPBM_00000116"/>
          </w:p>
        </w:tc>
      </w:tr>
      <w:bookmarkEnd w:id="153"/>
    </w:tbl>
    <w:p w14:paraId="1898C8B8" w14:textId="77777777" w:rsidR="002B1EC4" w:rsidRPr="0044240C" w:rsidRDefault="002B1EC4" w:rsidP="002B1E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1EC4" w14:paraId="7396A110" w14:textId="77777777" w:rsidTr="00CC346B">
        <w:trPr>
          <w:cantSplit/>
          <w:jc w:val="center"/>
        </w:trPr>
        <w:tc>
          <w:tcPr>
            <w:tcW w:w="708" w:type="dxa"/>
            <w:hideMark/>
          </w:tcPr>
          <w:p w14:paraId="3858F271" w14:textId="77777777" w:rsidR="002B1EC4" w:rsidRDefault="002B1EC4" w:rsidP="00CC346B">
            <w:pPr>
              <w:pStyle w:val="TAC"/>
              <w:rPr>
                <w:lang w:val="en-US"/>
              </w:rPr>
            </w:pPr>
            <w:r>
              <w:rPr>
                <w:lang w:val="en-US"/>
              </w:rPr>
              <w:lastRenderedPageBreak/>
              <w:t>8</w:t>
            </w:r>
          </w:p>
        </w:tc>
        <w:tc>
          <w:tcPr>
            <w:tcW w:w="709" w:type="dxa"/>
            <w:hideMark/>
          </w:tcPr>
          <w:p w14:paraId="4759AA59" w14:textId="77777777" w:rsidR="002B1EC4" w:rsidRDefault="002B1EC4" w:rsidP="00CC346B">
            <w:pPr>
              <w:pStyle w:val="TAC"/>
              <w:rPr>
                <w:lang w:val="en-US"/>
              </w:rPr>
            </w:pPr>
            <w:r>
              <w:rPr>
                <w:lang w:val="en-US"/>
              </w:rPr>
              <w:t>7</w:t>
            </w:r>
          </w:p>
        </w:tc>
        <w:tc>
          <w:tcPr>
            <w:tcW w:w="709" w:type="dxa"/>
            <w:hideMark/>
          </w:tcPr>
          <w:p w14:paraId="55E8F53E" w14:textId="77777777" w:rsidR="002B1EC4" w:rsidRDefault="002B1EC4" w:rsidP="00CC346B">
            <w:pPr>
              <w:pStyle w:val="TAC"/>
              <w:rPr>
                <w:lang w:val="en-US"/>
              </w:rPr>
            </w:pPr>
            <w:r>
              <w:rPr>
                <w:lang w:val="en-US"/>
              </w:rPr>
              <w:t>6</w:t>
            </w:r>
          </w:p>
        </w:tc>
        <w:tc>
          <w:tcPr>
            <w:tcW w:w="709" w:type="dxa"/>
            <w:hideMark/>
          </w:tcPr>
          <w:p w14:paraId="65152E5A" w14:textId="77777777" w:rsidR="002B1EC4" w:rsidRDefault="002B1EC4" w:rsidP="00CC346B">
            <w:pPr>
              <w:pStyle w:val="TAC"/>
              <w:rPr>
                <w:lang w:val="en-US"/>
              </w:rPr>
            </w:pPr>
            <w:r>
              <w:rPr>
                <w:lang w:val="en-US"/>
              </w:rPr>
              <w:t>5</w:t>
            </w:r>
          </w:p>
        </w:tc>
        <w:tc>
          <w:tcPr>
            <w:tcW w:w="709" w:type="dxa"/>
            <w:hideMark/>
          </w:tcPr>
          <w:p w14:paraId="78A022EF" w14:textId="77777777" w:rsidR="002B1EC4" w:rsidRDefault="002B1EC4" w:rsidP="00CC346B">
            <w:pPr>
              <w:pStyle w:val="TAC"/>
              <w:rPr>
                <w:lang w:val="en-US"/>
              </w:rPr>
            </w:pPr>
            <w:r>
              <w:rPr>
                <w:lang w:val="en-US"/>
              </w:rPr>
              <w:t>4</w:t>
            </w:r>
          </w:p>
        </w:tc>
        <w:tc>
          <w:tcPr>
            <w:tcW w:w="709" w:type="dxa"/>
            <w:hideMark/>
          </w:tcPr>
          <w:p w14:paraId="32692EC6" w14:textId="77777777" w:rsidR="002B1EC4" w:rsidRDefault="002B1EC4" w:rsidP="00CC346B">
            <w:pPr>
              <w:pStyle w:val="TAC"/>
              <w:rPr>
                <w:lang w:val="en-US"/>
              </w:rPr>
            </w:pPr>
            <w:r>
              <w:rPr>
                <w:lang w:val="en-US"/>
              </w:rPr>
              <w:t>3</w:t>
            </w:r>
          </w:p>
        </w:tc>
        <w:tc>
          <w:tcPr>
            <w:tcW w:w="709" w:type="dxa"/>
            <w:hideMark/>
          </w:tcPr>
          <w:p w14:paraId="083436D4" w14:textId="77777777" w:rsidR="002B1EC4" w:rsidRDefault="002B1EC4" w:rsidP="00CC346B">
            <w:pPr>
              <w:pStyle w:val="TAC"/>
              <w:rPr>
                <w:lang w:val="en-US"/>
              </w:rPr>
            </w:pPr>
            <w:r>
              <w:rPr>
                <w:lang w:val="en-US"/>
              </w:rPr>
              <w:t>2</w:t>
            </w:r>
          </w:p>
        </w:tc>
        <w:tc>
          <w:tcPr>
            <w:tcW w:w="709" w:type="dxa"/>
            <w:hideMark/>
          </w:tcPr>
          <w:p w14:paraId="56280EC6" w14:textId="77777777" w:rsidR="002B1EC4" w:rsidRDefault="002B1EC4" w:rsidP="00CC346B">
            <w:pPr>
              <w:pStyle w:val="TAC"/>
              <w:rPr>
                <w:lang w:val="en-US"/>
              </w:rPr>
            </w:pPr>
            <w:r>
              <w:rPr>
                <w:lang w:val="en-US"/>
              </w:rPr>
              <w:t>1</w:t>
            </w:r>
          </w:p>
        </w:tc>
        <w:tc>
          <w:tcPr>
            <w:tcW w:w="1416" w:type="dxa"/>
          </w:tcPr>
          <w:p w14:paraId="59CB9EC4" w14:textId="77777777" w:rsidR="002B1EC4" w:rsidRDefault="002B1EC4" w:rsidP="00CC346B">
            <w:pPr>
              <w:pStyle w:val="TAL"/>
              <w:rPr>
                <w:lang w:val="en-US"/>
              </w:rPr>
            </w:pPr>
          </w:p>
        </w:tc>
      </w:tr>
      <w:tr w:rsidR="002B1EC4" w14:paraId="4095EC10"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ADD72C" w14:textId="77777777" w:rsidR="002B1EC4" w:rsidRDefault="002B1EC4" w:rsidP="00CC346B">
            <w:pPr>
              <w:pStyle w:val="TAC"/>
              <w:rPr>
                <w:lang w:val="en-US"/>
              </w:rPr>
            </w:pPr>
          </w:p>
          <w:p w14:paraId="4C24B6A2" w14:textId="77777777" w:rsidR="002B1EC4" w:rsidRDefault="002B1EC4" w:rsidP="00CC346B">
            <w:pPr>
              <w:pStyle w:val="TAC"/>
              <w:rPr>
                <w:lang w:val="en-US"/>
              </w:rPr>
            </w:pPr>
            <w:r>
              <w:rPr>
                <w:lang w:val="en-US"/>
              </w:rPr>
              <w:t xml:space="preserve">Length of </w:t>
            </w:r>
            <w:r>
              <w:rPr>
                <w:noProof/>
                <w:lang w:val="en-US"/>
              </w:rPr>
              <w:t>V2X service identifier to PC5 RAT(s) and Tx profiles mapping rule</w:t>
            </w:r>
            <w:r>
              <w:rPr>
                <w:lang w:val="en-US"/>
              </w:rPr>
              <w:t xml:space="preserve"> </w:t>
            </w:r>
            <w:r>
              <w:rPr>
                <w:noProof/>
                <w:lang w:val="en-US"/>
              </w:rPr>
              <w:t>contents</w:t>
            </w:r>
          </w:p>
        </w:tc>
        <w:tc>
          <w:tcPr>
            <w:tcW w:w="1416" w:type="dxa"/>
            <w:tcBorders>
              <w:top w:val="nil"/>
              <w:left w:val="single" w:sz="6" w:space="0" w:color="auto"/>
              <w:bottom w:val="nil"/>
              <w:right w:val="nil"/>
            </w:tcBorders>
          </w:tcPr>
          <w:p w14:paraId="377F443C" w14:textId="77777777" w:rsidR="002B1EC4" w:rsidRDefault="002B1EC4" w:rsidP="00CC346B">
            <w:pPr>
              <w:pStyle w:val="TAL"/>
              <w:rPr>
                <w:lang w:val="en-US"/>
              </w:rPr>
            </w:pPr>
            <w:r>
              <w:rPr>
                <w:lang w:val="en-US"/>
              </w:rPr>
              <w:t>octet o10+1</w:t>
            </w:r>
          </w:p>
          <w:p w14:paraId="28699467" w14:textId="77777777" w:rsidR="002B1EC4" w:rsidRDefault="002B1EC4" w:rsidP="00CC346B">
            <w:pPr>
              <w:pStyle w:val="TAL"/>
              <w:rPr>
                <w:lang w:val="en-US"/>
              </w:rPr>
            </w:pPr>
          </w:p>
          <w:p w14:paraId="756F0EC1" w14:textId="77777777" w:rsidR="002B1EC4" w:rsidRDefault="002B1EC4" w:rsidP="00CC346B">
            <w:pPr>
              <w:pStyle w:val="TAL"/>
              <w:rPr>
                <w:lang w:val="en-US"/>
              </w:rPr>
            </w:pPr>
            <w:r>
              <w:rPr>
                <w:lang w:val="en-US"/>
              </w:rPr>
              <w:t>octet o10+2</w:t>
            </w:r>
          </w:p>
        </w:tc>
      </w:tr>
      <w:tr w:rsidR="002B1EC4" w14:paraId="6229AA18"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8DF5A8" w14:textId="77777777" w:rsidR="002B1EC4" w:rsidRDefault="002B1EC4" w:rsidP="00CC346B">
            <w:pPr>
              <w:pStyle w:val="TAC"/>
              <w:rPr>
                <w:lang w:val="en-US"/>
              </w:rPr>
            </w:pPr>
          </w:p>
          <w:p w14:paraId="2B1611B0" w14:textId="77777777" w:rsidR="002B1EC4" w:rsidRDefault="002B1EC4" w:rsidP="00CC346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08B156BF" w14:textId="77777777" w:rsidR="002B1EC4" w:rsidRDefault="002B1EC4" w:rsidP="00CC346B">
            <w:pPr>
              <w:pStyle w:val="TAL"/>
              <w:rPr>
                <w:lang w:val="en-US"/>
              </w:rPr>
            </w:pPr>
            <w:r>
              <w:rPr>
                <w:lang w:val="en-US"/>
              </w:rPr>
              <w:t>octet o10+3</w:t>
            </w:r>
          </w:p>
          <w:p w14:paraId="16598DA5" w14:textId="77777777" w:rsidR="002B1EC4" w:rsidRDefault="002B1EC4" w:rsidP="00CC346B">
            <w:pPr>
              <w:pStyle w:val="TAL"/>
              <w:rPr>
                <w:lang w:val="en-US"/>
              </w:rPr>
            </w:pPr>
          </w:p>
          <w:p w14:paraId="049BA586" w14:textId="77777777" w:rsidR="002B1EC4" w:rsidRDefault="002B1EC4" w:rsidP="00CC346B">
            <w:pPr>
              <w:pStyle w:val="TAL"/>
              <w:rPr>
                <w:lang w:val="en-US"/>
              </w:rPr>
            </w:pPr>
            <w:r>
              <w:rPr>
                <w:lang w:val="en-US"/>
              </w:rPr>
              <w:t>octet o79</w:t>
            </w:r>
          </w:p>
        </w:tc>
      </w:tr>
      <w:tr w:rsidR="002B1EC4" w14:paraId="24BB97EF" w14:textId="77777777" w:rsidTr="00CC346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36F3F32" w14:textId="77777777" w:rsidR="002B1EC4" w:rsidRDefault="002B1EC4" w:rsidP="00CC346B">
            <w:pPr>
              <w:pStyle w:val="TAC"/>
              <w:rPr>
                <w:lang w:val="en-US"/>
              </w:rPr>
            </w:pPr>
            <w:r>
              <w:rPr>
                <w:lang w:val="en-US"/>
              </w:rPr>
              <w:t>0</w:t>
            </w:r>
          </w:p>
          <w:p w14:paraId="0DD85143" w14:textId="77777777" w:rsidR="002B1EC4" w:rsidRDefault="002B1EC4" w:rsidP="00CC346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EB220A0" w14:textId="77777777" w:rsidR="002B1EC4" w:rsidRDefault="002B1EC4" w:rsidP="00CC346B">
            <w:pPr>
              <w:pStyle w:val="TAC"/>
              <w:rPr>
                <w:lang w:val="en-US"/>
              </w:rPr>
            </w:pPr>
            <w:r>
              <w:rPr>
                <w:lang w:val="en-US"/>
              </w:rPr>
              <w:t>0</w:t>
            </w:r>
          </w:p>
          <w:p w14:paraId="529A772F" w14:textId="77777777" w:rsidR="002B1EC4" w:rsidRDefault="002B1EC4" w:rsidP="00CC346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0ADB36D8" w14:textId="77777777" w:rsidR="002B1EC4" w:rsidRDefault="002B1EC4" w:rsidP="00CC346B">
            <w:pPr>
              <w:pStyle w:val="TAC"/>
              <w:rPr>
                <w:lang w:val="en-US"/>
              </w:rPr>
            </w:pPr>
            <w:r>
              <w:rPr>
                <w:lang w:val="en-US"/>
              </w:rPr>
              <w:t>0</w:t>
            </w:r>
          </w:p>
          <w:p w14:paraId="16D3BE1C" w14:textId="77777777" w:rsidR="002B1EC4" w:rsidRDefault="002B1EC4" w:rsidP="00CC346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430F024" w14:textId="77777777" w:rsidR="002B1EC4" w:rsidRDefault="002B1EC4" w:rsidP="00CC346B">
            <w:pPr>
              <w:pStyle w:val="TAC"/>
              <w:rPr>
                <w:lang w:val="en-US"/>
              </w:rPr>
            </w:pPr>
            <w:r>
              <w:rPr>
                <w:lang w:val="en-US"/>
              </w:rPr>
              <w:t>0</w:t>
            </w:r>
          </w:p>
          <w:p w14:paraId="74798937" w14:textId="77777777" w:rsidR="002B1EC4" w:rsidRDefault="002B1EC4" w:rsidP="00CC346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591F1A6" w14:textId="77777777" w:rsidR="002B1EC4" w:rsidRDefault="002B1EC4" w:rsidP="00CC346B">
            <w:pPr>
              <w:pStyle w:val="TAC"/>
              <w:rPr>
                <w:lang w:val="en-US"/>
              </w:rPr>
            </w:pPr>
            <w:r>
              <w:rPr>
                <w:lang w:val="en-US"/>
              </w:rPr>
              <w:t>0</w:t>
            </w:r>
          </w:p>
          <w:p w14:paraId="7AF05214" w14:textId="77777777" w:rsidR="002B1EC4" w:rsidRDefault="002B1EC4" w:rsidP="00CC346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089D54E" w14:textId="77777777" w:rsidR="002B1EC4" w:rsidRDefault="002B1EC4" w:rsidP="00CC346B">
            <w:pPr>
              <w:pStyle w:val="TAC"/>
              <w:rPr>
                <w:lang w:val="en-US"/>
              </w:rPr>
            </w:pPr>
            <w:r>
              <w:rPr>
                <w:lang w:val="en-US"/>
              </w:rPr>
              <w:t>BGNTI</w:t>
            </w:r>
          </w:p>
        </w:tc>
        <w:tc>
          <w:tcPr>
            <w:tcW w:w="1418" w:type="dxa"/>
            <w:gridSpan w:val="2"/>
            <w:tcBorders>
              <w:top w:val="single" w:sz="6" w:space="0" w:color="auto"/>
              <w:left w:val="single" w:sz="6" w:space="0" w:color="auto"/>
              <w:bottom w:val="single" w:sz="6" w:space="0" w:color="auto"/>
              <w:right w:val="single" w:sz="6" w:space="0" w:color="auto"/>
            </w:tcBorders>
            <w:hideMark/>
          </w:tcPr>
          <w:p w14:paraId="72C8FDE7" w14:textId="77777777" w:rsidR="002B1EC4" w:rsidRDefault="002B1EC4" w:rsidP="00CC346B">
            <w:pPr>
              <w:pStyle w:val="TAC"/>
              <w:rPr>
                <w:lang w:val="en-US"/>
              </w:rPr>
            </w:pPr>
            <w:r>
              <w:rPr>
                <w:lang w:val="en-US"/>
              </w:rPr>
              <w:t>PC5 RAT</w:t>
            </w:r>
            <w:r>
              <w:rPr>
                <w:noProof/>
                <w:lang w:val="en-US"/>
              </w:rPr>
              <w:t>(s)</w:t>
            </w:r>
          </w:p>
        </w:tc>
        <w:tc>
          <w:tcPr>
            <w:tcW w:w="1416" w:type="dxa"/>
            <w:tcBorders>
              <w:top w:val="nil"/>
              <w:left w:val="single" w:sz="6" w:space="0" w:color="auto"/>
              <w:bottom w:val="nil"/>
              <w:right w:val="nil"/>
            </w:tcBorders>
          </w:tcPr>
          <w:p w14:paraId="23C18EC4" w14:textId="77777777" w:rsidR="002B1EC4" w:rsidRDefault="002B1EC4" w:rsidP="00CC346B">
            <w:pPr>
              <w:pStyle w:val="TAL"/>
              <w:rPr>
                <w:lang w:val="en-US"/>
              </w:rPr>
            </w:pPr>
            <w:r>
              <w:rPr>
                <w:lang w:val="en-US"/>
              </w:rPr>
              <w:t>octet o79+1</w:t>
            </w:r>
          </w:p>
          <w:p w14:paraId="538EB4D1" w14:textId="77777777" w:rsidR="002B1EC4" w:rsidRDefault="002B1EC4" w:rsidP="00CC346B">
            <w:pPr>
              <w:pStyle w:val="TAL"/>
              <w:rPr>
                <w:lang w:val="en-US"/>
              </w:rPr>
            </w:pPr>
          </w:p>
        </w:tc>
      </w:tr>
      <w:tr w:rsidR="002B1EC4" w14:paraId="2C325088"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BC075C7" w14:textId="77777777" w:rsidR="002B1EC4" w:rsidRDefault="002B1EC4" w:rsidP="00CC346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317337D9" w14:textId="77777777" w:rsidR="002B1EC4" w:rsidRDefault="002B1EC4" w:rsidP="00CC346B">
            <w:pPr>
              <w:pStyle w:val="TAL"/>
              <w:rPr>
                <w:lang w:val="en-US"/>
              </w:rPr>
            </w:pPr>
            <w:r>
              <w:rPr>
                <w:lang w:val="sv-SE"/>
              </w:rPr>
              <w:t>octet (</w:t>
            </w:r>
            <w:r>
              <w:rPr>
                <w:lang w:val="en-US"/>
              </w:rPr>
              <w:t>o79</w:t>
            </w:r>
            <w:r>
              <w:rPr>
                <w:lang w:val="sv-SE"/>
              </w:rPr>
              <w:t>+2)*</w:t>
            </w:r>
          </w:p>
        </w:tc>
      </w:tr>
      <w:tr w:rsidR="002B1EC4" w14:paraId="40A1AAE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483CF0" w14:textId="77777777" w:rsidR="002B1EC4" w:rsidRPr="00820A5B" w:rsidRDefault="002B1EC4" w:rsidP="00CC346B">
            <w:pPr>
              <w:pStyle w:val="TAC"/>
              <w:rPr>
                <w:lang w:val="fr-FR"/>
              </w:rPr>
            </w:pPr>
          </w:p>
          <w:p w14:paraId="6B567A42" w14:textId="77777777" w:rsidR="002B1EC4" w:rsidRPr="00820A5B" w:rsidRDefault="002B1EC4" w:rsidP="00CC346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6F9D2338" w14:textId="77777777" w:rsidR="002B1EC4" w:rsidRDefault="002B1EC4" w:rsidP="00CC346B">
            <w:pPr>
              <w:pStyle w:val="TAL"/>
              <w:rPr>
                <w:lang w:val="sv-SE"/>
              </w:rPr>
            </w:pPr>
            <w:r>
              <w:rPr>
                <w:lang w:val="sv-SE"/>
              </w:rPr>
              <w:t>octet (</w:t>
            </w:r>
            <w:r>
              <w:rPr>
                <w:lang w:val="en-US"/>
              </w:rPr>
              <w:t>o79</w:t>
            </w:r>
            <w:r>
              <w:rPr>
                <w:lang w:val="sv-SE"/>
              </w:rPr>
              <w:t>+3)*</w:t>
            </w:r>
          </w:p>
          <w:p w14:paraId="7A5D1540" w14:textId="77777777" w:rsidR="002B1EC4" w:rsidRDefault="002B1EC4" w:rsidP="00CC346B">
            <w:pPr>
              <w:pStyle w:val="TAL"/>
              <w:rPr>
                <w:lang w:val="sv-SE"/>
              </w:rPr>
            </w:pPr>
          </w:p>
          <w:p w14:paraId="60052678" w14:textId="77777777" w:rsidR="002B1EC4" w:rsidRDefault="002B1EC4" w:rsidP="00CC346B">
            <w:pPr>
              <w:pStyle w:val="TAL"/>
              <w:rPr>
                <w:lang w:val="sv-SE"/>
              </w:rPr>
            </w:pPr>
            <w:r>
              <w:rPr>
                <w:lang w:val="sv-SE"/>
              </w:rPr>
              <w:t xml:space="preserve">octet o82* </w:t>
            </w:r>
          </w:p>
        </w:tc>
      </w:tr>
      <w:tr w:rsidR="002B1EC4" w14:paraId="412C3D88"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271E11" w14:textId="77777777" w:rsidR="002B1EC4" w:rsidRPr="00820A5B" w:rsidRDefault="002B1EC4" w:rsidP="00CC346B">
            <w:pPr>
              <w:pStyle w:val="TAC"/>
              <w:rPr>
                <w:lang w:val="fr-FR"/>
              </w:rPr>
            </w:pPr>
          </w:p>
          <w:p w14:paraId="18B92F18" w14:textId="77777777" w:rsidR="002B1EC4" w:rsidRPr="00820A5B" w:rsidRDefault="002B1EC4" w:rsidP="00CC346B">
            <w:pPr>
              <w:pStyle w:val="TAC"/>
              <w:rPr>
                <w:lang w:val="fr-FR"/>
              </w:rPr>
            </w:pPr>
            <w:r>
              <w:rPr>
                <w:lang w:val="fr-FR"/>
              </w:rPr>
              <w:t xml:space="preserve">Broadcast and groupcast mode </w:t>
            </w:r>
            <w:r w:rsidRPr="00B7512F">
              <w:rPr>
                <w:lang w:val="en-US"/>
              </w:rPr>
              <w:t>NR-PC5</w:t>
            </w:r>
            <w:r w:rsidRPr="00820A5B">
              <w:rPr>
                <w:lang w:val="fr-FR"/>
              </w:rPr>
              <w:t xml:space="preserve"> Tx profile</w:t>
            </w:r>
          </w:p>
        </w:tc>
        <w:tc>
          <w:tcPr>
            <w:tcW w:w="1416" w:type="dxa"/>
            <w:tcBorders>
              <w:top w:val="nil"/>
              <w:left w:val="single" w:sz="6" w:space="0" w:color="auto"/>
              <w:bottom w:val="nil"/>
              <w:right w:val="nil"/>
            </w:tcBorders>
          </w:tcPr>
          <w:p w14:paraId="7369E968" w14:textId="3805CFC1" w:rsidR="002B1EC4" w:rsidRDefault="002B1EC4" w:rsidP="00CC346B">
            <w:pPr>
              <w:pStyle w:val="TAL"/>
              <w:rPr>
                <w:lang w:val="sv-SE"/>
              </w:rPr>
            </w:pPr>
            <w:r>
              <w:rPr>
                <w:lang w:val="sv-SE"/>
              </w:rPr>
              <w:t>octet (</w:t>
            </w:r>
            <w:r>
              <w:rPr>
                <w:lang w:val="en-US"/>
              </w:rPr>
              <w:t>o82</w:t>
            </w:r>
            <w:r>
              <w:rPr>
                <w:lang w:val="sv-SE"/>
              </w:rPr>
              <w:t xml:space="preserve">+1)* = octet </w:t>
            </w:r>
            <w:r w:rsidRPr="004D095C">
              <w:rPr>
                <w:lang w:val="sv-SE"/>
              </w:rPr>
              <w:t>o11*</w:t>
            </w:r>
          </w:p>
        </w:tc>
      </w:tr>
    </w:tbl>
    <w:p w14:paraId="594162E5" w14:textId="77777777" w:rsidR="002B1EC4" w:rsidRDefault="002B1EC4" w:rsidP="002B1EC4"/>
    <w:p w14:paraId="0A23BAEE" w14:textId="77777777" w:rsidR="00AB5D0C" w:rsidRDefault="00AB5D0C" w:rsidP="00AB5D0C">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PC5 RAT(s) and Tx profiles</w:t>
      </w:r>
      <w:r w:rsidRPr="003330DA">
        <w:rPr>
          <w:noProof/>
          <w:lang w:val="en-US"/>
        </w:rPr>
        <w:t xml:space="preserve"> mapping rule</w:t>
      </w:r>
    </w:p>
    <w:p w14:paraId="7F096B17" w14:textId="77777777" w:rsidR="002B1EC4" w:rsidRDefault="002B1EC4" w:rsidP="002B1EC4">
      <w:pPr>
        <w:pStyle w:val="TH"/>
      </w:pPr>
      <w:r>
        <w:lastRenderedPageBreak/>
        <w:t>Table 5</w:t>
      </w:r>
      <w:r>
        <w:rPr>
          <w:rFonts w:hint="eastAsia"/>
        </w:rPr>
        <w:t>.</w:t>
      </w:r>
      <w:r>
        <w:t>3.</w:t>
      </w:r>
      <w:r w:rsidRPr="009D730C">
        <w:t>1.</w:t>
      </w:r>
      <w:r>
        <w:t xml:space="preserve">13: </w:t>
      </w:r>
      <w:r w:rsidRPr="0044240C">
        <w:t xml:space="preserve">V2X service identifier to </w:t>
      </w:r>
      <w:r>
        <w:rPr>
          <w:noProof/>
          <w:lang w:val="en-US"/>
        </w:rPr>
        <w:t xml:space="preserve">PC5 RAT(s)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1EC4" w14:paraId="50FD9E04" w14:textId="77777777" w:rsidTr="00CC346B">
        <w:trPr>
          <w:cantSplit/>
          <w:jc w:val="center"/>
        </w:trPr>
        <w:tc>
          <w:tcPr>
            <w:tcW w:w="7094" w:type="dxa"/>
            <w:tcBorders>
              <w:top w:val="single" w:sz="4" w:space="0" w:color="auto"/>
              <w:left w:val="single" w:sz="4" w:space="0" w:color="auto"/>
              <w:bottom w:val="nil"/>
              <w:right w:val="single" w:sz="4" w:space="0" w:color="auto"/>
            </w:tcBorders>
            <w:hideMark/>
          </w:tcPr>
          <w:p w14:paraId="275E432C" w14:textId="77777777" w:rsidR="002B1EC4" w:rsidRDefault="002B1EC4" w:rsidP="00CC346B">
            <w:pPr>
              <w:pStyle w:val="TAL"/>
              <w:rPr>
                <w:noProof/>
                <w:lang w:val="en-US"/>
              </w:rPr>
            </w:pPr>
            <w:r>
              <w:rPr>
                <w:noProof/>
                <w:lang w:val="en-US"/>
              </w:rPr>
              <w:t>V2X service identifiers:</w:t>
            </w:r>
          </w:p>
          <w:p w14:paraId="6643C586" w14:textId="77777777" w:rsidR="002B1EC4" w:rsidRDefault="002B1EC4" w:rsidP="00CC346B">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2B1EC4" w14:paraId="233036CD" w14:textId="77777777" w:rsidTr="00CC346B">
        <w:trPr>
          <w:cantSplit/>
          <w:jc w:val="center"/>
        </w:trPr>
        <w:tc>
          <w:tcPr>
            <w:tcW w:w="7094" w:type="dxa"/>
            <w:tcBorders>
              <w:top w:val="nil"/>
              <w:left w:val="single" w:sz="4" w:space="0" w:color="auto"/>
              <w:bottom w:val="nil"/>
              <w:right w:val="single" w:sz="4" w:space="0" w:color="auto"/>
            </w:tcBorders>
          </w:tcPr>
          <w:p w14:paraId="2CA3CE5B" w14:textId="77777777" w:rsidR="002B1EC4" w:rsidRDefault="002B1EC4" w:rsidP="00CC346B">
            <w:pPr>
              <w:pStyle w:val="TAL"/>
              <w:rPr>
                <w:lang w:val="en-US"/>
              </w:rPr>
            </w:pPr>
            <w:bookmarkStart w:id="154" w:name="MCCQCTEMPBM_00000117"/>
          </w:p>
        </w:tc>
      </w:tr>
      <w:bookmarkEnd w:id="154"/>
      <w:tr w:rsidR="002B1EC4" w14:paraId="7ED1F64F" w14:textId="77777777" w:rsidTr="00CC346B">
        <w:trPr>
          <w:cantSplit/>
          <w:jc w:val="center"/>
        </w:trPr>
        <w:tc>
          <w:tcPr>
            <w:tcW w:w="7094" w:type="dxa"/>
            <w:tcBorders>
              <w:top w:val="nil"/>
              <w:left w:val="single" w:sz="4" w:space="0" w:color="auto"/>
              <w:bottom w:val="nil"/>
              <w:right w:val="single" w:sz="4" w:space="0" w:color="auto"/>
            </w:tcBorders>
          </w:tcPr>
          <w:p w14:paraId="0BB323BA" w14:textId="77777777" w:rsidR="002B1EC4" w:rsidRPr="00381293" w:rsidRDefault="002B1EC4" w:rsidP="00CC346B">
            <w:pPr>
              <w:pStyle w:val="TAL"/>
            </w:pPr>
            <w:r>
              <w:rPr>
                <w:lang w:val="fr-FR"/>
              </w:rPr>
              <w:t xml:space="preserve">Broadcast and groupcast mode </w:t>
            </w:r>
            <w:r w:rsidRPr="00B7512F">
              <w:rPr>
                <w:lang w:val="en-US"/>
              </w:rPr>
              <w:t>NR-PC5</w:t>
            </w:r>
            <w:r w:rsidRPr="00820A5B">
              <w:rPr>
                <w:lang w:val="fr-FR"/>
              </w:rPr>
              <w:t xml:space="preserve"> Tx profile</w:t>
            </w:r>
            <w:r>
              <w:rPr>
                <w:lang w:val="en-US"/>
              </w:rPr>
              <w:t xml:space="preserve"> indicator</w:t>
            </w:r>
            <w:r w:rsidRPr="00381293">
              <w:t xml:space="preserve"> (</w:t>
            </w:r>
            <w:r>
              <w:rPr>
                <w:lang w:val="en-US"/>
              </w:rPr>
              <w:t>BGNTI</w:t>
            </w:r>
            <w:r w:rsidRPr="00381293">
              <w:t>)</w:t>
            </w:r>
          </w:p>
          <w:p w14:paraId="726E5475" w14:textId="77777777" w:rsidR="002B1EC4" w:rsidRDefault="002B1EC4" w:rsidP="00CC346B">
            <w:pPr>
              <w:pStyle w:val="TAL"/>
            </w:pPr>
            <w:r w:rsidRPr="00381293">
              <w:t xml:space="preserve">The </w:t>
            </w:r>
            <w:r>
              <w:rPr>
                <w:lang w:val="en-US"/>
              </w:rPr>
              <w:t xml:space="preserve">BGNTI </w:t>
            </w:r>
            <w:r>
              <w:t xml:space="preserve">bit indicates presence of the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p>
          <w:p w14:paraId="0DAB0E0F" w14:textId="77777777" w:rsidR="002B1EC4" w:rsidRDefault="002B1EC4" w:rsidP="00CC346B">
            <w:pPr>
              <w:pStyle w:val="TAL"/>
            </w:pPr>
            <w:r>
              <w:t>Bit</w:t>
            </w:r>
          </w:p>
          <w:p w14:paraId="76470B2B" w14:textId="77777777" w:rsidR="002B1EC4" w:rsidRPr="00922493" w:rsidRDefault="002B1EC4" w:rsidP="00CC346B">
            <w:pPr>
              <w:pStyle w:val="TAL"/>
              <w:rPr>
                <w:b/>
              </w:rPr>
            </w:pPr>
            <w:r>
              <w:rPr>
                <w:b/>
              </w:rPr>
              <w:t>3</w:t>
            </w:r>
          </w:p>
          <w:p w14:paraId="1E8479E4" w14:textId="77777777" w:rsidR="002B1EC4" w:rsidRDefault="002B1EC4" w:rsidP="00CC346B">
            <w:pPr>
              <w:pStyle w:val="TAL"/>
            </w:pPr>
            <w:r>
              <w:t>0</w:t>
            </w:r>
            <w:r>
              <w:tab/>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absent</w:t>
            </w:r>
          </w:p>
          <w:p w14:paraId="5B44F0AD" w14:textId="77777777" w:rsidR="002B1EC4" w:rsidRDefault="002B1EC4" w:rsidP="00CC346B">
            <w:pPr>
              <w:pStyle w:val="TAL"/>
              <w:rPr>
                <w:lang w:val="en-US"/>
              </w:rPr>
            </w:pPr>
            <w:r>
              <w:t>1</w:t>
            </w:r>
            <w:r>
              <w:tab/>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present</w:t>
            </w:r>
          </w:p>
        </w:tc>
      </w:tr>
      <w:tr w:rsidR="002B1EC4" w14:paraId="41BF1BAF" w14:textId="77777777" w:rsidTr="00CC346B">
        <w:trPr>
          <w:cantSplit/>
          <w:jc w:val="center"/>
        </w:trPr>
        <w:tc>
          <w:tcPr>
            <w:tcW w:w="7094" w:type="dxa"/>
            <w:tcBorders>
              <w:top w:val="nil"/>
              <w:left w:val="single" w:sz="4" w:space="0" w:color="auto"/>
              <w:bottom w:val="nil"/>
              <w:right w:val="single" w:sz="4" w:space="0" w:color="auto"/>
            </w:tcBorders>
          </w:tcPr>
          <w:p w14:paraId="57E33041" w14:textId="77777777" w:rsidR="002B1EC4" w:rsidRDefault="002B1EC4" w:rsidP="00CC346B">
            <w:pPr>
              <w:pStyle w:val="TAL"/>
              <w:rPr>
                <w:lang w:val="en-US"/>
              </w:rPr>
            </w:pPr>
            <w:bookmarkStart w:id="155" w:name="MCCQCTEMPBM_00000118"/>
          </w:p>
        </w:tc>
      </w:tr>
      <w:bookmarkEnd w:id="155"/>
      <w:tr w:rsidR="002B1EC4" w14:paraId="1F21B96F" w14:textId="77777777" w:rsidTr="00CC346B">
        <w:trPr>
          <w:cantSplit/>
          <w:jc w:val="center"/>
        </w:trPr>
        <w:tc>
          <w:tcPr>
            <w:tcW w:w="7094" w:type="dxa"/>
            <w:tcBorders>
              <w:top w:val="nil"/>
              <w:left w:val="single" w:sz="4" w:space="0" w:color="auto"/>
              <w:bottom w:val="nil"/>
              <w:right w:val="single" w:sz="4" w:space="0" w:color="auto"/>
            </w:tcBorders>
          </w:tcPr>
          <w:p w14:paraId="5B95DBE5" w14:textId="77777777" w:rsidR="002B1EC4" w:rsidRDefault="002B1EC4" w:rsidP="00CC346B">
            <w:pPr>
              <w:pStyle w:val="TAL"/>
              <w:rPr>
                <w:lang w:val="en-US"/>
              </w:rPr>
            </w:pPr>
            <w:r>
              <w:rPr>
                <w:noProof/>
                <w:lang w:val="en-US"/>
              </w:rPr>
              <w:t xml:space="preserve">If the PC5 RAT field is set to "E-UTRA-PC5", then the </w:t>
            </w:r>
            <w:r>
              <w:rPr>
                <w:lang w:val="en-US"/>
              </w:rPr>
              <w:t>BGNTI bit is set to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absent</w:t>
            </w:r>
            <w:r>
              <w:rPr>
                <w:lang w:val="en-US"/>
              </w:rPr>
              <w:t>"</w:t>
            </w:r>
            <w:r>
              <w:rPr>
                <w:noProof/>
                <w:lang w:val="en-US"/>
              </w:rPr>
              <w:t>. If the PC5 RAT field is set to "</w:t>
            </w:r>
            <w:r w:rsidRPr="003F4DF3">
              <w:rPr>
                <w:lang w:val="en-US"/>
              </w:rPr>
              <w:t>NR-PC5</w:t>
            </w:r>
            <w:r>
              <w:rPr>
                <w:noProof/>
                <w:lang w:val="en-US"/>
              </w:rPr>
              <w:t>" or "</w:t>
            </w:r>
            <w:r w:rsidRPr="001866E2">
              <w:rPr>
                <w:lang w:val="en-US"/>
              </w:rPr>
              <w:t>Both E-UTRA-PC5 and NR-PC5</w:t>
            </w:r>
            <w:r>
              <w:rPr>
                <w:noProof/>
                <w:lang w:val="en-US"/>
              </w:rPr>
              <w:t xml:space="preserve">", then the </w:t>
            </w:r>
            <w:r>
              <w:rPr>
                <w:lang w:val="en-US"/>
              </w:rPr>
              <w:t>BGNTI bit can be set to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absent</w:t>
            </w:r>
            <w:r>
              <w:rPr>
                <w:lang w:val="en-US"/>
              </w:rPr>
              <w:t>"</w:t>
            </w:r>
            <w:r>
              <w:rPr>
                <w:noProof/>
                <w:lang w:val="en-US"/>
              </w:rPr>
              <w:t xml:space="preserve"> or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present</w:t>
            </w:r>
            <w:r>
              <w:rPr>
                <w:noProof/>
                <w:lang w:val="en-US"/>
              </w:rPr>
              <w:t>".</w:t>
            </w:r>
          </w:p>
        </w:tc>
      </w:tr>
      <w:tr w:rsidR="002B1EC4" w14:paraId="2F6C3608" w14:textId="77777777" w:rsidTr="00CC346B">
        <w:trPr>
          <w:cantSplit/>
          <w:jc w:val="center"/>
        </w:trPr>
        <w:tc>
          <w:tcPr>
            <w:tcW w:w="7094" w:type="dxa"/>
            <w:tcBorders>
              <w:top w:val="nil"/>
              <w:left w:val="single" w:sz="4" w:space="0" w:color="auto"/>
              <w:bottom w:val="nil"/>
              <w:right w:val="single" w:sz="4" w:space="0" w:color="auto"/>
            </w:tcBorders>
          </w:tcPr>
          <w:p w14:paraId="6BD3979C" w14:textId="77777777" w:rsidR="002B1EC4" w:rsidRDefault="002B1EC4" w:rsidP="00CC346B">
            <w:pPr>
              <w:pStyle w:val="TAL"/>
              <w:rPr>
                <w:lang w:val="en-US"/>
              </w:rPr>
            </w:pPr>
            <w:bookmarkStart w:id="156" w:name="MCCQCTEMPBM_00000119"/>
          </w:p>
        </w:tc>
      </w:tr>
      <w:bookmarkEnd w:id="156"/>
      <w:tr w:rsidR="002B1EC4" w14:paraId="2753D9E9" w14:textId="77777777" w:rsidTr="00CC346B">
        <w:trPr>
          <w:cantSplit/>
          <w:jc w:val="center"/>
        </w:trPr>
        <w:tc>
          <w:tcPr>
            <w:tcW w:w="7094" w:type="dxa"/>
            <w:tcBorders>
              <w:top w:val="nil"/>
              <w:left w:val="single" w:sz="4" w:space="0" w:color="auto"/>
              <w:bottom w:val="nil"/>
              <w:right w:val="single" w:sz="4" w:space="0" w:color="auto"/>
            </w:tcBorders>
          </w:tcPr>
          <w:p w14:paraId="65619C35" w14:textId="77777777" w:rsidR="002B1EC4" w:rsidRDefault="002B1EC4" w:rsidP="00CC346B">
            <w:pPr>
              <w:pStyle w:val="TAL"/>
              <w:rPr>
                <w:noProof/>
                <w:lang w:val="en-US"/>
              </w:rPr>
            </w:pPr>
            <w:r>
              <w:rPr>
                <w:lang w:val="en-US"/>
              </w:rPr>
              <w:t>PC5 RAT</w:t>
            </w:r>
            <w:r>
              <w:rPr>
                <w:noProof/>
                <w:lang w:val="en-US"/>
              </w:rPr>
              <w:t>(s)</w:t>
            </w:r>
            <w:r>
              <w:rPr>
                <w:lang w:val="en-US"/>
              </w:rPr>
              <w:t>:</w:t>
            </w:r>
          </w:p>
          <w:p w14:paraId="6CB28C25" w14:textId="77777777" w:rsidR="002B1EC4" w:rsidRDefault="002B1EC4" w:rsidP="00CC346B">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18B7610E" w14:textId="77777777" w:rsidR="002B1EC4" w:rsidRDefault="002B1EC4" w:rsidP="00CC346B">
            <w:pPr>
              <w:pStyle w:val="TAL"/>
              <w:rPr>
                <w:b/>
                <w:bCs/>
                <w:lang w:val="sv-SE"/>
              </w:rPr>
            </w:pPr>
            <w:r>
              <w:rPr>
                <w:b/>
                <w:bCs/>
                <w:lang w:val="sv-SE"/>
              </w:rPr>
              <w:t>Bits</w:t>
            </w:r>
          </w:p>
          <w:p w14:paraId="4E130211" w14:textId="77777777" w:rsidR="002B1EC4" w:rsidRDefault="002B1EC4" w:rsidP="00CC346B">
            <w:pPr>
              <w:pStyle w:val="TAL"/>
              <w:rPr>
                <w:lang w:val="sv-SE"/>
              </w:rPr>
            </w:pPr>
            <w:r>
              <w:rPr>
                <w:lang w:val="sv-SE"/>
              </w:rPr>
              <w:t>2 1</w:t>
            </w:r>
          </w:p>
          <w:p w14:paraId="4A4337EB" w14:textId="77777777" w:rsidR="002B1EC4" w:rsidRDefault="002B1EC4" w:rsidP="00CC346B">
            <w:pPr>
              <w:pStyle w:val="TAL"/>
              <w:rPr>
                <w:lang w:val="sv-SE"/>
              </w:rPr>
            </w:pPr>
            <w:r>
              <w:rPr>
                <w:lang w:val="sv-SE"/>
              </w:rPr>
              <w:t>0 0</w:t>
            </w:r>
            <w:r>
              <w:rPr>
                <w:lang w:val="sv-SE"/>
              </w:rPr>
              <w:tab/>
              <w:t>E-UTRA-PC5</w:t>
            </w:r>
          </w:p>
          <w:p w14:paraId="0FC501E0" w14:textId="77777777" w:rsidR="002B1EC4" w:rsidRPr="001866E2" w:rsidRDefault="002B1EC4" w:rsidP="00CC346B">
            <w:pPr>
              <w:pStyle w:val="TAL"/>
              <w:rPr>
                <w:lang w:val="sv-SE"/>
              </w:rPr>
            </w:pPr>
            <w:r w:rsidRPr="001866E2">
              <w:rPr>
                <w:lang w:val="sv-SE"/>
              </w:rPr>
              <w:t>0 1</w:t>
            </w:r>
            <w:r w:rsidRPr="001866E2">
              <w:rPr>
                <w:lang w:val="sv-SE"/>
              </w:rPr>
              <w:tab/>
              <w:t>NR-PC5</w:t>
            </w:r>
          </w:p>
          <w:p w14:paraId="13E59724" w14:textId="77777777" w:rsidR="002B1EC4" w:rsidRDefault="002B1EC4" w:rsidP="00CC346B">
            <w:pPr>
              <w:pStyle w:val="TAL"/>
              <w:rPr>
                <w:lang w:val="en-US"/>
              </w:rPr>
            </w:pPr>
            <w:r w:rsidRPr="001866E2">
              <w:rPr>
                <w:lang w:val="en-US"/>
              </w:rPr>
              <w:t>1 0</w:t>
            </w:r>
            <w:r w:rsidRPr="001866E2">
              <w:rPr>
                <w:lang w:val="en-US"/>
              </w:rPr>
              <w:tab/>
              <w:t>Both E-UTRA-PC5 and NR-PC5</w:t>
            </w:r>
          </w:p>
          <w:p w14:paraId="69E3EC5C" w14:textId="77777777" w:rsidR="002B1EC4" w:rsidRDefault="002B1EC4" w:rsidP="00CC346B">
            <w:pPr>
              <w:pStyle w:val="TAL"/>
              <w:rPr>
                <w:lang w:val="en-US"/>
              </w:rPr>
            </w:pPr>
            <w:r>
              <w:rPr>
                <w:lang w:val="en-US"/>
              </w:rPr>
              <w:t>All other values are spare.</w:t>
            </w:r>
          </w:p>
          <w:p w14:paraId="67EF6CAC" w14:textId="77777777" w:rsidR="002B1EC4" w:rsidRDefault="002B1EC4" w:rsidP="00CC346B">
            <w:pPr>
              <w:pStyle w:val="TAL"/>
              <w:rPr>
                <w:lang w:val="en-US"/>
              </w:rPr>
            </w:pPr>
          </w:p>
          <w:p w14:paraId="6728E7DC" w14:textId="77777777" w:rsidR="002B1EC4" w:rsidRDefault="002B1EC4" w:rsidP="00CC346B">
            <w:pPr>
              <w:pStyle w:val="TAL"/>
              <w:rPr>
                <w:lang w:val="en-US"/>
              </w:rPr>
            </w:pPr>
            <w:r>
              <w:rPr>
                <w:noProof/>
                <w:lang w:val="en-US"/>
              </w:rPr>
              <w:t>If the PC5 RAT field is set to "E-UTRA-PC5" or "</w:t>
            </w:r>
            <w:r w:rsidRPr="003F4DF3">
              <w:rPr>
                <w:lang w:val="en-US" w:eastAsia="zh-CN"/>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2B1EC4" w14:paraId="3E6BA073" w14:textId="77777777" w:rsidTr="00CC346B">
        <w:trPr>
          <w:cantSplit/>
          <w:jc w:val="center"/>
        </w:trPr>
        <w:tc>
          <w:tcPr>
            <w:tcW w:w="7094" w:type="dxa"/>
            <w:tcBorders>
              <w:top w:val="nil"/>
              <w:left w:val="single" w:sz="4" w:space="0" w:color="auto"/>
              <w:bottom w:val="nil"/>
              <w:right w:val="single" w:sz="4" w:space="0" w:color="auto"/>
            </w:tcBorders>
          </w:tcPr>
          <w:p w14:paraId="56DB8434" w14:textId="77777777" w:rsidR="002B1EC4" w:rsidRDefault="002B1EC4" w:rsidP="00CC346B">
            <w:pPr>
              <w:pStyle w:val="TAL"/>
              <w:rPr>
                <w:lang w:val="en-US"/>
              </w:rPr>
            </w:pPr>
            <w:bookmarkStart w:id="157" w:name="MCCQCTEMPBM_00000120"/>
          </w:p>
        </w:tc>
      </w:tr>
      <w:bookmarkEnd w:id="157"/>
      <w:tr w:rsidR="002B1EC4" w:rsidRPr="00215BF7" w14:paraId="40EB2170" w14:textId="77777777" w:rsidTr="00CC346B">
        <w:trPr>
          <w:cantSplit/>
          <w:jc w:val="center"/>
        </w:trPr>
        <w:tc>
          <w:tcPr>
            <w:tcW w:w="7094" w:type="dxa"/>
            <w:tcBorders>
              <w:top w:val="nil"/>
              <w:left w:val="single" w:sz="4" w:space="0" w:color="auto"/>
              <w:bottom w:val="nil"/>
              <w:right w:val="single" w:sz="4" w:space="0" w:color="auto"/>
            </w:tcBorders>
            <w:hideMark/>
          </w:tcPr>
          <w:p w14:paraId="41F72249" w14:textId="77777777" w:rsidR="002B1EC4" w:rsidRPr="00820A5B" w:rsidRDefault="002B1EC4" w:rsidP="00CC346B">
            <w:pPr>
              <w:pStyle w:val="TAL"/>
              <w:rPr>
                <w:lang w:val="fr-FR"/>
              </w:rPr>
            </w:pPr>
            <w:r>
              <w:rPr>
                <w:lang w:val="sv-SE"/>
              </w:rPr>
              <w:t>E-UTRA-PC5</w:t>
            </w:r>
            <w:r w:rsidRPr="00820A5B">
              <w:rPr>
                <w:lang w:val="fr-FR"/>
              </w:rPr>
              <w:t xml:space="preserve"> Tx profiles:</w:t>
            </w:r>
          </w:p>
        </w:tc>
      </w:tr>
      <w:tr w:rsidR="002B1EC4" w14:paraId="0835E360" w14:textId="77777777" w:rsidTr="00CC346B">
        <w:trPr>
          <w:cantSplit/>
          <w:jc w:val="center"/>
        </w:trPr>
        <w:tc>
          <w:tcPr>
            <w:tcW w:w="7094" w:type="dxa"/>
            <w:tcBorders>
              <w:top w:val="nil"/>
              <w:left w:val="single" w:sz="4" w:space="0" w:color="auto"/>
              <w:bottom w:val="nil"/>
              <w:right w:val="single" w:sz="4" w:space="0" w:color="auto"/>
            </w:tcBorders>
            <w:hideMark/>
          </w:tcPr>
          <w:p w14:paraId="176E9424" w14:textId="77777777" w:rsidR="002B1EC4" w:rsidRDefault="002B1EC4" w:rsidP="00CC346B">
            <w:pPr>
              <w:pStyle w:val="TAL"/>
              <w:rPr>
                <w:lang w:val="en-US"/>
              </w:rPr>
            </w:pPr>
            <w:r>
              <w:rPr>
                <w:lang w:val="en-US"/>
              </w:rPr>
              <w:t xml:space="preserve">The E-UTRA-PC5 Tx profiles field is coded as </w:t>
            </w:r>
            <w:r>
              <w:rPr>
                <w:i/>
                <w:iCs/>
                <w:lang w:val="en-US"/>
              </w:rPr>
              <w:t>v2x-TxProfileList</w:t>
            </w:r>
            <w:r>
              <w:rPr>
                <w:lang w:val="en-US"/>
              </w:rPr>
              <w:t xml:space="preserve"> in clause 9.3.2 of 3GPP TS 36.331 [16].</w:t>
            </w:r>
          </w:p>
        </w:tc>
      </w:tr>
      <w:tr w:rsidR="002B1EC4" w14:paraId="12ED326B" w14:textId="77777777" w:rsidTr="00CC346B">
        <w:trPr>
          <w:cantSplit/>
          <w:jc w:val="center"/>
        </w:trPr>
        <w:tc>
          <w:tcPr>
            <w:tcW w:w="7094" w:type="dxa"/>
            <w:tcBorders>
              <w:top w:val="nil"/>
              <w:left w:val="single" w:sz="4" w:space="0" w:color="auto"/>
              <w:bottom w:val="nil"/>
              <w:right w:val="single" w:sz="4" w:space="0" w:color="auto"/>
            </w:tcBorders>
          </w:tcPr>
          <w:p w14:paraId="1660997E" w14:textId="77777777" w:rsidR="002B1EC4" w:rsidRDefault="002B1EC4" w:rsidP="00CC346B">
            <w:pPr>
              <w:pStyle w:val="TAL"/>
              <w:rPr>
                <w:lang w:val="en-US"/>
              </w:rPr>
            </w:pPr>
            <w:bookmarkStart w:id="158" w:name="MCCQCTEMPBM_00000121"/>
          </w:p>
        </w:tc>
      </w:tr>
      <w:bookmarkEnd w:id="158"/>
      <w:tr w:rsidR="002B1EC4" w:rsidRPr="00215BF7" w14:paraId="03F70F36" w14:textId="77777777" w:rsidTr="00CC346B">
        <w:trPr>
          <w:cantSplit/>
          <w:jc w:val="center"/>
        </w:trPr>
        <w:tc>
          <w:tcPr>
            <w:tcW w:w="7094" w:type="dxa"/>
            <w:tcBorders>
              <w:top w:val="nil"/>
              <w:left w:val="single" w:sz="4" w:space="0" w:color="auto"/>
              <w:bottom w:val="nil"/>
              <w:right w:val="single" w:sz="4" w:space="0" w:color="auto"/>
            </w:tcBorders>
            <w:hideMark/>
          </w:tcPr>
          <w:p w14:paraId="30B3FCD4" w14:textId="77777777" w:rsidR="002B1EC4" w:rsidRPr="00820A5B" w:rsidRDefault="002B1EC4" w:rsidP="00CC346B">
            <w:pPr>
              <w:pStyle w:val="TAL"/>
              <w:rPr>
                <w:lang w:val="fr-FR"/>
              </w:rPr>
            </w:pP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rsidRPr="00820A5B">
              <w:rPr>
                <w:lang w:val="fr-FR"/>
              </w:rPr>
              <w:t>:</w:t>
            </w:r>
          </w:p>
        </w:tc>
      </w:tr>
      <w:tr w:rsidR="002B1EC4" w14:paraId="58FD8F0E" w14:textId="77777777" w:rsidTr="00CC346B">
        <w:trPr>
          <w:cantSplit/>
          <w:jc w:val="center"/>
        </w:trPr>
        <w:tc>
          <w:tcPr>
            <w:tcW w:w="7094" w:type="dxa"/>
            <w:tcBorders>
              <w:top w:val="nil"/>
              <w:left w:val="single" w:sz="4" w:space="0" w:color="auto"/>
              <w:bottom w:val="nil"/>
              <w:right w:val="single" w:sz="4" w:space="0" w:color="auto"/>
            </w:tcBorders>
            <w:hideMark/>
          </w:tcPr>
          <w:p w14:paraId="380F34F4" w14:textId="77777777" w:rsidR="002B1EC4" w:rsidRDefault="002B1EC4" w:rsidP="00CC346B">
            <w:pPr>
              <w:pStyle w:val="TAL"/>
              <w:rPr>
                <w:lang w:val="fr-FR"/>
              </w:rPr>
            </w:pPr>
            <w:r>
              <w:t xml:space="preserve">The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 indicates </w:t>
            </w:r>
            <w:r w:rsidRPr="00D44429">
              <w:rPr>
                <w:lang w:val="fr-FR"/>
              </w:rPr>
              <w:t>NR Tx profile corresponding to the NR-PC5 for broadcast mode V2X communication over PC5 and groupcast mode V2X communication over PC5</w:t>
            </w:r>
            <w:r>
              <w:rPr>
                <w:lang w:val="fr-FR"/>
              </w:rPr>
              <w:t>.</w:t>
            </w:r>
          </w:p>
          <w:p w14:paraId="3A6F402B" w14:textId="77777777" w:rsidR="002B1EC4" w:rsidRPr="003F4DF3" w:rsidRDefault="002B1EC4" w:rsidP="00CC346B">
            <w:pPr>
              <w:pStyle w:val="TAL"/>
            </w:pPr>
            <w:r w:rsidRPr="005C3AC3">
              <w:rPr>
                <w:lang w:val="en-US"/>
              </w:rPr>
              <w:t xml:space="preserve">The </w:t>
            </w:r>
            <w:r>
              <w:rPr>
                <w:lang w:val="fr-FR"/>
              </w:rPr>
              <w:t>b</w:t>
            </w:r>
            <w:r w:rsidRPr="00871495">
              <w:rPr>
                <w:lang w:val="fr-FR"/>
              </w:rPr>
              <w:t xml:space="preserve">roadcast and groupcast mode </w:t>
            </w:r>
            <w:r w:rsidRPr="00871495">
              <w:rPr>
                <w:lang w:val="en-US"/>
              </w:rPr>
              <w:t>NR-PC5</w:t>
            </w:r>
            <w:r w:rsidRPr="00871495">
              <w:rPr>
                <w:lang w:val="fr-FR"/>
              </w:rPr>
              <w:t xml:space="preserve"> </w:t>
            </w:r>
            <w:r w:rsidRPr="0093146C">
              <w:rPr>
                <w:lang w:val="fr-FR"/>
              </w:rPr>
              <w:t>Tx profile</w:t>
            </w:r>
            <w:r w:rsidRPr="0093146C">
              <w:rPr>
                <w:lang w:val="en-US"/>
              </w:rPr>
              <w:t xml:space="preserve"> field is coded as </w:t>
            </w:r>
            <w:r w:rsidRPr="002B1EC4">
              <w:rPr>
                <w:i/>
                <w:iCs/>
                <w:lang w:val="en-US"/>
              </w:rPr>
              <w:t>SL-TxProfile-r17</w:t>
            </w:r>
            <w:r w:rsidRPr="0093146C">
              <w:rPr>
                <w:lang w:val="en-US"/>
              </w:rPr>
              <w:t xml:space="preserve"> in clause 9.3 </w:t>
            </w:r>
            <w:r w:rsidRPr="0093146C">
              <w:rPr>
                <w:rFonts w:hint="eastAsia"/>
                <w:lang w:val="en-US"/>
              </w:rPr>
              <w:t>of</w:t>
            </w:r>
            <w:r w:rsidRPr="0093146C">
              <w:rPr>
                <w:lang w:val="en-US"/>
              </w:rPr>
              <w:t xml:space="preserve"> 3GPP TS 38.331 [</w:t>
            </w:r>
            <w:r>
              <w:rPr>
                <w:lang w:val="en-US"/>
              </w:rPr>
              <w:t>12</w:t>
            </w:r>
            <w:r w:rsidRPr="0005280C">
              <w:rPr>
                <w:lang w:val="en-US"/>
              </w:rPr>
              <w:t>].</w:t>
            </w:r>
          </w:p>
        </w:tc>
      </w:tr>
      <w:tr w:rsidR="002B1EC4" w14:paraId="6D1B0546" w14:textId="77777777" w:rsidTr="00CC346B">
        <w:trPr>
          <w:cantSplit/>
          <w:jc w:val="center"/>
        </w:trPr>
        <w:tc>
          <w:tcPr>
            <w:tcW w:w="7094" w:type="dxa"/>
            <w:tcBorders>
              <w:top w:val="nil"/>
              <w:left w:val="single" w:sz="4" w:space="0" w:color="auto"/>
              <w:bottom w:val="nil"/>
              <w:right w:val="single" w:sz="4" w:space="0" w:color="auto"/>
            </w:tcBorders>
          </w:tcPr>
          <w:p w14:paraId="1265F956" w14:textId="77777777" w:rsidR="002B1EC4" w:rsidRDefault="002B1EC4" w:rsidP="00CC346B">
            <w:pPr>
              <w:pStyle w:val="TAL"/>
              <w:rPr>
                <w:lang w:val="en-US"/>
              </w:rPr>
            </w:pPr>
            <w:bookmarkStart w:id="159" w:name="MCCQCTEMPBM_00000122"/>
          </w:p>
        </w:tc>
      </w:tr>
      <w:bookmarkEnd w:id="159"/>
      <w:tr w:rsidR="002B1EC4" w14:paraId="425805BF" w14:textId="77777777" w:rsidTr="00CC346B">
        <w:trPr>
          <w:cantSplit/>
          <w:jc w:val="center"/>
        </w:trPr>
        <w:tc>
          <w:tcPr>
            <w:tcW w:w="7094" w:type="dxa"/>
            <w:tcBorders>
              <w:top w:val="nil"/>
              <w:left w:val="single" w:sz="4" w:space="0" w:color="auto"/>
              <w:bottom w:val="nil"/>
              <w:right w:val="single" w:sz="4" w:space="0" w:color="auto"/>
            </w:tcBorders>
            <w:hideMark/>
          </w:tcPr>
          <w:p w14:paraId="40A62EA3" w14:textId="77777777" w:rsidR="002B1EC4" w:rsidRDefault="002B1EC4" w:rsidP="00CC346B">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2B1EC4" w14:paraId="6E178E2E" w14:textId="77777777" w:rsidTr="00CC346B">
        <w:trPr>
          <w:cantSplit/>
          <w:jc w:val="center"/>
        </w:trPr>
        <w:tc>
          <w:tcPr>
            <w:tcW w:w="7094" w:type="dxa"/>
            <w:tcBorders>
              <w:top w:val="nil"/>
              <w:left w:val="single" w:sz="4" w:space="0" w:color="auto"/>
              <w:bottom w:val="single" w:sz="4" w:space="0" w:color="auto"/>
              <w:right w:val="single" w:sz="4" w:space="0" w:color="auto"/>
            </w:tcBorders>
          </w:tcPr>
          <w:p w14:paraId="45E144C2" w14:textId="77777777" w:rsidR="002B1EC4" w:rsidRDefault="002B1EC4" w:rsidP="00CC346B">
            <w:pPr>
              <w:pStyle w:val="TAL"/>
              <w:rPr>
                <w:lang w:val="en-US"/>
              </w:rPr>
            </w:pPr>
            <w:bookmarkStart w:id="160" w:name="MCCQCTEMPBM_00000123"/>
          </w:p>
        </w:tc>
      </w:tr>
      <w:bookmarkEnd w:id="160"/>
    </w:tbl>
    <w:p w14:paraId="18B67466" w14:textId="77777777" w:rsidR="002B1EC4" w:rsidRDefault="002B1EC4" w:rsidP="002B1EC4"/>
    <w:p w14:paraId="6AFB23FA"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B5D0C" w14:paraId="584EBC89" w14:textId="77777777" w:rsidTr="0007484E">
        <w:trPr>
          <w:cantSplit/>
          <w:jc w:val="center"/>
        </w:trPr>
        <w:tc>
          <w:tcPr>
            <w:tcW w:w="708" w:type="dxa"/>
          </w:tcPr>
          <w:p w14:paraId="3FA00B55" w14:textId="77777777" w:rsidR="00AB5D0C" w:rsidRDefault="00AB5D0C" w:rsidP="0007484E">
            <w:pPr>
              <w:pStyle w:val="TAC"/>
            </w:pPr>
            <w:r>
              <w:lastRenderedPageBreak/>
              <w:t>8</w:t>
            </w:r>
          </w:p>
        </w:tc>
        <w:tc>
          <w:tcPr>
            <w:tcW w:w="709" w:type="dxa"/>
          </w:tcPr>
          <w:p w14:paraId="79DF89BA" w14:textId="77777777" w:rsidR="00AB5D0C" w:rsidRDefault="00AB5D0C" w:rsidP="0007484E">
            <w:pPr>
              <w:pStyle w:val="TAC"/>
            </w:pPr>
            <w:r>
              <w:t>7</w:t>
            </w:r>
          </w:p>
        </w:tc>
        <w:tc>
          <w:tcPr>
            <w:tcW w:w="709" w:type="dxa"/>
          </w:tcPr>
          <w:p w14:paraId="0FB39A36" w14:textId="77777777" w:rsidR="00AB5D0C" w:rsidRDefault="00AB5D0C" w:rsidP="0007484E">
            <w:pPr>
              <w:pStyle w:val="TAC"/>
            </w:pPr>
            <w:r>
              <w:t>6</w:t>
            </w:r>
          </w:p>
        </w:tc>
        <w:tc>
          <w:tcPr>
            <w:tcW w:w="709" w:type="dxa"/>
          </w:tcPr>
          <w:p w14:paraId="782FC3FC" w14:textId="77777777" w:rsidR="00AB5D0C" w:rsidRDefault="00AB5D0C" w:rsidP="0007484E">
            <w:pPr>
              <w:pStyle w:val="TAC"/>
            </w:pPr>
            <w:r>
              <w:t>5</w:t>
            </w:r>
          </w:p>
        </w:tc>
        <w:tc>
          <w:tcPr>
            <w:tcW w:w="709" w:type="dxa"/>
          </w:tcPr>
          <w:p w14:paraId="5B7E877E" w14:textId="77777777" w:rsidR="00AB5D0C" w:rsidRDefault="00AB5D0C" w:rsidP="0007484E">
            <w:pPr>
              <w:pStyle w:val="TAC"/>
            </w:pPr>
            <w:r>
              <w:t>4</w:t>
            </w:r>
          </w:p>
        </w:tc>
        <w:tc>
          <w:tcPr>
            <w:tcW w:w="709" w:type="dxa"/>
          </w:tcPr>
          <w:p w14:paraId="2020CAD0" w14:textId="77777777" w:rsidR="00AB5D0C" w:rsidRDefault="00AB5D0C" w:rsidP="0007484E">
            <w:pPr>
              <w:pStyle w:val="TAC"/>
            </w:pPr>
            <w:r>
              <w:t>3</w:t>
            </w:r>
          </w:p>
        </w:tc>
        <w:tc>
          <w:tcPr>
            <w:tcW w:w="709" w:type="dxa"/>
          </w:tcPr>
          <w:p w14:paraId="25113F77" w14:textId="77777777" w:rsidR="00AB5D0C" w:rsidRDefault="00AB5D0C" w:rsidP="0007484E">
            <w:pPr>
              <w:pStyle w:val="TAC"/>
            </w:pPr>
            <w:r>
              <w:t>2</w:t>
            </w:r>
          </w:p>
        </w:tc>
        <w:tc>
          <w:tcPr>
            <w:tcW w:w="709" w:type="dxa"/>
          </w:tcPr>
          <w:p w14:paraId="21BC9106" w14:textId="77777777" w:rsidR="00AB5D0C" w:rsidRDefault="00AB5D0C" w:rsidP="0007484E">
            <w:pPr>
              <w:pStyle w:val="TAC"/>
            </w:pPr>
            <w:r>
              <w:t>1</w:t>
            </w:r>
          </w:p>
        </w:tc>
        <w:tc>
          <w:tcPr>
            <w:tcW w:w="1416" w:type="dxa"/>
          </w:tcPr>
          <w:p w14:paraId="5A145005" w14:textId="77777777" w:rsidR="00AB5D0C" w:rsidRDefault="00AB5D0C" w:rsidP="0007484E">
            <w:pPr>
              <w:pStyle w:val="TAL"/>
            </w:pPr>
          </w:p>
        </w:tc>
      </w:tr>
      <w:tr w:rsidR="00AB5D0C" w14:paraId="62122072" w14:textId="77777777" w:rsidTr="000748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A3C31D" w14:textId="77777777" w:rsidR="00AB5D0C" w:rsidRDefault="00AB5D0C" w:rsidP="0007484E">
            <w:pPr>
              <w:pStyle w:val="TAC"/>
              <w:rPr>
                <w:noProof/>
                <w:lang w:val="en-US"/>
              </w:rPr>
            </w:pPr>
          </w:p>
          <w:p w14:paraId="2881063B" w14:textId="77777777" w:rsidR="00AB5D0C" w:rsidRDefault="00AB5D0C" w:rsidP="0007484E">
            <w:pPr>
              <w:pStyle w:val="TAC"/>
            </w:pPr>
            <w:r>
              <w:rPr>
                <w:noProof/>
                <w:lang w:val="en-US"/>
              </w:rPr>
              <w:t xml:space="preserve">Length of </w:t>
            </w:r>
            <w:r>
              <w:t xml:space="preserve">V2X service identifiers </w:t>
            </w:r>
            <w:r>
              <w:rPr>
                <w:noProof/>
                <w:lang w:val="en-US"/>
              </w:rPr>
              <w:t>contents</w:t>
            </w:r>
          </w:p>
        </w:tc>
        <w:tc>
          <w:tcPr>
            <w:tcW w:w="1416" w:type="dxa"/>
          </w:tcPr>
          <w:p w14:paraId="78D8BEFA" w14:textId="77777777" w:rsidR="00AB5D0C" w:rsidRDefault="00AB5D0C" w:rsidP="0007484E">
            <w:pPr>
              <w:pStyle w:val="TAL"/>
            </w:pPr>
            <w:r>
              <w:t>octet o10+3</w:t>
            </w:r>
          </w:p>
          <w:p w14:paraId="2E2369D8" w14:textId="77777777" w:rsidR="00AB5D0C" w:rsidRDefault="00AB5D0C" w:rsidP="0007484E">
            <w:pPr>
              <w:pStyle w:val="TAL"/>
            </w:pPr>
          </w:p>
          <w:p w14:paraId="1FA04209" w14:textId="77777777" w:rsidR="00AB5D0C" w:rsidRDefault="00AB5D0C" w:rsidP="0007484E">
            <w:pPr>
              <w:pStyle w:val="TAL"/>
            </w:pPr>
            <w:r>
              <w:t>octet o10+4</w:t>
            </w:r>
          </w:p>
        </w:tc>
      </w:tr>
      <w:tr w:rsidR="00AB5D0C" w14:paraId="031955F5"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7392B3" w14:textId="77777777" w:rsidR="00AB5D0C" w:rsidRDefault="00AB5D0C" w:rsidP="0007484E">
            <w:pPr>
              <w:pStyle w:val="TAC"/>
            </w:pPr>
          </w:p>
          <w:p w14:paraId="28CFBC56" w14:textId="77777777" w:rsidR="00AB5D0C" w:rsidRDefault="00AB5D0C" w:rsidP="0007484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44790AE1" w14:textId="77777777" w:rsidR="00AB5D0C" w:rsidRDefault="00AB5D0C" w:rsidP="0007484E">
            <w:pPr>
              <w:pStyle w:val="TAL"/>
            </w:pPr>
            <w:r>
              <w:t>octet (o10+5)*</w:t>
            </w:r>
          </w:p>
          <w:p w14:paraId="72A33932" w14:textId="77777777" w:rsidR="00AB5D0C" w:rsidRDefault="00AB5D0C" w:rsidP="0007484E">
            <w:pPr>
              <w:pStyle w:val="TAL"/>
            </w:pPr>
          </w:p>
          <w:p w14:paraId="7AD61CBC" w14:textId="77777777" w:rsidR="00AB5D0C" w:rsidRDefault="00AB5D0C" w:rsidP="0007484E">
            <w:pPr>
              <w:pStyle w:val="TAL"/>
            </w:pPr>
            <w:r>
              <w:t>octet (o10+8)*</w:t>
            </w:r>
          </w:p>
        </w:tc>
      </w:tr>
      <w:tr w:rsidR="00AB5D0C" w14:paraId="7329E8DA"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3CA4" w14:textId="77777777" w:rsidR="00AB5D0C" w:rsidRDefault="00AB5D0C" w:rsidP="0007484E">
            <w:pPr>
              <w:pStyle w:val="TAC"/>
            </w:pPr>
          </w:p>
          <w:p w14:paraId="5D3A58F6" w14:textId="77777777" w:rsidR="00AB5D0C" w:rsidRDefault="00AB5D0C" w:rsidP="0007484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2273D02D" w14:textId="77777777" w:rsidR="00AB5D0C" w:rsidRDefault="00AB5D0C" w:rsidP="0007484E">
            <w:pPr>
              <w:pStyle w:val="TAL"/>
            </w:pPr>
            <w:r>
              <w:t>octet (o10+9)*</w:t>
            </w:r>
          </w:p>
          <w:p w14:paraId="50061D06" w14:textId="77777777" w:rsidR="00AB5D0C" w:rsidRDefault="00AB5D0C" w:rsidP="0007484E">
            <w:pPr>
              <w:pStyle w:val="TAL"/>
            </w:pPr>
          </w:p>
          <w:p w14:paraId="15943E62" w14:textId="77777777" w:rsidR="00AB5D0C" w:rsidRDefault="00AB5D0C" w:rsidP="0007484E">
            <w:pPr>
              <w:pStyle w:val="TAL"/>
            </w:pPr>
            <w:r>
              <w:t>octet (o10+12)*</w:t>
            </w:r>
          </w:p>
        </w:tc>
      </w:tr>
      <w:tr w:rsidR="00AB5D0C" w14:paraId="1511A21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6D654" w14:textId="77777777" w:rsidR="00AB5D0C" w:rsidRDefault="00AB5D0C" w:rsidP="0007484E">
            <w:pPr>
              <w:pStyle w:val="TAC"/>
            </w:pPr>
          </w:p>
          <w:p w14:paraId="31E913FB" w14:textId="77777777" w:rsidR="00AB5D0C" w:rsidRDefault="00AB5D0C" w:rsidP="0007484E">
            <w:pPr>
              <w:pStyle w:val="TAC"/>
            </w:pPr>
            <w:r>
              <w:t>...</w:t>
            </w:r>
          </w:p>
        </w:tc>
        <w:tc>
          <w:tcPr>
            <w:tcW w:w="1416" w:type="dxa"/>
            <w:tcBorders>
              <w:top w:val="nil"/>
              <w:left w:val="single" w:sz="6" w:space="0" w:color="auto"/>
              <w:bottom w:val="nil"/>
              <w:right w:val="nil"/>
            </w:tcBorders>
          </w:tcPr>
          <w:p w14:paraId="55B05841" w14:textId="77777777" w:rsidR="00AB5D0C" w:rsidRDefault="00AB5D0C" w:rsidP="0007484E">
            <w:pPr>
              <w:pStyle w:val="TAL"/>
            </w:pPr>
            <w:r>
              <w:t>octet (o10+13)*</w:t>
            </w:r>
          </w:p>
          <w:p w14:paraId="693687CF" w14:textId="77777777" w:rsidR="00AB5D0C" w:rsidRDefault="00AB5D0C" w:rsidP="0007484E">
            <w:pPr>
              <w:pStyle w:val="TAL"/>
            </w:pPr>
          </w:p>
          <w:p w14:paraId="6C04F400" w14:textId="77777777" w:rsidR="00AB5D0C" w:rsidRDefault="00AB5D0C" w:rsidP="0007484E">
            <w:pPr>
              <w:pStyle w:val="TAL"/>
            </w:pPr>
            <w:r>
              <w:t>octet (o10+n*4)*</w:t>
            </w:r>
          </w:p>
        </w:tc>
      </w:tr>
      <w:tr w:rsidR="00AB5D0C" w14:paraId="396C87F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4B442" w14:textId="77777777" w:rsidR="00AB5D0C" w:rsidRDefault="00AB5D0C" w:rsidP="0007484E">
            <w:pPr>
              <w:pStyle w:val="TAC"/>
            </w:pPr>
          </w:p>
          <w:p w14:paraId="5E0428A2" w14:textId="77777777" w:rsidR="00AB5D0C" w:rsidRDefault="00AB5D0C" w:rsidP="0007484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097B4D4" w14:textId="77777777" w:rsidR="00AB5D0C" w:rsidRDefault="00AB5D0C" w:rsidP="0007484E">
            <w:pPr>
              <w:pStyle w:val="TAL"/>
            </w:pPr>
            <w:r>
              <w:t>octet (o10+1+n*4)*</w:t>
            </w:r>
          </w:p>
          <w:p w14:paraId="37010B06" w14:textId="77777777" w:rsidR="00AB5D0C" w:rsidRDefault="00AB5D0C" w:rsidP="0007484E">
            <w:pPr>
              <w:pStyle w:val="TAL"/>
            </w:pPr>
          </w:p>
          <w:p w14:paraId="3E10AF22" w14:textId="77777777" w:rsidR="00AB5D0C" w:rsidRDefault="00AB5D0C" w:rsidP="0007484E">
            <w:pPr>
              <w:pStyle w:val="TAL"/>
            </w:pPr>
            <w:r>
              <w:t>octet (o10+4+n*4)*</w:t>
            </w:r>
          </w:p>
          <w:p w14:paraId="211B8FE8" w14:textId="77777777" w:rsidR="00AB5D0C" w:rsidRDefault="00AB5D0C" w:rsidP="0007484E">
            <w:pPr>
              <w:pStyle w:val="TAL"/>
            </w:pPr>
            <w:r>
              <w:t xml:space="preserve"> = octet </w:t>
            </w:r>
            <w:r w:rsidRPr="00903C49">
              <w:t>o</w:t>
            </w:r>
            <w:r>
              <w:t>79*</w:t>
            </w:r>
          </w:p>
        </w:tc>
      </w:tr>
    </w:tbl>
    <w:p w14:paraId="13A973B7" w14:textId="77777777" w:rsidR="00AB5D0C" w:rsidRDefault="00AB5D0C" w:rsidP="00AB5D0C">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bookmarkStart w:id="161" w:name="MCCQCTEMPBM_00000124"/>
          </w:p>
        </w:tc>
      </w:tr>
      <w:bookmarkEnd w:id="161"/>
    </w:tbl>
    <w:p w14:paraId="050DDC2F" w14:textId="161C3250" w:rsidR="00964D6E" w:rsidRDefault="00964D6E" w:rsidP="00964D6E"/>
    <w:p w14:paraId="52C2E5A0" w14:textId="77777777" w:rsidR="00986958" w:rsidRPr="008A538B"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Pr="00986958" w:rsidRDefault="00964D6E" w:rsidP="00964D6E">
            <w:pPr>
              <w:pStyle w:val="TAC"/>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bookmarkStart w:id="162" w:name="MCCQCTEMPBM_00000125"/>
          </w:p>
        </w:tc>
      </w:tr>
      <w:bookmarkEnd w:id="162"/>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bookmarkStart w:id="163" w:name="MCCQCTEMPBM_00000126"/>
          </w:p>
        </w:tc>
      </w:tr>
      <w:bookmarkEnd w:id="163"/>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bookmarkStart w:id="164" w:name="MCCQCTEMPBM_00000127"/>
          </w:p>
        </w:tc>
      </w:tr>
      <w:bookmarkEnd w:id="164"/>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lastRenderedPageBreak/>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bookmarkStart w:id="165" w:name="MCCQCTEMPBM_00000128"/>
          </w:p>
        </w:tc>
      </w:tr>
      <w:bookmarkEnd w:id="165"/>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Pr="00986958" w:rsidRDefault="00964D6E" w:rsidP="00964D6E">
            <w:pPr>
              <w:pStyle w:val="TAC"/>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bookmarkStart w:id="166" w:name="MCCQCTEMPBM_00000129"/>
          </w:p>
        </w:tc>
      </w:tr>
      <w:bookmarkEnd w:id="166"/>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bookmarkStart w:id="167" w:name="MCCQCTEMPBM_00000130"/>
          </w:p>
        </w:tc>
      </w:tr>
      <w:bookmarkEnd w:id="167"/>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bookmarkStart w:id="168" w:name="MCCQCTEMPBM_00000131"/>
          </w:p>
        </w:tc>
      </w:tr>
      <w:bookmarkEnd w:id="168"/>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lastRenderedPageBreak/>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bookmarkStart w:id="169" w:name="MCCQCTEMPBM_00000132"/>
          </w:p>
        </w:tc>
      </w:tr>
      <w:bookmarkEnd w:id="169"/>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Pr="00986958" w:rsidRDefault="00964D6E" w:rsidP="00964D6E">
            <w:pPr>
              <w:pStyle w:val="TAC"/>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bookmarkStart w:id="170" w:name="MCCQCTEMPBM_00000133"/>
          </w:p>
        </w:tc>
      </w:tr>
      <w:bookmarkEnd w:id="170"/>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bookmarkStart w:id="171" w:name="MCCQCTEMPBM_00000134"/>
          </w:p>
        </w:tc>
      </w:tr>
      <w:bookmarkEnd w:id="171"/>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0329A9C"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w:t>
            </w:r>
            <w:r w:rsidR="002B1EC4">
              <w:rPr>
                <w:lang w:val="en-US" w:eastAsia="zh-CN"/>
              </w:rPr>
              <w:t>e</w:t>
            </w:r>
            <w:r>
              <w:rPr>
                <w:rFonts w:hint="eastAsia"/>
                <w:lang w:val="en-US" w:eastAsia="zh-CN"/>
              </w:rPr>
              <w:t>ld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bookmarkStart w:id="172" w:name="MCCQCTEMPBM_00000135"/>
          </w:p>
        </w:tc>
      </w:tr>
      <w:bookmarkEnd w:id="172"/>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bookmarkStart w:id="173" w:name="MCCQCTEMPBM_00000136"/>
          </w:p>
        </w:tc>
      </w:tr>
      <w:bookmarkEnd w:id="173"/>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bookmarkStart w:id="174" w:name="MCCQCTEMPBM_00000137"/>
          </w:p>
        </w:tc>
      </w:tr>
      <w:bookmarkEnd w:id="174"/>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bookmarkStart w:id="175" w:name="MCCQCTEMPBM_00000138"/>
          </w:p>
        </w:tc>
      </w:tr>
      <w:bookmarkEnd w:id="175"/>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bookmarkStart w:id="176" w:name="MCCQCTEMPBM_00000139"/>
          </w:p>
        </w:tc>
      </w:tr>
      <w:bookmarkEnd w:id="176"/>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bookmarkStart w:id="177" w:name="MCCQCTEMPBM_00000140"/>
          </w:p>
        </w:tc>
      </w:tr>
      <w:bookmarkEnd w:id="177"/>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bookmarkStart w:id="178" w:name="MCCQCTEMPBM_00000141"/>
          </w:p>
        </w:tc>
      </w:tr>
      <w:bookmarkEnd w:id="178"/>
    </w:tbl>
    <w:p w14:paraId="07577BE1" w14:textId="7F8B3CB4" w:rsidR="00964D6E" w:rsidRDefault="00964D6E" w:rsidP="00964D6E"/>
    <w:p w14:paraId="1BA4C72C"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Pr="00986958" w:rsidRDefault="00964D6E" w:rsidP="00964D6E">
            <w:pPr>
              <w:pStyle w:val="TAC"/>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bookmarkStart w:id="179" w:name="MCCQCTEMPBM_00000142"/>
          </w:p>
        </w:tc>
      </w:tr>
      <w:bookmarkEnd w:id="179"/>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bookmarkStart w:id="180" w:name="MCCQCTEMPBM_00000143"/>
          </w:p>
        </w:tc>
      </w:tr>
      <w:bookmarkEnd w:id="180"/>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bookmarkStart w:id="181" w:name="MCCQCTEMPBM_00000144"/>
          </w:p>
        </w:tc>
      </w:tr>
      <w:bookmarkEnd w:id="181"/>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bookmarkStart w:id="182" w:name="MCCQCTEMPBM_00000145"/>
          </w:p>
        </w:tc>
      </w:tr>
      <w:bookmarkEnd w:id="182"/>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Pr="00986958" w:rsidRDefault="00964D6E" w:rsidP="00964D6E">
            <w:pPr>
              <w:pStyle w:val="TAC"/>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bookmarkStart w:id="183" w:name="MCCQCTEMPBM_00000146"/>
          </w:p>
        </w:tc>
      </w:tr>
      <w:bookmarkEnd w:id="183"/>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bookmarkStart w:id="184" w:name="MCCQCTEMPBM_00000147"/>
          </w:p>
        </w:tc>
      </w:tr>
      <w:bookmarkEnd w:id="184"/>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bookmarkStart w:id="185" w:name="MCCQCTEMPBM_00000148"/>
          </w:p>
        </w:tc>
      </w:tr>
      <w:bookmarkEnd w:id="185"/>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bookmarkStart w:id="186" w:name="MCCQCTEMPBM_00000149"/>
          </w:p>
        </w:tc>
      </w:tr>
      <w:bookmarkEnd w:id="186"/>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bookmarkStart w:id="187" w:name="MCCQCTEMPBM_00000150"/>
          </w:p>
        </w:tc>
      </w:tr>
      <w:bookmarkEnd w:id="187"/>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bookmarkStart w:id="188" w:name="MCCQCTEMPBM_00000151"/>
          </w:p>
        </w:tc>
      </w:tr>
      <w:bookmarkEnd w:id="188"/>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bookmarkStart w:id="189" w:name="MCCQCTEMPBM_00000152"/>
          </w:p>
        </w:tc>
      </w:tr>
      <w:bookmarkEnd w:id="189"/>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bookmarkStart w:id="190" w:name="MCCQCTEMPBM_00000153"/>
          </w:p>
        </w:tc>
      </w:tr>
      <w:bookmarkEnd w:id="190"/>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bookmarkStart w:id="191" w:name="MCCQCTEMPBM_00000154"/>
          </w:p>
        </w:tc>
      </w:tr>
      <w:bookmarkEnd w:id="191"/>
    </w:tbl>
    <w:p w14:paraId="3162CE8D" w14:textId="3705C9DE" w:rsidR="00964D6E" w:rsidRDefault="00964D6E" w:rsidP="00964D6E"/>
    <w:p w14:paraId="741E2D4D"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bookmarkStart w:id="192" w:name="MCCQCTEMPBM_00000155"/>
          </w:p>
        </w:tc>
      </w:tr>
      <w:bookmarkEnd w:id="192"/>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bookmarkStart w:id="193" w:name="MCCQCTEMPBM_00000156"/>
          </w:p>
        </w:tc>
      </w:tr>
      <w:bookmarkEnd w:id="193"/>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lastRenderedPageBreak/>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bookmarkStart w:id="194" w:name="MCCQCTEMPBM_00000157"/>
          </w:p>
        </w:tc>
      </w:tr>
      <w:bookmarkEnd w:id="194"/>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bookmarkStart w:id="195" w:name="MCCQCTEMPBM_00000158"/>
          </w:p>
        </w:tc>
      </w:tr>
      <w:bookmarkEnd w:id="195"/>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bookmarkStart w:id="196" w:name="MCCQCTEMPBM_00000159"/>
          </w:p>
        </w:tc>
      </w:tr>
      <w:bookmarkEnd w:id="196"/>
    </w:tbl>
    <w:p w14:paraId="51079F21"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B5D0C" w14:paraId="15C7A0E8" w14:textId="77777777" w:rsidTr="0007484E">
        <w:trPr>
          <w:gridAfter w:val="1"/>
          <w:wAfter w:w="8" w:type="dxa"/>
          <w:jc w:val="center"/>
        </w:trPr>
        <w:tc>
          <w:tcPr>
            <w:tcW w:w="708" w:type="dxa"/>
            <w:gridSpan w:val="2"/>
            <w:tcBorders>
              <w:bottom w:val="single" w:sz="4" w:space="0" w:color="auto"/>
            </w:tcBorders>
          </w:tcPr>
          <w:p w14:paraId="2C708709" w14:textId="77777777" w:rsidR="00AB5D0C" w:rsidRDefault="00AB5D0C" w:rsidP="0007484E">
            <w:pPr>
              <w:pStyle w:val="TAC"/>
            </w:pPr>
            <w:r>
              <w:lastRenderedPageBreak/>
              <w:t>8</w:t>
            </w:r>
          </w:p>
        </w:tc>
        <w:tc>
          <w:tcPr>
            <w:tcW w:w="709" w:type="dxa"/>
            <w:gridSpan w:val="2"/>
            <w:tcBorders>
              <w:bottom w:val="single" w:sz="4" w:space="0" w:color="auto"/>
            </w:tcBorders>
          </w:tcPr>
          <w:p w14:paraId="73F93A22" w14:textId="77777777" w:rsidR="00AB5D0C" w:rsidRDefault="00AB5D0C" w:rsidP="0007484E">
            <w:pPr>
              <w:pStyle w:val="TAC"/>
            </w:pPr>
            <w:r>
              <w:t>7</w:t>
            </w:r>
          </w:p>
        </w:tc>
        <w:tc>
          <w:tcPr>
            <w:tcW w:w="709" w:type="dxa"/>
            <w:gridSpan w:val="2"/>
            <w:tcBorders>
              <w:bottom w:val="single" w:sz="4" w:space="0" w:color="auto"/>
            </w:tcBorders>
          </w:tcPr>
          <w:p w14:paraId="3B3830B3" w14:textId="77777777" w:rsidR="00AB5D0C" w:rsidRDefault="00AB5D0C" w:rsidP="0007484E">
            <w:pPr>
              <w:pStyle w:val="TAC"/>
            </w:pPr>
            <w:r>
              <w:t>6</w:t>
            </w:r>
          </w:p>
        </w:tc>
        <w:tc>
          <w:tcPr>
            <w:tcW w:w="709" w:type="dxa"/>
            <w:gridSpan w:val="2"/>
            <w:tcBorders>
              <w:bottom w:val="single" w:sz="4" w:space="0" w:color="auto"/>
            </w:tcBorders>
          </w:tcPr>
          <w:p w14:paraId="75B110BA" w14:textId="77777777" w:rsidR="00AB5D0C" w:rsidRDefault="00AB5D0C" w:rsidP="0007484E">
            <w:pPr>
              <w:pStyle w:val="TAC"/>
            </w:pPr>
            <w:r>
              <w:t>5</w:t>
            </w:r>
          </w:p>
        </w:tc>
        <w:tc>
          <w:tcPr>
            <w:tcW w:w="709" w:type="dxa"/>
            <w:gridSpan w:val="2"/>
            <w:tcBorders>
              <w:bottom w:val="single" w:sz="4" w:space="0" w:color="auto"/>
            </w:tcBorders>
          </w:tcPr>
          <w:p w14:paraId="24DB9746" w14:textId="77777777" w:rsidR="00AB5D0C" w:rsidRDefault="00AB5D0C" w:rsidP="0007484E">
            <w:pPr>
              <w:pStyle w:val="TAC"/>
            </w:pPr>
            <w:r>
              <w:t>4</w:t>
            </w:r>
          </w:p>
        </w:tc>
        <w:tc>
          <w:tcPr>
            <w:tcW w:w="709" w:type="dxa"/>
            <w:gridSpan w:val="2"/>
            <w:tcBorders>
              <w:bottom w:val="single" w:sz="4" w:space="0" w:color="auto"/>
            </w:tcBorders>
          </w:tcPr>
          <w:p w14:paraId="17471AE5" w14:textId="77777777" w:rsidR="00AB5D0C" w:rsidRDefault="00AB5D0C" w:rsidP="0007484E">
            <w:pPr>
              <w:pStyle w:val="TAC"/>
            </w:pPr>
            <w:r>
              <w:t>3</w:t>
            </w:r>
          </w:p>
        </w:tc>
        <w:tc>
          <w:tcPr>
            <w:tcW w:w="709" w:type="dxa"/>
            <w:gridSpan w:val="2"/>
            <w:tcBorders>
              <w:bottom w:val="single" w:sz="4" w:space="0" w:color="auto"/>
            </w:tcBorders>
          </w:tcPr>
          <w:p w14:paraId="1DDF7B17" w14:textId="77777777" w:rsidR="00AB5D0C" w:rsidRDefault="00AB5D0C" w:rsidP="0007484E">
            <w:pPr>
              <w:pStyle w:val="TAC"/>
            </w:pPr>
            <w:r>
              <w:t>2</w:t>
            </w:r>
          </w:p>
        </w:tc>
        <w:tc>
          <w:tcPr>
            <w:tcW w:w="709" w:type="dxa"/>
            <w:gridSpan w:val="2"/>
            <w:tcBorders>
              <w:bottom w:val="single" w:sz="4" w:space="0" w:color="auto"/>
            </w:tcBorders>
          </w:tcPr>
          <w:p w14:paraId="2181E82A" w14:textId="77777777" w:rsidR="00AB5D0C" w:rsidRDefault="00AB5D0C" w:rsidP="0007484E">
            <w:pPr>
              <w:pStyle w:val="TAC"/>
            </w:pPr>
            <w:r>
              <w:t>1</w:t>
            </w:r>
          </w:p>
        </w:tc>
        <w:tc>
          <w:tcPr>
            <w:tcW w:w="1416" w:type="dxa"/>
            <w:gridSpan w:val="2"/>
          </w:tcPr>
          <w:p w14:paraId="0FB45FB0" w14:textId="77777777" w:rsidR="00AB5D0C" w:rsidRDefault="00AB5D0C" w:rsidP="0007484E">
            <w:pPr>
              <w:pStyle w:val="TAL"/>
            </w:pPr>
          </w:p>
        </w:tc>
      </w:tr>
      <w:tr w:rsidR="00AB5D0C" w14:paraId="62F4CE17"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74A013" w14:textId="77777777" w:rsidR="00AB5D0C" w:rsidRDefault="00AB5D0C" w:rsidP="0007484E">
            <w:pPr>
              <w:pStyle w:val="TAC"/>
            </w:pPr>
          </w:p>
          <w:p w14:paraId="632DD0CB" w14:textId="77777777" w:rsidR="00AB5D0C" w:rsidRDefault="00AB5D0C" w:rsidP="0007484E">
            <w:pPr>
              <w:pStyle w:val="TAC"/>
            </w:pPr>
            <w:r>
              <w:t xml:space="preserve">Length of </w:t>
            </w:r>
            <w:r w:rsidRPr="00BE73EE">
              <w:rPr>
                <w:noProof/>
                <w:lang w:val="en-US"/>
              </w:rPr>
              <w:t xml:space="preserve">V2X communication over PC5 in </w:t>
            </w:r>
            <w:r>
              <w:rPr>
                <w:noProof/>
                <w:lang w:val="en-US"/>
              </w:rPr>
              <w:t>NR-PC5 contents</w:t>
            </w:r>
          </w:p>
        </w:tc>
        <w:tc>
          <w:tcPr>
            <w:tcW w:w="1416" w:type="dxa"/>
            <w:gridSpan w:val="2"/>
            <w:tcBorders>
              <w:top w:val="nil"/>
              <w:left w:val="single" w:sz="6" w:space="0" w:color="auto"/>
              <w:bottom w:val="nil"/>
              <w:right w:val="nil"/>
            </w:tcBorders>
          </w:tcPr>
          <w:p w14:paraId="6FAFD80E" w14:textId="77777777" w:rsidR="00AB5D0C" w:rsidRPr="00492F28" w:rsidRDefault="00AB5D0C" w:rsidP="0007484E">
            <w:pPr>
              <w:pStyle w:val="TAL"/>
            </w:pPr>
            <w:r w:rsidRPr="00492F28">
              <w:t xml:space="preserve">octet </w:t>
            </w:r>
            <w:r>
              <w:t>o5+1</w:t>
            </w:r>
          </w:p>
          <w:p w14:paraId="480088E5" w14:textId="77777777" w:rsidR="00AB5D0C" w:rsidRPr="00903C49" w:rsidRDefault="00AB5D0C" w:rsidP="0007484E">
            <w:pPr>
              <w:pStyle w:val="TAL"/>
            </w:pPr>
          </w:p>
          <w:p w14:paraId="5790A41D" w14:textId="77777777" w:rsidR="00AB5D0C" w:rsidRPr="00492F28" w:rsidRDefault="00AB5D0C" w:rsidP="0007484E">
            <w:pPr>
              <w:pStyle w:val="TAL"/>
            </w:pPr>
            <w:r w:rsidRPr="00903C49">
              <w:t xml:space="preserve">octet </w:t>
            </w:r>
            <w:r>
              <w:t>o5+2</w:t>
            </w:r>
          </w:p>
        </w:tc>
      </w:tr>
      <w:tr w:rsidR="00AB5D0C" w14:paraId="60E2E77A" w14:textId="77777777" w:rsidTr="0007484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4933539" w14:textId="77777777" w:rsidR="00AB5D0C" w:rsidRDefault="00AB5D0C" w:rsidP="0007484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7E6DC8FC" w14:textId="77777777" w:rsidR="00AB5D0C" w:rsidRDefault="00AB5D0C" w:rsidP="0007484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0CB18A28" w14:textId="67F8991E" w:rsidR="00AB5D0C" w:rsidRDefault="00AB5D0C" w:rsidP="0007484E">
            <w:pPr>
              <w:pStyle w:val="TAC"/>
            </w:pPr>
            <w:r w:rsidRPr="00D236E9">
              <w:t>PDBGI</w:t>
            </w:r>
          </w:p>
        </w:tc>
        <w:tc>
          <w:tcPr>
            <w:tcW w:w="709" w:type="dxa"/>
            <w:gridSpan w:val="2"/>
            <w:tcBorders>
              <w:top w:val="single" w:sz="6" w:space="0" w:color="auto"/>
              <w:left w:val="single" w:sz="6" w:space="0" w:color="auto"/>
              <w:bottom w:val="single" w:sz="6" w:space="0" w:color="auto"/>
              <w:right w:val="single" w:sz="6" w:space="0" w:color="auto"/>
            </w:tcBorders>
          </w:tcPr>
          <w:p w14:paraId="120DE71E" w14:textId="77777777" w:rsidR="00AB5D0C" w:rsidRDefault="00AB5D0C" w:rsidP="0007484E">
            <w:pPr>
              <w:pStyle w:val="TAC"/>
            </w:pPr>
            <w:r>
              <w:t>0</w:t>
            </w:r>
          </w:p>
          <w:p w14:paraId="3A68216C"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D6F690" w14:textId="77777777" w:rsidR="00AB5D0C" w:rsidRDefault="00AB5D0C" w:rsidP="0007484E">
            <w:pPr>
              <w:pStyle w:val="TAC"/>
            </w:pPr>
            <w:r>
              <w:t>0</w:t>
            </w:r>
          </w:p>
          <w:p w14:paraId="1CBDD359"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61B96D" w14:textId="77777777" w:rsidR="00AB5D0C" w:rsidRDefault="00AB5D0C" w:rsidP="0007484E">
            <w:pPr>
              <w:pStyle w:val="TAC"/>
            </w:pPr>
            <w:r>
              <w:t>0</w:t>
            </w:r>
          </w:p>
          <w:p w14:paraId="751357FF"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23C3D5" w14:textId="77777777" w:rsidR="00AB5D0C" w:rsidRDefault="00AB5D0C" w:rsidP="0007484E">
            <w:pPr>
              <w:pStyle w:val="TAC"/>
            </w:pPr>
            <w:r>
              <w:t>0</w:t>
            </w:r>
          </w:p>
          <w:p w14:paraId="311C6EF6"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D9B022" w14:textId="77777777" w:rsidR="00AB5D0C" w:rsidRDefault="00AB5D0C" w:rsidP="0007484E">
            <w:pPr>
              <w:pStyle w:val="TAC"/>
            </w:pPr>
            <w:r>
              <w:t>0</w:t>
            </w:r>
          </w:p>
          <w:p w14:paraId="7C46CDE2" w14:textId="77777777" w:rsidR="00AB5D0C" w:rsidRDefault="00AB5D0C" w:rsidP="0007484E">
            <w:pPr>
              <w:pStyle w:val="TAC"/>
            </w:pPr>
            <w:r>
              <w:t>Spare</w:t>
            </w:r>
          </w:p>
        </w:tc>
        <w:tc>
          <w:tcPr>
            <w:tcW w:w="1416" w:type="dxa"/>
            <w:gridSpan w:val="2"/>
            <w:tcBorders>
              <w:top w:val="nil"/>
              <w:left w:val="single" w:sz="6" w:space="0" w:color="auto"/>
              <w:bottom w:val="nil"/>
              <w:right w:val="nil"/>
            </w:tcBorders>
          </w:tcPr>
          <w:p w14:paraId="43554685" w14:textId="77777777" w:rsidR="00AB5D0C" w:rsidRPr="00492F28" w:rsidRDefault="00AB5D0C" w:rsidP="0007484E">
            <w:pPr>
              <w:pStyle w:val="TAL"/>
            </w:pPr>
            <w:r w:rsidRPr="00492F28">
              <w:t xml:space="preserve">octet </w:t>
            </w:r>
            <w:r>
              <w:t>o5+3</w:t>
            </w:r>
          </w:p>
          <w:p w14:paraId="397F3A0D" w14:textId="77777777" w:rsidR="00AB5D0C" w:rsidRPr="00492F28" w:rsidRDefault="00AB5D0C" w:rsidP="0007484E">
            <w:pPr>
              <w:pStyle w:val="TAL"/>
            </w:pPr>
          </w:p>
        </w:tc>
      </w:tr>
      <w:tr w:rsidR="00AB5D0C" w14:paraId="0E4516B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D71C97" w14:textId="77777777" w:rsidR="00AB5D0C" w:rsidRDefault="00AB5D0C" w:rsidP="0007484E">
            <w:pPr>
              <w:pStyle w:val="TAC"/>
              <w:rPr>
                <w:noProof/>
                <w:lang w:val="en-US"/>
              </w:rPr>
            </w:pPr>
          </w:p>
          <w:p w14:paraId="0670D4EE" w14:textId="77777777" w:rsidR="00AB5D0C" w:rsidRDefault="00AB5D0C" w:rsidP="0007484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31A55C8B" w14:textId="77777777" w:rsidR="00AB5D0C" w:rsidRDefault="00AB5D0C" w:rsidP="0007484E">
            <w:pPr>
              <w:pStyle w:val="TAL"/>
            </w:pPr>
            <w:r w:rsidRPr="00903C49">
              <w:t xml:space="preserve">octet </w:t>
            </w:r>
            <w:r>
              <w:t>(</w:t>
            </w:r>
            <w:r w:rsidRPr="00903C49">
              <w:t>o</w:t>
            </w:r>
            <w:r>
              <w:t>5+4)*</w:t>
            </w:r>
          </w:p>
          <w:p w14:paraId="2FDC0F2C" w14:textId="77777777" w:rsidR="00AB5D0C" w:rsidRDefault="00AB5D0C" w:rsidP="0007484E">
            <w:pPr>
              <w:pStyle w:val="TAL"/>
            </w:pPr>
          </w:p>
          <w:p w14:paraId="283EDA2F" w14:textId="77777777" w:rsidR="00AB5D0C" w:rsidRPr="002E39DE" w:rsidRDefault="00AB5D0C" w:rsidP="0007484E">
            <w:pPr>
              <w:pStyle w:val="TAL"/>
            </w:pPr>
            <w:r w:rsidRPr="00903C49">
              <w:t>octet o</w:t>
            </w:r>
            <w:r>
              <w:t>45*</w:t>
            </w:r>
          </w:p>
        </w:tc>
      </w:tr>
      <w:tr w:rsidR="00AB5D0C" w14:paraId="68CA8E1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844112" w14:textId="77777777" w:rsidR="00AB5D0C" w:rsidRDefault="00AB5D0C" w:rsidP="0007484E">
            <w:pPr>
              <w:pStyle w:val="TAC"/>
            </w:pPr>
          </w:p>
          <w:p w14:paraId="6BC10EED"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68668D8F" w14:textId="77777777" w:rsidR="00AB5D0C" w:rsidRDefault="00AB5D0C" w:rsidP="0007484E">
            <w:pPr>
              <w:pStyle w:val="TAL"/>
            </w:pPr>
            <w:r w:rsidRPr="00492F28">
              <w:t xml:space="preserve">octet </w:t>
            </w:r>
            <w:r>
              <w:t>o108</w:t>
            </w:r>
          </w:p>
          <w:p w14:paraId="4151A3B4" w14:textId="77777777" w:rsidR="00AB5D0C" w:rsidRPr="00492F28" w:rsidRDefault="00AB5D0C" w:rsidP="0007484E">
            <w:pPr>
              <w:pStyle w:val="TAL"/>
            </w:pPr>
            <w:r>
              <w:t>(see NOTE)</w:t>
            </w:r>
          </w:p>
          <w:p w14:paraId="74021AC9" w14:textId="77777777" w:rsidR="00AB5D0C" w:rsidRPr="00903C49" w:rsidRDefault="00AB5D0C" w:rsidP="0007484E">
            <w:pPr>
              <w:pStyle w:val="TAL"/>
            </w:pPr>
          </w:p>
          <w:p w14:paraId="0FCA8E87" w14:textId="77777777" w:rsidR="00AB5D0C" w:rsidRPr="00492F28" w:rsidRDefault="00AB5D0C" w:rsidP="0007484E">
            <w:pPr>
              <w:pStyle w:val="TAL"/>
            </w:pPr>
            <w:r w:rsidRPr="00903C49">
              <w:t>octet o</w:t>
            </w:r>
            <w:r>
              <w:t>46</w:t>
            </w:r>
          </w:p>
        </w:tc>
      </w:tr>
      <w:tr w:rsidR="00AB5D0C" w14:paraId="52BF1D0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BAA36F" w14:textId="77777777" w:rsidR="00AB5D0C" w:rsidRDefault="00AB5D0C" w:rsidP="0007484E">
            <w:pPr>
              <w:pStyle w:val="TAC"/>
            </w:pPr>
          </w:p>
          <w:p w14:paraId="3C1CBC4E"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3570D427" w14:textId="77777777" w:rsidR="00AB5D0C" w:rsidRPr="00492F28" w:rsidRDefault="00AB5D0C" w:rsidP="0007484E">
            <w:pPr>
              <w:pStyle w:val="TAL"/>
            </w:pPr>
            <w:r w:rsidRPr="00492F28">
              <w:t xml:space="preserve">octet </w:t>
            </w:r>
            <w:r>
              <w:t>o46+1</w:t>
            </w:r>
          </w:p>
          <w:p w14:paraId="4487B183" w14:textId="77777777" w:rsidR="00AB5D0C" w:rsidRPr="00903C49" w:rsidRDefault="00AB5D0C" w:rsidP="0007484E">
            <w:pPr>
              <w:pStyle w:val="TAL"/>
            </w:pPr>
          </w:p>
          <w:p w14:paraId="24B1C429" w14:textId="77777777" w:rsidR="00AB5D0C" w:rsidRPr="00492F28" w:rsidRDefault="00AB5D0C" w:rsidP="0007484E">
            <w:pPr>
              <w:pStyle w:val="TAL"/>
            </w:pPr>
            <w:r w:rsidRPr="00903C49">
              <w:t>octet o</w:t>
            </w:r>
            <w:r>
              <w:t>47</w:t>
            </w:r>
          </w:p>
        </w:tc>
      </w:tr>
      <w:tr w:rsidR="00AB5D0C" w14:paraId="57E20FD0"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C88D7A" w14:textId="77777777" w:rsidR="00AB5D0C" w:rsidRDefault="00AB5D0C" w:rsidP="0007484E">
            <w:pPr>
              <w:pStyle w:val="TAC"/>
            </w:pPr>
          </w:p>
          <w:p w14:paraId="10E83A32"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380D3E78" w14:textId="77777777" w:rsidR="00AB5D0C" w:rsidRPr="00492F28" w:rsidRDefault="00AB5D0C" w:rsidP="0007484E">
            <w:pPr>
              <w:pStyle w:val="TAL"/>
            </w:pPr>
            <w:r w:rsidRPr="00492F28">
              <w:t xml:space="preserve">octet </w:t>
            </w:r>
            <w:r>
              <w:t>o47+1</w:t>
            </w:r>
          </w:p>
          <w:p w14:paraId="6F22652C" w14:textId="77777777" w:rsidR="00AB5D0C" w:rsidRPr="00903C49" w:rsidRDefault="00AB5D0C" w:rsidP="0007484E">
            <w:pPr>
              <w:pStyle w:val="TAL"/>
            </w:pPr>
          </w:p>
          <w:p w14:paraId="15903230" w14:textId="77777777" w:rsidR="00AB5D0C" w:rsidRPr="00492F28" w:rsidRDefault="00AB5D0C" w:rsidP="0007484E">
            <w:pPr>
              <w:pStyle w:val="TAL"/>
            </w:pPr>
            <w:r w:rsidRPr="00903C49">
              <w:t>octet o</w:t>
            </w:r>
            <w:r>
              <w:t>48</w:t>
            </w:r>
          </w:p>
        </w:tc>
      </w:tr>
      <w:tr w:rsidR="00AB5D0C" w14:paraId="698F9EF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857721" w14:textId="77777777" w:rsidR="00AB5D0C" w:rsidRDefault="00AB5D0C" w:rsidP="0007484E">
            <w:pPr>
              <w:pStyle w:val="TAC"/>
              <w:rPr>
                <w:noProof/>
                <w:lang w:val="en-US" w:eastAsia="ko-KR"/>
              </w:rPr>
            </w:pPr>
          </w:p>
          <w:p w14:paraId="1937FB4B" w14:textId="77777777" w:rsidR="00AB5D0C" w:rsidRDefault="00AB5D0C" w:rsidP="0007484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13B0189B" w14:textId="77777777" w:rsidR="00AB5D0C" w:rsidRDefault="00AB5D0C" w:rsidP="0007484E">
            <w:pPr>
              <w:pStyle w:val="TAL"/>
            </w:pPr>
            <w:r w:rsidRPr="00903C49">
              <w:t>octet o</w:t>
            </w:r>
            <w:r>
              <w:t>48+1</w:t>
            </w:r>
          </w:p>
          <w:p w14:paraId="65ACBA2A" w14:textId="77777777" w:rsidR="00AB5D0C" w:rsidRDefault="00AB5D0C" w:rsidP="0007484E">
            <w:pPr>
              <w:pStyle w:val="TAL"/>
            </w:pPr>
          </w:p>
          <w:p w14:paraId="2E6EBE84" w14:textId="77777777" w:rsidR="00AB5D0C" w:rsidRPr="002E39DE" w:rsidRDefault="00AB5D0C" w:rsidP="0007484E">
            <w:pPr>
              <w:pStyle w:val="TAL"/>
            </w:pPr>
            <w:r w:rsidRPr="00903C49">
              <w:t>octet o</w:t>
            </w:r>
            <w:r>
              <w:t>49</w:t>
            </w:r>
          </w:p>
        </w:tc>
      </w:tr>
      <w:tr w:rsidR="00AB5D0C" w14:paraId="6818A8CA"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D1B7AE" w14:textId="77777777" w:rsidR="00AB5D0C" w:rsidRDefault="00AB5D0C" w:rsidP="0007484E">
            <w:pPr>
              <w:pStyle w:val="TAC"/>
              <w:rPr>
                <w:noProof/>
                <w:lang w:val="en-US"/>
              </w:rPr>
            </w:pPr>
          </w:p>
          <w:p w14:paraId="19805B2A" w14:textId="77777777" w:rsidR="00AB5D0C" w:rsidRDefault="00AB5D0C" w:rsidP="0007484E">
            <w:pPr>
              <w:pStyle w:val="TAC"/>
              <w:rPr>
                <w:noProof/>
                <w:lang w:val="en-US"/>
              </w:rPr>
            </w:pPr>
            <w:r>
              <w:t>AS configuration</w:t>
            </w:r>
          </w:p>
        </w:tc>
        <w:tc>
          <w:tcPr>
            <w:tcW w:w="1416" w:type="dxa"/>
            <w:gridSpan w:val="2"/>
            <w:tcBorders>
              <w:top w:val="nil"/>
              <w:left w:val="single" w:sz="6" w:space="0" w:color="auto"/>
              <w:bottom w:val="nil"/>
              <w:right w:val="nil"/>
            </w:tcBorders>
          </w:tcPr>
          <w:p w14:paraId="6C3622A3" w14:textId="77777777" w:rsidR="00AB5D0C" w:rsidRDefault="00AB5D0C" w:rsidP="0007484E">
            <w:pPr>
              <w:pStyle w:val="TAL"/>
            </w:pPr>
            <w:r w:rsidRPr="00903C49">
              <w:t>octet o</w:t>
            </w:r>
            <w:r>
              <w:t>49+1</w:t>
            </w:r>
          </w:p>
          <w:p w14:paraId="73DBB2E2" w14:textId="77777777" w:rsidR="00AB5D0C" w:rsidRDefault="00AB5D0C" w:rsidP="0007484E">
            <w:pPr>
              <w:pStyle w:val="TAL"/>
            </w:pPr>
          </w:p>
          <w:p w14:paraId="4E6A890D" w14:textId="77777777" w:rsidR="00AB5D0C" w:rsidRPr="002E39DE" w:rsidRDefault="00AB5D0C" w:rsidP="0007484E">
            <w:pPr>
              <w:pStyle w:val="TAL"/>
            </w:pPr>
            <w:r w:rsidRPr="00903C49">
              <w:t xml:space="preserve">octet </w:t>
            </w:r>
            <w:r w:rsidRPr="00FD3950">
              <w:t>o50</w:t>
            </w:r>
          </w:p>
        </w:tc>
      </w:tr>
      <w:tr w:rsidR="00AB5D0C" w14:paraId="376EEF3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102AE5" w14:textId="77777777" w:rsidR="00AB5D0C" w:rsidRPr="00986958" w:rsidRDefault="00AB5D0C" w:rsidP="0007484E">
            <w:pPr>
              <w:pStyle w:val="TAC"/>
            </w:pPr>
          </w:p>
          <w:p w14:paraId="284A610B" w14:textId="77777777" w:rsidR="00AB5D0C" w:rsidRPr="00903C49" w:rsidRDefault="00AB5D0C" w:rsidP="0007484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4879B245" w14:textId="77777777" w:rsidR="00AB5D0C" w:rsidRPr="00903C49" w:rsidRDefault="00AB5D0C" w:rsidP="0007484E">
            <w:pPr>
              <w:pStyle w:val="TAL"/>
            </w:pPr>
            <w:r w:rsidRPr="002E39DE">
              <w:t xml:space="preserve">octet </w:t>
            </w:r>
            <w:r>
              <w:t>(</w:t>
            </w:r>
            <w:r w:rsidRPr="00FD3950">
              <w:t>o50+1</w:t>
            </w:r>
            <w:r>
              <w:t>)*</w:t>
            </w:r>
          </w:p>
          <w:p w14:paraId="7FB8E1A5" w14:textId="77777777" w:rsidR="00AB5D0C" w:rsidRPr="00903C49" w:rsidRDefault="00AB5D0C" w:rsidP="0007484E">
            <w:pPr>
              <w:pStyle w:val="TAL"/>
            </w:pPr>
          </w:p>
          <w:p w14:paraId="72B57C50" w14:textId="77777777" w:rsidR="00AB5D0C" w:rsidRPr="00903C49" w:rsidRDefault="00AB5D0C" w:rsidP="0007484E">
            <w:pPr>
              <w:pStyle w:val="TAL"/>
              <w:rPr>
                <w:highlight w:val="yellow"/>
              </w:rPr>
            </w:pPr>
            <w:r w:rsidRPr="002E39DE">
              <w:t xml:space="preserve">octet </w:t>
            </w:r>
            <w:r>
              <w:t>(</w:t>
            </w:r>
            <w:r w:rsidRPr="0046576E">
              <w:t>o50+</w:t>
            </w:r>
            <w:r>
              <w:t xml:space="preserve">3)* </w:t>
            </w:r>
          </w:p>
        </w:tc>
      </w:tr>
      <w:tr w:rsidR="00AB5D0C" w14:paraId="45B73D0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DAF475" w14:textId="77777777" w:rsidR="00AB5D0C" w:rsidRDefault="00AB5D0C" w:rsidP="0007484E">
            <w:pPr>
              <w:pStyle w:val="TAC"/>
            </w:pPr>
          </w:p>
          <w:p w14:paraId="2BE0F530" w14:textId="77777777" w:rsidR="00AB5D0C" w:rsidRDefault="00AB5D0C" w:rsidP="0007484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702AED41" w14:textId="77777777" w:rsidR="00AB5D0C" w:rsidRDefault="00AB5D0C" w:rsidP="0007484E">
            <w:pPr>
              <w:pStyle w:val="TAL"/>
            </w:pPr>
            <w:r>
              <w:t>octet o93 (see NOTE)</w:t>
            </w:r>
          </w:p>
          <w:p w14:paraId="39DCC702" w14:textId="77777777" w:rsidR="00AB5D0C" w:rsidRDefault="00AB5D0C" w:rsidP="0007484E">
            <w:pPr>
              <w:pStyle w:val="TAL"/>
            </w:pPr>
          </w:p>
          <w:p w14:paraId="65CB5CE2" w14:textId="77777777" w:rsidR="00AB5D0C" w:rsidRPr="002E39DE" w:rsidRDefault="00AB5D0C" w:rsidP="0007484E">
            <w:pPr>
              <w:pStyle w:val="TAL"/>
            </w:pPr>
            <w:r>
              <w:t>octet o84</w:t>
            </w:r>
          </w:p>
        </w:tc>
      </w:tr>
      <w:tr w:rsidR="00AB5D0C" w14:paraId="1045E588"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AD9AE7" w14:textId="77777777" w:rsidR="00AB5D0C" w:rsidRDefault="00AB5D0C" w:rsidP="0007484E">
            <w:pPr>
              <w:pStyle w:val="TAC"/>
            </w:pPr>
          </w:p>
          <w:p w14:paraId="1C1C4379" w14:textId="77777777" w:rsidR="00AB5D0C" w:rsidRPr="003C2256" w:rsidRDefault="00AB5D0C" w:rsidP="0007484E">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03552B3D" w14:textId="77777777" w:rsidR="00AB5D0C" w:rsidRPr="00492F28" w:rsidRDefault="00AB5D0C" w:rsidP="0007484E">
            <w:pPr>
              <w:pStyle w:val="TAL"/>
            </w:pPr>
            <w:r w:rsidRPr="00492F28">
              <w:t xml:space="preserve">octet </w:t>
            </w:r>
            <w:r>
              <w:t>(</w:t>
            </w:r>
            <w:r w:rsidRPr="0046576E">
              <w:t>o</w:t>
            </w:r>
            <w:r>
              <w:t>84</w:t>
            </w:r>
            <w:r w:rsidRPr="0046576E">
              <w:t>+</w:t>
            </w:r>
            <w:r>
              <w:t>1)</w:t>
            </w:r>
          </w:p>
          <w:p w14:paraId="75687210" w14:textId="77777777" w:rsidR="00AB5D0C" w:rsidRPr="00903C49" w:rsidRDefault="00AB5D0C" w:rsidP="0007484E">
            <w:pPr>
              <w:pStyle w:val="TAL"/>
            </w:pPr>
          </w:p>
          <w:p w14:paraId="42ECC4C7" w14:textId="5566474A" w:rsidR="00AB5D0C" w:rsidRDefault="00AB5D0C" w:rsidP="0007484E">
            <w:pPr>
              <w:pStyle w:val="TAL"/>
            </w:pPr>
            <w:r w:rsidRPr="00903C49">
              <w:t xml:space="preserve">octet </w:t>
            </w:r>
            <w:r>
              <w:t>o85</w:t>
            </w:r>
          </w:p>
        </w:tc>
      </w:tr>
      <w:tr w:rsidR="00AB5D0C" w14:paraId="3041A51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8340B6" w14:textId="77777777" w:rsidR="00AB5D0C" w:rsidRDefault="00AB5D0C" w:rsidP="0007484E">
            <w:pPr>
              <w:pStyle w:val="TAC"/>
            </w:pPr>
          </w:p>
          <w:p w14:paraId="1A5669B3" w14:textId="77777777" w:rsidR="00AB5D0C" w:rsidRDefault="00AB5D0C" w:rsidP="0007484E">
            <w:pPr>
              <w:pStyle w:val="TAC"/>
            </w:pPr>
            <w:r w:rsidRPr="00201EFB">
              <w:t>PC5 DRX configuration</w:t>
            </w:r>
            <w:r>
              <w:t xml:space="preserve"> </w:t>
            </w:r>
            <w:r w:rsidRPr="00201EFB">
              <w:t>for broadcast and groupcast</w:t>
            </w:r>
          </w:p>
        </w:tc>
        <w:tc>
          <w:tcPr>
            <w:tcW w:w="1416" w:type="dxa"/>
            <w:gridSpan w:val="2"/>
            <w:tcBorders>
              <w:top w:val="nil"/>
              <w:left w:val="single" w:sz="6" w:space="0" w:color="auto"/>
              <w:bottom w:val="nil"/>
              <w:right w:val="nil"/>
            </w:tcBorders>
          </w:tcPr>
          <w:p w14:paraId="0021BADE" w14:textId="77777777" w:rsidR="00AB5D0C" w:rsidRDefault="00AB5D0C" w:rsidP="0007484E">
            <w:pPr>
              <w:pStyle w:val="TAL"/>
            </w:pPr>
            <w:r>
              <w:t>octet (</w:t>
            </w:r>
            <w:r w:rsidRPr="006909AE">
              <w:t>o85</w:t>
            </w:r>
            <w:r>
              <w:t>+1)*</w:t>
            </w:r>
          </w:p>
          <w:p w14:paraId="290A8B06" w14:textId="77777777" w:rsidR="00AB5D0C" w:rsidRDefault="00AB5D0C" w:rsidP="0007484E">
            <w:pPr>
              <w:pStyle w:val="TAL"/>
            </w:pPr>
          </w:p>
          <w:p w14:paraId="14843DC0" w14:textId="77777777" w:rsidR="00AB5D0C" w:rsidRPr="00492F28" w:rsidRDefault="00AB5D0C" w:rsidP="0007484E">
            <w:pPr>
              <w:pStyle w:val="TAL"/>
            </w:pPr>
            <w:r>
              <w:t xml:space="preserve">octet o123* = </w:t>
            </w:r>
            <w:r w:rsidRPr="006909AE">
              <w:t>octet l</w:t>
            </w:r>
          </w:p>
        </w:tc>
      </w:tr>
    </w:tbl>
    <w:p w14:paraId="616697D3" w14:textId="77777777" w:rsidR="00AB5D0C" w:rsidRDefault="00AB5D0C" w:rsidP="00AB5D0C">
      <w:pPr>
        <w:pStyle w:val="NF"/>
      </w:pPr>
    </w:p>
    <w:p w14:paraId="37DB7642" w14:textId="77777777" w:rsidR="00AB5D0C" w:rsidRDefault="00AB5D0C" w:rsidP="00AB5D0C">
      <w:pPr>
        <w:pStyle w:val="NF"/>
      </w:pPr>
      <w:r>
        <w:t>NOTE:</w:t>
      </w:r>
      <w:r>
        <w:tab/>
        <w:t>The field is placed immediately after the last present preceding field.</w:t>
      </w: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51E065EE" w14:textId="77777777" w:rsidR="00A2234E" w:rsidRDefault="00A2234E" w:rsidP="00A2234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464312" w14:paraId="795C5430" w14:textId="77777777" w:rsidTr="0007484E">
        <w:trPr>
          <w:cantSplit/>
          <w:jc w:val="center"/>
        </w:trPr>
        <w:tc>
          <w:tcPr>
            <w:tcW w:w="7094" w:type="dxa"/>
          </w:tcPr>
          <w:p w14:paraId="28B34317" w14:textId="77777777" w:rsidR="00A2234E" w:rsidRPr="00903C49" w:rsidRDefault="00A2234E" w:rsidP="0007484E">
            <w:pPr>
              <w:pStyle w:val="TAL"/>
              <w:rPr>
                <w:noProof/>
                <w:lang w:val="en-US"/>
              </w:rPr>
            </w:pPr>
            <w:r>
              <w:lastRenderedPageBreak/>
              <w:t>D</w:t>
            </w:r>
            <w:r w:rsidRPr="00464312">
              <w:t>efault destination layer-2 ID</w:t>
            </w:r>
            <w:r>
              <w:rPr>
                <w:noProof/>
                <w:lang w:val="en-US"/>
              </w:rPr>
              <w:t xml:space="preserve"> for broadcast indicator</w:t>
            </w:r>
            <w:r>
              <w:t xml:space="preserve"> (DDL2IBI):</w:t>
            </w:r>
          </w:p>
          <w:p w14:paraId="002184DA" w14:textId="77777777" w:rsidR="00A2234E" w:rsidRDefault="00A2234E" w:rsidP="0007484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20F25B37" w14:textId="77777777" w:rsidR="00A2234E" w:rsidRDefault="00A2234E" w:rsidP="0007484E">
            <w:pPr>
              <w:pStyle w:val="TAL"/>
            </w:pPr>
            <w:r>
              <w:t>Bit</w:t>
            </w:r>
          </w:p>
          <w:p w14:paraId="0CA2136B" w14:textId="77777777" w:rsidR="00A2234E" w:rsidRPr="00922493" w:rsidRDefault="00A2234E" w:rsidP="0007484E">
            <w:pPr>
              <w:pStyle w:val="TAL"/>
              <w:rPr>
                <w:b/>
              </w:rPr>
            </w:pPr>
            <w:r>
              <w:rPr>
                <w:b/>
              </w:rPr>
              <w:t>8</w:t>
            </w:r>
          </w:p>
          <w:p w14:paraId="40CFA7D8" w14:textId="77777777" w:rsidR="00A2234E" w:rsidRPr="00903C49" w:rsidRDefault="00A2234E" w:rsidP="0007484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7966D73E" w14:textId="77777777" w:rsidR="00A2234E" w:rsidRDefault="00A2234E" w:rsidP="0007484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A2234E" w:rsidRPr="00903C49" w14:paraId="11E6D372" w14:textId="77777777" w:rsidTr="0007484E">
        <w:trPr>
          <w:cantSplit/>
          <w:jc w:val="center"/>
        </w:trPr>
        <w:tc>
          <w:tcPr>
            <w:tcW w:w="7094" w:type="dxa"/>
          </w:tcPr>
          <w:p w14:paraId="6616C094" w14:textId="77777777" w:rsidR="00A2234E" w:rsidRPr="00BF01CD" w:rsidRDefault="00A2234E" w:rsidP="0007484E">
            <w:pPr>
              <w:pStyle w:val="TAL"/>
              <w:rPr>
                <w:noProof/>
                <w:lang w:val="en-US" w:eastAsia="ko-KR"/>
              </w:rPr>
            </w:pPr>
            <w:bookmarkStart w:id="197" w:name="MCCQCTEMPBM_00000160"/>
          </w:p>
        </w:tc>
      </w:tr>
      <w:bookmarkEnd w:id="197"/>
      <w:tr w:rsidR="00A2234E" w:rsidRPr="00464312" w14:paraId="7DA41BF8" w14:textId="77777777" w:rsidTr="0007484E">
        <w:trPr>
          <w:cantSplit/>
          <w:jc w:val="center"/>
        </w:trPr>
        <w:tc>
          <w:tcPr>
            <w:tcW w:w="7094" w:type="dxa"/>
          </w:tcPr>
          <w:p w14:paraId="5F4A828C" w14:textId="77777777" w:rsidR="00A2234E" w:rsidRPr="00903C49"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487F0F4C" w14:textId="77777777" w:rsidR="00A2234E" w:rsidRDefault="00A2234E" w:rsidP="0007484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D7AB9AA" w14:textId="77777777" w:rsidR="00A2234E" w:rsidRDefault="00A2234E" w:rsidP="0007484E">
            <w:pPr>
              <w:pStyle w:val="TAL"/>
            </w:pPr>
            <w:r>
              <w:t>Bit</w:t>
            </w:r>
          </w:p>
          <w:p w14:paraId="78318D8A" w14:textId="77777777" w:rsidR="00A2234E" w:rsidRPr="00922493" w:rsidRDefault="00A2234E" w:rsidP="0007484E">
            <w:pPr>
              <w:pStyle w:val="TAL"/>
              <w:rPr>
                <w:b/>
              </w:rPr>
            </w:pPr>
            <w:r>
              <w:rPr>
                <w:b/>
              </w:rPr>
              <w:t>7</w:t>
            </w:r>
          </w:p>
          <w:p w14:paraId="200FDEB8" w14:textId="77777777" w:rsidR="00A2234E" w:rsidRPr="00903C49" w:rsidRDefault="00A2234E" w:rsidP="0007484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1BE00ECA" w14:textId="77777777" w:rsidR="00A2234E" w:rsidRDefault="00A2234E" w:rsidP="0007484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A2234E" w:rsidRPr="00464312" w14:paraId="5EE3068C" w14:textId="77777777" w:rsidTr="0007484E">
        <w:trPr>
          <w:cantSplit/>
          <w:jc w:val="center"/>
        </w:trPr>
        <w:tc>
          <w:tcPr>
            <w:tcW w:w="7094" w:type="dxa"/>
          </w:tcPr>
          <w:p w14:paraId="1BD1E8F7" w14:textId="77777777" w:rsidR="00A2234E" w:rsidRPr="006725F0" w:rsidRDefault="00A2234E" w:rsidP="0007484E">
            <w:pPr>
              <w:pStyle w:val="TAL"/>
              <w:rPr>
                <w:noProof/>
                <w:lang w:val="en-US"/>
              </w:rPr>
            </w:pPr>
            <w:bookmarkStart w:id="198" w:name="MCCQCTEMPBM_00000161"/>
          </w:p>
        </w:tc>
      </w:tr>
      <w:bookmarkEnd w:id="198"/>
      <w:tr w:rsidR="00A2234E" w:rsidRPr="00464312" w14:paraId="02D0AA39" w14:textId="77777777" w:rsidTr="0007484E">
        <w:trPr>
          <w:cantSplit/>
          <w:jc w:val="center"/>
        </w:trPr>
        <w:tc>
          <w:tcPr>
            <w:tcW w:w="7094" w:type="dxa"/>
          </w:tcPr>
          <w:p w14:paraId="467F1940" w14:textId="77777777" w:rsidR="00A2234E" w:rsidRPr="00831F54" w:rsidRDefault="00A2234E" w:rsidP="0007484E">
            <w:pPr>
              <w:pStyle w:val="TAL"/>
              <w:rPr>
                <w:noProof/>
                <w:lang w:val="en-US"/>
              </w:rPr>
            </w:pPr>
            <w:r w:rsidRPr="00831F54">
              <w:rPr>
                <w:noProof/>
              </w:rPr>
              <w:t>PC5 DRX configuration for broadcast and groupcast indicator (PDBGI):</w:t>
            </w:r>
          </w:p>
          <w:p w14:paraId="14F897C6" w14:textId="77777777" w:rsidR="00A2234E" w:rsidRPr="00831F54" w:rsidRDefault="00A2234E" w:rsidP="0007484E">
            <w:pPr>
              <w:pStyle w:val="TAL"/>
              <w:rPr>
                <w:noProof/>
              </w:rPr>
            </w:pPr>
            <w:r w:rsidRPr="00831F54">
              <w:rPr>
                <w:noProof/>
                <w:lang w:val="en-US"/>
              </w:rPr>
              <w:t xml:space="preserve">The </w:t>
            </w:r>
            <w:r w:rsidRPr="00831F54">
              <w:rPr>
                <w:noProof/>
              </w:rPr>
              <w:t>PDBGI bit indicates presence of the PC5 DRX configuration for broadcast and groupcast</w:t>
            </w:r>
            <w:r w:rsidRPr="00831F54">
              <w:rPr>
                <w:noProof/>
                <w:lang w:val="en-US"/>
              </w:rPr>
              <w:t xml:space="preserve"> </w:t>
            </w:r>
            <w:r w:rsidRPr="00831F54">
              <w:rPr>
                <w:noProof/>
              </w:rPr>
              <w:t>field.</w:t>
            </w:r>
          </w:p>
          <w:p w14:paraId="1FE35382" w14:textId="77777777" w:rsidR="00A2234E" w:rsidRPr="00831F54" w:rsidRDefault="00A2234E" w:rsidP="0007484E">
            <w:pPr>
              <w:pStyle w:val="TAL"/>
              <w:rPr>
                <w:noProof/>
              </w:rPr>
            </w:pPr>
            <w:r w:rsidRPr="00831F54">
              <w:rPr>
                <w:noProof/>
              </w:rPr>
              <w:t>Bit</w:t>
            </w:r>
          </w:p>
          <w:p w14:paraId="6F076E20" w14:textId="77777777" w:rsidR="00A2234E" w:rsidRPr="00831F54" w:rsidRDefault="00A2234E" w:rsidP="0007484E">
            <w:pPr>
              <w:pStyle w:val="TAL"/>
              <w:rPr>
                <w:b/>
                <w:noProof/>
              </w:rPr>
            </w:pPr>
            <w:r w:rsidRPr="00831F54">
              <w:rPr>
                <w:b/>
                <w:noProof/>
              </w:rPr>
              <w:t>6</w:t>
            </w:r>
          </w:p>
          <w:p w14:paraId="0B18C1E8" w14:textId="77777777" w:rsidR="00A2234E" w:rsidRPr="00831F54" w:rsidRDefault="00A2234E" w:rsidP="0007484E">
            <w:pPr>
              <w:pStyle w:val="TAL"/>
              <w:rPr>
                <w:noProof/>
                <w:lang w:val="en-US"/>
              </w:rPr>
            </w:pPr>
            <w:r w:rsidRPr="00831F54">
              <w:rPr>
                <w:noProof/>
              </w:rPr>
              <w:t>0</w:t>
            </w:r>
            <w:r w:rsidRPr="00831F54">
              <w:rPr>
                <w:noProof/>
              </w:rPr>
              <w:tab/>
              <w:t>PC5 DRX configuration for broadcast and groupcast field is absent</w:t>
            </w:r>
          </w:p>
          <w:p w14:paraId="4FD3938F" w14:textId="77777777" w:rsidR="00A2234E" w:rsidRPr="006725F0" w:rsidRDefault="00A2234E" w:rsidP="0007484E">
            <w:pPr>
              <w:pStyle w:val="TAL"/>
              <w:rPr>
                <w:noProof/>
                <w:lang w:val="en-US"/>
              </w:rPr>
            </w:pPr>
            <w:r w:rsidRPr="00831F54">
              <w:rPr>
                <w:noProof/>
              </w:rPr>
              <w:t>1</w:t>
            </w:r>
            <w:r w:rsidRPr="00831F54">
              <w:rPr>
                <w:noProof/>
              </w:rPr>
              <w:tab/>
              <w:t>PC5 DRX configuration for broadcast and groupcast field is present</w:t>
            </w:r>
          </w:p>
        </w:tc>
      </w:tr>
      <w:tr w:rsidR="00A2234E" w:rsidRPr="00464312" w14:paraId="30A7B026" w14:textId="77777777" w:rsidTr="0007484E">
        <w:trPr>
          <w:cantSplit/>
          <w:jc w:val="center"/>
        </w:trPr>
        <w:tc>
          <w:tcPr>
            <w:tcW w:w="7094" w:type="dxa"/>
          </w:tcPr>
          <w:p w14:paraId="1A1EF4F2" w14:textId="77777777" w:rsidR="00A2234E" w:rsidRDefault="00A2234E" w:rsidP="0007484E">
            <w:pPr>
              <w:pStyle w:val="TAL"/>
              <w:rPr>
                <w:noProof/>
                <w:lang w:val="en-US"/>
              </w:rPr>
            </w:pPr>
            <w:bookmarkStart w:id="199" w:name="MCCQCTEMPBM_00000162"/>
          </w:p>
        </w:tc>
      </w:tr>
      <w:bookmarkEnd w:id="199"/>
      <w:tr w:rsidR="00A2234E" w:rsidRPr="00903C49" w14:paraId="4E492927" w14:textId="77777777" w:rsidTr="0007484E">
        <w:trPr>
          <w:cantSplit/>
          <w:jc w:val="center"/>
        </w:trPr>
        <w:tc>
          <w:tcPr>
            <w:tcW w:w="7094" w:type="dxa"/>
          </w:tcPr>
          <w:p w14:paraId="2C1D702E" w14:textId="77777777" w:rsidR="00A2234E"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00656E68" w14:textId="77777777" w:rsidR="00A2234E" w:rsidRDefault="00A2234E" w:rsidP="0007484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A2234E" w:rsidRPr="00903C49" w14:paraId="4A24FA56" w14:textId="77777777" w:rsidTr="0007484E">
        <w:trPr>
          <w:cantSplit/>
          <w:jc w:val="center"/>
        </w:trPr>
        <w:tc>
          <w:tcPr>
            <w:tcW w:w="7094" w:type="dxa"/>
          </w:tcPr>
          <w:p w14:paraId="67BC9ECD" w14:textId="77777777" w:rsidR="00A2234E" w:rsidRPr="00BF01CD" w:rsidRDefault="00A2234E" w:rsidP="0007484E">
            <w:pPr>
              <w:pStyle w:val="TAL"/>
              <w:rPr>
                <w:noProof/>
                <w:lang w:val="en-US" w:eastAsia="ko-KR"/>
              </w:rPr>
            </w:pPr>
            <w:bookmarkStart w:id="200" w:name="MCCQCTEMPBM_00000163"/>
          </w:p>
        </w:tc>
      </w:tr>
      <w:bookmarkEnd w:id="200"/>
      <w:tr w:rsidR="00A2234E" w:rsidRPr="00464312" w14:paraId="6DE10AA3" w14:textId="77777777" w:rsidTr="0007484E">
        <w:trPr>
          <w:cantSplit/>
          <w:jc w:val="center"/>
        </w:trPr>
        <w:tc>
          <w:tcPr>
            <w:tcW w:w="7094" w:type="dxa"/>
          </w:tcPr>
          <w:p w14:paraId="07A4833F"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4D4BBEB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A2234E" w:rsidRPr="003168A2" w14:paraId="6119A5B0" w14:textId="77777777" w:rsidTr="0007484E">
        <w:trPr>
          <w:cantSplit/>
          <w:jc w:val="center"/>
        </w:trPr>
        <w:tc>
          <w:tcPr>
            <w:tcW w:w="7094" w:type="dxa"/>
          </w:tcPr>
          <w:p w14:paraId="6D61EEF9" w14:textId="77777777" w:rsidR="00A2234E" w:rsidRDefault="00A2234E" w:rsidP="0007484E">
            <w:pPr>
              <w:pStyle w:val="TAL"/>
            </w:pPr>
            <w:bookmarkStart w:id="201" w:name="MCCQCTEMPBM_00000164"/>
          </w:p>
        </w:tc>
      </w:tr>
      <w:bookmarkEnd w:id="201"/>
      <w:tr w:rsidR="00A2234E" w:rsidRPr="00224B9A" w14:paraId="4B49B593" w14:textId="77777777" w:rsidTr="0007484E">
        <w:trPr>
          <w:cantSplit/>
          <w:jc w:val="center"/>
        </w:trPr>
        <w:tc>
          <w:tcPr>
            <w:tcW w:w="7094" w:type="dxa"/>
          </w:tcPr>
          <w:p w14:paraId="2FF64C0C"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16D02C8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A2234E" w:rsidRPr="003168A2" w14:paraId="36D8D3FF" w14:textId="77777777" w:rsidTr="0007484E">
        <w:trPr>
          <w:cantSplit/>
          <w:jc w:val="center"/>
        </w:trPr>
        <w:tc>
          <w:tcPr>
            <w:tcW w:w="7094" w:type="dxa"/>
          </w:tcPr>
          <w:p w14:paraId="65C7A383" w14:textId="77777777" w:rsidR="00A2234E" w:rsidRDefault="00A2234E" w:rsidP="0007484E">
            <w:pPr>
              <w:pStyle w:val="TAL"/>
            </w:pPr>
            <w:bookmarkStart w:id="202" w:name="MCCQCTEMPBM_00000165"/>
          </w:p>
        </w:tc>
      </w:tr>
      <w:bookmarkEnd w:id="202"/>
      <w:tr w:rsidR="00A2234E" w:rsidRPr="0046576E" w14:paraId="32050297" w14:textId="77777777" w:rsidTr="0007484E">
        <w:trPr>
          <w:cantSplit/>
          <w:jc w:val="center"/>
        </w:trPr>
        <w:tc>
          <w:tcPr>
            <w:tcW w:w="7094" w:type="dxa"/>
          </w:tcPr>
          <w:p w14:paraId="3749BDB2"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2FF2A43"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A2234E" w:rsidRPr="003168A2" w14:paraId="2EBB02ED" w14:textId="77777777" w:rsidTr="0007484E">
        <w:trPr>
          <w:cantSplit/>
          <w:jc w:val="center"/>
        </w:trPr>
        <w:tc>
          <w:tcPr>
            <w:tcW w:w="7094" w:type="dxa"/>
          </w:tcPr>
          <w:p w14:paraId="054121D1" w14:textId="77777777" w:rsidR="00A2234E" w:rsidRPr="00530E20" w:rsidRDefault="00A2234E" w:rsidP="0007484E">
            <w:pPr>
              <w:pStyle w:val="TAL"/>
              <w:rPr>
                <w:lang w:val="en-US"/>
              </w:rPr>
            </w:pPr>
            <w:bookmarkStart w:id="203" w:name="MCCQCTEMPBM_00000166"/>
          </w:p>
        </w:tc>
      </w:tr>
      <w:bookmarkEnd w:id="203"/>
      <w:tr w:rsidR="00A2234E" w:rsidRPr="0046576E" w14:paraId="3FAFF108" w14:textId="77777777" w:rsidTr="0007484E">
        <w:trPr>
          <w:cantSplit/>
          <w:jc w:val="center"/>
        </w:trPr>
        <w:tc>
          <w:tcPr>
            <w:tcW w:w="7094" w:type="dxa"/>
          </w:tcPr>
          <w:p w14:paraId="576C1A2F" w14:textId="77777777" w:rsidR="00A2234E" w:rsidRDefault="00A2234E" w:rsidP="0007484E">
            <w:pPr>
              <w:pStyle w:val="TAL"/>
            </w:pPr>
            <w:r>
              <w:rPr>
                <w:noProof/>
                <w:lang w:val="en-US"/>
              </w:rPr>
              <w:t>V2X service identifier to PC5 QoS parameters mapping rule</w:t>
            </w:r>
            <w:r>
              <w:t>s:</w:t>
            </w:r>
          </w:p>
          <w:p w14:paraId="69355FFA" w14:textId="77777777" w:rsidR="00A2234E" w:rsidRDefault="00A2234E" w:rsidP="0007484E">
            <w:pPr>
              <w:pStyle w:val="TAL"/>
              <w:rPr>
                <w:noProof/>
                <w:lang w:val="en-US"/>
              </w:rPr>
            </w:pPr>
            <w:r w:rsidRPr="009D730C">
              <w:t xml:space="preserve">The </w:t>
            </w:r>
            <w:r>
              <w:rPr>
                <w:noProof/>
                <w:lang w:val="en-US"/>
              </w:rPr>
              <w:t>V2X service identifier to PC5 QoS parameters mapping rule</w:t>
            </w:r>
            <w:r>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A2234E" w:rsidRPr="003168A2" w14:paraId="3A0EA6B5" w14:textId="77777777" w:rsidTr="0007484E">
        <w:trPr>
          <w:cantSplit/>
          <w:jc w:val="center"/>
        </w:trPr>
        <w:tc>
          <w:tcPr>
            <w:tcW w:w="7094" w:type="dxa"/>
          </w:tcPr>
          <w:p w14:paraId="5BBE995F" w14:textId="77777777" w:rsidR="00A2234E" w:rsidRPr="0046576E" w:rsidRDefault="00A2234E" w:rsidP="0007484E">
            <w:pPr>
              <w:pStyle w:val="TAL"/>
              <w:rPr>
                <w:lang w:val="en-US"/>
              </w:rPr>
            </w:pPr>
            <w:bookmarkStart w:id="204" w:name="MCCQCTEMPBM_00000167"/>
          </w:p>
        </w:tc>
      </w:tr>
      <w:bookmarkEnd w:id="204"/>
      <w:tr w:rsidR="00A2234E" w:rsidRPr="0046576E" w14:paraId="150777CA" w14:textId="77777777" w:rsidTr="0007484E">
        <w:trPr>
          <w:cantSplit/>
          <w:jc w:val="center"/>
        </w:trPr>
        <w:tc>
          <w:tcPr>
            <w:tcW w:w="7094" w:type="dxa"/>
          </w:tcPr>
          <w:p w14:paraId="5F1E3562" w14:textId="77777777" w:rsidR="00A2234E" w:rsidRDefault="00A2234E" w:rsidP="0007484E">
            <w:pPr>
              <w:pStyle w:val="TAL"/>
            </w:pPr>
            <w:r>
              <w:t>AS configuration:</w:t>
            </w:r>
          </w:p>
          <w:p w14:paraId="24F2E352" w14:textId="77777777" w:rsidR="00A2234E" w:rsidRDefault="00A2234E" w:rsidP="0007484E">
            <w:pPr>
              <w:pStyle w:val="TAL"/>
              <w:rPr>
                <w:noProof/>
                <w:lang w:val="en-US"/>
              </w:rPr>
            </w:pPr>
            <w:r w:rsidRPr="009D730C">
              <w:t xml:space="preserve">The </w:t>
            </w:r>
            <w:r>
              <w:t>AS configuration</w:t>
            </w:r>
            <w:r>
              <w:rPr>
                <w:noProof/>
                <w:lang w:val="en-US"/>
              </w:rPr>
              <w:t xml:space="preserve"> </w:t>
            </w:r>
            <w:r w:rsidRPr="004906BD">
              <w:t>field is coded according to figure </w:t>
            </w:r>
            <w:r>
              <w:t>5</w:t>
            </w:r>
            <w:r>
              <w:rPr>
                <w:rFonts w:hint="eastAsia"/>
              </w:rPr>
              <w:t>.</w:t>
            </w:r>
            <w:r>
              <w:t>3.</w:t>
            </w:r>
            <w:r w:rsidRPr="009D730C">
              <w:t>1.</w:t>
            </w:r>
            <w:r>
              <w:t>46a</w:t>
            </w:r>
            <w:r w:rsidRPr="00900905">
              <w:t xml:space="preserve"> and table </w:t>
            </w:r>
            <w:r>
              <w:t>5</w:t>
            </w:r>
            <w:r>
              <w:rPr>
                <w:rFonts w:hint="eastAsia"/>
              </w:rPr>
              <w:t>.</w:t>
            </w:r>
            <w:r>
              <w:t>3.</w:t>
            </w:r>
            <w:r w:rsidRPr="009D730C">
              <w:t>1.</w:t>
            </w:r>
            <w:r>
              <w:t>46a</w:t>
            </w:r>
            <w:r w:rsidRPr="00900905">
              <w:rPr>
                <w:noProof/>
                <w:lang w:val="en-US"/>
              </w:rPr>
              <w:t>.</w:t>
            </w:r>
          </w:p>
        </w:tc>
      </w:tr>
      <w:tr w:rsidR="00A2234E" w:rsidRPr="003168A2" w14:paraId="2B2E7B21" w14:textId="77777777" w:rsidTr="0007484E">
        <w:trPr>
          <w:cantSplit/>
          <w:jc w:val="center"/>
        </w:trPr>
        <w:tc>
          <w:tcPr>
            <w:tcW w:w="7094" w:type="dxa"/>
          </w:tcPr>
          <w:p w14:paraId="5A8B404C" w14:textId="77777777" w:rsidR="00A2234E" w:rsidRPr="0046576E" w:rsidRDefault="00A2234E" w:rsidP="0007484E">
            <w:pPr>
              <w:pStyle w:val="TAL"/>
              <w:rPr>
                <w:lang w:val="en-US"/>
              </w:rPr>
            </w:pPr>
            <w:bookmarkStart w:id="205" w:name="MCCQCTEMPBM_00000168"/>
          </w:p>
        </w:tc>
      </w:tr>
      <w:bookmarkEnd w:id="205"/>
      <w:tr w:rsidR="00A2234E" w:rsidRPr="003168A2" w14:paraId="63A2D08F" w14:textId="77777777" w:rsidTr="0007484E">
        <w:trPr>
          <w:cantSplit/>
          <w:jc w:val="center"/>
        </w:trPr>
        <w:tc>
          <w:tcPr>
            <w:tcW w:w="7094" w:type="dxa"/>
          </w:tcPr>
          <w:p w14:paraId="31365A76" w14:textId="77777777" w:rsidR="00A2234E" w:rsidRPr="00B553EA" w:rsidRDefault="00A2234E" w:rsidP="0007484E">
            <w:pPr>
              <w:pStyle w:val="TAL"/>
            </w:pPr>
            <w:r w:rsidRPr="0046576E">
              <w:t>D</w:t>
            </w:r>
            <w:r w:rsidRPr="00C434ED">
              <w:t>efault destination layer-2 ID</w:t>
            </w:r>
            <w:r>
              <w:t xml:space="preserve"> for broadcast:</w:t>
            </w:r>
          </w:p>
          <w:p w14:paraId="0D39208F" w14:textId="77777777" w:rsidR="00A2234E" w:rsidRDefault="00A2234E" w:rsidP="0007484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A2234E" w:rsidRPr="003168A2" w14:paraId="2E4E725F" w14:textId="77777777" w:rsidTr="0007484E">
        <w:trPr>
          <w:cantSplit/>
          <w:jc w:val="center"/>
        </w:trPr>
        <w:tc>
          <w:tcPr>
            <w:tcW w:w="7094" w:type="dxa"/>
          </w:tcPr>
          <w:p w14:paraId="7827EA24" w14:textId="77777777" w:rsidR="00A2234E" w:rsidRPr="0046576E" w:rsidRDefault="00A2234E" w:rsidP="0007484E">
            <w:pPr>
              <w:pStyle w:val="TAL"/>
            </w:pPr>
            <w:bookmarkStart w:id="206" w:name="MCCQCTEMPBM_00000169"/>
          </w:p>
        </w:tc>
      </w:tr>
      <w:bookmarkEnd w:id="206"/>
      <w:tr w:rsidR="00A2234E" w:rsidRPr="0046576E" w14:paraId="1F2D6B4C" w14:textId="77777777" w:rsidTr="0007484E">
        <w:trPr>
          <w:cantSplit/>
          <w:jc w:val="center"/>
        </w:trPr>
        <w:tc>
          <w:tcPr>
            <w:tcW w:w="7094" w:type="dxa"/>
          </w:tcPr>
          <w:p w14:paraId="128673C4" w14:textId="77777777" w:rsidR="00A2234E" w:rsidRDefault="00A2234E" w:rsidP="0007484E">
            <w:pPr>
              <w:pStyle w:val="TAL"/>
              <w:rPr>
                <w:noProof/>
                <w:lang w:val="en-US"/>
              </w:rPr>
            </w:pPr>
            <w:r>
              <w:rPr>
                <w:noProof/>
                <w:lang w:val="en-US"/>
              </w:rPr>
              <w:t>NR-PC5 unicast security policies:</w:t>
            </w:r>
          </w:p>
          <w:p w14:paraId="4B13E418" w14:textId="77777777" w:rsidR="00A2234E" w:rsidRDefault="00A2234E" w:rsidP="0007484E">
            <w:pPr>
              <w:pStyle w:val="TAL"/>
              <w:rPr>
                <w:noProof/>
                <w:lang w:val="en-US"/>
              </w:rPr>
            </w:pPr>
            <w:r w:rsidRPr="009D730C">
              <w:t xml:space="preserve">The </w:t>
            </w:r>
            <w:r>
              <w:rPr>
                <w:noProof/>
                <w:lang w:val="en-US"/>
              </w:rPr>
              <w:t xml:space="preserve">NR-PC5 unicast security policies </w:t>
            </w:r>
            <w:r w:rsidRPr="004906BD">
              <w:t>field is coded according to figure </w:t>
            </w:r>
            <w:r>
              <w:t>5.3.1.50</w:t>
            </w:r>
            <w:r w:rsidRPr="00900905">
              <w:t xml:space="preserve"> and table </w:t>
            </w:r>
            <w:r>
              <w:t>5.3.1.50</w:t>
            </w:r>
            <w:r w:rsidRPr="00900905">
              <w:rPr>
                <w:noProof/>
                <w:lang w:val="en-US"/>
              </w:rPr>
              <w:t>.</w:t>
            </w:r>
          </w:p>
          <w:p w14:paraId="552247E8" w14:textId="77777777" w:rsidR="00A2234E" w:rsidRDefault="00A2234E" w:rsidP="0007484E">
            <w:pPr>
              <w:pStyle w:val="TAL"/>
              <w:rPr>
                <w:noProof/>
                <w:lang w:val="en-US"/>
              </w:rPr>
            </w:pPr>
          </w:p>
        </w:tc>
      </w:tr>
      <w:tr w:rsidR="00A2234E" w:rsidRPr="0046576E" w14:paraId="354AFFB5" w14:textId="77777777" w:rsidTr="0007484E">
        <w:trPr>
          <w:cantSplit/>
          <w:jc w:val="center"/>
        </w:trPr>
        <w:tc>
          <w:tcPr>
            <w:tcW w:w="7094" w:type="dxa"/>
          </w:tcPr>
          <w:p w14:paraId="2C79F82F" w14:textId="77777777" w:rsidR="00A2234E" w:rsidRDefault="00A2234E" w:rsidP="0007484E">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5E32F80B" w14:textId="77777777" w:rsidR="00A2234E" w:rsidRDefault="00A2234E" w:rsidP="0007484E">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t>5.3.1.53</w:t>
            </w:r>
            <w:r w:rsidRPr="00900905">
              <w:t xml:space="preserve"> and table </w:t>
            </w:r>
            <w:r>
              <w:t>5.3.1.53</w:t>
            </w:r>
            <w:r w:rsidRPr="00900905">
              <w:rPr>
                <w:noProof/>
                <w:lang w:val="en-US"/>
              </w:rPr>
              <w:t>.</w:t>
            </w:r>
          </w:p>
          <w:p w14:paraId="64629715" w14:textId="77777777" w:rsidR="00A2234E" w:rsidRDefault="00A2234E" w:rsidP="0007484E">
            <w:pPr>
              <w:pStyle w:val="TAL"/>
              <w:rPr>
                <w:noProof/>
                <w:lang w:val="en-US"/>
              </w:rPr>
            </w:pPr>
          </w:p>
        </w:tc>
      </w:tr>
      <w:tr w:rsidR="00A2234E" w:rsidRPr="0046576E" w14:paraId="7360F4B7" w14:textId="77777777" w:rsidTr="0007484E">
        <w:trPr>
          <w:cantSplit/>
          <w:jc w:val="center"/>
        </w:trPr>
        <w:tc>
          <w:tcPr>
            <w:tcW w:w="7094" w:type="dxa"/>
          </w:tcPr>
          <w:p w14:paraId="19409EFE" w14:textId="77777777" w:rsidR="00A2234E" w:rsidRDefault="00A2234E" w:rsidP="0007484E">
            <w:pPr>
              <w:pStyle w:val="TAL"/>
              <w:rPr>
                <w:noProof/>
              </w:rPr>
            </w:pPr>
            <w:r w:rsidRPr="00ED2928">
              <w:rPr>
                <w:noProof/>
              </w:rPr>
              <w:t>PC5 DRX configuration for broadcast and groupcast</w:t>
            </w:r>
          </w:p>
          <w:p w14:paraId="5F2040C0" w14:textId="77777777" w:rsidR="00A2234E" w:rsidRPr="00464312" w:rsidRDefault="00A2234E" w:rsidP="0007484E">
            <w:pPr>
              <w:pStyle w:val="TAL"/>
              <w:rPr>
                <w:noProof/>
                <w:lang w:val="en-US"/>
              </w:rPr>
            </w:pPr>
            <w:r>
              <w:rPr>
                <w:noProof/>
              </w:rPr>
              <w:t xml:space="preserve">The </w:t>
            </w:r>
            <w:r w:rsidRPr="00EF62D0">
              <w:rPr>
                <w:noProof/>
              </w:rPr>
              <w:t>PC5 DRX configuration for broadcast and groupcast</w:t>
            </w:r>
            <w:r>
              <w:rPr>
                <w:noProof/>
              </w:rPr>
              <w:t xml:space="preserve"> field indicates the </w:t>
            </w:r>
            <w:r w:rsidRPr="00A45F87">
              <w:rPr>
                <w:noProof/>
              </w:rPr>
              <w:t>PC5 DRX configuration</w:t>
            </w:r>
            <w:r>
              <w:rPr>
                <w:noProof/>
              </w:rPr>
              <w:t xml:space="preserve"> for </w:t>
            </w:r>
            <w:r w:rsidRPr="00A45F87">
              <w:rPr>
                <w:noProof/>
              </w:rPr>
              <w:t>broadcast and groupcast</w:t>
            </w:r>
            <w:r w:rsidRPr="00EF62D0">
              <w:rPr>
                <w:noProof/>
              </w:rPr>
              <w:t xml:space="preserve"> when not served by E-UTRA and not served by NR</w:t>
            </w:r>
            <w:r>
              <w:rPr>
                <w:noProof/>
              </w:rPr>
              <w:t xml:space="preserve">, and </w:t>
            </w:r>
            <w:r w:rsidRPr="00671F12">
              <w:rPr>
                <w:noProof/>
              </w:rPr>
              <w:t>is coded according to figure 5.3.1.</w:t>
            </w:r>
            <w:r>
              <w:rPr>
                <w:noProof/>
              </w:rPr>
              <w:t>x</w:t>
            </w:r>
            <w:r w:rsidRPr="00671F12">
              <w:rPr>
                <w:noProof/>
              </w:rPr>
              <w:t xml:space="preserve"> and table 5.3.1.</w:t>
            </w:r>
            <w:r>
              <w:rPr>
                <w:noProof/>
              </w:rPr>
              <w:t>x.</w:t>
            </w:r>
          </w:p>
        </w:tc>
      </w:tr>
      <w:tr w:rsidR="00A2234E" w:rsidRPr="0046576E" w14:paraId="30303A9A" w14:textId="77777777" w:rsidTr="0007484E">
        <w:trPr>
          <w:cantSplit/>
          <w:jc w:val="center"/>
        </w:trPr>
        <w:tc>
          <w:tcPr>
            <w:tcW w:w="7094" w:type="dxa"/>
          </w:tcPr>
          <w:p w14:paraId="6999110E" w14:textId="77777777" w:rsidR="00A2234E" w:rsidRPr="00464312" w:rsidRDefault="00A2234E" w:rsidP="0007484E">
            <w:pPr>
              <w:pStyle w:val="TAL"/>
              <w:rPr>
                <w:noProof/>
                <w:lang w:val="en-US"/>
              </w:rPr>
            </w:pPr>
            <w:bookmarkStart w:id="207" w:name="MCCQCTEMPBM_00000170"/>
          </w:p>
        </w:tc>
      </w:tr>
      <w:bookmarkEnd w:id="207"/>
      <w:tr w:rsidR="00A2234E" w:rsidRPr="003168A2" w14:paraId="7FEDD807" w14:textId="77777777" w:rsidTr="0007484E">
        <w:trPr>
          <w:cantSplit/>
          <w:jc w:val="center"/>
        </w:trPr>
        <w:tc>
          <w:tcPr>
            <w:tcW w:w="7094" w:type="dxa"/>
          </w:tcPr>
          <w:p w14:paraId="4544EABB" w14:textId="77777777" w:rsidR="00A2234E" w:rsidRPr="0046576E" w:rsidRDefault="00A2234E" w:rsidP="0007484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NR-PC5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NR-PC5 contents</w:t>
            </w:r>
            <w:r w:rsidRPr="00092BAD">
              <w:rPr>
                <w:lang w:val="en-US"/>
              </w:rPr>
              <w:t>.</w:t>
            </w:r>
          </w:p>
        </w:tc>
      </w:tr>
      <w:tr w:rsidR="00A2234E" w:rsidRPr="00903C49" w14:paraId="3842398D" w14:textId="77777777" w:rsidTr="0007484E">
        <w:trPr>
          <w:cantSplit/>
          <w:jc w:val="center"/>
        </w:trPr>
        <w:tc>
          <w:tcPr>
            <w:tcW w:w="7094" w:type="dxa"/>
          </w:tcPr>
          <w:p w14:paraId="62858B69" w14:textId="77777777" w:rsidR="00A2234E" w:rsidRPr="00530E20" w:rsidRDefault="00A2234E" w:rsidP="0007484E">
            <w:pPr>
              <w:pStyle w:val="TAL"/>
              <w:rPr>
                <w:noProof/>
                <w:lang w:eastAsia="ko-KR"/>
              </w:rPr>
            </w:pPr>
            <w:bookmarkStart w:id="208" w:name="MCCQCTEMPBM_00000171"/>
          </w:p>
        </w:tc>
      </w:tr>
      <w:bookmarkEnd w:id="208"/>
    </w:tbl>
    <w:p w14:paraId="5FA69A1B" w14:textId="77777777" w:rsidR="00A2234E"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14:paraId="67F092C0" w14:textId="77777777" w:rsidTr="0007484E">
        <w:trPr>
          <w:gridAfter w:val="1"/>
          <w:wAfter w:w="8" w:type="dxa"/>
          <w:jc w:val="center"/>
        </w:trPr>
        <w:tc>
          <w:tcPr>
            <w:tcW w:w="708" w:type="dxa"/>
            <w:gridSpan w:val="2"/>
            <w:tcBorders>
              <w:bottom w:val="single" w:sz="4" w:space="0" w:color="auto"/>
            </w:tcBorders>
          </w:tcPr>
          <w:p w14:paraId="1572ED61" w14:textId="77777777" w:rsidR="00A2234E" w:rsidRDefault="00A2234E" w:rsidP="0007484E">
            <w:pPr>
              <w:pStyle w:val="TAC"/>
            </w:pPr>
            <w:r>
              <w:t>8</w:t>
            </w:r>
          </w:p>
        </w:tc>
        <w:tc>
          <w:tcPr>
            <w:tcW w:w="709" w:type="dxa"/>
            <w:tcBorders>
              <w:bottom w:val="single" w:sz="4" w:space="0" w:color="auto"/>
            </w:tcBorders>
          </w:tcPr>
          <w:p w14:paraId="75096778" w14:textId="77777777" w:rsidR="00A2234E" w:rsidRDefault="00A2234E" w:rsidP="0007484E">
            <w:pPr>
              <w:pStyle w:val="TAC"/>
            </w:pPr>
            <w:r>
              <w:t>7</w:t>
            </w:r>
          </w:p>
        </w:tc>
        <w:tc>
          <w:tcPr>
            <w:tcW w:w="709" w:type="dxa"/>
            <w:tcBorders>
              <w:bottom w:val="single" w:sz="4" w:space="0" w:color="auto"/>
            </w:tcBorders>
          </w:tcPr>
          <w:p w14:paraId="04D36082" w14:textId="77777777" w:rsidR="00A2234E" w:rsidRDefault="00A2234E" w:rsidP="0007484E">
            <w:pPr>
              <w:pStyle w:val="TAC"/>
            </w:pPr>
            <w:r>
              <w:t>6</w:t>
            </w:r>
          </w:p>
        </w:tc>
        <w:tc>
          <w:tcPr>
            <w:tcW w:w="709" w:type="dxa"/>
            <w:tcBorders>
              <w:bottom w:val="single" w:sz="4" w:space="0" w:color="auto"/>
            </w:tcBorders>
          </w:tcPr>
          <w:p w14:paraId="3C29FCB8" w14:textId="77777777" w:rsidR="00A2234E" w:rsidRDefault="00A2234E" w:rsidP="0007484E">
            <w:pPr>
              <w:pStyle w:val="TAC"/>
            </w:pPr>
            <w:r>
              <w:t>5</w:t>
            </w:r>
          </w:p>
        </w:tc>
        <w:tc>
          <w:tcPr>
            <w:tcW w:w="709" w:type="dxa"/>
            <w:tcBorders>
              <w:bottom w:val="single" w:sz="4" w:space="0" w:color="auto"/>
            </w:tcBorders>
          </w:tcPr>
          <w:p w14:paraId="31D1001A" w14:textId="77777777" w:rsidR="00A2234E" w:rsidRDefault="00A2234E" w:rsidP="0007484E">
            <w:pPr>
              <w:pStyle w:val="TAC"/>
            </w:pPr>
            <w:r>
              <w:t>4</w:t>
            </w:r>
          </w:p>
        </w:tc>
        <w:tc>
          <w:tcPr>
            <w:tcW w:w="709" w:type="dxa"/>
            <w:tcBorders>
              <w:bottom w:val="single" w:sz="4" w:space="0" w:color="auto"/>
            </w:tcBorders>
          </w:tcPr>
          <w:p w14:paraId="39FDB672" w14:textId="77777777" w:rsidR="00A2234E" w:rsidRDefault="00A2234E" w:rsidP="0007484E">
            <w:pPr>
              <w:pStyle w:val="TAC"/>
            </w:pPr>
            <w:r>
              <w:t>3</w:t>
            </w:r>
          </w:p>
        </w:tc>
        <w:tc>
          <w:tcPr>
            <w:tcW w:w="709" w:type="dxa"/>
            <w:tcBorders>
              <w:bottom w:val="single" w:sz="4" w:space="0" w:color="auto"/>
            </w:tcBorders>
          </w:tcPr>
          <w:p w14:paraId="554CF473" w14:textId="77777777" w:rsidR="00A2234E" w:rsidRDefault="00A2234E" w:rsidP="0007484E">
            <w:pPr>
              <w:pStyle w:val="TAC"/>
            </w:pPr>
            <w:r>
              <w:t>2</w:t>
            </w:r>
          </w:p>
        </w:tc>
        <w:tc>
          <w:tcPr>
            <w:tcW w:w="709" w:type="dxa"/>
            <w:tcBorders>
              <w:bottom w:val="single" w:sz="4" w:space="0" w:color="auto"/>
            </w:tcBorders>
          </w:tcPr>
          <w:p w14:paraId="044AD319" w14:textId="77777777" w:rsidR="00A2234E" w:rsidRDefault="00A2234E" w:rsidP="0007484E">
            <w:pPr>
              <w:pStyle w:val="TAC"/>
            </w:pPr>
            <w:r>
              <w:t>1</w:t>
            </w:r>
          </w:p>
        </w:tc>
        <w:tc>
          <w:tcPr>
            <w:tcW w:w="1416" w:type="dxa"/>
            <w:gridSpan w:val="2"/>
          </w:tcPr>
          <w:p w14:paraId="45910819" w14:textId="77777777" w:rsidR="00A2234E" w:rsidRDefault="00A2234E" w:rsidP="0007484E">
            <w:pPr>
              <w:pStyle w:val="TAL"/>
            </w:pPr>
          </w:p>
        </w:tc>
      </w:tr>
      <w:tr w:rsidR="00A2234E" w14:paraId="32F6040E"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3AD0A1" w14:textId="77777777" w:rsidR="00A2234E" w:rsidRDefault="00A2234E" w:rsidP="0007484E">
            <w:pPr>
              <w:pStyle w:val="TAC"/>
              <w:rPr>
                <w:noProof/>
                <w:lang w:val="en-US"/>
              </w:rPr>
            </w:pPr>
          </w:p>
          <w:p w14:paraId="52627426" w14:textId="77777777" w:rsidR="00A2234E" w:rsidRDefault="00A2234E" w:rsidP="0007484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260EB078" w14:textId="77777777" w:rsidR="00A2234E" w:rsidRDefault="00A2234E" w:rsidP="0007484E">
            <w:pPr>
              <w:pStyle w:val="TAL"/>
            </w:pPr>
            <w:r>
              <w:t xml:space="preserve">octet </w:t>
            </w:r>
            <w:r w:rsidRPr="00903C49">
              <w:t>o</w:t>
            </w:r>
            <w:r>
              <w:t>5+4</w:t>
            </w:r>
          </w:p>
          <w:p w14:paraId="1C94BD31" w14:textId="77777777" w:rsidR="00A2234E" w:rsidRDefault="00A2234E" w:rsidP="0007484E">
            <w:pPr>
              <w:pStyle w:val="TAL"/>
            </w:pPr>
          </w:p>
          <w:p w14:paraId="112AD33A" w14:textId="77777777" w:rsidR="00A2234E" w:rsidRDefault="00A2234E" w:rsidP="0007484E">
            <w:pPr>
              <w:pStyle w:val="TAL"/>
            </w:pPr>
            <w:r>
              <w:t xml:space="preserve">octet </w:t>
            </w:r>
            <w:r w:rsidRPr="00903C49">
              <w:t>o</w:t>
            </w:r>
            <w:r>
              <w:t>5+5</w:t>
            </w:r>
          </w:p>
        </w:tc>
      </w:tr>
      <w:tr w:rsidR="00A2234E" w14:paraId="0ADCD9A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65877" w14:textId="77777777" w:rsidR="00A2234E" w:rsidRDefault="00A2234E" w:rsidP="0007484E">
            <w:pPr>
              <w:pStyle w:val="TAC"/>
            </w:pPr>
          </w:p>
          <w:p w14:paraId="457C9CBB"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5895810F" w14:textId="77777777" w:rsidR="00A2234E" w:rsidRDefault="00A2234E" w:rsidP="0007484E">
            <w:pPr>
              <w:pStyle w:val="TAL"/>
            </w:pPr>
            <w:r>
              <w:t>octet (</w:t>
            </w:r>
            <w:r w:rsidRPr="00903C49">
              <w:t>o</w:t>
            </w:r>
            <w:r>
              <w:t>5+6)*</w:t>
            </w:r>
          </w:p>
          <w:p w14:paraId="7A84EF18" w14:textId="77777777" w:rsidR="00A2234E" w:rsidRDefault="00A2234E" w:rsidP="0007484E">
            <w:pPr>
              <w:pStyle w:val="TAL"/>
            </w:pPr>
          </w:p>
          <w:p w14:paraId="58D552F8" w14:textId="77777777" w:rsidR="00A2234E" w:rsidRDefault="00A2234E" w:rsidP="0007484E">
            <w:pPr>
              <w:pStyle w:val="TAL"/>
            </w:pPr>
            <w:r>
              <w:t>octet o51*</w:t>
            </w:r>
          </w:p>
        </w:tc>
      </w:tr>
      <w:tr w:rsidR="00A2234E" w14:paraId="14884C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958752" w14:textId="77777777" w:rsidR="00A2234E" w:rsidRDefault="00A2234E" w:rsidP="0007484E">
            <w:pPr>
              <w:pStyle w:val="TAC"/>
            </w:pPr>
          </w:p>
          <w:p w14:paraId="64753778"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FDDD8E5" w14:textId="77777777" w:rsidR="00A2234E" w:rsidRDefault="00A2234E" w:rsidP="0007484E">
            <w:pPr>
              <w:pStyle w:val="TAL"/>
            </w:pPr>
            <w:r>
              <w:t>octet (o51+1)*</w:t>
            </w:r>
          </w:p>
          <w:p w14:paraId="7CD6D561" w14:textId="77777777" w:rsidR="00A2234E" w:rsidRDefault="00A2234E" w:rsidP="0007484E">
            <w:pPr>
              <w:pStyle w:val="TAL"/>
            </w:pPr>
          </w:p>
          <w:p w14:paraId="58C4E4BF" w14:textId="77777777" w:rsidR="00A2234E" w:rsidRDefault="00A2234E" w:rsidP="0007484E">
            <w:pPr>
              <w:pStyle w:val="TAL"/>
            </w:pPr>
            <w:r>
              <w:t>octet o52*</w:t>
            </w:r>
          </w:p>
        </w:tc>
      </w:tr>
      <w:tr w:rsidR="00A2234E" w14:paraId="6A60918B"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07CC7" w14:textId="77777777" w:rsidR="00A2234E" w:rsidRDefault="00A2234E" w:rsidP="0007484E">
            <w:pPr>
              <w:pStyle w:val="TAC"/>
            </w:pPr>
          </w:p>
          <w:p w14:paraId="63EFB249" w14:textId="77777777" w:rsidR="00A2234E" w:rsidRDefault="00A2234E" w:rsidP="0007484E">
            <w:pPr>
              <w:pStyle w:val="TAC"/>
            </w:pPr>
            <w:r>
              <w:t>...</w:t>
            </w:r>
          </w:p>
        </w:tc>
        <w:tc>
          <w:tcPr>
            <w:tcW w:w="1416" w:type="dxa"/>
            <w:gridSpan w:val="2"/>
            <w:tcBorders>
              <w:top w:val="nil"/>
              <w:left w:val="single" w:sz="6" w:space="0" w:color="auto"/>
              <w:bottom w:val="nil"/>
              <w:right w:val="nil"/>
            </w:tcBorders>
          </w:tcPr>
          <w:p w14:paraId="7D978C1B" w14:textId="77777777" w:rsidR="00A2234E" w:rsidRDefault="00A2234E" w:rsidP="0007484E">
            <w:pPr>
              <w:pStyle w:val="TAL"/>
            </w:pPr>
            <w:r>
              <w:t>octet (o52+1)*</w:t>
            </w:r>
          </w:p>
          <w:p w14:paraId="39E6F619" w14:textId="77777777" w:rsidR="00A2234E" w:rsidRDefault="00A2234E" w:rsidP="0007484E">
            <w:pPr>
              <w:pStyle w:val="TAL"/>
            </w:pPr>
          </w:p>
          <w:p w14:paraId="6C7BF485" w14:textId="77777777" w:rsidR="00A2234E" w:rsidRDefault="00A2234E" w:rsidP="0007484E">
            <w:pPr>
              <w:pStyle w:val="TAL"/>
            </w:pPr>
            <w:r>
              <w:t>octet o53*</w:t>
            </w:r>
          </w:p>
        </w:tc>
      </w:tr>
      <w:tr w:rsidR="00A2234E" w14:paraId="606B94EE"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C6BD2" w14:textId="77777777" w:rsidR="00A2234E" w:rsidRDefault="00A2234E" w:rsidP="0007484E">
            <w:pPr>
              <w:pStyle w:val="TAC"/>
            </w:pPr>
          </w:p>
          <w:p w14:paraId="78812776"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DD3C159" w14:textId="77777777" w:rsidR="00A2234E" w:rsidRDefault="00A2234E" w:rsidP="0007484E">
            <w:pPr>
              <w:pStyle w:val="TAL"/>
            </w:pPr>
            <w:r>
              <w:t>octet (o53+1)*</w:t>
            </w:r>
          </w:p>
          <w:p w14:paraId="0FAD20F7" w14:textId="77777777" w:rsidR="00A2234E" w:rsidRDefault="00A2234E" w:rsidP="0007484E">
            <w:pPr>
              <w:pStyle w:val="TAL"/>
            </w:pPr>
          </w:p>
          <w:p w14:paraId="7FD66EF4" w14:textId="77777777" w:rsidR="00A2234E" w:rsidRDefault="00A2234E" w:rsidP="0007484E">
            <w:pPr>
              <w:pStyle w:val="TAL"/>
            </w:pPr>
            <w:r>
              <w:t>octet o45*</w:t>
            </w:r>
          </w:p>
        </w:tc>
      </w:tr>
    </w:tbl>
    <w:p w14:paraId="1A3D45E8" w14:textId="77777777" w:rsidR="00A2234E" w:rsidRPr="00903C49" w:rsidRDefault="00A2234E" w:rsidP="00A2234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bookmarkStart w:id="209" w:name="MCCQCTEMPBM_00000172"/>
          </w:p>
        </w:tc>
      </w:tr>
      <w:bookmarkEnd w:id="209"/>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bookmarkStart w:id="210" w:name="MCCQCTEMPBM_00000173"/>
          </w:p>
        </w:tc>
      </w:tr>
      <w:bookmarkEnd w:id="210"/>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bookmarkStart w:id="211" w:name="MCCQCTEMPBM_00000174"/>
          </w:p>
        </w:tc>
      </w:tr>
      <w:bookmarkEnd w:id="211"/>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bookmarkStart w:id="212" w:name="MCCQCTEMPBM_00000175"/>
          </w:p>
        </w:tc>
      </w:tr>
      <w:bookmarkEnd w:id="212"/>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bookmarkStart w:id="213" w:name="MCCQCTEMPBM_00000176"/>
          </w:p>
        </w:tc>
      </w:tr>
      <w:bookmarkEnd w:id="213"/>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bookmarkStart w:id="214" w:name="MCCQCTEMPBM_00000177"/>
          </w:p>
        </w:tc>
      </w:tr>
      <w:bookmarkEnd w:id="214"/>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bookmarkStart w:id="215" w:name="MCCQCTEMPBM_00000178"/>
          </w:p>
        </w:tc>
      </w:tr>
      <w:bookmarkEnd w:id="215"/>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bookmarkStart w:id="216" w:name="MCCQCTEMPBM_00000179"/>
          </w:p>
        </w:tc>
      </w:tr>
      <w:bookmarkEnd w:id="216"/>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986958" w:rsidRDefault="00964D6E" w:rsidP="00964D6E">
            <w:pPr>
              <w:pStyle w:val="TAL"/>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986958" w:rsidRDefault="00964D6E" w:rsidP="00964D6E">
            <w:pPr>
              <w:pStyle w:val="TAL"/>
              <w:rPr>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2B1EC4" w:rsidRDefault="00964D6E" w:rsidP="00964D6E">
            <w:pPr>
              <w:pStyle w:val="TAL"/>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86958" w:rsidRDefault="00964D6E" w:rsidP="00964D6E">
      <w:pPr>
        <w:pStyle w:val="TF"/>
        <w:rPr>
          <w:lang w:val="en-US"/>
        </w:rPr>
      </w:pPr>
      <w:r w:rsidRPr="00BD0557">
        <w:t>F</w:t>
      </w:r>
      <w:r w:rsidRPr="00986958">
        <w:t>igure 5</w:t>
      </w:r>
      <w:r w:rsidRPr="00986958">
        <w:rPr>
          <w:rFonts w:hint="eastAsia"/>
        </w:rPr>
        <w:t>.</w:t>
      </w:r>
      <w:r w:rsidRPr="00986958">
        <w:t xml:space="preserve">3.1.36: </w:t>
      </w:r>
      <w:r w:rsidRPr="00986958">
        <w:rPr>
          <w:noProof/>
          <w:lang w:val="en-US"/>
        </w:rPr>
        <w:t>V2X NR frequencies</w:t>
      </w:r>
    </w:p>
    <w:p w14:paraId="27C4D351" w14:textId="77777777" w:rsidR="00964D6E" w:rsidRPr="00986958" w:rsidRDefault="00964D6E" w:rsidP="00964D6E">
      <w:pPr>
        <w:pStyle w:val="TH"/>
      </w:pPr>
      <w:r w:rsidRPr="00986958">
        <w:t>Table 5</w:t>
      </w:r>
      <w:r w:rsidRPr="00986958">
        <w:rPr>
          <w:rFonts w:hint="eastAsia"/>
        </w:rPr>
        <w:t>.</w:t>
      </w:r>
      <w:r w:rsidRPr="00986958">
        <w:t xml:space="preserve">3.1.36: </w:t>
      </w:r>
      <w:r w:rsidRPr="00986958">
        <w:rPr>
          <w:noProof/>
          <w:lang w:val="en-US"/>
        </w:rPr>
        <w:t>V2X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9D42EC0" w14:textId="77777777" w:rsidTr="00964D6E">
        <w:trPr>
          <w:cantSplit/>
          <w:jc w:val="center"/>
        </w:trPr>
        <w:tc>
          <w:tcPr>
            <w:tcW w:w="7094" w:type="dxa"/>
          </w:tcPr>
          <w:p w14:paraId="44EB804D" w14:textId="77777777" w:rsidR="00964D6E" w:rsidRPr="00986958" w:rsidRDefault="00964D6E" w:rsidP="00964D6E">
            <w:pPr>
              <w:pStyle w:val="TAL"/>
              <w:rPr>
                <w:noProof/>
                <w:lang w:val="en-US"/>
              </w:rPr>
            </w:pPr>
            <w:r w:rsidRPr="00986958">
              <w:rPr>
                <w:noProof/>
                <w:lang w:val="en-US"/>
              </w:rPr>
              <w:t>V2X NR frequency:</w:t>
            </w:r>
          </w:p>
          <w:p w14:paraId="19A5D474" w14:textId="61A91E8E" w:rsidR="00964D6E" w:rsidRPr="00986958" w:rsidRDefault="00964D6E" w:rsidP="00964D6E">
            <w:pPr>
              <w:pStyle w:val="TAL"/>
              <w:rPr>
                <w:noProof/>
                <w:lang w:val="en-US"/>
              </w:rPr>
            </w:pPr>
            <w:r w:rsidRPr="00986958">
              <w:rPr>
                <w:noProof/>
                <w:lang w:val="en-US"/>
              </w:rPr>
              <w:t>V2X NR frequency</w:t>
            </w:r>
            <w:r w:rsidR="00AA1E7E" w:rsidRPr="00986958">
              <w:rPr>
                <w:noProof/>
                <w:lang w:val="en-US"/>
              </w:rPr>
              <w:t xml:space="preserve"> is coded according to the NR-ARFCN value defined in</w:t>
            </w:r>
            <w:r w:rsidR="00AA1E7E" w:rsidRPr="00986958">
              <w:rPr>
                <w:rFonts w:hint="eastAsia"/>
                <w:lang w:eastAsia="ko-KR"/>
              </w:rPr>
              <w:t xml:space="preserve"> 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-1</w:t>
            </w:r>
            <w:r w:rsidR="00AA1E7E" w:rsidRPr="00986958">
              <w:t> </w:t>
            </w:r>
            <w:r w:rsidR="00F60E26" w:rsidRPr="00986958">
              <w:rPr>
                <w:rFonts w:hint="eastAsia"/>
                <w:lang w:eastAsia="ko-KR"/>
              </w:rPr>
              <w:t>[14</w:t>
            </w:r>
            <w:r w:rsidR="00AA1E7E" w:rsidRPr="00986958">
              <w:rPr>
                <w:rFonts w:hint="eastAsia"/>
                <w:lang w:eastAsia="ko-KR"/>
              </w:rPr>
              <w:t>]</w:t>
            </w:r>
            <w:r w:rsidR="00AA1E7E" w:rsidRPr="00986958">
              <w:rPr>
                <w:lang w:eastAsia="ko-KR"/>
              </w:rPr>
              <w:t xml:space="preserve"> and </w:t>
            </w:r>
            <w:r w:rsidR="00AA1E7E" w:rsidRPr="00986958">
              <w:rPr>
                <w:rFonts w:hint="eastAsia"/>
                <w:lang w:eastAsia="ko-KR"/>
              </w:rPr>
              <w:t>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-2</w:t>
            </w:r>
            <w:r w:rsidR="00AA1E7E" w:rsidRPr="00986958">
              <w:t> </w:t>
            </w:r>
            <w:r w:rsidR="00AA1E7E" w:rsidRPr="00986958">
              <w:rPr>
                <w:rFonts w:hint="eastAsia"/>
                <w:lang w:eastAsia="ko-KR"/>
              </w:rPr>
              <w:t>[</w:t>
            </w:r>
            <w:r w:rsidR="002D3569" w:rsidRPr="00986958">
              <w:rPr>
                <w:lang w:eastAsia="ko-KR"/>
              </w:rPr>
              <w:t>15</w:t>
            </w:r>
            <w:r w:rsidR="00AA1E7E" w:rsidRPr="00986958">
              <w:rPr>
                <w:rFonts w:hint="eastAsia"/>
                <w:lang w:eastAsia="ko-KR"/>
              </w:rPr>
              <w:t>].</w:t>
            </w:r>
          </w:p>
        </w:tc>
      </w:tr>
      <w:tr w:rsidR="00964D6E" w:rsidRPr="00986958" w14:paraId="50B8F518" w14:textId="77777777" w:rsidTr="00964D6E">
        <w:trPr>
          <w:cantSplit/>
          <w:jc w:val="center"/>
        </w:trPr>
        <w:tc>
          <w:tcPr>
            <w:tcW w:w="7094" w:type="dxa"/>
          </w:tcPr>
          <w:p w14:paraId="2C122F9A" w14:textId="77777777" w:rsidR="00964D6E" w:rsidRPr="00986958" w:rsidRDefault="00964D6E" w:rsidP="00964D6E">
            <w:pPr>
              <w:pStyle w:val="TAL"/>
            </w:pPr>
            <w:bookmarkStart w:id="217" w:name="MCCQCTEMPBM_00000180"/>
          </w:p>
        </w:tc>
      </w:tr>
      <w:bookmarkEnd w:id="217"/>
    </w:tbl>
    <w:p w14:paraId="629F84D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Pr="00986958" w:rsidRDefault="00964D6E" w:rsidP="00964D6E">
            <w:pPr>
              <w:pStyle w:val="TAC"/>
            </w:pPr>
            <w:r w:rsidRPr="00986958">
              <w:t>8</w:t>
            </w:r>
          </w:p>
        </w:tc>
        <w:tc>
          <w:tcPr>
            <w:tcW w:w="709" w:type="dxa"/>
            <w:tcBorders>
              <w:bottom w:val="single" w:sz="4" w:space="0" w:color="auto"/>
            </w:tcBorders>
          </w:tcPr>
          <w:p w14:paraId="688285AE" w14:textId="77777777" w:rsidR="00964D6E" w:rsidRPr="00986958" w:rsidRDefault="00964D6E" w:rsidP="00964D6E">
            <w:pPr>
              <w:pStyle w:val="TAC"/>
            </w:pPr>
            <w:r w:rsidRPr="00986958">
              <w:t>7</w:t>
            </w:r>
          </w:p>
        </w:tc>
        <w:tc>
          <w:tcPr>
            <w:tcW w:w="709" w:type="dxa"/>
            <w:tcBorders>
              <w:bottom w:val="single" w:sz="4" w:space="0" w:color="auto"/>
            </w:tcBorders>
          </w:tcPr>
          <w:p w14:paraId="724F5F3E" w14:textId="77777777" w:rsidR="00964D6E" w:rsidRPr="00986958" w:rsidRDefault="00964D6E" w:rsidP="00964D6E">
            <w:pPr>
              <w:pStyle w:val="TAC"/>
            </w:pPr>
            <w:r w:rsidRPr="00986958">
              <w:t>6</w:t>
            </w:r>
          </w:p>
        </w:tc>
        <w:tc>
          <w:tcPr>
            <w:tcW w:w="709" w:type="dxa"/>
            <w:tcBorders>
              <w:bottom w:val="single" w:sz="4" w:space="0" w:color="auto"/>
            </w:tcBorders>
          </w:tcPr>
          <w:p w14:paraId="6A05B11A" w14:textId="77777777" w:rsidR="00964D6E" w:rsidRPr="00986958" w:rsidRDefault="00964D6E" w:rsidP="00964D6E">
            <w:pPr>
              <w:pStyle w:val="TAC"/>
            </w:pPr>
            <w:r w:rsidRPr="00986958">
              <w:t>5</w:t>
            </w:r>
          </w:p>
        </w:tc>
        <w:tc>
          <w:tcPr>
            <w:tcW w:w="709" w:type="dxa"/>
            <w:tcBorders>
              <w:bottom w:val="single" w:sz="4" w:space="0" w:color="auto"/>
            </w:tcBorders>
          </w:tcPr>
          <w:p w14:paraId="77681BB7" w14:textId="77777777" w:rsidR="00964D6E" w:rsidRPr="00986958" w:rsidRDefault="00964D6E" w:rsidP="00964D6E">
            <w:pPr>
              <w:pStyle w:val="TAC"/>
            </w:pPr>
            <w:r w:rsidRPr="00986958">
              <w:t>4</w:t>
            </w:r>
          </w:p>
        </w:tc>
        <w:tc>
          <w:tcPr>
            <w:tcW w:w="709" w:type="dxa"/>
            <w:tcBorders>
              <w:bottom w:val="single" w:sz="4" w:space="0" w:color="auto"/>
            </w:tcBorders>
          </w:tcPr>
          <w:p w14:paraId="6FFC438C" w14:textId="77777777" w:rsidR="00964D6E" w:rsidRPr="00986958" w:rsidRDefault="00964D6E" w:rsidP="00964D6E">
            <w:pPr>
              <w:pStyle w:val="TAC"/>
            </w:pPr>
            <w:r w:rsidRPr="00986958">
              <w:t>3</w:t>
            </w:r>
          </w:p>
        </w:tc>
        <w:tc>
          <w:tcPr>
            <w:tcW w:w="709" w:type="dxa"/>
            <w:tcBorders>
              <w:bottom w:val="single" w:sz="4" w:space="0" w:color="auto"/>
            </w:tcBorders>
          </w:tcPr>
          <w:p w14:paraId="3BB84CAB" w14:textId="77777777" w:rsidR="00964D6E" w:rsidRPr="00986958" w:rsidRDefault="00964D6E" w:rsidP="00964D6E">
            <w:pPr>
              <w:pStyle w:val="TAC"/>
            </w:pPr>
            <w:r w:rsidRPr="00986958">
              <w:t>2</w:t>
            </w:r>
          </w:p>
        </w:tc>
        <w:tc>
          <w:tcPr>
            <w:tcW w:w="709" w:type="dxa"/>
            <w:tcBorders>
              <w:bottom w:val="single" w:sz="4" w:space="0" w:color="auto"/>
            </w:tcBorders>
          </w:tcPr>
          <w:p w14:paraId="28620ADF" w14:textId="77777777" w:rsidR="00964D6E" w:rsidRPr="00986958" w:rsidRDefault="00964D6E" w:rsidP="00964D6E">
            <w:pPr>
              <w:pStyle w:val="TAC"/>
            </w:pPr>
            <w:r w:rsidRPr="00986958">
              <w:t>1</w:t>
            </w:r>
          </w:p>
        </w:tc>
        <w:tc>
          <w:tcPr>
            <w:tcW w:w="1416" w:type="dxa"/>
            <w:gridSpan w:val="2"/>
          </w:tcPr>
          <w:p w14:paraId="5447E32E" w14:textId="77777777" w:rsidR="00964D6E" w:rsidRPr="00986958" w:rsidRDefault="00964D6E" w:rsidP="00964D6E">
            <w:pPr>
              <w:pStyle w:val="TAL"/>
            </w:pPr>
          </w:p>
        </w:tc>
      </w:tr>
      <w:tr w:rsidR="00964D6E" w:rsidRPr="00986958"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Pr="00986958" w:rsidRDefault="00964D6E" w:rsidP="00964D6E">
            <w:pPr>
              <w:pStyle w:val="TAC"/>
              <w:rPr>
                <w:noProof/>
                <w:lang w:val="en-US"/>
              </w:rPr>
            </w:pPr>
          </w:p>
          <w:p w14:paraId="0401B3ED" w14:textId="77777777" w:rsidR="00964D6E" w:rsidRPr="00986958" w:rsidRDefault="00964D6E" w:rsidP="00964D6E">
            <w:pPr>
              <w:pStyle w:val="TAC"/>
            </w:pPr>
            <w:r w:rsidRPr="00986958">
              <w:rPr>
                <w:noProof/>
                <w:lang w:val="en-US"/>
              </w:rPr>
              <w:t>Length of V2X service identifier to destination layer-2 ID for broadcast mapping rules</w:t>
            </w:r>
            <w:r w:rsidRPr="00986958">
              <w:t xml:space="preserve"> </w:t>
            </w:r>
            <w:r w:rsidRPr="00986958">
              <w:rPr>
                <w:noProof/>
                <w:lang w:val="en-US"/>
              </w:rPr>
              <w:t>contents</w:t>
            </w:r>
          </w:p>
        </w:tc>
        <w:tc>
          <w:tcPr>
            <w:tcW w:w="1416" w:type="dxa"/>
            <w:gridSpan w:val="2"/>
          </w:tcPr>
          <w:p w14:paraId="506043AB" w14:textId="036516CE" w:rsidR="00964D6E" w:rsidRPr="00986958" w:rsidRDefault="00964D6E" w:rsidP="00964D6E">
            <w:pPr>
              <w:pStyle w:val="TAL"/>
            </w:pPr>
            <w:r w:rsidRPr="00986958">
              <w:t>octet o</w:t>
            </w:r>
            <w:r w:rsidR="00731E25" w:rsidRPr="00986958">
              <w:t>108</w:t>
            </w:r>
          </w:p>
          <w:p w14:paraId="1810D648" w14:textId="77777777" w:rsidR="00964D6E" w:rsidRPr="00986958" w:rsidRDefault="00964D6E" w:rsidP="00964D6E">
            <w:pPr>
              <w:pStyle w:val="TAL"/>
            </w:pPr>
          </w:p>
          <w:p w14:paraId="58F955DB" w14:textId="582885AC" w:rsidR="00964D6E" w:rsidRPr="00986958" w:rsidRDefault="00964D6E" w:rsidP="00964D6E">
            <w:pPr>
              <w:pStyle w:val="TAL"/>
            </w:pPr>
            <w:r w:rsidRPr="00986958">
              <w:t>octet o</w:t>
            </w:r>
            <w:r w:rsidR="00E02907" w:rsidRPr="00986958">
              <w:t>108+1</w:t>
            </w:r>
          </w:p>
        </w:tc>
      </w:tr>
      <w:tr w:rsidR="00964D6E" w:rsidRPr="00986958"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Pr="00986958" w:rsidRDefault="00964D6E" w:rsidP="00964D6E">
            <w:pPr>
              <w:pStyle w:val="TAC"/>
            </w:pPr>
          </w:p>
          <w:p w14:paraId="0A7D9CD0"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FF57EFA" w14:textId="10DA2F37" w:rsidR="00964D6E" w:rsidRPr="00986958" w:rsidRDefault="00964D6E" w:rsidP="00964D6E">
            <w:pPr>
              <w:pStyle w:val="TAL"/>
            </w:pPr>
            <w:r w:rsidRPr="00986958">
              <w:t>octet (o</w:t>
            </w:r>
            <w:r w:rsidR="005C07F0" w:rsidRPr="00986958">
              <w:t>108</w:t>
            </w:r>
            <w:r w:rsidRPr="00986958">
              <w:t>+</w:t>
            </w:r>
            <w:r w:rsidR="00AD68D2" w:rsidRPr="00986958">
              <w:t>2</w:t>
            </w:r>
            <w:r w:rsidRPr="00986958">
              <w:t>)*</w:t>
            </w:r>
          </w:p>
          <w:p w14:paraId="58150520" w14:textId="77777777" w:rsidR="00964D6E" w:rsidRPr="00986958" w:rsidRDefault="00964D6E" w:rsidP="00964D6E">
            <w:pPr>
              <w:pStyle w:val="TAL"/>
            </w:pPr>
          </w:p>
          <w:p w14:paraId="39728154" w14:textId="77777777" w:rsidR="00964D6E" w:rsidRPr="00986958" w:rsidRDefault="00964D6E" w:rsidP="00964D6E">
            <w:pPr>
              <w:pStyle w:val="TAL"/>
            </w:pPr>
            <w:r w:rsidRPr="00986958">
              <w:t>octet o59*</w:t>
            </w:r>
          </w:p>
        </w:tc>
      </w:tr>
      <w:tr w:rsidR="00964D6E" w:rsidRPr="00986958"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Pr="00986958" w:rsidRDefault="00964D6E" w:rsidP="00964D6E">
            <w:pPr>
              <w:pStyle w:val="TAC"/>
            </w:pPr>
          </w:p>
          <w:p w14:paraId="7844F179"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07F0A31A" w14:textId="77777777" w:rsidR="00964D6E" w:rsidRPr="00986958" w:rsidRDefault="00964D6E" w:rsidP="00964D6E">
            <w:pPr>
              <w:pStyle w:val="TAL"/>
            </w:pPr>
            <w:r w:rsidRPr="00986958">
              <w:t>octet (o59+1)*</w:t>
            </w:r>
          </w:p>
          <w:p w14:paraId="35ADBE8A" w14:textId="77777777" w:rsidR="00964D6E" w:rsidRPr="00986958" w:rsidRDefault="00964D6E" w:rsidP="00964D6E">
            <w:pPr>
              <w:pStyle w:val="TAL"/>
            </w:pPr>
          </w:p>
          <w:p w14:paraId="65738068" w14:textId="77777777" w:rsidR="00964D6E" w:rsidRPr="00986958" w:rsidRDefault="00964D6E" w:rsidP="00964D6E">
            <w:pPr>
              <w:pStyle w:val="TAL"/>
            </w:pPr>
            <w:r w:rsidRPr="00986958">
              <w:t>octet o60*</w:t>
            </w:r>
          </w:p>
        </w:tc>
      </w:tr>
      <w:tr w:rsidR="00964D6E" w:rsidRPr="00986958"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Pr="00986958" w:rsidRDefault="00964D6E" w:rsidP="00964D6E">
            <w:pPr>
              <w:pStyle w:val="TAC"/>
            </w:pPr>
          </w:p>
          <w:p w14:paraId="739FD4C3"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55B22032" w14:textId="77777777" w:rsidR="00964D6E" w:rsidRPr="00986958" w:rsidRDefault="00964D6E" w:rsidP="00964D6E">
            <w:pPr>
              <w:pStyle w:val="TAL"/>
            </w:pPr>
            <w:r w:rsidRPr="00986958">
              <w:t>octet (o60+1)*</w:t>
            </w:r>
          </w:p>
          <w:p w14:paraId="2D89F29C" w14:textId="77777777" w:rsidR="00964D6E" w:rsidRPr="00986958" w:rsidRDefault="00964D6E" w:rsidP="00964D6E">
            <w:pPr>
              <w:pStyle w:val="TAL"/>
            </w:pPr>
          </w:p>
          <w:p w14:paraId="202D1959" w14:textId="77777777" w:rsidR="00964D6E" w:rsidRPr="00986958" w:rsidRDefault="00964D6E" w:rsidP="00964D6E">
            <w:pPr>
              <w:pStyle w:val="TAL"/>
            </w:pPr>
            <w:r w:rsidRPr="00986958">
              <w:t>octet o61*</w:t>
            </w:r>
          </w:p>
        </w:tc>
      </w:tr>
      <w:tr w:rsidR="00964D6E" w:rsidRPr="00986958"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Pr="00986958" w:rsidRDefault="00964D6E" w:rsidP="00964D6E">
            <w:pPr>
              <w:pStyle w:val="TAC"/>
            </w:pPr>
          </w:p>
          <w:p w14:paraId="0C239BF3"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D2278AB" w14:textId="77777777" w:rsidR="00964D6E" w:rsidRPr="00986958" w:rsidRDefault="00964D6E" w:rsidP="00964D6E">
            <w:pPr>
              <w:pStyle w:val="TAL"/>
            </w:pPr>
            <w:r w:rsidRPr="00986958">
              <w:t>octet (o61+1)*</w:t>
            </w:r>
          </w:p>
          <w:p w14:paraId="3E7C0539" w14:textId="77777777" w:rsidR="00964D6E" w:rsidRPr="00986958" w:rsidRDefault="00964D6E" w:rsidP="00964D6E">
            <w:pPr>
              <w:pStyle w:val="TAL"/>
            </w:pPr>
          </w:p>
          <w:p w14:paraId="36E13206" w14:textId="77777777" w:rsidR="00964D6E" w:rsidRPr="00986958" w:rsidRDefault="00964D6E" w:rsidP="00964D6E">
            <w:pPr>
              <w:pStyle w:val="TAL"/>
            </w:pPr>
            <w:r w:rsidRPr="00986958">
              <w:t>octet o46*</w:t>
            </w:r>
          </w:p>
        </w:tc>
      </w:tr>
    </w:tbl>
    <w:p w14:paraId="21B682F0" w14:textId="77777777" w:rsidR="00964D6E" w:rsidRPr="00986958" w:rsidRDefault="00964D6E" w:rsidP="00964D6E">
      <w:pPr>
        <w:pStyle w:val="TF"/>
        <w:rPr>
          <w:lang w:val="en-US"/>
        </w:rPr>
      </w:pPr>
      <w:r w:rsidRPr="00986958">
        <w:t>Figure 5</w:t>
      </w:r>
      <w:r w:rsidRPr="00986958">
        <w:rPr>
          <w:rFonts w:hint="eastAsia"/>
        </w:rPr>
        <w:t>.</w:t>
      </w:r>
      <w:r w:rsidRPr="00986958">
        <w:t xml:space="preserve">3.1.37: </w:t>
      </w:r>
      <w:r w:rsidRPr="00986958">
        <w:rPr>
          <w:noProof/>
          <w:lang w:val="en-US"/>
        </w:rPr>
        <w:t>V2X service identifier to destination layer-2 ID for broadcast mapping rules</w:t>
      </w:r>
    </w:p>
    <w:p w14:paraId="71C9EDF4" w14:textId="77777777" w:rsidR="00964D6E" w:rsidRPr="00986958" w:rsidRDefault="00964D6E" w:rsidP="00964D6E">
      <w:pPr>
        <w:pStyle w:val="TH"/>
      </w:pPr>
      <w:r w:rsidRPr="00986958">
        <w:t>Table 5</w:t>
      </w:r>
      <w:r w:rsidRPr="00986958">
        <w:rPr>
          <w:rFonts w:hint="eastAsia"/>
        </w:rPr>
        <w:t>.</w:t>
      </w:r>
      <w:r w:rsidRPr="00986958">
        <w:t xml:space="preserve">3.1.37: </w:t>
      </w:r>
      <w:r w:rsidRPr="00986958">
        <w:rPr>
          <w:noProof/>
          <w:lang w:val="en-US"/>
        </w:rPr>
        <w:t>V2X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2DE1BCE" w14:textId="77777777" w:rsidTr="00964D6E">
        <w:trPr>
          <w:cantSplit/>
          <w:jc w:val="center"/>
        </w:trPr>
        <w:tc>
          <w:tcPr>
            <w:tcW w:w="7094" w:type="dxa"/>
          </w:tcPr>
          <w:p w14:paraId="6ABA8F64" w14:textId="77777777" w:rsidR="00964D6E" w:rsidRPr="00986958" w:rsidRDefault="00964D6E" w:rsidP="00964D6E">
            <w:pPr>
              <w:pStyle w:val="TAL"/>
              <w:rPr>
                <w:noProof/>
                <w:lang w:val="en-US"/>
              </w:rPr>
            </w:pPr>
            <w:r w:rsidRPr="00986958">
              <w:rPr>
                <w:noProof/>
                <w:lang w:val="en-US"/>
              </w:rPr>
              <w:t>V2X service identifier to destination layer-2 ID for broadcast mapping rule:</w:t>
            </w:r>
          </w:p>
          <w:p w14:paraId="121BE2F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broadcast mapping rule</w:t>
            </w:r>
            <w:r w:rsidRPr="00986958">
              <w:t xml:space="preserve"> field is coded according to figure 5</w:t>
            </w:r>
            <w:r w:rsidRPr="00986958">
              <w:rPr>
                <w:rFonts w:hint="eastAsia"/>
              </w:rPr>
              <w:t>.</w:t>
            </w:r>
            <w:r w:rsidRPr="00986958">
              <w:t>3.1.38 and table 5</w:t>
            </w:r>
            <w:r w:rsidRPr="00986958">
              <w:rPr>
                <w:rFonts w:hint="eastAsia"/>
              </w:rPr>
              <w:t>.</w:t>
            </w:r>
            <w:r w:rsidRPr="00986958">
              <w:t>3.1.38.</w:t>
            </w:r>
          </w:p>
        </w:tc>
      </w:tr>
      <w:tr w:rsidR="00964D6E" w:rsidRPr="00986958" w14:paraId="26DE8732" w14:textId="77777777" w:rsidTr="00964D6E">
        <w:trPr>
          <w:cantSplit/>
          <w:jc w:val="center"/>
        </w:trPr>
        <w:tc>
          <w:tcPr>
            <w:tcW w:w="7094" w:type="dxa"/>
          </w:tcPr>
          <w:p w14:paraId="2DDD8906" w14:textId="77777777" w:rsidR="00964D6E" w:rsidRPr="00986958" w:rsidRDefault="00964D6E" w:rsidP="00964D6E">
            <w:pPr>
              <w:pStyle w:val="TAL"/>
              <w:rPr>
                <w:noProof/>
              </w:rPr>
            </w:pPr>
            <w:bookmarkStart w:id="218" w:name="MCCQCTEMPBM_00000181"/>
          </w:p>
        </w:tc>
      </w:tr>
      <w:bookmarkEnd w:id="218"/>
    </w:tbl>
    <w:p w14:paraId="41F53EB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Pr="00986958" w:rsidRDefault="00964D6E" w:rsidP="00964D6E">
            <w:pPr>
              <w:pStyle w:val="TAC"/>
            </w:pPr>
            <w:r w:rsidRPr="00986958">
              <w:lastRenderedPageBreak/>
              <w:t>8</w:t>
            </w:r>
          </w:p>
        </w:tc>
        <w:tc>
          <w:tcPr>
            <w:tcW w:w="709" w:type="dxa"/>
            <w:tcBorders>
              <w:bottom w:val="single" w:sz="4" w:space="0" w:color="auto"/>
            </w:tcBorders>
          </w:tcPr>
          <w:p w14:paraId="2F35D294" w14:textId="77777777" w:rsidR="00964D6E" w:rsidRPr="00986958" w:rsidRDefault="00964D6E" w:rsidP="00964D6E">
            <w:pPr>
              <w:pStyle w:val="TAC"/>
            </w:pPr>
            <w:r w:rsidRPr="00986958">
              <w:t>7</w:t>
            </w:r>
          </w:p>
        </w:tc>
        <w:tc>
          <w:tcPr>
            <w:tcW w:w="709" w:type="dxa"/>
            <w:tcBorders>
              <w:bottom w:val="single" w:sz="4" w:space="0" w:color="auto"/>
            </w:tcBorders>
          </w:tcPr>
          <w:p w14:paraId="3EDC508E" w14:textId="77777777" w:rsidR="00964D6E" w:rsidRPr="00986958" w:rsidRDefault="00964D6E" w:rsidP="00964D6E">
            <w:pPr>
              <w:pStyle w:val="TAC"/>
            </w:pPr>
            <w:r w:rsidRPr="00986958">
              <w:t>6</w:t>
            </w:r>
          </w:p>
        </w:tc>
        <w:tc>
          <w:tcPr>
            <w:tcW w:w="709" w:type="dxa"/>
            <w:tcBorders>
              <w:bottom w:val="single" w:sz="4" w:space="0" w:color="auto"/>
            </w:tcBorders>
          </w:tcPr>
          <w:p w14:paraId="250B3ACB" w14:textId="77777777" w:rsidR="00964D6E" w:rsidRPr="00986958" w:rsidRDefault="00964D6E" w:rsidP="00964D6E">
            <w:pPr>
              <w:pStyle w:val="TAC"/>
            </w:pPr>
            <w:r w:rsidRPr="00986958">
              <w:t>5</w:t>
            </w:r>
          </w:p>
        </w:tc>
        <w:tc>
          <w:tcPr>
            <w:tcW w:w="709" w:type="dxa"/>
            <w:tcBorders>
              <w:bottom w:val="single" w:sz="4" w:space="0" w:color="auto"/>
            </w:tcBorders>
          </w:tcPr>
          <w:p w14:paraId="3ADB441B" w14:textId="77777777" w:rsidR="00964D6E" w:rsidRPr="00986958" w:rsidRDefault="00964D6E" w:rsidP="00964D6E">
            <w:pPr>
              <w:pStyle w:val="TAC"/>
            </w:pPr>
            <w:r w:rsidRPr="00986958">
              <w:t>4</w:t>
            </w:r>
          </w:p>
        </w:tc>
        <w:tc>
          <w:tcPr>
            <w:tcW w:w="709" w:type="dxa"/>
            <w:tcBorders>
              <w:bottom w:val="single" w:sz="4" w:space="0" w:color="auto"/>
            </w:tcBorders>
          </w:tcPr>
          <w:p w14:paraId="08D088CB" w14:textId="77777777" w:rsidR="00964D6E" w:rsidRPr="00986958" w:rsidRDefault="00964D6E" w:rsidP="00964D6E">
            <w:pPr>
              <w:pStyle w:val="TAC"/>
            </w:pPr>
            <w:r w:rsidRPr="00986958">
              <w:t>3</w:t>
            </w:r>
          </w:p>
        </w:tc>
        <w:tc>
          <w:tcPr>
            <w:tcW w:w="709" w:type="dxa"/>
            <w:tcBorders>
              <w:bottom w:val="single" w:sz="4" w:space="0" w:color="auto"/>
            </w:tcBorders>
          </w:tcPr>
          <w:p w14:paraId="431C8413" w14:textId="77777777" w:rsidR="00964D6E" w:rsidRPr="00986958" w:rsidRDefault="00964D6E" w:rsidP="00964D6E">
            <w:pPr>
              <w:pStyle w:val="TAC"/>
            </w:pPr>
            <w:r w:rsidRPr="00986958">
              <w:t>2</w:t>
            </w:r>
          </w:p>
        </w:tc>
        <w:tc>
          <w:tcPr>
            <w:tcW w:w="709" w:type="dxa"/>
            <w:tcBorders>
              <w:bottom w:val="single" w:sz="4" w:space="0" w:color="auto"/>
            </w:tcBorders>
          </w:tcPr>
          <w:p w14:paraId="3803ACD0" w14:textId="77777777" w:rsidR="00964D6E" w:rsidRPr="00986958" w:rsidRDefault="00964D6E" w:rsidP="00964D6E">
            <w:pPr>
              <w:pStyle w:val="TAC"/>
            </w:pPr>
            <w:r w:rsidRPr="00986958">
              <w:t>1</w:t>
            </w:r>
          </w:p>
        </w:tc>
        <w:tc>
          <w:tcPr>
            <w:tcW w:w="1416" w:type="dxa"/>
            <w:gridSpan w:val="2"/>
          </w:tcPr>
          <w:p w14:paraId="00096E39" w14:textId="77777777" w:rsidR="00964D6E" w:rsidRPr="00986958" w:rsidRDefault="00964D6E" w:rsidP="00964D6E">
            <w:pPr>
              <w:pStyle w:val="TAL"/>
            </w:pPr>
          </w:p>
        </w:tc>
      </w:tr>
      <w:tr w:rsidR="00964D6E" w:rsidRPr="00986958"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Pr="00986958" w:rsidRDefault="00964D6E" w:rsidP="00964D6E">
            <w:pPr>
              <w:pStyle w:val="TAC"/>
            </w:pPr>
          </w:p>
          <w:p w14:paraId="730A145B" w14:textId="77777777" w:rsidR="00964D6E" w:rsidRPr="00986958" w:rsidRDefault="00964D6E" w:rsidP="00964D6E">
            <w:pPr>
              <w:pStyle w:val="TAC"/>
            </w:pPr>
            <w:r w:rsidRPr="00986958">
              <w:t xml:space="preserve">Length of </w:t>
            </w:r>
            <w:r w:rsidRPr="00986958">
              <w:rPr>
                <w:noProof/>
                <w:lang w:val="en-US"/>
              </w:rPr>
              <w:t>V2X service identifier to destination layer-2 ID for broadcast mapping rule contents</w:t>
            </w:r>
          </w:p>
        </w:tc>
        <w:tc>
          <w:tcPr>
            <w:tcW w:w="1416" w:type="dxa"/>
            <w:gridSpan w:val="2"/>
            <w:tcBorders>
              <w:top w:val="nil"/>
              <w:left w:val="single" w:sz="6" w:space="0" w:color="auto"/>
              <w:bottom w:val="nil"/>
              <w:right w:val="nil"/>
            </w:tcBorders>
          </w:tcPr>
          <w:p w14:paraId="64BBE6BC" w14:textId="77777777" w:rsidR="00964D6E" w:rsidRPr="00986958" w:rsidRDefault="00964D6E" w:rsidP="00964D6E">
            <w:pPr>
              <w:pStyle w:val="TAL"/>
            </w:pPr>
            <w:r w:rsidRPr="00986958">
              <w:t>octet o59+1</w:t>
            </w:r>
          </w:p>
          <w:p w14:paraId="178FA7EB" w14:textId="77777777" w:rsidR="00964D6E" w:rsidRPr="00986958" w:rsidRDefault="00964D6E" w:rsidP="00964D6E">
            <w:pPr>
              <w:pStyle w:val="TAL"/>
            </w:pPr>
          </w:p>
          <w:p w14:paraId="7D29B23E" w14:textId="77777777" w:rsidR="00964D6E" w:rsidRPr="00986958" w:rsidRDefault="00964D6E" w:rsidP="00964D6E">
            <w:pPr>
              <w:pStyle w:val="TAL"/>
            </w:pPr>
            <w:r w:rsidRPr="00986958">
              <w:t>octet o59+2</w:t>
            </w:r>
          </w:p>
        </w:tc>
      </w:tr>
      <w:tr w:rsidR="00964D6E" w:rsidRPr="00986958"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Pr="00986958" w:rsidRDefault="00964D6E" w:rsidP="00964D6E">
            <w:pPr>
              <w:pStyle w:val="TAC"/>
            </w:pPr>
          </w:p>
          <w:p w14:paraId="54E74D8E"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986958" w:rsidRDefault="00964D6E" w:rsidP="00964D6E">
            <w:pPr>
              <w:pStyle w:val="TAL"/>
            </w:pPr>
            <w:r w:rsidRPr="00986958">
              <w:t>octet o59+3</w:t>
            </w:r>
          </w:p>
          <w:p w14:paraId="6C1668A4" w14:textId="77777777" w:rsidR="00964D6E" w:rsidRPr="00986958" w:rsidRDefault="00964D6E" w:rsidP="00964D6E">
            <w:pPr>
              <w:pStyle w:val="TAL"/>
            </w:pPr>
          </w:p>
          <w:p w14:paraId="32B94C59" w14:textId="77777777" w:rsidR="00964D6E" w:rsidRPr="00986958" w:rsidRDefault="00964D6E" w:rsidP="00964D6E">
            <w:pPr>
              <w:pStyle w:val="TAL"/>
            </w:pPr>
            <w:r w:rsidRPr="00986958">
              <w:t>octet o62</w:t>
            </w:r>
          </w:p>
        </w:tc>
      </w:tr>
      <w:tr w:rsidR="00964D6E" w:rsidRPr="00986958"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Pr="00986958" w:rsidRDefault="00964D6E" w:rsidP="00964D6E">
            <w:pPr>
              <w:pStyle w:val="TAC"/>
            </w:pPr>
          </w:p>
          <w:p w14:paraId="703626A0" w14:textId="77777777" w:rsidR="00964D6E" w:rsidRPr="00986958" w:rsidRDefault="00964D6E" w:rsidP="00964D6E">
            <w:pPr>
              <w:pStyle w:val="TAC"/>
            </w:pPr>
            <w:r w:rsidRPr="00986958">
              <w:t xml:space="preserve">Destination layer-2 ID </w:t>
            </w:r>
            <w:r w:rsidRPr="00986958">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86958" w:rsidRDefault="00964D6E" w:rsidP="00964D6E">
            <w:pPr>
              <w:pStyle w:val="TAL"/>
            </w:pPr>
            <w:r w:rsidRPr="00986958">
              <w:t>octet o62+1</w:t>
            </w:r>
          </w:p>
          <w:p w14:paraId="60A3CDF4" w14:textId="77777777" w:rsidR="00964D6E" w:rsidRPr="00986958" w:rsidRDefault="00964D6E" w:rsidP="00964D6E">
            <w:pPr>
              <w:pStyle w:val="TAL"/>
            </w:pPr>
          </w:p>
          <w:p w14:paraId="0720E19C" w14:textId="77777777" w:rsidR="00964D6E" w:rsidRPr="00986958" w:rsidRDefault="00964D6E" w:rsidP="00964D6E">
            <w:pPr>
              <w:pStyle w:val="TAL"/>
            </w:pPr>
            <w:r w:rsidRPr="00986958">
              <w:t>octet (o62+3)</w:t>
            </w:r>
          </w:p>
          <w:p w14:paraId="137BDA97" w14:textId="77777777" w:rsidR="00964D6E" w:rsidRPr="00986958" w:rsidRDefault="00964D6E" w:rsidP="00964D6E">
            <w:pPr>
              <w:pStyle w:val="TAL"/>
            </w:pPr>
            <w:r w:rsidRPr="00986958">
              <w:t xml:space="preserve"> = octet o60</w:t>
            </w:r>
          </w:p>
        </w:tc>
      </w:tr>
    </w:tbl>
    <w:p w14:paraId="1B76EFF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3.1.38: </w:t>
      </w:r>
      <w:r w:rsidRPr="00986958">
        <w:rPr>
          <w:noProof/>
          <w:lang w:val="en-US"/>
        </w:rPr>
        <w:t>V2X service identifier to destination layer-2 ID for broadcast mapping rule</w:t>
      </w:r>
    </w:p>
    <w:p w14:paraId="3CDF7AE4" w14:textId="77777777" w:rsidR="00964D6E" w:rsidRPr="00986958" w:rsidRDefault="00964D6E" w:rsidP="00964D6E">
      <w:pPr>
        <w:pStyle w:val="TH"/>
      </w:pPr>
      <w:r w:rsidRPr="00986958">
        <w:t>Table 5</w:t>
      </w:r>
      <w:r w:rsidRPr="00986958">
        <w:rPr>
          <w:rFonts w:hint="eastAsia"/>
        </w:rPr>
        <w:t>.</w:t>
      </w:r>
      <w:r w:rsidRPr="00986958">
        <w:t xml:space="preserve">3.1.38: </w:t>
      </w:r>
      <w:r w:rsidRPr="00986958">
        <w:rPr>
          <w:noProof/>
          <w:lang w:val="en-US"/>
        </w:rPr>
        <w:t>V2X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1CDE86B" w14:textId="77777777" w:rsidTr="00964D6E">
        <w:trPr>
          <w:cantSplit/>
          <w:jc w:val="center"/>
        </w:trPr>
        <w:tc>
          <w:tcPr>
            <w:tcW w:w="7094" w:type="dxa"/>
          </w:tcPr>
          <w:p w14:paraId="647A5936" w14:textId="77777777" w:rsidR="00964D6E" w:rsidRPr="00986958" w:rsidRDefault="00964D6E" w:rsidP="00964D6E">
            <w:pPr>
              <w:pStyle w:val="TAL"/>
              <w:rPr>
                <w:noProof/>
                <w:lang w:val="en-US"/>
              </w:rPr>
            </w:pPr>
            <w:r w:rsidRPr="00986958">
              <w:rPr>
                <w:noProof/>
                <w:lang w:val="en-US"/>
              </w:rPr>
              <w:t>V2X service identifiers:</w:t>
            </w:r>
          </w:p>
          <w:p w14:paraId="44BD6B65"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55077D9" w14:textId="77777777" w:rsidTr="00964D6E">
        <w:trPr>
          <w:cantSplit/>
          <w:jc w:val="center"/>
        </w:trPr>
        <w:tc>
          <w:tcPr>
            <w:tcW w:w="7094" w:type="dxa"/>
          </w:tcPr>
          <w:p w14:paraId="435A2BD6" w14:textId="77777777" w:rsidR="00964D6E" w:rsidRPr="00986958" w:rsidRDefault="00964D6E" w:rsidP="00964D6E">
            <w:pPr>
              <w:pStyle w:val="TAL"/>
              <w:rPr>
                <w:noProof/>
                <w:lang w:val="en-US"/>
              </w:rPr>
            </w:pPr>
            <w:bookmarkStart w:id="219" w:name="MCCQCTEMPBM_00000182"/>
          </w:p>
        </w:tc>
      </w:tr>
      <w:bookmarkEnd w:id="219"/>
      <w:tr w:rsidR="00964D6E" w:rsidRPr="00986958" w14:paraId="094D05D3" w14:textId="77777777" w:rsidTr="00964D6E">
        <w:trPr>
          <w:cantSplit/>
          <w:jc w:val="center"/>
        </w:trPr>
        <w:tc>
          <w:tcPr>
            <w:tcW w:w="7094" w:type="dxa"/>
          </w:tcPr>
          <w:p w14:paraId="2B12A822" w14:textId="77777777" w:rsidR="00964D6E" w:rsidRPr="00986958" w:rsidRDefault="00964D6E" w:rsidP="00964D6E">
            <w:pPr>
              <w:pStyle w:val="TAL"/>
            </w:pPr>
            <w:r w:rsidRPr="00986958">
              <w:t xml:space="preserve">Destination layer-2 ID </w:t>
            </w:r>
            <w:r w:rsidRPr="00986958">
              <w:rPr>
                <w:noProof/>
                <w:lang w:val="en-US"/>
              </w:rPr>
              <w:t>for broadcast:</w:t>
            </w:r>
          </w:p>
          <w:p w14:paraId="05C8F433" w14:textId="77777777" w:rsidR="00964D6E" w:rsidRPr="00986958" w:rsidRDefault="00964D6E" w:rsidP="00964D6E">
            <w:pPr>
              <w:pStyle w:val="TAL"/>
            </w:pPr>
            <w:r w:rsidRPr="00986958">
              <w:t>The destination layer-2 ID</w:t>
            </w:r>
            <w:r w:rsidRPr="00986958">
              <w:rPr>
                <w:noProof/>
                <w:lang w:val="en-US"/>
              </w:rPr>
              <w:t xml:space="preserve"> for broadcast </w:t>
            </w:r>
            <w:r w:rsidRPr="00986958">
              <w:t>field is a binary coded layer 2 identifier.</w:t>
            </w:r>
          </w:p>
        </w:tc>
      </w:tr>
      <w:tr w:rsidR="00964D6E" w:rsidRPr="00986958" w14:paraId="711A5655" w14:textId="77777777" w:rsidTr="00964D6E">
        <w:trPr>
          <w:cantSplit/>
          <w:jc w:val="center"/>
        </w:trPr>
        <w:tc>
          <w:tcPr>
            <w:tcW w:w="7094" w:type="dxa"/>
          </w:tcPr>
          <w:p w14:paraId="6AE51317" w14:textId="77777777" w:rsidR="00964D6E" w:rsidRPr="00986958" w:rsidRDefault="00964D6E" w:rsidP="00964D6E">
            <w:pPr>
              <w:pStyle w:val="TAL"/>
            </w:pPr>
            <w:bookmarkStart w:id="220" w:name="MCCQCTEMPBM_00000183"/>
          </w:p>
        </w:tc>
      </w:tr>
      <w:bookmarkEnd w:id="220"/>
      <w:tr w:rsidR="00964D6E" w:rsidRPr="00986958" w14:paraId="2E80A7EE" w14:textId="77777777" w:rsidTr="00964D6E">
        <w:trPr>
          <w:cantSplit/>
          <w:jc w:val="center"/>
        </w:trPr>
        <w:tc>
          <w:tcPr>
            <w:tcW w:w="7094" w:type="dxa"/>
          </w:tcPr>
          <w:p w14:paraId="1A6EFA2F"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broadcast mapping rule contents field </w:t>
            </w:r>
            <w:r w:rsidRPr="00986958">
              <w:rPr>
                <w:lang w:val="en-US"/>
              </w:rPr>
              <w:t>indicates a length bigger than indicated in figure </w:t>
            </w:r>
            <w:r w:rsidRPr="00986958">
              <w:t>5</w:t>
            </w:r>
            <w:r w:rsidRPr="00986958">
              <w:rPr>
                <w:rFonts w:hint="eastAsia"/>
              </w:rPr>
              <w:t>.</w:t>
            </w:r>
            <w:r w:rsidRPr="00986958">
              <w:t>3.1.38</w:t>
            </w:r>
            <w:r w:rsidRPr="00986958">
              <w:rPr>
                <w:lang w:val="en-US"/>
              </w:rPr>
              <w:t xml:space="preserve">, receiving entity shall ignore any superfluous octets located at the end of the </w:t>
            </w:r>
            <w:r w:rsidRPr="00986958">
              <w:rPr>
                <w:noProof/>
                <w:lang w:val="en-US"/>
              </w:rPr>
              <w:t>V2X service identifier to destination layer-2 ID for broadcast mapping rule contents</w:t>
            </w:r>
            <w:r w:rsidRPr="00986958">
              <w:rPr>
                <w:lang w:val="en-US"/>
              </w:rPr>
              <w:t>.</w:t>
            </w:r>
          </w:p>
        </w:tc>
      </w:tr>
      <w:tr w:rsidR="00964D6E" w:rsidRPr="00986958" w14:paraId="43823278" w14:textId="77777777" w:rsidTr="00964D6E">
        <w:trPr>
          <w:cantSplit/>
          <w:jc w:val="center"/>
        </w:trPr>
        <w:tc>
          <w:tcPr>
            <w:tcW w:w="7094" w:type="dxa"/>
          </w:tcPr>
          <w:p w14:paraId="18B71A8C" w14:textId="77777777" w:rsidR="00964D6E" w:rsidRPr="00986958" w:rsidRDefault="00964D6E" w:rsidP="00964D6E">
            <w:pPr>
              <w:pStyle w:val="TAL"/>
            </w:pPr>
            <w:bookmarkStart w:id="221" w:name="MCCQCTEMPBM_00000184"/>
          </w:p>
        </w:tc>
      </w:tr>
      <w:bookmarkEnd w:id="221"/>
    </w:tbl>
    <w:p w14:paraId="74D6F59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Pr="00986958" w:rsidRDefault="00964D6E" w:rsidP="00964D6E">
            <w:pPr>
              <w:pStyle w:val="TAC"/>
            </w:pPr>
            <w:r w:rsidRPr="00986958">
              <w:t>8</w:t>
            </w:r>
          </w:p>
        </w:tc>
        <w:tc>
          <w:tcPr>
            <w:tcW w:w="709" w:type="dxa"/>
            <w:tcBorders>
              <w:bottom w:val="single" w:sz="4" w:space="0" w:color="auto"/>
            </w:tcBorders>
          </w:tcPr>
          <w:p w14:paraId="1E00DE6D" w14:textId="77777777" w:rsidR="00964D6E" w:rsidRPr="00986958" w:rsidRDefault="00964D6E" w:rsidP="00964D6E">
            <w:pPr>
              <w:pStyle w:val="TAC"/>
            </w:pPr>
            <w:r w:rsidRPr="00986958">
              <w:t>7</w:t>
            </w:r>
          </w:p>
        </w:tc>
        <w:tc>
          <w:tcPr>
            <w:tcW w:w="709" w:type="dxa"/>
            <w:tcBorders>
              <w:bottom w:val="single" w:sz="4" w:space="0" w:color="auto"/>
            </w:tcBorders>
          </w:tcPr>
          <w:p w14:paraId="2261C627" w14:textId="77777777" w:rsidR="00964D6E" w:rsidRPr="00986958" w:rsidRDefault="00964D6E" w:rsidP="00964D6E">
            <w:pPr>
              <w:pStyle w:val="TAC"/>
            </w:pPr>
            <w:r w:rsidRPr="00986958">
              <w:t>6</w:t>
            </w:r>
          </w:p>
        </w:tc>
        <w:tc>
          <w:tcPr>
            <w:tcW w:w="709" w:type="dxa"/>
            <w:tcBorders>
              <w:bottom w:val="single" w:sz="4" w:space="0" w:color="auto"/>
            </w:tcBorders>
          </w:tcPr>
          <w:p w14:paraId="1BFB95BF" w14:textId="77777777" w:rsidR="00964D6E" w:rsidRPr="00986958" w:rsidRDefault="00964D6E" w:rsidP="00964D6E">
            <w:pPr>
              <w:pStyle w:val="TAC"/>
            </w:pPr>
            <w:r w:rsidRPr="00986958">
              <w:t>5</w:t>
            </w:r>
          </w:p>
        </w:tc>
        <w:tc>
          <w:tcPr>
            <w:tcW w:w="709" w:type="dxa"/>
            <w:tcBorders>
              <w:bottom w:val="single" w:sz="4" w:space="0" w:color="auto"/>
            </w:tcBorders>
          </w:tcPr>
          <w:p w14:paraId="1DAC701E" w14:textId="77777777" w:rsidR="00964D6E" w:rsidRPr="00986958" w:rsidRDefault="00964D6E" w:rsidP="00964D6E">
            <w:pPr>
              <w:pStyle w:val="TAC"/>
            </w:pPr>
            <w:r w:rsidRPr="00986958">
              <w:t>4</w:t>
            </w:r>
          </w:p>
        </w:tc>
        <w:tc>
          <w:tcPr>
            <w:tcW w:w="709" w:type="dxa"/>
            <w:tcBorders>
              <w:bottom w:val="single" w:sz="4" w:space="0" w:color="auto"/>
            </w:tcBorders>
          </w:tcPr>
          <w:p w14:paraId="7B55FD6C" w14:textId="77777777" w:rsidR="00964D6E" w:rsidRPr="00986958" w:rsidRDefault="00964D6E" w:rsidP="00964D6E">
            <w:pPr>
              <w:pStyle w:val="TAC"/>
            </w:pPr>
            <w:r w:rsidRPr="00986958">
              <w:t>3</w:t>
            </w:r>
          </w:p>
        </w:tc>
        <w:tc>
          <w:tcPr>
            <w:tcW w:w="709" w:type="dxa"/>
            <w:tcBorders>
              <w:bottom w:val="single" w:sz="4" w:space="0" w:color="auto"/>
            </w:tcBorders>
          </w:tcPr>
          <w:p w14:paraId="2CE7FFDD" w14:textId="77777777" w:rsidR="00964D6E" w:rsidRPr="00986958" w:rsidRDefault="00964D6E" w:rsidP="00964D6E">
            <w:pPr>
              <w:pStyle w:val="TAC"/>
            </w:pPr>
            <w:r w:rsidRPr="00986958">
              <w:t>2</w:t>
            </w:r>
          </w:p>
        </w:tc>
        <w:tc>
          <w:tcPr>
            <w:tcW w:w="709" w:type="dxa"/>
            <w:tcBorders>
              <w:bottom w:val="single" w:sz="4" w:space="0" w:color="auto"/>
            </w:tcBorders>
          </w:tcPr>
          <w:p w14:paraId="5B4F7CDA" w14:textId="77777777" w:rsidR="00964D6E" w:rsidRPr="00986958" w:rsidRDefault="00964D6E" w:rsidP="00964D6E">
            <w:pPr>
              <w:pStyle w:val="TAC"/>
            </w:pPr>
            <w:r w:rsidRPr="00986958">
              <w:t>1</w:t>
            </w:r>
          </w:p>
        </w:tc>
        <w:tc>
          <w:tcPr>
            <w:tcW w:w="1416" w:type="dxa"/>
            <w:gridSpan w:val="2"/>
          </w:tcPr>
          <w:p w14:paraId="1375A08C" w14:textId="77777777" w:rsidR="00964D6E" w:rsidRPr="00986958" w:rsidRDefault="00964D6E" w:rsidP="00964D6E">
            <w:pPr>
              <w:pStyle w:val="TAL"/>
            </w:pPr>
          </w:p>
        </w:tc>
      </w:tr>
      <w:tr w:rsidR="00964D6E" w:rsidRPr="00986958"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Pr="00986958" w:rsidRDefault="00964D6E" w:rsidP="00964D6E">
            <w:pPr>
              <w:pStyle w:val="TAC"/>
              <w:rPr>
                <w:noProof/>
                <w:lang w:val="en-US"/>
              </w:rPr>
            </w:pPr>
          </w:p>
          <w:p w14:paraId="31E7F2C0" w14:textId="77777777" w:rsidR="00964D6E" w:rsidRPr="00986958" w:rsidRDefault="00964D6E" w:rsidP="00964D6E">
            <w:pPr>
              <w:pStyle w:val="TAC"/>
            </w:pPr>
            <w:r w:rsidRPr="00986958">
              <w:rPr>
                <w:noProof/>
                <w:lang w:val="en-US"/>
              </w:rPr>
              <w:t>Length of V2X service identifier to destination layer-2 ID for groupcast mapping rules</w:t>
            </w:r>
            <w:r w:rsidRPr="00986958">
              <w:t xml:space="preserve"> </w:t>
            </w:r>
            <w:r w:rsidRPr="00986958">
              <w:rPr>
                <w:noProof/>
                <w:lang w:val="en-US"/>
              </w:rPr>
              <w:t>contents</w:t>
            </w:r>
          </w:p>
        </w:tc>
        <w:tc>
          <w:tcPr>
            <w:tcW w:w="1416" w:type="dxa"/>
            <w:gridSpan w:val="2"/>
          </w:tcPr>
          <w:p w14:paraId="2A587B81" w14:textId="77777777" w:rsidR="00964D6E" w:rsidRPr="00986958" w:rsidRDefault="00964D6E" w:rsidP="00964D6E">
            <w:pPr>
              <w:pStyle w:val="TAL"/>
            </w:pPr>
            <w:r w:rsidRPr="00986958">
              <w:t>octet o46+1</w:t>
            </w:r>
          </w:p>
          <w:p w14:paraId="1F86CFD8" w14:textId="77777777" w:rsidR="00964D6E" w:rsidRPr="00986958" w:rsidRDefault="00964D6E" w:rsidP="00964D6E">
            <w:pPr>
              <w:pStyle w:val="TAL"/>
            </w:pPr>
          </w:p>
          <w:p w14:paraId="11E04BFE" w14:textId="77777777" w:rsidR="00964D6E" w:rsidRPr="00986958" w:rsidRDefault="00964D6E" w:rsidP="00964D6E">
            <w:pPr>
              <w:pStyle w:val="TAL"/>
            </w:pPr>
            <w:r w:rsidRPr="00986958">
              <w:t>octet o46+2</w:t>
            </w:r>
          </w:p>
        </w:tc>
      </w:tr>
      <w:tr w:rsidR="00964D6E" w:rsidRPr="00986958"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Pr="00986958" w:rsidRDefault="00964D6E" w:rsidP="00964D6E">
            <w:pPr>
              <w:pStyle w:val="TAC"/>
            </w:pPr>
          </w:p>
          <w:p w14:paraId="46E71763"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2A790AF5" w14:textId="77777777" w:rsidR="00964D6E" w:rsidRPr="00986958" w:rsidRDefault="00964D6E" w:rsidP="00964D6E">
            <w:pPr>
              <w:pStyle w:val="TAL"/>
            </w:pPr>
            <w:r w:rsidRPr="00986958">
              <w:t>octet (o46+3)*</w:t>
            </w:r>
          </w:p>
          <w:p w14:paraId="00A61241" w14:textId="77777777" w:rsidR="00964D6E" w:rsidRPr="00986958" w:rsidRDefault="00964D6E" w:rsidP="00964D6E">
            <w:pPr>
              <w:pStyle w:val="TAL"/>
            </w:pPr>
          </w:p>
          <w:p w14:paraId="7E16F265" w14:textId="77777777" w:rsidR="00964D6E" w:rsidRPr="00986958" w:rsidRDefault="00964D6E" w:rsidP="00964D6E">
            <w:pPr>
              <w:pStyle w:val="TAL"/>
            </w:pPr>
            <w:r w:rsidRPr="00986958">
              <w:t>octet o63*</w:t>
            </w:r>
          </w:p>
        </w:tc>
      </w:tr>
      <w:tr w:rsidR="00964D6E" w:rsidRPr="00986958"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Pr="00986958" w:rsidRDefault="00964D6E" w:rsidP="00964D6E">
            <w:pPr>
              <w:pStyle w:val="TAC"/>
            </w:pPr>
          </w:p>
          <w:p w14:paraId="4BE56F9D"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3BF7A9D6" w14:textId="77777777" w:rsidR="00964D6E" w:rsidRPr="00986958" w:rsidRDefault="00964D6E" w:rsidP="00964D6E">
            <w:pPr>
              <w:pStyle w:val="TAL"/>
            </w:pPr>
            <w:r w:rsidRPr="00986958">
              <w:t>octet (o63+1)*</w:t>
            </w:r>
          </w:p>
          <w:p w14:paraId="273B3B61" w14:textId="77777777" w:rsidR="00964D6E" w:rsidRPr="00986958" w:rsidRDefault="00964D6E" w:rsidP="00964D6E">
            <w:pPr>
              <w:pStyle w:val="TAL"/>
            </w:pPr>
          </w:p>
          <w:p w14:paraId="2661BA67" w14:textId="77777777" w:rsidR="00964D6E" w:rsidRPr="00986958" w:rsidRDefault="00964D6E" w:rsidP="00964D6E">
            <w:pPr>
              <w:pStyle w:val="TAL"/>
            </w:pPr>
            <w:r w:rsidRPr="00986958">
              <w:t>octet o64*</w:t>
            </w:r>
          </w:p>
        </w:tc>
      </w:tr>
      <w:tr w:rsidR="00964D6E" w:rsidRPr="00986958"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Pr="00986958" w:rsidRDefault="00964D6E" w:rsidP="00964D6E">
            <w:pPr>
              <w:pStyle w:val="TAC"/>
            </w:pPr>
          </w:p>
          <w:p w14:paraId="067EF5EC"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AD046C" w14:textId="77777777" w:rsidR="00964D6E" w:rsidRPr="00986958" w:rsidRDefault="00964D6E" w:rsidP="00964D6E">
            <w:pPr>
              <w:pStyle w:val="TAL"/>
            </w:pPr>
            <w:r w:rsidRPr="00986958">
              <w:t>octet (o64+1)*</w:t>
            </w:r>
          </w:p>
          <w:p w14:paraId="3B8F8B16" w14:textId="77777777" w:rsidR="00964D6E" w:rsidRPr="00986958" w:rsidRDefault="00964D6E" w:rsidP="00964D6E">
            <w:pPr>
              <w:pStyle w:val="TAL"/>
            </w:pPr>
          </w:p>
          <w:p w14:paraId="0CD79B65" w14:textId="77777777" w:rsidR="00964D6E" w:rsidRPr="00986958" w:rsidRDefault="00964D6E" w:rsidP="00964D6E">
            <w:pPr>
              <w:pStyle w:val="TAL"/>
            </w:pPr>
            <w:r w:rsidRPr="00986958">
              <w:t>octet o65*</w:t>
            </w:r>
          </w:p>
        </w:tc>
      </w:tr>
      <w:tr w:rsidR="00964D6E" w:rsidRPr="00986958"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Pr="00986958" w:rsidRDefault="00964D6E" w:rsidP="00964D6E">
            <w:pPr>
              <w:pStyle w:val="TAC"/>
            </w:pPr>
          </w:p>
          <w:p w14:paraId="47296236"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19A99340" w14:textId="77777777" w:rsidR="00964D6E" w:rsidRPr="00986958" w:rsidRDefault="00964D6E" w:rsidP="00964D6E">
            <w:pPr>
              <w:pStyle w:val="TAL"/>
            </w:pPr>
            <w:r w:rsidRPr="00986958">
              <w:t>octet (o65+1)*</w:t>
            </w:r>
          </w:p>
          <w:p w14:paraId="1982CBBB" w14:textId="77777777" w:rsidR="00964D6E" w:rsidRPr="00986958" w:rsidRDefault="00964D6E" w:rsidP="00964D6E">
            <w:pPr>
              <w:pStyle w:val="TAL"/>
            </w:pPr>
          </w:p>
          <w:p w14:paraId="49CE715E" w14:textId="77777777" w:rsidR="00964D6E" w:rsidRPr="00986958" w:rsidRDefault="00964D6E" w:rsidP="00964D6E">
            <w:pPr>
              <w:pStyle w:val="TAL"/>
            </w:pPr>
            <w:r w:rsidRPr="00986958">
              <w:t>octet o47*</w:t>
            </w:r>
          </w:p>
        </w:tc>
      </w:tr>
    </w:tbl>
    <w:p w14:paraId="1D52BA98" w14:textId="77777777" w:rsidR="00964D6E" w:rsidRPr="00986958" w:rsidRDefault="00964D6E" w:rsidP="00964D6E">
      <w:pPr>
        <w:pStyle w:val="TF"/>
        <w:rPr>
          <w:lang w:val="en-US"/>
        </w:rPr>
      </w:pPr>
      <w:r w:rsidRPr="00986958">
        <w:t>Figure 5</w:t>
      </w:r>
      <w:r w:rsidRPr="00986958">
        <w:rPr>
          <w:rFonts w:hint="eastAsia"/>
        </w:rPr>
        <w:t>.</w:t>
      </w:r>
      <w:r w:rsidRPr="00986958">
        <w:t xml:space="preserve">3.1.39: </w:t>
      </w:r>
      <w:r w:rsidRPr="00986958">
        <w:rPr>
          <w:noProof/>
          <w:lang w:val="en-US"/>
        </w:rPr>
        <w:t>V2X service identifier to destination layer-2 ID for groupcast mapping rules</w:t>
      </w:r>
    </w:p>
    <w:p w14:paraId="09CD2A98" w14:textId="77777777" w:rsidR="00964D6E" w:rsidRPr="00986958" w:rsidRDefault="00964D6E" w:rsidP="00964D6E">
      <w:pPr>
        <w:pStyle w:val="TH"/>
      </w:pPr>
      <w:r w:rsidRPr="00986958">
        <w:t>Table 5</w:t>
      </w:r>
      <w:r w:rsidRPr="00986958">
        <w:rPr>
          <w:rFonts w:hint="eastAsia"/>
        </w:rPr>
        <w:t>.</w:t>
      </w:r>
      <w:r w:rsidRPr="00986958">
        <w:t xml:space="preserve">3.1.39: </w:t>
      </w:r>
      <w:r w:rsidRPr="00986958">
        <w:rPr>
          <w:noProof/>
          <w:lang w:val="en-US"/>
        </w:rPr>
        <w:t>V2X service identifier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BC08BFB" w14:textId="77777777" w:rsidTr="00964D6E">
        <w:trPr>
          <w:cantSplit/>
          <w:jc w:val="center"/>
        </w:trPr>
        <w:tc>
          <w:tcPr>
            <w:tcW w:w="7094" w:type="dxa"/>
          </w:tcPr>
          <w:p w14:paraId="1EE7C6BD" w14:textId="77777777" w:rsidR="00964D6E" w:rsidRPr="00986958" w:rsidRDefault="00964D6E" w:rsidP="00964D6E">
            <w:pPr>
              <w:pStyle w:val="TAL"/>
              <w:rPr>
                <w:noProof/>
                <w:lang w:val="en-US"/>
              </w:rPr>
            </w:pPr>
            <w:r w:rsidRPr="00986958">
              <w:rPr>
                <w:noProof/>
                <w:lang w:val="en-US"/>
              </w:rPr>
              <w:t>V2X service identifier to destination layer-2 ID for groupcast mapping rule:</w:t>
            </w:r>
          </w:p>
          <w:p w14:paraId="3CBFF90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groupcast mapping rule</w:t>
            </w:r>
            <w:r w:rsidRPr="00986958">
              <w:t xml:space="preserve"> field is coded according to figure 5</w:t>
            </w:r>
            <w:r w:rsidRPr="00986958">
              <w:rPr>
                <w:rFonts w:hint="eastAsia"/>
              </w:rPr>
              <w:t>.</w:t>
            </w:r>
            <w:r w:rsidRPr="00986958">
              <w:t>3.1.40 and table 5</w:t>
            </w:r>
            <w:r w:rsidRPr="00986958">
              <w:rPr>
                <w:rFonts w:hint="eastAsia"/>
              </w:rPr>
              <w:t>.</w:t>
            </w:r>
            <w:r w:rsidRPr="00986958">
              <w:t>3.1.40.</w:t>
            </w:r>
          </w:p>
        </w:tc>
      </w:tr>
      <w:tr w:rsidR="00964D6E" w:rsidRPr="00986958" w14:paraId="2FE1B577" w14:textId="77777777" w:rsidTr="00964D6E">
        <w:trPr>
          <w:cantSplit/>
          <w:jc w:val="center"/>
        </w:trPr>
        <w:tc>
          <w:tcPr>
            <w:tcW w:w="7094" w:type="dxa"/>
          </w:tcPr>
          <w:p w14:paraId="14C6F640" w14:textId="77777777" w:rsidR="00964D6E" w:rsidRPr="00986958" w:rsidRDefault="00964D6E" w:rsidP="00964D6E">
            <w:pPr>
              <w:pStyle w:val="TAL"/>
              <w:rPr>
                <w:noProof/>
              </w:rPr>
            </w:pPr>
            <w:bookmarkStart w:id="222" w:name="MCCQCTEMPBM_00000185"/>
          </w:p>
        </w:tc>
      </w:tr>
      <w:bookmarkEnd w:id="222"/>
    </w:tbl>
    <w:p w14:paraId="00FB6343"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Pr="00986958" w:rsidRDefault="00964D6E" w:rsidP="00964D6E">
            <w:pPr>
              <w:pStyle w:val="TAC"/>
            </w:pPr>
            <w:r w:rsidRPr="00986958">
              <w:t>8</w:t>
            </w:r>
          </w:p>
        </w:tc>
        <w:tc>
          <w:tcPr>
            <w:tcW w:w="709" w:type="dxa"/>
            <w:tcBorders>
              <w:bottom w:val="single" w:sz="4" w:space="0" w:color="auto"/>
            </w:tcBorders>
          </w:tcPr>
          <w:p w14:paraId="0B6219B5" w14:textId="77777777" w:rsidR="00964D6E" w:rsidRPr="00986958" w:rsidRDefault="00964D6E" w:rsidP="00964D6E">
            <w:pPr>
              <w:pStyle w:val="TAC"/>
            </w:pPr>
            <w:r w:rsidRPr="00986958">
              <w:t>7</w:t>
            </w:r>
          </w:p>
        </w:tc>
        <w:tc>
          <w:tcPr>
            <w:tcW w:w="709" w:type="dxa"/>
            <w:tcBorders>
              <w:bottom w:val="single" w:sz="4" w:space="0" w:color="auto"/>
            </w:tcBorders>
          </w:tcPr>
          <w:p w14:paraId="4D80F4BE" w14:textId="77777777" w:rsidR="00964D6E" w:rsidRPr="00986958" w:rsidRDefault="00964D6E" w:rsidP="00964D6E">
            <w:pPr>
              <w:pStyle w:val="TAC"/>
            </w:pPr>
            <w:r w:rsidRPr="00986958">
              <w:t>6</w:t>
            </w:r>
          </w:p>
        </w:tc>
        <w:tc>
          <w:tcPr>
            <w:tcW w:w="709" w:type="dxa"/>
            <w:tcBorders>
              <w:bottom w:val="single" w:sz="4" w:space="0" w:color="auto"/>
            </w:tcBorders>
          </w:tcPr>
          <w:p w14:paraId="6739FB82" w14:textId="77777777" w:rsidR="00964D6E" w:rsidRPr="00986958" w:rsidRDefault="00964D6E" w:rsidP="00964D6E">
            <w:pPr>
              <w:pStyle w:val="TAC"/>
            </w:pPr>
            <w:r w:rsidRPr="00986958">
              <w:t>5</w:t>
            </w:r>
          </w:p>
        </w:tc>
        <w:tc>
          <w:tcPr>
            <w:tcW w:w="709" w:type="dxa"/>
            <w:tcBorders>
              <w:bottom w:val="single" w:sz="4" w:space="0" w:color="auto"/>
            </w:tcBorders>
          </w:tcPr>
          <w:p w14:paraId="367285F1" w14:textId="77777777" w:rsidR="00964D6E" w:rsidRPr="00986958" w:rsidRDefault="00964D6E" w:rsidP="00964D6E">
            <w:pPr>
              <w:pStyle w:val="TAC"/>
            </w:pPr>
            <w:r w:rsidRPr="00986958">
              <w:t>4</w:t>
            </w:r>
          </w:p>
        </w:tc>
        <w:tc>
          <w:tcPr>
            <w:tcW w:w="709" w:type="dxa"/>
            <w:tcBorders>
              <w:bottom w:val="single" w:sz="4" w:space="0" w:color="auto"/>
            </w:tcBorders>
          </w:tcPr>
          <w:p w14:paraId="62892E9D" w14:textId="77777777" w:rsidR="00964D6E" w:rsidRPr="00986958" w:rsidRDefault="00964D6E" w:rsidP="00964D6E">
            <w:pPr>
              <w:pStyle w:val="TAC"/>
            </w:pPr>
            <w:r w:rsidRPr="00986958">
              <w:t>3</w:t>
            </w:r>
          </w:p>
        </w:tc>
        <w:tc>
          <w:tcPr>
            <w:tcW w:w="709" w:type="dxa"/>
            <w:tcBorders>
              <w:bottom w:val="single" w:sz="4" w:space="0" w:color="auto"/>
            </w:tcBorders>
          </w:tcPr>
          <w:p w14:paraId="43CE227D" w14:textId="77777777" w:rsidR="00964D6E" w:rsidRPr="00986958" w:rsidRDefault="00964D6E" w:rsidP="00964D6E">
            <w:pPr>
              <w:pStyle w:val="TAC"/>
            </w:pPr>
            <w:r w:rsidRPr="00986958">
              <w:t>2</w:t>
            </w:r>
          </w:p>
        </w:tc>
        <w:tc>
          <w:tcPr>
            <w:tcW w:w="709" w:type="dxa"/>
            <w:tcBorders>
              <w:bottom w:val="single" w:sz="4" w:space="0" w:color="auto"/>
            </w:tcBorders>
          </w:tcPr>
          <w:p w14:paraId="560DED00" w14:textId="77777777" w:rsidR="00964D6E" w:rsidRPr="00986958" w:rsidRDefault="00964D6E" w:rsidP="00964D6E">
            <w:pPr>
              <w:pStyle w:val="TAC"/>
            </w:pPr>
            <w:r w:rsidRPr="00986958">
              <w:t>1</w:t>
            </w:r>
          </w:p>
        </w:tc>
        <w:tc>
          <w:tcPr>
            <w:tcW w:w="1416" w:type="dxa"/>
            <w:gridSpan w:val="2"/>
          </w:tcPr>
          <w:p w14:paraId="6F49FFCD" w14:textId="77777777" w:rsidR="00964D6E" w:rsidRPr="00986958" w:rsidRDefault="00964D6E" w:rsidP="00964D6E">
            <w:pPr>
              <w:pStyle w:val="TAL"/>
            </w:pPr>
          </w:p>
        </w:tc>
      </w:tr>
      <w:tr w:rsidR="00964D6E" w:rsidRPr="00986958"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Pr="00986958" w:rsidRDefault="00964D6E" w:rsidP="00964D6E">
            <w:pPr>
              <w:pStyle w:val="TAC"/>
            </w:pPr>
          </w:p>
          <w:p w14:paraId="3E2104C0" w14:textId="77777777" w:rsidR="00964D6E" w:rsidRPr="00986958" w:rsidRDefault="00964D6E" w:rsidP="00964D6E">
            <w:pPr>
              <w:pStyle w:val="TAC"/>
            </w:pPr>
            <w:r w:rsidRPr="00986958">
              <w:t xml:space="preserve">Length of </w:t>
            </w:r>
            <w:r w:rsidRPr="00986958">
              <w:rPr>
                <w:noProof/>
                <w:lang w:val="en-US"/>
              </w:rPr>
              <w:t>V2X service identifier to destination layer-2 ID for groupcast mapping rule contents</w:t>
            </w:r>
          </w:p>
        </w:tc>
        <w:tc>
          <w:tcPr>
            <w:tcW w:w="1416" w:type="dxa"/>
            <w:gridSpan w:val="2"/>
            <w:tcBorders>
              <w:top w:val="nil"/>
              <w:left w:val="single" w:sz="6" w:space="0" w:color="auto"/>
              <w:bottom w:val="nil"/>
              <w:right w:val="nil"/>
            </w:tcBorders>
          </w:tcPr>
          <w:p w14:paraId="13C005F5" w14:textId="77777777" w:rsidR="00964D6E" w:rsidRPr="00986958" w:rsidRDefault="00964D6E" w:rsidP="00964D6E">
            <w:pPr>
              <w:pStyle w:val="TAL"/>
            </w:pPr>
            <w:r w:rsidRPr="00986958">
              <w:t>octet o63+1</w:t>
            </w:r>
          </w:p>
          <w:p w14:paraId="48B13110" w14:textId="77777777" w:rsidR="00964D6E" w:rsidRPr="00986958" w:rsidRDefault="00964D6E" w:rsidP="00964D6E">
            <w:pPr>
              <w:pStyle w:val="TAL"/>
            </w:pPr>
          </w:p>
          <w:p w14:paraId="50B42155" w14:textId="77777777" w:rsidR="00964D6E" w:rsidRPr="00986958" w:rsidRDefault="00964D6E" w:rsidP="00964D6E">
            <w:pPr>
              <w:pStyle w:val="TAL"/>
            </w:pPr>
            <w:r w:rsidRPr="00986958">
              <w:t>octet o63+2</w:t>
            </w:r>
          </w:p>
        </w:tc>
      </w:tr>
      <w:tr w:rsidR="00964D6E" w:rsidRPr="00986958"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Pr="00986958" w:rsidRDefault="00964D6E" w:rsidP="00964D6E">
            <w:pPr>
              <w:pStyle w:val="TAC"/>
            </w:pPr>
          </w:p>
          <w:p w14:paraId="637F6AD3"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986958" w:rsidRDefault="00964D6E" w:rsidP="00964D6E">
            <w:pPr>
              <w:pStyle w:val="TAL"/>
            </w:pPr>
            <w:r w:rsidRPr="00986958">
              <w:t>octet o63+3</w:t>
            </w:r>
          </w:p>
          <w:p w14:paraId="5C1871C9" w14:textId="77777777" w:rsidR="00964D6E" w:rsidRPr="00986958" w:rsidRDefault="00964D6E" w:rsidP="00964D6E">
            <w:pPr>
              <w:pStyle w:val="TAL"/>
            </w:pPr>
          </w:p>
          <w:p w14:paraId="30D21F30" w14:textId="77777777" w:rsidR="00964D6E" w:rsidRPr="00986958" w:rsidRDefault="00964D6E" w:rsidP="00964D6E">
            <w:pPr>
              <w:pStyle w:val="TAL"/>
            </w:pPr>
            <w:r w:rsidRPr="00986958">
              <w:t>octet o80</w:t>
            </w:r>
          </w:p>
        </w:tc>
      </w:tr>
      <w:tr w:rsidR="00964D6E" w:rsidRPr="00986958"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Pr="00986958" w:rsidRDefault="00964D6E" w:rsidP="00964D6E">
            <w:pPr>
              <w:pStyle w:val="TAC"/>
            </w:pPr>
          </w:p>
          <w:p w14:paraId="5DF11D6E" w14:textId="77777777" w:rsidR="00964D6E" w:rsidRPr="00986958" w:rsidRDefault="00964D6E" w:rsidP="00964D6E">
            <w:pPr>
              <w:pStyle w:val="TAC"/>
            </w:pPr>
            <w:r w:rsidRPr="00986958">
              <w:t xml:space="preserve">Destination layer-2 ID </w:t>
            </w:r>
            <w:r w:rsidRPr="00986958">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86958" w:rsidRDefault="00964D6E" w:rsidP="00964D6E">
            <w:pPr>
              <w:pStyle w:val="TAL"/>
            </w:pPr>
            <w:r w:rsidRPr="00986958">
              <w:t>octet o80+1</w:t>
            </w:r>
          </w:p>
          <w:p w14:paraId="3AAB07CC" w14:textId="77777777" w:rsidR="00964D6E" w:rsidRPr="00986958" w:rsidRDefault="00964D6E" w:rsidP="00964D6E">
            <w:pPr>
              <w:pStyle w:val="TAL"/>
            </w:pPr>
          </w:p>
          <w:p w14:paraId="4E56E2B8" w14:textId="77777777" w:rsidR="00964D6E" w:rsidRPr="00986958" w:rsidRDefault="00964D6E" w:rsidP="00964D6E">
            <w:pPr>
              <w:pStyle w:val="TAL"/>
            </w:pPr>
            <w:r w:rsidRPr="00986958">
              <w:t>octet (o80+3) = octet o64</w:t>
            </w:r>
          </w:p>
        </w:tc>
      </w:tr>
    </w:tbl>
    <w:p w14:paraId="3C772A3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3.1.40: </w:t>
      </w:r>
      <w:r w:rsidRPr="00986958">
        <w:rPr>
          <w:noProof/>
          <w:lang w:val="en-US"/>
        </w:rPr>
        <w:t>V2X service identifier to destination layer-2 ID for groupcast mapping rule</w:t>
      </w:r>
    </w:p>
    <w:p w14:paraId="429A4FAD" w14:textId="77777777" w:rsidR="00964D6E" w:rsidRPr="00986958" w:rsidRDefault="00964D6E" w:rsidP="00964D6E">
      <w:pPr>
        <w:pStyle w:val="TH"/>
      </w:pPr>
      <w:r w:rsidRPr="00986958">
        <w:lastRenderedPageBreak/>
        <w:t>Table 5</w:t>
      </w:r>
      <w:r w:rsidRPr="00986958">
        <w:rPr>
          <w:rFonts w:hint="eastAsia"/>
        </w:rPr>
        <w:t>.</w:t>
      </w:r>
      <w:r w:rsidRPr="00986958">
        <w:t xml:space="preserve">3.1.40: </w:t>
      </w:r>
      <w:r w:rsidRPr="00986958">
        <w:rPr>
          <w:noProof/>
          <w:lang w:val="en-US"/>
        </w:rPr>
        <w:t>V2X service identifier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E9F3C7A" w14:textId="77777777" w:rsidTr="00964D6E">
        <w:trPr>
          <w:cantSplit/>
          <w:jc w:val="center"/>
        </w:trPr>
        <w:tc>
          <w:tcPr>
            <w:tcW w:w="7094" w:type="dxa"/>
          </w:tcPr>
          <w:p w14:paraId="34EF6A54" w14:textId="77777777" w:rsidR="00964D6E" w:rsidRPr="00986958" w:rsidRDefault="00964D6E" w:rsidP="00964D6E">
            <w:pPr>
              <w:pStyle w:val="TAL"/>
              <w:rPr>
                <w:noProof/>
                <w:lang w:val="en-US"/>
              </w:rPr>
            </w:pPr>
            <w:r w:rsidRPr="00986958">
              <w:rPr>
                <w:noProof/>
                <w:lang w:val="en-US"/>
              </w:rPr>
              <w:t>V2X service identifiers:</w:t>
            </w:r>
          </w:p>
          <w:p w14:paraId="5FCEE11F"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10000BD" w14:textId="77777777" w:rsidTr="00964D6E">
        <w:trPr>
          <w:cantSplit/>
          <w:jc w:val="center"/>
        </w:trPr>
        <w:tc>
          <w:tcPr>
            <w:tcW w:w="7094" w:type="dxa"/>
          </w:tcPr>
          <w:p w14:paraId="5DDFE278" w14:textId="77777777" w:rsidR="00964D6E" w:rsidRPr="00986958" w:rsidRDefault="00964D6E" w:rsidP="00964D6E">
            <w:pPr>
              <w:pStyle w:val="TAL"/>
              <w:rPr>
                <w:noProof/>
                <w:lang w:val="en-US"/>
              </w:rPr>
            </w:pPr>
            <w:bookmarkStart w:id="223" w:name="MCCQCTEMPBM_00000186"/>
          </w:p>
        </w:tc>
      </w:tr>
      <w:bookmarkEnd w:id="223"/>
      <w:tr w:rsidR="00964D6E" w:rsidRPr="00986958" w14:paraId="0497DF7B" w14:textId="77777777" w:rsidTr="00964D6E">
        <w:trPr>
          <w:cantSplit/>
          <w:jc w:val="center"/>
        </w:trPr>
        <w:tc>
          <w:tcPr>
            <w:tcW w:w="7094" w:type="dxa"/>
          </w:tcPr>
          <w:p w14:paraId="28294920" w14:textId="77777777" w:rsidR="00964D6E" w:rsidRPr="00986958" w:rsidRDefault="00964D6E" w:rsidP="00964D6E">
            <w:pPr>
              <w:pStyle w:val="TAL"/>
            </w:pPr>
            <w:r w:rsidRPr="00986958">
              <w:t xml:space="preserve">Destination layer-2 ID </w:t>
            </w:r>
            <w:r w:rsidRPr="00986958">
              <w:rPr>
                <w:noProof/>
                <w:lang w:val="en-US"/>
              </w:rPr>
              <w:t>for groupcast:</w:t>
            </w:r>
          </w:p>
          <w:p w14:paraId="52E70AD8" w14:textId="77777777" w:rsidR="00964D6E" w:rsidRPr="00986958" w:rsidRDefault="00964D6E" w:rsidP="00964D6E">
            <w:pPr>
              <w:pStyle w:val="TAL"/>
            </w:pPr>
            <w:r w:rsidRPr="00986958">
              <w:t>The destination layer-2 ID</w:t>
            </w:r>
            <w:r w:rsidRPr="00986958">
              <w:rPr>
                <w:noProof/>
                <w:lang w:val="en-US"/>
              </w:rPr>
              <w:t xml:space="preserve"> for groupcast </w:t>
            </w:r>
            <w:r w:rsidRPr="00986958">
              <w:t>field is a binary coded layer 2 identifier.</w:t>
            </w:r>
          </w:p>
        </w:tc>
      </w:tr>
      <w:tr w:rsidR="00964D6E" w:rsidRPr="00986958" w14:paraId="3226D25C" w14:textId="77777777" w:rsidTr="00964D6E">
        <w:trPr>
          <w:cantSplit/>
          <w:jc w:val="center"/>
        </w:trPr>
        <w:tc>
          <w:tcPr>
            <w:tcW w:w="7094" w:type="dxa"/>
          </w:tcPr>
          <w:p w14:paraId="51653172" w14:textId="77777777" w:rsidR="00964D6E" w:rsidRPr="00986958" w:rsidRDefault="00964D6E" w:rsidP="00964D6E">
            <w:pPr>
              <w:pStyle w:val="TAL"/>
            </w:pPr>
            <w:bookmarkStart w:id="224" w:name="MCCQCTEMPBM_00000187"/>
          </w:p>
        </w:tc>
      </w:tr>
      <w:bookmarkEnd w:id="224"/>
      <w:tr w:rsidR="00964D6E" w:rsidRPr="00986958" w14:paraId="1BDD5EA8" w14:textId="77777777" w:rsidTr="00964D6E">
        <w:trPr>
          <w:cantSplit/>
          <w:jc w:val="center"/>
        </w:trPr>
        <w:tc>
          <w:tcPr>
            <w:tcW w:w="7094" w:type="dxa"/>
          </w:tcPr>
          <w:p w14:paraId="1660D523"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groupcast mapping rule contents field </w:t>
            </w:r>
            <w:r w:rsidRPr="00986958">
              <w:rPr>
                <w:lang w:val="en-US"/>
              </w:rPr>
              <w:t>indicates a length bigger than indicated in figure </w:t>
            </w:r>
            <w:r w:rsidRPr="00986958">
              <w:t>5</w:t>
            </w:r>
            <w:r w:rsidRPr="00986958">
              <w:rPr>
                <w:rFonts w:hint="eastAsia"/>
              </w:rPr>
              <w:t>.</w:t>
            </w:r>
            <w:r w:rsidRPr="00986958">
              <w:t>3.1.40</w:t>
            </w:r>
            <w:r w:rsidRPr="00986958">
              <w:rPr>
                <w:lang w:val="en-US"/>
              </w:rPr>
              <w:t xml:space="preserve">, receiving entity shall ignore any superfluous octets located at the end of the </w:t>
            </w:r>
            <w:r w:rsidRPr="00986958">
              <w:rPr>
                <w:noProof/>
                <w:lang w:val="en-US"/>
              </w:rPr>
              <w:t>V2X service identifier to destination layer-2 ID for groupcast mapping rule contents</w:t>
            </w:r>
            <w:r w:rsidRPr="00986958">
              <w:rPr>
                <w:lang w:val="en-US"/>
              </w:rPr>
              <w:t>.</w:t>
            </w:r>
          </w:p>
        </w:tc>
      </w:tr>
      <w:tr w:rsidR="00964D6E" w:rsidRPr="00986958" w14:paraId="0BAA549F" w14:textId="77777777" w:rsidTr="00964D6E">
        <w:trPr>
          <w:cantSplit/>
          <w:jc w:val="center"/>
        </w:trPr>
        <w:tc>
          <w:tcPr>
            <w:tcW w:w="7094" w:type="dxa"/>
          </w:tcPr>
          <w:p w14:paraId="16851CB0" w14:textId="77777777" w:rsidR="00964D6E" w:rsidRPr="00986958" w:rsidRDefault="00964D6E" w:rsidP="00964D6E">
            <w:pPr>
              <w:pStyle w:val="TAL"/>
            </w:pPr>
            <w:bookmarkStart w:id="225" w:name="MCCQCTEMPBM_00000188"/>
          </w:p>
        </w:tc>
      </w:tr>
      <w:bookmarkEnd w:id="225"/>
    </w:tbl>
    <w:p w14:paraId="207D1295"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Pr="00986958" w:rsidRDefault="00964D6E" w:rsidP="00964D6E">
            <w:pPr>
              <w:pStyle w:val="TAC"/>
            </w:pPr>
            <w:r w:rsidRPr="00986958">
              <w:t>8</w:t>
            </w:r>
          </w:p>
        </w:tc>
        <w:tc>
          <w:tcPr>
            <w:tcW w:w="709" w:type="dxa"/>
            <w:tcBorders>
              <w:bottom w:val="single" w:sz="4" w:space="0" w:color="auto"/>
            </w:tcBorders>
          </w:tcPr>
          <w:p w14:paraId="73C5F20D" w14:textId="77777777" w:rsidR="00964D6E" w:rsidRPr="00986958" w:rsidRDefault="00964D6E" w:rsidP="00964D6E">
            <w:pPr>
              <w:pStyle w:val="TAC"/>
            </w:pPr>
            <w:r w:rsidRPr="00986958">
              <w:t>7</w:t>
            </w:r>
          </w:p>
        </w:tc>
        <w:tc>
          <w:tcPr>
            <w:tcW w:w="709" w:type="dxa"/>
            <w:tcBorders>
              <w:bottom w:val="single" w:sz="4" w:space="0" w:color="auto"/>
            </w:tcBorders>
          </w:tcPr>
          <w:p w14:paraId="0BE3CFBE" w14:textId="77777777" w:rsidR="00964D6E" w:rsidRPr="00986958" w:rsidRDefault="00964D6E" w:rsidP="00964D6E">
            <w:pPr>
              <w:pStyle w:val="TAC"/>
            </w:pPr>
            <w:r w:rsidRPr="00986958">
              <w:t>6</w:t>
            </w:r>
          </w:p>
        </w:tc>
        <w:tc>
          <w:tcPr>
            <w:tcW w:w="709" w:type="dxa"/>
            <w:tcBorders>
              <w:bottom w:val="single" w:sz="4" w:space="0" w:color="auto"/>
            </w:tcBorders>
          </w:tcPr>
          <w:p w14:paraId="3DA5589B" w14:textId="77777777" w:rsidR="00964D6E" w:rsidRPr="00986958" w:rsidRDefault="00964D6E" w:rsidP="00964D6E">
            <w:pPr>
              <w:pStyle w:val="TAC"/>
            </w:pPr>
            <w:r w:rsidRPr="00986958">
              <w:t>5</w:t>
            </w:r>
          </w:p>
        </w:tc>
        <w:tc>
          <w:tcPr>
            <w:tcW w:w="709" w:type="dxa"/>
            <w:tcBorders>
              <w:bottom w:val="single" w:sz="4" w:space="0" w:color="auto"/>
            </w:tcBorders>
          </w:tcPr>
          <w:p w14:paraId="0B450F13" w14:textId="77777777" w:rsidR="00964D6E" w:rsidRPr="00986958" w:rsidRDefault="00964D6E" w:rsidP="00964D6E">
            <w:pPr>
              <w:pStyle w:val="TAC"/>
            </w:pPr>
            <w:r w:rsidRPr="00986958">
              <w:t>4</w:t>
            </w:r>
          </w:p>
        </w:tc>
        <w:tc>
          <w:tcPr>
            <w:tcW w:w="709" w:type="dxa"/>
            <w:tcBorders>
              <w:bottom w:val="single" w:sz="4" w:space="0" w:color="auto"/>
            </w:tcBorders>
          </w:tcPr>
          <w:p w14:paraId="735FFA6E" w14:textId="77777777" w:rsidR="00964D6E" w:rsidRPr="00986958" w:rsidRDefault="00964D6E" w:rsidP="00964D6E">
            <w:pPr>
              <w:pStyle w:val="TAC"/>
            </w:pPr>
            <w:r w:rsidRPr="00986958">
              <w:t>3</w:t>
            </w:r>
          </w:p>
        </w:tc>
        <w:tc>
          <w:tcPr>
            <w:tcW w:w="709" w:type="dxa"/>
            <w:tcBorders>
              <w:bottom w:val="single" w:sz="4" w:space="0" w:color="auto"/>
            </w:tcBorders>
          </w:tcPr>
          <w:p w14:paraId="44174672" w14:textId="77777777" w:rsidR="00964D6E" w:rsidRPr="00986958" w:rsidRDefault="00964D6E" w:rsidP="00964D6E">
            <w:pPr>
              <w:pStyle w:val="TAC"/>
            </w:pPr>
            <w:r w:rsidRPr="00986958">
              <w:t>2</w:t>
            </w:r>
          </w:p>
        </w:tc>
        <w:tc>
          <w:tcPr>
            <w:tcW w:w="709" w:type="dxa"/>
            <w:tcBorders>
              <w:bottom w:val="single" w:sz="4" w:space="0" w:color="auto"/>
            </w:tcBorders>
          </w:tcPr>
          <w:p w14:paraId="4BF66040" w14:textId="77777777" w:rsidR="00964D6E" w:rsidRPr="00986958" w:rsidRDefault="00964D6E" w:rsidP="00964D6E">
            <w:pPr>
              <w:pStyle w:val="TAC"/>
            </w:pPr>
            <w:r w:rsidRPr="00986958">
              <w:t>1</w:t>
            </w:r>
          </w:p>
        </w:tc>
        <w:tc>
          <w:tcPr>
            <w:tcW w:w="1416" w:type="dxa"/>
            <w:gridSpan w:val="2"/>
          </w:tcPr>
          <w:p w14:paraId="45D7531D" w14:textId="77777777" w:rsidR="00964D6E" w:rsidRPr="00986958" w:rsidRDefault="00964D6E" w:rsidP="00964D6E">
            <w:pPr>
              <w:pStyle w:val="TAL"/>
            </w:pPr>
          </w:p>
        </w:tc>
      </w:tr>
      <w:tr w:rsidR="00964D6E" w:rsidRPr="00986958"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Pr="00986958" w:rsidRDefault="00964D6E" w:rsidP="00964D6E">
            <w:pPr>
              <w:pStyle w:val="TAC"/>
              <w:rPr>
                <w:noProof/>
                <w:lang w:val="en-US"/>
              </w:rPr>
            </w:pPr>
          </w:p>
          <w:p w14:paraId="2DBD3E87" w14:textId="77777777" w:rsidR="00964D6E" w:rsidRPr="00986958" w:rsidRDefault="00964D6E" w:rsidP="00964D6E">
            <w:pPr>
              <w:pStyle w:val="TAC"/>
            </w:pPr>
            <w:r w:rsidRPr="00986958">
              <w:rPr>
                <w:noProof/>
                <w:lang w:val="en-US"/>
              </w:rPr>
              <w:t>Length of V2X service identifier to destination layer-2 ID for unicast initial signalling mapping rules</w:t>
            </w:r>
            <w:r w:rsidRPr="00986958">
              <w:t xml:space="preserve"> </w:t>
            </w:r>
            <w:r w:rsidRPr="00986958">
              <w:rPr>
                <w:noProof/>
                <w:lang w:val="en-US"/>
              </w:rPr>
              <w:t>contents</w:t>
            </w:r>
          </w:p>
        </w:tc>
        <w:tc>
          <w:tcPr>
            <w:tcW w:w="1416" w:type="dxa"/>
            <w:gridSpan w:val="2"/>
          </w:tcPr>
          <w:p w14:paraId="50147A70" w14:textId="77777777" w:rsidR="00964D6E" w:rsidRPr="00986958" w:rsidRDefault="00964D6E" w:rsidP="00964D6E">
            <w:pPr>
              <w:pStyle w:val="TAL"/>
            </w:pPr>
            <w:r w:rsidRPr="00986958">
              <w:t>octet o47+1</w:t>
            </w:r>
          </w:p>
          <w:p w14:paraId="3CA9F9C6" w14:textId="77777777" w:rsidR="00964D6E" w:rsidRPr="00986958" w:rsidRDefault="00964D6E" w:rsidP="00964D6E">
            <w:pPr>
              <w:pStyle w:val="TAL"/>
            </w:pPr>
          </w:p>
          <w:p w14:paraId="5FDFE7A9" w14:textId="77777777" w:rsidR="00964D6E" w:rsidRPr="00986958" w:rsidRDefault="00964D6E" w:rsidP="00964D6E">
            <w:pPr>
              <w:pStyle w:val="TAL"/>
            </w:pPr>
            <w:r w:rsidRPr="00986958">
              <w:t>octet o47+2</w:t>
            </w:r>
          </w:p>
        </w:tc>
      </w:tr>
      <w:tr w:rsidR="00964D6E" w:rsidRPr="00986958"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Pr="00986958" w:rsidRDefault="00964D6E" w:rsidP="00964D6E">
            <w:pPr>
              <w:pStyle w:val="TAC"/>
            </w:pPr>
          </w:p>
          <w:p w14:paraId="54D225BE"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1CFEC570" w14:textId="77777777" w:rsidR="00964D6E" w:rsidRPr="00986958" w:rsidRDefault="00964D6E" w:rsidP="00964D6E">
            <w:pPr>
              <w:pStyle w:val="TAL"/>
            </w:pPr>
            <w:r w:rsidRPr="00986958">
              <w:t>octet (o47+3)*</w:t>
            </w:r>
          </w:p>
          <w:p w14:paraId="74E9243D" w14:textId="77777777" w:rsidR="00964D6E" w:rsidRPr="00986958" w:rsidRDefault="00964D6E" w:rsidP="00964D6E">
            <w:pPr>
              <w:pStyle w:val="TAL"/>
            </w:pPr>
          </w:p>
          <w:p w14:paraId="2F202E19" w14:textId="77777777" w:rsidR="00964D6E" w:rsidRPr="00986958" w:rsidRDefault="00964D6E" w:rsidP="00964D6E">
            <w:pPr>
              <w:pStyle w:val="TAL"/>
            </w:pPr>
            <w:r w:rsidRPr="00986958">
              <w:t>octet o66*</w:t>
            </w:r>
          </w:p>
        </w:tc>
      </w:tr>
      <w:tr w:rsidR="00964D6E" w:rsidRPr="00986958"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Pr="00986958" w:rsidRDefault="00964D6E" w:rsidP="00964D6E">
            <w:pPr>
              <w:pStyle w:val="TAC"/>
            </w:pPr>
          </w:p>
          <w:p w14:paraId="5733E56B"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CF52816" w14:textId="77777777" w:rsidR="00964D6E" w:rsidRPr="00986958" w:rsidRDefault="00964D6E" w:rsidP="00964D6E">
            <w:pPr>
              <w:pStyle w:val="TAL"/>
            </w:pPr>
            <w:r w:rsidRPr="00986958">
              <w:t>octet (o66+1)*</w:t>
            </w:r>
          </w:p>
          <w:p w14:paraId="640FDB9C" w14:textId="77777777" w:rsidR="00964D6E" w:rsidRPr="00986958" w:rsidRDefault="00964D6E" w:rsidP="00964D6E">
            <w:pPr>
              <w:pStyle w:val="TAL"/>
            </w:pPr>
          </w:p>
          <w:p w14:paraId="4F68E72F" w14:textId="77777777" w:rsidR="00964D6E" w:rsidRPr="00986958" w:rsidRDefault="00964D6E" w:rsidP="00964D6E">
            <w:pPr>
              <w:pStyle w:val="TAL"/>
            </w:pPr>
            <w:r w:rsidRPr="00986958">
              <w:t>octet o67*</w:t>
            </w:r>
          </w:p>
        </w:tc>
      </w:tr>
      <w:tr w:rsidR="00964D6E" w:rsidRPr="00986958"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Pr="00986958" w:rsidRDefault="00964D6E" w:rsidP="00964D6E">
            <w:pPr>
              <w:pStyle w:val="TAC"/>
            </w:pPr>
          </w:p>
          <w:p w14:paraId="15AC9375"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18A1ADC6" w14:textId="77777777" w:rsidR="00964D6E" w:rsidRPr="00986958" w:rsidRDefault="00964D6E" w:rsidP="00964D6E">
            <w:pPr>
              <w:pStyle w:val="TAL"/>
            </w:pPr>
            <w:r w:rsidRPr="00986958">
              <w:t>octet (o67+1)*</w:t>
            </w:r>
          </w:p>
          <w:p w14:paraId="0D94363C" w14:textId="77777777" w:rsidR="00964D6E" w:rsidRPr="00986958" w:rsidRDefault="00964D6E" w:rsidP="00964D6E">
            <w:pPr>
              <w:pStyle w:val="TAL"/>
            </w:pPr>
          </w:p>
          <w:p w14:paraId="09F16335" w14:textId="77777777" w:rsidR="00964D6E" w:rsidRPr="00986958" w:rsidRDefault="00964D6E" w:rsidP="00964D6E">
            <w:pPr>
              <w:pStyle w:val="TAL"/>
            </w:pPr>
            <w:r w:rsidRPr="00986958">
              <w:t>octet o68*</w:t>
            </w:r>
          </w:p>
        </w:tc>
      </w:tr>
      <w:tr w:rsidR="00964D6E" w:rsidRPr="00986958"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Pr="00986958" w:rsidRDefault="00964D6E" w:rsidP="00964D6E">
            <w:pPr>
              <w:pStyle w:val="TAC"/>
            </w:pPr>
          </w:p>
          <w:p w14:paraId="19CFCDE8"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541AF900" w14:textId="77777777" w:rsidR="00964D6E" w:rsidRPr="00986958" w:rsidRDefault="00964D6E" w:rsidP="00964D6E">
            <w:pPr>
              <w:pStyle w:val="TAL"/>
            </w:pPr>
            <w:r w:rsidRPr="00986958">
              <w:t>octet (o68+1)*</w:t>
            </w:r>
          </w:p>
          <w:p w14:paraId="29CF45ED" w14:textId="77777777" w:rsidR="00964D6E" w:rsidRPr="00986958" w:rsidRDefault="00964D6E" w:rsidP="00964D6E">
            <w:pPr>
              <w:pStyle w:val="TAL"/>
            </w:pPr>
          </w:p>
          <w:p w14:paraId="0FBA4F2C" w14:textId="77777777" w:rsidR="00964D6E" w:rsidRPr="00986958" w:rsidRDefault="00964D6E" w:rsidP="00964D6E">
            <w:pPr>
              <w:pStyle w:val="TAL"/>
            </w:pPr>
            <w:r w:rsidRPr="00986958">
              <w:t>octet o48*</w:t>
            </w:r>
          </w:p>
        </w:tc>
      </w:tr>
    </w:tbl>
    <w:p w14:paraId="238D75AC" w14:textId="77777777" w:rsidR="00964D6E" w:rsidRPr="00986958" w:rsidRDefault="00964D6E" w:rsidP="00964D6E">
      <w:pPr>
        <w:pStyle w:val="TF"/>
        <w:rPr>
          <w:lang w:val="en-US"/>
        </w:rPr>
      </w:pPr>
      <w:r w:rsidRPr="00986958">
        <w:t>Figure 5</w:t>
      </w:r>
      <w:r w:rsidRPr="00986958">
        <w:rPr>
          <w:rFonts w:hint="eastAsia"/>
        </w:rPr>
        <w:t>.</w:t>
      </w:r>
      <w:r w:rsidRPr="00986958">
        <w:t xml:space="preserve">3.1.41: </w:t>
      </w:r>
      <w:r w:rsidRPr="00986958">
        <w:rPr>
          <w:noProof/>
          <w:lang w:val="en-US"/>
        </w:rPr>
        <w:t>V2X service identifier to destination layer-2 ID for unicast initial signalling mapping rules</w:t>
      </w:r>
    </w:p>
    <w:p w14:paraId="04E81065" w14:textId="77777777" w:rsidR="00964D6E" w:rsidRPr="00986958" w:rsidRDefault="00964D6E" w:rsidP="00964D6E">
      <w:pPr>
        <w:pStyle w:val="TH"/>
      </w:pPr>
      <w:r w:rsidRPr="00986958">
        <w:t>Table 5</w:t>
      </w:r>
      <w:r w:rsidRPr="00986958">
        <w:rPr>
          <w:rFonts w:hint="eastAsia"/>
        </w:rPr>
        <w:t>.</w:t>
      </w:r>
      <w:r w:rsidRPr="00986958">
        <w:t xml:space="preserve">3.1.41: </w:t>
      </w:r>
      <w:r w:rsidRPr="00986958">
        <w:rPr>
          <w:noProof/>
          <w:lang w:val="en-US"/>
        </w:rPr>
        <w:t>V2X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AC8EC66" w14:textId="77777777" w:rsidTr="00964D6E">
        <w:trPr>
          <w:cantSplit/>
          <w:jc w:val="center"/>
        </w:trPr>
        <w:tc>
          <w:tcPr>
            <w:tcW w:w="7094" w:type="dxa"/>
          </w:tcPr>
          <w:p w14:paraId="55C99C0D" w14:textId="77777777" w:rsidR="00964D6E" w:rsidRPr="00986958" w:rsidRDefault="00964D6E" w:rsidP="00964D6E">
            <w:pPr>
              <w:pStyle w:val="TAL"/>
              <w:rPr>
                <w:noProof/>
                <w:lang w:val="en-US"/>
              </w:rPr>
            </w:pPr>
            <w:r w:rsidRPr="00986958">
              <w:rPr>
                <w:noProof/>
                <w:lang w:val="en-US"/>
              </w:rPr>
              <w:t>V2X service identifier to destination layer-2 ID for unicast initial signalling mapping rule:</w:t>
            </w:r>
          </w:p>
          <w:p w14:paraId="327482C1"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unicast initial signalling mapping rule</w:t>
            </w:r>
            <w:r w:rsidRPr="00986958">
              <w:t xml:space="preserve"> field is coded according to figure 5</w:t>
            </w:r>
            <w:r w:rsidRPr="00986958">
              <w:rPr>
                <w:rFonts w:hint="eastAsia"/>
              </w:rPr>
              <w:t>.</w:t>
            </w:r>
            <w:r w:rsidRPr="00986958">
              <w:t>3.1.42 and table 5</w:t>
            </w:r>
            <w:r w:rsidRPr="00986958">
              <w:rPr>
                <w:rFonts w:hint="eastAsia"/>
              </w:rPr>
              <w:t>.</w:t>
            </w:r>
            <w:r w:rsidRPr="00986958">
              <w:t>3.1.42.</w:t>
            </w:r>
          </w:p>
        </w:tc>
      </w:tr>
      <w:tr w:rsidR="00964D6E" w:rsidRPr="00986958" w14:paraId="2FDEB1FD" w14:textId="77777777" w:rsidTr="00964D6E">
        <w:trPr>
          <w:cantSplit/>
          <w:jc w:val="center"/>
        </w:trPr>
        <w:tc>
          <w:tcPr>
            <w:tcW w:w="7094" w:type="dxa"/>
          </w:tcPr>
          <w:p w14:paraId="4921C711" w14:textId="77777777" w:rsidR="00964D6E" w:rsidRPr="00986958" w:rsidRDefault="00964D6E" w:rsidP="00964D6E">
            <w:pPr>
              <w:pStyle w:val="TAL"/>
              <w:rPr>
                <w:noProof/>
              </w:rPr>
            </w:pPr>
            <w:bookmarkStart w:id="226" w:name="MCCQCTEMPBM_00000189"/>
          </w:p>
        </w:tc>
      </w:tr>
      <w:bookmarkEnd w:id="226"/>
    </w:tbl>
    <w:p w14:paraId="0D5F1672"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Pr="00986958" w:rsidRDefault="00964D6E" w:rsidP="00964D6E">
            <w:pPr>
              <w:pStyle w:val="TAC"/>
            </w:pPr>
            <w:r w:rsidRPr="00986958">
              <w:t>8</w:t>
            </w:r>
          </w:p>
        </w:tc>
        <w:tc>
          <w:tcPr>
            <w:tcW w:w="709" w:type="dxa"/>
            <w:tcBorders>
              <w:bottom w:val="single" w:sz="4" w:space="0" w:color="auto"/>
            </w:tcBorders>
          </w:tcPr>
          <w:p w14:paraId="00FDE352" w14:textId="77777777" w:rsidR="00964D6E" w:rsidRPr="00986958" w:rsidRDefault="00964D6E" w:rsidP="00964D6E">
            <w:pPr>
              <w:pStyle w:val="TAC"/>
            </w:pPr>
            <w:r w:rsidRPr="00986958">
              <w:t>7</w:t>
            </w:r>
          </w:p>
        </w:tc>
        <w:tc>
          <w:tcPr>
            <w:tcW w:w="709" w:type="dxa"/>
            <w:tcBorders>
              <w:bottom w:val="single" w:sz="4" w:space="0" w:color="auto"/>
            </w:tcBorders>
          </w:tcPr>
          <w:p w14:paraId="27065EC3" w14:textId="77777777" w:rsidR="00964D6E" w:rsidRPr="00986958" w:rsidRDefault="00964D6E" w:rsidP="00964D6E">
            <w:pPr>
              <w:pStyle w:val="TAC"/>
            </w:pPr>
            <w:r w:rsidRPr="00986958">
              <w:t>6</w:t>
            </w:r>
          </w:p>
        </w:tc>
        <w:tc>
          <w:tcPr>
            <w:tcW w:w="709" w:type="dxa"/>
            <w:tcBorders>
              <w:bottom w:val="single" w:sz="4" w:space="0" w:color="auto"/>
            </w:tcBorders>
          </w:tcPr>
          <w:p w14:paraId="3A6E2B7E" w14:textId="77777777" w:rsidR="00964D6E" w:rsidRPr="00986958" w:rsidRDefault="00964D6E" w:rsidP="00964D6E">
            <w:pPr>
              <w:pStyle w:val="TAC"/>
            </w:pPr>
            <w:r w:rsidRPr="00986958">
              <w:t>5</w:t>
            </w:r>
          </w:p>
        </w:tc>
        <w:tc>
          <w:tcPr>
            <w:tcW w:w="709" w:type="dxa"/>
            <w:tcBorders>
              <w:bottom w:val="single" w:sz="4" w:space="0" w:color="auto"/>
            </w:tcBorders>
          </w:tcPr>
          <w:p w14:paraId="2F875F26" w14:textId="77777777" w:rsidR="00964D6E" w:rsidRPr="00986958" w:rsidRDefault="00964D6E" w:rsidP="00964D6E">
            <w:pPr>
              <w:pStyle w:val="TAC"/>
            </w:pPr>
            <w:r w:rsidRPr="00986958">
              <w:t>4</w:t>
            </w:r>
          </w:p>
        </w:tc>
        <w:tc>
          <w:tcPr>
            <w:tcW w:w="709" w:type="dxa"/>
            <w:tcBorders>
              <w:bottom w:val="single" w:sz="4" w:space="0" w:color="auto"/>
            </w:tcBorders>
          </w:tcPr>
          <w:p w14:paraId="7759F2D8" w14:textId="77777777" w:rsidR="00964D6E" w:rsidRPr="00986958" w:rsidRDefault="00964D6E" w:rsidP="00964D6E">
            <w:pPr>
              <w:pStyle w:val="TAC"/>
            </w:pPr>
            <w:r w:rsidRPr="00986958">
              <w:t>3</w:t>
            </w:r>
          </w:p>
        </w:tc>
        <w:tc>
          <w:tcPr>
            <w:tcW w:w="709" w:type="dxa"/>
            <w:tcBorders>
              <w:bottom w:val="single" w:sz="4" w:space="0" w:color="auto"/>
            </w:tcBorders>
          </w:tcPr>
          <w:p w14:paraId="50C63198" w14:textId="77777777" w:rsidR="00964D6E" w:rsidRPr="00986958" w:rsidRDefault="00964D6E" w:rsidP="00964D6E">
            <w:pPr>
              <w:pStyle w:val="TAC"/>
            </w:pPr>
            <w:r w:rsidRPr="00986958">
              <w:t>2</w:t>
            </w:r>
          </w:p>
        </w:tc>
        <w:tc>
          <w:tcPr>
            <w:tcW w:w="709" w:type="dxa"/>
            <w:tcBorders>
              <w:bottom w:val="single" w:sz="4" w:space="0" w:color="auto"/>
            </w:tcBorders>
          </w:tcPr>
          <w:p w14:paraId="5E696810" w14:textId="77777777" w:rsidR="00964D6E" w:rsidRPr="00986958" w:rsidRDefault="00964D6E" w:rsidP="00964D6E">
            <w:pPr>
              <w:pStyle w:val="TAC"/>
            </w:pPr>
            <w:r w:rsidRPr="00986958">
              <w:t>1</w:t>
            </w:r>
          </w:p>
        </w:tc>
        <w:tc>
          <w:tcPr>
            <w:tcW w:w="1416" w:type="dxa"/>
            <w:gridSpan w:val="2"/>
          </w:tcPr>
          <w:p w14:paraId="0CCA1178" w14:textId="77777777" w:rsidR="00964D6E" w:rsidRPr="00986958" w:rsidRDefault="00964D6E" w:rsidP="00964D6E">
            <w:pPr>
              <w:pStyle w:val="TAL"/>
            </w:pPr>
          </w:p>
        </w:tc>
      </w:tr>
      <w:tr w:rsidR="00964D6E" w:rsidRPr="00986958"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Pr="00986958" w:rsidRDefault="00964D6E" w:rsidP="00964D6E">
            <w:pPr>
              <w:pStyle w:val="TAC"/>
            </w:pPr>
          </w:p>
          <w:p w14:paraId="3ECBE46D" w14:textId="77777777" w:rsidR="00964D6E" w:rsidRPr="00986958" w:rsidRDefault="00964D6E" w:rsidP="00964D6E">
            <w:pPr>
              <w:pStyle w:val="TAC"/>
            </w:pPr>
            <w:r w:rsidRPr="00986958">
              <w:t xml:space="preserve">Length of </w:t>
            </w:r>
            <w:r w:rsidRPr="00986958">
              <w:rPr>
                <w:noProof/>
                <w:lang w:val="en-US"/>
              </w:rPr>
              <w:t>V2X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2F06F474" w14:textId="77777777" w:rsidR="00964D6E" w:rsidRPr="00986958" w:rsidRDefault="00964D6E" w:rsidP="00964D6E">
            <w:pPr>
              <w:pStyle w:val="TAL"/>
            </w:pPr>
            <w:r w:rsidRPr="00986958">
              <w:t>octet o66+1</w:t>
            </w:r>
          </w:p>
          <w:p w14:paraId="38DCCB3A" w14:textId="77777777" w:rsidR="00964D6E" w:rsidRPr="00986958" w:rsidRDefault="00964D6E" w:rsidP="00964D6E">
            <w:pPr>
              <w:pStyle w:val="TAL"/>
            </w:pPr>
          </w:p>
          <w:p w14:paraId="096D35AF" w14:textId="77777777" w:rsidR="00964D6E" w:rsidRPr="00986958" w:rsidRDefault="00964D6E" w:rsidP="00964D6E">
            <w:pPr>
              <w:pStyle w:val="TAL"/>
            </w:pPr>
            <w:r w:rsidRPr="00986958">
              <w:t>octet o66+2</w:t>
            </w:r>
          </w:p>
        </w:tc>
      </w:tr>
      <w:tr w:rsidR="00964D6E" w:rsidRPr="00986958"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Pr="00986958" w:rsidRDefault="00964D6E" w:rsidP="00964D6E">
            <w:pPr>
              <w:pStyle w:val="TAC"/>
            </w:pPr>
          </w:p>
          <w:p w14:paraId="439C1E67"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986958" w:rsidRDefault="00964D6E" w:rsidP="00964D6E">
            <w:pPr>
              <w:pStyle w:val="TAL"/>
            </w:pPr>
            <w:r w:rsidRPr="00986958">
              <w:t>octet o66+3</w:t>
            </w:r>
          </w:p>
          <w:p w14:paraId="6353ECF9" w14:textId="77777777" w:rsidR="00964D6E" w:rsidRPr="00986958" w:rsidRDefault="00964D6E" w:rsidP="00964D6E">
            <w:pPr>
              <w:pStyle w:val="TAL"/>
            </w:pPr>
          </w:p>
          <w:p w14:paraId="25B6E64C" w14:textId="77777777" w:rsidR="00964D6E" w:rsidRPr="00986958" w:rsidRDefault="00964D6E" w:rsidP="00964D6E">
            <w:pPr>
              <w:pStyle w:val="TAL"/>
            </w:pPr>
            <w:r w:rsidRPr="00986958">
              <w:t>octet o81</w:t>
            </w:r>
          </w:p>
        </w:tc>
      </w:tr>
      <w:tr w:rsidR="00964D6E" w:rsidRPr="00986958"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Pr="00986958" w:rsidRDefault="00964D6E" w:rsidP="00964D6E">
            <w:pPr>
              <w:pStyle w:val="TAC"/>
            </w:pPr>
          </w:p>
          <w:p w14:paraId="574F1B29" w14:textId="77777777" w:rsidR="00964D6E" w:rsidRPr="00986958" w:rsidRDefault="00964D6E" w:rsidP="00964D6E">
            <w:pPr>
              <w:pStyle w:val="TAC"/>
            </w:pPr>
            <w:r w:rsidRPr="00986958">
              <w:t xml:space="preserve">Destination layer-2 ID </w:t>
            </w:r>
            <w:r w:rsidRPr="00986958">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86958" w:rsidRDefault="00964D6E" w:rsidP="00964D6E">
            <w:pPr>
              <w:pStyle w:val="TAL"/>
            </w:pPr>
            <w:r w:rsidRPr="00986958">
              <w:t>octet o81+1</w:t>
            </w:r>
          </w:p>
          <w:p w14:paraId="5ABD6341" w14:textId="77777777" w:rsidR="00964D6E" w:rsidRPr="00986958" w:rsidRDefault="00964D6E" w:rsidP="00964D6E">
            <w:pPr>
              <w:pStyle w:val="TAL"/>
            </w:pPr>
          </w:p>
          <w:p w14:paraId="2E9595DF" w14:textId="77777777" w:rsidR="00964D6E" w:rsidRPr="00986958" w:rsidRDefault="00964D6E" w:rsidP="00964D6E">
            <w:pPr>
              <w:pStyle w:val="TAL"/>
            </w:pPr>
            <w:r w:rsidRPr="00986958">
              <w:t>octet (o81+3)</w:t>
            </w:r>
          </w:p>
          <w:p w14:paraId="3BA35D03" w14:textId="77777777" w:rsidR="00964D6E" w:rsidRPr="00986958" w:rsidRDefault="00964D6E" w:rsidP="00964D6E">
            <w:pPr>
              <w:pStyle w:val="TAL"/>
            </w:pPr>
            <w:r w:rsidRPr="00986958">
              <w:t xml:space="preserve"> = octet o67</w:t>
            </w:r>
          </w:p>
        </w:tc>
      </w:tr>
    </w:tbl>
    <w:p w14:paraId="3682A7F1"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3.1.42: </w:t>
      </w:r>
      <w:r w:rsidRPr="00986958">
        <w:rPr>
          <w:noProof/>
          <w:lang w:val="en-US"/>
        </w:rPr>
        <w:t>V2X service identifier to destination layer-2 ID for unicast initial signalling mapping rule</w:t>
      </w:r>
    </w:p>
    <w:p w14:paraId="4D7190EE" w14:textId="77777777" w:rsidR="00964D6E" w:rsidRPr="00986958" w:rsidRDefault="00964D6E" w:rsidP="00964D6E">
      <w:pPr>
        <w:pStyle w:val="TH"/>
      </w:pPr>
      <w:r w:rsidRPr="00986958">
        <w:lastRenderedPageBreak/>
        <w:t>Table 5</w:t>
      </w:r>
      <w:r w:rsidRPr="00986958">
        <w:rPr>
          <w:rFonts w:hint="eastAsia"/>
        </w:rPr>
        <w:t>.</w:t>
      </w:r>
      <w:r w:rsidRPr="00986958">
        <w:t xml:space="preserve">3.1.42: </w:t>
      </w:r>
      <w:r w:rsidRPr="00986958">
        <w:rPr>
          <w:noProof/>
          <w:lang w:val="en-US"/>
        </w:rPr>
        <w:t>V2X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83A884F" w14:textId="77777777" w:rsidTr="00964D6E">
        <w:trPr>
          <w:cantSplit/>
          <w:jc w:val="center"/>
        </w:trPr>
        <w:tc>
          <w:tcPr>
            <w:tcW w:w="7094" w:type="dxa"/>
          </w:tcPr>
          <w:p w14:paraId="18D1E623" w14:textId="77777777" w:rsidR="00964D6E" w:rsidRPr="00986958" w:rsidRDefault="00964D6E" w:rsidP="00964D6E">
            <w:pPr>
              <w:pStyle w:val="TAL"/>
              <w:rPr>
                <w:noProof/>
                <w:lang w:val="en-US"/>
              </w:rPr>
            </w:pPr>
            <w:r w:rsidRPr="00986958">
              <w:rPr>
                <w:noProof/>
                <w:lang w:val="en-US"/>
              </w:rPr>
              <w:t>V2X service identifiers:</w:t>
            </w:r>
          </w:p>
          <w:p w14:paraId="477680DD"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61B5D661" w14:textId="77777777" w:rsidTr="00964D6E">
        <w:trPr>
          <w:cantSplit/>
          <w:jc w:val="center"/>
        </w:trPr>
        <w:tc>
          <w:tcPr>
            <w:tcW w:w="7094" w:type="dxa"/>
          </w:tcPr>
          <w:p w14:paraId="688C195C" w14:textId="77777777" w:rsidR="00964D6E" w:rsidRPr="00986958" w:rsidRDefault="00964D6E" w:rsidP="00964D6E">
            <w:pPr>
              <w:pStyle w:val="TAL"/>
              <w:rPr>
                <w:noProof/>
                <w:lang w:val="en-US"/>
              </w:rPr>
            </w:pPr>
            <w:bookmarkStart w:id="227" w:name="MCCQCTEMPBM_00000190"/>
          </w:p>
        </w:tc>
      </w:tr>
      <w:bookmarkEnd w:id="227"/>
      <w:tr w:rsidR="00964D6E" w:rsidRPr="00986958" w14:paraId="67BD1E6B" w14:textId="77777777" w:rsidTr="00964D6E">
        <w:trPr>
          <w:cantSplit/>
          <w:jc w:val="center"/>
        </w:trPr>
        <w:tc>
          <w:tcPr>
            <w:tcW w:w="7094" w:type="dxa"/>
          </w:tcPr>
          <w:p w14:paraId="17EE4007" w14:textId="77777777" w:rsidR="00964D6E" w:rsidRPr="00986958" w:rsidRDefault="00964D6E" w:rsidP="00964D6E">
            <w:pPr>
              <w:pStyle w:val="TAL"/>
            </w:pPr>
            <w:r w:rsidRPr="00986958">
              <w:t xml:space="preserve">Destination layer-2 ID </w:t>
            </w:r>
            <w:r w:rsidRPr="00986958">
              <w:rPr>
                <w:noProof/>
                <w:lang w:val="en-US"/>
              </w:rPr>
              <w:t>for unicast initial signalling:</w:t>
            </w:r>
          </w:p>
          <w:p w14:paraId="2A1AF887" w14:textId="77777777" w:rsidR="00964D6E" w:rsidRPr="00986958" w:rsidRDefault="00964D6E" w:rsidP="00964D6E">
            <w:pPr>
              <w:pStyle w:val="TAL"/>
            </w:pPr>
            <w:r w:rsidRPr="00986958">
              <w:t>The destination layer-2 ID</w:t>
            </w:r>
            <w:r w:rsidRPr="00986958">
              <w:rPr>
                <w:noProof/>
                <w:lang w:val="en-US"/>
              </w:rPr>
              <w:t xml:space="preserve"> for unicast initial signalling </w:t>
            </w:r>
            <w:r w:rsidRPr="00986958">
              <w:t>field is a binary coded layer 2 identifier.</w:t>
            </w:r>
          </w:p>
        </w:tc>
      </w:tr>
      <w:tr w:rsidR="00964D6E" w:rsidRPr="00986958" w14:paraId="3707CF6C" w14:textId="77777777" w:rsidTr="00964D6E">
        <w:trPr>
          <w:cantSplit/>
          <w:jc w:val="center"/>
        </w:trPr>
        <w:tc>
          <w:tcPr>
            <w:tcW w:w="7094" w:type="dxa"/>
          </w:tcPr>
          <w:p w14:paraId="5D44E4BB" w14:textId="77777777" w:rsidR="00964D6E" w:rsidRPr="00986958" w:rsidRDefault="00964D6E" w:rsidP="00964D6E">
            <w:pPr>
              <w:pStyle w:val="TAL"/>
            </w:pPr>
            <w:bookmarkStart w:id="228" w:name="MCCQCTEMPBM_00000191"/>
          </w:p>
        </w:tc>
      </w:tr>
      <w:bookmarkEnd w:id="228"/>
      <w:tr w:rsidR="00964D6E" w:rsidRPr="00986958" w14:paraId="2CD282FE" w14:textId="77777777" w:rsidTr="00964D6E">
        <w:trPr>
          <w:cantSplit/>
          <w:jc w:val="center"/>
        </w:trPr>
        <w:tc>
          <w:tcPr>
            <w:tcW w:w="7094" w:type="dxa"/>
          </w:tcPr>
          <w:p w14:paraId="41AD34E1"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unicast initial signalling mapping rule contents field </w:t>
            </w:r>
            <w:r w:rsidRPr="00986958">
              <w:rPr>
                <w:lang w:val="en-US"/>
              </w:rPr>
              <w:t>indicates a length bigger than indicated in figure </w:t>
            </w:r>
            <w:r w:rsidRPr="00986958">
              <w:t>5</w:t>
            </w:r>
            <w:r w:rsidRPr="00986958">
              <w:rPr>
                <w:rFonts w:hint="eastAsia"/>
              </w:rPr>
              <w:t>.</w:t>
            </w:r>
            <w:r w:rsidRPr="00986958">
              <w:t>3.1.42,</w:t>
            </w:r>
            <w:r w:rsidRPr="00986958">
              <w:rPr>
                <w:lang w:val="en-US"/>
              </w:rPr>
              <w:t xml:space="preserve"> receiving entity shall ignore any superfluous octets located at the end of the </w:t>
            </w:r>
            <w:r w:rsidRPr="00986958">
              <w:rPr>
                <w:noProof/>
                <w:lang w:val="en-US"/>
              </w:rPr>
              <w:t>V2X service identifier to destination layer-2 ID for unicast initial signalling mapping rule contents</w:t>
            </w:r>
            <w:r w:rsidRPr="00986958">
              <w:rPr>
                <w:lang w:val="en-US"/>
              </w:rPr>
              <w:t>.</w:t>
            </w:r>
          </w:p>
        </w:tc>
      </w:tr>
      <w:tr w:rsidR="00964D6E" w:rsidRPr="00986958" w14:paraId="20892C82" w14:textId="77777777" w:rsidTr="00964D6E">
        <w:trPr>
          <w:cantSplit/>
          <w:jc w:val="center"/>
        </w:trPr>
        <w:tc>
          <w:tcPr>
            <w:tcW w:w="7094" w:type="dxa"/>
          </w:tcPr>
          <w:p w14:paraId="22F8094A" w14:textId="77777777" w:rsidR="00964D6E" w:rsidRPr="00986958" w:rsidRDefault="00964D6E" w:rsidP="00964D6E">
            <w:pPr>
              <w:pStyle w:val="TAL"/>
            </w:pPr>
            <w:bookmarkStart w:id="229" w:name="MCCQCTEMPBM_00000192"/>
          </w:p>
        </w:tc>
      </w:tr>
      <w:bookmarkEnd w:id="229"/>
    </w:tbl>
    <w:p w14:paraId="497D3BC9"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Pr="00986958" w:rsidRDefault="00964D6E" w:rsidP="00964D6E">
            <w:pPr>
              <w:pStyle w:val="TAC"/>
            </w:pPr>
            <w:r w:rsidRPr="00986958">
              <w:t>8</w:t>
            </w:r>
          </w:p>
        </w:tc>
        <w:tc>
          <w:tcPr>
            <w:tcW w:w="709" w:type="dxa"/>
            <w:tcBorders>
              <w:bottom w:val="single" w:sz="4" w:space="0" w:color="auto"/>
            </w:tcBorders>
          </w:tcPr>
          <w:p w14:paraId="08A44747" w14:textId="77777777" w:rsidR="00964D6E" w:rsidRPr="00986958" w:rsidRDefault="00964D6E" w:rsidP="00964D6E">
            <w:pPr>
              <w:pStyle w:val="TAC"/>
            </w:pPr>
            <w:r w:rsidRPr="00986958">
              <w:t>7</w:t>
            </w:r>
          </w:p>
        </w:tc>
        <w:tc>
          <w:tcPr>
            <w:tcW w:w="709" w:type="dxa"/>
            <w:tcBorders>
              <w:bottom w:val="single" w:sz="4" w:space="0" w:color="auto"/>
            </w:tcBorders>
          </w:tcPr>
          <w:p w14:paraId="214F1F59" w14:textId="77777777" w:rsidR="00964D6E" w:rsidRPr="00986958" w:rsidRDefault="00964D6E" w:rsidP="00964D6E">
            <w:pPr>
              <w:pStyle w:val="TAC"/>
            </w:pPr>
            <w:r w:rsidRPr="00986958">
              <w:t>6</w:t>
            </w:r>
          </w:p>
        </w:tc>
        <w:tc>
          <w:tcPr>
            <w:tcW w:w="709" w:type="dxa"/>
            <w:tcBorders>
              <w:bottom w:val="single" w:sz="4" w:space="0" w:color="auto"/>
            </w:tcBorders>
          </w:tcPr>
          <w:p w14:paraId="737267C7" w14:textId="77777777" w:rsidR="00964D6E" w:rsidRPr="00986958" w:rsidRDefault="00964D6E" w:rsidP="00964D6E">
            <w:pPr>
              <w:pStyle w:val="TAC"/>
            </w:pPr>
            <w:r w:rsidRPr="00986958">
              <w:t>5</w:t>
            </w:r>
          </w:p>
        </w:tc>
        <w:tc>
          <w:tcPr>
            <w:tcW w:w="709" w:type="dxa"/>
            <w:tcBorders>
              <w:bottom w:val="single" w:sz="4" w:space="0" w:color="auto"/>
            </w:tcBorders>
          </w:tcPr>
          <w:p w14:paraId="07044451" w14:textId="77777777" w:rsidR="00964D6E" w:rsidRPr="00986958" w:rsidRDefault="00964D6E" w:rsidP="00964D6E">
            <w:pPr>
              <w:pStyle w:val="TAC"/>
            </w:pPr>
            <w:r w:rsidRPr="00986958">
              <w:t>4</w:t>
            </w:r>
          </w:p>
        </w:tc>
        <w:tc>
          <w:tcPr>
            <w:tcW w:w="709" w:type="dxa"/>
            <w:tcBorders>
              <w:bottom w:val="single" w:sz="4" w:space="0" w:color="auto"/>
            </w:tcBorders>
          </w:tcPr>
          <w:p w14:paraId="49BD9731" w14:textId="77777777" w:rsidR="00964D6E" w:rsidRPr="00986958" w:rsidRDefault="00964D6E" w:rsidP="00964D6E">
            <w:pPr>
              <w:pStyle w:val="TAC"/>
            </w:pPr>
            <w:r w:rsidRPr="00986958">
              <w:t>3</w:t>
            </w:r>
          </w:p>
        </w:tc>
        <w:tc>
          <w:tcPr>
            <w:tcW w:w="709" w:type="dxa"/>
            <w:tcBorders>
              <w:bottom w:val="single" w:sz="4" w:space="0" w:color="auto"/>
            </w:tcBorders>
          </w:tcPr>
          <w:p w14:paraId="095DFC62" w14:textId="77777777" w:rsidR="00964D6E" w:rsidRPr="00986958" w:rsidRDefault="00964D6E" w:rsidP="00964D6E">
            <w:pPr>
              <w:pStyle w:val="TAC"/>
            </w:pPr>
            <w:r w:rsidRPr="00986958">
              <w:t>2</w:t>
            </w:r>
          </w:p>
        </w:tc>
        <w:tc>
          <w:tcPr>
            <w:tcW w:w="709" w:type="dxa"/>
            <w:tcBorders>
              <w:bottom w:val="single" w:sz="4" w:space="0" w:color="auto"/>
            </w:tcBorders>
          </w:tcPr>
          <w:p w14:paraId="75A7FD50" w14:textId="77777777" w:rsidR="00964D6E" w:rsidRPr="00986958" w:rsidRDefault="00964D6E" w:rsidP="00964D6E">
            <w:pPr>
              <w:pStyle w:val="TAC"/>
            </w:pPr>
            <w:r w:rsidRPr="00986958">
              <w:t>1</w:t>
            </w:r>
          </w:p>
        </w:tc>
        <w:tc>
          <w:tcPr>
            <w:tcW w:w="1416" w:type="dxa"/>
            <w:gridSpan w:val="2"/>
          </w:tcPr>
          <w:p w14:paraId="48ADCB5E" w14:textId="77777777" w:rsidR="00964D6E" w:rsidRPr="00986958" w:rsidRDefault="00964D6E" w:rsidP="00964D6E">
            <w:pPr>
              <w:pStyle w:val="TAL"/>
            </w:pPr>
          </w:p>
        </w:tc>
      </w:tr>
      <w:tr w:rsidR="00964D6E" w:rsidRPr="00986958"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Pr="00986958" w:rsidRDefault="00964D6E" w:rsidP="00964D6E">
            <w:pPr>
              <w:pStyle w:val="TAC"/>
              <w:rPr>
                <w:noProof/>
                <w:lang w:val="en-US"/>
              </w:rPr>
            </w:pPr>
          </w:p>
          <w:p w14:paraId="777F6222" w14:textId="57345AF7" w:rsidR="00964D6E" w:rsidRPr="00986958" w:rsidRDefault="00964D6E" w:rsidP="00964D6E">
            <w:pPr>
              <w:pStyle w:val="TAC"/>
            </w:pPr>
            <w:r w:rsidRPr="00986958">
              <w:rPr>
                <w:noProof/>
                <w:lang w:val="en-US"/>
              </w:rPr>
              <w:t xml:space="preserve">Length of </w:t>
            </w:r>
            <w:r w:rsidR="00BC456A" w:rsidRPr="00986958">
              <w:rPr>
                <w:noProof/>
                <w:lang w:val="en-US"/>
              </w:rPr>
              <w:t>V2X service identifier to PC5 QoS parameters mapping rules</w:t>
            </w:r>
            <w:r w:rsidR="00BC456A" w:rsidRPr="00986958" w:rsidDel="00BC456A">
              <w:rPr>
                <w:noProof/>
                <w:lang w:val="en-US"/>
              </w:rPr>
              <w:t xml:space="preserve"> </w:t>
            </w:r>
            <w:r w:rsidRPr="00986958">
              <w:rPr>
                <w:noProof/>
                <w:lang w:val="en-US"/>
              </w:rPr>
              <w:t>contents</w:t>
            </w:r>
          </w:p>
        </w:tc>
        <w:tc>
          <w:tcPr>
            <w:tcW w:w="1416" w:type="dxa"/>
            <w:gridSpan w:val="2"/>
          </w:tcPr>
          <w:p w14:paraId="6CE4A2BE" w14:textId="77777777" w:rsidR="00964D6E" w:rsidRPr="00986958" w:rsidRDefault="00964D6E" w:rsidP="00964D6E">
            <w:pPr>
              <w:pStyle w:val="TAL"/>
            </w:pPr>
            <w:r w:rsidRPr="00986958">
              <w:t>octet o48+1</w:t>
            </w:r>
          </w:p>
          <w:p w14:paraId="1A443E8C" w14:textId="77777777" w:rsidR="00964D6E" w:rsidRPr="00986958" w:rsidRDefault="00964D6E" w:rsidP="00964D6E">
            <w:pPr>
              <w:pStyle w:val="TAL"/>
            </w:pPr>
          </w:p>
          <w:p w14:paraId="47204D83" w14:textId="77777777" w:rsidR="00964D6E" w:rsidRPr="00986958" w:rsidRDefault="00964D6E" w:rsidP="00964D6E">
            <w:pPr>
              <w:pStyle w:val="TAL"/>
            </w:pPr>
            <w:r w:rsidRPr="00986958">
              <w:t>octet o48+2</w:t>
            </w:r>
          </w:p>
        </w:tc>
      </w:tr>
      <w:tr w:rsidR="00964D6E" w:rsidRPr="00986958"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Pr="00986958" w:rsidRDefault="00964D6E" w:rsidP="00964D6E">
            <w:pPr>
              <w:pStyle w:val="TAC"/>
            </w:pPr>
          </w:p>
          <w:p w14:paraId="61BCB568" w14:textId="2B29DCB7" w:rsidR="00964D6E" w:rsidRPr="00986958" w:rsidRDefault="00BC456A" w:rsidP="00964D6E">
            <w:pPr>
              <w:pStyle w:val="TAC"/>
            </w:pPr>
            <w:r w:rsidRPr="00986958">
              <w:rPr>
                <w:noProof/>
                <w:lang w:val="en-US"/>
              </w:rPr>
              <w:t xml:space="preserve">V2X service identifier to PC5 QoS parameters mapping </w:t>
            </w:r>
            <w:r w:rsidR="00964D6E" w:rsidRPr="00986958">
              <w:rPr>
                <w:noProof/>
                <w:lang w:val="en-US"/>
              </w:rPr>
              <w:t>rule</w:t>
            </w:r>
            <w:r w:rsidR="00964D6E" w:rsidRPr="00986958">
              <w:t xml:space="preserve"> </w:t>
            </w:r>
            <w:r w:rsidR="00964D6E" w:rsidRPr="00986958">
              <w:rPr>
                <w:noProof/>
                <w:lang w:val="en-US"/>
              </w:rPr>
              <w:t>1</w:t>
            </w:r>
          </w:p>
        </w:tc>
        <w:tc>
          <w:tcPr>
            <w:tcW w:w="1416" w:type="dxa"/>
            <w:gridSpan w:val="2"/>
            <w:tcBorders>
              <w:top w:val="nil"/>
              <w:left w:val="single" w:sz="6" w:space="0" w:color="auto"/>
              <w:bottom w:val="nil"/>
              <w:right w:val="nil"/>
            </w:tcBorders>
          </w:tcPr>
          <w:p w14:paraId="1F884EE5" w14:textId="77777777" w:rsidR="00964D6E" w:rsidRPr="00986958" w:rsidRDefault="00964D6E" w:rsidP="00964D6E">
            <w:pPr>
              <w:pStyle w:val="TAL"/>
            </w:pPr>
            <w:r w:rsidRPr="00986958">
              <w:t>octet (o48+3)*</w:t>
            </w:r>
          </w:p>
          <w:p w14:paraId="4B47612F" w14:textId="77777777" w:rsidR="00964D6E" w:rsidRPr="00986958" w:rsidRDefault="00964D6E" w:rsidP="00964D6E">
            <w:pPr>
              <w:pStyle w:val="TAL"/>
            </w:pPr>
          </w:p>
          <w:p w14:paraId="0C68388C" w14:textId="77777777" w:rsidR="00964D6E" w:rsidRPr="00986958" w:rsidRDefault="00964D6E" w:rsidP="00964D6E">
            <w:pPr>
              <w:pStyle w:val="TAL"/>
            </w:pPr>
            <w:r w:rsidRPr="00986958">
              <w:t>octet o70*</w:t>
            </w:r>
          </w:p>
        </w:tc>
      </w:tr>
      <w:tr w:rsidR="00964D6E" w:rsidRPr="00986958"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Pr="00986958" w:rsidRDefault="00964D6E" w:rsidP="00964D6E">
            <w:pPr>
              <w:pStyle w:val="TAC"/>
            </w:pPr>
          </w:p>
          <w:p w14:paraId="3E995268" w14:textId="1E29F2DE" w:rsidR="00964D6E" w:rsidRPr="00986958" w:rsidRDefault="00173CC1" w:rsidP="00964D6E">
            <w:pPr>
              <w:pStyle w:val="TAC"/>
            </w:pPr>
            <w:r w:rsidRPr="00986958">
              <w:rPr>
                <w:noProof/>
                <w:lang w:val="en-US"/>
              </w:rPr>
              <w:t>V2X service identifier to PC5 QoS parameters mapping rule 2</w:t>
            </w:r>
          </w:p>
        </w:tc>
        <w:tc>
          <w:tcPr>
            <w:tcW w:w="1416" w:type="dxa"/>
            <w:gridSpan w:val="2"/>
            <w:tcBorders>
              <w:top w:val="nil"/>
              <w:left w:val="single" w:sz="6" w:space="0" w:color="auto"/>
              <w:bottom w:val="nil"/>
              <w:right w:val="nil"/>
            </w:tcBorders>
          </w:tcPr>
          <w:p w14:paraId="1AFB3653" w14:textId="77777777" w:rsidR="00964D6E" w:rsidRPr="00986958" w:rsidRDefault="00964D6E" w:rsidP="00964D6E">
            <w:pPr>
              <w:pStyle w:val="TAL"/>
            </w:pPr>
            <w:r w:rsidRPr="00986958">
              <w:t>octet (o70+1)*</w:t>
            </w:r>
          </w:p>
          <w:p w14:paraId="325FE020" w14:textId="77777777" w:rsidR="00964D6E" w:rsidRPr="00986958" w:rsidRDefault="00964D6E" w:rsidP="00964D6E">
            <w:pPr>
              <w:pStyle w:val="TAL"/>
            </w:pPr>
          </w:p>
          <w:p w14:paraId="2325FA87" w14:textId="77777777" w:rsidR="00964D6E" w:rsidRPr="00986958" w:rsidRDefault="00964D6E" w:rsidP="00964D6E">
            <w:pPr>
              <w:pStyle w:val="TAL"/>
            </w:pPr>
            <w:r w:rsidRPr="00986958">
              <w:t>octet o71*</w:t>
            </w:r>
          </w:p>
        </w:tc>
      </w:tr>
      <w:tr w:rsidR="00964D6E" w:rsidRPr="00986958"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Pr="00986958" w:rsidRDefault="00964D6E" w:rsidP="00964D6E">
            <w:pPr>
              <w:pStyle w:val="TAC"/>
            </w:pPr>
          </w:p>
          <w:p w14:paraId="6DBF9152"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6936E8F8" w14:textId="77777777" w:rsidR="00964D6E" w:rsidRPr="00986958" w:rsidRDefault="00964D6E" w:rsidP="00964D6E">
            <w:pPr>
              <w:pStyle w:val="TAL"/>
            </w:pPr>
            <w:r w:rsidRPr="00986958">
              <w:t>octet (o71+1)*</w:t>
            </w:r>
          </w:p>
          <w:p w14:paraId="7A945C44" w14:textId="77777777" w:rsidR="00964D6E" w:rsidRPr="00986958" w:rsidRDefault="00964D6E" w:rsidP="00964D6E">
            <w:pPr>
              <w:pStyle w:val="TAL"/>
            </w:pPr>
          </w:p>
          <w:p w14:paraId="28A4854E" w14:textId="77777777" w:rsidR="00964D6E" w:rsidRPr="00986958" w:rsidRDefault="00964D6E" w:rsidP="00964D6E">
            <w:pPr>
              <w:pStyle w:val="TAL"/>
            </w:pPr>
            <w:r w:rsidRPr="00986958">
              <w:t>octet o72*</w:t>
            </w:r>
          </w:p>
        </w:tc>
      </w:tr>
      <w:tr w:rsidR="00964D6E" w:rsidRPr="00986958"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Pr="00986958" w:rsidRDefault="00964D6E" w:rsidP="00964D6E">
            <w:pPr>
              <w:pStyle w:val="TAC"/>
            </w:pPr>
          </w:p>
          <w:p w14:paraId="604ADC42" w14:textId="148FA8C8" w:rsidR="00964D6E" w:rsidRPr="00986958" w:rsidRDefault="00173CC1" w:rsidP="00964D6E">
            <w:pPr>
              <w:pStyle w:val="TAC"/>
            </w:pPr>
            <w:r w:rsidRPr="00986958">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Pr="00986958" w:rsidRDefault="00964D6E" w:rsidP="00964D6E">
            <w:pPr>
              <w:pStyle w:val="TAL"/>
            </w:pPr>
            <w:r w:rsidRPr="00986958">
              <w:t>octet (o72+1)*</w:t>
            </w:r>
          </w:p>
          <w:p w14:paraId="58D74442" w14:textId="77777777" w:rsidR="00964D6E" w:rsidRPr="00986958" w:rsidRDefault="00964D6E" w:rsidP="00964D6E">
            <w:pPr>
              <w:pStyle w:val="TAL"/>
            </w:pPr>
          </w:p>
          <w:p w14:paraId="55626A3F" w14:textId="77777777" w:rsidR="00964D6E" w:rsidRPr="00986958" w:rsidRDefault="00964D6E" w:rsidP="00964D6E">
            <w:pPr>
              <w:pStyle w:val="TAL"/>
            </w:pPr>
            <w:r w:rsidRPr="00986958">
              <w:t>octet o49*</w:t>
            </w:r>
          </w:p>
        </w:tc>
      </w:tr>
    </w:tbl>
    <w:p w14:paraId="0C4E7005" w14:textId="664AC2AB" w:rsidR="00964D6E" w:rsidRPr="00986958" w:rsidRDefault="00964D6E" w:rsidP="00964D6E">
      <w:pPr>
        <w:pStyle w:val="TF"/>
        <w:rPr>
          <w:lang w:val="en-US"/>
        </w:rPr>
      </w:pPr>
      <w:r w:rsidRPr="00986958">
        <w:t>Figure 5</w:t>
      </w:r>
      <w:r w:rsidRPr="00986958">
        <w:rPr>
          <w:rFonts w:hint="eastAsia"/>
        </w:rPr>
        <w:t>.</w:t>
      </w:r>
      <w:r w:rsidRPr="00986958">
        <w:t xml:space="preserve">3.1.43: </w:t>
      </w:r>
      <w:r w:rsidR="00173CC1" w:rsidRPr="00986958">
        <w:rPr>
          <w:noProof/>
          <w:lang w:val="en-US"/>
        </w:rPr>
        <w:t>V2X service identifier to PC5 QoS parameters mapping rules</w:t>
      </w:r>
    </w:p>
    <w:p w14:paraId="382C1834" w14:textId="5D1AF4EF" w:rsidR="00964D6E" w:rsidRPr="00986958" w:rsidRDefault="00964D6E" w:rsidP="00964D6E">
      <w:pPr>
        <w:pStyle w:val="TH"/>
      </w:pPr>
      <w:r w:rsidRPr="00986958">
        <w:t>Table 5</w:t>
      </w:r>
      <w:r w:rsidRPr="00986958">
        <w:rPr>
          <w:rFonts w:hint="eastAsia"/>
        </w:rPr>
        <w:t>.</w:t>
      </w:r>
      <w:r w:rsidRPr="00986958">
        <w:t xml:space="preserve">3.1.43: </w:t>
      </w:r>
      <w:r w:rsidR="00E25ED0" w:rsidRPr="00986958">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D4F260F" w14:textId="77777777" w:rsidTr="00964D6E">
        <w:trPr>
          <w:cantSplit/>
          <w:jc w:val="center"/>
        </w:trPr>
        <w:tc>
          <w:tcPr>
            <w:tcW w:w="7094" w:type="dxa"/>
          </w:tcPr>
          <w:p w14:paraId="5B93BFFC" w14:textId="2B6AB177" w:rsidR="00FF3939" w:rsidRPr="00986958" w:rsidRDefault="00E25ED0" w:rsidP="00964D6E">
            <w:pPr>
              <w:pStyle w:val="TAL"/>
              <w:rPr>
                <w:noProof/>
                <w:lang w:val="en-US"/>
              </w:rPr>
            </w:pPr>
            <w:r w:rsidRPr="00986958">
              <w:rPr>
                <w:noProof/>
                <w:lang w:val="en-US"/>
              </w:rPr>
              <w:t>V2X service identifier to PC5 QoS parameters mapping rule:</w:t>
            </w:r>
          </w:p>
          <w:p w14:paraId="11CA69F2" w14:textId="34C81505" w:rsidR="00964D6E" w:rsidRPr="00986958" w:rsidRDefault="00964D6E" w:rsidP="00964D6E">
            <w:pPr>
              <w:pStyle w:val="TAL"/>
            </w:pPr>
            <w:r w:rsidRPr="00986958">
              <w:rPr>
                <w:lang w:val="en-US"/>
              </w:rPr>
              <w:t xml:space="preserve">The </w:t>
            </w:r>
            <w:r w:rsidR="00E25ED0" w:rsidRPr="00986958">
              <w:rPr>
                <w:noProof/>
                <w:lang w:val="en-US"/>
              </w:rPr>
              <w:t>V2X service identifier to PC5 QoS parameters mapping rule</w:t>
            </w:r>
            <w:r w:rsidR="00E25ED0" w:rsidRPr="00986958" w:rsidDel="00E25ED0">
              <w:rPr>
                <w:noProof/>
                <w:lang w:val="en-US"/>
              </w:rPr>
              <w:t xml:space="preserve"> </w:t>
            </w:r>
            <w:r w:rsidRPr="00986958">
              <w:t>field is coded according to figure 5</w:t>
            </w:r>
            <w:r w:rsidRPr="00986958">
              <w:rPr>
                <w:rFonts w:hint="eastAsia"/>
              </w:rPr>
              <w:t>.</w:t>
            </w:r>
            <w:r w:rsidRPr="00986958">
              <w:t>3.1.4</w:t>
            </w:r>
            <w:r w:rsidR="002B3647" w:rsidRPr="00986958">
              <w:t>6</w:t>
            </w:r>
            <w:r w:rsidRPr="00986958">
              <w:t xml:space="preserve"> and table 5</w:t>
            </w:r>
            <w:r w:rsidRPr="00986958">
              <w:rPr>
                <w:rFonts w:hint="eastAsia"/>
              </w:rPr>
              <w:t>.</w:t>
            </w:r>
            <w:r w:rsidRPr="00986958">
              <w:t>3.1.</w:t>
            </w:r>
            <w:r w:rsidR="002B3647" w:rsidRPr="00986958">
              <w:t>46</w:t>
            </w:r>
            <w:r w:rsidRPr="00986958">
              <w:t>.</w:t>
            </w:r>
          </w:p>
        </w:tc>
      </w:tr>
      <w:tr w:rsidR="00964D6E" w:rsidRPr="00986958" w14:paraId="74FF0748" w14:textId="77777777" w:rsidTr="00964D6E">
        <w:trPr>
          <w:cantSplit/>
          <w:jc w:val="center"/>
        </w:trPr>
        <w:tc>
          <w:tcPr>
            <w:tcW w:w="7094" w:type="dxa"/>
          </w:tcPr>
          <w:p w14:paraId="0073C952" w14:textId="77777777" w:rsidR="00964D6E" w:rsidRPr="00986958" w:rsidRDefault="00964D6E" w:rsidP="00964D6E">
            <w:pPr>
              <w:pStyle w:val="TAL"/>
              <w:rPr>
                <w:noProof/>
              </w:rPr>
            </w:pPr>
            <w:bookmarkStart w:id="230" w:name="MCCQCTEMPBM_00000193"/>
          </w:p>
        </w:tc>
      </w:tr>
      <w:bookmarkEnd w:id="230"/>
    </w:tbl>
    <w:p w14:paraId="76C753B5" w14:textId="77777777" w:rsidR="00964D6E" w:rsidRPr="00986958" w:rsidRDefault="00964D6E" w:rsidP="00964D6E"/>
    <w:p w14:paraId="40269F0C" w14:textId="20F5D6C5" w:rsidR="00964D6E" w:rsidRPr="00986958" w:rsidRDefault="00964D6E" w:rsidP="00964D6E">
      <w:pPr>
        <w:pStyle w:val="TF"/>
        <w:rPr>
          <w:noProof/>
          <w:lang w:val="en-US"/>
        </w:rPr>
      </w:pPr>
      <w:r w:rsidRPr="00986958">
        <w:t>Figure 5</w:t>
      </w:r>
      <w:r w:rsidRPr="00986958">
        <w:rPr>
          <w:rFonts w:hint="eastAsia"/>
        </w:rPr>
        <w:t>.</w:t>
      </w:r>
      <w:r w:rsidRPr="00986958">
        <w:t xml:space="preserve">3.1.44: </w:t>
      </w:r>
      <w:r w:rsidR="002B3647" w:rsidRPr="00986958">
        <w:rPr>
          <w:noProof/>
          <w:lang w:val="en-US"/>
        </w:rPr>
        <w:t>void</w:t>
      </w:r>
    </w:p>
    <w:p w14:paraId="24B06C46" w14:textId="123CF7B8" w:rsidR="00964D6E" w:rsidRPr="00986958" w:rsidRDefault="00964D6E" w:rsidP="00964D6E">
      <w:pPr>
        <w:pStyle w:val="TH"/>
      </w:pPr>
      <w:r w:rsidRPr="00986958">
        <w:t>Table 5</w:t>
      </w:r>
      <w:r w:rsidRPr="00986958">
        <w:rPr>
          <w:rFonts w:hint="eastAsia"/>
        </w:rPr>
        <w:t>.</w:t>
      </w:r>
      <w:r w:rsidRPr="00986958">
        <w:t xml:space="preserve">3.1.44: </w:t>
      </w:r>
      <w:r w:rsidR="002B3647" w:rsidRPr="00986958">
        <w:rPr>
          <w:noProof/>
          <w:lang w:val="en-US"/>
        </w:rPr>
        <w:t>void</w:t>
      </w:r>
    </w:p>
    <w:p w14:paraId="0A3DEC8B" w14:textId="77777777" w:rsidR="00964D6E" w:rsidRPr="00986958" w:rsidRDefault="00964D6E" w:rsidP="00964D6E"/>
    <w:p w14:paraId="46BF8A54" w14:textId="3EEEFF91" w:rsidR="00964D6E" w:rsidRPr="00986958" w:rsidRDefault="00964D6E" w:rsidP="00964D6E">
      <w:pPr>
        <w:pStyle w:val="TF"/>
        <w:rPr>
          <w:noProof/>
          <w:lang w:val="en-US"/>
        </w:rPr>
      </w:pPr>
      <w:r w:rsidRPr="00986958">
        <w:t>Figure 5</w:t>
      </w:r>
      <w:r w:rsidRPr="00986958">
        <w:rPr>
          <w:rFonts w:hint="eastAsia"/>
        </w:rPr>
        <w:t>.</w:t>
      </w:r>
      <w:r w:rsidRPr="00986958">
        <w:t xml:space="preserve">3.1.45: </w:t>
      </w:r>
      <w:r w:rsidR="002B3647" w:rsidRPr="00986958">
        <w:rPr>
          <w:noProof/>
          <w:lang w:val="en-US"/>
        </w:rPr>
        <w:t>void</w:t>
      </w:r>
    </w:p>
    <w:p w14:paraId="3D2A9A5F" w14:textId="32ECA30B" w:rsidR="00964D6E" w:rsidRPr="00986958" w:rsidRDefault="00964D6E" w:rsidP="00964D6E">
      <w:pPr>
        <w:pStyle w:val="TH"/>
      </w:pPr>
      <w:r w:rsidRPr="00986958">
        <w:t>Table 5</w:t>
      </w:r>
      <w:r w:rsidRPr="00986958">
        <w:rPr>
          <w:rFonts w:hint="eastAsia"/>
        </w:rPr>
        <w:t>.</w:t>
      </w:r>
      <w:r w:rsidRPr="00986958">
        <w:t xml:space="preserve">3.1.45: </w:t>
      </w:r>
      <w:r w:rsidR="002B3647" w:rsidRPr="00986958">
        <w:rPr>
          <w:noProof/>
          <w:lang w:val="en-US"/>
        </w:rPr>
        <w:t>void</w:t>
      </w:r>
    </w:p>
    <w:p w14:paraId="364D17F4" w14:textId="77777777" w:rsidR="00964D6E" w:rsidRPr="00986958"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rsidRPr="00986958"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Pr="00986958" w:rsidRDefault="003B2C9C">
            <w:pPr>
              <w:pStyle w:val="TAC"/>
              <w:rPr>
                <w:lang w:val="en-US"/>
              </w:rPr>
            </w:pPr>
            <w:r w:rsidRPr="00986958">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Pr="00986958" w:rsidRDefault="003B2C9C">
            <w:pPr>
              <w:pStyle w:val="TAC"/>
              <w:rPr>
                <w:lang w:val="en-US"/>
              </w:rPr>
            </w:pPr>
            <w:r w:rsidRPr="00986958">
              <w:rPr>
                <w:lang w:val="en-US"/>
              </w:rPr>
              <w:t>7</w:t>
            </w:r>
          </w:p>
        </w:tc>
        <w:tc>
          <w:tcPr>
            <w:tcW w:w="709" w:type="dxa"/>
            <w:gridSpan w:val="2"/>
            <w:tcBorders>
              <w:top w:val="nil"/>
              <w:left w:val="nil"/>
              <w:bottom w:val="single" w:sz="4" w:space="0" w:color="auto"/>
              <w:right w:val="nil"/>
            </w:tcBorders>
            <w:hideMark/>
          </w:tcPr>
          <w:p w14:paraId="73C6CB14" w14:textId="77777777" w:rsidR="003B2C9C" w:rsidRPr="00986958" w:rsidRDefault="003B2C9C">
            <w:pPr>
              <w:pStyle w:val="TAC"/>
              <w:rPr>
                <w:lang w:val="en-US"/>
              </w:rPr>
            </w:pPr>
            <w:r w:rsidRPr="00986958">
              <w:rPr>
                <w:lang w:val="en-US"/>
              </w:rPr>
              <w:t>6</w:t>
            </w:r>
          </w:p>
        </w:tc>
        <w:tc>
          <w:tcPr>
            <w:tcW w:w="709" w:type="dxa"/>
            <w:gridSpan w:val="2"/>
            <w:tcBorders>
              <w:top w:val="nil"/>
              <w:left w:val="nil"/>
              <w:bottom w:val="single" w:sz="4" w:space="0" w:color="auto"/>
              <w:right w:val="nil"/>
            </w:tcBorders>
            <w:hideMark/>
          </w:tcPr>
          <w:p w14:paraId="2C69A598" w14:textId="77777777" w:rsidR="003B2C9C" w:rsidRPr="00986958" w:rsidRDefault="003B2C9C">
            <w:pPr>
              <w:pStyle w:val="TAC"/>
              <w:rPr>
                <w:lang w:val="en-US"/>
              </w:rPr>
            </w:pPr>
            <w:r w:rsidRPr="00986958">
              <w:rPr>
                <w:lang w:val="en-US"/>
              </w:rPr>
              <w:t>5</w:t>
            </w:r>
          </w:p>
        </w:tc>
        <w:tc>
          <w:tcPr>
            <w:tcW w:w="709" w:type="dxa"/>
            <w:gridSpan w:val="2"/>
            <w:tcBorders>
              <w:top w:val="nil"/>
              <w:left w:val="nil"/>
              <w:bottom w:val="single" w:sz="4" w:space="0" w:color="auto"/>
              <w:right w:val="nil"/>
            </w:tcBorders>
            <w:hideMark/>
          </w:tcPr>
          <w:p w14:paraId="6C027E46" w14:textId="77777777" w:rsidR="003B2C9C" w:rsidRPr="00986958" w:rsidRDefault="003B2C9C">
            <w:pPr>
              <w:pStyle w:val="TAC"/>
              <w:rPr>
                <w:lang w:val="en-US"/>
              </w:rPr>
            </w:pPr>
            <w:r w:rsidRPr="00986958">
              <w:rPr>
                <w:lang w:val="en-US"/>
              </w:rPr>
              <w:t>4</w:t>
            </w:r>
          </w:p>
        </w:tc>
        <w:tc>
          <w:tcPr>
            <w:tcW w:w="709" w:type="dxa"/>
            <w:gridSpan w:val="2"/>
            <w:tcBorders>
              <w:top w:val="nil"/>
              <w:left w:val="nil"/>
              <w:bottom w:val="single" w:sz="4" w:space="0" w:color="auto"/>
              <w:right w:val="nil"/>
            </w:tcBorders>
            <w:hideMark/>
          </w:tcPr>
          <w:p w14:paraId="36B33D44" w14:textId="77777777" w:rsidR="003B2C9C" w:rsidRPr="00986958" w:rsidRDefault="003B2C9C">
            <w:pPr>
              <w:pStyle w:val="TAC"/>
              <w:rPr>
                <w:lang w:val="en-US"/>
              </w:rPr>
            </w:pPr>
            <w:r w:rsidRPr="00986958">
              <w:rPr>
                <w:lang w:val="en-US"/>
              </w:rPr>
              <w:t>3</w:t>
            </w:r>
          </w:p>
        </w:tc>
        <w:tc>
          <w:tcPr>
            <w:tcW w:w="709" w:type="dxa"/>
            <w:gridSpan w:val="2"/>
            <w:tcBorders>
              <w:top w:val="nil"/>
              <w:left w:val="nil"/>
              <w:bottom w:val="single" w:sz="4" w:space="0" w:color="auto"/>
              <w:right w:val="nil"/>
            </w:tcBorders>
            <w:hideMark/>
          </w:tcPr>
          <w:p w14:paraId="15421AAB" w14:textId="77777777" w:rsidR="003B2C9C" w:rsidRPr="00986958" w:rsidRDefault="003B2C9C">
            <w:pPr>
              <w:pStyle w:val="TAC"/>
              <w:rPr>
                <w:lang w:val="en-US"/>
              </w:rPr>
            </w:pPr>
            <w:r w:rsidRPr="00986958">
              <w:rPr>
                <w:lang w:val="en-US"/>
              </w:rPr>
              <w:t>2</w:t>
            </w:r>
          </w:p>
        </w:tc>
        <w:tc>
          <w:tcPr>
            <w:tcW w:w="709" w:type="dxa"/>
            <w:gridSpan w:val="2"/>
            <w:tcBorders>
              <w:top w:val="nil"/>
              <w:left w:val="nil"/>
              <w:bottom w:val="single" w:sz="4" w:space="0" w:color="auto"/>
              <w:right w:val="nil"/>
            </w:tcBorders>
            <w:hideMark/>
          </w:tcPr>
          <w:p w14:paraId="2405D81B" w14:textId="77777777" w:rsidR="003B2C9C" w:rsidRPr="00986958" w:rsidRDefault="003B2C9C">
            <w:pPr>
              <w:pStyle w:val="TAC"/>
              <w:rPr>
                <w:lang w:val="en-US"/>
              </w:rPr>
            </w:pPr>
            <w:r w:rsidRPr="00986958">
              <w:rPr>
                <w:lang w:val="en-US"/>
              </w:rPr>
              <w:t>1</w:t>
            </w:r>
          </w:p>
        </w:tc>
        <w:tc>
          <w:tcPr>
            <w:tcW w:w="1416" w:type="dxa"/>
            <w:gridSpan w:val="2"/>
          </w:tcPr>
          <w:p w14:paraId="0F405050" w14:textId="77777777" w:rsidR="003B2C9C" w:rsidRPr="00986958" w:rsidRDefault="003B2C9C">
            <w:pPr>
              <w:pStyle w:val="TAL"/>
              <w:rPr>
                <w:lang w:val="en-US"/>
              </w:rPr>
            </w:pPr>
          </w:p>
        </w:tc>
      </w:tr>
      <w:tr w:rsidR="003B2C9C" w:rsidRPr="00986958"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Pr="00986958" w:rsidRDefault="003B2C9C">
            <w:pPr>
              <w:pStyle w:val="TAC"/>
              <w:rPr>
                <w:lang w:val="en-US"/>
              </w:rPr>
            </w:pPr>
          </w:p>
          <w:p w14:paraId="185AFBC1" w14:textId="512CF2A3" w:rsidR="003B2C9C" w:rsidRPr="00986958" w:rsidRDefault="003B2C9C">
            <w:pPr>
              <w:pStyle w:val="TAC"/>
              <w:rPr>
                <w:lang w:val="en-US"/>
              </w:rPr>
            </w:pPr>
            <w:r w:rsidRPr="00986958">
              <w:rPr>
                <w:lang w:val="en-US"/>
              </w:rPr>
              <w:t xml:space="preserve">Length of </w:t>
            </w:r>
            <w:r w:rsidRPr="00986958">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Pr="00986958" w:rsidRDefault="003B2C9C">
            <w:pPr>
              <w:pStyle w:val="TAL"/>
              <w:rPr>
                <w:lang w:val="en-US"/>
              </w:rPr>
            </w:pPr>
            <w:r w:rsidRPr="00986958">
              <w:rPr>
                <w:lang w:val="en-US"/>
              </w:rPr>
              <w:t>octet o70+1</w:t>
            </w:r>
          </w:p>
          <w:p w14:paraId="36720A57" w14:textId="77777777" w:rsidR="003B2C9C" w:rsidRPr="00986958" w:rsidRDefault="003B2C9C">
            <w:pPr>
              <w:pStyle w:val="TAL"/>
              <w:rPr>
                <w:lang w:val="en-US"/>
              </w:rPr>
            </w:pPr>
          </w:p>
          <w:p w14:paraId="500371F6" w14:textId="7B98BAEA" w:rsidR="003B2C9C" w:rsidRPr="00986958" w:rsidRDefault="003B2C9C">
            <w:pPr>
              <w:pStyle w:val="TAL"/>
              <w:rPr>
                <w:lang w:val="en-US"/>
              </w:rPr>
            </w:pPr>
            <w:r w:rsidRPr="00986958">
              <w:rPr>
                <w:lang w:val="en-US"/>
              </w:rPr>
              <w:t>octet o70+2</w:t>
            </w:r>
          </w:p>
        </w:tc>
      </w:tr>
      <w:tr w:rsidR="003B2C9C" w:rsidRPr="00986958"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Pr="00986958" w:rsidRDefault="003B2C9C">
            <w:pPr>
              <w:pStyle w:val="TAC"/>
              <w:rPr>
                <w:noProof/>
                <w:lang w:val="en-US"/>
              </w:rPr>
            </w:pPr>
          </w:p>
          <w:p w14:paraId="21F4721C" w14:textId="77777777" w:rsidR="003B2C9C" w:rsidRPr="00986958" w:rsidRDefault="003B2C9C">
            <w:pPr>
              <w:pStyle w:val="TAC"/>
              <w:rPr>
                <w:lang w:val="en-US"/>
              </w:rPr>
            </w:pPr>
            <w:r w:rsidRPr="00986958">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Pr="00986958" w:rsidRDefault="003B2C9C">
            <w:pPr>
              <w:pStyle w:val="TAL"/>
              <w:rPr>
                <w:lang w:val="en-US"/>
              </w:rPr>
            </w:pPr>
            <w:r w:rsidRPr="00986958">
              <w:rPr>
                <w:lang w:val="en-US"/>
              </w:rPr>
              <w:t>octet o70+3</w:t>
            </w:r>
          </w:p>
          <w:p w14:paraId="243E43DF" w14:textId="77777777" w:rsidR="003B2C9C" w:rsidRPr="00986958" w:rsidRDefault="003B2C9C">
            <w:pPr>
              <w:pStyle w:val="TAL"/>
              <w:rPr>
                <w:lang w:val="en-US"/>
              </w:rPr>
            </w:pPr>
          </w:p>
          <w:p w14:paraId="03BE8839" w14:textId="77777777" w:rsidR="003B2C9C" w:rsidRPr="00986958" w:rsidRDefault="003B2C9C">
            <w:pPr>
              <w:pStyle w:val="TAL"/>
              <w:rPr>
                <w:lang w:val="en-US"/>
              </w:rPr>
            </w:pPr>
            <w:r w:rsidRPr="00986958">
              <w:rPr>
                <w:lang w:val="en-US"/>
              </w:rPr>
              <w:t>octet o74</w:t>
            </w:r>
          </w:p>
        </w:tc>
      </w:tr>
      <w:tr w:rsidR="003B2C9C" w:rsidRPr="00986958"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Pr="00986958" w:rsidRDefault="003B2C9C">
            <w:pPr>
              <w:pStyle w:val="TAC"/>
              <w:rPr>
                <w:lang w:val="en-US"/>
              </w:rPr>
            </w:pPr>
            <w:r w:rsidRPr="00986958">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Pr="00986958" w:rsidRDefault="003B2C9C">
            <w:pPr>
              <w:pStyle w:val="TAC"/>
              <w:rPr>
                <w:lang w:val="en-US"/>
              </w:rPr>
            </w:pPr>
            <w:r w:rsidRPr="00986958">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Pr="00986958" w:rsidRDefault="003B2C9C">
            <w:pPr>
              <w:pStyle w:val="TAC"/>
              <w:rPr>
                <w:lang w:val="en-US"/>
              </w:rPr>
            </w:pPr>
            <w:r w:rsidRPr="00986958">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Pr="00986958" w:rsidRDefault="003B2C9C">
            <w:pPr>
              <w:pStyle w:val="TAC"/>
              <w:rPr>
                <w:lang w:val="en-US"/>
              </w:rPr>
            </w:pPr>
            <w:r w:rsidRPr="00986958">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Pr="00986958" w:rsidRDefault="003B2C9C">
            <w:pPr>
              <w:pStyle w:val="TAC"/>
              <w:rPr>
                <w:lang w:val="en-US"/>
              </w:rPr>
            </w:pPr>
            <w:r w:rsidRPr="00986958">
              <w:rPr>
                <w:lang w:val="en-US"/>
              </w:rPr>
              <w:t>0</w:t>
            </w:r>
          </w:p>
          <w:p w14:paraId="7FA0428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Pr="00986958" w:rsidRDefault="003B2C9C">
            <w:pPr>
              <w:pStyle w:val="TAC"/>
              <w:rPr>
                <w:lang w:val="en-US"/>
              </w:rPr>
            </w:pPr>
            <w:r w:rsidRPr="00986958">
              <w:rPr>
                <w:lang w:val="en-US"/>
              </w:rPr>
              <w:t>0</w:t>
            </w:r>
          </w:p>
          <w:p w14:paraId="09EB039C"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Pr="00986958" w:rsidRDefault="003B2C9C">
            <w:pPr>
              <w:pStyle w:val="TAC"/>
              <w:rPr>
                <w:lang w:val="en-US"/>
              </w:rPr>
            </w:pPr>
            <w:r w:rsidRPr="00986958">
              <w:rPr>
                <w:lang w:val="en-US"/>
              </w:rPr>
              <w:t>0</w:t>
            </w:r>
          </w:p>
          <w:p w14:paraId="57D9D9E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Pr="00986958" w:rsidRDefault="003B2C9C">
            <w:pPr>
              <w:pStyle w:val="TAC"/>
              <w:rPr>
                <w:lang w:val="en-US"/>
              </w:rPr>
            </w:pPr>
            <w:r w:rsidRPr="00986958">
              <w:rPr>
                <w:lang w:val="en-US"/>
              </w:rPr>
              <w:t>0</w:t>
            </w:r>
          </w:p>
          <w:p w14:paraId="230F0EA5" w14:textId="77777777" w:rsidR="003B2C9C" w:rsidRPr="00986958" w:rsidRDefault="003B2C9C">
            <w:pPr>
              <w:pStyle w:val="TAC"/>
              <w:rPr>
                <w:lang w:val="en-US"/>
              </w:rPr>
            </w:pPr>
            <w:r w:rsidRPr="00986958">
              <w:rPr>
                <w:lang w:val="en-US"/>
              </w:rPr>
              <w:t>Spare</w:t>
            </w:r>
          </w:p>
        </w:tc>
        <w:tc>
          <w:tcPr>
            <w:tcW w:w="1416" w:type="dxa"/>
            <w:gridSpan w:val="2"/>
            <w:tcBorders>
              <w:top w:val="nil"/>
              <w:left w:val="single" w:sz="6" w:space="0" w:color="auto"/>
              <w:bottom w:val="nil"/>
              <w:right w:val="nil"/>
            </w:tcBorders>
            <w:hideMark/>
          </w:tcPr>
          <w:p w14:paraId="13B18CF0" w14:textId="307DFE17" w:rsidR="003B2C9C" w:rsidRPr="00986958" w:rsidRDefault="003B2C9C">
            <w:pPr>
              <w:pStyle w:val="TAL"/>
              <w:rPr>
                <w:lang w:val="en-US"/>
              </w:rPr>
            </w:pPr>
            <w:r w:rsidRPr="00986958">
              <w:rPr>
                <w:lang w:val="en-US"/>
              </w:rPr>
              <w:t>octet o74+1</w:t>
            </w:r>
          </w:p>
        </w:tc>
      </w:tr>
      <w:tr w:rsidR="003B2C9C" w:rsidRPr="00986958"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Pr="00986958" w:rsidRDefault="003B2C9C">
            <w:pPr>
              <w:pStyle w:val="TAC"/>
              <w:rPr>
                <w:lang w:val="en-US"/>
              </w:rPr>
            </w:pPr>
            <w:r w:rsidRPr="00986958">
              <w:rPr>
                <w:lang w:val="en-US"/>
              </w:rPr>
              <w:t>PQI</w:t>
            </w:r>
          </w:p>
        </w:tc>
        <w:tc>
          <w:tcPr>
            <w:tcW w:w="1416" w:type="dxa"/>
            <w:gridSpan w:val="2"/>
            <w:tcBorders>
              <w:top w:val="nil"/>
              <w:left w:val="single" w:sz="6" w:space="0" w:color="auto"/>
              <w:bottom w:val="nil"/>
              <w:right w:val="nil"/>
            </w:tcBorders>
            <w:hideMark/>
          </w:tcPr>
          <w:p w14:paraId="5F5D2E71" w14:textId="75A8EF19" w:rsidR="003B2C9C" w:rsidRPr="00986958" w:rsidRDefault="003B2C9C">
            <w:pPr>
              <w:pStyle w:val="TAL"/>
              <w:rPr>
                <w:lang w:val="en-US"/>
              </w:rPr>
            </w:pPr>
            <w:r w:rsidRPr="00986958">
              <w:rPr>
                <w:lang w:val="en-US"/>
              </w:rPr>
              <w:t>octet o74+2</w:t>
            </w:r>
          </w:p>
        </w:tc>
      </w:tr>
      <w:tr w:rsidR="003B2C9C" w:rsidRPr="00986958"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Pr="00986958" w:rsidRDefault="003B2C9C">
            <w:pPr>
              <w:pStyle w:val="TAC"/>
              <w:rPr>
                <w:lang w:val="en-US"/>
              </w:rPr>
            </w:pPr>
          </w:p>
          <w:p w14:paraId="6CD2214F" w14:textId="77777777" w:rsidR="003B2C9C" w:rsidRPr="00986958" w:rsidRDefault="003B2C9C">
            <w:pPr>
              <w:pStyle w:val="TAC"/>
              <w:rPr>
                <w:lang w:val="en-US"/>
              </w:rPr>
            </w:pPr>
            <w:r w:rsidRPr="00986958">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Pr="00986958" w:rsidRDefault="003B2C9C">
            <w:pPr>
              <w:pStyle w:val="TAL"/>
              <w:rPr>
                <w:lang w:val="en-US"/>
              </w:rPr>
            </w:pPr>
            <w:r w:rsidRPr="00986958">
              <w:rPr>
                <w:lang w:val="en-US"/>
              </w:rPr>
              <w:t>octet (o74+3)*</w:t>
            </w:r>
          </w:p>
          <w:p w14:paraId="52D9B31E" w14:textId="77777777" w:rsidR="003B2C9C" w:rsidRPr="00986958" w:rsidRDefault="003B2C9C">
            <w:pPr>
              <w:pStyle w:val="TAL"/>
              <w:rPr>
                <w:lang w:val="en-US"/>
              </w:rPr>
            </w:pPr>
          </w:p>
          <w:p w14:paraId="04B9582C" w14:textId="5ACE507E" w:rsidR="003B2C9C" w:rsidRPr="00986958" w:rsidRDefault="003B2C9C">
            <w:pPr>
              <w:pStyle w:val="TAL"/>
              <w:rPr>
                <w:lang w:val="en-US"/>
              </w:rPr>
            </w:pPr>
            <w:r w:rsidRPr="00986958">
              <w:rPr>
                <w:lang w:val="en-US"/>
              </w:rPr>
              <w:t>octet (o74+5)*</w:t>
            </w:r>
          </w:p>
        </w:tc>
      </w:tr>
      <w:tr w:rsidR="003B2C9C" w:rsidRPr="00986958"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Pr="00986958" w:rsidRDefault="003B2C9C">
            <w:pPr>
              <w:pStyle w:val="TAC"/>
              <w:rPr>
                <w:lang w:val="en-US"/>
              </w:rPr>
            </w:pPr>
          </w:p>
          <w:p w14:paraId="38431DD0" w14:textId="77777777" w:rsidR="003B2C9C" w:rsidRPr="00986958" w:rsidRDefault="003B2C9C">
            <w:pPr>
              <w:pStyle w:val="TAC"/>
              <w:rPr>
                <w:lang w:val="en-US"/>
              </w:rPr>
            </w:pPr>
            <w:r w:rsidRPr="00986958">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Pr="00986958" w:rsidRDefault="003B2C9C">
            <w:pPr>
              <w:pStyle w:val="TAL"/>
              <w:rPr>
                <w:lang w:val="en-US"/>
              </w:rPr>
            </w:pPr>
            <w:r w:rsidRPr="00986958">
              <w:rPr>
                <w:lang w:val="en-US"/>
              </w:rPr>
              <w:t>octet (o</w:t>
            </w:r>
            <w:r w:rsidR="00337357" w:rsidRPr="00986958">
              <w:rPr>
                <w:lang w:val="en-US"/>
              </w:rPr>
              <w:t>94</w:t>
            </w:r>
            <w:r w:rsidRPr="00986958">
              <w:rPr>
                <w:lang w:val="en-US"/>
              </w:rPr>
              <w:t>)*</w:t>
            </w:r>
            <w:r w:rsidR="00CF091F" w:rsidRPr="00986958">
              <w:rPr>
                <w:lang w:val="en-US"/>
              </w:rPr>
              <w:t xml:space="preserve"> (see NOTE)</w:t>
            </w:r>
          </w:p>
          <w:p w14:paraId="5E65FD6D" w14:textId="77777777" w:rsidR="003B2C9C" w:rsidRPr="00986958" w:rsidRDefault="003B2C9C">
            <w:pPr>
              <w:pStyle w:val="TAL"/>
              <w:rPr>
                <w:lang w:val="en-US"/>
              </w:rPr>
            </w:pPr>
          </w:p>
          <w:p w14:paraId="09B8221C" w14:textId="704AD99C" w:rsidR="003B2C9C" w:rsidRPr="00986958" w:rsidRDefault="003B2C9C">
            <w:pPr>
              <w:pStyle w:val="TAL"/>
              <w:rPr>
                <w:lang w:val="en-US"/>
              </w:rPr>
            </w:pPr>
            <w:r w:rsidRPr="00986958">
              <w:rPr>
                <w:lang w:val="en-US"/>
              </w:rPr>
              <w:t>octet (o</w:t>
            </w:r>
            <w:r w:rsidR="00AD0AFE" w:rsidRPr="00986958">
              <w:rPr>
                <w:lang w:val="en-US"/>
              </w:rPr>
              <w:t>94+2</w:t>
            </w:r>
            <w:r w:rsidRPr="00986958">
              <w:rPr>
                <w:lang w:val="en-US"/>
              </w:rPr>
              <w:t>)*</w:t>
            </w:r>
          </w:p>
        </w:tc>
      </w:tr>
      <w:tr w:rsidR="003B2C9C" w:rsidRPr="00986958"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Pr="00986958" w:rsidRDefault="003B2C9C">
            <w:pPr>
              <w:pStyle w:val="TAC"/>
              <w:rPr>
                <w:lang w:val="en-US"/>
              </w:rPr>
            </w:pPr>
          </w:p>
          <w:p w14:paraId="26129C74" w14:textId="77777777" w:rsidR="003B2C9C" w:rsidRPr="00986958" w:rsidRDefault="003B2C9C">
            <w:pPr>
              <w:pStyle w:val="TAC"/>
              <w:rPr>
                <w:lang w:val="en-US"/>
              </w:rPr>
            </w:pPr>
            <w:r w:rsidRPr="00986958">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Pr="00986958" w:rsidRDefault="003B2C9C">
            <w:pPr>
              <w:pStyle w:val="TAL"/>
              <w:rPr>
                <w:lang w:val="en-US"/>
              </w:rPr>
            </w:pPr>
            <w:r w:rsidRPr="00986958">
              <w:rPr>
                <w:lang w:val="en-US"/>
              </w:rPr>
              <w:t>octet (o</w:t>
            </w:r>
            <w:r w:rsidR="002031BD" w:rsidRPr="00986958">
              <w:rPr>
                <w:lang w:val="en-US"/>
              </w:rPr>
              <w:t>95</w:t>
            </w:r>
            <w:r w:rsidRPr="00986958">
              <w:rPr>
                <w:lang w:val="en-US"/>
              </w:rPr>
              <w:t>)*</w:t>
            </w:r>
            <w:r w:rsidR="002B6A10" w:rsidRPr="00986958">
              <w:rPr>
                <w:lang w:val="en-US"/>
              </w:rPr>
              <w:t xml:space="preserve"> (see NOTE)</w:t>
            </w:r>
          </w:p>
          <w:p w14:paraId="778D3BCB" w14:textId="77777777" w:rsidR="003B2C9C" w:rsidRPr="00986958" w:rsidRDefault="003B2C9C">
            <w:pPr>
              <w:pStyle w:val="TAL"/>
              <w:rPr>
                <w:lang w:val="en-US"/>
              </w:rPr>
            </w:pPr>
          </w:p>
          <w:p w14:paraId="003BCB98" w14:textId="31178A20" w:rsidR="003B2C9C" w:rsidRPr="00986958" w:rsidRDefault="003B2C9C">
            <w:pPr>
              <w:pStyle w:val="TAL"/>
              <w:rPr>
                <w:lang w:val="en-US"/>
              </w:rPr>
            </w:pPr>
            <w:r w:rsidRPr="00986958">
              <w:rPr>
                <w:lang w:val="en-US"/>
              </w:rPr>
              <w:t>octet (o</w:t>
            </w:r>
            <w:r w:rsidR="002B74D8" w:rsidRPr="00986958">
              <w:rPr>
                <w:lang w:val="en-US"/>
              </w:rPr>
              <w:t>95+2</w:t>
            </w:r>
            <w:r w:rsidRPr="00986958">
              <w:rPr>
                <w:lang w:val="en-US"/>
              </w:rPr>
              <w:t>)*</w:t>
            </w:r>
          </w:p>
        </w:tc>
      </w:tr>
      <w:tr w:rsidR="003B2C9C" w:rsidRPr="00986958"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Pr="00986958" w:rsidRDefault="003B2C9C">
            <w:pPr>
              <w:pStyle w:val="TAC"/>
              <w:rPr>
                <w:lang w:val="en-US"/>
              </w:rPr>
            </w:pPr>
          </w:p>
          <w:p w14:paraId="2D2002EE" w14:textId="77777777" w:rsidR="003B2C9C" w:rsidRPr="00986958" w:rsidRDefault="003B2C9C">
            <w:pPr>
              <w:pStyle w:val="TAC"/>
              <w:rPr>
                <w:lang w:val="en-US"/>
              </w:rPr>
            </w:pPr>
            <w:r w:rsidRPr="00986958">
              <w:rPr>
                <w:lang w:val="en-US"/>
              </w:rPr>
              <w:t>Range</w:t>
            </w:r>
          </w:p>
        </w:tc>
        <w:tc>
          <w:tcPr>
            <w:tcW w:w="1416" w:type="dxa"/>
            <w:gridSpan w:val="2"/>
            <w:tcBorders>
              <w:top w:val="nil"/>
              <w:left w:val="single" w:sz="6" w:space="0" w:color="auto"/>
              <w:bottom w:val="nil"/>
              <w:right w:val="nil"/>
            </w:tcBorders>
          </w:tcPr>
          <w:p w14:paraId="401D2D0D" w14:textId="6F1AC8E3" w:rsidR="003B2C9C" w:rsidRPr="00986958" w:rsidRDefault="003B2C9C">
            <w:pPr>
              <w:pStyle w:val="TAL"/>
              <w:rPr>
                <w:lang w:val="en-US"/>
              </w:rPr>
            </w:pPr>
            <w:r w:rsidRPr="00986958">
              <w:rPr>
                <w:lang w:val="en-US"/>
              </w:rPr>
              <w:t>octet (o</w:t>
            </w:r>
            <w:r w:rsidR="00A91B2F" w:rsidRPr="00986958">
              <w:rPr>
                <w:lang w:val="en-US"/>
              </w:rPr>
              <w:t>96</w:t>
            </w:r>
            <w:r w:rsidRPr="00986958">
              <w:rPr>
                <w:lang w:val="en-US"/>
              </w:rPr>
              <w:t>)*</w:t>
            </w:r>
            <w:r w:rsidR="00670B6C" w:rsidRPr="00986958">
              <w:rPr>
                <w:lang w:val="en-US"/>
              </w:rPr>
              <w:t xml:space="preserve"> (see NOTE)</w:t>
            </w:r>
          </w:p>
          <w:p w14:paraId="3A5612E8" w14:textId="77777777" w:rsidR="003B2C9C" w:rsidRPr="00986958" w:rsidRDefault="003B2C9C">
            <w:pPr>
              <w:pStyle w:val="TAL"/>
              <w:rPr>
                <w:lang w:val="en-US"/>
              </w:rPr>
            </w:pPr>
          </w:p>
          <w:p w14:paraId="13201731" w14:textId="7199A672" w:rsidR="003B2C9C" w:rsidRPr="00986958" w:rsidRDefault="003B2C9C">
            <w:pPr>
              <w:pStyle w:val="TAL"/>
              <w:rPr>
                <w:lang w:val="en-US"/>
              </w:rPr>
            </w:pPr>
            <w:r w:rsidRPr="00986958">
              <w:rPr>
                <w:lang w:val="en-US"/>
              </w:rPr>
              <w:t>octet (o</w:t>
            </w:r>
            <w:r w:rsidR="00BC3D3A" w:rsidRPr="00986958">
              <w:rPr>
                <w:lang w:val="en-US"/>
              </w:rPr>
              <w:t>96+2</w:t>
            </w:r>
            <w:r w:rsidRPr="00986958">
              <w:rPr>
                <w:lang w:val="en-US"/>
              </w:rPr>
              <w:t>)* = octet o71*</w:t>
            </w:r>
          </w:p>
        </w:tc>
      </w:tr>
    </w:tbl>
    <w:p w14:paraId="2B807301" w14:textId="77777777" w:rsidR="00B178A9" w:rsidRPr="00986958" w:rsidRDefault="00B178A9" w:rsidP="00B178A9">
      <w:pPr>
        <w:pStyle w:val="NF"/>
      </w:pPr>
    </w:p>
    <w:p w14:paraId="79C8ABED" w14:textId="77777777" w:rsidR="00B178A9" w:rsidRPr="00986958" w:rsidRDefault="00B178A9" w:rsidP="00B178A9">
      <w:pPr>
        <w:pStyle w:val="NF"/>
      </w:pPr>
      <w:r w:rsidRPr="00986958">
        <w:t>NOTE:</w:t>
      </w:r>
      <w:r w:rsidRPr="00986958">
        <w:tab/>
        <w:t>The field is placed immediately after the last present preceding field.</w:t>
      </w:r>
    </w:p>
    <w:p w14:paraId="227896A4" w14:textId="77777777" w:rsidR="00B178A9" w:rsidRPr="00986958" w:rsidRDefault="00B178A9" w:rsidP="00B178A9">
      <w:pPr>
        <w:pStyle w:val="NF"/>
      </w:pPr>
    </w:p>
    <w:p w14:paraId="583E75B0" w14:textId="6D556E57" w:rsidR="00964D6E" w:rsidRPr="00986958" w:rsidRDefault="00964D6E" w:rsidP="00964D6E">
      <w:pPr>
        <w:pStyle w:val="TF"/>
        <w:rPr>
          <w:noProof/>
          <w:lang w:val="en-US"/>
        </w:rPr>
      </w:pPr>
      <w:r w:rsidRPr="00986958">
        <w:t>Figure 5</w:t>
      </w:r>
      <w:r w:rsidRPr="00986958">
        <w:rPr>
          <w:rFonts w:hint="eastAsia"/>
        </w:rPr>
        <w:t>.</w:t>
      </w:r>
      <w:r w:rsidRPr="00986958">
        <w:t xml:space="preserve">3.1.46: </w:t>
      </w:r>
      <w:r w:rsidR="003B2C9C" w:rsidRPr="00986958">
        <w:rPr>
          <w:noProof/>
          <w:lang w:val="en-US"/>
        </w:rPr>
        <w:t>V2X service identifier to PC5 QoS parameters mapping rule</w:t>
      </w:r>
    </w:p>
    <w:p w14:paraId="6F35B83A" w14:textId="4BF8C8B0" w:rsidR="00964D6E" w:rsidRPr="00986958" w:rsidRDefault="00964D6E" w:rsidP="00964D6E">
      <w:pPr>
        <w:pStyle w:val="TH"/>
      </w:pPr>
      <w:r w:rsidRPr="00986958">
        <w:lastRenderedPageBreak/>
        <w:t>Table 5</w:t>
      </w:r>
      <w:r w:rsidRPr="00986958">
        <w:rPr>
          <w:rFonts w:hint="eastAsia"/>
        </w:rPr>
        <w:t>.</w:t>
      </w:r>
      <w:r w:rsidRPr="00986958">
        <w:t xml:space="preserve">3.1.46: </w:t>
      </w:r>
      <w:r w:rsidR="003B2C9C" w:rsidRPr="00986958">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86958" w14:paraId="5A9285FA" w14:textId="77777777" w:rsidTr="0041110D">
        <w:trPr>
          <w:cantSplit/>
          <w:jc w:val="center"/>
        </w:trPr>
        <w:tc>
          <w:tcPr>
            <w:tcW w:w="7094" w:type="dxa"/>
          </w:tcPr>
          <w:p w14:paraId="783D2C74" w14:textId="77777777" w:rsidR="009A09F0" w:rsidRPr="00986958" w:rsidRDefault="009A09F0" w:rsidP="0041110D">
            <w:pPr>
              <w:pStyle w:val="TAL"/>
              <w:rPr>
                <w:noProof/>
                <w:lang w:val="en-US"/>
              </w:rPr>
            </w:pPr>
            <w:r w:rsidRPr="00986958">
              <w:rPr>
                <w:noProof/>
                <w:lang w:val="en-US"/>
              </w:rPr>
              <w:lastRenderedPageBreak/>
              <w:t>V2X service identifiers:</w:t>
            </w:r>
          </w:p>
          <w:p w14:paraId="5DDF4CCF" w14:textId="77777777" w:rsidR="009A09F0" w:rsidRPr="00986958" w:rsidRDefault="009A09F0"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3708BC" w:rsidRPr="00986958" w14:paraId="7433580E" w14:textId="77777777" w:rsidTr="0041110D">
        <w:trPr>
          <w:cantSplit/>
          <w:jc w:val="center"/>
        </w:trPr>
        <w:tc>
          <w:tcPr>
            <w:tcW w:w="7094" w:type="dxa"/>
          </w:tcPr>
          <w:p w14:paraId="027C436D" w14:textId="77777777" w:rsidR="003708BC" w:rsidRPr="00986958" w:rsidRDefault="003708BC" w:rsidP="0041110D">
            <w:pPr>
              <w:pStyle w:val="TAL"/>
              <w:rPr>
                <w:noProof/>
                <w:lang w:val="en-US"/>
              </w:rPr>
            </w:pPr>
            <w:bookmarkStart w:id="231" w:name="MCCQCTEMPBM_00000194"/>
          </w:p>
        </w:tc>
      </w:tr>
      <w:bookmarkEnd w:id="231"/>
      <w:tr w:rsidR="00964D6E" w:rsidRPr="00986958" w14:paraId="5F07C8B6" w14:textId="77777777" w:rsidTr="004D2956">
        <w:trPr>
          <w:cantSplit/>
          <w:jc w:val="center"/>
        </w:trPr>
        <w:tc>
          <w:tcPr>
            <w:tcW w:w="7094" w:type="dxa"/>
          </w:tcPr>
          <w:p w14:paraId="7AE97A5C" w14:textId="2167292A" w:rsidR="00964D6E" w:rsidRPr="00986958" w:rsidRDefault="00964D6E" w:rsidP="00964D6E">
            <w:pPr>
              <w:pStyle w:val="TAL"/>
              <w:rPr>
                <w:noProof/>
                <w:lang w:val="en-US"/>
              </w:rPr>
            </w:pPr>
            <w:r w:rsidRPr="00986958">
              <w:t>Guaranteed flow bit rate</w:t>
            </w:r>
            <w:r w:rsidRPr="00986958">
              <w:rPr>
                <w:noProof/>
                <w:lang w:val="en-US"/>
              </w:rPr>
              <w:t xml:space="preserve"> indicator</w:t>
            </w:r>
            <w:r w:rsidRPr="00986958">
              <w:t xml:space="preserve"> (GFBRI):</w:t>
            </w:r>
          </w:p>
          <w:p w14:paraId="6A080DD6"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5207B2AB" w14:textId="77777777" w:rsidR="00964D6E" w:rsidRPr="00986958" w:rsidRDefault="00964D6E" w:rsidP="00964D6E">
            <w:pPr>
              <w:pStyle w:val="TAL"/>
            </w:pPr>
            <w:r w:rsidRPr="00986958">
              <w:t>Bit</w:t>
            </w:r>
          </w:p>
          <w:p w14:paraId="0C5E217E" w14:textId="77777777" w:rsidR="00964D6E" w:rsidRPr="00986958" w:rsidRDefault="00964D6E" w:rsidP="00964D6E">
            <w:pPr>
              <w:pStyle w:val="TAL"/>
              <w:rPr>
                <w:b/>
              </w:rPr>
            </w:pPr>
            <w:r w:rsidRPr="00986958">
              <w:rPr>
                <w:b/>
              </w:rPr>
              <w:t>8</w:t>
            </w:r>
          </w:p>
          <w:p w14:paraId="12378A4F"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77C1C0A1"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04F427B5" w14:textId="77777777" w:rsidTr="00820A5B">
        <w:trPr>
          <w:cantSplit/>
          <w:jc w:val="center"/>
        </w:trPr>
        <w:tc>
          <w:tcPr>
            <w:tcW w:w="7094" w:type="dxa"/>
            <w:tcBorders>
              <w:top w:val="nil"/>
            </w:tcBorders>
          </w:tcPr>
          <w:p w14:paraId="48ABE16E" w14:textId="77777777" w:rsidR="00964D6E" w:rsidRPr="00986958" w:rsidRDefault="00964D6E" w:rsidP="00964D6E">
            <w:pPr>
              <w:pStyle w:val="TAL"/>
              <w:rPr>
                <w:noProof/>
              </w:rPr>
            </w:pPr>
            <w:bookmarkStart w:id="232" w:name="MCCQCTEMPBM_00000195"/>
          </w:p>
        </w:tc>
      </w:tr>
      <w:bookmarkEnd w:id="232"/>
      <w:tr w:rsidR="00964D6E" w:rsidRPr="00986958" w14:paraId="1D5870C5" w14:textId="77777777" w:rsidTr="00964D6E">
        <w:trPr>
          <w:cantSplit/>
          <w:jc w:val="center"/>
        </w:trPr>
        <w:tc>
          <w:tcPr>
            <w:tcW w:w="7094" w:type="dxa"/>
          </w:tcPr>
          <w:p w14:paraId="25A41011"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22091054"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50C42A2D" w14:textId="77777777" w:rsidR="00964D6E" w:rsidRPr="00986958" w:rsidRDefault="00964D6E" w:rsidP="00964D6E">
            <w:pPr>
              <w:pStyle w:val="TAL"/>
            </w:pPr>
            <w:r w:rsidRPr="00986958">
              <w:t>Bit</w:t>
            </w:r>
          </w:p>
          <w:p w14:paraId="1092DB04" w14:textId="77777777" w:rsidR="00964D6E" w:rsidRPr="00986958" w:rsidRDefault="00964D6E" w:rsidP="00964D6E">
            <w:pPr>
              <w:pStyle w:val="TAL"/>
              <w:rPr>
                <w:b/>
              </w:rPr>
            </w:pPr>
            <w:r w:rsidRPr="00986958">
              <w:rPr>
                <w:b/>
              </w:rPr>
              <w:t>7</w:t>
            </w:r>
          </w:p>
          <w:p w14:paraId="6CE8D3AF"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3B0DD95C"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2690136A" w14:textId="77777777" w:rsidTr="00964D6E">
        <w:trPr>
          <w:cantSplit/>
          <w:jc w:val="center"/>
        </w:trPr>
        <w:tc>
          <w:tcPr>
            <w:tcW w:w="7094" w:type="dxa"/>
          </w:tcPr>
          <w:p w14:paraId="64EB00F1" w14:textId="77777777" w:rsidR="00964D6E" w:rsidRPr="00986958" w:rsidRDefault="00964D6E" w:rsidP="00964D6E">
            <w:pPr>
              <w:pStyle w:val="TAL"/>
              <w:rPr>
                <w:noProof/>
                <w:lang w:val="en-US"/>
              </w:rPr>
            </w:pPr>
            <w:bookmarkStart w:id="233" w:name="MCCQCTEMPBM_00000196"/>
          </w:p>
        </w:tc>
      </w:tr>
      <w:bookmarkEnd w:id="233"/>
      <w:tr w:rsidR="00964D6E" w:rsidRPr="00986958" w14:paraId="3DBC94F0" w14:textId="77777777" w:rsidTr="00964D6E">
        <w:trPr>
          <w:cantSplit/>
          <w:jc w:val="center"/>
        </w:trPr>
        <w:tc>
          <w:tcPr>
            <w:tcW w:w="7094" w:type="dxa"/>
          </w:tcPr>
          <w:p w14:paraId="004598A3"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08FD5180"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792C5C63" w14:textId="77777777" w:rsidR="00964D6E" w:rsidRPr="00986958" w:rsidRDefault="00964D6E" w:rsidP="00964D6E">
            <w:pPr>
              <w:pStyle w:val="TAL"/>
            </w:pPr>
            <w:r w:rsidRPr="00986958">
              <w:t>Bit</w:t>
            </w:r>
          </w:p>
          <w:p w14:paraId="35E135B8" w14:textId="77777777" w:rsidR="00964D6E" w:rsidRPr="00986958" w:rsidRDefault="00964D6E" w:rsidP="00964D6E">
            <w:pPr>
              <w:pStyle w:val="TAL"/>
              <w:rPr>
                <w:b/>
              </w:rPr>
            </w:pPr>
            <w:r w:rsidRPr="00986958">
              <w:rPr>
                <w:b/>
              </w:rPr>
              <w:t>6</w:t>
            </w:r>
          </w:p>
          <w:p w14:paraId="1BD6B6D4"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17309479"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02696" w14:textId="77777777" w:rsidTr="00964D6E">
        <w:trPr>
          <w:cantSplit/>
          <w:jc w:val="center"/>
        </w:trPr>
        <w:tc>
          <w:tcPr>
            <w:tcW w:w="7094" w:type="dxa"/>
          </w:tcPr>
          <w:p w14:paraId="06AA90C2" w14:textId="77777777" w:rsidR="00964D6E" w:rsidRPr="00986958" w:rsidRDefault="00964D6E" w:rsidP="00964D6E">
            <w:pPr>
              <w:pStyle w:val="TAL"/>
              <w:rPr>
                <w:noProof/>
                <w:lang w:val="en-US"/>
              </w:rPr>
            </w:pPr>
            <w:bookmarkStart w:id="234" w:name="MCCQCTEMPBM_00000197"/>
          </w:p>
        </w:tc>
      </w:tr>
      <w:bookmarkEnd w:id="234"/>
      <w:tr w:rsidR="00964D6E" w:rsidRPr="00986958" w14:paraId="48D03B5A" w14:textId="77777777" w:rsidTr="00964D6E">
        <w:trPr>
          <w:cantSplit/>
          <w:jc w:val="center"/>
        </w:trPr>
        <w:tc>
          <w:tcPr>
            <w:tcW w:w="7094" w:type="dxa"/>
          </w:tcPr>
          <w:p w14:paraId="4755269A"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8B6C12E"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061DD662" w14:textId="77777777" w:rsidR="00964D6E" w:rsidRPr="00986958" w:rsidRDefault="00964D6E" w:rsidP="00964D6E">
            <w:pPr>
              <w:pStyle w:val="TAL"/>
            </w:pPr>
            <w:r w:rsidRPr="00986958">
              <w:t>Bit</w:t>
            </w:r>
          </w:p>
          <w:p w14:paraId="41B62AD1" w14:textId="77777777" w:rsidR="00964D6E" w:rsidRPr="00986958" w:rsidRDefault="00964D6E" w:rsidP="00964D6E">
            <w:pPr>
              <w:pStyle w:val="TAL"/>
              <w:rPr>
                <w:b/>
              </w:rPr>
            </w:pPr>
            <w:r w:rsidRPr="00986958">
              <w:rPr>
                <w:b/>
              </w:rPr>
              <w:t>5</w:t>
            </w:r>
          </w:p>
          <w:p w14:paraId="04957D21"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75EE0F5C"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6CEFE19" w14:textId="77777777" w:rsidTr="00964D6E">
        <w:trPr>
          <w:cantSplit/>
          <w:jc w:val="center"/>
        </w:trPr>
        <w:tc>
          <w:tcPr>
            <w:tcW w:w="7094" w:type="dxa"/>
          </w:tcPr>
          <w:p w14:paraId="7781BA24" w14:textId="77777777" w:rsidR="00964D6E" w:rsidRPr="00986958" w:rsidRDefault="00964D6E" w:rsidP="00964D6E">
            <w:pPr>
              <w:pStyle w:val="TAL"/>
              <w:rPr>
                <w:noProof/>
                <w:lang w:val="en-US"/>
              </w:rPr>
            </w:pPr>
            <w:bookmarkStart w:id="235" w:name="MCCQCTEMPBM_00000198"/>
          </w:p>
        </w:tc>
      </w:tr>
      <w:bookmarkEnd w:id="235"/>
      <w:tr w:rsidR="00964D6E" w:rsidRPr="00986958" w14:paraId="658E2E7A" w14:textId="77777777" w:rsidTr="00964D6E">
        <w:trPr>
          <w:cantSplit/>
          <w:jc w:val="center"/>
        </w:trPr>
        <w:tc>
          <w:tcPr>
            <w:tcW w:w="7094" w:type="dxa"/>
          </w:tcPr>
          <w:p w14:paraId="0DF6EB36" w14:textId="77777777" w:rsidR="00964D6E" w:rsidRPr="00986958" w:rsidRDefault="00964D6E" w:rsidP="00964D6E">
            <w:pPr>
              <w:pStyle w:val="TAL"/>
              <w:rPr>
                <w:lang w:eastAsia="ja-JP"/>
              </w:rPr>
            </w:pPr>
            <w:r w:rsidRPr="00986958">
              <w:lastRenderedPageBreak/>
              <w:t>PQI:</w:t>
            </w:r>
          </w:p>
          <w:p w14:paraId="54AA4032" w14:textId="77777777" w:rsidR="00964D6E" w:rsidRPr="00986958" w:rsidRDefault="00964D6E" w:rsidP="00964D6E">
            <w:pPr>
              <w:pStyle w:val="TAL"/>
            </w:pPr>
            <w:r w:rsidRPr="00986958">
              <w:t>Bits</w:t>
            </w:r>
          </w:p>
          <w:p w14:paraId="226DA63E" w14:textId="77777777" w:rsidR="00964D6E" w:rsidRPr="00986958" w:rsidRDefault="00964D6E" w:rsidP="00964D6E">
            <w:pPr>
              <w:pStyle w:val="TAL"/>
              <w:rPr>
                <w:b/>
              </w:rPr>
            </w:pPr>
            <w:r w:rsidRPr="00986958">
              <w:rPr>
                <w:b/>
              </w:rPr>
              <w:t>8 7 6 5 4 3 2 1</w:t>
            </w:r>
          </w:p>
          <w:p w14:paraId="638F5776"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0D1B39E3" w14:textId="77777777" w:rsidR="00964D6E" w:rsidRPr="00986958" w:rsidRDefault="00964D6E" w:rsidP="00964D6E">
            <w:pPr>
              <w:pStyle w:val="TAL"/>
              <w:rPr>
                <w:lang w:eastAsia="ja-JP"/>
              </w:rPr>
            </w:pPr>
            <w:r w:rsidRPr="00986958">
              <w:rPr>
                <w:lang w:eastAsia="ja-JP"/>
              </w:rPr>
              <w:t>0 0 0 0 0 0 0 1</w:t>
            </w:r>
          </w:p>
          <w:p w14:paraId="68888225" w14:textId="04231ADB"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57F5A69F"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06061228"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31F34DB1"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5DF84BE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1983C2A5" w14:textId="77777777" w:rsidR="00964D6E" w:rsidRPr="00986958" w:rsidRDefault="00964D6E" w:rsidP="00964D6E">
            <w:pPr>
              <w:pStyle w:val="TAL"/>
              <w:rPr>
                <w:lang w:eastAsia="ja-JP"/>
              </w:rPr>
            </w:pPr>
            <w:r w:rsidRPr="00986958">
              <w:rPr>
                <w:lang w:eastAsia="ja-JP"/>
              </w:rPr>
              <w:t>0 0 0 1 1 0 0 0</w:t>
            </w:r>
          </w:p>
          <w:p w14:paraId="6ECEE77D" w14:textId="4A67B95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1293A56B"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453DA8DA"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698388C3"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76228B4F"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26475A2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1A5B2939"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36491E03" w14:textId="77777777" w:rsidR="00964D6E" w:rsidRPr="00986958" w:rsidRDefault="00964D6E" w:rsidP="00964D6E">
            <w:pPr>
              <w:pStyle w:val="TAL"/>
              <w:rPr>
                <w:lang w:eastAsia="ja-JP"/>
              </w:rPr>
            </w:pPr>
            <w:r w:rsidRPr="00986958">
              <w:rPr>
                <w:lang w:eastAsia="ja-JP"/>
              </w:rPr>
              <w:t>0 0 1 1 1 1 0 0</w:t>
            </w:r>
          </w:p>
          <w:p w14:paraId="2E113CAC" w14:textId="51D2185C"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66515552"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59430587"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7B37E49B"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2A4A02F9" w14:textId="77777777" w:rsidR="00964D6E" w:rsidRPr="00986958" w:rsidRDefault="00964D6E" w:rsidP="00964D6E">
            <w:pPr>
              <w:pStyle w:val="TAL"/>
              <w:rPr>
                <w:lang w:eastAsia="ja-JP"/>
              </w:rPr>
            </w:pPr>
            <w:r w:rsidRPr="00986958">
              <w:rPr>
                <w:lang w:eastAsia="ja-JP"/>
              </w:rPr>
              <w:t>0 1 0 1 1 1 0 0</w:t>
            </w:r>
          </w:p>
          <w:p w14:paraId="7460DD40" w14:textId="2BF3105F"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314D570" w14:textId="77777777" w:rsidR="00964D6E" w:rsidRPr="00986958" w:rsidRDefault="00964D6E" w:rsidP="00964D6E">
            <w:pPr>
              <w:pStyle w:val="TAL"/>
              <w:rPr>
                <w:lang w:eastAsia="ja-JP"/>
              </w:rPr>
            </w:pPr>
            <w:r w:rsidRPr="00986958">
              <w:rPr>
                <w:lang w:eastAsia="ja-JP"/>
              </w:rPr>
              <w:t>0 1 1 1 1 1 1 1</w:t>
            </w:r>
          </w:p>
          <w:p w14:paraId="114D06D4" w14:textId="77777777" w:rsidR="00964D6E" w:rsidRPr="00986958" w:rsidRDefault="00964D6E" w:rsidP="00964D6E">
            <w:pPr>
              <w:pStyle w:val="TAL"/>
              <w:rPr>
                <w:lang w:eastAsia="ja-JP"/>
              </w:rPr>
            </w:pPr>
            <w:r w:rsidRPr="00986958">
              <w:rPr>
                <w:lang w:eastAsia="ja-JP"/>
              </w:rPr>
              <w:t>1 0 0 0 0 0 0 0</w:t>
            </w:r>
          </w:p>
          <w:p w14:paraId="530B9E06" w14:textId="5D0DE5AD"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7FBA300E" w14:textId="77777777" w:rsidR="00964D6E" w:rsidRPr="00986958" w:rsidRDefault="00964D6E" w:rsidP="00964D6E">
            <w:pPr>
              <w:pStyle w:val="TAL"/>
              <w:rPr>
                <w:lang w:eastAsia="ja-JP"/>
              </w:rPr>
            </w:pPr>
            <w:r w:rsidRPr="00986958">
              <w:rPr>
                <w:lang w:eastAsia="ja-JP"/>
              </w:rPr>
              <w:t>1 1 1 1 1 1 1 0</w:t>
            </w:r>
          </w:p>
          <w:p w14:paraId="24D28E29"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3CA48526" w14:textId="77777777" w:rsidR="00964D6E" w:rsidRPr="00986958" w:rsidRDefault="00964D6E" w:rsidP="00964D6E">
            <w:pPr>
              <w:pStyle w:val="TAL"/>
              <w:rPr>
                <w:lang w:eastAsia="ja-JP"/>
              </w:rPr>
            </w:pPr>
          </w:p>
          <w:p w14:paraId="0E94DCDF"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7FEA1739" w14:textId="5741B0E2" w:rsidR="00964D6E" w:rsidRPr="00986958" w:rsidRDefault="00964D6E" w:rsidP="00964D6E">
            <w:pPr>
              <w:pStyle w:val="TAL"/>
            </w:pPr>
            <w:r w:rsidRPr="00986958">
              <w:tab/>
              <w:t>-</w:t>
            </w:r>
            <w:r w:rsidRPr="00986958">
              <w:tab/>
              <w:t xml:space="preserve">GBR resource type, if the </w:t>
            </w:r>
            <w:r w:rsidR="00E4294E" w:rsidRPr="00986958">
              <w:t xml:space="preserve">V2X service identifier to PC5 QoS parameters mapping rule </w:t>
            </w:r>
            <w:r w:rsidRPr="00986958">
              <w:t>include</w:t>
            </w:r>
            <w:r w:rsidR="00E4294E" w:rsidRPr="00986958">
              <w:t>s</w:t>
            </w:r>
            <w:r w:rsidRPr="00986958">
              <w:t xml:space="preserve"> the guaranteed flow bit rate field; and</w:t>
            </w:r>
          </w:p>
          <w:p w14:paraId="5289D919" w14:textId="3B4120F3" w:rsidR="00964D6E" w:rsidRPr="00986958" w:rsidRDefault="00964D6E" w:rsidP="00964D6E">
            <w:pPr>
              <w:pStyle w:val="TAL"/>
            </w:pPr>
            <w:r w:rsidRPr="00986958">
              <w:tab/>
              <w:t>-</w:t>
            </w:r>
            <w:r w:rsidRPr="00986958">
              <w:tab/>
              <w:t xml:space="preserve">non-GBR resource type, if the </w:t>
            </w:r>
            <w:r w:rsidR="00586281" w:rsidRPr="00986958">
              <w:t xml:space="preserve">V2X service identifier to PC5 QoS parameters mapping rule </w:t>
            </w:r>
            <w:r w:rsidRPr="00986958">
              <w:t>do</w:t>
            </w:r>
            <w:r w:rsidR="00586281" w:rsidRPr="00986958">
              <w:t>es</w:t>
            </w:r>
            <w:r w:rsidRPr="00986958">
              <w:t xml:space="preserve"> not include the guaranteed flow bit rate field.</w:t>
            </w:r>
          </w:p>
          <w:p w14:paraId="0D5A636F" w14:textId="77777777" w:rsidR="00964D6E" w:rsidRPr="00986958" w:rsidRDefault="00964D6E" w:rsidP="00964D6E">
            <w:pPr>
              <w:pStyle w:val="TAL"/>
              <w:rPr>
                <w:lang w:eastAsia="ko-KR"/>
              </w:rPr>
            </w:pPr>
          </w:p>
          <w:p w14:paraId="5FA55A83"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1CEC38B6" w14:textId="77777777" w:rsidTr="00964D6E">
        <w:trPr>
          <w:cantSplit/>
          <w:jc w:val="center"/>
        </w:trPr>
        <w:tc>
          <w:tcPr>
            <w:tcW w:w="7094" w:type="dxa"/>
          </w:tcPr>
          <w:p w14:paraId="1A99E4D3" w14:textId="77777777" w:rsidR="00964D6E" w:rsidRPr="00986958" w:rsidRDefault="00964D6E" w:rsidP="00964D6E">
            <w:pPr>
              <w:pStyle w:val="TAL"/>
            </w:pPr>
            <w:bookmarkStart w:id="236" w:name="MCCQCTEMPBM_00000199"/>
          </w:p>
        </w:tc>
      </w:tr>
      <w:bookmarkEnd w:id="236"/>
      <w:tr w:rsidR="00964D6E" w:rsidRPr="00986958" w14:paraId="495344DB" w14:textId="77777777" w:rsidTr="00964D6E">
        <w:trPr>
          <w:cantSplit/>
          <w:jc w:val="center"/>
        </w:trPr>
        <w:tc>
          <w:tcPr>
            <w:tcW w:w="7094" w:type="dxa"/>
          </w:tcPr>
          <w:p w14:paraId="2D487197" w14:textId="77777777" w:rsidR="00964D6E" w:rsidRPr="00986958" w:rsidRDefault="00964D6E" w:rsidP="00964D6E">
            <w:pPr>
              <w:pStyle w:val="TAL"/>
            </w:pPr>
            <w:r w:rsidRPr="00986958">
              <w:lastRenderedPageBreak/>
              <w:t>Guaranteed flow bit rate:</w:t>
            </w:r>
          </w:p>
          <w:p w14:paraId="4F3A6EAB"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0FB47489" w14:textId="77777777" w:rsidR="00964D6E" w:rsidRPr="00986958" w:rsidRDefault="00964D6E" w:rsidP="00964D6E">
            <w:pPr>
              <w:pStyle w:val="TAL"/>
            </w:pPr>
          </w:p>
          <w:p w14:paraId="18E75A27" w14:textId="77777777" w:rsidR="00964D6E" w:rsidRPr="00986958" w:rsidRDefault="00964D6E" w:rsidP="00964D6E">
            <w:pPr>
              <w:pStyle w:val="TAL"/>
            </w:pPr>
            <w:r w:rsidRPr="00986958">
              <w:t xml:space="preserve">Unit of the </w:t>
            </w:r>
            <w:r w:rsidRPr="00986958">
              <w:rPr>
                <w:lang w:eastAsia="ja-JP"/>
              </w:rPr>
              <w:t>guaranteed flow bit rate:</w:t>
            </w:r>
          </w:p>
          <w:p w14:paraId="7E7A4E59" w14:textId="77777777" w:rsidR="00964D6E" w:rsidRPr="00986958" w:rsidRDefault="00964D6E" w:rsidP="00964D6E">
            <w:pPr>
              <w:pStyle w:val="TAL"/>
            </w:pPr>
            <w:r w:rsidRPr="00986958">
              <w:t>Bits</w:t>
            </w:r>
          </w:p>
          <w:p w14:paraId="351CB7C6" w14:textId="77777777" w:rsidR="00964D6E" w:rsidRPr="00986958" w:rsidRDefault="00964D6E" w:rsidP="00964D6E">
            <w:pPr>
              <w:pStyle w:val="TAL"/>
              <w:rPr>
                <w:b/>
              </w:rPr>
            </w:pPr>
            <w:r w:rsidRPr="00986958">
              <w:rPr>
                <w:b/>
              </w:rPr>
              <w:t>8 7 6 5 4 3 2 1</w:t>
            </w:r>
          </w:p>
          <w:p w14:paraId="29C3021E" w14:textId="77777777" w:rsidR="00964D6E" w:rsidRPr="00986958" w:rsidRDefault="00964D6E" w:rsidP="00964D6E">
            <w:pPr>
              <w:pStyle w:val="TAL"/>
            </w:pPr>
            <w:r w:rsidRPr="00986958">
              <w:t>0 0 0 0 0 0 0 0</w:t>
            </w:r>
            <w:r w:rsidRPr="00986958">
              <w:tab/>
              <w:t>value is not used</w:t>
            </w:r>
          </w:p>
          <w:p w14:paraId="393514E9" w14:textId="77777777" w:rsidR="00964D6E" w:rsidRPr="00986958" w:rsidRDefault="00964D6E" w:rsidP="00964D6E">
            <w:pPr>
              <w:pStyle w:val="TAL"/>
            </w:pPr>
            <w:r w:rsidRPr="00986958">
              <w:t>0 0 0 0 0 0 0 1</w:t>
            </w:r>
            <w:r w:rsidRPr="00986958">
              <w:tab/>
              <w:t>value is incremented in multiples of 1 Kbps</w:t>
            </w:r>
          </w:p>
          <w:p w14:paraId="44700A95" w14:textId="77777777" w:rsidR="00964D6E" w:rsidRPr="00986958" w:rsidRDefault="00964D6E" w:rsidP="00964D6E">
            <w:pPr>
              <w:pStyle w:val="TAL"/>
            </w:pPr>
            <w:r w:rsidRPr="00986958">
              <w:t>0 0 0 0 0 0 1 0</w:t>
            </w:r>
            <w:r w:rsidRPr="00986958">
              <w:tab/>
              <w:t>value is incremented in multiples of 4 Kbps</w:t>
            </w:r>
          </w:p>
          <w:p w14:paraId="1952CB1A" w14:textId="77777777" w:rsidR="00964D6E" w:rsidRPr="00986958" w:rsidRDefault="00964D6E" w:rsidP="00964D6E">
            <w:pPr>
              <w:pStyle w:val="TAL"/>
            </w:pPr>
            <w:r w:rsidRPr="00986958">
              <w:t>0 0 0 0 0 0 1 1</w:t>
            </w:r>
            <w:r w:rsidRPr="00986958">
              <w:tab/>
              <w:t>value is incremented in multiples of 16 Kbps</w:t>
            </w:r>
          </w:p>
          <w:p w14:paraId="1846572D" w14:textId="77777777" w:rsidR="00964D6E" w:rsidRPr="00986958" w:rsidRDefault="00964D6E" w:rsidP="00964D6E">
            <w:pPr>
              <w:pStyle w:val="TAL"/>
            </w:pPr>
            <w:r w:rsidRPr="00986958">
              <w:t>0 0 0 0 0 1 0 0</w:t>
            </w:r>
            <w:r w:rsidRPr="00986958">
              <w:tab/>
              <w:t>value is incremented in multiples of 64 Kbps</w:t>
            </w:r>
          </w:p>
          <w:p w14:paraId="5D8B0BB3" w14:textId="77777777" w:rsidR="00964D6E" w:rsidRPr="00986958" w:rsidRDefault="00964D6E" w:rsidP="00964D6E">
            <w:pPr>
              <w:pStyle w:val="TAL"/>
            </w:pPr>
            <w:r w:rsidRPr="00986958">
              <w:t>0 0 0 0 0 1 0 1</w:t>
            </w:r>
            <w:r w:rsidRPr="00986958">
              <w:tab/>
              <w:t>value is incremented in multiples of 256 Kbps</w:t>
            </w:r>
          </w:p>
          <w:p w14:paraId="3A4CAE44" w14:textId="77777777" w:rsidR="00964D6E" w:rsidRPr="00986958" w:rsidRDefault="00964D6E" w:rsidP="00964D6E">
            <w:pPr>
              <w:pStyle w:val="TAL"/>
            </w:pPr>
            <w:r w:rsidRPr="00986958">
              <w:t>0 0 0 0 0 1 1 0</w:t>
            </w:r>
            <w:r w:rsidRPr="00986958">
              <w:tab/>
              <w:t>value is incremented in multiples of 1 Mbps</w:t>
            </w:r>
          </w:p>
          <w:p w14:paraId="2AC6312F" w14:textId="77777777" w:rsidR="00964D6E" w:rsidRPr="00986958" w:rsidRDefault="00964D6E" w:rsidP="00964D6E">
            <w:pPr>
              <w:pStyle w:val="TAL"/>
            </w:pPr>
            <w:r w:rsidRPr="00986958">
              <w:t>0 0 0 0 0 1 1 1</w:t>
            </w:r>
            <w:r w:rsidRPr="00986958">
              <w:tab/>
              <w:t>value is incremented in multiples of 4 Mbps</w:t>
            </w:r>
          </w:p>
          <w:p w14:paraId="1059A0AF" w14:textId="77777777" w:rsidR="00964D6E" w:rsidRPr="00986958" w:rsidRDefault="00964D6E" w:rsidP="00964D6E">
            <w:pPr>
              <w:pStyle w:val="TAL"/>
            </w:pPr>
            <w:r w:rsidRPr="00986958">
              <w:t>0 0 0 0 1 0 0 0</w:t>
            </w:r>
            <w:r w:rsidRPr="00986958">
              <w:tab/>
              <w:t>value is incremented in multiples of 16 Mbps</w:t>
            </w:r>
          </w:p>
          <w:p w14:paraId="59760D6C" w14:textId="77777777" w:rsidR="00964D6E" w:rsidRPr="00986958" w:rsidRDefault="00964D6E" w:rsidP="00964D6E">
            <w:pPr>
              <w:pStyle w:val="TAL"/>
            </w:pPr>
            <w:r w:rsidRPr="00986958">
              <w:t>0 0 0 0 1 0 0 1</w:t>
            </w:r>
            <w:r w:rsidRPr="00986958">
              <w:tab/>
              <w:t>value is incremented in multiples of 64 Mbps</w:t>
            </w:r>
          </w:p>
          <w:p w14:paraId="20EDDCC0" w14:textId="77777777" w:rsidR="00964D6E" w:rsidRPr="00986958" w:rsidRDefault="00964D6E" w:rsidP="00964D6E">
            <w:pPr>
              <w:pStyle w:val="TAL"/>
            </w:pPr>
            <w:r w:rsidRPr="00986958">
              <w:t>0 0 0 0 1 0 1 0</w:t>
            </w:r>
            <w:r w:rsidRPr="00986958">
              <w:tab/>
              <w:t>value is incremented in multiples of 256 Mbps</w:t>
            </w:r>
          </w:p>
          <w:p w14:paraId="603A7688" w14:textId="77777777" w:rsidR="00964D6E" w:rsidRPr="00986958" w:rsidRDefault="00964D6E" w:rsidP="00964D6E">
            <w:pPr>
              <w:pStyle w:val="TAL"/>
            </w:pPr>
            <w:r w:rsidRPr="00986958">
              <w:t>0 0 0 0 1 0 1 1</w:t>
            </w:r>
            <w:r w:rsidRPr="00986958">
              <w:tab/>
              <w:t>value is incremented in multiples of 1 Gbps</w:t>
            </w:r>
          </w:p>
          <w:p w14:paraId="3DE235DE" w14:textId="77777777" w:rsidR="00964D6E" w:rsidRPr="00986958" w:rsidRDefault="00964D6E" w:rsidP="00964D6E">
            <w:pPr>
              <w:pStyle w:val="TAL"/>
            </w:pPr>
            <w:r w:rsidRPr="00986958">
              <w:t>0 0 0 0 1 1 0 0</w:t>
            </w:r>
            <w:r w:rsidRPr="00986958">
              <w:tab/>
              <w:t>value is incremented in multiples of 4 Gbps</w:t>
            </w:r>
          </w:p>
          <w:p w14:paraId="2A396628" w14:textId="77777777" w:rsidR="00964D6E" w:rsidRPr="00986958" w:rsidRDefault="00964D6E" w:rsidP="00964D6E">
            <w:pPr>
              <w:pStyle w:val="TAL"/>
            </w:pPr>
            <w:r w:rsidRPr="00986958">
              <w:t>0 0 0 0 1 1 0 1</w:t>
            </w:r>
            <w:r w:rsidRPr="00986958">
              <w:tab/>
              <w:t>value is incremented in multiples of 16 Gbps</w:t>
            </w:r>
          </w:p>
          <w:p w14:paraId="7710E492" w14:textId="77777777" w:rsidR="00964D6E" w:rsidRPr="00986958" w:rsidRDefault="00964D6E" w:rsidP="00964D6E">
            <w:pPr>
              <w:pStyle w:val="TAL"/>
            </w:pPr>
            <w:r w:rsidRPr="00986958">
              <w:t>0 0 0 0 1 1 1 0</w:t>
            </w:r>
            <w:r w:rsidRPr="00986958">
              <w:tab/>
              <w:t>value is incremented in multiples of 64 Gbps</w:t>
            </w:r>
          </w:p>
          <w:p w14:paraId="5E1D9F49" w14:textId="77777777" w:rsidR="00964D6E" w:rsidRPr="00986958" w:rsidRDefault="00964D6E" w:rsidP="00964D6E">
            <w:pPr>
              <w:pStyle w:val="TAL"/>
            </w:pPr>
            <w:r w:rsidRPr="00986958">
              <w:t>0 0 0 0 1 1 1 1</w:t>
            </w:r>
            <w:r w:rsidRPr="00986958">
              <w:tab/>
              <w:t>value is incremented in multiples of 256 Gbps</w:t>
            </w:r>
          </w:p>
          <w:p w14:paraId="3174A33D" w14:textId="77777777" w:rsidR="00964D6E" w:rsidRPr="00986958" w:rsidRDefault="00964D6E" w:rsidP="00964D6E">
            <w:pPr>
              <w:pStyle w:val="TAL"/>
            </w:pPr>
            <w:r w:rsidRPr="00986958">
              <w:t>0 0 0 1 0 0 0 0</w:t>
            </w:r>
            <w:r w:rsidRPr="00986958">
              <w:tab/>
              <w:t>value is incremented in multiples of 1 Tbps</w:t>
            </w:r>
          </w:p>
          <w:p w14:paraId="62A72E54" w14:textId="77777777" w:rsidR="00964D6E" w:rsidRPr="00986958" w:rsidRDefault="00964D6E" w:rsidP="00964D6E">
            <w:pPr>
              <w:pStyle w:val="TAL"/>
            </w:pPr>
            <w:r w:rsidRPr="00986958">
              <w:t>0 0 0 1 0 0 0 1</w:t>
            </w:r>
            <w:r w:rsidRPr="00986958">
              <w:tab/>
              <w:t>value is incremented in multiples of 4 Tbps</w:t>
            </w:r>
          </w:p>
          <w:p w14:paraId="42A93E2F" w14:textId="77777777" w:rsidR="00964D6E" w:rsidRPr="00986958" w:rsidRDefault="00964D6E" w:rsidP="00964D6E">
            <w:pPr>
              <w:pStyle w:val="TAL"/>
            </w:pPr>
            <w:r w:rsidRPr="00986958">
              <w:t>0 0 0 1 0 0 1 0</w:t>
            </w:r>
            <w:r w:rsidRPr="00986958">
              <w:tab/>
              <w:t>value is incremented in multiples of 16 Tbps</w:t>
            </w:r>
          </w:p>
          <w:p w14:paraId="71C3599A" w14:textId="77777777" w:rsidR="00964D6E" w:rsidRPr="00986958" w:rsidRDefault="00964D6E" w:rsidP="00964D6E">
            <w:pPr>
              <w:pStyle w:val="TAL"/>
            </w:pPr>
            <w:r w:rsidRPr="00986958">
              <w:t>0 0 0 1 0 0 1 1</w:t>
            </w:r>
            <w:r w:rsidRPr="00986958">
              <w:tab/>
              <w:t>value is incremented in multiples of 64 Tbps</w:t>
            </w:r>
          </w:p>
          <w:p w14:paraId="6E51628D" w14:textId="77777777" w:rsidR="00964D6E" w:rsidRPr="00986958" w:rsidRDefault="00964D6E" w:rsidP="00964D6E">
            <w:pPr>
              <w:pStyle w:val="TAL"/>
            </w:pPr>
            <w:r w:rsidRPr="00986958">
              <w:t>0 0 0 1 0 1 0 0</w:t>
            </w:r>
            <w:r w:rsidRPr="00986958">
              <w:tab/>
              <w:t>value is incremented in multiples of 256 Tbps</w:t>
            </w:r>
          </w:p>
          <w:p w14:paraId="433EB3EF" w14:textId="77777777" w:rsidR="00964D6E" w:rsidRPr="00986958" w:rsidRDefault="00964D6E" w:rsidP="00964D6E">
            <w:pPr>
              <w:pStyle w:val="TAL"/>
            </w:pPr>
            <w:r w:rsidRPr="00986958">
              <w:t>0 0 0 1 0 1 0 1</w:t>
            </w:r>
            <w:r w:rsidRPr="00986958">
              <w:tab/>
              <w:t>value is incremented in multiples of 1 Pbps</w:t>
            </w:r>
          </w:p>
          <w:p w14:paraId="5789A347" w14:textId="77777777" w:rsidR="00964D6E" w:rsidRPr="00986958" w:rsidRDefault="00964D6E" w:rsidP="00964D6E">
            <w:pPr>
              <w:pStyle w:val="TAL"/>
            </w:pPr>
            <w:r w:rsidRPr="00986958">
              <w:t>0 0 0 1 0 1 1 0</w:t>
            </w:r>
            <w:r w:rsidRPr="00986958">
              <w:tab/>
              <w:t>value is incremented in multiples of 4 Pbps</w:t>
            </w:r>
          </w:p>
          <w:p w14:paraId="5649B142" w14:textId="77777777" w:rsidR="00964D6E" w:rsidRPr="00986958" w:rsidRDefault="00964D6E" w:rsidP="00964D6E">
            <w:pPr>
              <w:pStyle w:val="TAL"/>
            </w:pPr>
            <w:r w:rsidRPr="00986958">
              <w:t>0 0 0 1 0 1 1 1</w:t>
            </w:r>
            <w:r w:rsidRPr="00986958">
              <w:tab/>
              <w:t>value is incremented in multiples of 16 Pbps</w:t>
            </w:r>
          </w:p>
          <w:p w14:paraId="64222257" w14:textId="77777777" w:rsidR="00964D6E" w:rsidRPr="00986958" w:rsidRDefault="00964D6E" w:rsidP="00964D6E">
            <w:pPr>
              <w:pStyle w:val="TAL"/>
            </w:pPr>
            <w:r w:rsidRPr="00986958">
              <w:t>0 0 0 1 1 0 0 0</w:t>
            </w:r>
            <w:r w:rsidRPr="00986958">
              <w:tab/>
              <w:t>value is incremented in multiples of 64 Pbps</w:t>
            </w:r>
          </w:p>
          <w:p w14:paraId="0C8C5CFE" w14:textId="77777777" w:rsidR="00964D6E" w:rsidRPr="00986958" w:rsidRDefault="00964D6E" w:rsidP="00964D6E">
            <w:pPr>
              <w:pStyle w:val="TAL"/>
            </w:pPr>
            <w:r w:rsidRPr="00986958">
              <w:t>0 0 0 1 1 0 0 1</w:t>
            </w:r>
            <w:r w:rsidRPr="00986958">
              <w:tab/>
              <w:t>value is incremented in multiples of 256 Pbps</w:t>
            </w:r>
          </w:p>
          <w:p w14:paraId="7FD839A3" w14:textId="77777777" w:rsidR="00964D6E" w:rsidRPr="00986958" w:rsidRDefault="00964D6E" w:rsidP="00964D6E">
            <w:pPr>
              <w:pStyle w:val="TAL"/>
            </w:pPr>
            <w:r w:rsidRPr="00986958">
              <w:t>Other values shall be interpreted as multiples of 256 Pbps in this version of the protocol.</w:t>
            </w:r>
          </w:p>
          <w:p w14:paraId="2528195A" w14:textId="77777777" w:rsidR="00964D6E" w:rsidRPr="00986958" w:rsidRDefault="00964D6E" w:rsidP="00964D6E">
            <w:pPr>
              <w:pStyle w:val="TAL"/>
              <w:rPr>
                <w:noProof/>
                <w:lang w:val="en-US"/>
              </w:rPr>
            </w:pPr>
          </w:p>
          <w:p w14:paraId="0E616458"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0B6449D0" w14:textId="77777777" w:rsidTr="00964D6E">
        <w:trPr>
          <w:cantSplit/>
          <w:jc w:val="center"/>
        </w:trPr>
        <w:tc>
          <w:tcPr>
            <w:tcW w:w="7094" w:type="dxa"/>
          </w:tcPr>
          <w:p w14:paraId="1A856AF0" w14:textId="77777777" w:rsidR="00964D6E" w:rsidRPr="00986958" w:rsidRDefault="00964D6E" w:rsidP="00964D6E">
            <w:pPr>
              <w:pStyle w:val="TAL"/>
            </w:pPr>
            <w:bookmarkStart w:id="237" w:name="MCCQCTEMPBM_00000200"/>
          </w:p>
        </w:tc>
      </w:tr>
      <w:bookmarkEnd w:id="237"/>
      <w:tr w:rsidR="00964D6E" w:rsidRPr="00986958" w14:paraId="38771F46" w14:textId="77777777" w:rsidTr="00964D6E">
        <w:trPr>
          <w:cantSplit/>
          <w:jc w:val="center"/>
        </w:trPr>
        <w:tc>
          <w:tcPr>
            <w:tcW w:w="7094" w:type="dxa"/>
          </w:tcPr>
          <w:p w14:paraId="21707520" w14:textId="77777777" w:rsidR="00964D6E" w:rsidRPr="00986958" w:rsidRDefault="00964D6E" w:rsidP="00964D6E">
            <w:pPr>
              <w:pStyle w:val="TAL"/>
            </w:pPr>
            <w:r w:rsidRPr="00986958">
              <w:lastRenderedPageBreak/>
              <w:t>Maximum flow bit rate:</w:t>
            </w:r>
          </w:p>
          <w:p w14:paraId="724A07D1"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1D1AC9CD" w14:textId="77777777" w:rsidR="00964D6E" w:rsidRPr="00986958" w:rsidRDefault="00964D6E" w:rsidP="00964D6E">
            <w:pPr>
              <w:pStyle w:val="TAL"/>
            </w:pPr>
          </w:p>
          <w:p w14:paraId="27BC6E1A" w14:textId="77777777" w:rsidR="00964D6E" w:rsidRPr="00986958" w:rsidRDefault="00964D6E" w:rsidP="00964D6E">
            <w:pPr>
              <w:pStyle w:val="TAL"/>
            </w:pPr>
            <w:r w:rsidRPr="00986958">
              <w:t>Unit of the maximum</w:t>
            </w:r>
            <w:r w:rsidRPr="00986958">
              <w:rPr>
                <w:lang w:eastAsia="ja-JP"/>
              </w:rPr>
              <w:t xml:space="preserve"> flow bit rate:</w:t>
            </w:r>
          </w:p>
          <w:p w14:paraId="02D8B0DE" w14:textId="77777777" w:rsidR="00964D6E" w:rsidRPr="00986958" w:rsidRDefault="00964D6E" w:rsidP="00964D6E">
            <w:pPr>
              <w:pStyle w:val="TAL"/>
            </w:pPr>
            <w:r w:rsidRPr="00986958">
              <w:t>Bits</w:t>
            </w:r>
          </w:p>
          <w:p w14:paraId="4E05EAD2" w14:textId="77777777" w:rsidR="00964D6E" w:rsidRPr="00986958" w:rsidRDefault="00964D6E" w:rsidP="00964D6E">
            <w:pPr>
              <w:pStyle w:val="TAL"/>
              <w:rPr>
                <w:b/>
              </w:rPr>
            </w:pPr>
            <w:r w:rsidRPr="00986958">
              <w:rPr>
                <w:b/>
              </w:rPr>
              <w:t>8 7 6 5 4 3 2 1</w:t>
            </w:r>
          </w:p>
          <w:p w14:paraId="540E60A4" w14:textId="77777777" w:rsidR="00964D6E" w:rsidRPr="00986958" w:rsidRDefault="00964D6E" w:rsidP="00964D6E">
            <w:pPr>
              <w:pStyle w:val="TAL"/>
            </w:pPr>
            <w:r w:rsidRPr="00986958">
              <w:t>0 0 0 0 0 0 0 0</w:t>
            </w:r>
            <w:r w:rsidRPr="00986958">
              <w:tab/>
              <w:t>value is not used</w:t>
            </w:r>
          </w:p>
          <w:p w14:paraId="469E6911" w14:textId="77777777" w:rsidR="00964D6E" w:rsidRPr="00986958" w:rsidRDefault="00964D6E" w:rsidP="00964D6E">
            <w:pPr>
              <w:pStyle w:val="TAL"/>
            </w:pPr>
            <w:r w:rsidRPr="00986958">
              <w:t>0 0 0 0 0 0 0 1</w:t>
            </w:r>
            <w:r w:rsidRPr="00986958">
              <w:tab/>
              <w:t>value is incremented in multiples of 1 Kbps</w:t>
            </w:r>
          </w:p>
          <w:p w14:paraId="463183D2" w14:textId="77777777" w:rsidR="00964D6E" w:rsidRPr="00986958" w:rsidRDefault="00964D6E" w:rsidP="00964D6E">
            <w:pPr>
              <w:pStyle w:val="TAL"/>
            </w:pPr>
            <w:r w:rsidRPr="00986958">
              <w:t>0 0 0 0 0 0 1 0</w:t>
            </w:r>
            <w:r w:rsidRPr="00986958">
              <w:tab/>
              <w:t>value is incremented in multiples of 4 Kbps</w:t>
            </w:r>
          </w:p>
          <w:p w14:paraId="749AF68A" w14:textId="77777777" w:rsidR="00964D6E" w:rsidRPr="00986958" w:rsidRDefault="00964D6E" w:rsidP="00964D6E">
            <w:pPr>
              <w:pStyle w:val="TAL"/>
            </w:pPr>
            <w:r w:rsidRPr="00986958">
              <w:t>0 0 0 0 0 0 1 1</w:t>
            </w:r>
            <w:r w:rsidRPr="00986958">
              <w:tab/>
              <w:t>value is incremented in multiples of 16 Kbps</w:t>
            </w:r>
          </w:p>
          <w:p w14:paraId="77F0F182" w14:textId="77777777" w:rsidR="00964D6E" w:rsidRPr="00986958" w:rsidRDefault="00964D6E" w:rsidP="00964D6E">
            <w:pPr>
              <w:pStyle w:val="TAL"/>
            </w:pPr>
            <w:r w:rsidRPr="00986958">
              <w:t>0 0 0 0 0 1 0 0</w:t>
            </w:r>
            <w:r w:rsidRPr="00986958">
              <w:tab/>
              <w:t>value is incremented in multiples of 64 Kbps</w:t>
            </w:r>
          </w:p>
          <w:p w14:paraId="716DFF49" w14:textId="77777777" w:rsidR="00964D6E" w:rsidRPr="00986958" w:rsidRDefault="00964D6E" w:rsidP="00964D6E">
            <w:pPr>
              <w:pStyle w:val="TAL"/>
            </w:pPr>
            <w:r w:rsidRPr="00986958">
              <w:t>0 0 0 0 0 1 0 1</w:t>
            </w:r>
            <w:r w:rsidRPr="00986958">
              <w:tab/>
              <w:t>value is incremented in multiples of 256 Kbps</w:t>
            </w:r>
          </w:p>
          <w:p w14:paraId="23E7857D" w14:textId="77777777" w:rsidR="00964D6E" w:rsidRPr="00986958" w:rsidRDefault="00964D6E" w:rsidP="00964D6E">
            <w:pPr>
              <w:pStyle w:val="TAL"/>
            </w:pPr>
            <w:r w:rsidRPr="00986958">
              <w:t>0 0 0 0 0 1 1 0</w:t>
            </w:r>
            <w:r w:rsidRPr="00986958">
              <w:tab/>
              <w:t>value is incremented in multiples of 1 Mbps</w:t>
            </w:r>
          </w:p>
          <w:p w14:paraId="03F8CA88" w14:textId="77777777" w:rsidR="00964D6E" w:rsidRPr="00986958" w:rsidRDefault="00964D6E" w:rsidP="00964D6E">
            <w:pPr>
              <w:pStyle w:val="TAL"/>
            </w:pPr>
            <w:r w:rsidRPr="00986958">
              <w:t>0 0 0 0 0 1 1 1</w:t>
            </w:r>
            <w:r w:rsidRPr="00986958">
              <w:tab/>
              <w:t>value is incremented in multiples of 4 Mbps</w:t>
            </w:r>
          </w:p>
          <w:p w14:paraId="7A7E66C5" w14:textId="77777777" w:rsidR="00964D6E" w:rsidRPr="00986958" w:rsidRDefault="00964D6E" w:rsidP="00964D6E">
            <w:pPr>
              <w:pStyle w:val="TAL"/>
            </w:pPr>
            <w:r w:rsidRPr="00986958">
              <w:t>0 0 0 0 1 0 0 0</w:t>
            </w:r>
            <w:r w:rsidRPr="00986958">
              <w:tab/>
              <w:t>value is incremented in multiples of 16 Mbps</w:t>
            </w:r>
          </w:p>
          <w:p w14:paraId="5E398994" w14:textId="77777777" w:rsidR="00964D6E" w:rsidRPr="00986958" w:rsidRDefault="00964D6E" w:rsidP="00964D6E">
            <w:pPr>
              <w:pStyle w:val="TAL"/>
            </w:pPr>
            <w:r w:rsidRPr="00986958">
              <w:t>0 0 0 0 1 0 0 1</w:t>
            </w:r>
            <w:r w:rsidRPr="00986958">
              <w:tab/>
              <w:t>value is incremented in multiples of 64 Mbps</w:t>
            </w:r>
          </w:p>
          <w:p w14:paraId="605FCFE6" w14:textId="77777777" w:rsidR="00964D6E" w:rsidRPr="00986958" w:rsidRDefault="00964D6E" w:rsidP="00964D6E">
            <w:pPr>
              <w:pStyle w:val="TAL"/>
            </w:pPr>
            <w:r w:rsidRPr="00986958">
              <w:t>0 0 0 0 1 0 1 0</w:t>
            </w:r>
            <w:r w:rsidRPr="00986958">
              <w:tab/>
              <w:t>value is incremented in multiples of 256 Mbps</w:t>
            </w:r>
          </w:p>
          <w:p w14:paraId="56B7A24A" w14:textId="77777777" w:rsidR="00964D6E" w:rsidRPr="00986958" w:rsidRDefault="00964D6E" w:rsidP="00964D6E">
            <w:pPr>
              <w:pStyle w:val="TAL"/>
            </w:pPr>
            <w:r w:rsidRPr="00986958">
              <w:t>0 0 0 0 1 0 1 1</w:t>
            </w:r>
            <w:r w:rsidRPr="00986958">
              <w:tab/>
              <w:t>value is incremented in multiples of 1 Gbps</w:t>
            </w:r>
          </w:p>
          <w:p w14:paraId="5DD9D4C3" w14:textId="77777777" w:rsidR="00964D6E" w:rsidRPr="00986958" w:rsidRDefault="00964D6E" w:rsidP="00964D6E">
            <w:pPr>
              <w:pStyle w:val="TAL"/>
            </w:pPr>
            <w:r w:rsidRPr="00986958">
              <w:t>0 0 0 0 1 1 0 0</w:t>
            </w:r>
            <w:r w:rsidRPr="00986958">
              <w:tab/>
              <w:t>value is incremented in multiples of 4 Gbps</w:t>
            </w:r>
          </w:p>
          <w:p w14:paraId="08C41B8E" w14:textId="77777777" w:rsidR="00964D6E" w:rsidRPr="00986958" w:rsidRDefault="00964D6E" w:rsidP="00964D6E">
            <w:pPr>
              <w:pStyle w:val="TAL"/>
            </w:pPr>
            <w:r w:rsidRPr="00986958">
              <w:t>0 0 0 0 1 1 0 1</w:t>
            </w:r>
            <w:r w:rsidRPr="00986958">
              <w:tab/>
              <w:t>value is incremented in multiples of 16 Gbps</w:t>
            </w:r>
          </w:p>
          <w:p w14:paraId="6661BA79" w14:textId="77777777" w:rsidR="00964D6E" w:rsidRPr="00986958" w:rsidRDefault="00964D6E" w:rsidP="00964D6E">
            <w:pPr>
              <w:pStyle w:val="TAL"/>
            </w:pPr>
            <w:r w:rsidRPr="00986958">
              <w:t>0 0 0 0 1 1 1 0</w:t>
            </w:r>
            <w:r w:rsidRPr="00986958">
              <w:tab/>
              <w:t>value is incremented in multiples of 64 Gbps</w:t>
            </w:r>
          </w:p>
          <w:p w14:paraId="4E3BB462" w14:textId="77777777" w:rsidR="00964D6E" w:rsidRPr="00986958" w:rsidRDefault="00964D6E" w:rsidP="00964D6E">
            <w:pPr>
              <w:pStyle w:val="TAL"/>
            </w:pPr>
            <w:r w:rsidRPr="00986958">
              <w:t>0 0 0 0 1 1 1 1</w:t>
            </w:r>
            <w:r w:rsidRPr="00986958">
              <w:tab/>
              <w:t>value is incremented in multiples of 256 Gbps</w:t>
            </w:r>
          </w:p>
          <w:p w14:paraId="6383FA2D" w14:textId="77777777" w:rsidR="00964D6E" w:rsidRPr="00986958" w:rsidRDefault="00964D6E" w:rsidP="00964D6E">
            <w:pPr>
              <w:pStyle w:val="TAL"/>
            </w:pPr>
            <w:r w:rsidRPr="00986958">
              <w:t>0 0 0 1 0 0 0 0</w:t>
            </w:r>
            <w:r w:rsidRPr="00986958">
              <w:tab/>
              <w:t>value is incremented in multiples of 1 Tbps</w:t>
            </w:r>
          </w:p>
          <w:p w14:paraId="592183BC" w14:textId="77777777" w:rsidR="00964D6E" w:rsidRPr="00986958" w:rsidRDefault="00964D6E" w:rsidP="00964D6E">
            <w:pPr>
              <w:pStyle w:val="TAL"/>
            </w:pPr>
            <w:r w:rsidRPr="00986958">
              <w:t>0 0 0 1 0 0 0 1</w:t>
            </w:r>
            <w:r w:rsidRPr="00986958">
              <w:tab/>
              <w:t>value is incremented in multiples of 4 Tbps</w:t>
            </w:r>
          </w:p>
          <w:p w14:paraId="75C7B902" w14:textId="77777777" w:rsidR="00964D6E" w:rsidRPr="00986958" w:rsidRDefault="00964D6E" w:rsidP="00964D6E">
            <w:pPr>
              <w:pStyle w:val="TAL"/>
            </w:pPr>
            <w:r w:rsidRPr="00986958">
              <w:t>0 0 0 1 0 0 1 0</w:t>
            </w:r>
            <w:r w:rsidRPr="00986958">
              <w:tab/>
              <w:t>value is incremented in multiples of 16 Tbps</w:t>
            </w:r>
          </w:p>
          <w:p w14:paraId="0A116948" w14:textId="77777777" w:rsidR="00964D6E" w:rsidRPr="00986958" w:rsidRDefault="00964D6E" w:rsidP="00964D6E">
            <w:pPr>
              <w:pStyle w:val="TAL"/>
            </w:pPr>
            <w:r w:rsidRPr="00986958">
              <w:t>0 0 0 1 0 0 1 1</w:t>
            </w:r>
            <w:r w:rsidRPr="00986958">
              <w:tab/>
              <w:t>value is incremented in multiples of 64 Tbps</w:t>
            </w:r>
          </w:p>
          <w:p w14:paraId="5900A3D4" w14:textId="77777777" w:rsidR="00964D6E" w:rsidRPr="00986958" w:rsidRDefault="00964D6E" w:rsidP="00964D6E">
            <w:pPr>
              <w:pStyle w:val="TAL"/>
            </w:pPr>
            <w:r w:rsidRPr="00986958">
              <w:t>0 0 0 1 0 1 0 0</w:t>
            </w:r>
            <w:r w:rsidRPr="00986958">
              <w:tab/>
              <w:t>value is incremented in multiples of 256 Tbps</w:t>
            </w:r>
          </w:p>
          <w:p w14:paraId="0899F075" w14:textId="77777777" w:rsidR="00964D6E" w:rsidRPr="00986958" w:rsidRDefault="00964D6E" w:rsidP="00964D6E">
            <w:pPr>
              <w:pStyle w:val="TAL"/>
            </w:pPr>
            <w:r w:rsidRPr="00986958">
              <w:t>0 0 0 1 0 1 0 1</w:t>
            </w:r>
            <w:r w:rsidRPr="00986958">
              <w:tab/>
              <w:t>value is incremented in multiples of 1 Pbps</w:t>
            </w:r>
          </w:p>
          <w:p w14:paraId="14AA7653" w14:textId="77777777" w:rsidR="00964D6E" w:rsidRPr="00986958" w:rsidRDefault="00964D6E" w:rsidP="00964D6E">
            <w:pPr>
              <w:pStyle w:val="TAL"/>
            </w:pPr>
            <w:r w:rsidRPr="00986958">
              <w:t>0 0 0 1 0 1 1 0</w:t>
            </w:r>
            <w:r w:rsidRPr="00986958">
              <w:tab/>
              <w:t>value is incremented in multiples of 4 Pbps</w:t>
            </w:r>
          </w:p>
          <w:p w14:paraId="6A89FC02" w14:textId="77777777" w:rsidR="00964D6E" w:rsidRPr="00986958" w:rsidRDefault="00964D6E" w:rsidP="00964D6E">
            <w:pPr>
              <w:pStyle w:val="TAL"/>
            </w:pPr>
            <w:r w:rsidRPr="00986958">
              <w:t>0 0 0 1 0 1 1 1</w:t>
            </w:r>
            <w:r w:rsidRPr="00986958">
              <w:tab/>
              <w:t>value is incremented in multiples of 16 Pbps</w:t>
            </w:r>
          </w:p>
          <w:p w14:paraId="4A95B8DC" w14:textId="77777777" w:rsidR="00964D6E" w:rsidRPr="00986958" w:rsidRDefault="00964D6E" w:rsidP="00964D6E">
            <w:pPr>
              <w:pStyle w:val="TAL"/>
            </w:pPr>
            <w:r w:rsidRPr="00986958">
              <w:t>0 0 0 1 1 0 0 0</w:t>
            </w:r>
            <w:r w:rsidRPr="00986958">
              <w:tab/>
              <w:t>value is incremented in multiples of 64 Pbps</w:t>
            </w:r>
          </w:p>
          <w:p w14:paraId="6CE1AB7B" w14:textId="77777777" w:rsidR="00964D6E" w:rsidRPr="00986958" w:rsidRDefault="00964D6E" w:rsidP="00964D6E">
            <w:pPr>
              <w:pStyle w:val="TAL"/>
            </w:pPr>
            <w:r w:rsidRPr="00986958">
              <w:t>0 0 0 1 1 0 0 1</w:t>
            </w:r>
            <w:r w:rsidRPr="00986958">
              <w:tab/>
              <w:t>value is incremented in multiples of 256 Pbps</w:t>
            </w:r>
          </w:p>
          <w:p w14:paraId="287C8C8A" w14:textId="77777777" w:rsidR="00964D6E" w:rsidRPr="00986958" w:rsidRDefault="00964D6E" w:rsidP="00964D6E">
            <w:pPr>
              <w:pStyle w:val="TAL"/>
            </w:pPr>
            <w:r w:rsidRPr="00986958">
              <w:t>Other values shall be interpreted as multiples of 256 Pbps in this version of the protocol.</w:t>
            </w:r>
          </w:p>
          <w:p w14:paraId="4D28518A" w14:textId="77777777" w:rsidR="00964D6E" w:rsidRPr="00986958" w:rsidRDefault="00964D6E" w:rsidP="00964D6E">
            <w:pPr>
              <w:pStyle w:val="TAL"/>
              <w:rPr>
                <w:noProof/>
                <w:lang w:val="en-US"/>
              </w:rPr>
            </w:pPr>
          </w:p>
          <w:p w14:paraId="1ECCF8F2"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53982736" w14:textId="77777777" w:rsidTr="00964D6E">
        <w:trPr>
          <w:cantSplit/>
          <w:jc w:val="center"/>
        </w:trPr>
        <w:tc>
          <w:tcPr>
            <w:tcW w:w="7094" w:type="dxa"/>
          </w:tcPr>
          <w:p w14:paraId="4CF7A595" w14:textId="77777777" w:rsidR="00964D6E" w:rsidRPr="00986958" w:rsidRDefault="00964D6E" w:rsidP="00964D6E">
            <w:pPr>
              <w:pStyle w:val="TAL"/>
            </w:pPr>
            <w:bookmarkStart w:id="238" w:name="MCCQCTEMPBM_00000201"/>
          </w:p>
        </w:tc>
      </w:tr>
      <w:bookmarkEnd w:id="238"/>
      <w:tr w:rsidR="00964D6E" w:rsidRPr="00986958" w14:paraId="61D50E07" w14:textId="77777777" w:rsidTr="00964D6E">
        <w:trPr>
          <w:cantSplit/>
          <w:jc w:val="center"/>
        </w:trPr>
        <w:tc>
          <w:tcPr>
            <w:tcW w:w="7094" w:type="dxa"/>
          </w:tcPr>
          <w:p w14:paraId="0F25138B" w14:textId="77777777" w:rsidR="00964D6E" w:rsidRPr="00986958" w:rsidRDefault="00964D6E" w:rsidP="00964D6E">
            <w:pPr>
              <w:pStyle w:val="TAL"/>
            </w:pPr>
            <w:r w:rsidRPr="00986958">
              <w:lastRenderedPageBreak/>
              <w:t>Per-link aggregate maximum bit rate:</w:t>
            </w:r>
          </w:p>
          <w:p w14:paraId="1C6B7591"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618A0CBF" w14:textId="77777777" w:rsidR="00964D6E" w:rsidRPr="00986958" w:rsidRDefault="00964D6E" w:rsidP="00964D6E">
            <w:pPr>
              <w:pStyle w:val="TAL"/>
            </w:pPr>
          </w:p>
          <w:p w14:paraId="0817E9C3" w14:textId="77777777" w:rsidR="00964D6E" w:rsidRPr="00986958" w:rsidRDefault="00964D6E" w:rsidP="00964D6E">
            <w:pPr>
              <w:pStyle w:val="TAL"/>
            </w:pPr>
            <w:r w:rsidRPr="00986958">
              <w:t>Unit of the per-link aggregate maximum bit rate</w:t>
            </w:r>
            <w:r w:rsidRPr="00986958">
              <w:rPr>
                <w:lang w:eastAsia="ja-JP"/>
              </w:rPr>
              <w:t>:</w:t>
            </w:r>
          </w:p>
          <w:p w14:paraId="186F804F" w14:textId="77777777" w:rsidR="00964D6E" w:rsidRPr="00986958" w:rsidRDefault="00964D6E" w:rsidP="00964D6E">
            <w:pPr>
              <w:pStyle w:val="TAL"/>
            </w:pPr>
            <w:r w:rsidRPr="00986958">
              <w:t>Bits</w:t>
            </w:r>
          </w:p>
          <w:p w14:paraId="089A1F75" w14:textId="77777777" w:rsidR="00964D6E" w:rsidRPr="00986958" w:rsidRDefault="00964D6E" w:rsidP="00964D6E">
            <w:pPr>
              <w:pStyle w:val="TAL"/>
              <w:rPr>
                <w:b/>
              </w:rPr>
            </w:pPr>
            <w:r w:rsidRPr="00986958">
              <w:rPr>
                <w:b/>
              </w:rPr>
              <w:t>8 7 6 5 4 3 2 1</w:t>
            </w:r>
          </w:p>
          <w:p w14:paraId="1BB58D4B" w14:textId="77777777" w:rsidR="00964D6E" w:rsidRPr="00986958" w:rsidRDefault="00964D6E" w:rsidP="00964D6E">
            <w:pPr>
              <w:pStyle w:val="TAL"/>
            </w:pPr>
            <w:r w:rsidRPr="00986958">
              <w:t>0 0 0 0 0 0 0 0</w:t>
            </w:r>
            <w:r w:rsidRPr="00986958">
              <w:tab/>
              <w:t>value is not used</w:t>
            </w:r>
          </w:p>
          <w:p w14:paraId="1EFA3C28" w14:textId="77777777" w:rsidR="00964D6E" w:rsidRPr="00986958" w:rsidRDefault="00964D6E" w:rsidP="00964D6E">
            <w:pPr>
              <w:pStyle w:val="TAL"/>
            </w:pPr>
            <w:r w:rsidRPr="00986958">
              <w:t>0 0 0 0 0 0 0 1</w:t>
            </w:r>
            <w:r w:rsidRPr="00986958">
              <w:tab/>
              <w:t>value is incremented in multiples of 1 Kbps</w:t>
            </w:r>
          </w:p>
          <w:p w14:paraId="00E29012" w14:textId="77777777" w:rsidR="00964D6E" w:rsidRPr="00986958" w:rsidRDefault="00964D6E" w:rsidP="00964D6E">
            <w:pPr>
              <w:pStyle w:val="TAL"/>
            </w:pPr>
            <w:r w:rsidRPr="00986958">
              <w:t>0 0 0 0 0 0 1 0</w:t>
            </w:r>
            <w:r w:rsidRPr="00986958">
              <w:tab/>
              <w:t>value is incremented in multiples of 4 Kbps</w:t>
            </w:r>
          </w:p>
          <w:p w14:paraId="0EBDA53C" w14:textId="77777777" w:rsidR="00964D6E" w:rsidRPr="00986958" w:rsidRDefault="00964D6E" w:rsidP="00964D6E">
            <w:pPr>
              <w:pStyle w:val="TAL"/>
            </w:pPr>
            <w:r w:rsidRPr="00986958">
              <w:t>0 0 0 0 0 0 1 1</w:t>
            </w:r>
            <w:r w:rsidRPr="00986958">
              <w:tab/>
              <w:t>value is incremented in multiples of 16 Kbps</w:t>
            </w:r>
          </w:p>
          <w:p w14:paraId="1C78A619" w14:textId="77777777" w:rsidR="00964D6E" w:rsidRPr="00986958" w:rsidRDefault="00964D6E" w:rsidP="00964D6E">
            <w:pPr>
              <w:pStyle w:val="TAL"/>
            </w:pPr>
            <w:r w:rsidRPr="00986958">
              <w:t>0 0 0 0 0 1 0 0</w:t>
            </w:r>
            <w:r w:rsidRPr="00986958">
              <w:tab/>
              <w:t>value is incremented in multiples of 64 Kbps</w:t>
            </w:r>
          </w:p>
          <w:p w14:paraId="5B88CE02" w14:textId="77777777" w:rsidR="00964D6E" w:rsidRPr="00986958" w:rsidRDefault="00964D6E" w:rsidP="00964D6E">
            <w:pPr>
              <w:pStyle w:val="TAL"/>
            </w:pPr>
            <w:r w:rsidRPr="00986958">
              <w:t>0 0 0 0 0 1 0 1</w:t>
            </w:r>
            <w:r w:rsidRPr="00986958">
              <w:tab/>
              <w:t>value is incremented in multiples of 256 Kbps</w:t>
            </w:r>
          </w:p>
          <w:p w14:paraId="2A53F869" w14:textId="77777777" w:rsidR="00964D6E" w:rsidRPr="00986958" w:rsidRDefault="00964D6E" w:rsidP="00964D6E">
            <w:pPr>
              <w:pStyle w:val="TAL"/>
            </w:pPr>
            <w:r w:rsidRPr="00986958">
              <w:t>0 0 0 0 0 1 1 0</w:t>
            </w:r>
            <w:r w:rsidRPr="00986958">
              <w:tab/>
              <w:t>value is incremented in multiples of 1 Mbps</w:t>
            </w:r>
          </w:p>
          <w:p w14:paraId="726D8F7C" w14:textId="77777777" w:rsidR="00964D6E" w:rsidRPr="00986958" w:rsidRDefault="00964D6E" w:rsidP="00964D6E">
            <w:pPr>
              <w:pStyle w:val="TAL"/>
            </w:pPr>
            <w:r w:rsidRPr="00986958">
              <w:t>0 0 0 0 0 1 1 1</w:t>
            </w:r>
            <w:r w:rsidRPr="00986958">
              <w:tab/>
              <w:t>value is incremented in multiples of 4 Mbps</w:t>
            </w:r>
          </w:p>
          <w:p w14:paraId="702682DA" w14:textId="77777777" w:rsidR="00964D6E" w:rsidRPr="00986958" w:rsidRDefault="00964D6E" w:rsidP="00964D6E">
            <w:pPr>
              <w:pStyle w:val="TAL"/>
            </w:pPr>
            <w:r w:rsidRPr="00986958">
              <w:t>0 0 0 0 1 0 0 0</w:t>
            </w:r>
            <w:r w:rsidRPr="00986958">
              <w:tab/>
              <w:t>value is incremented in multiples of 16 Mbps</w:t>
            </w:r>
          </w:p>
          <w:p w14:paraId="1076DA50" w14:textId="77777777" w:rsidR="00964D6E" w:rsidRPr="00986958" w:rsidRDefault="00964D6E" w:rsidP="00964D6E">
            <w:pPr>
              <w:pStyle w:val="TAL"/>
            </w:pPr>
            <w:r w:rsidRPr="00986958">
              <w:t>0 0 0 0 1 0 0 1</w:t>
            </w:r>
            <w:r w:rsidRPr="00986958">
              <w:tab/>
              <w:t>value is incremented in multiples of 64 Mbps</w:t>
            </w:r>
          </w:p>
          <w:p w14:paraId="3AA1DEF1" w14:textId="77777777" w:rsidR="00964D6E" w:rsidRPr="00986958" w:rsidRDefault="00964D6E" w:rsidP="00964D6E">
            <w:pPr>
              <w:pStyle w:val="TAL"/>
            </w:pPr>
            <w:r w:rsidRPr="00986958">
              <w:t>0 0 0 0 1 0 1 0</w:t>
            </w:r>
            <w:r w:rsidRPr="00986958">
              <w:tab/>
              <w:t>value is incremented in multiples of 256 Mbps</w:t>
            </w:r>
          </w:p>
          <w:p w14:paraId="6EF2A002" w14:textId="77777777" w:rsidR="00964D6E" w:rsidRPr="00986958" w:rsidRDefault="00964D6E" w:rsidP="00964D6E">
            <w:pPr>
              <w:pStyle w:val="TAL"/>
            </w:pPr>
            <w:r w:rsidRPr="00986958">
              <w:t>0 0 0 0 1 0 1 1</w:t>
            </w:r>
            <w:r w:rsidRPr="00986958">
              <w:tab/>
              <w:t>value is incremented in multiples of 1 Gbps</w:t>
            </w:r>
          </w:p>
          <w:p w14:paraId="6CF17279" w14:textId="77777777" w:rsidR="00964D6E" w:rsidRPr="00986958" w:rsidRDefault="00964D6E" w:rsidP="00964D6E">
            <w:pPr>
              <w:pStyle w:val="TAL"/>
            </w:pPr>
            <w:r w:rsidRPr="00986958">
              <w:t>0 0 0 0 1 1 0 0</w:t>
            </w:r>
            <w:r w:rsidRPr="00986958">
              <w:tab/>
              <w:t>value is incremented in multiples of 4 Gbps</w:t>
            </w:r>
          </w:p>
          <w:p w14:paraId="05C16EA4" w14:textId="77777777" w:rsidR="00964D6E" w:rsidRPr="00986958" w:rsidRDefault="00964D6E" w:rsidP="00964D6E">
            <w:pPr>
              <w:pStyle w:val="TAL"/>
            </w:pPr>
            <w:r w:rsidRPr="00986958">
              <w:t>0 0 0 0 1 1 0 1</w:t>
            </w:r>
            <w:r w:rsidRPr="00986958">
              <w:tab/>
              <w:t>value is incremented in multiples of 16 Gbps</w:t>
            </w:r>
          </w:p>
          <w:p w14:paraId="68BE4598" w14:textId="77777777" w:rsidR="00964D6E" w:rsidRPr="00986958" w:rsidRDefault="00964D6E" w:rsidP="00964D6E">
            <w:pPr>
              <w:pStyle w:val="TAL"/>
            </w:pPr>
            <w:r w:rsidRPr="00986958">
              <w:t>0 0 0 0 1 1 1 0</w:t>
            </w:r>
            <w:r w:rsidRPr="00986958">
              <w:tab/>
              <w:t>value is incremented in multiples of 64 Gbps</w:t>
            </w:r>
          </w:p>
          <w:p w14:paraId="6680C503" w14:textId="77777777" w:rsidR="00964D6E" w:rsidRPr="00986958" w:rsidRDefault="00964D6E" w:rsidP="00964D6E">
            <w:pPr>
              <w:pStyle w:val="TAL"/>
            </w:pPr>
            <w:r w:rsidRPr="00986958">
              <w:t>0 0 0 0 1 1 1 1</w:t>
            </w:r>
            <w:r w:rsidRPr="00986958">
              <w:tab/>
              <w:t>value is incremented in multiples of 256 Gbps</w:t>
            </w:r>
          </w:p>
          <w:p w14:paraId="7512FA66" w14:textId="77777777" w:rsidR="00964D6E" w:rsidRPr="00986958" w:rsidRDefault="00964D6E" w:rsidP="00964D6E">
            <w:pPr>
              <w:pStyle w:val="TAL"/>
            </w:pPr>
            <w:r w:rsidRPr="00986958">
              <w:t>0 0 0 1 0 0 0 0</w:t>
            </w:r>
            <w:r w:rsidRPr="00986958">
              <w:tab/>
              <w:t>value is incremented in multiples of 1 Tbps</w:t>
            </w:r>
          </w:p>
          <w:p w14:paraId="741D13FC" w14:textId="77777777" w:rsidR="00964D6E" w:rsidRPr="00986958" w:rsidRDefault="00964D6E" w:rsidP="00964D6E">
            <w:pPr>
              <w:pStyle w:val="TAL"/>
            </w:pPr>
            <w:r w:rsidRPr="00986958">
              <w:t>0 0 0 1 0 0 0 1</w:t>
            </w:r>
            <w:r w:rsidRPr="00986958">
              <w:tab/>
              <w:t>value is incremented in multiples of 4 Tbps</w:t>
            </w:r>
          </w:p>
          <w:p w14:paraId="1A94B158" w14:textId="77777777" w:rsidR="00964D6E" w:rsidRPr="00986958" w:rsidRDefault="00964D6E" w:rsidP="00964D6E">
            <w:pPr>
              <w:pStyle w:val="TAL"/>
            </w:pPr>
            <w:r w:rsidRPr="00986958">
              <w:t>0 0 0 1 0 0 1 0</w:t>
            </w:r>
            <w:r w:rsidRPr="00986958">
              <w:tab/>
              <w:t>value is incremented in multiples of 16 Tbps</w:t>
            </w:r>
          </w:p>
          <w:p w14:paraId="55644E1D" w14:textId="77777777" w:rsidR="00964D6E" w:rsidRPr="00986958" w:rsidRDefault="00964D6E" w:rsidP="00964D6E">
            <w:pPr>
              <w:pStyle w:val="TAL"/>
            </w:pPr>
            <w:r w:rsidRPr="00986958">
              <w:t>0 0 0 1 0 0 1 1</w:t>
            </w:r>
            <w:r w:rsidRPr="00986958">
              <w:tab/>
              <w:t>value is incremented in multiples of 64 Tbps</w:t>
            </w:r>
          </w:p>
          <w:p w14:paraId="0415A3E0" w14:textId="77777777" w:rsidR="00964D6E" w:rsidRPr="00986958" w:rsidRDefault="00964D6E" w:rsidP="00964D6E">
            <w:pPr>
              <w:pStyle w:val="TAL"/>
            </w:pPr>
            <w:r w:rsidRPr="00986958">
              <w:t>0 0 0 1 0 1 0 0</w:t>
            </w:r>
            <w:r w:rsidRPr="00986958">
              <w:tab/>
              <w:t>value is incremented in multiples of 256 Tbps</w:t>
            </w:r>
          </w:p>
          <w:p w14:paraId="4D3C8D15" w14:textId="77777777" w:rsidR="00964D6E" w:rsidRPr="00986958" w:rsidRDefault="00964D6E" w:rsidP="00964D6E">
            <w:pPr>
              <w:pStyle w:val="TAL"/>
            </w:pPr>
            <w:r w:rsidRPr="00986958">
              <w:t>0 0 0 1 0 1 0 1</w:t>
            </w:r>
            <w:r w:rsidRPr="00986958">
              <w:tab/>
              <w:t>value is incremented in multiples of 1 Pbps</w:t>
            </w:r>
          </w:p>
          <w:p w14:paraId="26FD4E20" w14:textId="77777777" w:rsidR="00964D6E" w:rsidRPr="00986958" w:rsidRDefault="00964D6E" w:rsidP="00964D6E">
            <w:pPr>
              <w:pStyle w:val="TAL"/>
            </w:pPr>
            <w:r w:rsidRPr="00986958">
              <w:t>0 0 0 1 0 1 1 0</w:t>
            </w:r>
            <w:r w:rsidRPr="00986958">
              <w:tab/>
              <w:t>value is incremented in multiples of 4 Pbps</w:t>
            </w:r>
          </w:p>
          <w:p w14:paraId="5EAADFE4" w14:textId="77777777" w:rsidR="00964D6E" w:rsidRPr="00986958" w:rsidRDefault="00964D6E" w:rsidP="00964D6E">
            <w:pPr>
              <w:pStyle w:val="TAL"/>
            </w:pPr>
            <w:r w:rsidRPr="00986958">
              <w:t>0 0 0 1 0 1 1 1</w:t>
            </w:r>
            <w:r w:rsidRPr="00986958">
              <w:tab/>
              <w:t>value is incremented in multiples of 16 Pbps</w:t>
            </w:r>
          </w:p>
          <w:p w14:paraId="5C5C057E" w14:textId="77777777" w:rsidR="00964D6E" w:rsidRPr="00986958" w:rsidRDefault="00964D6E" w:rsidP="00964D6E">
            <w:pPr>
              <w:pStyle w:val="TAL"/>
            </w:pPr>
            <w:r w:rsidRPr="00986958">
              <w:t>0 0 0 1 1 0 0 0</w:t>
            </w:r>
            <w:r w:rsidRPr="00986958">
              <w:tab/>
              <w:t>value is incremented in multiples of 64 Pbps</w:t>
            </w:r>
          </w:p>
          <w:p w14:paraId="514BA08B" w14:textId="77777777" w:rsidR="00964D6E" w:rsidRPr="00986958" w:rsidRDefault="00964D6E" w:rsidP="00964D6E">
            <w:pPr>
              <w:pStyle w:val="TAL"/>
            </w:pPr>
            <w:r w:rsidRPr="00986958">
              <w:t>0 0 0 1 1 0 0 1</w:t>
            </w:r>
            <w:r w:rsidRPr="00986958">
              <w:tab/>
              <w:t>value is incremented in multiples of 256 Pbps</w:t>
            </w:r>
          </w:p>
          <w:p w14:paraId="5D5AD24E" w14:textId="77777777" w:rsidR="00964D6E" w:rsidRPr="00986958" w:rsidRDefault="00964D6E" w:rsidP="00964D6E">
            <w:pPr>
              <w:pStyle w:val="TAL"/>
            </w:pPr>
            <w:r w:rsidRPr="00986958">
              <w:t>Other values shall be interpreted as multiples of 256 Pbps in this version of the protocol.</w:t>
            </w:r>
          </w:p>
          <w:p w14:paraId="0042E410" w14:textId="77777777" w:rsidR="00964D6E" w:rsidRPr="00986958" w:rsidRDefault="00964D6E" w:rsidP="00964D6E">
            <w:pPr>
              <w:pStyle w:val="TAL"/>
              <w:rPr>
                <w:noProof/>
                <w:lang w:val="en-US"/>
              </w:rPr>
            </w:pPr>
          </w:p>
          <w:p w14:paraId="2133F89B"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0DBBE3D6" w14:textId="77777777" w:rsidTr="00964D6E">
        <w:trPr>
          <w:cantSplit/>
          <w:jc w:val="center"/>
        </w:trPr>
        <w:tc>
          <w:tcPr>
            <w:tcW w:w="7094" w:type="dxa"/>
          </w:tcPr>
          <w:p w14:paraId="458801DA" w14:textId="77777777" w:rsidR="00964D6E" w:rsidRPr="00986958" w:rsidRDefault="00964D6E" w:rsidP="00964D6E">
            <w:pPr>
              <w:pStyle w:val="TAL"/>
            </w:pPr>
            <w:bookmarkStart w:id="239" w:name="MCCQCTEMPBM_00000202"/>
          </w:p>
        </w:tc>
      </w:tr>
      <w:bookmarkEnd w:id="239"/>
      <w:tr w:rsidR="00964D6E" w:rsidRPr="00986958" w14:paraId="6C0232B7" w14:textId="77777777" w:rsidTr="00964D6E">
        <w:trPr>
          <w:cantSplit/>
          <w:jc w:val="center"/>
        </w:trPr>
        <w:tc>
          <w:tcPr>
            <w:tcW w:w="7094" w:type="dxa"/>
          </w:tcPr>
          <w:p w14:paraId="7C2041D6" w14:textId="77777777" w:rsidR="00964D6E" w:rsidRPr="00986958" w:rsidRDefault="00964D6E" w:rsidP="00964D6E">
            <w:pPr>
              <w:pStyle w:val="TAL"/>
            </w:pPr>
            <w:r w:rsidRPr="00986958">
              <w:t xml:space="preserve">Range </w:t>
            </w:r>
          </w:p>
          <w:p w14:paraId="7C8A9850"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314862EE" w14:textId="77777777" w:rsidTr="00964D6E">
        <w:trPr>
          <w:cantSplit/>
          <w:jc w:val="center"/>
        </w:trPr>
        <w:tc>
          <w:tcPr>
            <w:tcW w:w="7094" w:type="dxa"/>
          </w:tcPr>
          <w:p w14:paraId="2B6087D9" w14:textId="77777777" w:rsidR="00964D6E" w:rsidRPr="00986958" w:rsidRDefault="00964D6E" w:rsidP="00964D6E">
            <w:pPr>
              <w:pStyle w:val="TAL"/>
            </w:pPr>
            <w:bookmarkStart w:id="240" w:name="MCCQCTEMPBM_00000203"/>
          </w:p>
        </w:tc>
      </w:tr>
      <w:bookmarkEnd w:id="240"/>
      <w:tr w:rsidR="00964D6E" w:rsidRPr="00986958" w14:paraId="6C4646C2" w14:textId="77777777" w:rsidTr="00964D6E">
        <w:trPr>
          <w:cantSplit/>
          <w:jc w:val="center"/>
        </w:trPr>
        <w:tc>
          <w:tcPr>
            <w:tcW w:w="7094" w:type="dxa"/>
          </w:tcPr>
          <w:p w14:paraId="410808CC" w14:textId="28A9E149" w:rsidR="00964D6E" w:rsidRPr="00986958" w:rsidRDefault="00964D6E" w:rsidP="00964D6E">
            <w:pPr>
              <w:pStyle w:val="TAL"/>
            </w:pPr>
            <w:r w:rsidRPr="00986958">
              <w:rPr>
                <w:lang w:val="en-US"/>
              </w:rPr>
              <w:t xml:space="preserve">If the length </w:t>
            </w:r>
            <w:r w:rsidRPr="00986958">
              <w:t xml:space="preserve">of </w:t>
            </w:r>
            <w:r w:rsidR="00586281" w:rsidRPr="00986958">
              <w:t xml:space="preserve">V2X service identifier to PC5 QoS parameters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w:t>
            </w:r>
            <w:r w:rsidRPr="00986958">
              <w:rPr>
                <w:lang w:val="en-US"/>
              </w:rPr>
              <w:t xml:space="preserve"> receiving entity shall ignore any superfluous octets located at the end of the </w:t>
            </w:r>
            <w:r w:rsidR="007D214E" w:rsidRPr="00986958">
              <w:t xml:space="preserve">V2X service identifier to PC5 QoS parameters </w:t>
            </w:r>
            <w:r w:rsidRPr="00986958">
              <w:rPr>
                <w:noProof/>
                <w:lang w:val="en-US"/>
              </w:rPr>
              <w:t>mapping rule contents</w:t>
            </w:r>
            <w:r w:rsidRPr="00986958">
              <w:rPr>
                <w:lang w:val="en-US"/>
              </w:rPr>
              <w:t>.</w:t>
            </w:r>
          </w:p>
        </w:tc>
      </w:tr>
      <w:tr w:rsidR="00964D6E" w:rsidRPr="00986958" w14:paraId="55EB110F" w14:textId="77777777" w:rsidTr="00964D6E">
        <w:trPr>
          <w:cantSplit/>
          <w:jc w:val="center"/>
        </w:trPr>
        <w:tc>
          <w:tcPr>
            <w:tcW w:w="7094" w:type="dxa"/>
          </w:tcPr>
          <w:p w14:paraId="5F1579B5" w14:textId="77777777" w:rsidR="00964D6E" w:rsidRPr="00986958" w:rsidRDefault="00964D6E" w:rsidP="00964D6E">
            <w:pPr>
              <w:pStyle w:val="TAL"/>
            </w:pPr>
            <w:bookmarkStart w:id="241" w:name="MCCQCTEMPBM_00000204"/>
          </w:p>
        </w:tc>
      </w:tr>
      <w:bookmarkEnd w:id="241"/>
    </w:tbl>
    <w:p w14:paraId="69822E63" w14:textId="77777777" w:rsidR="00590C65" w:rsidRPr="00986958"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rsidRPr="00986958"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Pr="00986958" w:rsidRDefault="00590C65" w:rsidP="0041110D">
            <w:pPr>
              <w:pStyle w:val="TAC"/>
            </w:pPr>
            <w:r w:rsidRPr="00986958">
              <w:t>8</w:t>
            </w:r>
          </w:p>
        </w:tc>
        <w:tc>
          <w:tcPr>
            <w:tcW w:w="709" w:type="dxa"/>
            <w:tcBorders>
              <w:bottom w:val="single" w:sz="4" w:space="0" w:color="auto"/>
            </w:tcBorders>
          </w:tcPr>
          <w:p w14:paraId="588AFD09" w14:textId="77777777" w:rsidR="00590C65" w:rsidRPr="00986958" w:rsidRDefault="00590C65" w:rsidP="0041110D">
            <w:pPr>
              <w:pStyle w:val="TAC"/>
            </w:pPr>
            <w:r w:rsidRPr="00986958">
              <w:t>7</w:t>
            </w:r>
          </w:p>
        </w:tc>
        <w:tc>
          <w:tcPr>
            <w:tcW w:w="709" w:type="dxa"/>
            <w:tcBorders>
              <w:bottom w:val="single" w:sz="4" w:space="0" w:color="auto"/>
            </w:tcBorders>
          </w:tcPr>
          <w:p w14:paraId="671A36C8" w14:textId="77777777" w:rsidR="00590C65" w:rsidRPr="00986958" w:rsidRDefault="00590C65" w:rsidP="0041110D">
            <w:pPr>
              <w:pStyle w:val="TAC"/>
            </w:pPr>
            <w:r w:rsidRPr="00986958">
              <w:t>6</w:t>
            </w:r>
          </w:p>
        </w:tc>
        <w:tc>
          <w:tcPr>
            <w:tcW w:w="709" w:type="dxa"/>
            <w:tcBorders>
              <w:bottom w:val="single" w:sz="4" w:space="0" w:color="auto"/>
            </w:tcBorders>
          </w:tcPr>
          <w:p w14:paraId="73B481CD" w14:textId="77777777" w:rsidR="00590C65" w:rsidRPr="00986958" w:rsidRDefault="00590C65" w:rsidP="0041110D">
            <w:pPr>
              <w:pStyle w:val="TAC"/>
            </w:pPr>
            <w:r w:rsidRPr="00986958">
              <w:t>5</w:t>
            </w:r>
          </w:p>
        </w:tc>
        <w:tc>
          <w:tcPr>
            <w:tcW w:w="709" w:type="dxa"/>
            <w:tcBorders>
              <w:bottom w:val="single" w:sz="4" w:space="0" w:color="auto"/>
            </w:tcBorders>
          </w:tcPr>
          <w:p w14:paraId="6EE48BEF" w14:textId="77777777" w:rsidR="00590C65" w:rsidRPr="00986958" w:rsidRDefault="00590C65" w:rsidP="0041110D">
            <w:pPr>
              <w:pStyle w:val="TAC"/>
            </w:pPr>
            <w:r w:rsidRPr="00986958">
              <w:t>4</w:t>
            </w:r>
          </w:p>
        </w:tc>
        <w:tc>
          <w:tcPr>
            <w:tcW w:w="709" w:type="dxa"/>
            <w:tcBorders>
              <w:bottom w:val="single" w:sz="4" w:space="0" w:color="auto"/>
            </w:tcBorders>
          </w:tcPr>
          <w:p w14:paraId="50D93068" w14:textId="77777777" w:rsidR="00590C65" w:rsidRPr="00986958" w:rsidRDefault="00590C65" w:rsidP="0041110D">
            <w:pPr>
              <w:pStyle w:val="TAC"/>
            </w:pPr>
            <w:r w:rsidRPr="00986958">
              <w:t>3</w:t>
            </w:r>
          </w:p>
        </w:tc>
        <w:tc>
          <w:tcPr>
            <w:tcW w:w="709" w:type="dxa"/>
            <w:tcBorders>
              <w:bottom w:val="single" w:sz="4" w:space="0" w:color="auto"/>
            </w:tcBorders>
          </w:tcPr>
          <w:p w14:paraId="3722E4DE" w14:textId="77777777" w:rsidR="00590C65" w:rsidRPr="00986958" w:rsidRDefault="00590C65" w:rsidP="0041110D">
            <w:pPr>
              <w:pStyle w:val="TAC"/>
            </w:pPr>
            <w:r w:rsidRPr="00986958">
              <w:t>2</w:t>
            </w:r>
          </w:p>
        </w:tc>
        <w:tc>
          <w:tcPr>
            <w:tcW w:w="709" w:type="dxa"/>
            <w:tcBorders>
              <w:bottom w:val="single" w:sz="4" w:space="0" w:color="auto"/>
            </w:tcBorders>
          </w:tcPr>
          <w:p w14:paraId="50B2DF61" w14:textId="77777777" w:rsidR="00590C65" w:rsidRPr="00986958" w:rsidRDefault="00590C65" w:rsidP="0041110D">
            <w:pPr>
              <w:pStyle w:val="TAC"/>
            </w:pPr>
            <w:r w:rsidRPr="00986958">
              <w:t>1</w:t>
            </w:r>
          </w:p>
        </w:tc>
        <w:tc>
          <w:tcPr>
            <w:tcW w:w="1416" w:type="dxa"/>
            <w:gridSpan w:val="2"/>
          </w:tcPr>
          <w:p w14:paraId="7930780F" w14:textId="77777777" w:rsidR="00590C65" w:rsidRPr="00986958" w:rsidRDefault="00590C65" w:rsidP="0041110D">
            <w:pPr>
              <w:pStyle w:val="TAL"/>
            </w:pPr>
          </w:p>
        </w:tc>
      </w:tr>
      <w:tr w:rsidR="00590C65" w:rsidRPr="00986958"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Pr="00986958" w:rsidRDefault="00590C65" w:rsidP="0041110D">
            <w:pPr>
              <w:pStyle w:val="TAC"/>
            </w:pPr>
          </w:p>
          <w:p w14:paraId="2DEBCA66" w14:textId="77777777" w:rsidR="00590C65" w:rsidRPr="00986958" w:rsidRDefault="00590C65" w:rsidP="0041110D">
            <w:pPr>
              <w:pStyle w:val="TAC"/>
            </w:pPr>
            <w:r w:rsidRPr="00986958">
              <w:t xml:space="preserve">Length of AS configuration </w:t>
            </w:r>
            <w:r w:rsidRPr="00986958">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986958" w:rsidRDefault="00590C65" w:rsidP="0041110D">
            <w:pPr>
              <w:pStyle w:val="TAL"/>
            </w:pPr>
            <w:r w:rsidRPr="00986958">
              <w:t>octet o49+1</w:t>
            </w:r>
          </w:p>
          <w:p w14:paraId="76307F78" w14:textId="77777777" w:rsidR="00590C65" w:rsidRPr="00986958" w:rsidRDefault="00590C65" w:rsidP="0041110D">
            <w:pPr>
              <w:pStyle w:val="TAL"/>
            </w:pPr>
          </w:p>
          <w:p w14:paraId="3D971402" w14:textId="77777777" w:rsidR="00590C65" w:rsidRPr="00986958" w:rsidRDefault="00590C65" w:rsidP="0041110D">
            <w:pPr>
              <w:pStyle w:val="TAL"/>
            </w:pPr>
            <w:r w:rsidRPr="00986958">
              <w:t>octet o49+2</w:t>
            </w:r>
          </w:p>
        </w:tc>
      </w:tr>
      <w:tr w:rsidR="00590C65" w:rsidRPr="00986958"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Pr="00986958" w:rsidRDefault="00590C65" w:rsidP="0041110D">
            <w:pPr>
              <w:pStyle w:val="TAC"/>
            </w:pPr>
          </w:p>
          <w:p w14:paraId="1FAD8247" w14:textId="77777777" w:rsidR="00590C65" w:rsidRPr="00986958" w:rsidRDefault="00590C65" w:rsidP="0041110D">
            <w:pPr>
              <w:pStyle w:val="TAC"/>
            </w:pPr>
            <w:r w:rsidRPr="00986958">
              <w:t>SLRB mapping rules</w:t>
            </w:r>
          </w:p>
        </w:tc>
        <w:tc>
          <w:tcPr>
            <w:tcW w:w="1416" w:type="dxa"/>
            <w:gridSpan w:val="2"/>
            <w:tcBorders>
              <w:top w:val="nil"/>
              <w:left w:val="single" w:sz="6" w:space="0" w:color="auto"/>
              <w:bottom w:val="nil"/>
              <w:right w:val="nil"/>
            </w:tcBorders>
          </w:tcPr>
          <w:p w14:paraId="5E6BB250" w14:textId="77777777" w:rsidR="00590C65" w:rsidRPr="00986958" w:rsidRDefault="00590C65" w:rsidP="0041110D">
            <w:pPr>
              <w:pStyle w:val="TAL"/>
            </w:pPr>
            <w:r w:rsidRPr="00986958">
              <w:t>octet o49+3</w:t>
            </w:r>
          </w:p>
          <w:p w14:paraId="64A47CB4" w14:textId="77777777" w:rsidR="00590C65" w:rsidRPr="00986958" w:rsidRDefault="00590C65" w:rsidP="0041110D">
            <w:pPr>
              <w:pStyle w:val="TAL"/>
            </w:pPr>
          </w:p>
          <w:p w14:paraId="1550F6D6" w14:textId="77777777" w:rsidR="00590C65" w:rsidRPr="00986958" w:rsidRDefault="00590C65" w:rsidP="0041110D">
            <w:pPr>
              <w:pStyle w:val="TAL"/>
            </w:pPr>
            <w:r w:rsidRPr="00986958">
              <w:t>octet o50</w:t>
            </w:r>
          </w:p>
        </w:tc>
      </w:tr>
    </w:tbl>
    <w:p w14:paraId="2BCBACC2" w14:textId="77777777" w:rsidR="00590C65" w:rsidRPr="00986958" w:rsidRDefault="00590C65" w:rsidP="00590C65">
      <w:pPr>
        <w:pStyle w:val="TF"/>
        <w:rPr>
          <w:noProof/>
          <w:lang w:val="en-US"/>
        </w:rPr>
      </w:pPr>
      <w:r w:rsidRPr="00986958">
        <w:t>Figure 5</w:t>
      </w:r>
      <w:r w:rsidRPr="00986958">
        <w:rPr>
          <w:rFonts w:hint="eastAsia"/>
        </w:rPr>
        <w:t>.</w:t>
      </w:r>
      <w:r w:rsidRPr="00986958">
        <w:t>3.1.46a: AS configuration</w:t>
      </w:r>
    </w:p>
    <w:p w14:paraId="3FAF5FA0" w14:textId="77777777" w:rsidR="00590C65" w:rsidRPr="00986958" w:rsidRDefault="00590C65" w:rsidP="00590C65">
      <w:pPr>
        <w:pStyle w:val="TH"/>
      </w:pPr>
      <w:r w:rsidRPr="00986958">
        <w:lastRenderedPageBreak/>
        <w:t>Table 5</w:t>
      </w:r>
      <w:r w:rsidRPr="00986958">
        <w:rPr>
          <w:rFonts w:hint="eastAsia"/>
        </w:rPr>
        <w:t>.</w:t>
      </w:r>
      <w:r w:rsidRPr="00986958">
        <w:t>3.1.46a: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86958" w14:paraId="664835A9" w14:textId="77777777" w:rsidTr="0041110D">
        <w:trPr>
          <w:cantSplit/>
          <w:jc w:val="center"/>
        </w:trPr>
        <w:tc>
          <w:tcPr>
            <w:tcW w:w="7094" w:type="dxa"/>
          </w:tcPr>
          <w:p w14:paraId="45F44C19" w14:textId="77777777" w:rsidR="00590C65" w:rsidRPr="00986958" w:rsidRDefault="00590C65" w:rsidP="0041110D">
            <w:pPr>
              <w:pStyle w:val="TAL"/>
            </w:pPr>
            <w:r w:rsidRPr="00986958">
              <w:t>SLRB mapping rules:</w:t>
            </w:r>
          </w:p>
          <w:p w14:paraId="48184628" w14:textId="77777777" w:rsidR="00590C65" w:rsidRPr="00986958" w:rsidRDefault="00590C65" w:rsidP="0041110D">
            <w:pPr>
              <w:pStyle w:val="TAL"/>
              <w:rPr>
                <w:noProof/>
                <w:lang w:val="en-US"/>
              </w:rPr>
            </w:pPr>
            <w:r w:rsidRPr="00986958">
              <w:t>The SLRB mapping rules field is coded according to figure 5.3.1.47 and table 5.3.1.47.</w:t>
            </w:r>
          </w:p>
        </w:tc>
      </w:tr>
      <w:tr w:rsidR="00590C65" w:rsidRPr="00986958" w14:paraId="4D12B2D8" w14:textId="77777777" w:rsidTr="0041110D">
        <w:trPr>
          <w:cantSplit/>
          <w:jc w:val="center"/>
        </w:trPr>
        <w:tc>
          <w:tcPr>
            <w:tcW w:w="7094" w:type="dxa"/>
          </w:tcPr>
          <w:p w14:paraId="7B3F7905" w14:textId="77777777" w:rsidR="00590C65" w:rsidRPr="00986958" w:rsidRDefault="00590C65" w:rsidP="0041110D">
            <w:pPr>
              <w:pStyle w:val="TAL"/>
            </w:pPr>
            <w:bookmarkStart w:id="242" w:name="MCCQCTEMPBM_00000205"/>
          </w:p>
        </w:tc>
      </w:tr>
      <w:bookmarkEnd w:id="242"/>
      <w:tr w:rsidR="00590C65" w:rsidRPr="00986958" w14:paraId="52F01FB6" w14:textId="77777777" w:rsidTr="0041110D">
        <w:trPr>
          <w:cantSplit/>
          <w:jc w:val="center"/>
        </w:trPr>
        <w:tc>
          <w:tcPr>
            <w:tcW w:w="7094" w:type="dxa"/>
          </w:tcPr>
          <w:p w14:paraId="6163F663" w14:textId="77777777" w:rsidR="00590C65" w:rsidRPr="00986958" w:rsidRDefault="00590C65" w:rsidP="0041110D">
            <w:pPr>
              <w:pStyle w:val="TAL"/>
            </w:pPr>
            <w:r w:rsidRPr="00986958">
              <w:rPr>
                <w:lang w:val="en-US"/>
              </w:rPr>
              <w:t xml:space="preserve">If the length </w:t>
            </w:r>
            <w:r w:rsidRPr="00986958">
              <w:t xml:space="preserve">of AS configuration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3.1.46a,</w:t>
            </w:r>
            <w:r w:rsidRPr="00986958">
              <w:rPr>
                <w:lang w:val="en-US"/>
              </w:rPr>
              <w:t xml:space="preserve"> receiving entity shall ignore any superfluous octets located at the end of the </w:t>
            </w:r>
            <w:r w:rsidRPr="00986958">
              <w:t xml:space="preserve">AS configuration </w:t>
            </w:r>
            <w:r w:rsidRPr="00986958">
              <w:rPr>
                <w:noProof/>
                <w:lang w:val="en-US"/>
              </w:rPr>
              <w:t>contents</w:t>
            </w:r>
            <w:r w:rsidRPr="00986958">
              <w:rPr>
                <w:lang w:val="en-US"/>
              </w:rPr>
              <w:t>.</w:t>
            </w:r>
          </w:p>
        </w:tc>
      </w:tr>
      <w:tr w:rsidR="00590C65" w:rsidRPr="00986958" w14:paraId="74EF557B" w14:textId="77777777" w:rsidTr="0041110D">
        <w:trPr>
          <w:cantSplit/>
          <w:jc w:val="center"/>
        </w:trPr>
        <w:tc>
          <w:tcPr>
            <w:tcW w:w="7094" w:type="dxa"/>
          </w:tcPr>
          <w:p w14:paraId="60FD6A99" w14:textId="77777777" w:rsidR="00590C65" w:rsidRPr="00986958" w:rsidRDefault="00590C65" w:rsidP="0041110D">
            <w:pPr>
              <w:pStyle w:val="TAL"/>
            </w:pPr>
            <w:bookmarkStart w:id="243" w:name="MCCQCTEMPBM_00000206"/>
          </w:p>
        </w:tc>
      </w:tr>
      <w:bookmarkEnd w:id="243"/>
    </w:tbl>
    <w:p w14:paraId="35FA5367"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Pr="00986958" w:rsidRDefault="00964D6E" w:rsidP="00964D6E">
            <w:pPr>
              <w:pStyle w:val="TAC"/>
            </w:pPr>
            <w:r w:rsidRPr="00986958">
              <w:t>8</w:t>
            </w:r>
          </w:p>
        </w:tc>
        <w:tc>
          <w:tcPr>
            <w:tcW w:w="709" w:type="dxa"/>
            <w:tcBorders>
              <w:bottom w:val="single" w:sz="4" w:space="0" w:color="auto"/>
            </w:tcBorders>
          </w:tcPr>
          <w:p w14:paraId="4292C1D7" w14:textId="77777777" w:rsidR="00964D6E" w:rsidRPr="00986958" w:rsidRDefault="00964D6E" w:rsidP="00964D6E">
            <w:pPr>
              <w:pStyle w:val="TAC"/>
            </w:pPr>
            <w:r w:rsidRPr="00986958">
              <w:t>7</w:t>
            </w:r>
          </w:p>
        </w:tc>
        <w:tc>
          <w:tcPr>
            <w:tcW w:w="709" w:type="dxa"/>
            <w:tcBorders>
              <w:bottom w:val="single" w:sz="4" w:space="0" w:color="auto"/>
            </w:tcBorders>
          </w:tcPr>
          <w:p w14:paraId="13233E88" w14:textId="77777777" w:rsidR="00964D6E" w:rsidRPr="00986958" w:rsidRDefault="00964D6E" w:rsidP="00964D6E">
            <w:pPr>
              <w:pStyle w:val="TAC"/>
            </w:pPr>
            <w:r w:rsidRPr="00986958">
              <w:t>6</w:t>
            </w:r>
          </w:p>
        </w:tc>
        <w:tc>
          <w:tcPr>
            <w:tcW w:w="709" w:type="dxa"/>
            <w:tcBorders>
              <w:bottom w:val="single" w:sz="4" w:space="0" w:color="auto"/>
            </w:tcBorders>
          </w:tcPr>
          <w:p w14:paraId="4A22B0B0" w14:textId="77777777" w:rsidR="00964D6E" w:rsidRPr="00986958" w:rsidRDefault="00964D6E" w:rsidP="00964D6E">
            <w:pPr>
              <w:pStyle w:val="TAC"/>
            </w:pPr>
            <w:r w:rsidRPr="00986958">
              <w:t>5</w:t>
            </w:r>
          </w:p>
        </w:tc>
        <w:tc>
          <w:tcPr>
            <w:tcW w:w="709" w:type="dxa"/>
            <w:tcBorders>
              <w:bottom w:val="single" w:sz="4" w:space="0" w:color="auto"/>
            </w:tcBorders>
          </w:tcPr>
          <w:p w14:paraId="2FE11C24" w14:textId="77777777" w:rsidR="00964D6E" w:rsidRPr="00986958" w:rsidRDefault="00964D6E" w:rsidP="00964D6E">
            <w:pPr>
              <w:pStyle w:val="TAC"/>
            </w:pPr>
            <w:r w:rsidRPr="00986958">
              <w:t>4</w:t>
            </w:r>
          </w:p>
        </w:tc>
        <w:tc>
          <w:tcPr>
            <w:tcW w:w="709" w:type="dxa"/>
            <w:tcBorders>
              <w:bottom w:val="single" w:sz="4" w:space="0" w:color="auto"/>
            </w:tcBorders>
          </w:tcPr>
          <w:p w14:paraId="6A016080" w14:textId="77777777" w:rsidR="00964D6E" w:rsidRPr="00986958" w:rsidRDefault="00964D6E" w:rsidP="00964D6E">
            <w:pPr>
              <w:pStyle w:val="TAC"/>
            </w:pPr>
            <w:r w:rsidRPr="00986958">
              <w:t>3</w:t>
            </w:r>
          </w:p>
        </w:tc>
        <w:tc>
          <w:tcPr>
            <w:tcW w:w="709" w:type="dxa"/>
            <w:tcBorders>
              <w:bottom w:val="single" w:sz="4" w:space="0" w:color="auto"/>
            </w:tcBorders>
          </w:tcPr>
          <w:p w14:paraId="51DFFD05" w14:textId="77777777" w:rsidR="00964D6E" w:rsidRPr="00986958" w:rsidRDefault="00964D6E" w:rsidP="00964D6E">
            <w:pPr>
              <w:pStyle w:val="TAC"/>
            </w:pPr>
            <w:r w:rsidRPr="00986958">
              <w:t>2</w:t>
            </w:r>
          </w:p>
        </w:tc>
        <w:tc>
          <w:tcPr>
            <w:tcW w:w="709" w:type="dxa"/>
            <w:tcBorders>
              <w:bottom w:val="single" w:sz="4" w:space="0" w:color="auto"/>
            </w:tcBorders>
          </w:tcPr>
          <w:p w14:paraId="18FA7F96" w14:textId="77777777" w:rsidR="00964D6E" w:rsidRPr="00986958" w:rsidRDefault="00964D6E" w:rsidP="00964D6E">
            <w:pPr>
              <w:pStyle w:val="TAC"/>
            </w:pPr>
            <w:r w:rsidRPr="00986958">
              <w:t>1</w:t>
            </w:r>
          </w:p>
        </w:tc>
        <w:tc>
          <w:tcPr>
            <w:tcW w:w="1416" w:type="dxa"/>
            <w:gridSpan w:val="2"/>
          </w:tcPr>
          <w:p w14:paraId="5CFD5E01" w14:textId="77777777" w:rsidR="00964D6E" w:rsidRPr="00986958" w:rsidRDefault="00964D6E" w:rsidP="00964D6E">
            <w:pPr>
              <w:pStyle w:val="TAL"/>
            </w:pPr>
          </w:p>
        </w:tc>
      </w:tr>
      <w:tr w:rsidR="00964D6E" w:rsidRPr="00986958"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Pr="00986958" w:rsidRDefault="00964D6E" w:rsidP="00964D6E">
            <w:pPr>
              <w:pStyle w:val="TAC"/>
              <w:rPr>
                <w:noProof/>
                <w:lang w:val="en-US"/>
              </w:rPr>
            </w:pPr>
          </w:p>
          <w:p w14:paraId="28A813CD" w14:textId="77777777" w:rsidR="00964D6E" w:rsidRPr="00986958" w:rsidRDefault="00964D6E" w:rsidP="00964D6E">
            <w:pPr>
              <w:pStyle w:val="TAC"/>
            </w:pPr>
            <w:r w:rsidRPr="00986958">
              <w:rPr>
                <w:noProof/>
                <w:lang w:val="en-US"/>
              </w:rPr>
              <w:t xml:space="preserve">Length of </w:t>
            </w:r>
            <w:r w:rsidRPr="00986958">
              <w:t xml:space="preserve">SLRB mapping </w:t>
            </w:r>
            <w:r w:rsidRPr="00986958">
              <w:rPr>
                <w:noProof/>
                <w:lang w:val="en-US"/>
              </w:rPr>
              <w:t>rules</w:t>
            </w:r>
            <w:r w:rsidRPr="00986958">
              <w:t xml:space="preserve"> </w:t>
            </w:r>
            <w:r w:rsidRPr="00986958">
              <w:rPr>
                <w:noProof/>
                <w:lang w:val="en-US"/>
              </w:rPr>
              <w:t>contents</w:t>
            </w:r>
          </w:p>
        </w:tc>
        <w:tc>
          <w:tcPr>
            <w:tcW w:w="1416" w:type="dxa"/>
            <w:gridSpan w:val="2"/>
          </w:tcPr>
          <w:p w14:paraId="530C733E" w14:textId="1834850A" w:rsidR="00964D6E" w:rsidRPr="00986958" w:rsidRDefault="00964D6E" w:rsidP="00964D6E">
            <w:pPr>
              <w:pStyle w:val="TAL"/>
            </w:pPr>
            <w:r w:rsidRPr="00986958">
              <w:t>octet o49+</w:t>
            </w:r>
            <w:r w:rsidR="00590C65" w:rsidRPr="00986958">
              <w:t>3</w:t>
            </w:r>
          </w:p>
          <w:p w14:paraId="1FADEE36" w14:textId="77777777" w:rsidR="00964D6E" w:rsidRPr="00986958" w:rsidRDefault="00964D6E" w:rsidP="00964D6E">
            <w:pPr>
              <w:pStyle w:val="TAL"/>
            </w:pPr>
          </w:p>
          <w:p w14:paraId="6E985B8A" w14:textId="31E08A1B" w:rsidR="00964D6E" w:rsidRPr="00986958" w:rsidRDefault="00964D6E" w:rsidP="00964D6E">
            <w:pPr>
              <w:pStyle w:val="TAL"/>
            </w:pPr>
            <w:r w:rsidRPr="00986958">
              <w:t>octet o49+</w:t>
            </w:r>
            <w:r w:rsidR="00590C65" w:rsidRPr="00986958">
              <w:t>4</w:t>
            </w:r>
          </w:p>
        </w:tc>
      </w:tr>
      <w:tr w:rsidR="00964D6E" w:rsidRPr="00986958"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Pr="00986958" w:rsidRDefault="00964D6E" w:rsidP="00964D6E">
            <w:pPr>
              <w:pStyle w:val="TAC"/>
            </w:pPr>
          </w:p>
          <w:p w14:paraId="4506B884" w14:textId="77777777" w:rsidR="00964D6E" w:rsidRPr="00986958" w:rsidRDefault="00964D6E" w:rsidP="00964D6E">
            <w:pPr>
              <w:pStyle w:val="TAC"/>
            </w:pPr>
            <w:r w:rsidRPr="00986958">
              <w:t xml:space="preserve">SLRB mapping rule </w:t>
            </w:r>
            <w:r w:rsidRPr="00986958">
              <w:rPr>
                <w:noProof/>
                <w:lang w:val="en-US"/>
              </w:rPr>
              <w:t>1</w:t>
            </w:r>
          </w:p>
        </w:tc>
        <w:tc>
          <w:tcPr>
            <w:tcW w:w="1416" w:type="dxa"/>
            <w:gridSpan w:val="2"/>
            <w:tcBorders>
              <w:top w:val="nil"/>
              <w:left w:val="single" w:sz="6" w:space="0" w:color="auto"/>
              <w:bottom w:val="nil"/>
              <w:right w:val="nil"/>
            </w:tcBorders>
          </w:tcPr>
          <w:p w14:paraId="2DE17E70" w14:textId="538A0A1C" w:rsidR="00964D6E" w:rsidRPr="00986958" w:rsidRDefault="00964D6E" w:rsidP="00964D6E">
            <w:pPr>
              <w:pStyle w:val="TAL"/>
            </w:pPr>
            <w:r w:rsidRPr="00986958">
              <w:t>octet (o4</w:t>
            </w:r>
            <w:r w:rsidR="00590C65" w:rsidRPr="00986958">
              <w:t>9</w:t>
            </w:r>
            <w:r w:rsidRPr="00986958">
              <w:t>+</w:t>
            </w:r>
            <w:r w:rsidR="00590C65" w:rsidRPr="00986958">
              <w:t>5</w:t>
            </w:r>
            <w:r w:rsidRPr="00986958">
              <w:t>)*</w:t>
            </w:r>
          </w:p>
          <w:p w14:paraId="3EBC6A66" w14:textId="77777777" w:rsidR="00964D6E" w:rsidRPr="00986958" w:rsidRDefault="00964D6E" w:rsidP="00964D6E">
            <w:pPr>
              <w:pStyle w:val="TAL"/>
            </w:pPr>
          </w:p>
          <w:p w14:paraId="5D4AB17B" w14:textId="77777777" w:rsidR="00964D6E" w:rsidRPr="00986958" w:rsidRDefault="00964D6E" w:rsidP="00964D6E">
            <w:pPr>
              <w:pStyle w:val="TAL"/>
            </w:pPr>
            <w:r w:rsidRPr="00986958">
              <w:t>octet o75*</w:t>
            </w:r>
          </w:p>
        </w:tc>
      </w:tr>
      <w:tr w:rsidR="00964D6E" w:rsidRPr="00986958"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Pr="00986958" w:rsidRDefault="00964D6E" w:rsidP="00964D6E">
            <w:pPr>
              <w:pStyle w:val="TAC"/>
            </w:pPr>
          </w:p>
          <w:p w14:paraId="4848FE23" w14:textId="77777777" w:rsidR="00964D6E" w:rsidRPr="00986958" w:rsidRDefault="00964D6E" w:rsidP="00964D6E">
            <w:pPr>
              <w:pStyle w:val="TAC"/>
            </w:pPr>
            <w:r w:rsidRPr="00986958">
              <w:t xml:space="preserve">SLRB mapping rule </w:t>
            </w:r>
            <w:r w:rsidRPr="00986958">
              <w:rPr>
                <w:noProof/>
                <w:lang w:val="en-US"/>
              </w:rPr>
              <w:t>2</w:t>
            </w:r>
          </w:p>
        </w:tc>
        <w:tc>
          <w:tcPr>
            <w:tcW w:w="1416" w:type="dxa"/>
            <w:gridSpan w:val="2"/>
            <w:tcBorders>
              <w:top w:val="nil"/>
              <w:left w:val="single" w:sz="6" w:space="0" w:color="auto"/>
              <w:bottom w:val="nil"/>
              <w:right w:val="nil"/>
            </w:tcBorders>
          </w:tcPr>
          <w:p w14:paraId="334A66A6" w14:textId="77777777" w:rsidR="00964D6E" w:rsidRPr="00986958" w:rsidRDefault="00964D6E" w:rsidP="00964D6E">
            <w:pPr>
              <w:pStyle w:val="TAL"/>
            </w:pPr>
            <w:r w:rsidRPr="00986958">
              <w:t>octet (o75+1)*</w:t>
            </w:r>
          </w:p>
          <w:p w14:paraId="4850B14A" w14:textId="77777777" w:rsidR="00964D6E" w:rsidRPr="00986958" w:rsidRDefault="00964D6E" w:rsidP="00964D6E">
            <w:pPr>
              <w:pStyle w:val="TAL"/>
            </w:pPr>
          </w:p>
          <w:p w14:paraId="5AAE4C8E" w14:textId="77777777" w:rsidR="00964D6E" w:rsidRPr="00986958" w:rsidRDefault="00964D6E" w:rsidP="00964D6E">
            <w:pPr>
              <w:pStyle w:val="TAL"/>
            </w:pPr>
            <w:r w:rsidRPr="00986958">
              <w:t>octet o76*</w:t>
            </w:r>
          </w:p>
        </w:tc>
      </w:tr>
      <w:tr w:rsidR="00964D6E" w:rsidRPr="00986958"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Pr="00986958" w:rsidRDefault="00964D6E" w:rsidP="00964D6E">
            <w:pPr>
              <w:pStyle w:val="TAC"/>
            </w:pPr>
          </w:p>
          <w:p w14:paraId="544E006F"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7394AA" w14:textId="77777777" w:rsidR="00964D6E" w:rsidRPr="00986958" w:rsidRDefault="00964D6E" w:rsidP="00964D6E">
            <w:pPr>
              <w:pStyle w:val="TAL"/>
            </w:pPr>
            <w:r w:rsidRPr="00986958">
              <w:t>octet (o76+1)*</w:t>
            </w:r>
          </w:p>
          <w:p w14:paraId="201B1EA4" w14:textId="77777777" w:rsidR="00964D6E" w:rsidRPr="00986958" w:rsidRDefault="00964D6E" w:rsidP="00964D6E">
            <w:pPr>
              <w:pStyle w:val="TAL"/>
            </w:pPr>
          </w:p>
          <w:p w14:paraId="4B734E19" w14:textId="77777777" w:rsidR="00964D6E" w:rsidRPr="00986958" w:rsidRDefault="00964D6E" w:rsidP="00964D6E">
            <w:pPr>
              <w:pStyle w:val="TAL"/>
            </w:pPr>
            <w:r w:rsidRPr="00986958">
              <w:t>octet o77*</w:t>
            </w:r>
          </w:p>
        </w:tc>
      </w:tr>
      <w:tr w:rsidR="00964D6E" w:rsidRPr="00986958"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Pr="00986958" w:rsidRDefault="00964D6E" w:rsidP="00964D6E">
            <w:pPr>
              <w:pStyle w:val="TAC"/>
            </w:pPr>
          </w:p>
          <w:p w14:paraId="43A0364B" w14:textId="77777777" w:rsidR="00964D6E" w:rsidRPr="00986958" w:rsidRDefault="00964D6E" w:rsidP="00964D6E">
            <w:pPr>
              <w:pStyle w:val="TAC"/>
            </w:pPr>
            <w:r w:rsidRPr="00986958">
              <w:t xml:space="preserve">SLRB mapping rule </w:t>
            </w:r>
            <w:r w:rsidRPr="00986958">
              <w:rPr>
                <w:noProof/>
                <w:lang w:val="en-US"/>
              </w:rPr>
              <w:t>n</w:t>
            </w:r>
          </w:p>
        </w:tc>
        <w:tc>
          <w:tcPr>
            <w:tcW w:w="1416" w:type="dxa"/>
            <w:gridSpan w:val="2"/>
            <w:tcBorders>
              <w:top w:val="nil"/>
              <w:left w:val="single" w:sz="6" w:space="0" w:color="auto"/>
              <w:bottom w:val="nil"/>
              <w:right w:val="nil"/>
            </w:tcBorders>
          </w:tcPr>
          <w:p w14:paraId="744FBAED" w14:textId="77777777" w:rsidR="00964D6E" w:rsidRPr="00986958" w:rsidRDefault="00964D6E" w:rsidP="00964D6E">
            <w:pPr>
              <w:pStyle w:val="TAL"/>
            </w:pPr>
            <w:r w:rsidRPr="00986958">
              <w:t>octet (o77+1)*</w:t>
            </w:r>
          </w:p>
          <w:p w14:paraId="31C31494" w14:textId="77777777" w:rsidR="00964D6E" w:rsidRPr="00986958" w:rsidRDefault="00964D6E" w:rsidP="00964D6E">
            <w:pPr>
              <w:pStyle w:val="TAL"/>
            </w:pPr>
          </w:p>
          <w:p w14:paraId="23F93C9F" w14:textId="77777777" w:rsidR="00964D6E" w:rsidRPr="00986958" w:rsidRDefault="00964D6E" w:rsidP="00964D6E">
            <w:pPr>
              <w:pStyle w:val="TAL"/>
            </w:pPr>
            <w:r w:rsidRPr="00986958">
              <w:t>octet o50*</w:t>
            </w:r>
          </w:p>
        </w:tc>
      </w:tr>
    </w:tbl>
    <w:p w14:paraId="6A049E70" w14:textId="77777777" w:rsidR="00964D6E" w:rsidRPr="00986958" w:rsidRDefault="00964D6E" w:rsidP="00964D6E">
      <w:pPr>
        <w:pStyle w:val="TF"/>
        <w:rPr>
          <w:lang w:val="en-US"/>
        </w:rPr>
      </w:pPr>
      <w:r w:rsidRPr="00986958">
        <w:t>Figure 5</w:t>
      </w:r>
      <w:r w:rsidRPr="00986958">
        <w:rPr>
          <w:rFonts w:hint="eastAsia"/>
        </w:rPr>
        <w:t>.</w:t>
      </w:r>
      <w:r w:rsidRPr="00986958">
        <w:t>3.1.47: SLRB mapping rules</w:t>
      </w:r>
    </w:p>
    <w:p w14:paraId="4E3F2513" w14:textId="77777777" w:rsidR="00964D6E" w:rsidRPr="00986958" w:rsidRDefault="00964D6E" w:rsidP="00964D6E">
      <w:pPr>
        <w:pStyle w:val="TH"/>
      </w:pPr>
      <w:r w:rsidRPr="00986958">
        <w:t>Table 5</w:t>
      </w:r>
      <w:r w:rsidRPr="00986958">
        <w:rPr>
          <w:rFonts w:hint="eastAsia"/>
        </w:rPr>
        <w:t>.</w:t>
      </w:r>
      <w:r w:rsidRPr="00986958">
        <w:t>3.1.47: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FEA3B7D" w14:textId="77777777" w:rsidTr="00964D6E">
        <w:trPr>
          <w:cantSplit/>
          <w:jc w:val="center"/>
        </w:trPr>
        <w:tc>
          <w:tcPr>
            <w:tcW w:w="7094" w:type="dxa"/>
          </w:tcPr>
          <w:p w14:paraId="677E2371" w14:textId="77777777" w:rsidR="00964D6E" w:rsidRPr="00986958" w:rsidRDefault="00964D6E" w:rsidP="00964D6E">
            <w:pPr>
              <w:pStyle w:val="TAL"/>
              <w:rPr>
                <w:noProof/>
                <w:lang w:val="en-US"/>
              </w:rPr>
            </w:pPr>
            <w:r w:rsidRPr="00986958">
              <w:t>SLRB mapping rule</w:t>
            </w:r>
            <w:r w:rsidRPr="00986958">
              <w:rPr>
                <w:noProof/>
                <w:lang w:val="en-US"/>
              </w:rPr>
              <w:t>:</w:t>
            </w:r>
          </w:p>
          <w:p w14:paraId="6D228236" w14:textId="77777777" w:rsidR="00964D6E" w:rsidRPr="00986958" w:rsidRDefault="00964D6E" w:rsidP="00964D6E">
            <w:pPr>
              <w:pStyle w:val="TAL"/>
            </w:pPr>
            <w:r w:rsidRPr="00986958">
              <w:rPr>
                <w:lang w:val="en-US"/>
              </w:rPr>
              <w:t xml:space="preserve">The </w:t>
            </w:r>
            <w:r w:rsidRPr="00986958">
              <w:t>SLRB mapping rule field is coded according to figure 5</w:t>
            </w:r>
            <w:r w:rsidRPr="00986958">
              <w:rPr>
                <w:rFonts w:hint="eastAsia"/>
              </w:rPr>
              <w:t>.</w:t>
            </w:r>
            <w:r w:rsidRPr="00986958">
              <w:t>3.1.48 and table 5</w:t>
            </w:r>
            <w:r w:rsidRPr="00986958">
              <w:rPr>
                <w:rFonts w:hint="eastAsia"/>
              </w:rPr>
              <w:t>.</w:t>
            </w:r>
            <w:r w:rsidRPr="00986958">
              <w:t>3.1.48.</w:t>
            </w:r>
          </w:p>
        </w:tc>
      </w:tr>
      <w:tr w:rsidR="00964D6E" w:rsidRPr="00986958" w14:paraId="6AF07135" w14:textId="77777777" w:rsidTr="00964D6E">
        <w:trPr>
          <w:cantSplit/>
          <w:jc w:val="center"/>
        </w:trPr>
        <w:tc>
          <w:tcPr>
            <w:tcW w:w="7094" w:type="dxa"/>
          </w:tcPr>
          <w:p w14:paraId="37F91D93" w14:textId="77777777" w:rsidR="00964D6E" w:rsidRPr="00986958" w:rsidRDefault="00964D6E" w:rsidP="00964D6E">
            <w:pPr>
              <w:pStyle w:val="TAL"/>
              <w:rPr>
                <w:noProof/>
              </w:rPr>
            </w:pPr>
            <w:bookmarkStart w:id="244" w:name="MCCQCTEMPBM_00000207"/>
          </w:p>
        </w:tc>
      </w:tr>
      <w:bookmarkEnd w:id="244"/>
    </w:tbl>
    <w:p w14:paraId="2533F22C"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Pr="00986958" w:rsidRDefault="00964D6E" w:rsidP="00964D6E">
            <w:pPr>
              <w:pStyle w:val="TAC"/>
            </w:pPr>
            <w:r w:rsidRPr="00986958">
              <w:t>8</w:t>
            </w:r>
          </w:p>
        </w:tc>
        <w:tc>
          <w:tcPr>
            <w:tcW w:w="709" w:type="dxa"/>
            <w:tcBorders>
              <w:bottom w:val="single" w:sz="4" w:space="0" w:color="auto"/>
            </w:tcBorders>
          </w:tcPr>
          <w:p w14:paraId="6BB5C189" w14:textId="77777777" w:rsidR="00964D6E" w:rsidRPr="00986958" w:rsidRDefault="00964D6E" w:rsidP="00964D6E">
            <w:pPr>
              <w:pStyle w:val="TAC"/>
            </w:pPr>
            <w:r w:rsidRPr="00986958">
              <w:t>7</w:t>
            </w:r>
          </w:p>
        </w:tc>
        <w:tc>
          <w:tcPr>
            <w:tcW w:w="709" w:type="dxa"/>
            <w:tcBorders>
              <w:bottom w:val="single" w:sz="4" w:space="0" w:color="auto"/>
            </w:tcBorders>
          </w:tcPr>
          <w:p w14:paraId="36CEA486" w14:textId="77777777" w:rsidR="00964D6E" w:rsidRPr="00986958" w:rsidRDefault="00964D6E" w:rsidP="00964D6E">
            <w:pPr>
              <w:pStyle w:val="TAC"/>
            </w:pPr>
            <w:r w:rsidRPr="00986958">
              <w:t>6</w:t>
            </w:r>
          </w:p>
        </w:tc>
        <w:tc>
          <w:tcPr>
            <w:tcW w:w="709" w:type="dxa"/>
            <w:tcBorders>
              <w:bottom w:val="single" w:sz="4" w:space="0" w:color="auto"/>
            </w:tcBorders>
          </w:tcPr>
          <w:p w14:paraId="308A76FB" w14:textId="77777777" w:rsidR="00964D6E" w:rsidRPr="00986958" w:rsidRDefault="00964D6E" w:rsidP="00964D6E">
            <w:pPr>
              <w:pStyle w:val="TAC"/>
            </w:pPr>
            <w:r w:rsidRPr="00986958">
              <w:t>5</w:t>
            </w:r>
          </w:p>
        </w:tc>
        <w:tc>
          <w:tcPr>
            <w:tcW w:w="709" w:type="dxa"/>
            <w:tcBorders>
              <w:bottom w:val="single" w:sz="4" w:space="0" w:color="auto"/>
            </w:tcBorders>
          </w:tcPr>
          <w:p w14:paraId="4B034DE7" w14:textId="77777777" w:rsidR="00964D6E" w:rsidRPr="00986958" w:rsidRDefault="00964D6E" w:rsidP="00964D6E">
            <w:pPr>
              <w:pStyle w:val="TAC"/>
            </w:pPr>
            <w:r w:rsidRPr="00986958">
              <w:t>4</w:t>
            </w:r>
          </w:p>
        </w:tc>
        <w:tc>
          <w:tcPr>
            <w:tcW w:w="709" w:type="dxa"/>
            <w:tcBorders>
              <w:bottom w:val="single" w:sz="4" w:space="0" w:color="auto"/>
            </w:tcBorders>
          </w:tcPr>
          <w:p w14:paraId="58D08523" w14:textId="77777777" w:rsidR="00964D6E" w:rsidRPr="00986958" w:rsidRDefault="00964D6E" w:rsidP="00964D6E">
            <w:pPr>
              <w:pStyle w:val="TAC"/>
            </w:pPr>
            <w:r w:rsidRPr="00986958">
              <w:t>3</w:t>
            </w:r>
          </w:p>
        </w:tc>
        <w:tc>
          <w:tcPr>
            <w:tcW w:w="709" w:type="dxa"/>
            <w:tcBorders>
              <w:bottom w:val="single" w:sz="4" w:space="0" w:color="auto"/>
            </w:tcBorders>
          </w:tcPr>
          <w:p w14:paraId="529070F9" w14:textId="77777777" w:rsidR="00964D6E" w:rsidRPr="00986958" w:rsidRDefault="00964D6E" w:rsidP="00964D6E">
            <w:pPr>
              <w:pStyle w:val="TAC"/>
            </w:pPr>
            <w:r w:rsidRPr="00986958">
              <w:t>2</w:t>
            </w:r>
          </w:p>
        </w:tc>
        <w:tc>
          <w:tcPr>
            <w:tcW w:w="709" w:type="dxa"/>
            <w:tcBorders>
              <w:bottom w:val="single" w:sz="4" w:space="0" w:color="auto"/>
            </w:tcBorders>
          </w:tcPr>
          <w:p w14:paraId="0A4AD175" w14:textId="77777777" w:rsidR="00964D6E" w:rsidRPr="00986958" w:rsidRDefault="00964D6E" w:rsidP="00964D6E">
            <w:pPr>
              <w:pStyle w:val="TAC"/>
            </w:pPr>
            <w:r w:rsidRPr="00986958">
              <w:t>1</w:t>
            </w:r>
          </w:p>
        </w:tc>
        <w:tc>
          <w:tcPr>
            <w:tcW w:w="1416" w:type="dxa"/>
            <w:gridSpan w:val="2"/>
          </w:tcPr>
          <w:p w14:paraId="7352368A" w14:textId="77777777" w:rsidR="00964D6E" w:rsidRPr="00986958" w:rsidRDefault="00964D6E" w:rsidP="00964D6E">
            <w:pPr>
              <w:pStyle w:val="TAL"/>
            </w:pPr>
          </w:p>
        </w:tc>
      </w:tr>
      <w:tr w:rsidR="00964D6E" w:rsidRPr="00986958"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Pr="00986958" w:rsidRDefault="00964D6E" w:rsidP="00964D6E">
            <w:pPr>
              <w:pStyle w:val="TAC"/>
            </w:pPr>
          </w:p>
          <w:p w14:paraId="26A4B513" w14:textId="77777777" w:rsidR="00964D6E" w:rsidRPr="00986958" w:rsidRDefault="00964D6E" w:rsidP="00964D6E">
            <w:pPr>
              <w:pStyle w:val="TAC"/>
            </w:pPr>
            <w:r w:rsidRPr="00986958">
              <w:t xml:space="preserve">Length of SLRB mapping rule </w:t>
            </w:r>
            <w:r w:rsidRPr="00986958">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986958" w:rsidRDefault="00964D6E" w:rsidP="00964D6E">
            <w:pPr>
              <w:pStyle w:val="TAL"/>
            </w:pPr>
            <w:r w:rsidRPr="00986958">
              <w:t>octet o75+1</w:t>
            </w:r>
          </w:p>
          <w:p w14:paraId="3FBD9763" w14:textId="77777777" w:rsidR="00964D6E" w:rsidRPr="00986958" w:rsidRDefault="00964D6E" w:rsidP="00964D6E">
            <w:pPr>
              <w:pStyle w:val="TAL"/>
            </w:pPr>
          </w:p>
          <w:p w14:paraId="67657FDD" w14:textId="77777777" w:rsidR="00964D6E" w:rsidRPr="00986958" w:rsidRDefault="00964D6E" w:rsidP="00964D6E">
            <w:pPr>
              <w:pStyle w:val="TAL"/>
            </w:pPr>
            <w:r w:rsidRPr="00986958">
              <w:t>octet o75+2</w:t>
            </w:r>
          </w:p>
        </w:tc>
      </w:tr>
      <w:tr w:rsidR="00964D6E" w:rsidRPr="00986958"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Pr="00986958" w:rsidRDefault="00964D6E" w:rsidP="00964D6E">
            <w:pPr>
              <w:pStyle w:val="TAC"/>
            </w:pPr>
          </w:p>
          <w:p w14:paraId="5DDE2405" w14:textId="77777777" w:rsidR="00964D6E" w:rsidRPr="00986958" w:rsidRDefault="00964D6E" w:rsidP="00964D6E">
            <w:pPr>
              <w:pStyle w:val="TAC"/>
            </w:pPr>
            <w:r w:rsidRPr="00986958">
              <w:t>PC5 QoS profile</w:t>
            </w:r>
          </w:p>
        </w:tc>
        <w:tc>
          <w:tcPr>
            <w:tcW w:w="1416" w:type="dxa"/>
            <w:gridSpan w:val="2"/>
            <w:tcBorders>
              <w:top w:val="nil"/>
              <w:left w:val="single" w:sz="6" w:space="0" w:color="auto"/>
              <w:bottom w:val="nil"/>
              <w:right w:val="nil"/>
            </w:tcBorders>
          </w:tcPr>
          <w:p w14:paraId="2E18AF01" w14:textId="77777777" w:rsidR="00964D6E" w:rsidRPr="00986958" w:rsidRDefault="00964D6E" w:rsidP="00964D6E">
            <w:pPr>
              <w:pStyle w:val="TAL"/>
            </w:pPr>
            <w:r w:rsidRPr="00986958">
              <w:t>octet o75+3</w:t>
            </w:r>
          </w:p>
          <w:p w14:paraId="03FE9561" w14:textId="77777777" w:rsidR="00964D6E" w:rsidRPr="00986958" w:rsidRDefault="00964D6E" w:rsidP="00964D6E">
            <w:pPr>
              <w:pStyle w:val="TAL"/>
            </w:pPr>
          </w:p>
          <w:p w14:paraId="58B55FD0" w14:textId="77777777" w:rsidR="00964D6E" w:rsidRPr="00986958" w:rsidRDefault="00964D6E" w:rsidP="00964D6E">
            <w:pPr>
              <w:pStyle w:val="TAL"/>
            </w:pPr>
            <w:r w:rsidRPr="00986958">
              <w:t>octet o78</w:t>
            </w:r>
          </w:p>
        </w:tc>
      </w:tr>
      <w:tr w:rsidR="00964D6E" w:rsidRPr="00986958"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86958" w:rsidRDefault="00FD55A7" w:rsidP="00964D6E">
            <w:pPr>
              <w:pStyle w:val="TAC"/>
            </w:pPr>
            <w:r w:rsidRPr="00986958">
              <w:t>Length of SLRB</w:t>
            </w:r>
          </w:p>
        </w:tc>
        <w:tc>
          <w:tcPr>
            <w:tcW w:w="1416" w:type="dxa"/>
            <w:gridSpan w:val="2"/>
            <w:tcBorders>
              <w:top w:val="nil"/>
              <w:left w:val="single" w:sz="6" w:space="0" w:color="auto"/>
              <w:bottom w:val="nil"/>
              <w:right w:val="nil"/>
            </w:tcBorders>
          </w:tcPr>
          <w:p w14:paraId="7912006E" w14:textId="77777777" w:rsidR="00964D6E" w:rsidRPr="00986958" w:rsidRDefault="00964D6E" w:rsidP="00964D6E">
            <w:pPr>
              <w:pStyle w:val="TAL"/>
            </w:pPr>
            <w:r w:rsidRPr="00986958">
              <w:t>octet o78+1</w:t>
            </w:r>
          </w:p>
          <w:p w14:paraId="42A76CE1" w14:textId="77777777" w:rsidR="00964D6E" w:rsidRPr="00986958" w:rsidRDefault="00964D6E" w:rsidP="00964D6E">
            <w:pPr>
              <w:pStyle w:val="TAL"/>
            </w:pPr>
          </w:p>
          <w:p w14:paraId="2C08C363" w14:textId="274EFB64" w:rsidR="00964D6E" w:rsidRPr="00986958" w:rsidRDefault="00964D6E" w:rsidP="00964D6E">
            <w:pPr>
              <w:pStyle w:val="TAL"/>
            </w:pPr>
            <w:r w:rsidRPr="00986958">
              <w:t>octet o7</w:t>
            </w:r>
            <w:r w:rsidR="009846BB" w:rsidRPr="00986958">
              <w:t>8+</w:t>
            </w:r>
            <w:r w:rsidR="00EB3021" w:rsidRPr="00986958">
              <w:t>2</w:t>
            </w:r>
          </w:p>
        </w:tc>
      </w:tr>
      <w:tr w:rsidR="009846BB" w:rsidRPr="00986958"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Pr="00986958" w:rsidRDefault="009846BB" w:rsidP="00964D6E">
            <w:pPr>
              <w:pStyle w:val="TAC"/>
            </w:pPr>
          </w:p>
          <w:p w14:paraId="7BDDFB30" w14:textId="1F78813D" w:rsidR="009846BB" w:rsidRPr="00986958" w:rsidDel="00FD55A7" w:rsidRDefault="009846BB" w:rsidP="00964D6E">
            <w:pPr>
              <w:pStyle w:val="TAC"/>
            </w:pPr>
            <w:r w:rsidRPr="00986958">
              <w:t>SLRB</w:t>
            </w:r>
          </w:p>
        </w:tc>
        <w:tc>
          <w:tcPr>
            <w:tcW w:w="1416" w:type="dxa"/>
            <w:gridSpan w:val="2"/>
            <w:tcBorders>
              <w:top w:val="nil"/>
              <w:left w:val="single" w:sz="6" w:space="0" w:color="auto"/>
              <w:bottom w:val="nil"/>
              <w:right w:val="nil"/>
            </w:tcBorders>
          </w:tcPr>
          <w:p w14:paraId="46C70147" w14:textId="77777777" w:rsidR="00950502" w:rsidRPr="00986958" w:rsidRDefault="00950502" w:rsidP="00950502">
            <w:pPr>
              <w:pStyle w:val="TAL"/>
              <w:rPr>
                <w:lang w:eastAsia="ko-KR"/>
              </w:rPr>
            </w:pPr>
            <w:r w:rsidRPr="00986958">
              <w:rPr>
                <w:rFonts w:hint="eastAsia"/>
                <w:lang w:eastAsia="ko-KR"/>
              </w:rPr>
              <w:t xml:space="preserve">octet </w:t>
            </w:r>
            <w:r w:rsidRPr="00986958">
              <w:rPr>
                <w:lang w:eastAsia="ko-KR"/>
              </w:rPr>
              <w:t>o78+3</w:t>
            </w:r>
          </w:p>
          <w:p w14:paraId="5B88E319" w14:textId="77777777" w:rsidR="00950502" w:rsidRPr="00986958" w:rsidRDefault="00950502" w:rsidP="00950502">
            <w:pPr>
              <w:pStyle w:val="TAL"/>
              <w:rPr>
                <w:lang w:eastAsia="ko-KR"/>
              </w:rPr>
            </w:pPr>
          </w:p>
          <w:p w14:paraId="0DFA56E7" w14:textId="2D7D1BE9" w:rsidR="009846BB" w:rsidRPr="00986958" w:rsidRDefault="00950502" w:rsidP="00950502">
            <w:pPr>
              <w:pStyle w:val="TAL"/>
            </w:pPr>
            <w:r w:rsidRPr="00986958">
              <w:rPr>
                <w:lang w:eastAsia="ko-KR"/>
              </w:rPr>
              <w:t>octet o76</w:t>
            </w:r>
          </w:p>
        </w:tc>
      </w:tr>
    </w:tbl>
    <w:p w14:paraId="1887F8F3" w14:textId="77777777" w:rsidR="00964D6E" w:rsidRPr="00986958" w:rsidRDefault="00964D6E" w:rsidP="00964D6E">
      <w:pPr>
        <w:pStyle w:val="TF"/>
        <w:rPr>
          <w:noProof/>
          <w:lang w:val="en-US"/>
        </w:rPr>
      </w:pPr>
      <w:r w:rsidRPr="00986958">
        <w:t>Figure 5</w:t>
      </w:r>
      <w:r w:rsidRPr="00986958">
        <w:rPr>
          <w:rFonts w:hint="eastAsia"/>
        </w:rPr>
        <w:t>.</w:t>
      </w:r>
      <w:r w:rsidRPr="00986958">
        <w:t>3.1.48:</w:t>
      </w:r>
      <w:r w:rsidR="005F77E3" w:rsidRPr="00986958">
        <w:t xml:space="preserve"> </w:t>
      </w:r>
      <w:r w:rsidRPr="00986958">
        <w:t>SLRB mapping rule</w:t>
      </w:r>
    </w:p>
    <w:p w14:paraId="336643EA" w14:textId="77777777" w:rsidR="00964D6E" w:rsidRPr="00986958" w:rsidRDefault="00964D6E" w:rsidP="00964D6E">
      <w:pPr>
        <w:pStyle w:val="TH"/>
      </w:pPr>
      <w:r w:rsidRPr="00986958">
        <w:t>Table 5</w:t>
      </w:r>
      <w:r w:rsidRPr="00986958">
        <w:rPr>
          <w:rFonts w:hint="eastAsia"/>
        </w:rPr>
        <w:t>.</w:t>
      </w:r>
      <w:r w:rsidRPr="00986958">
        <w:t>3.1.48:</w:t>
      </w:r>
      <w:r w:rsidR="005F77E3" w:rsidRPr="00986958">
        <w:t xml:space="preserve"> </w:t>
      </w:r>
      <w:r w:rsidRPr="00986958">
        <w:t>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7A9546D7" w14:textId="77777777" w:rsidTr="00964D6E">
        <w:trPr>
          <w:cantSplit/>
          <w:jc w:val="center"/>
        </w:trPr>
        <w:tc>
          <w:tcPr>
            <w:tcW w:w="7094" w:type="dxa"/>
          </w:tcPr>
          <w:p w14:paraId="75484657" w14:textId="77777777" w:rsidR="00964D6E" w:rsidRPr="00986958" w:rsidRDefault="00964D6E" w:rsidP="00964D6E">
            <w:pPr>
              <w:pStyle w:val="TAL"/>
            </w:pPr>
            <w:r w:rsidRPr="00986958">
              <w:t>PC5 QoS profile:</w:t>
            </w:r>
          </w:p>
          <w:p w14:paraId="70BF6BBE" w14:textId="77777777" w:rsidR="00964D6E" w:rsidRPr="00986958" w:rsidRDefault="00964D6E" w:rsidP="00964D6E">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964D6E" w:rsidRPr="00986958" w14:paraId="5CB28DB9" w14:textId="77777777" w:rsidTr="00964D6E">
        <w:trPr>
          <w:cantSplit/>
          <w:jc w:val="center"/>
        </w:trPr>
        <w:tc>
          <w:tcPr>
            <w:tcW w:w="7094" w:type="dxa"/>
          </w:tcPr>
          <w:p w14:paraId="4BCB98D2" w14:textId="77777777" w:rsidR="00964D6E" w:rsidRPr="00986958" w:rsidRDefault="00964D6E" w:rsidP="00964D6E">
            <w:pPr>
              <w:pStyle w:val="TAL"/>
            </w:pPr>
            <w:bookmarkStart w:id="245" w:name="MCCQCTEMPBM_00000208"/>
          </w:p>
        </w:tc>
      </w:tr>
      <w:bookmarkEnd w:id="245"/>
      <w:tr w:rsidR="00964D6E" w:rsidRPr="00986958" w14:paraId="4ED03889" w14:textId="77777777" w:rsidTr="00964D6E">
        <w:trPr>
          <w:cantSplit/>
          <w:jc w:val="center"/>
        </w:trPr>
        <w:tc>
          <w:tcPr>
            <w:tcW w:w="7094" w:type="dxa"/>
          </w:tcPr>
          <w:p w14:paraId="48F3DF74" w14:textId="77777777" w:rsidR="00964D6E" w:rsidRPr="00986958" w:rsidRDefault="00964D6E" w:rsidP="00964D6E">
            <w:pPr>
              <w:pStyle w:val="TAL"/>
            </w:pPr>
            <w:r w:rsidRPr="00986958">
              <w:t>SLRB</w:t>
            </w:r>
          </w:p>
        </w:tc>
      </w:tr>
      <w:tr w:rsidR="00964D6E" w:rsidRPr="00986958" w14:paraId="4E72BC5A" w14:textId="77777777" w:rsidTr="00964D6E">
        <w:trPr>
          <w:cantSplit/>
          <w:jc w:val="center"/>
        </w:trPr>
        <w:tc>
          <w:tcPr>
            <w:tcW w:w="7094" w:type="dxa"/>
          </w:tcPr>
          <w:p w14:paraId="2515BFFB" w14:textId="01B99922" w:rsidR="00964D6E" w:rsidRPr="00986958" w:rsidRDefault="00964D6E" w:rsidP="00964D6E">
            <w:pPr>
              <w:pStyle w:val="TAL"/>
            </w:pPr>
            <w:r w:rsidRPr="00986958">
              <w:t>SLRB</w:t>
            </w:r>
            <w:r w:rsidR="008F6325" w:rsidRPr="00986958">
              <w:t xml:space="preserve"> </w:t>
            </w:r>
            <w:r w:rsidR="008F6325" w:rsidRPr="00986958">
              <w:rPr>
                <w:lang w:eastAsia="ko-KR"/>
              </w:rPr>
              <w:t>is</w:t>
            </w:r>
            <w:r w:rsidR="008F6325" w:rsidRPr="00986958">
              <w:rPr>
                <w:rFonts w:hint="eastAsia"/>
                <w:lang w:eastAsia="ko-KR"/>
              </w:rPr>
              <w:t xml:space="preserve"> defined as </w:t>
            </w:r>
            <w:r w:rsidR="008F6325" w:rsidRPr="00986958">
              <w:rPr>
                <w:i/>
                <w:iCs/>
              </w:rPr>
              <w:t>SL-PreconfigurationNR</w:t>
            </w:r>
            <w:r w:rsidR="008F6325" w:rsidRPr="00986958">
              <w:rPr>
                <w:rFonts w:hint="eastAsia"/>
                <w:lang w:eastAsia="ko-KR"/>
              </w:rPr>
              <w:t xml:space="preserve"> in clause</w:t>
            </w:r>
            <w:r w:rsidR="008F6325" w:rsidRPr="00986958">
              <w:t> </w:t>
            </w:r>
            <w:r w:rsidR="008F6325" w:rsidRPr="00986958">
              <w:rPr>
                <w:lang w:eastAsia="ko-KR"/>
              </w:rPr>
              <w:t xml:space="preserve">9.3 </w:t>
            </w:r>
            <w:r w:rsidR="008F6325" w:rsidRPr="00986958">
              <w:rPr>
                <w:rFonts w:hint="eastAsia"/>
                <w:lang w:eastAsia="ko-KR"/>
              </w:rPr>
              <w:t>of 3GPP</w:t>
            </w:r>
            <w:r w:rsidR="008F6325" w:rsidRPr="00986958">
              <w:t> </w:t>
            </w:r>
            <w:r w:rsidR="008F6325" w:rsidRPr="00986958">
              <w:rPr>
                <w:rFonts w:hint="eastAsia"/>
                <w:lang w:eastAsia="ko-KR"/>
              </w:rPr>
              <w:t>TS</w:t>
            </w:r>
            <w:r w:rsidR="008F6325" w:rsidRPr="00986958">
              <w:t> </w:t>
            </w:r>
            <w:r w:rsidR="008F6325" w:rsidRPr="00986958">
              <w:rPr>
                <w:rFonts w:hint="eastAsia"/>
                <w:lang w:eastAsia="ko-KR"/>
              </w:rPr>
              <w:t>38.331</w:t>
            </w:r>
            <w:r w:rsidR="008F6325" w:rsidRPr="00986958">
              <w:t> </w:t>
            </w:r>
            <w:r w:rsidR="00F60E26" w:rsidRPr="00986958">
              <w:rPr>
                <w:rFonts w:hint="eastAsia"/>
                <w:lang w:eastAsia="ko-KR"/>
              </w:rPr>
              <w:t>[12</w:t>
            </w:r>
            <w:r w:rsidR="008F6325" w:rsidRPr="00986958">
              <w:rPr>
                <w:rFonts w:hint="eastAsia"/>
                <w:lang w:eastAsia="ko-KR"/>
              </w:rPr>
              <w:t>].</w:t>
            </w:r>
          </w:p>
        </w:tc>
      </w:tr>
      <w:tr w:rsidR="00964D6E" w:rsidRPr="00986958" w14:paraId="6C865CE1" w14:textId="77777777" w:rsidTr="00964D6E">
        <w:trPr>
          <w:cantSplit/>
          <w:jc w:val="center"/>
        </w:trPr>
        <w:tc>
          <w:tcPr>
            <w:tcW w:w="7094" w:type="dxa"/>
          </w:tcPr>
          <w:p w14:paraId="22B09D11" w14:textId="77777777" w:rsidR="00964D6E" w:rsidRPr="00986958" w:rsidRDefault="00964D6E" w:rsidP="00964D6E">
            <w:pPr>
              <w:pStyle w:val="TAL"/>
            </w:pPr>
            <w:bookmarkStart w:id="246" w:name="MCCQCTEMPBM_00000209"/>
          </w:p>
        </w:tc>
      </w:tr>
      <w:bookmarkEnd w:id="246"/>
      <w:tr w:rsidR="00964D6E" w:rsidRPr="00986958" w14:paraId="74C39179" w14:textId="77777777" w:rsidTr="00964D6E">
        <w:trPr>
          <w:cantSplit/>
          <w:jc w:val="center"/>
        </w:trPr>
        <w:tc>
          <w:tcPr>
            <w:tcW w:w="7094" w:type="dxa"/>
          </w:tcPr>
          <w:p w14:paraId="79A61D6B" w14:textId="77777777" w:rsidR="00964D6E" w:rsidRPr="00986958" w:rsidRDefault="00964D6E" w:rsidP="00964D6E">
            <w:pPr>
              <w:pStyle w:val="TAL"/>
            </w:pPr>
            <w:r w:rsidRPr="00986958">
              <w:rPr>
                <w:lang w:val="en-US"/>
              </w:rPr>
              <w:t xml:space="preserve">If the length </w:t>
            </w:r>
            <w:r w:rsidRPr="00986958">
              <w:t xml:space="preserve">of SLRB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3.1.48,</w:t>
            </w:r>
            <w:r w:rsidRPr="00986958">
              <w:rPr>
                <w:lang w:val="en-US"/>
              </w:rPr>
              <w:t xml:space="preserve"> receiving entity shall ignore any superfluous octets located at the end of the </w:t>
            </w:r>
            <w:r w:rsidRPr="00986958">
              <w:t xml:space="preserve">SLRB mapping rule </w:t>
            </w:r>
            <w:r w:rsidRPr="00986958">
              <w:rPr>
                <w:noProof/>
                <w:lang w:val="en-US"/>
              </w:rPr>
              <w:t>contents</w:t>
            </w:r>
            <w:r w:rsidRPr="00986958">
              <w:rPr>
                <w:lang w:val="en-US"/>
              </w:rPr>
              <w:t>.</w:t>
            </w:r>
          </w:p>
        </w:tc>
      </w:tr>
      <w:tr w:rsidR="00964D6E" w:rsidRPr="00986958" w14:paraId="4F36D59D" w14:textId="77777777" w:rsidTr="00964D6E">
        <w:trPr>
          <w:cantSplit/>
          <w:jc w:val="center"/>
        </w:trPr>
        <w:tc>
          <w:tcPr>
            <w:tcW w:w="7094" w:type="dxa"/>
          </w:tcPr>
          <w:p w14:paraId="0DB0B5B0" w14:textId="77777777" w:rsidR="00964D6E" w:rsidRPr="00986958" w:rsidRDefault="00964D6E" w:rsidP="00964D6E">
            <w:pPr>
              <w:pStyle w:val="TAL"/>
            </w:pPr>
            <w:bookmarkStart w:id="247" w:name="MCCQCTEMPBM_00000210"/>
          </w:p>
        </w:tc>
      </w:tr>
      <w:bookmarkEnd w:id="247"/>
    </w:tbl>
    <w:p w14:paraId="05ADB61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RPr="00986958"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Pr="00986958" w:rsidRDefault="00964D6E" w:rsidP="00964D6E">
            <w:pPr>
              <w:pStyle w:val="TAC"/>
            </w:pPr>
            <w:r w:rsidRPr="00986958">
              <w:lastRenderedPageBreak/>
              <w:t>8</w:t>
            </w:r>
          </w:p>
        </w:tc>
        <w:tc>
          <w:tcPr>
            <w:tcW w:w="709" w:type="dxa"/>
            <w:gridSpan w:val="2"/>
            <w:tcBorders>
              <w:bottom w:val="single" w:sz="4" w:space="0" w:color="auto"/>
            </w:tcBorders>
          </w:tcPr>
          <w:p w14:paraId="478CA1B7" w14:textId="77777777" w:rsidR="00964D6E" w:rsidRPr="00986958" w:rsidRDefault="00964D6E" w:rsidP="00964D6E">
            <w:pPr>
              <w:pStyle w:val="TAC"/>
            </w:pPr>
            <w:r w:rsidRPr="00986958">
              <w:t>7</w:t>
            </w:r>
          </w:p>
        </w:tc>
        <w:tc>
          <w:tcPr>
            <w:tcW w:w="709" w:type="dxa"/>
            <w:gridSpan w:val="2"/>
            <w:tcBorders>
              <w:bottom w:val="single" w:sz="4" w:space="0" w:color="auto"/>
            </w:tcBorders>
          </w:tcPr>
          <w:p w14:paraId="7924C903" w14:textId="77777777" w:rsidR="00964D6E" w:rsidRPr="00986958" w:rsidRDefault="00964D6E" w:rsidP="00964D6E">
            <w:pPr>
              <w:pStyle w:val="TAC"/>
            </w:pPr>
            <w:r w:rsidRPr="00986958">
              <w:t>6</w:t>
            </w:r>
          </w:p>
        </w:tc>
        <w:tc>
          <w:tcPr>
            <w:tcW w:w="709" w:type="dxa"/>
            <w:gridSpan w:val="2"/>
            <w:tcBorders>
              <w:bottom w:val="single" w:sz="4" w:space="0" w:color="auto"/>
            </w:tcBorders>
          </w:tcPr>
          <w:p w14:paraId="134068A3" w14:textId="77777777" w:rsidR="00964D6E" w:rsidRPr="00986958" w:rsidRDefault="00964D6E" w:rsidP="00964D6E">
            <w:pPr>
              <w:pStyle w:val="TAC"/>
            </w:pPr>
            <w:r w:rsidRPr="00986958">
              <w:t>5</w:t>
            </w:r>
          </w:p>
        </w:tc>
        <w:tc>
          <w:tcPr>
            <w:tcW w:w="709" w:type="dxa"/>
            <w:gridSpan w:val="2"/>
            <w:tcBorders>
              <w:bottom w:val="single" w:sz="4" w:space="0" w:color="auto"/>
            </w:tcBorders>
          </w:tcPr>
          <w:p w14:paraId="28FAE219" w14:textId="77777777" w:rsidR="00964D6E" w:rsidRPr="00986958" w:rsidRDefault="00964D6E" w:rsidP="00964D6E">
            <w:pPr>
              <w:pStyle w:val="TAC"/>
            </w:pPr>
            <w:r w:rsidRPr="00986958">
              <w:t>4</w:t>
            </w:r>
          </w:p>
        </w:tc>
        <w:tc>
          <w:tcPr>
            <w:tcW w:w="709" w:type="dxa"/>
            <w:gridSpan w:val="2"/>
            <w:tcBorders>
              <w:bottom w:val="single" w:sz="4" w:space="0" w:color="auto"/>
            </w:tcBorders>
          </w:tcPr>
          <w:p w14:paraId="3BC0AB5B" w14:textId="77777777" w:rsidR="00964D6E" w:rsidRPr="00986958" w:rsidRDefault="00964D6E" w:rsidP="00964D6E">
            <w:pPr>
              <w:pStyle w:val="TAC"/>
            </w:pPr>
            <w:r w:rsidRPr="00986958">
              <w:t>3</w:t>
            </w:r>
          </w:p>
        </w:tc>
        <w:tc>
          <w:tcPr>
            <w:tcW w:w="709" w:type="dxa"/>
            <w:gridSpan w:val="2"/>
            <w:tcBorders>
              <w:bottom w:val="single" w:sz="4" w:space="0" w:color="auto"/>
            </w:tcBorders>
          </w:tcPr>
          <w:p w14:paraId="697A8677" w14:textId="77777777" w:rsidR="00964D6E" w:rsidRPr="00986958" w:rsidRDefault="00964D6E" w:rsidP="00964D6E">
            <w:pPr>
              <w:pStyle w:val="TAC"/>
            </w:pPr>
            <w:r w:rsidRPr="00986958">
              <w:t>2</w:t>
            </w:r>
          </w:p>
        </w:tc>
        <w:tc>
          <w:tcPr>
            <w:tcW w:w="709" w:type="dxa"/>
            <w:gridSpan w:val="2"/>
            <w:tcBorders>
              <w:bottom w:val="single" w:sz="4" w:space="0" w:color="auto"/>
            </w:tcBorders>
          </w:tcPr>
          <w:p w14:paraId="1C857D37" w14:textId="77777777" w:rsidR="00964D6E" w:rsidRPr="00986958" w:rsidRDefault="00964D6E" w:rsidP="00964D6E">
            <w:pPr>
              <w:pStyle w:val="TAC"/>
            </w:pPr>
            <w:r w:rsidRPr="00986958">
              <w:t>1</w:t>
            </w:r>
          </w:p>
        </w:tc>
        <w:tc>
          <w:tcPr>
            <w:tcW w:w="1416" w:type="dxa"/>
            <w:gridSpan w:val="2"/>
          </w:tcPr>
          <w:p w14:paraId="482175BB" w14:textId="77777777" w:rsidR="00964D6E" w:rsidRPr="00986958" w:rsidRDefault="00964D6E" w:rsidP="00964D6E">
            <w:pPr>
              <w:pStyle w:val="TAL"/>
            </w:pPr>
          </w:p>
        </w:tc>
      </w:tr>
      <w:tr w:rsidR="00964D6E" w:rsidRPr="00986958"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Pr="00986958" w:rsidRDefault="00964D6E" w:rsidP="00964D6E">
            <w:pPr>
              <w:pStyle w:val="TAC"/>
            </w:pPr>
          </w:p>
          <w:p w14:paraId="087071B2" w14:textId="77777777" w:rsidR="00964D6E" w:rsidRPr="00986958" w:rsidRDefault="00964D6E" w:rsidP="00964D6E">
            <w:pPr>
              <w:pStyle w:val="TAC"/>
            </w:pPr>
            <w:r w:rsidRPr="00986958">
              <w:t xml:space="preserve">Length of PC5 QoS profile </w:t>
            </w:r>
            <w:r w:rsidRPr="00986958">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986958" w:rsidRDefault="00964D6E" w:rsidP="00964D6E">
            <w:pPr>
              <w:pStyle w:val="TAL"/>
            </w:pPr>
            <w:r w:rsidRPr="00986958">
              <w:t>octet o75+3</w:t>
            </w:r>
          </w:p>
          <w:p w14:paraId="4497C144" w14:textId="77777777" w:rsidR="00964D6E" w:rsidRPr="00986958" w:rsidRDefault="00964D6E" w:rsidP="00964D6E">
            <w:pPr>
              <w:pStyle w:val="TAL"/>
            </w:pPr>
          </w:p>
          <w:p w14:paraId="0CDE25E6" w14:textId="77777777" w:rsidR="00964D6E" w:rsidRPr="00986958" w:rsidRDefault="00964D6E" w:rsidP="00964D6E">
            <w:pPr>
              <w:pStyle w:val="TAL"/>
            </w:pPr>
            <w:r w:rsidRPr="00986958">
              <w:t>octet o75+4</w:t>
            </w:r>
          </w:p>
        </w:tc>
      </w:tr>
      <w:tr w:rsidR="00964D6E" w:rsidRPr="00986958"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Pr="00986958" w:rsidRDefault="00964D6E" w:rsidP="00964D6E">
            <w:pPr>
              <w:pStyle w:val="TAC"/>
            </w:pPr>
            <w:r w:rsidRPr="00986958">
              <w:t>GFBRI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Pr="00986958" w:rsidRDefault="00964D6E" w:rsidP="00964D6E">
            <w:pPr>
              <w:pStyle w:val="TAC"/>
            </w:pPr>
            <w:r w:rsidRPr="00986958">
              <w:t>MFBRI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Pr="00986958" w:rsidRDefault="00964D6E" w:rsidP="00964D6E">
            <w:pPr>
              <w:pStyle w:val="TAC"/>
            </w:pPr>
            <w:r w:rsidRPr="00986958">
              <w:t>PLAMBRI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Pr="00986958" w:rsidRDefault="00964D6E" w:rsidP="00964D6E">
            <w:pPr>
              <w:pStyle w:val="TAC"/>
            </w:pPr>
            <w:r w:rsidRPr="00986958">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Pr="00986958" w:rsidRDefault="00964D6E" w:rsidP="00964D6E">
            <w:pPr>
              <w:pStyle w:val="TAC"/>
            </w:pPr>
            <w:r w:rsidRPr="00986958">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Pr="00986958" w:rsidRDefault="00964D6E" w:rsidP="00964D6E">
            <w:pPr>
              <w:pStyle w:val="TAC"/>
            </w:pPr>
            <w:r w:rsidRPr="00986958">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Pr="00986958" w:rsidRDefault="00964D6E" w:rsidP="00964D6E">
            <w:pPr>
              <w:pStyle w:val="TAC"/>
            </w:pPr>
            <w:r w:rsidRPr="00986958">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Pr="00986958" w:rsidRDefault="00964D6E" w:rsidP="00964D6E">
            <w:pPr>
              <w:pStyle w:val="TAC"/>
            </w:pPr>
            <w:r w:rsidRPr="00986958">
              <w:t>0</w:t>
            </w:r>
          </w:p>
          <w:p w14:paraId="44D4D070" w14:textId="77777777" w:rsidR="00964D6E" w:rsidRPr="00986958" w:rsidRDefault="00964D6E" w:rsidP="00964D6E">
            <w:pPr>
              <w:pStyle w:val="TAC"/>
            </w:pPr>
            <w:r w:rsidRPr="00986958">
              <w:t>Spare</w:t>
            </w:r>
          </w:p>
        </w:tc>
        <w:tc>
          <w:tcPr>
            <w:tcW w:w="1416" w:type="dxa"/>
            <w:gridSpan w:val="2"/>
            <w:tcBorders>
              <w:top w:val="nil"/>
              <w:left w:val="single" w:sz="6" w:space="0" w:color="auto"/>
              <w:bottom w:val="nil"/>
              <w:right w:val="nil"/>
            </w:tcBorders>
          </w:tcPr>
          <w:p w14:paraId="334D2245" w14:textId="77777777" w:rsidR="00964D6E" w:rsidRPr="00986958" w:rsidRDefault="00964D6E" w:rsidP="00964D6E">
            <w:pPr>
              <w:pStyle w:val="TAL"/>
            </w:pPr>
            <w:r w:rsidRPr="00986958">
              <w:t>octet o73+5</w:t>
            </w:r>
          </w:p>
        </w:tc>
      </w:tr>
      <w:tr w:rsidR="00964D6E" w:rsidRPr="00986958"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86958" w:rsidRDefault="00964D6E" w:rsidP="00964D6E">
            <w:pPr>
              <w:pStyle w:val="TAC"/>
            </w:pPr>
            <w:r w:rsidRPr="00986958">
              <w:t>PQI</w:t>
            </w:r>
          </w:p>
        </w:tc>
        <w:tc>
          <w:tcPr>
            <w:tcW w:w="1416" w:type="dxa"/>
            <w:gridSpan w:val="2"/>
            <w:tcBorders>
              <w:top w:val="nil"/>
              <w:left w:val="single" w:sz="6" w:space="0" w:color="auto"/>
              <w:bottom w:val="nil"/>
              <w:right w:val="nil"/>
            </w:tcBorders>
          </w:tcPr>
          <w:p w14:paraId="53BDB43C" w14:textId="77777777" w:rsidR="00964D6E" w:rsidRPr="00986958" w:rsidRDefault="00964D6E" w:rsidP="00964D6E">
            <w:pPr>
              <w:pStyle w:val="TAL"/>
            </w:pPr>
            <w:r w:rsidRPr="00986958">
              <w:t>octet o75+6</w:t>
            </w:r>
          </w:p>
        </w:tc>
      </w:tr>
      <w:tr w:rsidR="00964D6E" w:rsidRPr="00986958"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Pr="00986958" w:rsidRDefault="00964D6E" w:rsidP="00964D6E">
            <w:pPr>
              <w:pStyle w:val="TAC"/>
            </w:pPr>
          </w:p>
          <w:p w14:paraId="553D2FCD" w14:textId="77777777" w:rsidR="00964D6E" w:rsidRPr="00986958" w:rsidRDefault="00964D6E" w:rsidP="00964D6E">
            <w:pPr>
              <w:pStyle w:val="TAC"/>
            </w:pPr>
            <w:r w:rsidRPr="00986958">
              <w:t>Guaranteed flow bit rate</w:t>
            </w:r>
          </w:p>
        </w:tc>
        <w:tc>
          <w:tcPr>
            <w:tcW w:w="1416" w:type="dxa"/>
            <w:gridSpan w:val="2"/>
            <w:tcBorders>
              <w:top w:val="nil"/>
              <w:left w:val="single" w:sz="6" w:space="0" w:color="auto"/>
              <w:bottom w:val="nil"/>
              <w:right w:val="nil"/>
            </w:tcBorders>
          </w:tcPr>
          <w:p w14:paraId="275FB75F" w14:textId="77777777" w:rsidR="00964D6E" w:rsidRPr="00986958" w:rsidRDefault="00964D6E" w:rsidP="00964D6E">
            <w:pPr>
              <w:pStyle w:val="TAL"/>
            </w:pPr>
            <w:r w:rsidRPr="00986958">
              <w:t>octet (o75+7)*</w:t>
            </w:r>
          </w:p>
          <w:p w14:paraId="1E0A8092" w14:textId="77777777" w:rsidR="00964D6E" w:rsidRPr="00986958" w:rsidRDefault="00964D6E" w:rsidP="00964D6E">
            <w:pPr>
              <w:pStyle w:val="TAL"/>
            </w:pPr>
          </w:p>
          <w:p w14:paraId="13F31857" w14:textId="77777777" w:rsidR="00964D6E" w:rsidRPr="00986958" w:rsidRDefault="00964D6E" w:rsidP="00964D6E">
            <w:pPr>
              <w:pStyle w:val="TAL"/>
            </w:pPr>
            <w:r w:rsidRPr="00986958">
              <w:t>octet (o75+9)*</w:t>
            </w:r>
          </w:p>
        </w:tc>
      </w:tr>
      <w:tr w:rsidR="00964D6E" w:rsidRPr="00986958"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Pr="00986958" w:rsidRDefault="00964D6E" w:rsidP="00964D6E">
            <w:pPr>
              <w:pStyle w:val="TAC"/>
            </w:pPr>
          </w:p>
          <w:p w14:paraId="62F3BC84" w14:textId="77777777" w:rsidR="00964D6E" w:rsidRPr="00986958" w:rsidRDefault="00964D6E" w:rsidP="00964D6E">
            <w:pPr>
              <w:pStyle w:val="TAC"/>
            </w:pPr>
            <w:r w:rsidRPr="00986958">
              <w:t>Maximum flow bit rate</w:t>
            </w:r>
          </w:p>
        </w:tc>
        <w:tc>
          <w:tcPr>
            <w:tcW w:w="1416" w:type="dxa"/>
            <w:gridSpan w:val="2"/>
            <w:tcBorders>
              <w:top w:val="nil"/>
              <w:left w:val="single" w:sz="6" w:space="0" w:color="auto"/>
              <w:bottom w:val="nil"/>
              <w:right w:val="nil"/>
            </w:tcBorders>
          </w:tcPr>
          <w:p w14:paraId="3B941248" w14:textId="42A54EB9" w:rsidR="00964D6E" w:rsidRPr="00986958" w:rsidRDefault="00964D6E" w:rsidP="00964D6E">
            <w:pPr>
              <w:pStyle w:val="TAL"/>
            </w:pPr>
            <w:r w:rsidRPr="00986958">
              <w:t>octet o</w:t>
            </w:r>
            <w:r w:rsidR="00156720" w:rsidRPr="00986958">
              <w:t>97</w:t>
            </w:r>
            <w:r w:rsidR="001866E2" w:rsidRPr="00986958">
              <w:t>*</w:t>
            </w:r>
            <w:r w:rsidR="00412080" w:rsidRPr="00986958">
              <w:t xml:space="preserve"> (see NOTE)</w:t>
            </w:r>
          </w:p>
          <w:p w14:paraId="3A8E3770" w14:textId="77777777" w:rsidR="00964D6E" w:rsidRPr="00986958" w:rsidRDefault="00964D6E" w:rsidP="00964D6E">
            <w:pPr>
              <w:pStyle w:val="TAL"/>
            </w:pPr>
          </w:p>
          <w:p w14:paraId="7CF19103" w14:textId="0E128DA4" w:rsidR="00964D6E" w:rsidRPr="00986958" w:rsidRDefault="00964D6E" w:rsidP="00964D6E">
            <w:pPr>
              <w:pStyle w:val="TAL"/>
            </w:pPr>
            <w:r w:rsidRPr="00986958">
              <w:t>octet (o</w:t>
            </w:r>
            <w:r w:rsidR="007A64F0" w:rsidRPr="00986958">
              <w:t>97+2</w:t>
            </w:r>
            <w:r w:rsidRPr="00986958">
              <w:t>)*</w:t>
            </w:r>
          </w:p>
        </w:tc>
      </w:tr>
      <w:tr w:rsidR="00964D6E" w:rsidRPr="00986958"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Pr="00986958" w:rsidRDefault="00964D6E" w:rsidP="00964D6E">
            <w:pPr>
              <w:pStyle w:val="TAC"/>
            </w:pPr>
          </w:p>
          <w:p w14:paraId="0D765540" w14:textId="77777777" w:rsidR="00964D6E" w:rsidRPr="00986958" w:rsidRDefault="00964D6E" w:rsidP="00964D6E">
            <w:pPr>
              <w:pStyle w:val="TAC"/>
            </w:pPr>
            <w:r w:rsidRPr="00986958">
              <w:t>Per-link aggregate maximum bit rate</w:t>
            </w:r>
          </w:p>
        </w:tc>
        <w:tc>
          <w:tcPr>
            <w:tcW w:w="1416" w:type="dxa"/>
            <w:gridSpan w:val="2"/>
            <w:tcBorders>
              <w:top w:val="nil"/>
              <w:left w:val="single" w:sz="6" w:space="0" w:color="auto"/>
              <w:bottom w:val="nil"/>
              <w:right w:val="nil"/>
            </w:tcBorders>
          </w:tcPr>
          <w:p w14:paraId="0FB1262F" w14:textId="1FA6983C" w:rsidR="00964D6E" w:rsidRPr="00986958" w:rsidRDefault="00964D6E" w:rsidP="00964D6E">
            <w:pPr>
              <w:pStyle w:val="TAL"/>
            </w:pPr>
            <w:r w:rsidRPr="00986958">
              <w:t>octet o</w:t>
            </w:r>
            <w:r w:rsidR="00204362" w:rsidRPr="00986958">
              <w:t>98</w:t>
            </w:r>
            <w:r w:rsidR="001866E2" w:rsidRPr="00986958">
              <w:t>*</w:t>
            </w:r>
            <w:r w:rsidR="002B3163" w:rsidRPr="00986958">
              <w:t xml:space="preserve"> (see NOTE)</w:t>
            </w:r>
          </w:p>
          <w:p w14:paraId="1A1299D1" w14:textId="77777777" w:rsidR="00964D6E" w:rsidRPr="00986958" w:rsidRDefault="00964D6E" w:rsidP="00964D6E">
            <w:pPr>
              <w:pStyle w:val="TAL"/>
            </w:pPr>
          </w:p>
          <w:p w14:paraId="56A39801" w14:textId="6B85E59D" w:rsidR="00964D6E" w:rsidRPr="00986958" w:rsidRDefault="00964D6E" w:rsidP="00964D6E">
            <w:pPr>
              <w:pStyle w:val="TAL"/>
            </w:pPr>
            <w:r w:rsidRPr="00986958">
              <w:t>octet (o</w:t>
            </w:r>
            <w:r w:rsidR="007E1C5D" w:rsidRPr="00986958">
              <w:t>98+2</w:t>
            </w:r>
            <w:r w:rsidRPr="00986958">
              <w:t>)*</w:t>
            </w:r>
          </w:p>
        </w:tc>
      </w:tr>
      <w:tr w:rsidR="00964D6E" w:rsidRPr="00986958"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Pr="00986958" w:rsidRDefault="00964D6E" w:rsidP="00964D6E">
            <w:pPr>
              <w:pStyle w:val="TAC"/>
            </w:pPr>
          </w:p>
          <w:p w14:paraId="055AB121" w14:textId="77777777" w:rsidR="00964D6E" w:rsidRPr="00986958" w:rsidRDefault="00964D6E" w:rsidP="00964D6E">
            <w:pPr>
              <w:pStyle w:val="TAC"/>
            </w:pPr>
            <w:r w:rsidRPr="00986958">
              <w:t>Range</w:t>
            </w:r>
          </w:p>
        </w:tc>
        <w:tc>
          <w:tcPr>
            <w:tcW w:w="1416" w:type="dxa"/>
            <w:gridSpan w:val="2"/>
            <w:tcBorders>
              <w:top w:val="nil"/>
              <w:left w:val="single" w:sz="6" w:space="0" w:color="auto"/>
              <w:bottom w:val="nil"/>
              <w:right w:val="nil"/>
            </w:tcBorders>
          </w:tcPr>
          <w:p w14:paraId="0349E1FC" w14:textId="373B55B6" w:rsidR="00964D6E" w:rsidRPr="00986958" w:rsidRDefault="00964D6E" w:rsidP="00964D6E">
            <w:pPr>
              <w:pStyle w:val="TAL"/>
            </w:pPr>
            <w:r w:rsidRPr="00986958">
              <w:t>octet o</w:t>
            </w:r>
            <w:r w:rsidR="00AD4BFE" w:rsidRPr="00986958">
              <w:t>99</w:t>
            </w:r>
            <w:r w:rsidR="001866E2" w:rsidRPr="00986958">
              <w:t>*</w:t>
            </w:r>
            <w:r w:rsidR="005C6038" w:rsidRPr="00986958">
              <w:t xml:space="preserve"> (see NOTE)</w:t>
            </w:r>
          </w:p>
          <w:p w14:paraId="446F2D5B" w14:textId="77777777" w:rsidR="00964D6E" w:rsidRPr="00986958" w:rsidRDefault="00964D6E" w:rsidP="00964D6E">
            <w:pPr>
              <w:pStyle w:val="TAL"/>
            </w:pPr>
          </w:p>
          <w:p w14:paraId="782BC75C" w14:textId="03C1082A" w:rsidR="00964D6E" w:rsidRPr="00986958" w:rsidRDefault="00964D6E" w:rsidP="00964D6E">
            <w:pPr>
              <w:pStyle w:val="TAL"/>
            </w:pPr>
            <w:r w:rsidRPr="00986958">
              <w:t>octet (o</w:t>
            </w:r>
            <w:r w:rsidR="00622DEA" w:rsidRPr="00986958">
              <w:t>99+1</w:t>
            </w:r>
            <w:r w:rsidRPr="00986958">
              <w:t>)*</w:t>
            </w:r>
          </w:p>
        </w:tc>
      </w:tr>
      <w:tr w:rsidR="00964D6E" w:rsidRPr="00986958"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Pr="00986958" w:rsidRDefault="00964D6E" w:rsidP="00964D6E">
            <w:pPr>
              <w:pStyle w:val="TAC"/>
            </w:pPr>
            <w:r w:rsidRPr="00986958">
              <w:t>0</w:t>
            </w:r>
          </w:p>
          <w:p w14:paraId="41552E0F"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Pr="00986958" w:rsidRDefault="00964D6E" w:rsidP="00964D6E">
            <w:pPr>
              <w:pStyle w:val="TAC"/>
            </w:pPr>
            <w:r w:rsidRPr="00986958">
              <w:t>0</w:t>
            </w:r>
          </w:p>
          <w:p w14:paraId="3009C592"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Pr="00986958" w:rsidRDefault="00964D6E" w:rsidP="00964D6E">
            <w:pPr>
              <w:pStyle w:val="TAC"/>
            </w:pPr>
            <w:r w:rsidRPr="00986958">
              <w:t>0</w:t>
            </w:r>
          </w:p>
          <w:p w14:paraId="05F25A85"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Pr="00986958" w:rsidRDefault="00964D6E" w:rsidP="00964D6E">
            <w:pPr>
              <w:pStyle w:val="TAC"/>
            </w:pPr>
            <w:r w:rsidRPr="00986958">
              <w:t>0</w:t>
            </w:r>
          </w:p>
          <w:p w14:paraId="0BCEB99B"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Pr="00986958" w:rsidRDefault="00964D6E" w:rsidP="00964D6E">
            <w:pPr>
              <w:pStyle w:val="TAC"/>
            </w:pPr>
            <w:r w:rsidRPr="00986958">
              <w:t>0</w:t>
            </w:r>
          </w:p>
          <w:p w14:paraId="366CF4A6" w14:textId="77777777" w:rsidR="00964D6E" w:rsidRPr="00986958" w:rsidRDefault="00964D6E" w:rsidP="00964D6E">
            <w:pPr>
              <w:pStyle w:val="TAC"/>
            </w:pPr>
            <w:r w:rsidRPr="00986958">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Pr="00986958" w:rsidRDefault="00964D6E" w:rsidP="00964D6E">
            <w:pPr>
              <w:pStyle w:val="TAC"/>
            </w:pPr>
            <w:r w:rsidRPr="00986958">
              <w:t>Priority level</w:t>
            </w:r>
          </w:p>
        </w:tc>
        <w:tc>
          <w:tcPr>
            <w:tcW w:w="1416" w:type="dxa"/>
            <w:gridSpan w:val="2"/>
            <w:tcBorders>
              <w:top w:val="nil"/>
              <w:left w:val="single" w:sz="6" w:space="0" w:color="auto"/>
              <w:bottom w:val="nil"/>
              <w:right w:val="nil"/>
            </w:tcBorders>
          </w:tcPr>
          <w:p w14:paraId="220BFC6A" w14:textId="518C6FDA" w:rsidR="00DC7FFD" w:rsidRPr="00986958" w:rsidRDefault="00964D6E" w:rsidP="00DC7FFD">
            <w:pPr>
              <w:pStyle w:val="TAL"/>
            </w:pPr>
            <w:r w:rsidRPr="00986958">
              <w:t>octet o</w:t>
            </w:r>
            <w:r w:rsidR="000266D0" w:rsidRPr="00986958">
              <w:t>100</w:t>
            </w:r>
            <w:r w:rsidR="00521227" w:rsidRPr="00986958">
              <w:t>*</w:t>
            </w:r>
          </w:p>
          <w:p w14:paraId="4A90D1EA" w14:textId="13ABDF88" w:rsidR="00964D6E" w:rsidRPr="00986958" w:rsidRDefault="00DC7FFD" w:rsidP="00DC7FFD">
            <w:pPr>
              <w:pStyle w:val="TAL"/>
            </w:pPr>
            <w:r w:rsidRPr="00986958">
              <w:t>(see NOTE)</w:t>
            </w:r>
          </w:p>
        </w:tc>
      </w:tr>
      <w:tr w:rsidR="00964D6E" w:rsidRPr="00986958"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Pr="00986958" w:rsidRDefault="00964D6E" w:rsidP="00964D6E">
            <w:pPr>
              <w:pStyle w:val="TAC"/>
            </w:pPr>
          </w:p>
          <w:p w14:paraId="76C3F1FA" w14:textId="77777777" w:rsidR="00964D6E" w:rsidRPr="00986958" w:rsidRDefault="00964D6E" w:rsidP="00964D6E">
            <w:pPr>
              <w:pStyle w:val="TAC"/>
            </w:pPr>
            <w:r w:rsidRPr="00986958">
              <w:t>Averaging window</w:t>
            </w:r>
          </w:p>
        </w:tc>
        <w:tc>
          <w:tcPr>
            <w:tcW w:w="1416" w:type="dxa"/>
            <w:gridSpan w:val="2"/>
            <w:tcBorders>
              <w:top w:val="nil"/>
              <w:left w:val="single" w:sz="6" w:space="0" w:color="auto"/>
              <w:bottom w:val="nil"/>
              <w:right w:val="nil"/>
            </w:tcBorders>
          </w:tcPr>
          <w:p w14:paraId="50019C43" w14:textId="47FF6DF2" w:rsidR="006C3BBF" w:rsidRPr="00986958" w:rsidRDefault="00964D6E" w:rsidP="006C3BBF">
            <w:pPr>
              <w:pStyle w:val="TAL"/>
            </w:pPr>
            <w:r w:rsidRPr="00986958">
              <w:t>octet o</w:t>
            </w:r>
            <w:r w:rsidR="002A7E21" w:rsidRPr="00986958">
              <w:t>101</w:t>
            </w:r>
            <w:r w:rsidR="00AF3795" w:rsidRPr="00986958">
              <w:t>*</w:t>
            </w:r>
          </w:p>
          <w:p w14:paraId="56270BD0" w14:textId="2D29B3FB" w:rsidR="00964D6E" w:rsidRPr="00986958" w:rsidRDefault="006C3BBF" w:rsidP="006C3BBF">
            <w:pPr>
              <w:pStyle w:val="TAL"/>
            </w:pPr>
            <w:r w:rsidRPr="00986958">
              <w:t>(see NOTE)</w:t>
            </w:r>
          </w:p>
          <w:p w14:paraId="32FD1E7A" w14:textId="77777777" w:rsidR="00964D6E" w:rsidRPr="00986958" w:rsidRDefault="00964D6E" w:rsidP="00964D6E">
            <w:pPr>
              <w:pStyle w:val="TAL"/>
            </w:pPr>
          </w:p>
          <w:p w14:paraId="33870816" w14:textId="46533974" w:rsidR="00964D6E" w:rsidRPr="00986958" w:rsidRDefault="00964D6E" w:rsidP="00964D6E">
            <w:pPr>
              <w:pStyle w:val="TAL"/>
            </w:pPr>
            <w:r w:rsidRPr="00986958">
              <w:t>octet (o</w:t>
            </w:r>
            <w:r w:rsidR="0045346A" w:rsidRPr="00986958">
              <w:t>101+1</w:t>
            </w:r>
            <w:r w:rsidRPr="00986958">
              <w:t>)*</w:t>
            </w:r>
          </w:p>
        </w:tc>
      </w:tr>
      <w:tr w:rsidR="00964D6E" w:rsidRPr="00986958"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Pr="00986958" w:rsidRDefault="00964D6E" w:rsidP="00964D6E">
            <w:pPr>
              <w:pStyle w:val="TAC"/>
            </w:pPr>
          </w:p>
          <w:p w14:paraId="78AF1C32" w14:textId="77777777" w:rsidR="00964D6E" w:rsidRPr="00986958" w:rsidRDefault="00964D6E" w:rsidP="00964D6E">
            <w:pPr>
              <w:pStyle w:val="TAC"/>
            </w:pPr>
            <w:r w:rsidRPr="00986958">
              <w:t>Maximum data burst volume</w:t>
            </w:r>
          </w:p>
        </w:tc>
        <w:tc>
          <w:tcPr>
            <w:tcW w:w="1416" w:type="dxa"/>
            <w:gridSpan w:val="2"/>
            <w:tcBorders>
              <w:top w:val="nil"/>
              <w:left w:val="single" w:sz="6" w:space="0" w:color="auto"/>
              <w:bottom w:val="nil"/>
              <w:right w:val="nil"/>
            </w:tcBorders>
          </w:tcPr>
          <w:p w14:paraId="3216C6BD" w14:textId="10963626" w:rsidR="00F80E13" w:rsidRPr="00986958" w:rsidRDefault="00964D6E" w:rsidP="00F80E13">
            <w:pPr>
              <w:pStyle w:val="TAL"/>
            </w:pPr>
            <w:r w:rsidRPr="00986958">
              <w:t>octet o</w:t>
            </w:r>
            <w:r w:rsidR="00CC7D1E" w:rsidRPr="00986958">
              <w:t>102</w:t>
            </w:r>
            <w:r w:rsidR="00AF3795" w:rsidRPr="00986958">
              <w:t>*</w:t>
            </w:r>
          </w:p>
          <w:p w14:paraId="70D99FE0" w14:textId="61703461" w:rsidR="00964D6E" w:rsidRPr="00986958" w:rsidRDefault="00F80E13" w:rsidP="00F80E13">
            <w:pPr>
              <w:pStyle w:val="TAL"/>
            </w:pPr>
            <w:r w:rsidRPr="00986958">
              <w:t>(see NOTE</w:t>
            </w:r>
            <w:r w:rsidR="00964D6E" w:rsidRPr="00986958">
              <w:t>)</w:t>
            </w:r>
          </w:p>
          <w:p w14:paraId="67D73C00" w14:textId="77777777" w:rsidR="00964D6E" w:rsidRPr="00986958" w:rsidRDefault="00964D6E" w:rsidP="00964D6E">
            <w:pPr>
              <w:pStyle w:val="TAL"/>
            </w:pPr>
          </w:p>
          <w:p w14:paraId="4725ADEE" w14:textId="29CF8951" w:rsidR="00964D6E" w:rsidRPr="00986958" w:rsidRDefault="00964D6E" w:rsidP="00964D6E">
            <w:pPr>
              <w:pStyle w:val="TAL"/>
            </w:pPr>
            <w:r w:rsidRPr="00986958">
              <w:t>octet (o</w:t>
            </w:r>
            <w:r w:rsidR="00843467" w:rsidRPr="00986958">
              <w:t>102+1</w:t>
            </w:r>
            <w:r w:rsidRPr="00986958">
              <w:t>)* = octet o78*</w:t>
            </w:r>
          </w:p>
        </w:tc>
      </w:tr>
    </w:tbl>
    <w:p w14:paraId="1B3DD084" w14:textId="77777777" w:rsidR="00D162FC" w:rsidRPr="00986958" w:rsidRDefault="00D162FC" w:rsidP="00D162FC">
      <w:pPr>
        <w:pStyle w:val="NF"/>
      </w:pPr>
    </w:p>
    <w:p w14:paraId="2D7517B8" w14:textId="77777777" w:rsidR="00D162FC" w:rsidRPr="00986958" w:rsidRDefault="00D162FC" w:rsidP="00D162FC">
      <w:pPr>
        <w:pStyle w:val="NF"/>
      </w:pPr>
      <w:r w:rsidRPr="00986958">
        <w:t>NOTE:</w:t>
      </w:r>
      <w:r w:rsidRPr="00986958">
        <w:tab/>
        <w:t>The field is placed immediately after the last present preceding field.</w:t>
      </w:r>
    </w:p>
    <w:p w14:paraId="001BB76D" w14:textId="77777777" w:rsidR="00D162FC" w:rsidRPr="00986958" w:rsidRDefault="00D162FC" w:rsidP="00D162FC">
      <w:pPr>
        <w:pStyle w:val="NF"/>
      </w:pPr>
    </w:p>
    <w:p w14:paraId="71F129DF" w14:textId="77777777" w:rsidR="00964D6E" w:rsidRPr="00986958" w:rsidRDefault="00964D6E" w:rsidP="00964D6E">
      <w:pPr>
        <w:pStyle w:val="TF"/>
        <w:rPr>
          <w:noProof/>
          <w:lang w:val="fr-FR"/>
        </w:rPr>
      </w:pPr>
      <w:r w:rsidRPr="00986958">
        <w:rPr>
          <w:lang w:val="fr-FR"/>
        </w:rPr>
        <w:t>Figure 5</w:t>
      </w:r>
      <w:r w:rsidRPr="00986958">
        <w:rPr>
          <w:rFonts w:hint="eastAsia"/>
          <w:lang w:val="fr-FR"/>
        </w:rPr>
        <w:t>.</w:t>
      </w:r>
      <w:r w:rsidRPr="00986958">
        <w:rPr>
          <w:lang w:val="fr-FR"/>
        </w:rPr>
        <w:t>3.1.49:PC5 QoS profile</w:t>
      </w:r>
    </w:p>
    <w:p w14:paraId="4BE046B3" w14:textId="77777777" w:rsidR="00964D6E" w:rsidRPr="00986958" w:rsidRDefault="00964D6E" w:rsidP="00964D6E">
      <w:pPr>
        <w:pStyle w:val="TH"/>
        <w:rPr>
          <w:lang w:val="fr-FR"/>
        </w:rPr>
      </w:pPr>
      <w:r w:rsidRPr="00986958">
        <w:rPr>
          <w:lang w:val="fr-FR"/>
        </w:rPr>
        <w:lastRenderedPageBreak/>
        <w:t>Table 5</w:t>
      </w:r>
      <w:r w:rsidRPr="00986958">
        <w:rPr>
          <w:rFonts w:hint="eastAsia"/>
          <w:lang w:val="fr-FR"/>
        </w:rPr>
        <w:t>.</w:t>
      </w:r>
      <w:r w:rsidRPr="00986958">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712A06D" w14:textId="77777777" w:rsidTr="00964D6E">
        <w:trPr>
          <w:cantSplit/>
          <w:jc w:val="center"/>
        </w:trPr>
        <w:tc>
          <w:tcPr>
            <w:tcW w:w="7094" w:type="dxa"/>
          </w:tcPr>
          <w:p w14:paraId="76051013" w14:textId="77777777" w:rsidR="00964D6E" w:rsidRPr="00986958" w:rsidRDefault="00964D6E" w:rsidP="00964D6E">
            <w:pPr>
              <w:pStyle w:val="TAL"/>
              <w:rPr>
                <w:noProof/>
                <w:lang w:val="en-US"/>
              </w:rPr>
            </w:pPr>
            <w:r w:rsidRPr="00986958">
              <w:lastRenderedPageBreak/>
              <w:t>Guaranteed flow bit rate</w:t>
            </w:r>
            <w:r w:rsidRPr="00986958">
              <w:rPr>
                <w:noProof/>
                <w:lang w:val="en-US"/>
              </w:rPr>
              <w:t xml:space="preserve"> indicator</w:t>
            </w:r>
            <w:r w:rsidRPr="00986958">
              <w:t xml:space="preserve"> (GFBRI):</w:t>
            </w:r>
          </w:p>
          <w:p w14:paraId="3B469AF2"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1EB2FB13" w14:textId="77777777" w:rsidR="00964D6E" w:rsidRPr="00986958" w:rsidRDefault="00964D6E" w:rsidP="00964D6E">
            <w:pPr>
              <w:pStyle w:val="TAL"/>
            </w:pPr>
            <w:r w:rsidRPr="00986958">
              <w:t>Bit</w:t>
            </w:r>
          </w:p>
          <w:p w14:paraId="5356D47A" w14:textId="77777777" w:rsidR="00964D6E" w:rsidRPr="00986958" w:rsidRDefault="00964D6E" w:rsidP="00964D6E">
            <w:pPr>
              <w:pStyle w:val="TAL"/>
              <w:rPr>
                <w:b/>
              </w:rPr>
            </w:pPr>
            <w:r w:rsidRPr="00986958">
              <w:rPr>
                <w:b/>
              </w:rPr>
              <w:t>8</w:t>
            </w:r>
          </w:p>
          <w:p w14:paraId="45223E96"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4DC7DA68"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71023776" w14:textId="77777777" w:rsidTr="00964D6E">
        <w:trPr>
          <w:cantSplit/>
          <w:jc w:val="center"/>
        </w:trPr>
        <w:tc>
          <w:tcPr>
            <w:tcW w:w="7094" w:type="dxa"/>
          </w:tcPr>
          <w:p w14:paraId="70A12480" w14:textId="77777777" w:rsidR="00964D6E" w:rsidRPr="00986958" w:rsidRDefault="00964D6E" w:rsidP="00964D6E">
            <w:pPr>
              <w:pStyle w:val="TAL"/>
              <w:rPr>
                <w:noProof/>
              </w:rPr>
            </w:pPr>
            <w:bookmarkStart w:id="248" w:name="MCCQCTEMPBM_00000211"/>
          </w:p>
        </w:tc>
      </w:tr>
      <w:bookmarkEnd w:id="248"/>
      <w:tr w:rsidR="00964D6E" w:rsidRPr="00986958" w14:paraId="4EA49A02" w14:textId="77777777" w:rsidTr="00964D6E">
        <w:trPr>
          <w:cantSplit/>
          <w:jc w:val="center"/>
        </w:trPr>
        <w:tc>
          <w:tcPr>
            <w:tcW w:w="7094" w:type="dxa"/>
          </w:tcPr>
          <w:p w14:paraId="7D169888"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66E6A48C"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3943748A" w14:textId="77777777" w:rsidR="00964D6E" w:rsidRPr="00986958" w:rsidRDefault="00964D6E" w:rsidP="00964D6E">
            <w:pPr>
              <w:pStyle w:val="TAL"/>
            </w:pPr>
            <w:r w:rsidRPr="00986958">
              <w:t>Bit</w:t>
            </w:r>
          </w:p>
          <w:p w14:paraId="6BDA9843" w14:textId="77777777" w:rsidR="00964D6E" w:rsidRPr="00986958" w:rsidRDefault="00964D6E" w:rsidP="00964D6E">
            <w:pPr>
              <w:pStyle w:val="TAL"/>
              <w:rPr>
                <w:b/>
              </w:rPr>
            </w:pPr>
            <w:r w:rsidRPr="00986958">
              <w:rPr>
                <w:b/>
              </w:rPr>
              <w:t>7</w:t>
            </w:r>
          </w:p>
          <w:p w14:paraId="3C104324"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56EC9F35"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0B939A56" w14:textId="77777777" w:rsidTr="00964D6E">
        <w:trPr>
          <w:cantSplit/>
          <w:jc w:val="center"/>
        </w:trPr>
        <w:tc>
          <w:tcPr>
            <w:tcW w:w="7094" w:type="dxa"/>
          </w:tcPr>
          <w:p w14:paraId="1BB50BD5" w14:textId="77777777" w:rsidR="00964D6E" w:rsidRPr="00986958" w:rsidRDefault="00964D6E" w:rsidP="00964D6E">
            <w:pPr>
              <w:pStyle w:val="TAL"/>
              <w:rPr>
                <w:noProof/>
                <w:lang w:val="en-US"/>
              </w:rPr>
            </w:pPr>
            <w:bookmarkStart w:id="249" w:name="MCCQCTEMPBM_00000212"/>
          </w:p>
        </w:tc>
      </w:tr>
      <w:bookmarkEnd w:id="249"/>
      <w:tr w:rsidR="00964D6E" w:rsidRPr="00986958" w14:paraId="1364D5DC" w14:textId="77777777" w:rsidTr="00964D6E">
        <w:trPr>
          <w:cantSplit/>
          <w:jc w:val="center"/>
        </w:trPr>
        <w:tc>
          <w:tcPr>
            <w:tcW w:w="7094" w:type="dxa"/>
          </w:tcPr>
          <w:p w14:paraId="3894924F"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36BDBBF6"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27E0AF59" w14:textId="77777777" w:rsidR="00964D6E" w:rsidRPr="00986958" w:rsidRDefault="00964D6E" w:rsidP="00964D6E">
            <w:pPr>
              <w:pStyle w:val="TAL"/>
            </w:pPr>
            <w:r w:rsidRPr="00986958">
              <w:t>Bit</w:t>
            </w:r>
          </w:p>
          <w:p w14:paraId="71B3C125" w14:textId="77777777" w:rsidR="00964D6E" w:rsidRPr="00986958" w:rsidRDefault="00964D6E" w:rsidP="00964D6E">
            <w:pPr>
              <w:pStyle w:val="TAL"/>
              <w:rPr>
                <w:b/>
              </w:rPr>
            </w:pPr>
            <w:r w:rsidRPr="00986958">
              <w:rPr>
                <w:b/>
              </w:rPr>
              <w:t>6</w:t>
            </w:r>
          </w:p>
          <w:p w14:paraId="1805A427"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2B771B73"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73677" w14:textId="77777777" w:rsidTr="00964D6E">
        <w:trPr>
          <w:cantSplit/>
          <w:jc w:val="center"/>
        </w:trPr>
        <w:tc>
          <w:tcPr>
            <w:tcW w:w="7094" w:type="dxa"/>
          </w:tcPr>
          <w:p w14:paraId="1E6D0C8D" w14:textId="77777777" w:rsidR="00964D6E" w:rsidRPr="00986958" w:rsidRDefault="00964D6E" w:rsidP="00964D6E">
            <w:pPr>
              <w:pStyle w:val="TAL"/>
              <w:rPr>
                <w:noProof/>
                <w:lang w:val="en-US"/>
              </w:rPr>
            </w:pPr>
            <w:bookmarkStart w:id="250" w:name="MCCQCTEMPBM_00000213"/>
          </w:p>
        </w:tc>
      </w:tr>
      <w:bookmarkEnd w:id="250"/>
      <w:tr w:rsidR="00964D6E" w:rsidRPr="00986958" w14:paraId="6D4577B4" w14:textId="77777777" w:rsidTr="00964D6E">
        <w:trPr>
          <w:cantSplit/>
          <w:jc w:val="center"/>
        </w:trPr>
        <w:tc>
          <w:tcPr>
            <w:tcW w:w="7094" w:type="dxa"/>
          </w:tcPr>
          <w:p w14:paraId="56416ABD"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6A8CA00"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345A26B6" w14:textId="77777777" w:rsidR="00964D6E" w:rsidRPr="00986958" w:rsidRDefault="00964D6E" w:rsidP="00964D6E">
            <w:pPr>
              <w:pStyle w:val="TAL"/>
            </w:pPr>
            <w:r w:rsidRPr="00986958">
              <w:t>Bit</w:t>
            </w:r>
          </w:p>
          <w:p w14:paraId="018BDD40" w14:textId="77777777" w:rsidR="00964D6E" w:rsidRPr="00986958" w:rsidRDefault="00964D6E" w:rsidP="00964D6E">
            <w:pPr>
              <w:pStyle w:val="TAL"/>
              <w:rPr>
                <w:b/>
              </w:rPr>
            </w:pPr>
            <w:r w:rsidRPr="00986958">
              <w:rPr>
                <w:b/>
              </w:rPr>
              <w:t>5</w:t>
            </w:r>
          </w:p>
          <w:p w14:paraId="6DB39E83"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1ED5059F"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57497FF" w14:textId="77777777" w:rsidTr="00964D6E">
        <w:trPr>
          <w:cantSplit/>
          <w:jc w:val="center"/>
        </w:trPr>
        <w:tc>
          <w:tcPr>
            <w:tcW w:w="7094" w:type="dxa"/>
          </w:tcPr>
          <w:p w14:paraId="1D0E3785" w14:textId="77777777" w:rsidR="00964D6E" w:rsidRPr="00986958" w:rsidRDefault="00964D6E" w:rsidP="00964D6E">
            <w:pPr>
              <w:pStyle w:val="TAL"/>
              <w:rPr>
                <w:noProof/>
                <w:lang w:val="en-US"/>
              </w:rPr>
            </w:pPr>
            <w:bookmarkStart w:id="251" w:name="MCCQCTEMPBM_00000214"/>
          </w:p>
        </w:tc>
      </w:tr>
      <w:bookmarkEnd w:id="251"/>
      <w:tr w:rsidR="00964D6E" w:rsidRPr="00986958" w14:paraId="2D7873FB" w14:textId="77777777" w:rsidTr="00964D6E">
        <w:trPr>
          <w:cantSplit/>
          <w:jc w:val="center"/>
        </w:trPr>
        <w:tc>
          <w:tcPr>
            <w:tcW w:w="7094" w:type="dxa"/>
          </w:tcPr>
          <w:p w14:paraId="24F7F1B2" w14:textId="77777777" w:rsidR="00964D6E" w:rsidRPr="00986958" w:rsidRDefault="00964D6E" w:rsidP="00964D6E">
            <w:pPr>
              <w:pStyle w:val="TAL"/>
              <w:rPr>
                <w:noProof/>
                <w:lang w:val="en-US"/>
              </w:rPr>
            </w:pPr>
            <w:r w:rsidRPr="00986958">
              <w:t>Priority level</w:t>
            </w:r>
            <w:r w:rsidRPr="00986958">
              <w:rPr>
                <w:noProof/>
                <w:lang w:val="en-US"/>
              </w:rPr>
              <w:t xml:space="preserve"> octet </w:t>
            </w:r>
            <w:r w:rsidRPr="00986958">
              <w:t>indicator (OPLI):</w:t>
            </w:r>
          </w:p>
          <w:p w14:paraId="57000E42" w14:textId="77777777" w:rsidR="00964D6E" w:rsidRPr="00986958" w:rsidRDefault="00964D6E" w:rsidP="00964D6E">
            <w:pPr>
              <w:pStyle w:val="TAL"/>
            </w:pPr>
            <w:r w:rsidRPr="00986958">
              <w:rPr>
                <w:noProof/>
                <w:lang w:val="en-US"/>
              </w:rPr>
              <w:t xml:space="preserve">The </w:t>
            </w:r>
            <w:r w:rsidRPr="00986958">
              <w:t>OPLI bit indicates presence of the octet of the priority level</w:t>
            </w:r>
            <w:r w:rsidRPr="00986958">
              <w:rPr>
                <w:noProof/>
                <w:lang w:val="en-US"/>
              </w:rPr>
              <w:t xml:space="preserve"> </w:t>
            </w:r>
            <w:r w:rsidRPr="00986958">
              <w:t>field.</w:t>
            </w:r>
          </w:p>
          <w:p w14:paraId="382FD697" w14:textId="77777777" w:rsidR="00964D6E" w:rsidRPr="00986958" w:rsidRDefault="00964D6E" w:rsidP="00964D6E">
            <w:pPr>
              <w:pStyle w:val="TAL"/>
            </w:pPr>
            <w:r w:rsidRPr="00986958">
              <w:t>Bit</w:t>
            </w:r>
          </w:p>
          <w:p w14:paraId="1E4825D1" w14:textId="77777777" w:rsidR="00964D6E" w:rsidRPr="00986958" w:rsidRDefault="00964D6E" w:rsidP="00964D6E">
            <w:pPr>
              <w:pStyle w:val="TAL"/>
              <w:rPr>
                <w:b/>
              </w:rPr>
            </w:pPr>
            <w:r w:rsidRPr="00986958">
              <w:rPr>
                <w:b/>
              </w:rPr>
              <w:t>4</w:t>
            </w:r>
          </w:p>
          <w:p w14:paraId="50DF76ED" w14:textId="77777777" w:rsidR="00964D6E" w:rsidRPr="00986958" w:rsidRDefault="00964D6E" w:rsidP="00964D6E">
            <w:pPr>
              <w:pStyle w:val="TAL"/>
              <w:rPr>
                <w:noProof/>
                <w:lang w:val="en-US"/>
              </w:rPr>
            </w:pPr>
            <w:r w:rsidRPr="00986958">
              <w:t>0</w:t>
            </w:r>
            <w:r w:rsidRPr="00986958">
              <w:tab/>
              <w:t>The octet of the priority level is absent</w:t>
            </w:r>
          </w:p>
          <w:p w14:paraId="27E23E30" w14:textId="77777777" w:rsidR="00964D6E" w:rsidRPr="00986958" w:rsidRDefault="00964D6E" w:rsidP="00964D6E">
            <w:pPr>
              <w:pStyle w:val="TAL"/>
              <w:rPr>
                <w:noProof/>
                <w:lang w:val="en-US"/>
              </w:rPr>
            </w:pPr>
            <w:r w:rsidRPr="00986958">
              <w:t>1</w:t>
            </w:r>
            <w:r w:rsidRPr="00986958">
              <w:tab/>
              <w:t>The octet of the priority level is present</w:t>
            </w:r>
          </w:p>
        </w:tc>
      </w:tr>
      <w:tr w:rsidR="00964D6E" w:rsidRPr="00986958" w14:paraId="662D4D5E" w14:textId="77777777" w:rsidTr="00964D6E">
        <w:trPr>
          <w:cantSplit/>
          <w:jc w:val="center"/>
        </w:trPr>
        <w:tc>
          <w:tcPr>
            <w:tcW w:w="7094" w:type="dxa"/>
          </w:tcPr>
          <w:p w14:paraId="01063509" w14:textId="77777777" w:rsidR="00964D6E" w:rsidRPr="00986958" w:rsidRDefault="00964D6E" w:rsidP="00964D6E">
            <w:pPr>
              <w:pStyle w:val="TAL"/>
              <w:rPr>
                <w:noProof/>
                <w:lang w:val="en-US"/>
              </w:rPr>
            </w:pPr>
            <w:bookmarkStart w:id="252" w:name="MCCQCTEMPBM_00000215"/>
          </w:p>
        </w:tc>
      </w:tr>
      <w:bookmarkEnd w:id="252"/>
      <w:tr w:rsidR="00964D6E" w:rsidRPr="00986958" w14:paraId="0195F284" w14:textId="77777777" w:rsidTr="00964D6E">
        <w:trPr>
          <w:cantSplit/>
          <w:jc w:val="center"/>
        </w:trPr>
        <w:tc>
          <w:tcPr>
            <w:tcW w:w="7094" w:type="dxa"/>
          </w:tcPr>
          <w:p w14:paraId="72FE0AB4" w14:textId="77777777" w:rsidR="00964D6E" w:rsidRPr="00986958" w:rsidRDefault="00964D6E" w:rsidP="00964D6E">
            <w:pPr>
              <w:pStyle w:val="TAL"/>
              <w:rPr>
                <w:noProof/>
                <w:lang w:val="en-US"/>
              </w:rPr>
            </w:pPr>
            <w:r w:rsidRPr="00986958">
              <w:t xml:space="preserve">Averaging window </w:t>
            </w:r>
            <w:r w:rsidRPr="00986958">
              <w:rPr>
                <w:noProof/>
                <w:lang w:val="en-US"/>
              </w:rPr>
              <w:t>indicator</w:t>
            </w:r>
            <w:r w:rsidRPr="00986958">
              <w:t xml:space="preserve"> (AWI):</w:t>
            </w:r>
          </w:p>
          <w:p w14:paraId="16ED94DA" w14:textId="77777777" w:rsidR="00964D6E" w:rsidRPr="00986958" w:rsidRDefault="00964D6E" w:rsidP="00964D6E">
            <w:pPr>
              <w:pStyle w:val="TAL"/>
            </w:pPr>
            <w:r w:rsidRPr="00986958">
              <w:rPr>
                <w:noProof/>
                <w:lang w:val="en-US"/>
              </w:rPr>
              <w:t xml:space="preserve">The </w:t>
            </w:r>
            <w:r w:rsidRPr="00986958">
              <w:t>AWI bit indicates presence of averaging window</w:t>
            </w:r>
            <w:r w:rsidRPr="00986958">
              <w:rPr>
                <w:noProof/>
                <w:lang w:val="en-US"/>
              </w:rPr>
              <w:t xml:space="preserve"> </w:t>
            </w:r>
            <w:r w:rsidRPr="00986958">
              <w:t>field.</w:t>
            </w:r>
          </w:p>
          <w:p w14:paraId="3374339B" w14:textId="77777777" w:rsidR="00964D6E" w:rsidRPr="00986958" w:rsidRDefault="00964D6E" w:rsidP="00964D6E">
            <w:pPr>
              <w:pStyle w:val="TAL"/>
            </w:pPr>
            <w:r w:rsidRPr="00986958">
              <w:t>Bit</w:t>
            </w:r>
          </w:p>
          <w:p w14:paraId="0BEC94EF" w14:textId="77777777" w:rsidR="00964D6E" w:rsidRPr="00986958" w:rsidRDefault="00964D6E" w:rsidP="00964D6E">
            <w:pPr>
              <w:pStyle w:val="TAL"/>
              <w:rPr>
                <w:b/>
              </w:rPr>
            </w:pPr>
            <w:r w:rsidRPr="00986958">
              <w:rPr>
                <w:b/>
              </w:rPr>
              <w:t>3</w:t>
            </w:r>
          </w:p>
          <w:p w14:paraId="0E1A3D37" w14:textId="77777777" w:rsidR="00964D6E" w:rsidRPr="00986958" w:rsidRDefault="00964D6E" w:rsidP="00964D6E">
            <w:pPr>
              <w:pStyle w:val="TAL"/>
              <w:rPr>
                <w:noProof/>
                <w:lang w:val="en-US"/>
              </w:rPr>
            </w:pPr>
            <w:r w:rsidRPr="00986958">
              <w:t>0</w:t>
            </w:r>
            <w:r w:rsidRPr="00986958">
              <w:tab/>
              <w:t>Averaging window field is absent</w:t>
            </w:r>
          </w:p>
          <w:p w14:paraId="1FAB16C9" w14:textId="77777777" w:rsidR="00964D6E" w:rsidRPr="00986958" w:rsidRDefault="00964D6E" w:rsidP="00964D6E">
            <w:pPr>
              <w:pStyle w:val="TAL"/>
              <w:rPr>
                <w:noProof/>
                <w:lang w:val="en-US"/>
              </w:rPr>
            </w:pPr>
            <w:r w:rsidRPr="00986958">
              <w:t>1</w:t>
            </w:r>
            <w:r w:rsidRPr="00986958">
              <w:tab/>
              <w:t>Averaging window field is present</w:t>
            </w:r>
          </w:p>
        </w:tc>
      </w:tr>
      <w:tr w:rsidR="00964D6E" w:rsidRPr="00986958" w14:paraId="4A03CDF3" w14:textId="77777777" w:rsidTr="00964D6E">
        <w:trPr>
          <w:cantSplit/>
          <w:jc w:val="center"/>
        </w:trPr>
        <w:tc>
          <w:tcPr>
            <w:tcW w:w="7094" w:type="dxa"/>
          </w:tcPr>
          <w:p w14:paraId="70856F18" w14:textId="77777777" w:rsidR="00964D6E" w:rsidRPr="00986958" w:rsidRDefault="00964D6E" w:rsidP="00964D6E">
            <w:pPr>
              <w:pStyle w:val="TAL"/>
              <w:rPr>
                <w:noProof/>
                <w:lang w:val="en-US"/>
              </w:rPr>
            </w:pPr>
            <w:bookmarkStart w:id="253" w:name="MCCQCTEMPBM_00000216"/>
          </w:p>
        </w:tc>
      </w:tr>
      <w:bookmarkEnd w:id="253"/>
      <w:tr w:rsidR="00964D6E" w:rsidRPr="00986958" w14:paraId="7DAF5664" w14:textId="77777777" w:rsidTr="00964D6E">
        <w:trPr>
          <w:cantSplit/>
          <w:jc w:val="center"/>
        </w:trPr>
        <w:tc>
          <w:tcPr>
            <w:tcW w:w="7094" w:type="dxa"/>
          </w:tcPr>
          <w:p w14:paraId="0F00CDC1" w14:textId="77777777" w:rsidR="00964D6E" w:rsidRPr="00986958" w:rsidRDefault="00964D6E" w:rsidP="00964D6E">
            <w:pPr>
              <w:pStyle w:val="TAL"/>
              <w:rPr>
                <w:noProof/>
                <w:lang w:val="en-US"/>
              </w:rPr>
            </w:pPr>
            <w:r w:rsidRPr="00986958">
              <w:t>Maximum data burst volume indicator (MDBVI):</w:t>
            </w:r>
          </w:p>
          <w:p w14:paraId="2CE21CDD" w14:textId="77777777" w:rsidR="00964D6E" w:rsidRPr="00986958" w:rsidRDefault="00964D6E" w:rsidP="00964D6E">
            <w:pPr>
              <w:pStyle w:val="TAL"/>
            </w:pPr>
            <w:r w:rsidRPr="00986958">
              <w:rPr>
                <w:noProof/>
                <w:lang w:val="en-US"/>
              </w:rPr>
              <w:t xml:space="preserve">The </w:t>
            </w:r>
            <w:r w:rsidRPr="00986958">
              <w:t>MDBVI bit indicates presence of maximum data burst volume field.</w:t>
            </w:r>
          </w:p>
          <w:p w14:paraId="797A0327" w14:textId="77777777" w:rsidR="00964D6E" w:rsidRPr="00986958" w:rsidRDefault="00964D6E" w:rsidP="00964D6E">
            <w:pPr>
              <w:pStyle w:val="TAL"/>
            </w:pPr>
            <w:r w:rsidRPr="00986958">
              <w:t>Bit</w:t>
            </w:r>
          </w:p>
          <w:p w14:paraId="58D7EA33" w14:textId="77777777" w:rsidR="00964D6E" w:rsidRPr="00986958" w:rsidRDefault="00964D6E" w:rsidP="00964D6E">
            <w:pPr>
              <w:pStyle w:val="TAL"/>
              <w:rPr>
                <w:b/>
              </w:rPr>
            </w:pPr>
            <w:r w:rsidRPr="00986958">
              <w:rPr>
                <w:b/>
              </w:rPr>
              <w:t>2</w:t>
            </w:r>
          </w:p>
          <w:p w14:paraId="6E408A41" w14:textId="77777777" w:rsidR="00964D6E" w:rsidRPr="00986958" w:rsidRDefault="00964D6E" w:rsidP="00964D6E">
            <w:pPr>
              <w:pStyle w:val="TAL"/>
              <w:rPr>
                <w:noProof/>
                <w:lang w:val="en-US"/>
              </w:rPr>
            </w:pPr>
            <w:r w:rsidRPr="00986958">
              <w:t>0</w:t>
            </w:r>
            <w:r w:rsidRPr="00986958">
              <w:tab/>
              <w:t>Maximum data burst volume field is absent</w:t>
            </w:r>
          </w:p>
          <w:p w14:paraId="3D04D6C0" w14:textId="77777777" w:rsidR="00964D6E" w:rsidRPr="00986958" w:rsidRDefault="00964D6E" w:rsidP="00964D6E">
            <w:pPr>
              <w:pStyle w:val="TAL"/>
              <w:rPr>
                <w:noProof/>
                <w:lang w:val="en-US"/>
              </w:rPr>
            </w:pPr>
            <w:r w:rsidRPr="00986958">
              <w:t>1</w:t>
            </w:r>
            <w:r w:rsidRPr="00986958">
              <w:tab/>
              <w:t>Maximum data burst volume field is present</w:t>
            </w:r>
          </w:p>
        </w:tc>
      </w:tr>
      <w:tr w:rsidR="00964D6E" w:rsidRPr="00986958" w14:paraId="68DECE14" w14:textId="77777777" w:rsidTr="00964D6E">
        <w:trPr>
          <w:cantSplit/>
          <w:jc w:val="center"/>
        </w:trPr>
        <w:tc>
          <w:tcPr>
            <w:tcW w:w="7094" w:type="dxa"/>
          </w:tcPr>
          <w:p w14:paraId="4A9247F1" w14:textId="77777777" w:rsidR="00964D6E" w:rsidRPr="00986958" w:rsidRDefault="00964D6E" w:rsidP="00964D6E">
            <w:pPr>
              <w:pStyle w:val="TAL"/>
              <w:rPr>
                <w:noProof/>
                <w:lang w:val="en-US"/>
              </w:rPr>
            </w:pPr>
            <w:bookmarkStart w:id="254" w:name="MCCQCTEMPBM_00000217"/>
          </w:p>
        </w:tc>
      </w:tr>
      <w:bookmarkEnd w:id="254"/>
      <w:tr w:rsidR="00964D6E" w:rsidRPr="00986958" w14:paraId="32DAAEED" w14:textId="77777777" w:rsidTr="00964D6E">
        <w:trPr>
          <w:cantSplit/>
          <w:jc w:val="center"/>
        </w:trPr>
        <w:tc>
          <w:tcPr>
            <w:tcW w:w="7094" w:type="dxa"/>
          </w:tcPr>
          <w:p w14:paraId="4694B3D3" w14:textId="77777777" w:rsidR="00964D6E" w:rsidRPr="00986958" w:rsidRDefault="00964D6E" w:rsidP="00964D6E">
            <w:pPr>
              <w:pStyle w:val="TAL"/>
              <w:rPr>
                <w:lang w:eastAsia="ja-JP"/>
              </w:rPr>
            </w:pPr>
            <w:r w:rsidRPr="00986958">
              <w:lastRenderedPageBreak/>
              <w:t>PQI:</w:t>
            </w:r>
          </w:p>
          <w:p w14:paraId="51C38855" w14:textId="77777777" w:rsidR="00964D6E" w:rsidRPr="00986958" w:rsidRDefault="00964D6E" w:rsidP="00964D6E">
            <w:pPr>
              <w:pStyle w:val="TAL"/>
            </w:pPr>
            <w:r w:rsidRPr="00986958">
              <w:t>Bits</w:t>
            </w:r>
          </w:p>
          <w:p w14:paraId="5552072F" w14:textId="77777777" w:rsidR="00964D6E" w:rsidRPr="00986958" w:rsidRDefault="00964D6E" w:rsidP="00964D6E">
            <w:pPr>
              <w:pStyle w:val="TAL"/>
              <w:rPr>
                <w:b/>
              </w:rPr>
            </w:pPr>
            <w:r w:rsidRPr="00986958">
              <w:rPr>
                <w:b/>
              </w:rPr>
              <w:t>8 7 6 5 4 3 2 1</w:t>
            </w:r>
          </w:p>
          <w:p w14:paraId="46EA7BE7"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2CA020FD" w14:textId="77777777" w:rsidR="00964D6E" w:rsidRPr="00986958" w:rsidRDefault="00964D6E" w:rsidP="00964D6E">
            <w:pPr>
              <w:pStyle w:val="TAL"/>
              <w:rPr>
                <w:lang w:eastAsia="ja-JP"/>
              </w:rPr>
            </w:pPr>
            <w:r w:rsidRPr="00986958">
              <w:rPr>
                <w:lang w:eastAsia="ja-JP"/>
              </w:rPr>
              <w:t>0 0 0 0 0 0 0 1</w:t>
            </w:r>
          </w:p>
          <w:p w14:paraId="161E5C1C" w14:textId="6AC27CC2"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25C05B9D"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5F876DC6"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698B39AA"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1D302ED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5C80A54C" w14:textId="77777777" w:rsidR="00964D6E" w:rsidRPr="00986958" w:rsidRDefault="00964D6E" w:rsidP="00964D6E">
            <w:pPr>
              <w:pStyle w:val="TAL"/>
              <w:rPr>
                <w:lang w:eastAsia="ja-JP"/>
              </w:rPr>
            </w:pPr>
            <w:r w:rsidRPr="00986958">
              <w:rPr>
                <w:lang w:eastAsia="ja-JP"/>
              </w:rPr>
              <w:t>0 0 0 1 1 0 0 0</w:t>
            </w:r>
          </w:p>
          <w:p w14:paraId="4E52363E" w14:textId="1FFF7D10"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2F7B60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340DF0CC"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15DB90F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2353FDF6"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84297B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C4118A"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45E1B9D8" w14:textId="77777777" w:rsidR="00964D6E" w:rsidRPr="00986958" w:rsidRDefault="00964D6E" w:rsidP="00964D6E">
            <w:pPr>
              <w:pStyle w:val="TAL"/>
              <w:rPr>
                <w:lang w:eastAsia="ja-JP"/>
              </w:rPr>
            </w:pPr>
            <w:r w:rsidRPr="00986958">
              <w:rPr>
                <w:lang w:eastAsia="ja-JP"/>
              </w:rPr>
              <w:t>0 0 1 1 1 1 0 0</w:t>
            </w:r>
          </w:p>
          <w:p w14:paraId="7FA35DB8" w14:textId="3303365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94F5C46"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3493A9CB"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1FE5ABB6"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48F92C39" w14:textId="77777777" w:rsidR="00964D6E" w:rsidRPr="00986958" w:rsidRDefault="00964D6E" w:rsidP="00964D6E">
            <w:pPr>
              <w:pStyle w:val="TAL"/>
              <w:rPr>
                <w:lang w:eastAsia="ja-JP"/>
              </w:rPr>
            </w:pPr>
            <w:r w:rsidRPr="00986958">
              <w:rPr>
                <w:lang w:eastAsia="ja-JP"/>
              </w:rPr>
              <w:t>0 1 0 1 1 1 0 0</w:t>
            </w:r>
          </w:p>
          <w:p w14:paraId="1A226F03" w14:textId="6C0BBC6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6097392" w14:textId="77777777" w:rsidR="00964D6E" w:rsidRPr="00986958" w:rsidRDefault="00964D6E" w:rsidP="00964D6E">
            <w:pPr>
              <w:pStyle w:val="TAL"/>
              <w:rPr>
                <w:lang w:eastAsia="ja-JP"/>
              </w:rPr>
            </w:pPr>
            <w:r w:rsidRPr="00986958">
              <w:rPr>
                <w:lang w:eastAsia="ja-JP"/>
              </w:rPr>
              <w:t>0 1 1 1 1 1 1 1</w:t>
            </w:r>
          </w:p>
          <w:p w14:paraId="23A38BB2" w14:textId="77777777" w:rsidR="00964D6E" w:rsidRPr="00986958" w:rsidRDefault="00964D6E" w:rsidP="00964D6E">
            <w:pPr>
              <w:pStyle w:val="TAL"/>
              <w:rPr>
                <w:lang w:eastAsia="ja-JP"/>
              </w:rPr>
            </w:pPr>
            <w:r w:rsidRPr="00986958">
              <w:rPr>
                <w:lang w:eastAsia="ja-JP"/>
              </w:rPr>
              <w:t>1 0 0 0 0 0 0 0</w:t>
            </w:r>
          </w:p>
          <w:p w14:paraId="5432F578" w14:textId="5A554D9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41FFD336" w14:textId="77777777" w:rsidR="00964D6E" w:rsidRPr="00986958" w:rsidRDefault="00964D6E" w:rsidP="00964D6E">
            <w:pPr>
              <w:pStyle w:val="TAL"/>
              <w:rPr>
                <w:lang w:eastAsia="ja-JP"/>
              </w:rPr>
            </w:pPr>
            <w:r w:rsidRPr="00986958">
              <w:rPr>
                <w:lang w:eastAsia="ja-JP"/>
              </w:rPr>
              <w:t>1 1 1 1 1 1 1 0</w:t>
            </w:r>
          </w:p>
          <w:p w14:paraId="0E56978F"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2B0113BB" w14:textId="77777777" w:rsidR="00964D6E" w:rsidRPr="00986958" w:rsidRDefault="00964D6E" w:rsidP="00964D6E">
            <w:pPr>
              <w:pStyle w:val="TAL"/>
              <w:rPr>
                <w:lang w:eastAsia="ja-JP"/>
              </w:rPr>
            </w:pPr>
          </w:p>
          <w:p w14:paraId="635EAB0C"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41D4DB74" w14:textId="64749948" w:rsidR="00964D6E" w:rsidRPr="00986958" w:rsidRDefault="00964D6E" w:rsidP="00964D6E">
            <w:pPr>
              <w:pStyle w:val="TAL"/>
            </w:pPr>
            <w:r w:rsidRPr="00986958">
              <w:tab/>
              <w:t>-</w:t>
            </w:r>
            <w:r w:rsidRPr="00986958">
              <w:tab/>
              <w:t xml:space="preserve">GBR resource type, if the PC5 QoS </w:t>
            </w:r>
            <w:r w:rsidR="003F7867" w:rsidRPr="00986958">
              <w:t xml:space="preserve">profile </w:t>
            </w:r>
            <w:r w:rsidRPr="00986958">
              <w:t>include</w:t>
            </w:r>
            <w:r w:rsidR="003F7867" w:rsidRPr="00986958">
              <w:t>s</w:t>
            </w:r>
            <w:r w:rsidRPr="00986958">
              <w:t xml:space="preserve"> the guaranteed flow bit rate field; and</w:t>
            </w:r>
          </w:p>
          <w:p w14:paraId="1DF3C0CB" w14:textId="11E3B025" w:rsidR="00964D6E" w:rsidRPr="00986958" w:rsidRDefault="00964D6E" w:rsidP="00964D6E">
            <w:pPr>
              <w:pStyle w:val="TAL"/>
            </w:pPr>
            <w:r w:rsidRPr="00986958">
              <w:tab/>
              <w:t>-</w:t>
            </w:r>
            <w:r w:rsidRPr="00986958">
              <w:tab/>
              <w:t xml:space="preserve">non-GBR resource type, if the PC5 QoS </w:t>
            </w:r>
            <w:r w:rsidR="003F7867" w:rsidRPr="00986958">
              <w:t xml:space="preserve">profile </w:t>
            </w:r>
            <w:r w:rsidRPr="00986958">
              <w:t>do</w:t>
            </w:r>
            <w:r w:rsidR="003F7867" w:rsidRPr="00986958">
              <w:t>es</w:t>
            </w:r>
            <w:r w:rsidRPr="00986958">
              <w:t xml:space="preserve"> not include the guaranteed flow bit rate field.</w:t>
            </w:r>
          </w:p>
          <w:p w14:paraId="2B37E272" w14:textId="77777777" w:rsidR="00964D6E" w:rsidRPr="00986958" w:rsidRDefault="00964D6E" w:rsidP="00964D6E">
            <w:pPr>
              <w:pStyle w:val="TAL"/>
              <w:rPr>
                <w:lang w:eastAsia="ko-KR"/>
              </w:rPr>
            </w:pPr>
          </w:p>
          <w:p w14:paraId="19F6F9D2"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5C65A819" w14:textId="77777777" w:rsidTr="00964D6E">
        <w:trPr>
          <w:cantSplit/>
          <w:jc w:val="center"/>
        </w:trPr>
        <w:tc>
          <w:tcPr>
            <w:tcW w:w="7094" w:type="dxa"/>
          </w:tcPr>
          <w:p w14:paraId="0A759870" w14:textId="77777777" w:rsidR="00964D6E" w:rsidRPr="00986958" w:rsidRDefault="00964D6E" w:rsidP="00964D6E">
            <w:pPr>
              <w:pStyle w:val="TAL"/>
            </w:pPr>
            <w:bookmarkStart w:id="255" w:name="MCCQCTEMPBM_00000218"/>
          </w:p>
        </w:tc>
      </w:tr>
      <w:bookmarkEnd w:id="255"/>
      <w:tr w:rsidR="00964D6E" w:rsidRPr="00986958" w14:paraId="54235BC8" w14:textId="77777777" w:rsidTr="00964D6E">
        <w:trPr>
          <w:cantSplit/>
          <w:jc w:val="center"/>
        </w:trPr>
        <w:tc>
          <w:tcPr>
            <w:tcW w:w="7094" w:type="dxa"/>
          </w:tcPr>
          <w:p w14:paraId="42EEB5C0" w14:textId="77777777" w:rsidR="00964D6E" w:rsidRPr="00986958" w:rsidRDefault="00964D6E" w:rsidP="00964D6E">
            <w:pPr>
              <w:pStyle w:val="TAL"/>
            </w:pPr>
            <w:r w:rsidRPr="00986958">
              <w:lastRenderedPageBreak/>
              <w:t>Guaranteed flow bit rate:</w:t>
            </w:r>
          </w:p>
          <w:p w14:paraId="5ABF6B74"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7C8A1FC6" w14:textId="77777777" w:rsidR="00964D6E" w:rsidRPr="00986958" w:rsidRDefault="00964D6E" w:rsidP="00964D6E">
            <w:pPr>
              <w:pStyle w:val="TAL"/>
            </w:pPr>
          </w:p>
          <w:p w14:paraId="59F1D894" w14:textId="77777777" w:rsidR="00964D6E" w:rsidRPr="00986958" w:rsidRDefault="00964D6E" w:rsidP="00964D6E">
            <w:pPr>
              <w:pStyle w:val="TAL"/>
            </w:pPr>
            <w:r w:rsidRPr="00986958">
              <w:t xml:space="preserve">Unit of the </w:t>
            </w:r>
            <w:r w:rsidRPr="00986958">
              <w:rPr>
                <w:lang w:eastAsia="ja-JP"/>
              </w:rPr>
              <w:t>guaranteed flow bit rate:</w:t>
            </w:r>
          </w:p>
          <w:p w14:paraId="2E0E841A" w14:textId="77777777" w:rsidR="00964D6E" w:rsidRPr="00986958" w:rsidRDefault="00964D6E" w:rsidP="00964D6E">
            <w:pPr>
              <w:pStyle w:val="TAL"/>
            </w:pPr>
            <w:r w:rsidRPr="00986958">
              <w:t>Bits</w:t>
            </w:r>
          </w:p>
          <w:p w14:paraId="7DEEA738" w14:textId="77777777" w:rsidR="00964D6E" w:rsidRPr="00986958" w:rsidRDefault="00964D6E" w:rsidP="00964D6E">
            <w:pPr>
              <w:pStyle w:val="TAL"/>
              <w:rPr>
                <w:b/>
              </w:rPr>
            </w:pPr>
            <w:r w:rsidRPr="00986958">
              <w:rPr>
                <w:b/>
              </w:rPr>
              <w:t>8 7 6 5 4 3 2 1</w:t>
            </w:r>
          </w:p>
          <w:p w14:paraId="4791FE03" w14:textId="77777777" w:rsidR="00964D6E" w:rsidRPr="00986958" w:rsidRDefault="00964D6E" w:rsidP="00964D6E">
            <w:pPr>
              <w:pStyle w:val="TAL"/>
            </w:pPr>
            <w:r w:rsidRPr="00986958">
              <w:t>0 0 0 0 0 0 0 0</w:t>
            </w:r>
            <w:r w:rsidRPr="00986958">
              <w:tab/>
              <w:t>value is not used</w:t>
            </w:r>
          </w:p>
          <w:p w14:paraId="46CA9DDE" w14:textId="77777777" w:rsidR="00964D6E" w:rsidRPr="00986958" w:rsidRDefault="00964D6E" w:rsidP="00964D6E">
            <w:pPr>
              <w:pStyle w:val="TAL"/>
            </w:pPr>
            <w:r w:rsidRPr="00986958">
              <w:t>0 0 0 0 0 0 0 1</w:t>
            </w:r>
            <w:r w:rsidRPr="00986958">
              <w:tab/>
              <w:t>value is incremented in multiples of 1 Kbps</w:t>
            </w:r>
          </w:p>
          <w:p w14:paraId="66173340" w14:textId="77777777" w:rsidR="00964D6E" w:rsidRPr="00986958" w:rsidRDefault="00964D6E" w:rsidP="00964D6E">
            <w:pPr>
              <w:pStyle w:val="TAL"/>
            </w:pPr>
            <w:r w:rsidRPr="00986958">
              <w:t>0 0 0 0 0 0 1 0</w:t>
            </w:r>
            <w:r w:rsidRPr="00986958">
              <w:tab/>
              <w:t>value is incremented in multiples of 4 Kbps</w:t>
            </w:r>
          </w:p>
          <w:p w14:paraId="231603C8" w14:textId="77777777" w:rsidR="00964D6E" w:rsidRPr="00986958" w:rsidRDefault="00964D6E" w:rsidP="00964D6E">
            <w:pPr>
              <w:pStyle w:val="TAL"/>
            </w:pPr>
            <w:r w:rsidRPr="00986958">
              <w:t>0 0 0 0 0 0 1 1</w:t>
            </w:r>
            <w:r w:rsidRPr="00986958">
              <w:tab/>
              <w:t>value is incremented in multiples of 16 Kbps</w:t>
            </w:r>
          </w:p>
          <w:p w14:paraId="1E9BC7DB" w14:textId="77777777" w:rsidR="00964D6E" w:rsidRPr="00986958" w:rsidRDefault="00964D6E" w:rsidP="00964D6E">
            <w:pPr>
              <w:pStyle w:val="TAL"/>
            </w:pPr>
            <w:r w:rsidRPr="00986958">
              <w:t>0 0 0 0 0 1 0 0</w:t>
            </w:r>
            <w:r w:rsidRPr="00986958">
              <w:tab/>
              <w:t>value is incremented in multiples of 64 Kbps</w:t>
            </w:r>
          </w:p>
          <w:p w14:paraId="594ED8E0" w14:textId="77777777" w:rsidR="00964D6E" w:rsidRPr="00986958" w:rsidRDefault="00964D6E" w:rsidP="00964D6E">
            <w:pPr>
              <w:pStyle w:val="TAL"/>
            </w:pPr>
            <w:r w:rsidRPr="00986958">
              <w:t>0 0 0 0 0 1 0 1</w:t>
            </w:r>
            <w:r w:rsidRPr="00986958">
              <w:tab/>
              <w:t>value is incremented in multiples of 256 Kbps</w:t>
            </w:r>
          </w:p>
          <w:p w14:paraId="40E2EBAE" w14:textId="77777777" w:rsidR="00964D6E" w:rsidRPr="00986958" w:rsidRDefault="00964D6E" w:rsidP="00964D6E">
            <w:pPr>
              <w:pStyle w:val="TAL"/>
            </w:pPr>
            <w:r w:rsidRPr="00986958">
              <w:t>0 0 0 0 0 1 1 0</w:t>
            </w:r>
            <w:r w:rsidRPr="00986958">
              <w:tab/>
              <w:t>value is incremented in multiples of 1 Mbps</w:t>
            </w:r>
          </w:p>
          <w:p w14:paraId="5C785809" w14:textId="77777777" w:rsidR="00964D6E" w:rsidRPr="00986958" w:rsidRDefault="00964D6E" w:rsidP="00964D6E">
            <w:pPr>
              <w:pStyle w:val="TAL"/>
            </w:pPr>
            <w:r w:rsidRPr="00986958">
              <w:t>0 0 0 0 0 1 1 1</w:t>
            </w:r>
            <w:r w:rsidRPr="00986958">
              <w:tab/>
              <w:t>value is incremented in multiples of 4 Mbps</w:t>
            </w:r>
          </w:p>
          <w:p w14:paraId="0FD64BB5" w14:textId="77777777" w:rsidR="00964D6E" w:rsidRPr="00986958" w:rsidRDefault="00964D6E" w:rsidP="00964D6E">
            <w:pPr>
              <w:pStyle w:val="TAL"/>
            </w:pPr>
            <w:r w:rsidRPr="00986958">
              <w:t>0 0 0 0 1 0 0 0</w:t>
            </w:r>
            <w:r w:rsidRPr="00986958">
              <w:tab/>
              <w:t>value is incremented in multiples of 16 Mbps</w:t>
            </w:r>
          </w:p>
          <w:p w14:paraId="2B230A97" w14:textId="77777777" w:rsidR="00964D6E" w:rsidRPr="00986958" w:rsidRDefault="00964D6E" w:rsidP="00964D6E">
            <w:pPr>
              <w:pStyle w:val="TAL"/>
            </w:pPr>
            <w:r w:rsidRPr="00986958">
              <w:t>0 0 0 0 1 0 0 1</w:t>
            </w:r>
            <w:r w:rsidRPr="00986958">
              <w:tab/>
              <w:t>value is incremented in multiples of 64 Mbps</w:t>
            </w:r>
          </w:p>
          <w:p w14:paraId="7A5A004B" w14:textId="77777777" w:rsidR="00964D6E" w:rsidRPr="00986958" w:rsidRDefault="00964D6E" w:rsidP="00964D6E">
            <w:pPr>
              <w:pStyle w:val="TAL"/>
            </w:pPr>
            <w:r w:rsidRPr="00986958">
              <w:t>0 0 0 0 1 0 1 0</w:t>
            </w:r>
            <w:r w:rsidRPr="00986958">
              <w:tab/>
              <w:t>value is incremented in multiples of 256 Mbps</w:t>
            </w:r>
          </w:p>
          <w:p w14:paraId="69CA3B59" w14:textId="77777777" w:rsidR="00964D6E" w:rsidRPr="00986958" w:rsidRDefault="00964D6E" w:rsidP="00964D6E">
            <w:pPr>
              <w:pStyle w:val="TAL"/>
            </w:pPr>
            <w:r w:rsidRPr="00986958">
              <w:t>0 0 0 0 1 0 1 1</w:t>
            </w:r>
            <w:r w:rsidRPr="00986958">
              <w:tab/>
              <w:t>value is incremented in multiples of 1 Gbps</w:t>
            </w:r>
          </w:p>
          <w:p w14:paraId="0E53BA26" w14:textId="77777777" w:rsidR="00964D6E" w:rsidRPr="00986958" w:rsidRDefault="00964D6E" w:rsidP="00964D6E">
            <w:pPr>
              <w:pStyle w:val="TAL"/>
            </w:pPr>
            <w:r w:rsidRPr="00986958">
              <w:t>0 0 0 0 1 1 0 0</w:t>
            </w:r>
            <w:r w:rsidRPr="00986958">
              <w:tab/>
              <w:t>value is incremented in multiples of 4 Gbps</w:t>
            </w:r>
          </w:p>
          <w:p w14:paraId="3D18FE19" w14:textId="77777777" w:rsidR="00964D6E" w:rsidRPr="00986958" w:rsidRDefault="00964D6E" w:rsidP="00964D6E">
            <w:pPr>
              <w:pStyle w:val="TAL"/>
            </w:pPr>
            <w:r w:rsidRPr="00986958">
              <w:t>0 0 0 0 1 1 0 1</w:t>
            </w:r>
            <w:r w:rsidRPr="00986958">
              <w:tab/>
              <w:t>value is incremented in multiples of 16 Gbps</w:t>
            </w:r>
          </w:p>
          <w:p w14:paraId="02D8EB10" w14:textId="77777777" w:rsidR="00964D6E" w:rsidRPr="00986958" w:rsidRDefault="00964D6E" w:rsidP="00964D6E">
            <w:pPr>
              <w:pStyle w:val="TAL"/>
            </w:pPr>
            <w:r w:rsidRPr="00986958">
              <w:t>0 0 0 0 1 1 1 0</w:t>
            </w:r>
            <w:r w:rsidRPr="00986958">
              <w:tab/>
              <w:t>value is incremented in multiples of 64 Gbps</w:t>
            </w:r>
          </w:p>
          <w:p w14:paraId="56BE8074" w14:textId="77777777" w:rsidR="00964D6E" w:rsidRPr="00986958" w:rsidRDefault="00964D6E" w:rsidP="00964D6E">
            <w:pPr>
              <w:pStyle w:val="TAL"/>
            </w:pPr>
            <w:r w:rsidRPr="00986958">
              <w:t>0 0 0 0 1 1 1 1</w:t>
            </w:r>
            <w:r w:rsidRPr="00986958">
              <w:tab/>
              <w:t>value is incremented in multiples of 256 Gbps</w:t>
            </w:r>
          </w:p>
          <w:p w14:paraId="6552D275" w14:textId="77777777" w:rsidR="00964D6E" w:rsidRPr="00986958" w:rsidRDefault="00964D6E" w:rsidP="00964D6E">
            <w:pPr>
              <w:pStyle w:val="TAL"/>
            </w:pPr>
            <w:r w:rsidRPr="00986958">
              <w:t>0 0 0 1 0 0 0 0</w:t>
            </w:r>
            <w:r w:rsidRPr="00986958">
              <w:tab/>
              <w:t>value is incremented in multiples of 1 Tbps</w:t>
            </w:r>
          </w:p>
          <w:p w14:paraId="3560CE10" w14:textId="77777777" w:rsidR="00964D6E" w:rsidRPr="00986958" w:rsidRDefault="00964D6E" w:rsidP="00964D6E">
            <w:pPr>
              <w:pStyle w:val="TAL"/>
            </w:pPr>
            <w:r w:rsidRPr="00986958">
              <w:t>0 0 0 1 0 0 0 1</w:t>
            </w:r>
            <w:r w:rsidRPr="00986958">
              <w:tab/>
              <w:t>value is incremented in multiples of 4 Tbps</w:t>
            </w:r>
          </w:p>
          <w:p w14:paraId="5DCE0371" w14:textId="77777777" w:rsidR="00964D6E" w:rsidRPr="00986958" w:rsidRDefault="00964D6E" w:rsidP="00964D6E">
            <w:pPr>
              <w:pStyle w:val="TAL"/>
            </w:pPr>
            <w:r w:rsidRPr="00986958">
              <w:t>0 0 0 1 0 0 1 0</w:t>
            </w:r>
            <w:r w:rsidRPr="00986958">
              <w:tab/>
              <w:t>value is incremented in multiples of 16 Tbps</w:t>
            </w:r>
          </w:p>
          <w:p w14:paraId="4366F8C4" w14:textId="77777777" w:rsidR="00964D6E" w:rsidRPr="00986958" w:rsidRDefault="00964D6E" w:rsidP="00964D6E">
            <w:pPr>
              <w:pStyle w:val="TAL"/>
            </w:pPr>
            <w:r w:rsidRPr="00986958">
              <w:t>0 0 0 1 0 0 1 1</w:t>
            </w:r>
            <w:r w:rsidRPr="00986958">
              <w:tab/>
              <w:t>value is incremented in multiples of 64 Tbps</w:t>
            </w:r>
          </w:p>
          <w:p w14:paraId="60625490" w14:textId="77777777" w:rsidR="00964D6E" w:rsidRPr="00986958" w:rsidRDefault="00964D6E" w:rsidP="00964D6E">
            <w:pPr>
              <w:pStyle w:val="TAL"/>
            </w:pPr>
            <w:r w:rsidRPr="00986958">
              <w:t>0 0 0 1 0 1 0 0</w:t>
            </w:r>
            <w:r w:rsidRPr="00986958">
              <w:tab/>
              <w:t>value is incremented in multiples of 256 Tbps</w:t>
            </w:r>
          </w:p>
          <w:p w14:paraId="3752FE97" w14:textId="77777777" w:rsidR="00964D6E" w:rsidRPr="00986958" w:rsidRDefault="00964D6E" w:rsidP="00964D6E">
            <w:pPr>
              <w:pStyle w:val="TAL"/>
            </w:pPr>
            <w:r w:rsidRPr="00986958">
              <w:t>0 0 0 1 0 1 0 1</w:t>
            </w:r>
            <w:r w:rsidRPr="00986958">
              <w:tab/>
              <w:t>value is incremented in multiples of 1 Pbps</w:t>
            </w:r>
          </w:p>
          <w:p w14:paraId="05FDBE60" w14:textId="77777777" w:rsidR="00964D6E" w:rsidRPr="00986958" w:rsidRDefault="00964D6E" w:rsidP="00964D6E">
            <w:pPr>
              <w:pStyle w:val="TAL"/>
            </w:pPr>
            <w:r w:rsidRPr="00986958">
              <w:t>0 0 0 1 0 1 1 0</w:t>
            </w:r>
            <w:r w:rsidRPr="00986958">
              <w:tab/>
              <w:t>value is incremented in multiples of 4 Pbps</w:t>
            </w:r>
          </w:p>
          <w:p w14:paraId="727D2258" w14:textId="77777777" w:rsidR="00964D6E" w:rsidRPr="00986958" w:rsidRDefault="00964D6E" w:rsidP="00964D6E">
            <w:pPr>
              <w:pStyle w:val="TAL"/>
            </w:pPr>
            <w:r w:rsidRPr="00986958">
              <w:t>0 0 0 1 0 1 1 1</w:t>
            </w:r>
            <w:r w:rsidRPr="00986958">
              <w:tab/>
              <w:t>value is incremented in multiples of 16 Pbps</w:t>
            </w:r>
          </w:p>
          <w:p w14:paraId="459B7005" w14:textId="77777777" w:rsidR="00964D6E" w:rsidRPr="00986958" w:rsidRDefault="00964D6E" w:rsidP="00964D6E">
            <w:pPr>
              <w:pStyle w:val="TAL"/>
            </w:pPr>
            <w:r w:rsidRPr="00986958">
              <w:t>0 0 0 1 1 0 0 0</w:t>
            </w:r>
            <w:r w:rsidRPr="00986958">
              <w:tab/>
              <w:t>value is incremented in multiples of 64 Pbps</w:t>
            </w:r>
          </w:p>
          <w:p w14:paraId="772558F0" w14:textId="77777777" w:rsidR="00964D6E" w:rsidRPr="00986958" w:rsidRDefault="00964D6E" w:rsidP="00964D6E">
            <w:pPr>
              <w:pStyle w:val="TAL"/>
            </w:pPr>
            <w:r w:rsidRPr="00986958">
              <w:t>0 0 0 1 1 0 0 1</w:t>
            </w:r>
            <w:r w:rsidRPr="00986958">
              <w:tab/>
              <w:t>value is incremented in multiples of 256 Pbps</w:t>
            </w:r>
          </w:p>
          <w:p w14:paraId="6ED1E951" w14:textId="77777777" w:rsidR="00964D6E" w:rsidRPr="00986958" w:rsidRDefault="00964D6E" w:rsidP="00964D6E">
            <w:pPr>
              <w:pStyle w:val="TAL"/>
            </w:pPr>
            <w:r w:rsidRPr="00986958">
              <w:t>Other values shall be interpreted as multiples of 256 Pbps in this version of the protocol.</w:t>
            </w:r>
          </w:p>
          <w:p w14:paraId="05F0CBA1" w14:textId="77777777" w:rsidR="00964D6E" w:rsidRPr="00986958" w:rsidRDefault="00964D6E" w:rsidP="00964D6E">
            <w:pPr>
              <w:pStyle w:val="TAL"/>
              <w:rPr>
                <w:noProof/>
                <w:lang w:val="en-US"/>
              </w:rPr>
            </w:pPr>
          </w:p>
          <w:p w14:paraId="01C09511"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63AEEF1A" w14:textId="77777777" w:rsidTr="00964D6E">
        <w:trPr>
          <w:cantSplit/>
          <w:jc w:val="center"/>
        </w:trPr>
        <w:tc>
          <w:tcPr>
            <w:tcW w:w="7094" w:type="dxa"/>
          </w:tcPr>
          <w:p w14:paraId="6B84E0BF" w14:textId="77777777" w:rsidR="00964D6E" w:rsidRPr="00986958" w:rsidRDefault="00964D6E" w:rsidP="00964D6E">
            <w:pPr>
              <w:pStyle w:val="TAL"/>
            </w:pPr>
            <w:bookmarkStart w:id="256" w:name="MCCQCTEMPBM_00000219"/>
          </w:p>
        </w:tc>
      </w:tr>
      <w:bookmarkEnd w:id="256"/>
      <w:tr w:rsidR="00964D6E" w:rsidRPr="00986958" w14:paraId="75551E6F" w14:textId="77777777" w:rsidTr="00964D6E">
        <w:trPr>
          <w:cantSplit/>
          <w:jc w:val="center"/>
        </w:trPr>
        <w:tc>
          <w:tcPr>
            <w:tcW w:w="7094" w:type="dxa"/>
          </w:tcPr>
          <w:p w14:paraId="4917B20E" w14:textId="77777777" w:rsidR="00964D6E" w:rsidRPr="00986958" w:rsidRDefault="00964D6E" w:rsidP="00964D6E">
            <w:pPr>
              <w:pStyle w:val="TAL"/>
            </w:pPr>
            <w:r w:rsidRPr="00986958">
              <w:lastRenderedPageBreak/>
              <w:t>Maximum flow bit rate:</w:t>
            </w:r>
          </w:p>
          <w:p w14:paraId="2D16955C"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566CAED5" w14:textId="77777777" w:rsidR="00964D6E" w:rsidRPr="00986958" w:rsidRDefault="00964D6E" w:rsidP="00964D6E">
            <w:pPr>
              <w:pStyle w:val="TAL"/>
            </w:pPr>
          </w:p>
          <w:p w14:paraId="227BF500" w14:textId="77777777" w:rsidR="00964D6E" w:rsidRPr="00986958" w:rsidRDefault="00964D6E" w:rsidP="00964D6E">
            <w:pPr>
              <w:pStyle w:val="TAL"/>
            </w:pPr>
            <w:r w:rsidRPr="00986958">
              <w:t>Unit of the maximum</w:t>
            </w:r>
            <w:r w:rsidRPr="00986958">
              <w:rPr>
                <w:lang w:eastAsia="ja-JP"/>
              </w:rPr>
              <w:t xml:space="preserve"> flow bit rate:</w:t>
            </w:r>
          </w:p>
          <w:p w14:paraId="0872CFC1" w14:textId="77777777" w:rsidR="00964D6E" w:rsidRPr="00986958" w:rsidRDefault="00964D6E" w:rsidP="00964D6E">
            <w:pPr>
              <w:pStyle w:val="TAL"/>
            </w:pPr>
            <w:r w:rsidRPr="00986958">
              <w:t>Bits</w:t>
            </w:r>
          </w:p>
          <w:p w14:paraId="3798CEEB" w14:textId="77777777" w:rsidR="00964D6E" w:rsidRPr="00986958" w:rsidRDefault="00964D6E" w:rsidP="00964D6E">
            <w:pPr>
              <w:pStyle w:val="TAL"/>
              <w:rPr>
                <w:b/>
              </w:rPr>
            </w:pPr>
            <w:r w:rsidRPr="00986958">
              <w:rPr>
                <w:b/>
              </w:rPr>
              <w:t>8 7 6 5 4 3 2 1</w:t>
            </w:r>
          </w:p>
          <w:p w14:paraId="7C46E2DC" w14:textId="77777777" w:rsidR="00964D6E" w:rsidRPr="00986958" w:rsidRDefault="00964D6E" w:rsidP="00964D6E">
            <w:pPr>
              <w:pStyle w:val="TAL"/>
            </w:pPr>
            <w:r w:rsidRPr="00986958">
              <w:t>0 0 0 0 0 0 0 0</w:t>
            </w:r>
            <w:r w:rsidRPr="00986958">
              <w:tab/>
              <w:t>value is not used</w:t>
            </w:r>
          </w:p>
          <w:p w14:paraId="467A1BCA" w14:textId="77777777" w:rsidR="00964D6E" w:rsidRPr="00986958" w:rsidRDefault="00964D6E" w:rsidP="00964D6E">
            <w:pPr>
              <w:pStyle w:val="TAL"/>
            </w:pPr>
            <w:r w:rsidRPr="00986958">
              <w:t>0 0 0 0 0 0 0 1</w:t>
            </w:r>
            <w:r w:rsidRPr="00986958">
              <w:tab/>
              <w:t>value is incremented in multiples of 1 Kbps</w:t>
            </w:r>
          </w:p>
          <w:p w14:paraId="5588F69D" w14:textId="77777777" w:rsidR="00964D6E" w:rsidRPr="00986958" w:rsidRDefault="00964D6E" w:rsidP="00964D6E">
            <w:pPr>
              <w:pStyle w:val="TAL"/>
            </w:pPr>
            <w:r w:rsidRPr="00986958">
              <w:t>0 0 0 0 0 0 1 0</w:t>
            </w:r>
            <w:r w:rsidRPr="00986958">
              <w:tab/>
              <w:t>value is incremented in multiples of 4 Kbps</w:t>
            </w:r>
          </w:p>
          <w:p w14:paraId="0269C3E6" w14:textId="77777777" w:rsidR="00964D6E" w:rsidRPr="00986958" w:rsidRDefault="00964D6E" w:rsidP="00964D6E">
            <w:pPr>
              <w:pStyle w:val="TAL"/>
            </w:pPr>
            <w:r w:rsidRPr="00986958">
              <w:t>0 0 0 0 0 0 1 1</w:t>
            </w:r>
            <w:r w:rsidRPr="00986958">
              <w:tab/>
              <w:t>value is incremented in multiples of 16 Kbps</w:t>
            </w:r>
          </w:p>
          <w:p w14:paraId="2E8D0062" w14:textId="77777777" w:rsidR="00964D6E" w:rsidRPr="00986958" w:rsidRDefault="00964D6E" w:rsidP="00964D6E">
            <w:pPr>
              <w:pStyle w:val="TAL"/>
            </w:pPr>
            <w:r w:rsidRPr="00986958">
              <w:t>0 0 0 0 0 1 0 0</w:t>
            </w:r>
            <w:r w:rsidRPr="00986958">
              <w:tab/>
              <w:t>value is incremented in multiples of 64 Kbps</w:t>
            </w:r>
          </w:p>
          <w:p w14:paraId="7254816C" w14:textId="77777777" w:rsidR="00964D6E" w:rsidRPr="00986958" w:rsidRDefault="00964D6E" w:rsidP="00964D6E">
            <w:pPr>
              <w:pStyle w:val="TAL"/>
            </w:pPr>
            <w:r w:rsidRPr="00986958">
              <w:t>0 0 0 0 0 1 0 1</w:t>
            </w:r>
            <w:r w:rsidRPr="00986958">
              <w:tab/>
              <w:t>value is incremented in multiples of 256 Kbps</w:t>
            </w:r>
          </w:p>
          <w:p w14:paraId="2EF60A91" w14:textId="77777777" w:rsidR="00964D6E" w:rsidRPr="00986958" w:rsidRDefault="00964D6E" w:rsidP="00964D6E">
            <w:pPr>
              <w:pStyle w:val="TAL"/>
            </w:pPr>
            <w:r w:rsidRPr="00986958">
              <w:t>0 0 0 0 0 1 1 0</w:t>
            </w:r>
            <w:r w:rsidRPr="00986958">
              <w:tab/>
              <w:t>value is incremented in multiples of 1 Mbps</w:t>
            </w:r>
          </w:p>
          <w:p w14:paraId="300019BE" w14:textId="77777777" w:rsidR="00964D6E" w:rsidRPr="00986958" w:rsidRDefault="00964D6E" w:rsidP="00964D6E">
            <w:pPr>
              <w:pStyle w:val="TAL"/>
            </w:pPr>
            <w:r w:rsidRPr="00986958">
              <w:t>0 0 0 0 0 1 1 1</w:t>
            </w:r>
            <w:r w:rsidRPr="00986958">
              <w:tab/>
              <w:t>value is incremented in multiples of 4 Mbps</w:t>
            </w:r>
          </w:p>
          <w:p w14:paraId="0EE8694A" w14:textId="77777777" w:rsidR="00964D6E" w:rsidRPr="00986958" w:rsidRDefault="00964D6E" w:rsidP="00964D6E">
            <w:pPr>
              <w:pStyle w:val="TAL"/>
            </w:pPr>
            <w:r w:rsidRPr="00986958">
              <w:t>0 0 0 0 1 0 0 0</w:t>
            </w:r>
            <w:r w:rsidRPr="00986958">
              <w:tab/>
              <w:t>value is incremented in multiples of 16 Mbps</w:t>
            </w:r>
          </w:p>
          <w:p w14:paraId="051BF881" w14:textId="77777777" w:rsidR="00964D6E" w:rsidRPr="00986958" w:rsidRDefault="00964D6E" w:rsidP="00964D6E">
            <w:pPr>
              <w:pStyle w:val="TAL"/>
            </w:pPr>
            <w:r w:rsidRPr="00986958">
              <w:t>0 0 0 0 1 0 0 1</w:t>
            </w:r>
            <w:r w:rsidRPr="00986958">
              <w:tab/>
              <w:t>value is incremented in multiples of 64 Mbps</w:t>
            </w:r>
          </w:p>
          <w:p w14:paraId="1D191E52" w14:textId="77777777" w:rsidR="00964D6E" w:rsidRPr="00986958" w:rsidRDefault="00964D6E" w:rsidP="00964D6E">
            <w:pPr>
              <w:pStyle w:val="TAL"/>
            </w:pPr>
            <w:r w:rsidRPr="00986958">
              <w:t>0 0 0 0 1 0 1 0</w:t>
            </w:r>
            <w:r w:rsidRPr="00986958">
              <w:tab/>
              <w:t>value is incremented in multiples of 256 Mbps</w:t>
            </w:r>
          </w:p>
          <w:p w14:paraId="67ACDEC4" w14:textId="77777777" w:rsidR="00964D6E" w:rsidRPr="00986958" w:rsidRDefault="00964D6E" w:rsidP="00964D6E">
            <w:pPr>
              <w:pStyle w:val="TAL"/>
            </w:pPr>
            <w:r w:rsidRPr="00986958">
              <w:t>0 0 0 0 1 0 1 1</w:t>
            </w:r>
            <w:r w:rsidRPr="00986958">
              <w:tab/>
              <w:t>value is incremented in multiples of 1 Gbps</w:t>
            </w:r>
          </w:p>
          <w:p w14:paraId="6DEB0122" w14:textId="77777777" w:rsidR="00964D6E" w:rsidRPr="00986958" w:rsidRDefault="00964D6E" w:rsidP="00964D6E">
            <w:pPr>
              <w:pStyle w:val="TAL"/>
            </w:pPr>
            <w:r w:rsidRPr="00986958">
              <w:t>0 0 0 0 1 1 0 0</w:t>
            </w:r>
            <w:r w:rsidRPr="00986958">
              <w:tab/>
              <w:t>value is incremented in multiples of 4 Gbps</w:t>
            </w:r>
          </w:p>
          <w:p w14:paraId="6B975FD3" w14:textId="77777777" w:rsidR="00964D6E" w:rsidRPr="00986958" w:rsidRDefault="00964D6E" w:rsidP="00964D6E">
            <w:pPr>
              <w:pStyle w:val="TAL"/>
            </w:pPr>
            <w:r w:rsidRPr="00986958">
              <w:t>0 0 0 0 1 1 0 1</w:t>
            </w:r>
            <w:r w:rsidRPr="00986958">
              <w:tab/>
              <w:t>value is incremented in multiples of 16 Gbps</w:t>
            </w:r>
          </w:p>
          <w:p w14:paraId="2943FFD7" w14:textId="77777777" w:rsidR="00964D6E" w:rsidRPr="00986958" w:rsidRDefault="00964D6E" w:rsidP="00964D6E">
            <w:pPr>
              <w:pStyle w:val="TAL"/>
            </w:pPr>
            <w:r w:rsidRPr="00986958">
              <w:t>0 0 0 0 1 1 1 0</w:t>
            </w:r>
            <w:r w:rsidRPr="00986958">
              <w:tab/>
              <w:t>value is incremented in multiples of 64 Gbps</w:t>
            </w:r>
          </w:p>
          <w:p w14:paraId="30BA9B05" w14:textId="77777777" w:rsidR="00964D6E" w:rsidRPr="00986958" w:rsidRDefault="00964D6E" w:rsidP="00964D6E">
            <w:pPr>
              <w:pStyle w:val="TAL"/>
            </w:pPr>
            <w:r w:rsidRPr="00986958">
              <w:t>0 0 0 0 1 1 1 1</w:t>
            </w:r>
            <w:r w:rsidRPr="00986958">
              <w:tab/>
              <w:t>value is incremented in multiples of 256 Gbps</w:t>
            </w:r>
          </w:p>
          <w:p w14:paraId="01D9E656" w14:textId="77777777" w:rsidR="00964D6E" w:rsidRPr="00986958" w:rsidRDefault="00964D6E" w:rsidP="00964D6E">
            <w:pPr>
              <w:pStyle w:val="TAL"/>
            </w:pPr>
            <w:r w:rsidRPr="00986958">
              <w:t>0 0 0 1 0 0 0 0</w:t>
            </w:r>
            <w:r w:rsidRPr="00986958">
              <w:tab/>
              <w:t>value is incremented in multiples of 1 Tbps</w:t>
            </w:r>
          </w:p>
          <w:p w14:paraId="1F662AB7" w14:textId="77777777" w:rsidR="00964D6E" w:rsidRPr="00986958" w:rsidRDefault="00964D6E" w:rsidP="00964D6E">
            <w:pPr>
              <w:pStyle w:val="TAL"/>
            </w:pPr>
            <w:r w:rsidRPr="00986958">
              <w:t>0 0 0 1 0 0 0 1</w:t>
            </w:r>
            <w:r w:rsidRPr="00986958">
              <w:tab/>
              <w:t>value is incremented in multiples of 4 Tbps</w:t>
            </w:r>
          </w:p>
          <w:p w14:paraId="2D816E2C" w14:textId="77777777" w:rsidR="00964D6E" w:rsidRPr="00986958" w:rsidRDefault="00964D6E" w:rsidP="00964D6E">
            <w:pPr>
              <w:pStyle w:val="TAL"/>
            </w:pPr>
            <w:r w:rsidRPr="00986958">
              <w:t>0 0 0 1 0 0 1 0</w:t>
            </w:r>
            <w:r w:rsidRPr="00986958">
              <w:tab/>
              <w:t>value is incremented in multiples of 16 Tbps</w:t>
            </w:r>
          </w:p>
          <w:p w14:paraId="596C6799" w14:textId="77777777" w:rsidR="00964D6E" w:rsidRPr="00986958" w:rsidRDefault="00964D6E" w:rsidP="00964D6E">
            <w:pPr>
              <w:pStyle w:val="TAL"/>
            </w:pPr>
            <w:r w:rsidRPr="00986958">
              <w:t>0 0 0 1 0 0 1 1</w:t>
            </w:r>
            <w:r w:rsidRPr="00986958">
              <w:tab/>
              <w:t>value is incremented in multiples of 64 Tbps</w:t>
            </w:r>
          </w:p>
          <w:p w14:paraId="2ECF3BB7" w14:textId="77777777" w:rsidR="00964D6E" w:rsidRPr="00986958" w:rsidRDefault="00964D6E" w:rsidP="00964D6E">
            <w:pPr>
              <w:pStyle w:val="TAL"/>
            </w:pPr>
            <w:r w:rsidRPr="00986958">
              <w:t>0 0 0 1 0 1 0 0</w:t>
            </w:r>
            <w:r w:rsidRPr="00986958">
              <w:tab/>
              <w:t>value is incremented in multiples of 256 Tbps</w:t>
            </w:r>
          </w:p>
          <w:p w14:paraId="5F329ADE" w14:textId="77777777" w:rsidR="00964D6E" w:rsidRPr="00986958" w:rsidRDefault="00964D6E" w:rsidP="00964D6E">
            <w:pPr>
              <w:pStyle w:val="TAL"/>
            </w:pPr>
            <w:r w:rsidRPr="00986958">
              <w:t>0 0 0 1 0 1 0 1</w:t>
            </w:r>
            <w:r w:rsidRPr="00986958">
              <w:tab/>
              <w:t>value is incremented in multiples of 1 Pbps</w:t>
            </w:r>
          </w:p>
          <w:p w14:paraId="336C2A1D" w14:textId="77777777" w:rsidR="00964D6E" w:rsidRPr="00986958" w:rsidRDefault="00964D6E" w:rsidP="00964D6E">
            <w:pPr>
              <w:pStyle w:val="TAL"/>
            </w:pPr>
            <w:r w:rsidRPr="00986958">
              <w:t>0 0 0 1 0 1 1 0</w:t>
            </w:r>
            <w:r w:rsidRPr="00986958">
              <w:tab/>
              <w:t>value is incremented in multiples of 4 Pbps</w:t>
            </w:r>
          </w:p>
          <w:p w14:paraId="579870DA" w14:textId="77777777" w:rsidR="00964D6E" w:rsidRPr="00986958" w:rsidRDefault="00964D6E" w:rsidP="00964D6E">
            <w:pPr>
              <w:pStyle w:val="TAL"/>
            </w:pPr>
            <w:r w:rsidRPr="00986958">
              <w:t>0 0 0 1 0 1 1 1</w:t>
            </w:r>
            <w:r w:rsidRPr="00986958">
              <w:tab/>
              <w:t>value is incremented in multiples of 16 Pbps</w:t>
            </w:r>
          </w:p>
          <w:p w14:paraId="0E2E3EA1" w14:textId="77777777" w:rsidR="00964D6E" w:rsidRPr="00986958" w:rsidRDefault="00964D6E" w:rsidP="00964D6E">
            <w:pPr>
              <w:pStyle w:val="TAL"/>
            </w:pPr>
            <w:r w:rsidRPr="00986958">
              <w:t>0 0 0 1 1 0 0 0</w:t>
            </w:r>
            <w:r w:rsidRPr="00986958">
              <w:tab/>
              <w:t>value is incremented in multiples of 64 Pbps</w:t>
            </w:r>
          </w:p>
          <w:p w14:paraId="1F255B64" w14:textId="77777777" w:rsidR="00964D6E" w:rsidRPr="00986958" w:rsidRDefault="00964D6E" w:rsidP="00964D6E">
            <w:pPr>
              <w:pStyle w:val="TAL"/>
            </w:pPr>
            <w:r w:rsidRPr="00986958">
              <w:t>0 0 0 1 1 0 0 1</w:t>
            </w:r>
            <w:r w:rsidRPr="00986958">
              <w:tab/>
              <w:t>value is incremented in multiples of 256 Pbps</w:t>
            </w:r>
          </w:p>
          <w:p w14:paraId="772FC7F1" w14:textId="77777777" w:rsidR="00964D6E" w:rsidRPr="00986958" w:rsidRDefault="00964D6E" w:rsidP="00964D6E">
            <w:pPr>
              <w:pStyle w:val="TAL"/>
            </w:pPr>
            <w:r w:rsidRPr="00986958">
              <w:t>Other values shall be interpreted as multiples of 256 Pbps in this version of the protocol.</w:t>
            </w:r>
          </w:p>
          <w:p w14:paraId="7F1666BA" w14:textId="77777777" w:rsidR="00964D6E" w:rsidRPr="00986958" w:rsidRDefault="00964D6E" w:rsidP="00964D6E">
            <w:pPr>
              <w:pStyle w:val="TAL"/>
              <w:rPr>
                <w:noProof/>
                <w:lang w:val="en-US"/>
              </w:rPr>
            </w:pPr>
          </w:p>
          <w:p w14:paraId="196FE948"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31B52E58" w14:textId="77777777" w:rsidTr="00964D6E">
        <w:trPr>
          <w:cantSplit/>
          <w:jc w:val="center"/>
        </w:trPr>
        <w:tc>
          <w:tcPr>
            <w:tcW w:w="7094" w:type="dxa"/>
          </w:tcPr>
          <w:p w14:paraId="5D7D79C4" w14:textId="77777777" w:rsidR="00964D6E" w:rsidRPr="00986958" w:rsidRDefault="00964D6E" w:rsidP="00964D6E">
            <w:pPr>
              <w:pStyle w:val="TAL"/>
            </w:pPr>
            <w:bookmarkStart w:id="257" w:name="MCCQCTEMPBM_00000220"/>
          </w:p>
        </w:tc>
      </w:tr>
      <w:bookmarkEnd w:id="257"/>
      <w:tr w:rsidR="00964D6E" w:rsidRPr="00986958" w14:paraId="1FAC2125" w14:textId="77777777" w:rsidTr="00964D6E">
        <w:trPr>
          <w:cantSplit/>
          <w:jc w:val="center"/>
        </w:trPr>
        <w:tc>
          <w:tcPr>
            <w:tcW w:w="7094" w:type="dxa"/>
          </w:tcPr>
          <w:p w14:paraId="0EBFAD27" w14:textId="77777777" w:rsidR="00964D6E" w:rsidRPr="00986958" w:rsidRDefault="00964D6E" w:rsidP="00964D6E">
            <w:pPr>
              <w:pStyle w:val="TAL"/>
            </w:pPr>
            <w:r w:rsidRPr="00986958">
              <w:lastRenderedPageBreak/>
              <w:t>Per-link aggregate maximum bit rate:</w:t>
            </w:r>
          </w:p>
          <w:p w14:paraId="6A627A12"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5EF1FAA0" w14:textId="77777777" w:rsidR="00964D6E" w:rsidRPr="00986958" w:rsidRDefault="00964D6E" w:rsidP="00964D6E">
            <w:pPr>
              <w:pStyle w:val="TAL"/>
            </w:pPr>
          </w:p>
          <w:p w14:paraId="0428B029" w14:textId="77777777" w:rsidR="00964D6E" w:rsidRPr="00986958" w:rsidRDefault="00964D6E" w:rsidP="00964D6E">
            <w:pPr>
              <w:pStyle w:val="TAL"/>
            </w:pPr>
            <w:r w:rsidRPr="00986958">
              <w:t>Unit of the per-link aggregate maximum bit rate</w:t>
            </w:r>
            <w:r w:rsidRPr="00986958">
              <w:rPr>
                <w:lang w:eastAsia="ja-JP"/>
              </w:rPr>
              <w:t>:</w:t>
            </w:r>
          </w:p>
          <w:p w14:paraId="27FAB4D1" w14:textId="77777777" w:rsidR="00964D6E" w:rsidRPr="00986958" w:rsidRDefault="00964D6E" w:rsidP="00964D6E">
            <w:pPr>
              <w:pStyle w:val="TAL"/>
            </w:pPr>
            <w:r w:rsidRPr="00986958">
              <w:t>Bits</w:t>
            </w:r>
          </w:p>
          <w:p w14:paraId="57F777F0" w14:textId="77777777" w:rsidR="00964D6E" w:rsidRPr="00986958" w:rsidRDefault="00964D6E" w:rsidP="00964D6E">
            <w:pPr>
              <w:pStyle w:val="TAL"/>
              <w:rPr>
                <w:b/>
              </w:rPr>
            </w:pPr>
            <w:r w:rsidRPr="00986958">
              <w:rPr>
                <w:b/>
              </w:rPr>
              <w:t>8 7 6 5 4 3 2 1</w:t>
            </w:r>
          </w:p>
          <w:p w14:paraId="4BC10D00" w14:textId="77777777" w:rsidR="00964D6E" w:rsidRPr="00986958" w:rsidRDefault="00964D6E" w:rsidP="00964D6E">
            <w:pPr>
              <w:pStyle w:val="TAL"/>
            </w:pPr>
            <w:r w:rsidRPr="00986958">
              <w:t>0 0 0 0 0 0 0 0</w:t>
            </w:r>
            <w:r w:rsidRPr="00986958">
              <w:tab/>
              <w:t>value is not used</w:t>
            </w:r>
          </w:p>
          <w:p w14:paraId="481C9889" w14:textId="77777777" w:rsidR="00964D6E" w:rsidRPr="00986958" w:rsidRDefault="00964D6E" w:rsidP="00964D6E">
            <w:pPr>
              <w:pStyle w:val="TAL"/>
            </w:pPr>
            <w:r w:rsidRPr="00986958">
              <w:t>0 0 0 0 0 0 0 1</w:t>
            </w:r>
            <w:r w:rsidRPr="00986958">
              <w:tab/>
              <w:t>value is incremented in multiples of 1 Kbps</w:t>
            </w:r>
          </w:p>
          <w:p w14:paraId="0C1489F4" w14:textId="77777777" w:rsidR="00964D6E" w:rsidRPr="00986958" w:rsidRDefault="00964D6E" w:rsidP="00964D6E">
            <w:pPr>
              <w:pStyle w:val="TAL"/>
            </w:pPr>
            <w:r w:rsidRPr="00986958">
              <w:t>0 0 0 0 0 0 1 0</w:t>
            </w:r>
            <w:r w:rsidRPr="00986958">
              <w:tab/>
              <w:t>value is incremented in multiples of 4 Kbps</w:t>
            </w:r>
          </w:p>
          <w:p w14:paraId="0AFD0260" w14:textId="77777777" w:rsidR="00964D6E" w:rsidRPr="00986958" w:rsidRDefault="00964D6E" w:rsidP="00964D6E">
            <w:pPr>
              <w:pStyle w:val="TAL"/>
            </w:pPr>
            <w:r w:rsidRPr="00986958">
              <w:t>0 0 0 0 0 0 1 1</w:t>
            </w:r>
            <w:r w:rsidRPr="00986958">
              <w:tab/>
              <w:t>value is incremented in multiples of 16 Kbps</w:t>
            </w:r>
          </w:p>
          <w:p w14:paraId="2750E136" w14:textId="77777777" w:rsidR="00964D6E" w:rsidRPr="00986958" w:rsidRDefault="00964D6E" w:rsidP="00964D6E">
            <w:pPr>
              <w:pStyle w:val="TAL"/>
            </w:pPr>
            <w:r w:rsidRPr="00986958">
              <w:t>0 0 0 0 0 1 0 0</w:t>
            </w:r>
            <w:r w:rsidRPr="00986958">
              <w:tab/>
              <w:t>value is incremented in multiples of 64 Kbps</w:t>
            </w:r>
          </w:p>
          <w:p w14:paraId="64DCA144" w14:textId="77777777" w:rsidR="00964D6E" w:rsidRPr="00986958" w:rsidRDefault="00964D6E" w:rsidP="00964D6E">
            <w:pPr>
              <w:pStyle w:val="TAL"/>
            </w:pPr>
            <w:r w:rsidRPr="00986958">
              <w:t>0 0 0 0 0 1 0 1</w:t>
            </w:r>
            <w:r w:rsidRPr="00986958">
              <w:tab/>
              <w:t>value is incremented in multiples of 256 Kbps</w:t>
            </w:r>
          </w:p>
          <w:p w14:paraId="7F23A6EF" w14:textId="77777777" w:rsidR="00964D6E" w:rsidRPr="00986958" w:rsidRDefault="00964D6E" w:rsidP="00964D6E">
            <w:pPr>
              <w:pStyle w:val="TAL"/>
            </w:pPr>
            <w:r w:rsidRPr="00986958">
              <w:t>0 0 0 0 0 1 1 0</w:t>
            </w:r>
            <w:r w:rsidRPr="00986958">
              <w:tab/>
              <w:t>value is incremented in multiples of 1 Mbps</w:t>
            </w:r>
          </w:p>
          <w:p w14:paraId="15C81AFC" w14:textId="77777777" w:rsidR="00964D6E" w:rsidRPr="00986958" w:rsidRDefault="00964D6E" w:rsidP="00964D6E">
            <w:pPr>
              <w:pStyle w:val="TAL"/>
            </w:pPr>
            <w:r w:rsidRPr="00986958">
              <w:t>0 0 0 0 0 1 1 1</w:t>
            </w:r>
            <w:r w:rsidRPr="00986958">
              <w:tab/>
              <w:t>value is incremented in multiples of 4 Mbps</w:t>
            </w:r>
          </w:p>
          <w:p w14:paraId="38BFE846" w14:textId="77777777" w:rsidR="00964D6E" w:rsidRPr="00986958" w:rsidRDefault="00964D6E" w:rsidP="00964D6E">
            <w:pPr>
              <w:pStyle w:val="TAL"/>
            </w:pPr>
            <w:r w:rsidRPr="00986958">
              <w:t>0 0 0 0 1 0 0 0</w:t>
            </w:r>
            <w:r w:rsidRPr="00986958">
              <w:tab/>
              <w:t>value is incremented in multiples of 16 Mbps</w:t>
            </w:r>
          </w:p>
          <w:p w14:paraId="353E9E25" w14:textId="77777777" w:rsidR="00964D6E" w:rsidRPr="00986958" w:rsidRDefault="00964D6E" w:rsidP="00964D6E">
            <w:pPr>
              <w:pStyle w:val="TAL"/>
            </w:pPr>
            <w:r w:rsidRPr="00986958">
              <w:t>0 0 0 0 1 0 0 1</w:t>
            </w:r>
            <w:r w:rsidRPr="00986958">
              <w:tab/>
              <w:t>value is incremented in multiples of 64 Mbps</w:t>
            </w:r>
          </w:p>
          <w:p w14:paraId="3E45CDAE" w14:textId="77777777" w:rsidR="00964D6E" w:rsidRPr="00986958" w:rsidRDefault="00964D6E" w:rsidP="00964D6E">
            <w:pPr>
              <w:pStyle w:val="TAL"/>
            </w:pPr>
            <w:r w:rsidRPr="00986958">
              <w:t>0 0 0 0 1 0 1 0</w:t>
            </w:r>
            <w:r w:rsidRPr="00986958">
              <w:tab/>
              <w:t>value is incremented in multiples of 256 Mbps</w:t>
            </w:r>
          </w:p>
          <w:p w14:paraId="16F056B1" w14:textId="77777777" w:rsidR="00964D6E" w:rsidRPr="00986958" w:rsidRDefault="00964D6E" w:rsidP="00964D6E">
            <w:pPr>
              <w:pStyle w:val="TAL"/>
            </w:pPr>
            <w:r w:rsidRPr="00986958">
              <w:t>0 0 0 0 1 0 1 1</w:t>
            </w:r>
            <w:r w:rsidRPr="00986958">
              <w:tab/>
              <w:t>value is incremented in multiples of 1 Gbps</w:t>
            </w:r>
          </w:p>
          <w:p w14:paraId="1D3A8CE9" w14:textId="77777777" w:rsidR="00964D6E" w:rsidRPr="00986958" w:rsidRDefault="00964D6E" w:rsidP="00964D6E">
            <w:pPr>
              <w:pStyle w:val="TAL"/>
            </w:pPr>
            <w:r w:rsidRPr="00986958">
              <w:t>0 0 0 0 1 1 0 0</w:t>
            </w:r>
            <w:r w:rsidRPr="00986958">
              <w:tab/>
              <w:t>value is incremented in multiples of 4 Gbps</w:t>
            </w:r>
          </w:p>
          <w:p w14:paraId="6A3C7A7E" w14:textId="77777777" w:rsidR="00964D6E" w:rsidRPr="00986958" w:rsidRDefault="00964D6E" w:rsidP="00964D6E">
            <w:pPr>
              <w:pStyle w:val="TAL"/>
            </w:pPr>
            <w:r w:rsidRPr="00986958">
              <w:t>0 0 0 0 1 1 0 1</w:t>
            </w:r>
            <w:r w:rsidRPr="00986958">
              <w:tab/>
              <w:t>value is incremented in multiples of 16 Gbps</w:t>
            </w:r>
          </w:p>
          <w:p w14:paraId="2D34284A" w14:textId="77777777" w:rsidR="00964D6E" w:rsidRPr="00986958" w:rsidRDefault="00964D6E" w:rsidP="00964D6E">
            <w:pPr>
              <w:pStyle w:val="TAL"/>
            </w:pPr>
            <w:r w:rsidRPr="00986958">
              <w:t>0 0 0 0 1 1 1 0</w:t>
            </w:r>
            <w:r w:rsidRPr="00986958">
              <w:tab/>
              <w:t>value is incremented in multiples of 64 Gbps</w:t>
            </w:r>
          </w:p>
          <w:p w14:paraId="44FA63AB" w14:textId="77777777" w:rsidR="00964D6E" w:rsidRPr="00986958" w:rsidRDefault="00964D6E" w:rsidP="00964D6E">
            <w:pPr>
              <w:pStyle w:val="TAL"/>
            </w:pPr>
            <w:r w:rsidRPr="00986958">
              <w:t>0 0 0 0 1 1 1 1</w:t>
            </w:r>
            <w:r w:rsidRPr="00986958">
              <w:tab/>
              <w:t>value is incremented in multiples of 256 Gbps</w:t>
            </w:r>
          </w:p>
          <w:p w14:paraId="54CE6738" w14:textId="77777777" w:rsidR="00964D6E" w:rsidRPr="00986958" w:rsidRDefault="00964D6E" w:rsidP="00964D6E">
            <w:pPr>
              <w:pStyle w:val="TAL"/>
            </w:pPr>
            <w:r w:rsidRPr="00986958">
              <w:t>0 0 0 1 0 0 0 0</w:t>
            </w:r>
            <w:r w:rsidRPr="00986958">
              <w:tab/>
              <w:t>value is incremented in multiples of 1 Tbps</w:t>
            </w:r>
          </w:p>
          <w:p w14:paraId="0D5AAFDB" w14:textId="77777777" w:rsidR="00964D6E" w:rsidRPr="00986958" w:rsidRDefault="00964D6E" w:rsidP="00964D6E">
            <w:pPr>
              <w:pStyle w:val="TAL"/>
            </w:pPr>
            <w:r w:rsidRPr="00986958">
              <w:t>0 0 0 1 0 0 0 1</w:t>
            </w:r>
            <w:r w:rsidRPr="00986958">
              <w:tab/>
              <w:t>value is incremented in multiples of 4 Tbps</w:t>
            </w:r>
          </w:p>
          <w:p w14:paraId="6B19163C" w14:textId="77777777" w:rsidR="00964D6E" w:rsidRPr="00986958" w:rsidRDefault="00964D6E" w:rsidP="00964D6E">
            <w:pPr>
              <w:pStyle w:val="TAL"/>
            </w:pPr>
            <w:r w:rsidRPr="00986958">
              <w:t>0 0 0 1 0 0 1 0</w:t>
            </w:r>
            <w:r w:rsidRPr="00986958">
              <w:tab/>
              <w:t>value is incremented in multiples of 16 Tbps</w:t>
            </w:r>
          </w:p>
          <w:p w14:paraId="3C76E60C" w14:textId="77777777" w:rsidR="00964D6E" w:rsidRPr="00986958" w:rsidRDefault="00964D6E" w:rsidP="00964D6E">
            <w:pPr>
              <w:pStyle w:val="TAL"/>
            </w:pPr>
            <w:r w:rsidRPr="00986958">
              <w:t>0 0 0 1 0 0 1 1</w:t>
            </w:r>
            <w:r w:rsidRPr="00986958">
              <w:tab/>
              <w:t>value is incremented in multiples of 64 Tbps</w:t>
            </w:r>
          </w:p>
          <w:p w14:paraId="386423B7" w14:textId="77777777" w:rsidR="00964D6E" w:rsidRPr="00986958" w:rsidRDefault="00964D6E" w:rsidP="00964D6E">
            <w:pPr>
              <w:pStyle w:val="TAL"/>
            </w:pPr>
            <w:r w:rsidRPr="00986958">
              <w:t>0 0 0 1 0 1 0 0</w:t>
            </w:r>
            <w:r w:rsidRPr="00986958">
              <w:tab/>
              <w:t>value is incremented in multiples of 256 Tbps</w:t>
            </w:r>
          </w:p>
          <w:p w14:paraId="74BAF6A6" w14:textId="77777777" w:rsidR="00964D6E" w:rsidRPr="00986958" w:rsidRDefault="00964D6E" w:rsidP="00964D6E">
            <w:pPr>
              <w:pStyle w:val="TAL"/>
            </w:pPr>
            <w:r w:rsidRPr="00986958">
              <w:t>0 0 0 1 0 1 0 1</w:t>
            </w:r>
            <w:r w:rsidRPr="00986958">
              <w:tab/>
              <w:t>value is incremented in multiples of 1 Pbps</w:t>
            </w:r>
          </w:p>
          <w:p w14:paraId="43952FF9" w14:textId="77777777" w:rsidR="00964D6E" w:rsidRPr="00986958" w:rsidRDefault="00964D6E" w:rsidP="00964D6E">
            <w:pPr>
              <w:pStyle w:val="TAL"/>
            </w:pPr>
            <w:r w:rsidRPr="00986958">
              <w:t>0 0 0 1 0 1 1 0</w:t>
            </w:r>
            <w:r w:rsidRPr="00986958">
              <w:tab/>
              <w:t>value is incremented in multiples of 4 Pbps</w:t>
            </w:r>
          </w:p>
          <w:p w14:paraId="4D5E2C10" w14:textId="77777777" w:rsidR="00964D6E" w:rsidRPr="00986958" w:rsidRDefault="00964D6E" w:rsidP="00964D6E">
            <w:pPr>
              <w:pStyle w:val="TAL"/>
            </w:pPr>
            <w:r w:rsidRPr="00986958">
              <w:t>0 0 0 1 0 1 1 1</w:t>
            </w:r>
            <w:r w:rsidRPr="00986958">
              <w:tab/>
              <w:t>value is incremented in multiples of 16 Pbps</w:t>
            </w:r>
          </w:p>
          <w:p w14:paraId="30CD3C07" w14:textId="77777777" w:rsidR="00964D6E" w:rsidRPr="00986958" w:rsidRDefault="00964D6E" w:rsidP="00964D6E">
            <w:pPr>
              <w:pStyle w:val="TAL"/>
            </w:pPr>
            <w:r w:rsidRPr="00986958">
              <w:t>0 0 0 1 1 0 0 0</w:t>
            </w:r>
            <w:r w:rsidRPr="00986958">
              <w:tab/>
              <w:t>value is incremented in multiples of 64 Pbps</w:t>
            </w:r>
          </w:p>
          <w:p w14:paraId="4C84A6B1" w14:textId="77777777" w:rsidR="00964D6E" w:rsidRPr="00986958" w:rsidRDefault="00964D6E" w:rsidP="00964D6E">
            <w:pPr>
              <w:pStyle w:val="TAL"/>
            </w:pPr>
            <w:r w:rsidRPr="00986958">
              <w:t>0 0 0 1 1 0 0 1</w:t>
            </w:r>
            <w:r w:rsidRPr="00986958">
              <w:tab/>
              <w:t>value is incremented in multiples of 256 Pbps</w:t>
            </w:r>
          </w:p>
          <w:p w14:paraId="17FBBF73" w14:textId="77777777" w:rsidR="00964D6E" w:rsidRPr="00986958" w:rsidRDefault="00964D6E" w:rsidP="00964D6E">
            <w:pPr>
              <w:pStyle w:val="TAL"/>
            </w:pPr>
            <w:r w:rsidRPr="00986958">
              <w:t>Other values shall be interpreted as multiples of 256 Pbps in this version of the protocol.</w:t>
            </w:r>
          </w:p>
          <w:p w14:paraId="2FEC6EE1" w14:textId="77777777" w:rsidR="00964D6E" w:rsidRPr="00986958" w:rsidRDefault="00964D6E" w:rsidP="00964D6E">
            <w:pPr>
              <w:pStyle w:val="TAL"/>
              <w:rPr>
                <w:noProof/>
                <w:lang w:val="en-US"/>
              </w:rPr>
            </w:pPr>
          </w:p>
          <w:p w14:paraId="1C6667E3"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39FCFBB9" w14:textId="77777777" w:rsidTr="00964D6E">
        <w:trPr>
          <w:cantSplit/>
          <w:jc w:val="center"/>
        </w:trPr>
        <w:tc>
          <w:tcPr>
            <w:tcW w:w="7094" w:type="dxa"/>
          </w:tcPr>
          <w:p w14:paraId="29804C54" w14:textId="77777777" w:rsidR="00964D6E" w:rsidRPr="00986958" w:rsidRDefault="00964D6E" w:rsidP="00964D6E">
            <w:pPr>
              <w:pStyle w:val="TAL"/>
            </w:pPr>
            <w:bookmarkStart w:id="258" w:name="MCCQCTEMPBM_00000221"/>
          </w:p>
        </w:tc>
      </w:tr>
      <w:bookmarkEnd w:id="258"/>
      <w:tr w:rsidR="00964D6E" w:rsidRPr="00986958" w14:paraId="4099045D" w14:textId="77777777" w:rsidTr="00964D6E">
        <w:trPr>
          <w:cantSplit/>
          <w:jc w:val="center"/>
        </w:trPr>
        <w:tc>
          <w:tcPr>
            <w:tcW w:w="7094" w:type="dxa"/>
          </w:tcPr>
          <w:p w14:paraId="3951AD71" w14:textId="77777777" w:rsidR="00964D6E" w:rsidRPr="00986958" w:rsidRDefault="00964D6E" w:rsidP="00964D6E">
            <w:pPr>
              <w:pStyle w:val="TAL"/>
            </w:pPr>
            <w:r w:rsidRPr="00986958">
              <w:t>Range:</w:t>
            </w:r>
          </w:p>
          <w:p w14:paraId="0D779B99"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19DF3406" w14:textId="77777777" w:rsidTr="00964D6E">
        <w:trPr>
          <w:cantSplit/>
          <w:jc w:val="center"/>
        </w:trPr>
        <w:tc>
          <w:tcPr>
            <w:tcW w:w="7094" w:type="dxa"/>
          </w:tcPr>
          <w:p w14:paraId="49493E13" w14:textId="77777777" w:rsidR="00964D6E" w:rsidRPr="00986958" w:rsidRDefault="00964D6E" w:rsidP="00964D6E">
            <w:pPr>
              <w:pStyle w:val="TAL"/>
            </w:pPr>
            <w:bookmarkStart w:id="259" w:name="MCCQCTEMPBM_00000222"/>
          </w:p>
        </w:tc>
      </w:tr>
      <w:bookmarkEnd w:id="259"/>
      <w:tr w:rsidR="00964D6E" w:rsidRPr="00986958" w14:paraId="61A6D91C" w14:textId="77777777" w:rsidTr="00964D6E">
        <w:trPr>
          <w:cantSplit/>
          <w:jc w:val="center"/>
        </w:trPr>
        <w:tc>
          <w:tcPr>
            <w:tcW w:w="7094" w:type="dxa"/>
          </w:tcPr>
          <w:p w14:paraId="22DB8AD8" w14:textId="77777777" w:rsidR="00964D6E" w:rsidRPr="00986958" w:rsidRDefault="00964D6E" w:rsidP="00964D6E">
            <w:pPr>
              <w:pStyle w:val="TAL"/>
              <w:rPr>
                <w:noProof/>
                <w:lang w:val="en-US"/>
              </w:rPr>
            </w:pPr>
            <w:r w:rsidRPr="00986958">
              <w:t>Priority level</w:t>
            </w:r>
            <w:r w:rsidRPr="00986958">
              <w:rPr>
                <w:noProof/>
                <w:lang w:val="en-US"/>
              </w:rPr>
              <w:t>:</w:t>
            </w:r>
          </w:p>
          <w:p w14:paraId="5B6A50F1" w14:textId="77777777" w:rsidR="00964D6E" w:rsidRPr="00986958" w:rsidRDefault="00964D6E" w:rsidP="00964D6E">
            <w:pPr>
              <w:pStyle w:val="TAL"/>
              <w:rPr>
                <w:lang w:eastAsia="ko-KR"/>
              </w:rPr>
            </w:pPr>
            <w:r w:rsidRPr="00986958">
              <w:rPr>
                <w:noProof/>
                <w:lang w:val="en-US"/>
              </w:rPr>
              <w:t xml:space="preserve">The </w:t>
            </w:r>
            <w:r w:rsidRPr="00986958">
              <w:t>Priority level</w:t>
            </w:r>
            <w:r w:rsidRPr="00986958">
              <w:rPr>
                <w:noProof/>
                <w:lang w:val="en-US"/>
              </w:rPr>
              <w:t xml:space="preserve"> field contains a </w:t>
            </w:r>
            <w:r w:rsidRPr="00986958">
              <w:t>ProSe per-packet priority value</w:t>
            </w:r>
            <w:r w:rsidRPr="00986958">
              <w:rPr>
                <w:lang w:eastAsia="ko-KR"/>
              </w:rPr>
              <w:t>.</w:t>
            </w:r>
          </w:p>
          <w:p w14:paraId="18B00A8A" w14:textId="77777777" w:rsidR="00964D6E" w:rsidRPr="00986958" w:rsidRDefault="00964D6E" w:rsidP="00964D6E">
            <w:pPr>
              <w:pStyle w:val="TAL"/>
            </w:pPr>
            <w:r w:rsidRPr="00986958">
              <w:t>Bits</w:t>
            </w:r>
          </w:p>
          <w:p w14:paraId="34911392" w14:textId="77777777" w:rsidR="00964D6E" w:rsidRPr="00986958" w:rsidRDefault="00964D6E" w:rsidP="00964D6E">
            <w:pPr>
              <w:pStyle w:val="TAL"/>
              <w:rPr>
                <w:b/>
              </w:rPr>
            </w:pPr>
            <w:r w:rsidRPr="00986958">
              <w:rPr>
                <w:b/>
              </w:rPr>
              <w:t>3 2 1</w:t>
            </w:r>
          </w:p>
          <w:p w14:paraId="3CA88DCC" w14:textId="77777777" w:rsidR="00964D6E" w:rsidRPr="00986958" w:rsidRDefault="00964D6E" w:rsidP="00964D6E">
            <w:pPr>
              <w:pStyle w:val="TAL"/>
            </w:pPr>
            <w:r w:rsidRPr="00986958">
              <w:t>0 0 0</w:t>
            </w:r>
            <w:r w:rsidRPr="00986958">
              <w:tab/>
              <w:t>PPPP value 1</w:t>
            </w:r>
          </w:p>
          <w:p w14:paraId="2954A912" w14:textId="77777777" w:rsidR="00964D6E" w:rsidRPr="00986958" w:rsidRDefault="00964D6E" w:rsidP="00964D6E">
            <w:pPr>
              <w:pStyle w:val="TAL"/>
              <w:rPr>
                <w:noProof/>
                <w:lang w:val="en-US"/>
              </w:rPr>
            </w:pPr>
            <w:r w:rsidRPr="00986958">
              <w:t>0 0 1</w:t>
            </w:r>
            <w:r w:rsidRPr="00986958">
              <w:tab/>
              <w:t>PPPP value 2</w:t>
            </w:r>
          </w:p>
          <w:p w14:paraId="2FE6E8D6" w14:textId="77777777" w:rsidR="00964D6E" w:rsidRPr="00986958" w:rsidRDefault="00964D6E" w:rsidP="00964D6E">
            <w:pPr>
              <w:pStyle w:val="TAL"/>
              <w:rPr>
                <w:noProof/>
                <w:lang w:val="en-US"/>
              </w:rPr>
            </w:pPr>
            <w:r w:rsidRPr="00986958">
              <w:t>0 1 0</w:t>
            </w:r>
            <w:r w:rsidRPr="00986958">
              <w:tab/>
              <w:t>PPPP value 3</w:t>
            </w:r>
          </w:p>
          <w:p w14:paraId="487F36A7" w14:textId="77777777" w:rsidR="00964D6E" w:rsidRPr="00986958" w:rsidRDefault="00964D6E" w:rsidP="00964D6E">
            <w:pPr>
              <w:pStyle w:val="TAL"/>
              <w:rPr>
                <w:noProof/>
                <w:lang w:val="en-US"/>
              </w:rPr>
            </w:pPr>
            <w:r w:rsidRPr="00986958">
              <w:t>0 1 1</w:t>
            </w:r>
            <w:r w:rsidRPr="00986958">
              <w:tab/>
              <w:t>PPPP value 4</w:t>
            </w:r>
          </w:p>
          <w:p w14:paraId="5360877F" w14:textId="77777777" w:rsidR="00964D6E" w:rsidRPr="00986958" w:rsidRDefault="00964D6E" w:rsidP="00964D6E">
            <w:pPr>
              <w:pStyle w:val="TAL"/>
            </w:pPr>
            <w:r w:rsidRPr="00986958">
              <w:t>1 0 0</w:t>
            </w:r>
            <w:r w:rsidRPr="00986958">
              <w:tab/>
              <w:t>PPPP value 5</w:t>
            </w:r>
          </w:p>
          <w:p w14:paraId="393B0361" w14:textId="77777777" w:rsidR="00964D6E" w:rsidRPr="00986958" w:rsidRDefault="00964D6E" w:rsidP="00964D6E">
            <w:pPr>
              <w:pStyle w:val="TAL"/>
              <w:rPr>
                <w:noProof/>
                <w:lang w:val="en-US"/>
              </w:rPr>
            </w:pPr>
            <w:r w:rsidRPr="00986958">
              <w:t>1 0 1</w:t>
            </w:r>
            <w:r w:rsidRPr="00986958">
              <w:tab/>
              <w:t>PPPP value 6</w:t>
            </w:r>
          </w:p>
          <w:p w14:paraId="27FD7DD3" w14:textId="77777777" w:rsidR="00964D6E" w:rsidRPr="00986958" w:rsidRDefault="00964D6E" w:rsidP="00964D6E">
            <w:pPr>
              <w:pStyle w:val="TAL"/>
              <w:rPr>
                <w:noProof/>
                <w:lang w:val="en-US"/>
              </w:rPr>
            </w:pPr>
            <w:r w:rsidRPr="00986958">
              <w:t>1 1 0</w:t>
            </w:r>
            <w:r w:rsidRPr="00986958">
              <w:tab/>
              <w:t>PPPP value 7</w:t>
            </w:r>
          </w:p>
          <w:p w14:paraId="42D0DC79" w14:textId="77777777" w:rsidR="00964D6E" w:rsidRPr="00986958" w:rsidRDefault="00964D6E" w:rsidP="00964D6E">
            <w:pPr>
              <w:pStyle w:val="TAL"/>
            </w:pPr>
            <w:r w:rsidRPr="00986958">
              <w:t>1 1 1</w:t>
            </w:r>
            <w:r w:rsidRPr="00986958">
              <w:tab/>
              <w:t>PPPP value 8</w:t>
            </w:r>
          </w:p>
        </w:tc>
      </w:tr>
      <w:tr w:rsidR="00964D6E" w:rsidRPr="00986958" w14:paraId="3A4D157A" w14:textId="77777777" w:rsidTr="00964D6E">
        <w:trPr>
          <w:cantSplit/>
          <w:jc w:val="center"/>
        </w:trPr>
        <w:tc>
          <w:tcPr>
            <w:tcW w:w="7094" w:type="dxa"/>
          </w:tcPr>
          <w:p w14:paraId="58E3E821" w14:textId="77777777" w:rsidR="00964D6E" w:rsidRPr="00986958" w:rsidRDefault="00964D6E" w:rsidP="00964D6E">
            <w:pPr>
              <w:pStyle w:val="TAL"/>
            </w:pPr>
            <w:bookmarkStart w:id="260" w:name="MCCQCTEMPBM_00000223"/>
          </w:p>
        </w:tc>
      </w:tr>
      <w:bookmarkEnd w:id="260"/>
      <w:tr w:rsidR="00964D6E" w:rsidRPr="00986958" w14:paraId="41772334" w14:textId="77777777" w:rsidTr="00964D6E">
        <w:trPr>
          <w:cantSplit/>
          <w:jc w:val="center"/>
        </w:trPr>
        <w:tc>
          <w:tcPr>
            <w:tcW w:w="7094" w:type="dxa"/>
          </w:tcPr>
          <w:p w14:paraId="3A3DBAD8" w14:textId="77777777" w:rsidR="00964D6E" w:rsidRPr="00986958" w:rsidRDefault="00964D6E" w:rsidP="00964D6E">
            <w:pPr>
              <w:pStyle w:val="TAL"/>
            </w:pPr>
            <w:r w:rsidRPr="00986958">
              <w:t>Averaging window:</w:t>
            </w:r>
          </w:p>
          <w:p w14:paraId="6D35BBEB" w14:textId="77777777" w:rsidR="00964D6E" w:rsidRPr="00986958" w:rsidRDefault="00964D6E" w:rsidP="00964D6E">
            <w:pPr>
              <w:pStyle w:val="TAL"/>
            </w:pPr>
            <w:r w:rsidRPr="00986958">
              <w:t xml:space="preserve">The averaging window field indicates a binary representation of </w:t>
            </w:r>
            <w:r w:rsidRPr="00986958">
              <w:rPr>
                <w:noProof/>
                <w:lang w:val="en-US"/>
              </w:rPr>
              <w:t xml:space="preserve">the averaging window for both </w:t>
            </w:r>
            <w:r w:rsidRPr="00986958">
              <w:t>sending and receiving</w:t>
            </w:r>
            <w:r w:rsidRPr="00986958">
              <w:rPr>
                <w:noProof/>
                <w:lang w:val="en-US"/>
              </w:rPr>
              <w:t xml:space="preserve"> in milliseconds.</w:t>
            </w:r>
          </w:p>
        </w:tc>
      </w:tr>
      <w:tr w:rsidR="00964D6E" w:rsidRPr="00986958" w14:paraId="782E7FF3" w14:textId="77777777" w:rsidTr="00964D6E">
        <w:trPr>
          <w:cantSplit/>
          <w:jc w:val="center"/>
        </w:trPr>
        <w:tc>
          <w:tcPr>
            <w:tcW w:w="7094" w:type="dxa"/>
          </w:tcPr>
          <w:p w14:paraId="128E4D0C" w14:textId="77777777" w:rsidR="00964D6E" w:rsidRPr="00986958" w:rsidRDefault="00964D6E" w:rsidP="00964D6E">
            <w:pPr>
              <w:pStyle w:val="TAL"/>
            </w:pPr>
            <w:bookmarkStart w:id="261" w:name="MCCQCTEMPBM_00000224"/>
          </w:p>
        </w:tc>
      </w:tr>
      <w:bookmarkEnd w:id="261"/>
      <w:tr w:rsidR="00964D6E" w:rsidRPr="00986958" w14:paraId="57336AEA" w14:textId="77777777" w:rsidTr="00964D6E">
        <w:trPr>
          <w:cantSplit/>
          <w:jc w:val="center"/>
        </w:trPr>
        <w:tc>
          <w:tcPr>
            <w:tcW w:w="7094" w:type="dxa"/>
          </w:tcPr>
          <w:p w14:paraId="2AEF8F21" w14:textId="77777777" w:rsidR="00964D6E" w:rsidRPr="00986958" w:rsidRDefault="00964D6E" w:rsidP="00964D6E">
            <w:pPr>
              <w:pStyle w:val="TAL"/>
            </w:pPr>
            <w:r w:rsidRPr="00986958">
              <w:t>Maximum data burst volume:</w:t>
            </w:r>
          </w:p>
          <w:p w14:paraId="4352B696" w14:textId="67A1A862" w:rsidR="00964D6E" w:rsidRPr="00986958" w:rsidRDefault="00964D6E" w:rsidP="00964D6E">
            <w:pPr>
              <w:pStyle w:val="TAL"/>
            </w:pPr>
            <w:r w:rsidRPr="00986958">
              <w:t xml:space="preserve">The </w:t>
            </w:r>
            <w:r w:rsidR="00BE3DB2" w:rsidRPr="00986958">
              <w:t>maximum data burst volume</w:t>
            </w:r>
            <w:r w:rsidRPr="00986958">
              <w:t xml:space="preserve"> field indicates a binary representation of </w:t>
            </w:r>
            <w:r w:rsidRPr="00986958">
              <w:rPr>
                <w:noProof/>
                <w:lang w:val="en-US"/>
              </w:rPr>
              <w:t xml:space="preserve">the </w:t>
            </w:r>
            <w:r w:rsidRPr="00986958">
              <w:t>maximum data burst volume</w:t>
            </w:r>
            <w:r w:rsidRPr="00986958">
              <w:rPr>
                <w:noProof/>
                <w:lang w:val="en-US"/>
              </w:rPr>
              <w:t xml:space="preserve"> for both </w:t>
            </w:r>
            <w:r w:rsidRPr="00986958">
              <w:t>sending and receiving</w:t>
            </w:r>
            <w:r w:rsidRPr="00986958">
              <w:rPr>
                <w:noProof/>
                <w:lang w:val="en-US"/>
              </w:rPr>
              <w:t xml:space="preserve"> in octets.</w:t>
            </w:r>
          </w:p>
        </w:tc>
      </w:tr>
      <w:tr w:rsidR="00964D6E" w:rsidRPr="00986958" w14:paraId="19D21F70" w14:textId="77777777" w:rsidTr="00964D6E">
        <w:trPr>
          <w:cantSplit/>
          <w:jc w:val="center"/>
        </w:trPr>
        <w:tc>
          <w:tcPr>
            <w:tcW w:w="7094" w:type="dxa"/>
          </w:tcPr>
          <w:p w14:paraId="6A99655A" w14:textId="77777777" w:rsidR="00964D6E" w:rsidRPr="00986958" w:rsidRDefault="00964D6E" w:rsidP="00964D6E">
            <w:pPr>
              <w:pStyle w:val="TAL"/>
            </w:pPr>
            <w:bookmarkStart w:id="262" w:name="MCCQCTEMPBM_00000225"/>
          </w:p>
        </w:tc>
      </w:tr>
      <w:bookmarkEnd w:id="262"/>
      <w:tr w:rsidR="00964D6E" w:rsidRPr="00986958" w14:paraId="61418F8F" w14:textId="77777777" w:rsidTr="00964D6E">
        <w:trPr>
          <w:cantSplit/>
          <w:jc w:val="center"/>
        </w:trPr>
        <w:tc>
          <w:tcPr>
            <w:tcW w:w="7094" w:type="dxa"/>
          </w:tcPr>
          <w:p w14:paraId="2D0CDB30" w14:textId="77777777" w:rsidR="00964D6E" w:rsidRPr="00986958" w:rsidRDefault="00964D6E" w:rsidP="00964D6E">
            <w:pPr>
              <w:pStyle w:val="TAL"/>
            </w:pPr>
            <w:r w:rsidRPr="00986958">
              <w:rPr>
                <w:lang w:val="en-US"/>
              </w:rPr>
              <w:lastRenderedPageBreak/>
              <w:t xml:space="preserve">If the length </w:t>
            </w:r>
            <w:r w:rsidRPr="00986958">
              <w:t xml:space="preserve">of PC5 QoS profile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3.1.49,</w:t>
            </w:r>
            <w:r w:rsidRPr="00986958">
              <w:rPr>
                <w:lang w:val="en-US"/>
              </w:rPr>
              <w:t xml:space="preserve"> receiving entity shall ignore any superfluous octets located at the end of the </w:t>
            </w:r>
            <w:r w:rsidRPr="00986958">
              <w:t xml:space="preserve">PC5 QoS profile </w:t>
            </w:r>
            <w:r w:rsidRPr="00986958">
              <w:rPr>
                <w:noProof/>
                <w:lang w:val="en-US"/>
              </w:rPr>
              <w:t>contents</w:t>
            </w:r>
            <w:r w:rsidRPr="00986958">
              <w:rPr>
                <w:lang w:val="en-US"/>
              </w:rPr>
              <w:t>.</w:t>
            </w:r>
          </w:p>
        </w:tc>
      </w:tr>
      <w:tr w:rsidR="00964D6E" w:rsidRPr="00986958" w14:paraId="05E0F342" w14:textId="77777777" w:rsidTr="00964D6E">
        <w:trPr>
          <w:cantSplit/>
          <w:jc w:val="center"/>
        </w:trPr>
        <w:tc>
          <w:tcPr>
            <w:tcW w:w="7094" w:type="dxa"/>
          </w:tcPr>
          <w:p w14:paraId="2B2D59F6" w14:textId="77777777" w:rsidR="00964D6E" w:rsidRPr="00986958" w:rsidRDefault="00964D6E" w:rsidP="00964D6E">
            <w:pPr>
              <w:pStyle w:val="TAL"/>
              <w:rPr>
                <w:lang w:val="en-US"/>
              </w:rPr>
            </w:pPr>
            <w:bookmarkStart w:id="263" w:name="MCCQCTEMPBM_00000226"/>
          </w:p>
        </w:tc>
      </w:tr>
      <w:bookmarkEnd w:id="263"/>
    </w:tbl>
    <w:p w14:paraId="21E0E9FE"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Pr="00986958" w:rsidRDefault="00292097" w:rsidP="0041110D">
            <w:pPr>
              <w:pStyle w:val="TAC"/>
            </w:pPr>
            <w:bookmarkStart w:id="264" w:name="_Toc34382714"/>
            <w:bookmarkStart w:id="265" w:name="_Toc34387368"/>
            <w:r w:rsidRPr="00986958">
              <w:t>8</w:t>
            </w:r>
          </w:p>
        </w:tc>
        <w:tc>
          <w:tcPr>
            <w:tcW w:w="709" w:type="dxa"/>
            <w:tcBorders>
              <w:bottom w:val="single" w:sz="4" w:space="0" w:color="auto"/>
            </w:tcBorders>
          </w:tcPr>
          <w:p w14:paraId="2DED2728" w14:textId="77777777" w:rsidR="00292097" w:rsidRPr="00986958" w:rsidRDefault="00292097" w:rsidP="0041110D">
            <w:pPr>
              <w:pStyle w:val="TAC"/>
            </w:pPr>
            <w:r w:rsidRPr="00986958">
              <w:t>7</w:t>
            </w:r>
          </w:p>
        </w:tc>
        <w:tc>
          <w:tcPr>
            <w:tcW w:w="709" w:type="dxa"/>
            <w:tcBorders>
              <w:bottom w:val="single" w:sz="4" w:space="0" w:color="auto"/>
            </w:tcBorders>
          </w:tcPr>
          <w:p w14:paraId="7E03EB64" w14:textId="77777777" w:rsidR="00292097" w:rsidRPr="00986958" w:rsidRDefault="00292097" w:rsidP="0041110D">
            <w:pPr>
              <w:pStyle w:val="TAC"/>
            </w:pPr>
            <w:r w:rsidRPr="00986958">
              <w:t>6</w:t>
            </w:r>
          </w:p>
        </w:tc>
        <w:tc>
          <w:tcPr>
            <w:tcW w:w="709" w:type="dxa"/>
            <w:tcBorders>
              <w:bottom w:val="single" w:sz="4" w:space="0" w:color="auto"/>
            </w:tcBorders>
          </w:tcPr>
          <w:p w14:paraId="776A4E91" w14:textId="77777777" w:rsidR="00292097" w:rsidRPr="00986958" w:rsidRDefault="00292097" w:rsidP="0041110D">
            <w:pPr>
              <w:pStyle w:val="TAC"/>
            </w:pPr>
            <w:r w:rsidRPr="00986958">
              <w:t>5</w:t>
            </w:r>
          </w:p>
        </w:tc>
        <w:tc>
          <w:tcPr>
            <w:tcW w:w="709" w:type="dxa"/>
            <w:tcBorders>
              <w:bottom w:val="single" w:sz="4" w:space="0" w:color="auto"/>
            </w:tcBorders>
          </w:tcPr>
          <w:p w14:paraId="4454F89A" w14:textId="77777777" w:rsidR="00292097" w:rsidRPr="00986958" w:rsidRDefault="00292097" w:rsidP="0041110D">
            <w:pPr>
              <w:pStyle w:val="TAC"/>
            </w:pPr>
            <w:r w:rsidRPr="00986958">
              <w:t>4</w:t>
            </w:r>
          </w:p>
        </w:tc>
        <w:tc>
          <w:tcPr>
            <w:tcW w:w="709" w:type="dxa"/>
            <w:tcBorders>
              <w:bottom w:val="single" w:sz="4" w:space="0" w:color="auto"/>
            </w:tcBorders>
          </w:tcPr>
          <w:p w14:paraId="0AD20364" w14:textId="77777777" w:rsidR="00292097" w:rsidRPr="00986958" w:rsidRDefault="00292097" w:rsidP="0041110D">
            <w:pPr>
              <w:pStyle w:val="TAC"/>
            </w:pPr>
            <w:r w:rsidRPr="00986958">
              <w:t>3</w:t>
            </w:r>
          </w:p>
        </w:tc>
        <w:tc>
          <w:tcPr>
            <w:tcW w:w="709" w:type="dxa"/>
            <w:tcBorders>
              <w:bottom w:val="single" w:sz="4" w:space="0" w:color="auto"/>
            </w:tcBorders>
          </w:tcPr>
          <w:p w14:paraId="35D8C5D5" w14:textId="77777777" w:rsidR="00292097" w:rsidRPr="00986958" w:rsidRDefault="00292097" w:rsidP="0041110D">
            <w:pPr>
              <w:pStyle w:val="TAC"/>
            </w:pPr>
            <w:r w:rsidRPr="00986958">
              <w:t>2</w:t>
            </w:r>
          </w:p>
        </w:tc>
        <w:tc>
          <w:tcPr>
            <w:tcW w:w="709" w:type="dxa"/>
            <w:tcBorders>
              <w:bottom w:val="single" w:sz="4" w:space="0" w:color="auto"/>
            </w:tcBorders>
          </w:tcPr>
          <w:p w14:paraId="582A4030" w14:textId="77777777" w:rsidR="00292097" w:rsidRPr="00986958" w:rsidRDefault="00292097" w:rsidP="0041110D">
            <w:pPr>
              <w:pStyle w:val="TAC"/>
            </w:pPr>
            <w:r w:rsidRPr="00986958">
              <w:t>1</w:t>
            </w:r>
          </w:p>
        </w:tc>
        <w:tc>
          <w:tcPr>
            <w:tcW w:w="1416" w:type="dxa"/>
            <w:gridSpan w:val="2"/>
          </w:tcPr>
          <w:p w14:paraId="67ED5A09" w14:textId="77777777" w:rsidR="00292097" w:rsidRPr="00986958" w:rsidRDefault="00292097" w:rsidP="0041110D">
            <w:pPr>
              <w:pStyle w:val="TAL"/>
            </w:pPr>
          </w:p>
        </w:tc>
      </w:tr>
      <w:tr w:rsidR="00292097" w:rsidRPr="00986958"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Pr="00986958" w:rsidRDefault="00292097" w:rsidP="0041110D">
            <w:pPr>
              <w:pStyle w:val="TAC"/>
              <w:rPr>
                <w:noProof/>
                <w:lang w:val="en-US"/>
              </w:rPr>
            </w:pPr>
          </w:p>
          <w:p w14:paraId="29DDE3EF" w14:textId="77777777" w:rsidR="00292097" w:rsidRPr="00986958" w:rsidRDefault="00292097" w:rsidP="0041110D">
            <w:pPr>
              <w:pStyle w:val="TAC"/>
            </w:pPr>
            <w:r w:rsidRPr="00986958">
              <w:rPr>
                <w:noProof/>
                <w:lang w:val="en-US"/>
              </w:rPr>
              <w:t>Length of NR-PC5 unicast security policies contents</w:t>
            </w:r>
          </w:p>
        </w:tc>
        <w:tc>
          <w:tcPr>
            <w:tcW w:w="1416" w:type="dxa"/>
            <w:gridSpan w:val="2"/>
          </w:tcPr>
          <w:p w14:paraId="407E105B" w14:textId="19D3AFD6" w:rsidR="00292097" w:rsidRPr="00986958" w:rsidRDefault="00292097" w:rsidP="0041110D">
            <w:pPr>
              <w:pStyle w:val="TAL"/>
            </w:pPr>
            <w:r w:rsidRPr="00986958">
              <w:t>octet o</w:t>
            </w:r>
            <w:r w:rsidR="00FF5D07" w:rsidRPr="00986958">
              <w:t>93</w:t>
            </w:r>
          </w:p>
          <w:p w14:paraId="3F46464E" w14:textId="77777777" w:rsidR="00292097" w:rsidRPr="00986958" w:rsidRDefault="00292097" w:rsidP="0041110D">
            <w:pPr>
              <w:pStyle w:val="TAL"/>
            </w:pPr>
          </w:p>
          <w:p w14:paraId="0603F09C" w14:textId="40968729" w:rsidR="00292097" w:rsidRPr="00986958" w:rsidRDefault="00292097" w:rsidP="0041110D">
            <w:pPr>
              <w:pStyle w:val="TAL"/>
            </w:pPr>
            <w:r w:rsidRPr="00986958">
              <w:t>octet o</w:t>
            </w:r>
            <w:r w:rsidR="00E33AFF" w:rsidRPr="00986958">
              <w:t>93</w:t>
            </w:r>
            <w:r w:rsidRPr="00986958">
              <w:t>+</w:t>
            </w:r>
            <w:r w:rsidR="00FC5166" w:rsidRPr="00986958">
              <w:t>1</w:t>
            </w:r>
          </w:p>
        </w:tc>
      </w:tr>
      <w:tr w:rsidR="00292097" w:rsidRPr="00986958"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Pr="00986958" w:rsidRDefault="00292097" w:rsidP="0041110D">
            <w:pPr>
              <w:pStyle w:val="TAC"/>
            </w:pPr>
          </w:p>
          <w:p w14:paraId="6A1F97FF" w14:textId="77777777" w:rsidR="00292097" w:rsidRPr="00986958" w:rsidRDefault="00292097" w:rsidP="0041110D">
            <w:pPr>
              <w:pStyle w:val="TAC"/>
            </w:pPr>
            <w:r w:rsidRPr="00986958">
              <w:t xml:space="preserve">NR-PC5 unicast security policy </w:t>
            </w:r>
            <w:r w:rsidRPr="00986958">
              <w:rPr>
                <w:noProof/>
                <w:lang w:val="en-US"/>
              </w:rPr>
              <w:t>1</w:t>
            </w:r>
          </w:p>
        </w:tc>
        <w:tc>
          <w:tcPr>
            <w:tcW w:w="1416" w:type="dxa"/>
            <w:gridSpan w:val="2"/>
            <w:tcBorders>
              <w:top w:val="nil"/>
              <w:left w:val="single" w:sz="6" w:space="0" w:color="auto"/>
              <w:bottom w:val="nil"/>
              <w:right w:val="nil"/>
            </w:tcBorders>
          </w:tcPr>
          <w:p w14:paraId="59170E2B" w14:textId="55504F71" w:rsidR="00292097" w:rsidRPr="00986958" w:rsidRDefault="00292097" w:rsidP="0041110D">
            <w:pPr>
              <w:pStyle w:val="TAL"/>
            </w:pPr>
            <w:r w:rsidRPr="00986958">
              <w:t>octet (o</w:t>
            </w:r>
            <w:r w:rsidR="006B2FFC" w:rsidRPr="00986958">
              <w:t>93</w:t>
            </w:r>
            <w:r w:rsidRPr="00986958">
              <w:t>+</w:t>
            </w:r>
            <w:r w:rsidR="00691908" w:rsidRPr="00986958">
              <w:t>2</w:t>
            </w:r>
            <w:r w:rsidRPr="00986958">
              <w:t>)*</w:t>
            </w:r>
          </w:p>
          <w:p w14:paraId="64875D1D" w14:textId="77777777" w:rsidR="00292097" w:rsidRPr="00986958" w:rsidRDefault="00292097" w:rsidP="0041110D">
            <w:pPr>
              <w:pStyle w:val="TAL"/>
            </w:pPr>
          </w:p>
          <w:p w14:paraId="380C050A" w14:textId="050472FA" w:rsidR="00292097" w:rsidRPr="00986958" w:rsidRDefault="00292097" w:rsidP="0041110D">
            <w:pPr>
              <w:pStyle w:val="TAL"/>
            </w:pPr>
            <w:r w:rsidRPr="00986958">
              <w:t>octet o</w:t>
            </w:r>
            <w:r w:rsidR="00434741" w:rsidRPr="00986958">
              <w:t>86</w:t>
            </w:r>
            <w:r w:rsidRPr="00986958">
              <w:t>*</w:t>
            </w:r>
          </w:p>
        </w:tc>
      </w:tr>
      <w:tr w:rsidR="00292097" w:rsidRPr="00986958"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Pr="00986958" w:rsidRDefault="00292097" w:rsidP="0041110D">
            <w:pPr>
              <w:pStyle w:val="TAC"/>
            </w:pPr>
          </w:p>
          <w:p w14:paraId="24608EA2" w14:textId="77777777" w:rsidR="00292097" w:rsidRPr="00986958" w:rsidRDefault="00292097" w:rsidP="0041110D">
            <w:pPr>
              <w:pStyle w:val="TAC"/>
            </w:pPr>
            <w:r w:rsidRPr="00986958">
              <w:t xml:space="preserve">NR-PC5 unicast security policy </w:t>
            </w:r>
            <w:r w:rsidRPr="00986958">
              <w:rPr>
                <w:noProof/>
                <w:lang w:val="en-US"/>
              </w:rPr>
              <w:t>2</w:t>
            </w:r>
          </w:p>
        </w:tc>
        <w:tc>
          <w:tcPr>
            <w:tcW w:w="1416" w:type="dxa"/>
            <w:gridSpan w:val="2"/>
            <w:tcBorders>
              <w:top w:val="nil"/>
              <w:left w:val="single" w:sz="6" w:space="0" w:color="auto"/>
              <w:bottom w:val="nil"/>
              <w:right w:val="nil"/>
            </w:tcBorders>
          </w:tcPr>
          <w:p w14:paraId="274CAEAD" w14:textId="16BB9AE5" w:rsidR="00292097" w:rsidRPr="00986958" w:rsidRDefault="00292097" w:rsidP="0041110D">
            <w:pPr>
              <w:pStyle w:val="TAL"/>
            </w:pPr>
            <w:r w:rsidRPr="00986958">
              <w:t>octet (o</w:t>
            </w:r>
            <w:r w:rsidR="00DC2F40" w:rsidRPr="00986958">
              <w:t>86</w:t>
            </w:r>
            <w:r w:rsidRPr="00986958">
              <w:t>+1)*</w:t>
            </w:r>
          </w:p>
          <w:p w14:paraId="43D5E3D0" w14:textId="77777777" w:rsidR="00292097" w:rsidRPr="00986958" w:rsidRDefault="00292097" w:rsidP="0041110D">
            <w:pPr>
              <w:pStyle w:val="TAL"/>
            </w:pPr>
          </w:p>
          <w:p w14:paraId="7F91688B" w14:textId="3631EDE7" w:rsidR="00292097" w:rsidRPr="00986958" w:rsidRDefault="00292097" w:rsidP="0041110D">
            <w:pPr>
              <w:pStyle w:val="TAL"/>
            </w:pPr>
            <w:r w:rsidRPr="00986958">
              <w:t>octet o</w:t>
            </w:r>
            <w:r w:rsidR="00374A69" w:rsidRPr="00986958">
              <w:t>87</w:t>
            </w:r>
            <w:r w:rsidRPr="00986958">
              <w:t>*</w:t>
            </w:r>
          </w:p>
        </w:tc>
      </w:tr>
      <w:tr w:rsidR="00292097" w:rsidRPr="00986958"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Pr="00986958" w:rsidRDefault="00292097" w:rsidP="0041110D">
            <w:pPr>
              <w:pStyle w:val="TAC"/>
            </w:pPr>
          </w:p>
          <w:p w14:paraId="701DFBBF" w14:textId="77777777" w:rsidR="00292097" w:rsidRPr="00986958" w:rsidRDefault="00292097" w:rsidP="0041110D">
            <w:pPr>
              <w:pStyle w:val="TAC"/>
            </w:pPr>
            <w:r w:rsidRPr="00986958">
              <w:t>...</w:t>
            </w:r>
          </w:p>
        </w:tc>
        <w:tc>
          <w:tcPr>
            <w:tcW w:w="1416" w:type="dxa"/>
            <w:gridSpan w:val="2"/>
            <w:tcBorders>
              <w:top w:val="nil"/>
              <w:left w:val="single" w:sz="6" w:space="0" w:color="auto"/>
              <w:bottom w:val="nil"/>
              <w:right w:val="nil"/>
            </w:tcBorders>
          </w:tcPr>
          <w:p w14:paraId="494FC8E5" w14:textId="34807EED" w:rsidR="00292097" w:rsidRPr="00986958" w:rsidRDefault="00292097" w:rsidP="0041110D">
            <w:pPr>
              <w:pStyle w:val="TAL"/>
            </w:pPr>
            <w:r w:rsidRPr="00986958">
              <w:t>octet (o</w:t>
            </w:r>
            <w:r w:rsidR="007B22A7" w:rsidRPr="00986958">
              <w:t>87</w:t>
            </w:r>
            <w:r w:rsidRPr="00986958">
              <w:t>+1)*</w:t>
            </w:r>
          </w:p>
          <w:p w14:paraId="14DAD26F" w14:textId="77777777" w:rsidR="00292097" w:rsidRPr="00986958" w:rsidRDefault="00292097" w:rsidP="0041110D">
            <w:pPr>
              <w:pStyle w:val="TAL"/>
            </w:pPr>
          </w:p>
          <w:p w14:paraId="29C7AC9D" w14:textId="409212EE" w:rsidR="00292097" w:rsidRPr="00986958" w:rsidRDefault="00292097" w:rsidP="0041110D">
            <w:pPr>
              <w:pStyle w:val="TAL"/>
            </w:pPr>
            <w:r w:rsidRPr="00986958">
              <w:t>octet o</w:t>
            </w:r>
            <w:r w:rsidR="00A36662" w:rsidRPr="00986958">
              <w:t>88</w:t>
            </w:r>
            <w:r w:rsidRPr="00986958">
              <w:t>*</w:t>
            </w:r>
          </w:p>
        </w:tc>
      </w:tr>
      <w:tr w:rsidR="00292097" w:rsidRPr="00986958"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Pr="00986958" w:rsidRDefault="00292097" w:rsidP="0041110D">
            <w:pPr>
              <w:pStyle w:val="TAC"/>
            </w:pPr>
          </w:p>
          <w:p w14:paraId="21DC1547" w14:textId="77777777" w:rsidR="00292097" w:rsidRPr="00986958" w:rsidRDefault="00292097" w:rsidP="0041110D">
            <w:pPr>
              <w:pStyle w:val="TAC"/>
            </w:pPr>
            <w:r w:rsidRPr="00986958">
              <w:t xml:space="preserve">NR-PC5 unicast security policy </w:t>
            </w:r>
            <w:r w:rsidRPr="00986958">
              <w:rPr>
                <w:noProof/>
                <w:lang w:val="en-US"/>
              </w:rPr>
              <w:t>n</w:t>
            </w:r>
          </w:p>
        </w:tc>
        <w:tc>
          <w:tcPr>
            <w:tcW w:w="1416" w:type="dxa"/>
            <w:gridSpan w:val="2"/>
            <w:tcBorders>
              <w:top w:val="nil"/>
              <w:left w:val="single" w:sz="6" w:space="0" w:color="auto"/>
              <w:bottom w:val="nil"/>
              <w:right w:val="nil"/>
            </w:tcBorders>
          </w:tcPr>
          <w:p w14:paraId="13291C2A" w14:textId="3EECFD37" w:rsidR="00292097" w:rsidRPr="00986958" w:rsidRDefault="00292097" w:rsidP="0041110D">
            <w:pPr>
              <w:pStyle w:val="TAL"/>
            </w:pPr>
            <w:r w:rsidRPr="00986958">
              <w:t>octet (o</w:t>
            </w:r>
            <w:r w:rsidR="00D11B99" w:rsidRPr="00986958">
              <w:t>88</w:t>
            </w:r>
            <w:r w:rsidRPr="00986958">
              <w:t>+1)*</w:t>
            </w:r>
          </w:p>
          <w:p w14:paraId="2B2A22CB" w14:textId="77777777" w:rsidR="00292097" w:rsidRPr="00986958" w:rsidRDefault="00292097" w:rsidP="0041110D">
            <w:pPr>
              <w:pStyle w:val="TAL"/>
            </w:pPr>
          </w:p>
          <w:p w14:paraId="0A858DAE" w14:textId="24BB0F22" w:rsidR="00292097" w:rsidRPr="00986958" w:rsidRDefault="00292097" w:rsidP="0041110D">
            <w:pPr>
              <w:pStyle w:val="TAL"/>
            </w:pPr>
            <w:r w:rsidRPr="00986958">
              <w:t xml:space="preserve">octet </w:t>
            </w:r>
            <w:r w:rsidR="00C735C6" w:rsidRPr="00986958">
              <w:t>o84</w:t>
            </w:r>
            <w:r w:rsidRPr="00986958">
              <w:t>*</w:t>
            </w:r>
          </w:p>
        </w:tc>
      </w:tr>
    </w:tbl>
    <w:p w14:paraId="4ABDBBC7" w14:textId="6F649B19" w:rsidR="00292097" w:rsidRPr="00986958" w:rsidRDefault="00292097" w:rsidP="00292097">
      <w:pPr>
        <w:pStyle w:val="TF"/>
        <w:rPr>
          <w:lang w:val="en-US"/>
        </w:rPr>
      </w:pPr>
      <w:r w:rsidRPr="00986958">
        <w:t>Figure 5.3.1.50: NR-PC5 unicast security policies</w:t>
      </w:r>
    </w:p>
    <w:p w14:paraId="6BD9A911" w14:textId="2D6C884B" w:rsidR="00292097" w:rsidRPr="00986958" w:rsidRDefault="00292097" w:rsidP="00292097">
      <w:pPr>
        <w:pStyle w:val="TH"/>
      </w:pPr>
      <w:r w:rsidRPr="00986958">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4D1818FA" w14:textId="77777777" w:rsidTr="0041110D">
        <w:trPr>
          <w:cantSplit/>
          <w:jc w:val="center"/>
        </w:trPr>
        <w:tc>
          <w:tcPr>
            <w:tcW w:w="7094" w:type="dxa"/>
          </w:tcPr>
          <w:p w14:paraId="1837E0F9" w14:textId="77777777" w:rsidR="00292097" w:rsidRPr="00986958" w:rsidRDefault="00292097" w:rsidP="0041110D">
            <w:pPr>
              <w:pStyle w:val="TAL"/>
              <w:rPr>
                <w:noProof/>
                <w:lang w:val="en-US"/>
              </w:rPr>
            </w:pPr>
            <w:r w:rsidRPr="00986958">
              <w:t>NR-PC5 unicast security policy</w:t>
            </w:r>
            <w:r w:rsidRPr="00986958">
              <w:rPr>
                <w:noProof/>
                <w:lang w:val="en-US"/>
              </w:rPr>
              <w:t>:</w:t>
            </w:r>
          </w:p>
          <w:p w14:paraId="32BE643C" w14:textId="5471A9E2" w:rsidR="00292097" w:rsidRPr="00986958" w:rsidRDefault="00292097" w:rsidP="0041110D">
            <w:pPr>
              <w:pStyle w:val="TAL"/>
            </w:pPr>
            <w:r w:rsidRPr="00986958">
              <w:rPr>
                <w:lang w:val="en-US"/>
              </w:rPr>
              <w:t xml:space="preserve">The </w:t>
            </w:r>
            <w:r w:rsidRPr="00986958">
              <w:t>NR-PC5 unicast security policy field is coded according to figure 5.3.1.51 and table 5.3.1.51.</w:t>
            </w:r>
          </w:p>
        </w:tc>
      </w:tr>
      <w:tr w:rsidR="00292097" w:rsidRPr="00986958" w14:paraId="31262815" w14:textId="77777777" w:rsidTr="0041110D">
        <w:trPr>
          <w:cantSplit/>
          <w:jc w:val="center"/>
        </w:trPr>
        <w:tc>
          <w:tcPr>
            <w:tcW w:w="7094" w:type="dxa"/>
          </w:tcPr>
          <w:p w14:paraId="30831E17" w14:textId="77777777" w:rsidR="00292097" w:rsidRPr="00986958" w:rsidRDefault="00292097" w:rsidP="0041110D">
            <w:pPr>
              <w:pStyle w:val="TAL"/>
              <w:rPr>
                <w:noProof/>
              </w:rPr>
            </w:pPr>
            <w:bookmarkStart w:id="266" w:name="MCCQCTEMPBM_00000227"/>
          </w:p>
        </w:tc>
      </w:tr>
      <w:bookmarkEnd w:id="266"/>
    </w:tbl>
    <w:p w14:paraId="1FDC6B4C" w14:textId="77777777" w:rsidR="00292097" w:rsidRPr="00986958"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Pr="00986958" w:rsidRDefault="00292097" w:rsidP="0041110D">
            <w:pPr>
              <w:pStyle w:val="TAC"/>
            </w:pPr>
            <w:r w:rsidRPr="00986958">
              <w:t>8</w:t>
            </w:r>
          </w:p>
        </w:tc>
        <w:tc>
          <w:tcPr>
            <w:tcW w:w="709" w:type="dxa"/>
            <w:tcBorders>
              <w:bottom w:val="single" w:sz="4" w:space="0" w:color="auto"/>
            </w:tcBorders>
          </w:tcPr>
          <w:p w14:paraId="1D1AFB35" w14:textId="77777777" w:rsidR="00292097" w:rsidRPr="00986958" w:rsidRDefault="00292097" w:rsidP="0041110D">
            <w:pPr>
              <w:pStyle w:val="TAC"/>
            </w:pPr>
            <w:r w:rsidRPr="00986958">
              <w:t>7</w:t>
            </w:r>
          </w:p>
        </w:tc>
        <w:tc>
          <w:tcPr>
            <w:tcW w:w="709" w:type="dxa"/>
            <w:tcBorders>
              <w:bottom w:val="single" w:sz="4" w:space="0" w:color="auto"/>
            </w:tcBorders>
          </w:tcPr>
          <w:p w14:paraId="2F23D4B4" w14:textId="77777777" w:rsidR="00292097" w:rsidRPr="00986958" w:rsidRDefault="00292097" w:rsidP="0041110D">
            <w:pPr>
              <w:pStyle w:val="TAC"/>
            </w:pPr>
            <w:r w:rsidRPr="00986958">
              <w:t>6</w:t>
            </w:r>
          </w:p>
        </w:tc>
        <w:tc>
          <w:tcPr>
            <w:tcW w:w="709" w:type="dxa"/>
            <w:tcBorders>
              <w:bottom w:val="single" w:sz="4" w:space="0" w:color="auto"/>
            </w:tcBorders>
          </w:tcPr>
          <w:p w14:paraId="0CA3DCED" w14:textId="77777777" w:rsidR="00292097" w:rsidRPr="00986958" w:rsidRDefault="00292097" w:rsidP="0041110D">
            <w:pPr>
              <w:pStyle w:val="TAC"/>
            </w:pPr>
            <w:r w:rsidRPr="00986958">
              <w:t>5</w:t>
            </w:r>
          </w:p>
        </w:tc>
        <w:tc>
          <w:tcPr>
            <w:tcW w:w="709" w:type="dxa"/>
            <w:tcBorders>
              <w:bottom w:val="single" w:sz="4" w:space="0" w:color="auto"/>
            </w:tcBorders>
          </w:tcPr>
          <w:p w14:paraId="055F3A48" w14:textId="77777777" w:rsidR="00292097" w:rsidRPr="00986958" w:rsidRDefault="00292097" w:rsidP="0041110D">
            <w:pPr>
              <w:pStyle w:val="TAC"/>
            </w:pPr>
            <w:r w:rsidRPr="00986958">
              <w:t>4</w:t>
            </w:r>
          </w:p>
        </w:tc>
        <w:tc>
          <w:tcPr>
            <w:tcW w:w="709" w:type="dxa"/>
            <w:tcBorders>
              <w:bottom w:val="single" w:sz="4" w:space="0" w:color="auto"/>
            </w:tcBorders>
          </w:tcPr>
          <w:p w14:paraId="314B88E4" w14:textId="77777777" w:rsidR="00292097" w:rsidRPr="00986958" w:rsidRDefault="00292097" w:rsidP="0041110D">
            <w:pPr>
              <w:pStyle w:val="TAC"/>
            </w:pPr>
            <w:r w:rsidRPr="00986958">
              <w:t>3</w:t>
            </w:r>
          </w:p>
        </w:tc>
        <w:tc>
          <w:tcPr>
            <w:tcW w:w="709" w:type="dxa"/>
            <w:tcBorders>
              <w:bottom w:val="single" w:sz="4" w:space="0" w:color="auto"/>
            </w:tcBorders>
          </w:tcPr>
          <w:p w14:paraId="39CF572A" w14:textId="77777777" w:rsidR="00292097" w:rsidRPr="00986958" w:rsidRDefault="00292097" w:rsidP="0041110D">
            <w:pPr>
              <w:pStyle w:val="TAC"/>
            </w:pPr>
            <w:r w:rsidRPr="00986958">
              <w:t>2</w:t>
            </w:r>
          </w:p>
        </w:tc>
        <w:tc>
          <w:tcPr>
            <w:tcW w:w="709" w:type="dxa"/>
            <w:tcBorders>
              <w:bottom w:val="single" w:sz="4" w:space="0" w:color="auto"/>
            </w:tcBorders>
          </w:tcPr>
          <w:p w14:paraId="624FB2E8" w14:textId="77777777" w:rsidR="00292097" w:rsidRPr="00986958" w:rsidRDefault="00292097" w:rsidP="0041110D">
            <w:pPr>
              <w:pStyle w:val="TAC"/>
            </w:pPr>
            <w:r w:rsidRPr="00986958">
              <w:t>1</w:t>
            </w:r>
          </w:p>
        </w:tc>
        <w:tc>
          <w:tcPr>
            <w:tcW w:w="1416" w:type="dxa"/>
            <w:gridSpan w:val="2"/>
          </w:tcPr>
          <w:p w14:paraId="268F6784" w14:textId="77777777" w:rsidR="00292097" w:rsidRPr="00986958" w:rsidRDefault="00292097" w:rsidP="0041110D">
            <w:pPr>
              <w:pStyle w:val="TAL"/>
            </w:pPr>
          </w:p>
        </w:tc>
      </w:tr>
      <w:tr w:rsidR="00292097" w:rsidRPr="00986958"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Pr="00986958" w:rsidRDefault="00292097" w:rsidP="0041110D">
            <w:pPr>
              <w:pStyle w:val="TAC"/>
            </w:pPr>
          </w:p>
          <w:p w14:paraId="52C6212A" w14:textId="77777777" w:rsidR="00292097" w:rsidRPr="00986958" w:rsidRDefault="00292097" w:rsidP="0041110D">
            <w:pPr>
              <w:pStyle w:val="TAC"/>
            </w:pPr>
            <w:r w:rsidRPr="00986958">
              <w:t xml:space="preserve">Length of NR-PC5 unicast security policy </w:t>
            </w:r>
            <w:r w:rsidRPr="00986958">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986958" w:rsidRDefault="00292097" w:rsidP="0041110D">
            <w:pPr>
              <w:pStyle w:val="TAL"/>
            </w:pPr>
            <w:r w:rsidRPr="00986958">
              <w:t>octet o</w:t>
            </w:r>
            <w:r w:rsidR="00C91D62" w:rsidRPr="00986958">
              <w:t>86</w:t>
            </w:r>
            <w:r w:rsidRPr="00986958">
              <w:t>+1</w:t>
            </w:r>
          </w:p>
          <w:p w14:paraId="2C69FF81" w14:textId="77777777" w:rsidR="00292097" w:rsidRPr="00986958" w:rsidRDefault="00292097" w:rsidP="0041110D">
            <w:pPr>
              <w:pStyle w:val="TAL"/>
            </w:pPr>
          </w:p>
          <w:p w14:paraId="797BC3FD" w14:textId="397A3CE0" w:rsidR="00292097" w:rsidRPr="00986958" w:rsidRDefault="00292097" w:rsidP="0041110D">
            <w:pPr>
              <w:pStyle w:val="TAL"/>
            </w:pPr>
            <w:r w:rsidRPr="00986958">
              <w:t>octet o</w:t>
            </w:r>
            <w:r w:rsidR="00FB0F27" w:rsidRPr="00986958">
              <w:t>86</w:t>
            </w:r>
            <w:r w:rsidRPr="00986958">
              <w:t>+2</w:t>
            </w:r>
          </w:p>
        </w:tc>
      </w:tr>
      <w:tr w:rsidR="00292097" w:rsidRPr="00986958"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Pr="00986958" w:rsidRDefault="00292097" w:rsidP="0041110D">
            <w:pPr>
              <w:pStyle w:val="TAC"/>
            </w:pPr>
          </w:p>
          <w:p w14:paraId="5D3E7EE1" w14:textId="77777777" w:rsidR="00292097" w:rsidRPr="00986958" w:rsidRDefault="00292097" w:rsidP="0041110D">
            <w:pPr>
              <w:pStyle w:val="TAC"/>
            </w:pPr>
            <w:r w:rsidRPr="00986958">
              <w:t>V2X service identifiers</w:t>
            </w:r>
          </w:p>
        </w:tc>
        <w:tc>
          <w:tcPr>
            <w:tcW w:w="1416" w:type="dxa"/>
            <w:gridSpan w:val="2"/>
            <w:tcBorders>
              <w:top w:val="nil"/>
              <w:left w:val="single" w:sz="6" w:space="0" w:color="auto"/>
              <w:bottom w:val="nil"/>
              <w:right w:val="nil"/>
            </w:tcBorders>
          </w:tcPr>
          <w:p w14:paraId="41966404" w14:textId="217E266F" w:rsidR="00292097" w:rsidRPr="00986958" w:rsidRDefault="00292097" w:rsidP="0041110D">
            <w:pPr>
              <w:pStyle w:val="TAL"/>
            </w:pPr>
            <w:r w:rsidRPr="00986958">
              <w:t>octet o</w:t>
            </w:r>
            <w:r w:rsidR="00527A17" w:rsidRPr="00986958">
              <w:t>86</w:t>
            </w:r>
            <w:r w:rsidRPr="00986958">
              <w:t>+3</w:t>
            </w:r>
          </w:p>
          <w:p w14:paraId="4187C4F8" w14:textId="77777777" w:rsidR="00292097" w:rsidRPr="00986958" w:rsidRDefault="00292097" w:rsidP="0041110D">
            <w:pPr>
              <w:pStyle w:val="TAL"/>
            </w:pPr>
          </w:p>
          <w:p w14:paraId="109C3DEE" w14:textId="7F95279E" w:rsidR="00292097" w:rsidRPr="00986958" w:rsidRDefault="00292097" w:rsidP="0041110D">
            <w:pPr>
              <w:pStyle w:val="TAL"/>
            </w:pPr>
            <w:r w:rsidRPr="00986958">
              <w:t>octet o</w:t>
            </w:r>
            <w:r w:rsidR="008D3785" w:rsidRPr="00986958">
              <w:t>89</w:t>
            </w:r>
          </w:p>
        </w:tc>
      </w:tr>
      <w:tr w:rsidR="00292097" w:rsidRPr="00986958"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Pr="00986958" w:rsidRDefault="00292097" w:rsidP="0041110D">
            <w:pPr>
              <w:pStyle w:val="TAC"/>
            </w:pPr>
          </w:p>
          <w:p w14:paraId="0AC31B7E" w14:textId="77777777" w:rsidR="00292097" w:rsidRPr="00986958" w:rsidRDefault="00292097" w:rsidP="0041110D">
            <w:pPr>
              <w:pStyle w:val="TAC"/>
            </w:pPr>
            <w:r w:rsidRPr="00986958">
              <w:t>Security policy</w:t>
            </w:r>
          </w:p>
          <w:p w14:paraId="7A026F56" w14:textId="77777777" w:rsidR="00292097" w:rsidRPr="00986958"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Pr="00986958" w:rsidRDefault="00292097" w:rsidP="0041110D">
            <w:pPr>
              <w:pStyle w:val="TAL"/>
            </w:pPr>
            <w:r w:rsidRPr="00986958">
              <w:t>octet o</w:t>
            </w:r>
            <w:r w:rsidR="00914411" w:rsidRPr="00986958">
              <w:t>89</w:t>
            </w:r>
            <w:r w:rsidRPr="00986958">
              <w:t>+1</w:t>
            </w:r>
          </w:p>
          <w:p w14:paraId="322DBB18" w14:textId="77777777" w:rsidR="00292097" w:rsidRPr="00986958" w:rsidRDefault="00292097" w:rsidP="0041110D">
            <w:pPr>
              <w:pStyle w:val="TAL"/>
            </w:pPr>
          </w:p>
          <w:p w14:paraId="1F6F4E9A" w14:textId="4C561A54" w:rsidR="00292097" w:rsidRPr="00986958" w:rsidRDefault="00292097" w:rsidP="0041110D">
            <w:pPr>
              <w:pStyle w:val="TAL"/>
            </w:pPr>
            <w:r w:rsidRPr="00986958">
              <w:t>octet o</w:t>
            </w:r>
            <w:r w:rsidR="00DA4707" w:rsidRPr="00986958">
              <w:t>89</w:t>
            </w:r>
            <w:r w:rsidRPr="00986958">
              <w:t>+2</w:t>
            </w:r>
          </w:p>
        </w:tc>
      </w:tr>
      <w:tr w:rsidR="00292097" w:rsidRPr="00986958"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Pr="00986958" w:rsidRDefault="00292097" w:rsidP="0041110D">
            <w:pPr>
              <w:pStyle w:val="TAC"/>
            </w:pPr>
          </w:p>
          <w:p w14:paraId="52039818" w14:textId="77777777" w:rsidR="00292097" w:rsidRPr="00986958" w:rsidRDefault="00292097" w:rsidP="0041110D">
            <w:pPr>
              <w:pStyle w:val="TAC"/>
            </w:pPr>
            <w:r w:rsidRPr="00986958">
              <w:t>Geographical areas</w:t>
            </w:r>
          </w:p>
        </w:tc>
        <w:tc>
          <w:tcPr>
            <w:tcW w:w="1416" w:type="dxa"/>
            <w:gridSpan w:val="2"/>
            <w:tcBorders>
              <w:top w:val="nil"/>
              <w:left w:val="single" w:sz="6" w:space="0" w:color="auto"/>
              <w:bottom w:val="nil"/>
              <w:right w:val="nil"/>
            </w:tcBorders>
          </w:tcPr>
          <w:p w14:paraId="6EEEA516" w14:textId="1E3CF0D1" w:rsidR="00292097" w:rsidRPr="00986958" w:rsidRDefault="00292097" w:rsidP="0041110D">
            <w:pPr>
              <w:pStyle w:val="TAL"/>
            </w:pPr>
            <w:r w:rsidRPr="00986958">
              <w:t>octet o</w:t>
            </w:r>
            <w:r w:rsidR="00541705" w:rsidRPr="00986958">
              <w:t>89</w:t>
            </w:r>
            <w:r w:rsidRPr="00986958">
              <w:t>+3</w:t>
            </w:r>
          </w:p>
          <w:p w14:paraId="54402B10" w14:textId="77777777" w:rsidR="00292097" w:rsidRPr="00986958" w:rsidRDefault="00292097" w:rsidP="0041110D">
            <w:pPr>
              <w:pStyle w:val="TAL"/>
            </w:pPr>
          </w:p>
          <w:p w14:paraId="3CC0D835" w14:textId="22EF55C6" w:rsidR="00292097" w:rsidRPr="00986958" w:rsidRDefault="00292097" w:rsidP="0041110D">
            <w:pPr>
              <w:pStyle w:val="TAL"/>
            </w:pPr>
            <w:r w:rsidRPr="00986958">
              <w:t>octet o</w:t>
            </w:r>
            <w:r w:rsidR="003D4732" w:rsidRPr="00986958">
              <w:t>87</w:t>
            </w:r>
          </w:p>
        </w:tc>
      </w:tr>
    </w:tbl>
    <w:p w14:paraId="43961666" w14:textId="2A561B46" w:rsidR="00292097" w:rsidRPr="00986958" w:rsidRDefault="00292097" w:rsidP="00292097">
      <w:pPr>
        <w:pStyle w:val="TF"/>
        <w:rPr>
          <w:noProof/>
          <w:lang w:val="en-US"/>
        </w:rPr>
      </w:pPr>
      <w:r w:rsidRPr="00986958">
        <w:t>Figure 5.3.1.51: NR-PC5 unicast security policy</w:t>
      </w:r>
    </w:p>
    <w:p w14:paraId="6FE61B6C" w14:textId="0A912C4D" w:rsidR="00292097" w:rsidRPr="00986958" w:rsidRDefault="00292097" w:rsidP="00292097">
      <w:pPr>
        <w:pStyle w:val="TH"/>
      </w:pPr>
      <w:r w:rsidRPr="00986958">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375DC924" w14:textId="77777777" w:rsidTr="0041110D">
        <w:trPr>
          <w:cantSplit/>
          <w:jc w:val="center"/>
        </w:trPr>
        <w:tc>
          <w:tcPr>
            <w:tcW w:w="7094" w:type="dxa"/>
          </w:tcPr>
          <w:p w14:paraId="69B6EC4D" w14:textId="77777777" w:rsidR="00292097" w:rsidRPr="00986958" w:rsidRDefault="00292097" w:rsidP="0041110D">
            <w:pPr>
              <w:pStyle w:val="TAL"/>
              <w:rPr>
                <w:noProof/>
                <w:lang w:val="en-US"/>
              </w:rPr>
            </w:pPr>
            <w:r w:rsidRPr="00986958">
              <w:rPr>
                <w:noProof/>
                <w:lang w:val="en-US"/>
              </w:rPr>
              <w:t>V2X service identifiers:</w:t>
            </w:r>
          </w:p>
          <w:p w14:paraId="29943FBC" w14:textId="77777777" w:rsidR="00292097" w:rsidRPr="00986958" w:rsidRDefault="0029209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92097" w:rsidRPr="00986958" w14:paraId="5459D10A" w14:textId="77777777" w:rsidTr="0041110D">
        <w:trPr>
          <w:cantSplit/>
          <w:jc w:val="center"/>
        </w:trPr>
        <w:tc>
          <w:tcPr>
            <w:tcW w:w="7094" w:type="dxa"/>
          </w:tcPr>
          <w:p w14:paraId="23FA4C9C" w14:textId="77777777" w:rsidR="00292097" w:rsidRPr="00986958" w:rsidRDefault="00292097" w:rsidP="0041110D">
            <w:pPr>
              <w:pStyle w:val="TAL"/>
            </w:pPr>
            <w:bookmarkStart w:id="267" w:name="MCCQCTEMPBM_00000228"/>
          </w:p>
        </w:tc>
      </w:tr>
      <w:bookmarkEnd w:id="267"/>
      <w:tr w:rsidR="00292097" w:rsidRPr="00986958" w14:paraId="0C657EB7" w14:textId="77777777" w:rsidTr="0041110D">
        <w:trPr>
          <w:cantSplit/>
          <w:jc w:val="center"/>
        </w:trPr>
        <w:tc>
          <w:tcPr>
            <w:tcW w:w="7094" w:type="dxa"/>
          </w:tcPr>
          <w:p w14:paraId="14B55AB5" w14:textId="77777777" w:rsidR="00292097" w:rsidRPr="00986958" w:rsidRDefault="00292097" w:rsidP="0041110D">
            <w:pPr>
              <w:pStyle w:val="TAL"/>
            </w:pPr>
            <w:r w:rsidRPr="00986958">
              <w:t>Security policy:</w:t>
            </w:r>
          </w:p>
        </w:tc>
      </w:tr>
      <w:tr w:rsidR="00292097" w:rsidRPr="00986958" w14:paraId="18FDBAB7" w14:textId="77777777" w:rsidTr="0041110D">
        <w:trPr>
          <w:cantSplit/>
          <w:jc w:val="center"/>
        </w:trPr>
        <w:tc>
          <w:tcPr>
            <w:tcW w:w="7094" w:type="dxa"/>
          </w:tcPr>
          <w:p w14:paraId="2CBAE55C" w14:textId="05C5F491" w:rsidR="00292097" w:rsidRPr="00986958" w:rsidRDefault="00292097" w:rsidP="0041110D">
            <w:pPr>
              <w:pStyle w:val="TAL"/>
            </w:pPr>
            <w:r w:rsidRPr="00986958">
              <w:t>The security policy field is coded according to figure 5.3.1.52 and table 5.3.1.52</w:t>
            </w:r>
          </w:p>
        </w:tc>
      </w:tr>
      <w:tr w:rsidR="00292097" w:rsidRPr="00986958" w14:paraId="24079FC4" w14:textId="77777777" w:rsidTr="0041110D">
        <w:trPr>
          <w:cantSplit/>
          <w:jc w:val="center"/>
        </w:trPr>
        <w:tc>
          <w:tcPr>
            <w:tcW w:w="7094" w:type="dxa"/>
          </w:tcPr>
          <w:p w14:paraId="58F0AC1C" w14:textId="77777777" w:rsidR="00292097" w:rsidRPr="00986958" w:rsidRDefault="00292097" w:rsidP="0041110D">
            <w:pPr>
              <w:pStyle w:val="TAL"/>
            </w:pPr>
            <w:bookmarkStart w:id="268" w:name="MCCQCTEMPBM_00000229"/>
          </w:p>
        </w:tc>
      </w:tr>
      <w:bookmarkEnd w:id="268"/>
      <w:tr w:rsidR="00292097" w:rsidRPr="00986958" w14:paraId="1BE1ED20" w14:textId="77777777" w:rsidTr="0041110D">
        <w:trPr>
          <w:cantSplit/>
          <w:jc w:val="center"/>
        </w:trPr>
        <w:tc>
          <w:tcPr>
            <w:tcW w:w="7094" w:type="dxa"/>
          </w:tcPr>
          <w:p w14:paraId="5388E3C4" w14:textId="77777777" w:rsidR="00292097" w:rsidRPr="00986958" w:rsidRDefault="00292097" w:rsidP="0041110D">
            <w:pPr>
              <w:pStyle w:val="TAL"/>
            </w:pPr>
            <w:r w:rsidRPr="00986958">
              <w:t>Geographical areas:</w:t>
            </w:r>
          </w:p>
          <w:p w14:paraId="4596AD92" w14:textId="77777777" w:rsidR="00292097" w:rsidRPr="00986958" w:rsidRDefault="00292097" w:rsidP="0041110D">
            <w:pPr>
              <w:pStyle w:val="TAL"/>
              <w:rPr>
                <w:noProof/>
                <w:lang w:val="en-US"/>
              </w:rPr>
            </w:pPr>
            <w:r w:rsidRPr="00986958">
              <w:t>The geographical areas</w:t>
            </w:r>
            <w:r w:rsidRPr="00986958">
              <w:rPr>
                <w:noProof/>
                <w:lang w:val="en-US"/>
              </w:rPr>
              <w:t xml:space="preserve"> </w:t>
            </w:r>
            <w:r w:rsidRPr="00986958">
              <w:t>field is coded according to figure 5</w:t>
            </w:r>
            <w:r w:rsidRPr="00986958">
              <w:rPr>
                <w:rFonts w:hint="eastAsia"/>
              </w:rPr>
              <w:t>.</w:t>
            </w:r>
            <w:r w:rsidRPr="00986958">
              <w:t>3.1.18 and table 5</w:t>
            </w:r>
            <w:r w:rsidRPr="00986958">
              <w:rPr>
                <w:rFonts w:hint="eastAsia"/>
              </w:rPr>
              <w:t>.</w:t>
            </w:r>
            <w:r w:rsidRPr="00986958">
              <w:t>3.1.18</w:t>
            </w:r>
            <w:r w:rsidRPr="00986958">
              <w:rPr>
                <w:noProof/>
                <w:lang w:val="en-US"/>
              </w:rPr>
              <w:t>.</w:t>
            </w:r>
          </w:p>
          <w:p w14:paraId="408D8BF0" w14:textId="77777777" w:rsidR="00292097" w:rsidRPr="00986958" w:rsidRDefault="00292097" w:rsidP="0041110D">
            <w:pPr>
              <w:pStyle w:val="TAL"/>
              <w:rPr>
                <w:noProof/>
                <w:lang w:val="en-US"/>
              </w:rPr>
            </w:pPr>
          </w:p>
          <w:p w14:paraId="113E3E1F" w14:textId="5ABF3372" w:rsidR="00292097" w:rsidRPr="00986958" w:rsidRDefault="00292097" w:rsidP="0041110D">
            <w:pPr>
              <w:pStyle w:val="TAL"/>
            </w:pPr>
            <w:r w:rsidRPr="00986958">
              <w:t>If the length of NR-PC5 unicast security policy contents field indicates a length bigger than indicated in figure 5.3.1.51, the receiving entity shall ignore any superfluous octets located at the end of the NR-PC5 unicast security policy contents.</w:t>
            </w:r>
          </w:p>
        </w:tc>
      </w:tr>
      <w:tr w:rsidR="00292097" w:rsidRPr="00986958" w14:paraId="10706347" w14:textId="77777777" w:rsidTr="0041110D">
        <w:trPr>
          <w:cantSplit/>
          <w:jc w:val="center"/>
        </w:trPr>
        <w:tc>
          <w:tcPr>
            <w:tcW w:w="7094" w:type="dxa"/>
          </w:tcPr>
          <w:p w14:paraId="4552B180" w14:textId="77777777" w:rsidR="00292097" w:rsidRPr="00986958" w:rsidRDefault="00292097" w:rsidP="0041110D">
            <w:pPr>
              <w:pStyle w:val="TAL"/>
            </w:pPr>
            <w:bookmarkStart w:id="269" w:name="MCCQCTEMPBM_00000230"/>
          </w:p>
        </w:tc>
      </w:tr>
      <w:bookmarkEnd w:id="269"/>
    </w:tbl>
    <w:p w14:paraId="429D6439" w14:textId="77777777" w:rsidR="00292097" w:rsidRPr="00986958"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86958" w14:paraId="2BEB6F06" w14:textId="77777777" w:rsidTr="0041110D">
        <w:trPr>
          <w:cantSplit/>
          <w:jc w:val="center"/>
        </w:trPr>
        <w:tc>
          <w:tcPr>
            <w:tcW w:w="744" w:type="dxa"/>
            <w:tcBorders>
              <w:top w:val="nil"/>
              <w:left w:val="nil"/>
              <w:bottom w:val="nil"/>
              <w:right w:val="nil"/>
            </w:tcBorders>
          </w:tcPr>
          <w:p w14:paraId="2B1AB8D9" w14:textId="77777777" w:rsidR="00292097" w:rsidRPr="00986958" w:rsidRDefault="00292097" w:rsidP="0041110D">
            <w:pPr>
              <w:keepNext/>
              <w:keepLines/>
              <w:spacing w:after="0"/>
              <w:jc w:val="center"/>
              <w:rPr>
                <w:rFonts w:ascii="Arial" w:hAnsi="Arial"/>
                <w:sz w:val="18"/>
              </w:rPr>
            </w:pPr>
            <w:bookmarkStart w:id="270" w:name="_MCCTEMPBM_CRPT52710003___4" w:colFirst="0" w:colLast="6"/>
            <w:r w:rsidRPr="00986958">
              <w:rPr>
                <w:rFonts w:ascii="Arial" w:hAnsi="Arial"/>
                <w:sz w:val="18"/>
              </w:rPr>
              <w:lastRenderedPageBreak/>
              <w:t>8</w:t>
            </w:r>
          </w:p>
        </w:tc>
        <w:tc>
          <w:tcPr>
            <w:tcW w:w="746" w:type="dxa"/>
            <w:tcBorders>
              <w:top w:val="nil"/>
              <w:left w:val="nil"/>
              <w:bottom w:val="nil"/>
              <w:right w:val="nil"/>
            </w:tcBorders>
          </w:tcPr>
          <w:p w14:paraId="3B32240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7</w:t>
            </w:r>
          </w:p>
        </w:tc>
        <w:tc>
          <w:tcPr>
            <w:tcW w:w="744" w:type="dxa"/>
            <w:tcBorders>
              <w:top w:val="nil"/>
              <w:left w:val="nil"/>
              <w:bottom w:val="nil"/>
              <w:right w:val="nil"/>
            </w:tcBorders>
          </w:tcPr>
          <w:p w14:paraId="0D9C765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6</w:t>
            </w:r>
          </w:p>
        </w:tc>
        <w:tc>
          <w:tcPr>
            <w:tcW w:w="745" w:type="dxa"/>
            <w:tcBorders>
              <w:top w:val="nil"/>
              <w:left w:val="nil"/>
              <w:bottom w:val="nil"/>
              <w:right w:val="nil"/>
            </w:tcBorders>
          </w:tcPr>
          <w:p w14:paraId="4675772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5</w:t>
            </w:r>
          </w:p>
        </w:tc>
        <w:tc>
          <w:tcPr>
            <w:tcW w:w="745" w:type="dxa"/>
            <w:tcBorders>
              <w:top w:val="nil"/>
              <w:left w:val="nil"/>
              <w:bottom w:val="nil"/>
              <w:right w:val="nil"/>
            </w:tcBorders>
          </w:tcPr>
          <w:p w14:paraId="2368AA7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4</w:t>
            </w:r>
          </w:p>
        </w:tc>
        <w:tc>
          <w:tcPr>
            <w:tcW w:w="744" w:type="dxa"/>
            <w:tcBorders>
              <w:top w:val="nil"/>
              <w:left w:val="nil"/>
              <w:bottom w:val="nil"/>
              <w:right w:val="nil"/>
            </w:tcBorders>
          </w:tcPr>
          <w:p w14:paraId="0160AA3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3</w:t>
            </w:r>
          </w:p>
        </w:tc>
        <w:tc>
          <w:tcPr>
            <w:tcW w:w="745" w:type="dxa"/>
            <w:tcBorders>
              <w:top w:val="nil"/>
              <w:left w:val="nil"/>
              <w:bottom w:val="nil"/>
              <w:right w:val="nil"/>
            </w:tcBorders>
          </w:tcPr>
          <w:p w14:paraId="746FCE8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2</w:t>
            </w:r>
          </w:p>
        </w:tc>
        <w:tc>
          <w:tcPr>
            <w:tcW w:w="745" w:type="dxa"/>
            <w:tcBorders>
              <w:top w:val="nil"/>
              <w:left w:val="nil"/>
              <w:bottom w:val="nil"/>
              <w:right w:val="nil"/>
            </w:tcBorders>
          </w:tcPr>
          <w:p w14:paraId="00533897"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1560" w:type="dxa"/>
            <w:tcBorders>
              <w:top w:val="nil"/>
              <w:left w:val="nil"/>
              <w:bottom w:val="nil"/>
              <w:right w:val="nil"/>
            </w:tcBorders>
          </w:tcPr>
          <w:p w14:paraId="13AE9734" w14:textId="77777777" w:rsidR="00292097" w:rsidRPr="00986958" w:rsidRDefault="00292097" w:rsidP="0041110D">
            <w:pPr>
              <w:keepNext/>
              <w:keepLines/>
              <w:spacing w:after="0"/>
              <w:rPr>
                <w:rFonts w:ascii="Arial" w:hAnsi="Arial"/>
                <w:sz w:val="18"/>
              </w:rPr>
            </w:pPr>
          </w:p>
        </w:tc>
      </w:tr>
      <w:tr w:rsidR="00292097" w:rsidRPr="00986958"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86958" w:rsidRDefault="00292097" w:rsidP="0041110D">
            <w:pPr>
              <w:keepNext/>
              <w:keepLines/>
              <w:spacing w:after="0"/>
              <w:jc w:val="center"/>
              <w:rPr>
                <w:rFonts w:ascii="Arial" w:hAnsi="Arial"/>
                <w:sz w:val="18"/>
              </w:rPr>
            </w:pPr>
            <w:bookmarkStart w:id="271" w:name="_MCCTEMPBM_CRPT52710004___4" w:colFirst="0" w:colLast="3"/>
            <w:bookmarkEnd w:id="270"/>
            <w:r w:rsidRPr="00986958">
              <w:rPr>
                <w:rFonts w:ascii="Arial" w:hAnsi="Arial"/>
                <w:sz w:val="18"/>
              </w:rPr>
              <w:t>0</w:t>
            </w:r>
          </w:p>
          <w:p w14:paraId="155ED7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0E731E5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86958" w:rsidRDefault="00292097" w:rsidP="0041110D">
            <w:pPr>
              <w:keepNext/>
              <w:keepLines/>
              <w:spacing w:after="0"/>
              <w:rPr>
                <w:rFonts w:ascii="Arial" w:hAnsi="Arial"/>
                <w:sz w:val="18"/>
              </w:rPr>
            </w:pPr>
            <w:bookmarkStart w:id="272" w:name="_MCCTEMPBM_CRPT52710005___7"/>
            <w:r w:rsidRPr="00986958">
              <w:rPr>
                <w:rFonts w:ascii="Arial" w:hAnsi="Arial"/>
                <w:sz w:val="18"/>
              </w:rPr>
              <w:t>octet o</w:t>
            </w:r>
            <w:r w:rsidR="00AC709C" w:rsidRPr="00986958">
              <w:rPr>
                <w:rFonts w:ascii="Arial" w:hAnsi="Arial"/>
                <w:sz w:val="18"/>
              </w:rPr>
              <w:t>89</w:t>
            </w:r>
            <w:r w:rsidRPr="00986958">
              <w:rPr>
                <w:rFonts w:ascii="Arial" w:hAnsi="Arial"/>
                <w:sz w:val="18"/>
              </w:rPr>
              <w:t>+1</w:t>
            </w:r>
            <w:bookmarkEnd w:id="272"/>
          </w:p>
        </w:tc>
      </w:tr>
      <w:tr w:rsidR="00292097" w:rsidRPr="00986958"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86958" w:rsidRDefault="00292097" w:rsidP="0041110D">
            <w:pPr>
              <w:keepNext/>
              <w:keepLines/>
              <w:spacing w:after="0"/>
              <w:jc w:val="center"/>
              <w:rPr>
                <w:rFonts w:ascii="Arial" w:hAnsi="Arial"/>
                <w:sz w:val="18"/>
              </w:rPr>
            </w:pPr>
            <w:bookmarkStart w:id="273" w:name="_MCCTEMPBM_CRPT52710006___4" w:colFirst="0" w:colLast="3"/>
            <w:bookmarkEnd w:id="271"/>
            <w:r w:rsidRPr="00986958">
              <w:rPr>
                <w:rFonts w:ascii="Arial" w:hAnsi="Arial"/>
                <w:sz w:val="18"/>
              </w:rPr>
              <w:t>0</w:t>
            </w:r>
          </w:p>
          <w:p w14:paraId="12E9221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73B04DE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86958" w:rsidRDefault="00292097" w:rsidP="0041110D">
            <w:pPr>
              <w:keepNext/>
              <w:keepLines/>
              <w:spacing w:after="0"/>
              <w:rPr>
                <w:rFonts w:ascii="Arial" w:hAnsi="Arial"/>
                <w:sz w:val="18"/>
              </w:rPr>
            </w:pPr>
            <w:bookmarkStart w:id="274" w:name="_MCCTEMPBM_CRPT52710007___7"/>
            <w:r w:rsidRPr="00986958">
              <w:rPr>
                <w:rFonts w:ascii="Arial" w:hAnsi="Arial"/>
                <w:sz w:val="18"/>
              </w:rPr>
              <w:t>octet o</w:t>
            </w:r>
            <w:r w:rsidR="00702AB7" w:rsidRPr="00986958">
              <w:rPr>
                <w:rFonts w:ascii="Arial" w:hAnsi="Arial"/>
                <w:sz w:val="18"/>
              </w:rPr>
              <w:t>89</w:t>
            </w:r>
            <w:r w:rsidRPr="00986958">
              <w:rPr>
                <w:rFonts w:ascii="Arial" w:hAnsi="Arial"/>
                <w:sz w:val="18"/>
              </w:rPr>
              <w:t>+2</w:t>
            </w:r>
            <w:bookmarkEnd w:id="274"/>
          </w:p>
        </w:tc>
      </w:tr>
    </w:tbl>
    <w:p w14:paraId="71FB31BD" w14:textId="4A76AAFD" w:rsidR="00292097" w:rsidRPr="00986958" w:rsidRDefault="00292097" w:rsidP="00D8222D">
      <w:pPr>
        <w:pStyle w:val="TF"/>
      </w:pPr>
      <w:bookmarkStart w:id="275" w:name="_MCCTEMPBM_CRPT52710009___4"/>
      <w:bookmarkEnd w:id="273"/>
      <w:r w:rsidRPr="00986958">
        <w:t>Figure 5.3.1.52: Security policy</w:t>
      </w:r>
    </w:p>
    <w:p w14:paraId="4CB01320" w14:textId="15B69EDC" w:rsidR="00292097" w:rsidRPr="00986958" w:rsidRDefault="00292097" w:rsidP="00D8222D">
      <w:pPr>
        <w:pStyle w:val="TH"/>
      </w:pPr>
      <w:r w:rsidRPr="00986958">
        <w:lastRenderedPageBreak/>
        <w:t>Table</w:t>
      </w:r>
      <w:r w:rsidRPr="00986958">
        <w:rPr>
          <w:lang w:val="fr-FR"/>
        </w:rPr>
        <w:t> </w:t>
      </w:r>
      <w:r w:rsidRPr="00986958">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86958" w14:paraId="6FC748D9" w14:textId="77777777" w:rsidTr="0041110D">
        <w:trPr>
          <w:cantSplit/>
          <w:jc w:val="center"/>
        </w:trPr>
        <w:tc>
          <w:tcPr>
            <w:tcW w:w="7087" w:type="dxa"/>
            <w:gridSpan w:val="5"/>
          </w:tcPr>
          <w:p w14:paraId="19DA8905" w14:textId="4F3E1635" w:rsidR="00292097" w:rsidRPr="00986958" w:rsidRDefault="00292097" w:rsidP="0041110D">
            <w:pPr>
              <w:keepNext/>
              <w:keepLines/>
              <w:spacing w:after="0"/>
              <w:rPr>
                <w:rFonts w:ascii="Arial" w:hAnsi="Arial"/>
                <w:sz w:val="18"/>
              </w:rPr>
            </w:pPr>
            <w:bookmarkStart w:id="276" w:name="_MCCTEMPBM_CRPT52710010___7"/>
            <w:bookmarkEnd w:id="275"/>
            <w:r w:rsidRPr="00986958">
              <w:rPr>
                <w:rFonts w:ascii="Arial" w:hAnsi="Arial"/>
                <w:sz w:val="18"/>
              </w:rPr>
              <w:t>Signalling integrity protection policy (octet o</w:t>
            </w:r>
            <w:r w:rsidR="00977868" w:rsidRPr="00986958">
              <w:rPr>
                <w:rFonts w:ascii="Arial" w:hAnsi="Arial"/>
                <w:sz w:val="18"/>
              </w:rPr>
              <w:t>89</w:t>
            </w:r>
            <w:r w:rsidRPr="00986958">
              <w:rPr>
                <w:rFonts w:ascii="Arial" w:hAnsi="Arial"/>
                <w:sz w:val="18"/>
              </w:rPr>
              <w:t>+1, bit 1 to 3):</w:t>
            </w:r>
            <w:bookmarkEnd w:id="276"/>
          </w:p>
        </w:tc>
      </w:tr>
      <w:tr w:rsidR="00292097" w:rsidRPr="00986958" w14:paraId="578D88AC" w14:textId="77777777" w:rsidTr="0041110D">
        <w:trPr>
          <w:cantSplit/>
          <w:jc w:val="center"/>
        </w:trPr>
        <w:tc>
          <w:tcPr>
            <w:tcW w:w="7087" w:type="dxa"/>
            <w:gridSpan w:val="5"/>
          </w:tcPr>
          <w:p w14:paraId="4B42AA56" w14:textId="77777777" w:rsidR="00292097" w:rsidRPr="00986958" w:rsidRDefault="00292097" w:rsidP="0041110D">
            <w:pPr>
              <w:keepNext/>
              <w:keepLines/>
              <w:spacing w:after="0"/>
              <w:rPr>
                <w:rFonts w:ascii="Arial" w:hAnsi="Arial"/>
                <w:sz w:val="18"/>
              </w:rPr>
            </w:pPr>
            <w:bookmarkStart w:id="277" w:name="_MCCTEMPBM_CRPT52710011___7"/>
            <w:r w:rsidRPr="00986958">
              <w:rPr>
                <w:rFonts w:ascii="Arial" w:hAnsi="Arial"/>
                <w:sz w:val="18"/>
              </w:rPr>
              <w:t>Bits</w:t>
            </w:r>
            <w:bookmarkEnd w:id="277"/>
          </w:p>
        </w:tc>
      </w:tr>
      <w:tr w:rsidR="00292097" w:rsidRPr="00986958" w14:paraId="7F7AE544" w14:textId="77777777" w:rsidTr="0041110D">
        <w:trPr>
          <w:cantSplit/>
          <w:jc w:val="center"/>
        </w:trPr>
        <w:tc>
          <w:tcPr>
            <w:tcW w:w="284" w:type="dxa"/>
          </w:tcPr>
          <w:p w14:paraId="6BC109BF" w14:textId="77777777" w:rsidR="00292097" w:rsidRPr="00986958" w:rsidRDefault="00292097" w:rsidP="0041110D">
            <w:pPr>
              <w:keepNext/>
              <w:keepLines/>
              <w:spacing w:after="0"/>
              <w:jc w:val="center"/>
              <w:rPr>
                <w:rFonts w:ascii="Arial" w:hAnsi="Arial"/>
                <w:b/>
                <w:sz w:val="18"/>
              </w:rPr>
            </w:pPr>
            <w:bookmarkStart w:id="278" w:name="_MCCTEMPBM_CRPT52710012___4" w:colFirst="0" w:colLast="1"/>
            <w:r w:rsidRPr="00986958">
              <w:rPr>
                <w:rFonts w:ascii="Arial" w:hAnsi="Arial"/>
                <w:b/>
                <w:sz w:val="18"/>
              </w:rPr>
              <w:t>3</w:t>
            </w:r>
          </w:p>
        </w:tc>
        <w:tc>
          <w:tcPr>
            <w:tcW w:w="284" w:type="dxa"/>
          </w:tcPr>
          <w:p w14:paraId="679FC75D"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77B03909"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3E8910F2" w14:textId="77777777" w:rsidR="00292097" w:rsidRPr="00986958" w:rsidRDefault="00292097" w:rsidP="0041110D">
            <w:pPr>
              <w:keepNext/>
              <w:keepLines/>
              <w:spacing w:after="0"/>
              <w:jc w:val="center"/>
              <w:rPr>
                <w:rFonts w:ascii="Arial" w:hAnsi="Arial"/>
                <w:b/>
                <w:sz w:val="18"/>
              </w:rPr>
            </w:pPr>
          </w:p>
        </w:tc>
        <w:tc>
          <w:tcPr>
            <w:tcW w:w="5953" w:type="dxa"/>
          </w:tcPr>
          <w:p w14:paraId="2B5BE55D" w14:textId="77777777" w:rsidR="00292097" w:rsidRPr="00986958" w:rsidRDefault="00292097" w:rsidP="0041110D">
            <w:pPr>
              <w:keepNext/>
              <w:keepLines/>
              <w:spacing w:after="0"/>
              <w:rPr>
                <w:rFonts w:ascii="Arial" w:hAnsi="Arial"/>
                <w:sz w:val="18"/>
              </w:rPr>
            </w:pPr>
          </w:p>
        </w:tc>
      </w:tr>
      <w:tr w:rsidR="00292097" w:rsidRPr="00986958" w14:paraId="401E6D38" w14:textId="77777777" w:rsidTr="0041110D">
        <w:trPr>
          <w:cantSplit/>
          <w:jc w:val="center"/>
        </w:trPr>
        <w:tc>
          <w:tcPr>
            <w:tcW w:w="284" w:type="dxa"/>
          </w:tcPr>
          <w:p w14:paraId="28BA62A8" w14:textId="77777777" w:rsidR="00292097" w:rsidRPr="00986958" w:rsidRDefault="00292097" w:rsidP="0041110D">
            <w:pPr>
              <w:keepNext/>
              <w:keepLines/>
              <w:spacing w:after="0"/>
              <w:jc w:val="center"/>
              <w:rPr>
                <w:rFonts w:ascii="Arial" w:hAnsi="Arial"/>
                <w:sz w:val="18"/>
              </w:rPr>
            </w:pPr>
            <w:bookmarkStart w:id="279" w:name="_MCCTEMPBM_CRPT52710013___4" w:colFirst="0" w:colLast="1"/>
            <w:bookmarkEnd w:id="278"/>
            <w:r w:rsidRPr="00986958">
              <w:rPr>
                <w:rFonts w:ascii="Arial" w:hAnsi="Arial"/>
                <w:sz w:val="18"/>
              </w:rPr>
              <w:t>0</w:t>
            </w:r>
          </w:p>
        </w:tc>
        <w:tc>
          <w:tcPr>
            <w:tcW w:w="284" w:type="dxa"/>
          </w:tcPr>
          <w:p w14:paraId="116791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4D4EB6C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FC7F10C" w14:textId="77777777" w:rsidR="00292097" w:rsidRPr="00986958" w:rsidRDefault="00292097" w:rsidP="0041110D">
            <w:pPr>
              <w:keepNext/>
              <w:keepLines/>
              <w:spacing w:after="0"/>
              <w:jc w:val="center"/>
              <w:rPr>
                <w:rFonts w:ascii="Arial" w:hAnsi="Arial"/>
                <w:sz w:val="18"/>
              </w:rPr>
            </w:pPr>
          </w:p>
        </w:tc>
        <w:tc>
          <w:tcPr>
            <w:tcW w:w="5953" w:type="dxa"/>
          </w:tcPr>
          <w:p w14:paraId="14774F00" w14:textId="77777777" w:rsidR="00292097" w:rsidRPr="00986958" w:rsidRDefault="00292097" w:rsidP="0041110D">
            <w:pPr>
              <w:keepNext/>
              <w:keepLines/>
              <w:spacing w:after="0"/>
              <w:rPr>
                <w:rFonts w:ascii="Arial" w:hAnsi="Arial"/>
                <w:sz w:val="18"/>
              </w:rPr>
            </w:pPr>
            <w:bookmarkStart w:id="280" w:name="_MCCTEMPBM_CRPT52710014___7"/>
            <w:r w:rsidRPr="00986958">
              <w:rPr>
                <w:rFonts w:ascii="Arial" w:hAnsi="Arial"/>
                <w:sz w:val="18"/>
                <w:lang w:eastAsia="ko-KR"/>
              </w:rPr>
              <w:t>Signalling integrity protection not needed</w:t>
            </w:r>
            <w:bookmarkEnd w:id="280"/>
          </w:p>
        </w:tc>
      </w:tr>
      <w:tr w:rsidR="00292097" w:rsidRPr="00986958" w14:paraId="5CBBB80F" w14:textId="77777777" w:rsidTr="0041110D">
        <w:trPr>
          <w:cantSplit/>
          <w:jc w:val="center"/>
        </w:trPr>
        <w:tc>
          <w:tcPr>
            <w:tcW w:w="284" w:type="dxa"/>
          </w:tcPr>
          <w:p w14:paraId="6A50DC5A" w14:textId="77777777" w:rsidR="00292097" w:rsidRPr="00986958" w:rsidRDefault="00292097" w:rsidP="0041110D">
            <w:pPr>
              <w:keepNext/>
              <w:keepLines/>
              <w:spacing w:after="0"/>
              <w:jc w:val="center"/>
              <w:rPr>
                <w:rFonts w:ascii="Arial" w:hAnsi="Arial"/>
                <w:sz w:val="18"/>
              </w:rPr>
            </w:pPr>
            <w:bookmarkStart w:id="281" w:name="_MCCTEMPBM_CRPT52710015___4" w:colFirst="0" w:colLast="1"/>
            <w:bookmarkEnd w:id="279"/>
            <w:r w:rsidRPr="00986958">
              <w:rPr>
                <w:rFonts w:ascii="Arial" w:hAnsi="Arial"/>
                <w:sz w:val="18"/>
              </w:rPr>
              <w:t>0</w:t>
            </w:r>
          </w:p>
        </w:tc>
        <w:tc>
          <w:tcPr>
            <w:tcW w:w="284" w:type="dxa"/>
          </w:tcPr>
          <w:p w14:paraId="3B224ED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E36BE3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2CC583" w14:textId="77777777" w:rsidR="00292097" w:rsidRPr="00986958" w:rsidRDefault="00292097" w:rsidP="0041110D">
            <w:pPr>
              <w:keepNext/>
              <w:keepLines/>
              <w:spacing w:after="0"/>
              <w:jc w:val="center"/>
              <w:rPr>
                <w:rFonts w:ascii="Arial" w:hAnsi="Arial"/>
                <w:sz w:val="18"/>
              </w:rPr>
            </w:pPr>
          </w:p>
        </w:tc>
        <w:tc>
          <w:tcPr>
            <w:tcW w:w="5953" w:type="dxa"/>
          </w:tcPr>
          <w:p w14:paraId="21A1F188" w14:textId="77777777" w:rsidR="00292097" w:rsidRPr="00986958" w:rsidRDefault="00292097" w:rsidP="0041110D">
            <w:pPr>
              <w:keepNext/>
              <w:keepLines/>
              <w:spacing w:after="0"/>
              <w:rPr>
                <w:rFonts w:ascii="Arial" w:hAnsi="Arial"/>
                <w:sz w:val="18"/>
              </w:rPr>
            </w:pPr>
            <w:bookmarkStart w:id="282" w:name="_MCCTEMPBM_CRPT52710016___7"/>
            <w:r w:rsidRPr="00986958">
              <w:rPr>
                <w:rFonts w:ascii="Arial" w:hAnsi="Arial"/>
                <w:sz w:val="18"/>
                <w:lang w:eastAsia="ko-KR"/>
              </w:rPr>
              <w:t>Signalling integrity protection preferred</w:t>
            </w:r>
            <w:bookmarkEnd w:id="282"/>
          </w:p>
        </w:tc>
      </w:tr>
      <w:tr w:rsidR="00292097" w:rsidRPr="00986958" w14:paraId="3015A509" w14:textId="77777777" w:rsidTr="0041110D">
        <w:trPr>
          <w:cantSplit/>
          <w:jc w:val="center"/>
        </w:trPr>
        <w:tc>
          <w:tcPr>
            <w:tcW w:w="284" w:type="dxa"/>
          </w:tcPr>
          <w:p w14:paraId="2891067F" w14:textId="77777777" w:rsidR="00292097" w:rsidRPr="00986958" w:rsidRDefault="00292097" w:rsidP="0041110D">
            <w:pPr>
              <w:keepNext/>
              <w:keepLines/>
              <w:spacing w:after="0"/>
              <w:jc w:val="center"/>
              <w:rPr>
                <w:rFonts w:ascii="Arial" w:hAnsi="Arial"/>
                <w:sz w:val="18"/>
              </w:rPr>
            </w:pPr>
            <w:bookmarkStart w:id="283" w:name="_MCCTEMPBM_CRPT52710017___4" w:colFirst="0" w:colLast="1"/>
            <w:bookmarkEnd w:id="281"/>
            <w:r w:rsidRPr="00986958">
              <w:rPr>
                <w:rFonts w:ascii="Arial" w:hAnsi="Arial"/>
                <w:sz w:val="18"/>
              </w:rPr>
              <w:t>0</w:t>
            </w:r>
          </w:p>
        </w:tc>
        <w:tc>
          <w:tcPr>
            <w:tcW w:w="284" w:type="dxa"/>
          </w:tcPr>
          <w:p w14:paraId="5EB2F0F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1D2B10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ADE6B6D" w14:textId="77777777" w:rsidR="00292097" w:rsidRPr="00986958" w:rsidRDefault="00292097" w:rsidP="0041110D">
            <w:pPr>
              <w:keepNext/>
              <w:keepLines/>
              <w:spacing w:after="0"/>
              <w:jc w:val="center"/>
              <w:rPr>
                <w:rFonts w:ascii="Arial" w:hAnsi="Arial"/>
                <w:sz w:val="18"/>
              </w:rPr>
            </w:pPr>
          </w:p>
        </w:tc>
        <w:tc>
          <w:tcPr>
            <w:tcW w:w="5953" w:type="dxa"/>
          </w:tcPr>
          <w:p w14:paraId="21CC278A" w14:textId="77777777" w:rsidR="00292097" w:rsidRPr="00986958" w:rsidRDefault="00292097" w:rsidP="0041110D">
            <w:pPr>
              <w:keepNext/>
              <w:keepLines/>
              <w:spacing w:after="0"/>
              <w:rPr>
                <w:rFonts w:ascii="Arial" w:hAnsi="Arial"/>
                <w:sz w:val="18"/>
              </w:rPr>
            </w:pPr>
            <w:bookmarkStart w:id="284" w:name="_MCCTEMPBM_CRPT52710018___7"/>
            <w:r w:rsidRPr="00986958">
              <w:rPr>
                <w:rFonts w:ascii="Arial" w:hAnsi="Arial"/>
                <w:sz w:val="18"/>
                <w:lang w:eastAsia="ko-KR"/>
              </w:rPr>
              <w:t>Signalling integrity protection required</w:t>
            </w:r>
            <w:bookmarkEnd w:id="284"/>
          </w:p>
        </w:tc>
      </w:tr>
      <w:tr w:rsidR="00292097" w:rsidRPr="00986958" w14:paraId="79A535D4" w14:textId="77777777" w:rsidTr="0041110D">
        <w:trPr>
          <w:cantSplit/>
          <w:jc w:val="center"/>
        </w:trPr>
        <w:tc>
          <w:tcPr>
            <w:tcW w:w="284" w:type="dxa"/>
          </w:tcPr>
          <w:p w14:paraId="4969242F" w14:textId="77777777" w:rsidR="00292097" w:rsidRPr="00986958" w:rsidRDefault="00292097" w:rsidP="0041110D">
            <w:pPr>
              <w:keepNext/>
              <w:keepLines/>
              <w:spacing w:after="0"/>
              <w:jc w:val="center"/>
              <w:rPr>
                <w:rFonts w:ascii="Arial" w:hAnsi="Arial"/>
                <w:sz w:val="18"/>
              </w:rPr>
            </w:pPr>
            <w:bookmarkStart w:id="285" w:name="_MCCTEMPBM_CRPT52710019___4" w:colFirst="0" w:colLast="1"/>
            <w:bookmarkEnd w:id="283"/>
            <w:r w:rsidRPr="00986958">
              <w:rPr>
                <w:rFonts w:ascii="Arial" w:hAnsi="Arial"/>
                <w:sz w:val="18"/>
              </w:rPr>
              <w:t>0</w:t>
            </w:r>
          </w:p>
        </w:tc>
        <w:tc>
          <w:tcPr>
            <w:tcW w:w="284" w:type="dxa"/>
          </w:tcPr>
          <w:p w14:paraId="619DF7B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434FC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FD12059" w14:textId="77777777" w:rsidR="00292097" w:rsidRPr="00986958" w:rsidRDefault="00292097" w:rsidP="0041110D">
            <w:pPr>
              <w:keepNext/>
              <w:keepLines/>
              <w:spacing w:after="0"/>
              <w:jc w:val="center"/>
              <w:rPr>
                <w:rFonts w:ascii="Arial" w:hAnsi="Arial"/>
                <w:sz w:val="18"/>
              </w:rPr>
            </w:pPr>
          </w:p>
        </w:tc>
        <w:tc>
          <w:tcPr>
            <w:tcW w:w="5953" w:type="dxa"/>
          </w:tcPr>
          <w:p w14:paraId="14D2E4EE" w14:textId="77777777" w:rsidR="00292097" w:rsidRPr="00986958" w:rsidRDefault="00292097" w:rsidP="0041110D">
            <w:pPr>
              <w:keepNext/>
              <w:keepLines/>
              <w:spacing w:after="0"/>
              <w:rPr>
                <w:rFonts w:ascii="Arial" w:hAnsi="Arial"/>
                <w:sz w:val="18"/>
              </w:rPr>
            </w:pPr>
          </w:p>
        </w:tc>
      </w:tr>
      <w:tr w:rsidR="00292097" w:rsidRPr="00986958" w14:paraId="26C474C7" w14:textId="77777777" w:rsidTr="0041110D">
        <w:trPr>
          <w:cantSplit/>
          <w:jc w:val="center"/>
        </w:trPr>
        <w:tc>
          <w:tcPr>
            <w:tcW w:w="7087" w:type="dxa"/>
            <w:gridSpan w:val="5"/>
          </w:tcPr>
          <w:p w14:paraId="520F0F22" w14:textId="15582112" w:rsidR="00292097" w:rsidRPr="00986958" w:rsidRDefault="00292097" w:rsidP="0041110D">
            <w:pPr>
              <w:keepNext/>
              <w:keepLines/>
              <w:spacing w:after="0"/>
              <w:rPr>
                <w:rFonts w:ascii="Arial" w:hAnsi="Arial"/>
                <w:sz w:val="18"/>
              </w:rPr>
            </w:pPr>
            <w:bookmarkStart w:id="286" w:name="_MCCTEMPBM_CRPT52710020___7"/>
            <w:bookmarkEnd w:id="285"/>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86"/>
          </w:p>
        </w:tc>
      </w:tr>
      <w:tr w:rsidR="00292097" w:rsidRPr="00986958" w14:paraId="2689DA29" w14:textId="77777777" w:rsidTr="0041110D">
        <w:trPr>
          <w:cantSplit/>
          <w:jc w:val="center"/>
        </w:trPr>
        <w:tc>
          <w:tcPr>
            <w:tcW w:w="284" w:type="dxa"/>
          </w:tcPr>
          <w:p w14:paraId="59C0BF92" w14:textId="77777777" w:rsidR="00292097" w:rsidRPr="00986958" w:rsidRDefault="00292097" w:rsidP="0041110D">
            <w:pPr>
              <w:keepNext/>
              <w:keepLines/>
              <w:spacing w:after="0"/>
              <w:jc w:val="center"/>
              <w:rPr>
                <w:rFonts w:ascii="Arial" w:hAnsi="Arial"/>
                <w:sz w:val="18"/>
              </w:rPr>
            </w:pPr>
            <w:bookmarkStart w:id="287" w:name="_MCCTEMPBM_CRPT52710021___4" w:colFirst="0" w:colLast="1"/>
            <w:r w:rsidRPr="00986958">
              <w:rPr>
                <w:rFonts w:ascii="Arial" w:hAnsi="Arial"/>
                <w:sz w:val="18"/>
              </w:rPr>
              <w:t>1</w:t>
            </w:r>
          </w:p>
        </w:tc>
        <w:tc>
          <w:tcPr>
            <w:tcW w:w="284" w:type="dxa"/>
          </w:tcPr>
          <w:p w14:paraId="5282369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875A7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4B09F75" w14:textId="77777777" w:rsidR="00292097" w:rsidRPr="00986958" w:rsidRDefault="00292097" w:rsidP="0041110D">
            <w:pPr>
              <w:keepNext/>
              <w:keepLines/>
              <w:spacing w:after="0"/>
              <w:jc w:val="center"/>
              <w:rPr>
                <w:rFonts w:ascii="Arial" w:hAnsi="Arial"/>
                <w:sz w:val="18"/>
              </w:rPr>
            </w:pPr>
          </w:p>
        </w:tc>
        <w:tc>
          <w:tcPr>
            <w:tcW w:w="5953" w:type="dxa"/>
          </w:tcPr>
          <w:p w14:paraId="06E1FBE9" w14:textId="77777777" w:rsidR="00292097" w:rsidRPr="00986958" w:rsidRDefault="00292097" w:rsidP="0041110D">
            <w:pPr>
              <w:keepNext/>
              <w:keepLines/>
              <w:spacing w:after="0"/>
              <w:rPr>
                <w:rFonts w:ascii="Arial" w:hAnsi="Arial"/>
                <w:sz w:val="18"/>
              </w:rPr>
            </w:pPr>
          </w:p>
        </w:tc>
      </w:tr>
      <w:tr w:rsidR="00292097" w:rsidRPr="00986958" w14:paraId="2FB3BA6F" w14:textId="77777777" w:rsidTr="0041110D">
        <w:trPr>
          <w:cantSplit/>
          <w:jc w:val="center"/>
        </w:trPr>
        <w:tc>
          <w:tcPr>
            <w:tcW w:w="284" w:type="dxa"/>
          </w:tcPr>
          <w:p w14:paraId="1183196F" w14:textId="77777777" w:rsidR="00292097" w:rsidRPr="00986958" w:rsidRDefault="00292097" w:rsidP="0041110D">
            <w:pPr>
              <w:keepNext/>
              <w:keepLines/>
              <w:spacing w:after="0"/>
              <w:jc w:val="center"/>
              <w:rPr>
                <w:rFonts w:ascii="Arial" w:hAnsi="Arial"/>
                <w:sz w:val="18"/>
              </w:rPr>
            </w:pPr>
            <w:bookmarkStart w:id="288" w:name="_MCCTEMPBM_CRPT52710022___4" w:colFirst="0" w:colLast="1"/>
            <w:bookmarkEnd w:id="287"/>
            <w:r w:rsidRPr="00986958">
              <w:rPr>
                <w:rFonts w:ascii="Arial" w:hAnsi="Arial"/>
                <w:sz w:val="18"/>
              </w:rPr>
              <w:t>1</w:t>
            </w:r>
          </w:p>
        </w:tc>
        <w:tc>
          <w:tcPr>
            <w:tcW w:w="284" w:type="dxa"/>
          </w:tcPr>
          <w:p w14:paraId="6D7376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189F87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50EA05D" w14:textId="77777777" w:rsidR="00292097" w:rsidRPr="00986958" w:rsidRDefault="00292097" w:rsidP="0041110D">
            <w:pPr>
              <w:keepNext/>
              <w:keepLines/>
              <w:spacing w:after="0"/>
              <w:jc w:val="center"/>
              <w:rPr>
                <w:rFonts w:ascii="Arial" w:hAnsi="Arial"/>
                <w:sz w:val="18"/>
              </w:rPr>
            </w:pPr>
          </w:p>
        </w:tc>
        <w:tc>
          <w:tcPr>
            <w:tcW w:w="5953" w:type="dxa"/>
          </w:tcPr>
          <w:p w14:paraId="3D2AD82B" w14:textId="77777777" w:rsidR="00292097" w:rsidRPr="00986958" w:rsidRDefault="00292097" w:rsidP="0041110D">
            <w:pPr>
              <w:keepNext/>
              <w:keepLines/>
              <w:spacing w:after="0"/>
              <w:rPr>
                <w:rFonts w:ascii="Arial" w:hAnsi="Arial"/>
                <w:sz w:val="18"/>
              </w:rPr>
            </w:pPr>
            <w:bookmarkStart w:id="289" w:name="_MCCTEMPBM_CRPT52710023___7"/>
            <w:r w:rsidRPr="00986958">
              <w:rPr>
                <w:rFonts w:ascii="Arial" w:hAnsi="Arial"/>
                <w:sz w:val="18"/>
              </w:rPr>
              <w:t>Reserved</w:t>
            </w:r>
            <w:bookmarkEnd w:id="289"/>
          </w:p>
        </w:tc>
      </w:tr>
      <w:tr w:rsidR="00292097" w:rsidRPr="00986958" w14:paraId="3C2DBAA2" w14:textId="77777777" w:rsidTr="0041110D">
        <w:trPr>
          <w:cantSplit/>
          <w:jc w:val="center"/>
        </w:trPr>
        <w:tc>
          <w:tcPr>
            <w:tcW w:w="7087" w:type="dxa"/>
            <w:gridSpan w:val="5"/>
          </w:tcPr>
          <w:p w14:paraId="1D03F72A" w14:textId="77777777" w:rsidR="00292097" w:rsidRPr="00986958" w:rsidRDefault="00292097" w:rsidP="0041110D">
            <w:pPr>
              <w:keepNext/>
              <w:keepLines/>
              <w:spacing w:after="0"/>
              <w:rPr>
                <w:rFonts w:ascii="Arial" w:hAnsi="Arial"/>
                <w:sz w:val="18"/>
              </w:rPr>
            </w:pPr>
            <w:bookmarkStart w:id="290" w:name="MCCQCTEMPBM_00000231"/>
            <w:bookmarkEnd w:id="288"/>
          </w:p>
        </w:tc>
      </w:tr>
      <w:tr w:rsidR="00292097" w:rsidRPr="00986958" w14:paraId="2C6DAD9D" w14:textId="77777777" w:rsidTr="0041110D">
        <w:trPr>
          <w:cantSplit/>
          <w:jc w:val="center"/>
        </w:trPr>
        <w:tc>
          <w:tcPr>
            <w:tcW w:w="7087" w:type="dxa"/>
            <w:gridSpan w:val="5"/>
          </w:tcPr>
          <w:p w14:paraId="415DB16B" w14:textId="77777777" w:rsidR="00292097" w:rsidRPr="00986958" w:rsidRDefault="00292097" w:rsidP="0041110D">
            <w:pPr>
              <w:keepNext/>
              <w:keepLines/>
              <w:spacing w:after="0"/>
              <w:rPr>
                <w:rFonts w:ascii="Arial" w:hAnsi="Arial"/>
                <w:sz w:val="18"/>
              </w:rPr>
            </w:pPr>
            <w:bookmarkStart w:id="291" w:name="_MCCTEMPBM_CRPT52710024___7" w:colFirst="0" w:colLast="0"/>
            <w:bookmarkEnd w:id="290"/>
            <w:r w:rsidRPr="00986958">
              <w:rPr>
                <w:rFonts w:ascii="Arial" w:hAnsi="Arial"/>
                <w:sz w:val="18"/>
              </w:rPr>
              <w:t>If the UE receives a signalling integrity protection policy value that the UE does not understand, the UE shall interpret the value as 010 "Signalling integrity protection required".</w:t>
            </w:r>
          </w:p>
          <w:p w14:paraId="426C242C" w14:textId="77777777" w:rsidR="00292097" w:rsidRPr="00986958" w:rsidRDefault="00292097" w:rsidP="0041110D">
            <w:pPr>
              <w:keepNext/>
              <w:keepLines/>
              <w:spacing w:after="0"/>
              <w:rPr>
                <w:rFonts w:ascii="Arial" w:hAnsi="Arial"/>
                <w:sz w:val="18"/>
              </w:rPr>
            </w:pPr>
            <w:r w:rsidRPr="00986958">
              <w:rPr>
                <w:rFonts w:ascii="Arial" w:hAnsi="Arial"/>
                <w:sz w:val="18"/>
              </w:rPr>
              <w:t xml:space="preserve"> </w:t>
            </w:r>
          </w:p>
          <w:p w14:paraId="49B47EB4" w14:textId="1BE6C832" w:rsidR="00292097" w:rsidRPr="00986958" w:rsidRDefault="00292097" w:rsidP="0041110D">
            <w:pPr>
              <w:keepNext/>
              <w:keepLines/>
              <w:spacing w:after="0"/>
              <w:rPr>
                <w:rFonts w:ascii="Arial" w:hAnsi="Arial"/>
                <w:sz w:val="18"/>
              </w:rPr>
            </w:pPr>
            <w:r w:rsidRPr="00986958">
              <w:rPr>
                <w:rFonts w:ascii="Arial" w:hAnsi="Arial"/>
                <w:sz w:val="18"/>
              </w:rPr>
              <w:t>Signaling ciphering policy (octet o</w:t>
            </w:r>
            <w:r w:rsidR="00D54D84" w:rsidRPr="00986958">
              <w:rPr>
                <w:rFonts w:ascii="Arial" w:hAnsi="Arial"/>
                <w:sz w:val="18"/>
              </w:rPr>
              <w:t>89</w:t>
            </w:r>
            <w:r w:rsidRPr="00986958">
              <w:rPr>
                <w:rFonts w:ascii="Arial" w:hAnsi="Arial"/>
                <w:sz w:val="18"/>
              </w:rPr>
              <w:t>+1, bit 5 to 7):</w:t>
            </w:r>
          </w:p>
        </w:tc>
      </w:tr>
      <w:tr w:rsidR="00292097" w:rsidRPr="00986958" w14:paraId="46D7ED75" w14:textId="77777777" w:rsidTr="0041110D">
        <w:trPr>
          <w:cantSplit/>
          <w:jc w:val="center"/>
        </w:trPr>
        <w:tc>
          <w:tcPr>
            <w:tcW w:w="7087" w:type="dxa"/>
            <w:gridSpan w:val="5"/>
          </w:tcPr>
          <w:p w14:paraId="06AA1AEF" w14:textId="77777777" w:rsidR="00292097" w:rsidRPr="00986958" w:rsidRDefault="00292097" w:rsidP="0041110D">
            <w:pPr>
              <w:keepNext/>
              <w:keepLines/>
              <w:spacing w:after="0"/>
              <w:rPr>
                <w:rFonts w:ascii="Arial" w:hAnsi="Arial"/>
                <w:sz w:val="18"/>
              </w:rPr>
            </w:pPr>
            <w:bookmarkStart w:id="292" w:name="_MCCTEMPBM_CRPT52710025___7"/>
            <w:bookmarkEnd w:id="291"/>
            <w:r w:rsidRPr="00986958">
              <w:rPr>
                <w:rFonts w:ascii="Arial" w:hAnsi="Arial"/>
                <w:sz w:val="18"/>
              </w:rPr>
              <w:t>Bits</w:t>
            </w:r>
            <w:bookmarkEnd w:id="292"/>
          </w:p>
        </w:tc>
      </w:tr>
      <w:tr w:rsidR="00292097" w:rsidRPr="00986958" w14:paraId="2579138B" w14:textId="77777777" w:rsidTr="0041110D">
        <w:trPr>
          <w:cantSplit/>
          <w:jc w:val="center"/>
        </w:trPr>
        <w:tc>
          <w:tcPr>
            <w:tcW w:w="284" w:type="dxa"/>
          </w:tcPr>
          <w:p w14:paraId="64BD88E7" w14:textId="77777777" w:rsidR="00292097" w:rsidRPr="00986958" w:rsidRDefault="00292097" w:rsidP="0041110D">
            <w:pPr>
              <w:keepNext/>
              <w:keepLines/>
              <w:spacing w:after="0"/>
              <w:jc w:val="center"/>
              <w:rPr>
                <w:rFonts w:ascii="Arial" w:hAnsi="Arial"/>
                <w:b/>
                <w:sz w:val="18"/>
              </w:rPr>
            </w:pPr>
            <w:bookmarkStart w:id="293" w:name="_MCCTEMPBM_CRPT52710026___4" w:colFirst="0" w:colLast="1"/>
            <w:r w:rsidRPr="00986958">
              <w:rPr>
                <w:rFonts w:ascii="Arial" w:hAnsi="Arial"/>
                <w:b/>
                <w:sz w:val="18"/>
              </w:rPr>
              <w:t>7</w:t>
            </w:r>
          </w:p>
        </w:tc>
        <w:tc>
          <w:tcPr>
            <w:tcW w:w="284" w:type="dxa"/>
          </w:tcPr>
          <w:p w14:paraId="5639F93B"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091B3B2E"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74BA1904" w14:textId="77777777" w:rsidR="00292097" w:rsidRPr="00986958" w:rsidRDefault="00292097" w:rsidP="0041110D">
            <w:pPr>
              <w:keepNext/>
              <w:keepLines/>
              <w:spacing w:after="0"/>
              <w:jc w:val="center"/>
              <w:rPr>
                <w:rFonts w:ascii="Arial" w:hAnsi="Arial"/>
                <w:b/>
                <w:sz w:val="18"/>
              </w:rPr>
            </w:pPr>
          </w:p>
        </w:tc>
        <w:tc>
          <w:tcPr>
            <w:tcW w:w="5953" w:type="dxa"/>
          </w:tcPr>
          <w:p w14:paraId="225EAF55" w14:textId="77777777" w:rsidR="00292097" w:rsidRPr="00986958" w:rsidRDefault="00292097" w:rsidP="0041110D">
            <w:pPr>
              <w:keepNext/>
              <w:keepLines/>
              <w:spacing w:after="0"/>
              <w:rPr>
                <w:rFonts w:ascii="Arial" w:hAnsi="Arial"/>
                <w:sz w:val="18"/>
              </w:rPr>
            </w:pPr>
          </w:p>
        </w:tc>
      </w:tr>
      <w:tr w:rsidR="00292097" w:rsidRPr="00986958" w14:paraId="432A4D5E" w14:textId="77777777" w:rsidTr="0041110D">
        <w:trPr>
          <w:cantSplit/>
          <w:jc w:val="center"/>
        </w:trPr>
        <w:tc>
          <w:tcPr>
            <w:tcW w:w="284" w:type="dxa"/>
          </w:tcPr>
          <w:p w14:paraId="30EF6FCC" w14:textId="77777777" w:rsidR="00292097" w:rsidRPr="00986958" w:rsidRDefault="00292097" w:rsidP="0041110D">
            <w:pPr>
              <w:keepNext/>
              <w:keepLines/>
              <w:spacing w:after="0"/>
              <w:jc w:val="center"/>
              <w:rPr>
                <w:rFonts w:ascii="Arial" w:hAnsi="Arial"/>
                <w:sz w:val="18"/>
              </w:rPr>
            </w:pPr>
            <w:bookmarkStart w:id="294" w:name="_MCCTEMPBM_CRPT52710027___4" w:colFirst="0" w:colLast="1"/>
            <w:bookmarkEnd w:id="293"/>
            <w:r w:rsidRPr="00986958">
              <w:rPr>
                <w:rFonts w:ascii="Arial" w:hAnsi="Arial"/>
                <w:sz w:val="18"/>
              </w:rPr>
              <w:t>0</w:t>
            </w:r>
          </w:p>
        </w:tc>
        <w:tc>
          <w:tcPr>
            <w:tcW w:w="284" w:type="dxa"/>
          </w:tcPr>
          <w:p w14:paraId="6CA0B6B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6C8E10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10F60B2" w14:textId="77777777" w:rsidR="00292097" w:rsidRPr="00986958" w:rsidRDefault="00292097" w:rsidP="0041110D">
            <w:pPr>
              <w:keepNext/>
              <w:keepLines/>
              <w:spacing w:after="0"/>
              <w:jc w:val="center"/>
              <w:rPr>
                <w:rFonts w:ascii="Arial" w:hAnsi="Arial"/>
                <w:sz w:val="18"/>
              </w:rPr>
            </w:pPr>
          </w:p>
        </w:tc>
        <w:tc>
          <w:tcPr>
            <w:tcW w:w="5953" w:type="dxa"/>
          </w:tcPr>
          <w:p w14:paraId="65FD581D" w14:textId="77777777" w:rsidR="00292097" w:rsidRPr="00986958" w:rsidRDefault="00292097" w:rsidP="0041110D">
            <w:pPr>
              <w:keepNext/>
              <w:keepLines/>
              <w:spacing w:after="0"/>
              <w:rPr>
                <w:rFonts w:ascii="Arial" w:hAnsi="Arial"/>
                <w:sz w:val="18"/>
              </w:rPr>
            </w:pPr>
            <w:bookmarkStart w:id="295" w:name="_MCCTEMPBM_CRPT52710028___7"/>
            <w:r w:rsidRPr="00986958">
              <w:rPr>
                <w:rFonts w:ascii="Arial" w:hAnsi="Arial"/>
                <w:sz w:val="18"/>
                <w:lang w:eastAsia="ko-KR"/>
              </w:rPr>
              <w:t>Signalling ciphering not needed</w:t>
            </w:r>
            <w:bookmarkEnd w:id="295"/>
          </w:p>
        </w:tc>
      </w:tr>
      <w:tr w:rsidR="00292097" w:rsidRPr="00986958" w14:paraId="0819B3C2" w14:textId="77777777" w:rsidTr="0041110D">
        <w:trPr>
          <w:cantSplit/>
          <w:jc w:val="center"/>
        </w:trPr>
        <w:tc>
          <w:tcPr>
            <w:tcW w:w="284" w:type="dxa"/>
          </w:tcPr>
          <w:p w14:paraId="48E6DA27" w14:textId="77777777" w:rsidR="00292097" w:rsidRPr="00986958" w:rsidRDefault="00292097" w:rsidP="0041110D">
            <w:pPr>
              <w:keepNext/>
              <w:keepLines/>
              <w:spacing w:after="0"/>
              <w:jc w:val="center"/>
              <w:rPr>
                <w:rFonts w:ascii="Arial" w:hAnsi="Arial"/>
                <w:sz w:val="18"/>
              </w:rPr>
            </w:pPr>
            <w:bookmarkStart w:id="296" w:name="_MCCTEMPBM_CRPT52710029___4" w:colFirst="0" w:colLast="1"/>
            <w:bookmarkEnd w:id="294"/>
            <w:r w:rsidRPr="00986958">
              <w:rPr>
                <w:rFonts w:ascii="Arial" w:hAnsi="Arial"/>
                <w:sz w:val="18"/>
              </w:rPr>
              <w:t>0</w:t>
            </w:r>
          </w:p>
        </w:tc>
        <w:tc>
          <w:tcPr>
            <w:tcW w:w="284" w:type="dxa"/>
          </w:tcPr>
          <w:p w14:paraId="5B4BD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8715E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0366866" w14:textId="77777777" w:rsidR="00292097" w:rsidRPr="00986958" w:rsidRDefault="00292097" w:rsidP="0041110D">
            <w:pPr>
              <w:keepNext/>
              <w:keepLines/>
              <w:spacing w:after="0"/>
              <w:jc w:val="center"/>
              <w:rPr>
                <w:rFonts w:ascii="Arial" w:hAnsi="Arial"/>
                <w:sz w:val="18"/>
              </w:rPr>
            </w:pPr>
          </w:p>
        </w:tc>
        <w:tc>
          <w:tcPr>
            <w:tcW w:w="5953" w:type="dxa"/>
          </w:tcPr>
          <w:p w14:paraId="424FBD30" w14:textId="77777777" w:rsidR="00292097" w:rsidRPr="00986958" w:rsidRDefault="00292097" w:rsidP="0041110D">
            <w:pPr>
              <w:keepNext/>
              <w:keepLines/>
              <w:spacing w:after="0"/>
              <w:rPr>
                <w:rFonts w:ascii="Arial" w:hAnsi="Arial"/>
                <w:sz w:val="18"/>
              </w:rPr>
            </w:pPr>
            <w:bookmarkStart w:id="297" w:name="_MCCTEMPBM_CRPT52710030___7"/>
            <w:r w:rsidRPr="00986958">
              <w:rPr>
                <w:rFonts w:ascii="Arial" w:hAnsi="Arial"/>
                <w:sz w:val="18"/>
                <w:lang w:eastAsia="ko-KR"/>
              </w:rPr>
              <w:t>Signalling ciphering preferred</w:t>
            </w:r>
            <w:bookmarkEnd w:id="297"/>
          </w:p>
        </w:tc>
      </w:tr>
      <w:tr w:rsidR="00292097" w:rsidRPr="00986958" w14:paraId="04D34023" w14:textId="77777777" w:rsidTr="0041110D">
        <w:trPr>
          <w:cantSplit/>
          <w:jc w:val="center"/>
        </w:trPr>
        <w:tc>
          <w:tcPr>
            <w:tcW w:w="284" w:type="dxa"/>
          </w:tcPr>
          <w:p w14:paraId="5D11C8C1" w14:textId="77777777" w:rsidR="00292097" w:rsidRPr="00986958" w:rsidRDefault="00292097" w:rsidP="0041110D">
            <w:pPr>
              <w:keepNext/>
              <w:keepLines/>
              <w:spacing w:after="0"/>
              <w:jc w:val="center"/>
              <w:rPr>
                <w:rFonts w:ascii="Arial" w:hAnsi="Arial"/>
                <w:sz w:val="18"/>
              </w:rPr>
            </w:pPr>
            <w:bookmarkStart w:id="298" w:name="_MCCTEMPBM_CRPT52710031___4" w:colFirst="0" w:colLast="1"/>
            <w:bookmarkEnd w:id="296"/>
            <w:r w:rsidRPr="00986958">
              <w:rPr>
                <w:rFonts w:ascii="Arial" w:hAnsi="Arial"/>
                <w:sz w:val="18"/>
              </w:rPr>
              <w:t>0</w:t>
            </w:r>
          </w:p>
        </w:tc>
        <w:tc>
          <w:tcPr>
            <w:tcW w:w="284" w:type="dxa"/>
          </w:tcPr>
          <w:p w14:paraId="0E4F858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BC3729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40F5103" w14:textId="77777777" w:rsidR="00292097" w:rsidRPr="00986958" w:rsidRDefault="00292097" w:rsidP="0041110D">
            <w:pPr>
              <w:keepNext/>
              <w:keepLines/>
              <w:spacing w:after="0"/>
              <w:jc w:val="center"/>
              <w:rPr>
                <w:rFonts w:ascii="Arial" w:hAnsi="Arial"/>
                <w:sz w:val="18"/>
              </w:rPr>
            </w:pPr>
          </w:p>
        </w:tc>
        <w:tc>
          <w:tcPr>
            <w:tcW w:w="5953" w:type="dxa"/>
          </w:tcPr>
          <w:p w14:paraId="4AA3B13D" w14:textId="77777777" w:rsidR="00292097" w:rsidRPr="00986958" w:rsidRDefault="00292097" w:rsidP="0041110D">
            <w:pPr>
              <w:keepNext/>
              <w:keepLines/>
              <w:spacing w:after="0"/>
              <w:rPr>
                <w:rFonts w:ascii="Arial" w:hAnsi="Arial"/>
                <w:sz w:val="18"/>
              </w:rPr>
            </w:pPr>
            <w:bookmarkStart w:id="299" w:name="_MCCTEMPBM_CRPT52710032___7"/>
            <w:r w:rsidRPr="00986958">
              <w:rPr>
                <w:rFonts w:ascii="Arial" w:hAnsi="Arial"/>
                <w:sz w:val="18"/>
                <w:lang w:eastAsia="ko-KR"/>
              </w:rPr>
              <w:t>Signalling ciphering required</w:t>
            </w:r>
            <w:bookmarkEnd w:id="299"/>
          </w:p>
        </w:tc>
      </w:tr>
      <w:tr w:rsidR="00292097" w:rsidRPr="00986958" w14:paraId="11AA4498" w14:textId="77777777" w:rsidTr="0041110D">
        <w:trPr>
          <w:cantSplit/>
          <w:jc w:val="center"/>
        </w:trPr>
        <w:tc>
          <w:tcPr>
            <w:tcW w:w="284" w:type="dxa"/>
          </w:tcPr>
          <w:p w14:paraId="3750436D" w14:textId="77777777" w:rsidR="00292097" w:rsidRPr="00986958" w:rsidRDefault="00292097" w:rsidP="0041110D">
            <w:pPr>
              <w:keepNext/>
              <w:keepLines/>
              <w:spacing w:after="0"/>
              <w:jc w:val="center"/>
              <w:rPr>
                <w:rFonts w:ascii="Arial" w:hAnsi="Arial"/>
                <w:sz w:val="18"/>
              </w:rPr>
            </w:pPr>
            <w:bookmarkStart w:id="300" w:name="_MCCTEMPBM_CRPT52710033___4" w:colFirst="0" w:colLast="1"/>
            <w:bookmarkEnd w:id="298"/>
            <w:r w:rsidRPr="00986958">
              <w:rPr>
                <w:rFonts w:ascii="Arial" w:hAnsi="Arial"/>
                <w:sz w:val="18"/>
              </w:rPr>
              <w:t>0</w:t>
            </w:r>
          </w:p>
        </w:tc>
        <w:tc>
          <w:tcPr>
            <w:tcW w:w="284" w:type="dxa"/>
          </w:tcPr>
          <w:p w14:paraId="1D3775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3AC453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2E78D32" w14:textId="77777777" w:rsidR="00292097" w:rsidRPr="00986958" w:rsidRDefault="00292097" w:rsidP="0041110D">
            <w:pPr>
              <w:keepNext/>
              <w:keepLines/>
              <w:spacing w:after="0"/>
              <w:jc w:val="center"/>
              <w:rPr>
                <w:rFonts w:ascii="Arial" w:hAnsi="Arial"/>
                <w:sz w:val="18"/>
              </w:rPr>
            </w:pPr>
          </w:p>
        </w:tc>
        <w:tc>
          <w:tcPr>
            <w:tcW w:w="5953" w:type="dxa"/>
          </w:tcPr>
          <w:p w14:paraId="78207EB8" w14:textId="77777777" w:rsidR="00292097" w:rsidRPr="00986958" w:rsidRDefault="00292097" w:rsidP="0041110D">
            <w:pPr>
              <w:keepNext/>
              <w:keepLines/>
              <w:spacing w:after="0"/>
              <w:rPr>
                <w:rFonts w:ascii="Arial" w:hAnsi="Arial"/>
                <w:sz w:val="18"/>
              </w:rPr>
            </w:pPr>
          </w:p>
        </w:tc>
      </w:tr>
      <w:tr w:rsidR="00292097" w:rsidRPr="00986958" w14:paraId="0B3526E4" w14:textId="77777777" w:rsidTr="0041110D">
        <w:trPr>
          <w:cantSplit/>
          <w:jc w:val="center"/>
        </w:trPr>
        <w:tc>
          <w:tcPr>
            <w:tcW w:w="7087" w:type="dxa"/>
            <w:gridSpan w:val="5"/>
          </w:tcPr>
          <w:p w14:paraId="4C16367D" w14:textId="2CE4E4C5" w:rsidR="00292097" w:rsidRPr="00986958" w:rsidRDefault="00292097" w:rsidP="0041110D">
            <w:pPr>
              <w:keepNext/>
              <w:keepLines/>
              <w:spacing w:after="0"/>
              <w:rPr>
                <w:rFonts w:ascii="Arial" w:hAnsi="Arial"/>
                <w:sz w:val="18"/>
              </w:rPr>
            </w:pPr>
            <w:bookmarkStart w:id="301" w:name="_MCCTEMPBM_CRPT52710034___7"/>
            <w:bookmarkEnd w:id="300"/>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01"/>
          </w:p>
        </w:tc>
      </w:tr>
      <w:tr w:rsidR="00292097" w:rsidRPr="00986958" w14:paraId="49893016" w14:textId="77777777" w:rsidTr="0041110D">
        <w:trPr>
          <w:cantSplit/>
          <w:jc w:val="center"/>
        </w:trPr>
        <w:tc>
          <w:tcPr>
            <w:tcW w:w="284" w:type="dxa"/>
          </w:tcPr>
          <w:p w14:paraId="1121A544" w14:textId="77777777" w:rsidR="00292097" w:rsidRPr="00986958" w:rsidRDefault="00292097" w:rsidP="0041110D">
            <w:pPr>
              <w:keepNext/>
              <w:keepLines/>
              <w:spacing w:after="0"/>
              <w:jc w:val="center"/>
              <w:rPr>
                <w:rFonts w:ascii="Arial" w:hAnsi="Arial"/>
                <w:sz w:val="18"/>
              </w:rPr>
            </w:pPr>
            <w:bookmarkStart w:id="302" w:name="_MCCTEMPBM_CRPT52710035___4" w:colFirst="0" w:colLast="1"/>
            <w:r w:rsidRPr="00986958">
              <w:rPr>
                <w:rFonts w:ascii="Arial" w:hAnsi="Arial"/>
                <w:sz w:val="18"/>
              </w:rPr>
              <w:t>1</w:t>
            </w:r>
          </w:p>
        </w:tc>
        <w:tc>
          <w:tcPr>
            <w:tcW w:w="284" w:type="dxa"/>
          </w:tcPr>
          <w:p w14:paraId="52CDCA2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BD18A6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0B71610" w14:textId="77777777" w:rsidR="00292097" w:rsidRPr="00986958" w:rsidRDefault="00292097" w:rsidP="0041110D">
            <w:pPr>
              <w:keepNext/>
              <w:keepLines/>
              <w:spacing w:after="0"/>
              <w:jc w:val="center"/>
              <w:rPr>
                <w:rFonts w:ascii="Arial" w:hAnsi="Arial"/>
                <w:sz w:val="18"/>
              </w:rPr>
            </w:pPr>
          </w:p>
        </w:tc>
        <w:tc>
          <w:tcPr>
            <w:tcW w:w="5953" w:type="dxa"/>
          </w:tcPr>
          <w:p w14:paraId="3AD647B1" w14:textId="77777777" w:rsidR="00292097" w:rsidRPr="00986958" w:rsidRDefault="00292097" w:rsidP="0041110D">
            <w:pPr>
              <w:keepNext/>
              <w:keepLines/>
              <w:spacing w:after="0"/>
              <w:rPr>
                <w:rFonts w:ascii="Arial" w:hAnsi="Arial"/>
                <w:sz w:val="18"/>
              </w:rPr>
            </w:pPr>
          </w:p>
        </w:tc>
      </w:tr>
      <w:tr w:rsidR="00292097" w:rsidRPr="00986958" w14:paraId="225308F5" w14:textId="77777777" w:rsidTr="0041110D">
        <w:trPr>
          <w:cantSplit/>
          <w:jc w:val="center"/>
        </w:trPr>
        <w:tc>
          <w:tcPr>
            <w:tcW w:w="284" w:type="dxa"/>
          </w:tcPr>
          <w:p w14:paraId="2F068D37" w14:textId="77777777" w:rsidR="00292097" w:rsidRPr="00986958" w:rsidRDefault="00292097" w:rsidP="0041110D">
            <w:pPr>
              <w:keepNext/>
              <w:keepLines/>
              <w:spacing w:after="0"/>
              <w:jc w:val="center"/>
              <w:rPr>
                <w:rFonts w:ascii="Arial" w:hAnsi="Arial"/>
                <w:sz w:val="18"/>
              </w:rPr>
            </w:pPr>
            <w:bookmarkStart w:id="303" w:name="_MCCTEMPBM_CRPT52710036___4" w:colFirst="0" w:colLast="1"/>
            <w:bookmarkEnd w:id="302"/>
            <w:r w:rsidRPr="00986958">
              <w:rPr>
                <w:rFonts w:ascii="Arial" w:hAnsi="Arial"/>
                <w:sz w:val="18"/>
              </w:rPr>
              <w:t>1</w:t>
            </w:r>
          </w:p>
        </w:tc>
        <w:tc>
          <w:tcPr>
            <w:tcW w:w="284" w:type="dxa"/>
          </w:tcPr>
          <w:p w14:paraId="29644CE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7E7E0B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5A38971" w14:textId="77777777" w:rsidR="00292097" w:rsidRPr="00986958" w:rsidRDefault="00292097" w:rsidP="0041110D">
            <w:pPr>
              <w:keepNext/>
              <w:keepLines/>
              <w:spacing w:after="0"/>
              <w:jc w:val="center"/>
              <w:rPr>
                <w:rFonts w:ascii="Arial" w:hAnsi="Arial"/>
                <w:sz w:val="18"/>
              </w:rPr>
            </w:pPr>
          </w:p>
        </w:tc>
        <w:tc>
          <w:tcPr>
            <w:tcW w:w="5953" w:type="dxa"/>
          </w:tcPr>
          <w:p w14:paraId="4DDC9528" w14:textId="77777777" w:rsidR="00292097" w:rsidRPr="00986958" w:rsidRDefault="00292097" w:rsidP="0041110D">
            <w:pPr>
              <w:keepNext/>
              <w:keepLines/>
              <w:spacing w:after="0"/>
              <w:rPr>
                <w:rFonts w:ascii="Arial" w:hAnsi="Arial"/>
                <w:sz w:val="18"/>
              </w:rPr>
            </w:pPr>
            <w:bookmarkStart w:id="304" w:name="_MCCTEMPBM_CRPT52710037___7"/>
            <w:r w:rsidRPr="00986958">
              <w:rPr>
                <w:rFonts w:ascii="Arial" w:hAnsi="Arial"/>
                <w:sz w:val="18"/>
              </w:rPr>
              <w:t>Reserved</w:t>
            </w:r>
            <w:bookmarkEnd w:id="304"/>
          </w:p>
        </w:tc>
      </w:tr>
      <w:tr w:rsidR="00292097" w:rsidRPr="00986958" w14:paraId="0D2C84BA" w14:textId="77777777" w:rsidTr="0041110D">
        <w:trPr>
          <w:cantSplit/>
          <w:jc w:val="center"/>
        </w:trPr>
        <w:tc>
          <w:tcPr>
            <w:tcW w:w="7087" w:type="dxa"/>
            <w:gridSpan w:val="5"/>
          </w:tcPr>
          <w:p w14:paraId="668B6848" w14:textId="77777777" w:rsidR="00292097" w:rsidRPr="00986958" w:rsidRDefault="00292097" w:rsidP="0041110D">
            <w:pPr>
              <w:keepNext/>
              <w:keepLines/>
              <w:spacing w:after="0"/>
              <w:rPr>
                <w:rFonts w:ascii="Arial" w:hAnsi="Arial"/>
                <w:sz w:val="18"/>
              </w:rPr>
            </w:pPr>
            <w:bookmarkStart w:id="305" w:name="MCCQCTEMPBM_00000232"/>
            <w:bookmarkEnd w:id="303"/>
          </w:p>
        </w:tc>
      </w:tr>
      <w:tr w:rsidR="00292097" w:rsidRPr="00986958" w14:paraId="33C49286" w14:textId="77777777" w:rsidTr="0041110D">
        <w:trPr>
          <w:cantSplit/>
          <w:jc w:val="center"/>
        </w:trPr>
        <w:tc>
          <w:tcPr>
            <w:tcW w:w="7087" w:type="dxa"/>
            <w:gridSpan w:val="5"/>
          </w:tcPr>
          <w:p w14:paraId="7FEC7CA1" w14:textId="77777777" w:rsidR="00292097" w:rsidRPr="00986958" w:rsidRDefault="00292097" w:rsidP="0041110D">
            <w:pPr>
              <w:keepNext/>
              <w:keepLines/>
              <w:spacing w:after="0"/>
              <w:rPr>
                <w:rFonts w:ascii="Arial" w:hAnsi="Arial"/>
                <w:sz w:val="18"/>
              </w:rPr>
            </w:pPr>
            <w:bookmarkStart w:id="306" w:name="_MCCTEMPBM_CRPT52710038___7" w:colFirst="0" w:colLast="0"/>
            <w:bookmarkEnd w:id="305"/>
            <w:r w:rsidRPr="00986958">
              <w:rPr>
                <w:rFonts w:ascii="Arial" w:hAnsi="Arial"/>
                <w:sz w:val="18"/>
              </w:rPr>
              <w:t>If the UE receives a signalling ciphering policy value that the UE does not understand, the UE shall interpret the value as 010 "Signalling ciphering required".</w:t>
            </w:r>
          </w:p>
          <w:p w14:paraId="2E761B02" w14:textId="77777777" w:rsidR="00292097" w:rsidRPr="00986958" w:rsidRDefault="00292097" w:rsidP="0041110D">
            <w:pPr>
              <w:keepNext/>
              <w:keepLines/>
              <w:spacing w:after="0"/>
              <w:rPr>
                <w:rFonts w:ascii="Arial" w:hAnsi="Arial"/>
                <w:sz w:val="18"/>
              </w:rPr>
            </w:pPr>
          </w:p>
          <w:p w14:paraId="03F6F293" w14:textId="7F9AF0F0"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A8132A" w:rsidRPr="00986958">
              <w:rPr>
                <w:rFonts w:ascii="Arial" w:hAnsi="Arial"/>
                <w:sz w:val="18"/>
              </w:rPr>
              <w:t>89</w:t>
            </w:r>
            <w:r w:rsidRPr="00986958">
              <w:rPr>
                <w:rFonts w:ascii="Arial" w:hAnsi="Arial"/>
                <w:sz w:val="18"/>
              </w:rPr>
              <w:t>+1 are spare and shall be coded as zero.</w:t>
            </w:r>
          </w:p>
        </w:tc>
      </w:tr>
      <w:tr w:rsidR="00292097" w:rsidRPr="00986958" w14:paraId="086FC753" w14:textId="77777777" w:rsidTr="0041110D">
        <w:trPr>
          <w:cantSplit/>
          <w:jc w:val="center"/>
        </w:trPr>
        <w:tc>
          <w:tcPr>
            <w:tcW w:w="7087" w:type="dxa"/>
            <w:gridSpan w:val="5"/>
          </w:tcPr>
          <w:p w14:paraId="1735DD19" w14:textId="77777777" w:rsidR="00292097" w:rsidRPr="00986958" w:rsidRDefault="00292097" w:rsidP="0041110D">
            <w:pPr>
              <w:keepNext/>
              <w:keepLines/>
              <w:spacing w:after="0"/>
              <w:rPr>
                <w:rFonts w:ascii="Arial" w:hAnsi="Arial"/>
                <w:sz w:val="18"/>
              </w:rPr>
            </w:pPr>
            <w:bookmarkStart w:id="307" w:name="MCCQCTEMPBM_00000233"/>
            <w:bookmarkEnd w:id="306"/>
          </w:p>
        </w:tc>
      </w:tr>
      <w:tr w:rsidR="00292097" w:rsidRPr="00986958" w14:paraId="4EE753FC" w14:textId="77777777" w:rsidTr="0041110D">
        <w:trPr>
          <w:cantSplit/>
          <w:jc w:val="center"/>
        </w:trPr>
        <w:tc>
          <w:tcPr>
            <w:tcW w:w="7087" w:type="dxa"/>
            <w:gridSpan w:val="5"/>
          </w:tcPr>
          <w:p w14:paraId="433E7A51" w14:textId="761A3207" w:rsidR="00292097" w:rsidRPr="00986958" w:rsidRDefault="00292097" w:rsidP="0041110D">
            <w:pPr>
              <w:keepNext/>
              <w:keepLines/>
              <w:spacing w:after="0"/>
              <w:rPr>
                <w:rFonts w:ascii="Arial" w:hAnsi="Arial"/>
                <w:sz w:val="18"/>
              </w:rPr>
            </w:pPr>
            <w:bookmarkStart w:id="308" w:name="_MCCTEMPBM_CRPT52710039___7"/>
            <w:bookmarkEnd w:id="307"/>
            <w:r w:rsidRPr="00986958">
              <w:rPr>
                <w:rFonts w:ascii="Arial" w:hAnsi="Arial"/>
                <w:sz w:val="18"/>
              </w:rPr>
              <w:t>User plane integrity protection policy (octet o</w:t>
            </w:r>
            <w:r w:rsidR="00844488" w:rsidRPr="00986958">
              <w:rPr>
                <w:rFonts w:ascii="Arial" w:hAnsi="Arial"/>
                <w:sz w:val="18"/>
              </w:rPr>
              <w:t>89</w:t>
            </w:r>
            <w:r w:rsidRPr="00986958">
              <w:rPr>
                <w:rFonts w:ascii="Arial" w:hAnsi="Arial"/>
                <w:sz w:val="18"/>
              </w:rPr>
              <w:t>+2, bit 1 to 3):</w:t>
            </w:r>
            <w:bookmarkEnd w:id="308"/>
          </w:p>
        </w:tc>
      </w:tr>
      <w:tr w:rsidR="00292097" w:rsidRPr="00986958" w14:paraId="2A070C61" w14:textId="77777777" w:rsidTr="0041110D">
        <w:trPr>
          <w:cantSplit/>
          <w:jc w:val="center"/>
        </w:trPr>
        <w:tc>
          <w:tcPr>
            <w:tcW w:w="7087" w:type="dxa"/>
            <w:gridSpan w:val="5"/>
          </w:tcPr>
          <w:p w14:paraId="1B8DCD3B" w14:textId="77777777" w:rsidR="00292097" w:rsidRPr="00986958" w:rsidRDefault="00292097" w:rsidP="0041110D">
            <w:pPr>
              <w:keepNext/>
              <w:keepLines/>
              <w:spacing w:after="0"/>
              <w:rPr>
                <w:rFonts w:ascii="Arial" w:hAnsi="Arial"/>
                <w:sz w:val="18"/>
              </w:rPr>
            </w:pPr>
            <w:bookmarkStart w:id="309" w:name="_MCCTEMPBM_CRPT52710040___7"/>
            <w:r w:rsidRPr="00986958">
              <w:rPr>
                <w:rFonts w:ascii="Arial" w:hAnsi="Arial"/>
                <w:sz w:val="18"/>
              </w:rPr>
              <w:t>Bits</w:t>
            </w:r>
            <w:bookmarkEnd w:id="309"/>
          </w:p>
        </w:tc>
      </w:tr>
      <w:tr w:rsidR="00292097" w:rsidRPr="00986958" w14:paraId="087E2BF0" w14:textId="77777777" w:rsidTr="0041110D">
        <w:trPr>
          <w:cantSplit/>
          <w:jc w:val="center"/>
        </w:trPr>
        <w:tc>
          <w:tcPr>
            <w:tcW w:w="284" w:type="dxa"/>
          </w:tcPr>
          <w:p w14:paraId="6B72A4B3" w14:textId="77777777" w:rsidR="00292097" w:rsidRPr="00986958" w:rsidRDefault="00292097" w:rsidP="0041110D">
            <w:pPr>
              <w:keepNext/>
              <w:keepLines/>
              <w:spacing w:after="0"/>
              <w:jc w:val="center"/>
              <w:rPr>
                <w:rFonts w:ascii="Arial" w:hAnsi="Arial"/>
                <w:b/>
                <w:sz w:val="18"/>
              </w:rPr>
            </w:pPr>
            <w:bookmarkStart w:id="310" w:name="_MCCTEMPBM_CRPT52710041___4" w:colFirst="0" w:colLast="1"/>
            <w:r w:rsidRPr="00986958">
              <w:rPr>
                <w:rFonts w:ascii="Arial" w:hAnsi="Arial"/>
                <w:b/>
                <w:sz w:val="18"/>
              </w:rPr>
              <w:t>3</w:t>
            </w:r>
          </w:p>
        </w:tc>
        <w:tc>
          <w:tcPr>
            <w:tcW w:w="284" w:type="dxa"/>
          </w:tcPr>
          <w:p w14:paraId="28256176"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3D18BE37"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79460F5B" w14:textId="77777777" w:rsidR="00292097" w:rsidRPr="00986958" w:rsidRDefault="00292097" w:rsidP="0041110D">
            <w:pPr>
              <w:keepNext/>
              <w:keepLines/>
              <w:spacing w:after="0"/>
              <w:jc w:val="center"/>
              <w:rPr>
                <w:rFonts w:ascii="Arial" w:hAnsi="Arial"/>
                <w:b/>
                <w:sz w:val="18"/>
              </w:rPr>
            </w:pPr>
          </w:p>
        </w:tc>
        <w:tc>
          <w:tcPr>
            <w:tcW w:w="5953" w:type="dxa"/>
          </w:tcPr>
          <w:p w14:paraId="0FC80BED" w14:textId="77777777" w:rsidR="00292097" w:rsidRPr="00986958" w:rsidRDefault="00292097" w:rsidP="0041110D">
            <w:pPr>
              <w:keepNext/>
              <w:keepLines/>
              <w:spacing w:after="0"/>
              <w:rPr>
                <w:rFonts w:ascii="Arial" w:hAnsi="Arial"/>
                <w:sz w:val="18"/>
              </w:rPr>
            </w:pPr>
          </w:p>
        </w:tc>
      </w:tr>
      <w:tr w:rsidR="00292097" w:rsidRPr="00986958" w14:paraId="48A686DF" w14:textId="77777777" w:rsidTr="0041110D">
        <w:trPr>
          <w:cantSplit/>
          <w:jc w:val="center"/>
        </w:trPr>
        <w:tc>
          <w:tcPr>
            <w:tcW w:w="284" w:type="dxa"/>
          </w:tcPr>
          <w:p w14:paraId="6B684970" w14:textId="77777777" w:rsidR="00292097" w:rsidRPr="00986958" w:rsidRDefault="00292097" w:rsidP="0041110D">
            <w:pPr>
              <w:keepNext/>
              <w:keepLines/>
              <w:spacing w:after="0"/>
              <w:jc w:val="center"/>
              <w:rPr>
                <w:rFonts w:ascii="Arial" w:hAnsi="Arial"/>
                <w:sz w:val="18"/>
              </w:rPr>
            </w:pPr>
            <w:bookmarkStart w:id="311" w:name="_MCCTEMPBM_CRPT52710042___4" w:colFirst="0" w:colLast="1"/>
            <w:bookmarkEnd w:id="310"/>
            <w:r w:rsidRPr="00986958">
              <w:rPr>
                <w:rFonts w:ascii="Arial" w:hAnsi="Arial"/>
                <w:sz w:val="18"/>
              </w:rPr>
              <w:t>0</w:t>
            </w:r>
          </w:p>
        </w:tc>
        <w:tc>
          <w:tcPr>
            <w:tcW w:w="284" w:type="dxa"/>
          </w:tcPr>
          <w:p w14:paraId="1AD630D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1BA7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DFF6B30" w14:textId="77777777" w:rsidR="00292097" w:rsidRPr="00986958" w:rsidRDefault="00292097" w:rsidP="0041110D">
            <w:pPr>
              <w:keepNext/>
              <w:keepLines/>
              <w:spacing w:after="0"/>
              <w:jc w:val="center"/>
              <w:rPr>
                <w:rFonts w:ascii="Arial" w:hAnsi="Arial"/>
                <w:sz w:val="18"/>
              </w:rPr>
            </w:pPr>
          </w:p>
        </w:tc>
        <w:tc>
          <w:tcPr>
            <w:tcW w:w="5953" w:type="dxa"/>
          </w:tcPr>
          <w:p w14:paraId="1ABFBC46" w14:textId="77777777" w:rsidR="00292097" w:rsidRPr="00986958" w:rsidRDefault="00292097" w:rsidP="0041110D">
            <w:pPr>
              <w:keepNext/>
              <w:keepLines/>
              <w:spacing w:after="0"/>
              <w:rPr>
                <w:rFonts w:ascii="Arial" w:hAnsi="Arial"/>
                <w:sz w:val="18"/>
              </w:rPr>
            </w:pPr>
            <w:bookmarkStart w:id="312" w:name="_MCCTEMPBM_CRPT52710043___7"/>
            <w:r w:rsidRPr="00986958">
              <w:rPr>
                <w:rFonts w:ascii="Arial" w:hAnsi="Arial"/>
                <w:sz w:val="18"/>
                <w:lang w:eastAsia="ko-KR"/>
              </w:rPr>
              <w:t>User plane integrity protection not needed</w:t>
            </w:r>
            <w:bookmarkEnd w:id="312"/>
          </w:p>
        </w:tc>
      </w:tr>
      <w:tr w:rsidR="00292097" w:rsidRPr="00986958" w14:paraId="3FE18F72" w14:textId="77777777" w:rsidTr="0041110D">
        <w:trPr>
          <w:cantSplit/>
          <w:jc w:val="center"/>
        </w:trPr>
        <w:tc>
          <w:tcPr>
            <w:tcW w:w="284" w:type="dxa"/>
          </w:tcPr>
          <w:p w14:paraId="3790F0C1" w14:textId="77777777" w:rsidR="00292097" w:rsidRPr="00986958" w:rsidRDefault="00292097" w:rsidP="0041110D">
            <w:pPr>
              <w:keepNext/>
              <w:keepLines/>
              <w:spacing w:after="0"/>
              <w:jc w:val="center"/>
              <w:rPr>
                <w:rFonts w:ascii="Arial" w:hAnsi="Arial"/>
                <w:sz w:val="18"/>
              </w:rPr>
            </w:pPr>
            <w:bookmarkStart w:id="313" w:name="_MCCTEMPBM_CRPT52710044___4" w:colFirst="0" w:colLast="1"/>
            <w:bookmarkEnd w:id="311"/>
            <w:r w:rsidRPr="00986958">
              <w:rPr>
                <w:rFonts w:ascii="Arial" w:hAnsi="Arial"/>
                <w:sz w:val="18"/>
              </w:rPr>
              <w:t>0</w:t>
            </w:r>
          </w:p>
        </w:tc>
        <w:tc>
          <w:tcPr>
            <w:tcW w:w="284" w:type="dxa"/>
          </w:tcPr>
          <w:p w14:paraId="4E70EA7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CE0971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F11842F" w14:textId="77777777" w:rsidR="00292097" w:rsidRPr="00986958" w:rsidRDefault="00292097" w:rsidP="0041110D">
            <w:pPr>
              <w:keepNext/>
              <w:keepLines/>
              <w:spacing w:after="0"/>
              <w:jc w:val="center"/>
              <w:rPr>
                <w:rFonts w:ascii="Arial" w:hAnsi="Arial"/>
                <w:sz w:val="18"/>
              </w:rPr>
            </w:pPr>
          </w:p>
        </w:tc>
        <w:tc>
          <w:tcPr>
            <w:tcW w:w="5953" w:type="dxa"/>
          </w:tcPr>
          <w:p w14:paraId="4E08BA58" w14:textId="77777777" w:rsidR="00292097" w:rsidRPr="00986958" w:rsidRDefault="00292097" w:rsidP="0041110D">
            <w:pPr>
              <w:keepNext/>
              <w:keepLines/>
              <w:spacing w:after="0"/>
              <w:rPr>
                <w:rFonts w:ascii="Arial" w:hAnsi="Arial"/>
                <w:sz w:val="18"/>
              </w:rPr>
            </w:pPr>
            <w:bookmarkStart w:id="314" w:name="_MCCTEMPBM_CRPT52710045___7"/>
            <w:r w:rsidRPr="00986958">
              <w:rPr>
                <w:rFonts w:ascii="Arial" w:hAnsi="Arial"/>
                <w:sz w:val="18"/>
                <w:lang w:eastAsia="ko-KR"/>
              </w:rPr>
              <w:t>User plane integrity protection preferred</w:t>
            </w:r>
            <w:bookmarkEnd w:id="314"/>
          </w:p>
        </w:tc>
      </w:tr>
      <w:tr w:rsidR="00292097" w:rsidRPr="00986958" w14:paraId="499E95FA" w14:textId="77777777" w:rsidTr="0041110D">
        <w:trPr>
          <w:cantSplit/>
          <w:jc w:val="center"/>
        </w:trPr>
        <w:tc>
          <w:tcPr>
            <w:tcW w:w="284" w:type="dxa"/>
          </w:tcPr>
          <w:p w14:paraId="4B48DB36" w14:textId="77777777" w:rsidR="00292097" w:rsidRPr="00986958" w:rsidRDefault="00292097" w:rsidP="0041110D">
            <w:pPr>
              <w:keepNext/>
              <w:keepLines/>
              <w:spacing w:after="0"/>
              <w:jc w:val="center"/>
              <w:rPr>
                <w:rFonts w:ascii="Arial" w:hAnsi="Arial"/>
                <w:sz w:val="18"/>
              </w:rPr>
            </w:pPr>
            <w:bookmarkStart w:id="315" w:name="_MCCTEMPBM_CRPT52710046___4" w:colFirst="0" w:colLast="1"/>
            <w:bookmarkEnd w:id="313"/>
            <w:r w:rsidRPr="00986958">
              <w:rPr>
                <w:rFonts w:ascii="Arial" w:hAnsi="Arial"/>
                <w:sz w:val="18"/>
              </w:rPr>
              <w:t>0</w:t>
            </w:r>
          </w:p>
        </w:tc>
        <w:tc>
          <w:tcPr>
            <w:tcW w:w="284" w:type="dxa"/>
          </w:tcPr>
          <w:p w14:paraId="450E757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6BC4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10E9FBD0" w14:textId="77777777" w:rsidR="00292097" w:rsidRPr="00986958" w:rsidRDefault="00292097" w:rsidP="0041110D">
            <w:pPr>
              <w:keepNext/>
              <w:keepLines/>
              <w:spacing w:after="0"/>
              <w:jc w:val="center"/>
              <w:rPr>
                <w:rFonts w:ascii="Arial" w:hAnsi="Arial"/>
                <w:sz w:val="18"/>
              </w:rPr>
            </w:pPr>
          </w:p>
        </w:tc>
        <w:tc>
          <w:tcPr>
            <w:tcW w:w="5953" w:type="dxa"/>
          </w:tcPr>
          <w:p w14:paraId="7B6E1813" w14:textId="77777777" w:rsidR="00292097" w:rsidRPr="00986958" w:rsidRDefault="00292097" w:rsidP="0041110D">
            <w:pPr>
              <w:keepNext/>
              <w:keepLines/>
              <w:spacing w:after="0"/>
              <w:rPr>
                <w:rFonts w:ascii="Arial" w:hAnsi="Arial"/>
                <w:sz w:val="18"/>
              </w:rPr>
            </w:pPr>
            <w:bookmarkStart w:id="316" w:name="_MCCTEMPBM_CRPT52710047___7"/>
            <w:r w:rsidRPr="00986958">
              <w:rPr>
                <w:rFonts w:ascii="Arial" w:hAnsi="Arial"/>
                <w:sz w:val="18"/>
                <w:lang w:eastAsia="ko-KR"/>
              </w:rPr>
              <w:t>User plane integrity protection required</w:t>
            </w:r>
            <w:bookmarkEnd w:id="316"/>
          </w:p>
        </w:tc>
      </w:tr>
      <w:tr w:rsidR="00292097" w:rsidRPr="00986958" w14:paraId="47C757D0" w14:textId="77777777" w:rsidTr="0041110D">
        <w:trPr>
          <w:cantSplit/>
          <w:jc w:val="center"/>
        </w:trPr>
        <w:tc>
          <w:tcPr>
            <w:tcW w:w="284" w:type="dxa"/>
          </w:tcPr>
          <w:p w14:paraId="63EC6213" w14:textId="77777777" w:rsidR="00292097" w:rsidRPr="00986958" w:rsidRDefault="00292097" w:rsidP="0041110D">
            <w:pPr>
              <w:keepNext/>
              <w:keepLines/>
              <w:spacing w:after="0"/>
              <w:jc w:val="center"/>
              <w:rPr>
                <w:rFonts w:ascii="Arial" w:hAnsi="Arial"/>
                <w:sz w:val="18"/>
              </w:rPr>
            </w:pPr>
            <w:bookmarkStart w:id="317" w:name="_MCCTEMPBM_CRPT52710048___4" w:colFirst="0" w:colLast="1"/>
            <w:bookmarkEnd w:id="315"/>
            <w:r w:rsidRPr="00986958">
              <w:rPr>
                <w:rFonts w:ascii="Arial" w:hAnsi="Arial"/>
                <w:sz w:val="18"/>
              </w:rPr>
              <w:t>0</w:t>
            </w:r>
          </w:p>
        </w:tc>
        <w:tc>
          <w:tcPr>
            <w:tcW w:w="284" w:type="dxa"/>
          </w:tcPr>
          <w:p w14:paraId="7E7B4CF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B4486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EE151CC" w14:textId="77777777" w:rsidR="00292097" w:rsidRPr="00986958" w:rsidRDefault="00292097" w:rsidP="0041110D">
            <w:pPr>
              <w:keepNext/>
              <w:keepLines/>
              <w:spacing w:after="0"/>
              <w:jc w:val="center"/>
              <w:rPr>
                <w:rFonts w:ascii="Arial" w:hAnsi="Arial"/>
                <w:sz w:val="18"/>
              </w:rPr>
            </w:pPr>
          </w:p>
        </w:tc>
        <w:tc>
          <w:tcPr>
            <w:tcW w:w="5953" w:type="dxa"/>
          </w:tcPr>
          <w:p w14:paraId="550BFBCA" w14:textId="77777777" w:rsidR="00292097" w:rsidRPr="00986958" w:rsidRDefault="00292097" w:rsidP="0041110D">
            <w:pPr>
              <w:keepNext/>
              <w:keepLines/>
              <w:spacing w:after="0"/>
              <w:rPr>
                <w:rFonts w:ascii="Arial" w:hAnsi="Arial"/>
                <w:sz w:val="18"/>
              </w:rPr>
            </w:pPr>
          </w:p>
        </w:tc>
      </w:tr>
      <w:tr w:rsidR="00292097" w:rsidRPr="00986958" w14:paraId="72CCFEA1" w14:textId="77777777" w:rsidTr="0041110D">
        <w:trPr>
          <w:cantSplit/>
          <w:jc w:val="center"/>
        </w:trPr>
        <w:tc>
          <w:tcPr>
            <w:tcW w:w="7087" w:type="dxa"/>
            <w:gridSpan w:val="5"/>
          </w:tcPr>
          <w:p w14:paraId="4580A1D3" w14:textId="19614894" w:rsidR="00292097" w:rsidRPr="00986958" w:rsidRDefault="00292097" w:rsidP="0041110D">
            <w:pPr>
              <w:keepNext/>
              <w:keepLines/>
              <w:spacing w:after="0"/>
              <w:rPr>
                <w:rFonts w:ascii="Arial" w:hAnsi="Arial"/>
                <w:sz w:val="18"/>
              </w:rPr>
            </w:pPr>
            <w:bookmarkStart w:id="318" w:name="_MCCTEMPBM_CRPT52710049___7"/>
            <w:bookmarkEnd w:id="317"/>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18"/>
          </w:p>
        </w:tc>
      </w:tr>
      <w:tr w:rsidR="00292097" w:rsidRPr="00986958" w14:paraId="6033C82C" w14:textId="77777777" w:rsidTr="0041110D">
        <w:trPr>
          <w:cantSplit/>
          <w:jc w:val="center"/>
        </w:trPr>
        <w:tc>
          <w:tcPr>
            <w:tcW w:w="284" w:type="dxa"/>
          </w:tcPr>
          <w:p w14:paraId="3D5164AB" w14:textId="77777777" w:rsidR="00292097" w:rsidRPr="00986958" w:rsidRDefault="00292097" w:rsidP="0041110D">
            <w:pPr>
              <w:keepNext/>
              <w:keepLines/>
              <w:spacing w:after="0"/>
              <w:jc w:val="center"/>
              <w:rPr>
                <w:rFonts w:ascii="Arial" w:hAnsi="Arial"/>
                <w:sz w:val="18"/>
              </w:rPr>
            </w:pPr>
            <w:bookmarkStart w:id="319" w:name="_MCCTEMPBM_CRPT52710050___4" w:colFirst="0" w:colLast="1"/>
            <w:r w:rsidRPr="00986958">
              <w:rPr>
                <w:rFonts w:ascii="Arial" w:hAnsi="Arial"/>
                <w:sz w:val="18"/>
              </w:rPr>
              <w:t>1</w:t>
            </w:r>
          </w:p>
        </w:tc>
        <w:tc>
          <w:tcPr>
            <w:tcW w:w="284" w:type="dxa"/>
          </w:tcPr>
          <w:p w14:paraId="768FC9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30AFC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7D50FBC" w14:textId="77777777" w:rsidR="00292097" w:rsidRPr="00986958" w:rsidRDefault="00292097" w:rsidP="0041110D">
            <w:pPr>
              <w:keepNext/>
              <w:keepLines/>
              <w:spacing w:after="0"/>
              <w:jc w:val="center"/>
              <w:rPr>
                <w:rFonts w:ascii="Arial" w:hAnsi="Arial"/>
                <w:sz w:val="18"/>
              </w:rPr>
            </w:pPr>
          </w:p>
        </w:tc>
        <w:tc>
          <w:tcPr>
            <w:tcW w:w="5953" w:type="dxa"/>
          </w:tcPr>
          <w:p w14:paraId="03C964FC" w14:textId="77777777" w:rsidR="00292097" w:rsidRPr="00986958" w:rsidRDefault="00292097" w:rsidP="0041110D">
            <w:pPr>
              <w:keepNext/>
              <w:keepLines/>
              <w:spacing w:after="0"/>
              <w:rPr>
                <w:rFonts w:ascii="Arial" w:hAnsi="Arial"/>
                <w:sz w:val="18"/>
              </w:rPr>
            </w:pPr>
          </w:p>
        </w:tc>
      </w:tr>
      <w:tr w:rsidR="00292097" w:rsidRPr="00986958" w14:paraId="22E035F7" w14:textId="77777777" w:rsidTr="0041110D">
        <w:trPr>
          <w:cantSplit/>
          <w:jc w:val="center"/>
        </w:trPr>
        <w:tc>
          <w:tcPr>
            <w:tcW w:w="284" w:type="dxa"/>
          </w:tcPr>
          <w:p w14:paraId="3D933BC4" w14:textId="77777777" w:rsidR="00292097" w:rsidRPr="00986958" w:rsidRDefault="00292097" w:rsidP="0041110D">
            <w:pPr>
              <w:keepNext/>
              <w:keepLines/>
              <w:spacing w:after="0"/>
              <w:jc w:val="center"/>
              <w:rPr>
                <w:rFonts w:ascii="Arial" w:hAnsi="Arial"/>
                <w:sz w:val="18"/>
              </w:rPr>
            </w:pPr>
            <w:bookmarkStart w:id="320" w:name="_MCCTEMPBM_CRPT52710051___4" w:colFirst="0" w:colLast="1"/>
            <w:bookmarkEnd w:id="319"/>
            <w:r w:rsidRPr="00986958">
              <w:rPr>
                <w:rFonts w:ascii="Arial" w:hAnsi="Arial"/>
                <w:sz w:val="18"/>
              </w:rPr>
              <w:t>1</w:t>
            </w:r>
          </w:p>
        </w:tc>
        <w:tc>
          <w:tcPr>
            <w:tcW w:w="284" w:type="dxa"/>
          </w:tcPr>
          <w:p w14:paraId="5468AA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E6AFB0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92C8092" w14:textId="77777777" w:rsidR="00292097" w:rsidRPr="00986958" w:rsidRDefault="00292097" w:rsidP="0041110D">
            <w:pPr>
              <w:keepNext/>
              <w:keepLines/>
              <w:spacing w:after="0"/>
              <w:jc w:val="center"/>
              <w:rPr>
                <w:rFonts w:ascii="Arial" w:hAnsi="Arial"/>
                <w:sz w:val="18"/>
              </w:rPr>
            </w:pPr>
          </w:p>
        </w:tc>
        <w:tc>
          <w:tcPr>
            <w:tcW w:w="5953" w:type="dxa"/>
          </w:tcPr>
          <w:p w14:paraId="3B4D631D" w14:textId="77777777" w:rsidR="00292097" w:rsidRPr="00986958" w:rsidRDefault="00292097" w:rsidP="0041110D">
            <w:pPr>
              <w:keepNext/>
              <w:keepLines/>
              <w:spacing w:after="0"/>
              <w:rPr>
                <w:rFonts w:ascii="Arial" w:hAnsi="Arial"/>
                <w:sz w:val="18"/>
              </w:rPr>
            </w:pPr>
            <w:bookmarkStart w:id="321" w:name="_MCCTEMPBM_CRPT52710052___7"/>
            <w:r w:rsidRPr="00986958">
              <w:rPr>
                <w:rFonts w:ascii="Arial" w:hAnsi="Arial"/>
                <w:sz w:val="18"/>
              </w:rPr>
              <w:t>Reserved</w:t>
            </w:r>
            <w:bookmarkEnd w:id="321"/>
          </w:p>
        </w:tc>
      </w:tr>
      <w:tr w:rsidR="00292097" w:rsidRPr="00986958" w14:paraId="533666E1" w14:textId="77777777" w:rsidTr="0041110D">
        <w:trPr>
          <w:cantSplit/>
          <w:jc w:val="center"/>
        </w:trPr>
        <w:tc>
          <w:tcPr>
            <w:tcW w:w="7087" w:type="dxa"/>
            <w:gridSpan w:val="5"/>
          </w:tcPr>
          <w:p w14:paraId="0E8303D3" w14:textId="77777777" w:rsidR="00292097" w:rsidRPr="00986958" w:rsidRDefault="00292097" w:rsidP="0041110D">
            <w:pPr>
              <w:keepNext/>
              <w:keepLines/>
              <w:spacing w:after="0"/>
              <w:rPr>
                <w:rFonts w:ascii="Arial" w:hAnsi="Arial"/>
                <w:sz w:val="18"/>
              </w:rPr>
            </w:pPr>
            <w:bookmarkStart w:id="322" w:name="MCCQCTEMPBM_00000234"/>
            <w:bookmarkEnd w:id="320"/>
          </w:p>
        </w:tc>
      </w:tr>
      <w:tr w:rsidR="00292097" w:rsidRPr="00986958" w14:paraId="79D32CB7" w14:textId="77777777" w:rsidTr="0041110D">
        <w:trPr>
          <w:cantSplit/>
          <w:jc w:val="center"/>
        </w:trPr>
        <w:tc>
          <w:tcPr>
            <w:tcW w:w="7087" w:type="dxa"/>
            <w:gridSpan w:val="5"/>
          </w:tcPr>
          <w:p w14:paraId="6915AC8A" w14:textId="77777777" w:rsidR="00292097" w:rsidRPr="00986958" w:rsidRDefault="00292097" w:rsidP="0041110D">
            <w:pPr>
              <w:keepNext/>
              <w:keepLines/>
              <w:spacing w:after="0"/>
              <w:rPr>
                <w:rFonts w:ascii="Arial" w:hAnsi="Arial"/>
                <w:sz w:val="18"/>
              </w:rPr>
            </w:pPr>
            <w:bookmarkStart w:id="323" w:name="_MCCTEMPBM_CRPT52710053___7" w:colFirst="0" w:colLast="0"/>
            <w:bookmarkEnd w:id="322"/>
            <w:r w:rsidRPr="00986958">
              <w:rPr>
                <w:rFonts w:ascii="Arial" w:hAnsi="Arial"/>
                <w:sz w:val="18"/>
              </w:rPr>
              <w:t>If the UE receives a user plane integrity protection policy value that the UE does not understand, the UE shall interpret the value as 010 "User plane integrity protection required".</w:t>
            </w:r>
          </w:p>
          <w:p w14:paraId="7F890C0F" w14:textId="77777777" w:rsidR="00292097" w:rsidRPr="00986958" w:rsidRDefault="00292097" w:rsidP="0041110D">
            <w:pPr>
              <w:keepNext/>
              <w:keepLines/>
              <w:spacing w:after="0"/>
              <w:rPr>
                <w:rFonts w:ascii="Arial" w:hAnsi="Arial"/>
                <w:sz w:val="18"/>
              </w:rPr>
            </w:pPr>
          </w:p>
          <w:p w14:paraId="47A0AB29" w14:textId="65FE26B5" w:rsidR="00292097" w:rsidRPr="00986958" w:rsidRDefault="00292097" w:rsidP="0041110D">
            <w:pPr>
              <w:keepNext/>
              <w:keepLines/>
              <w:spacing w:after="0"/>
              <w:rPr>
                <w:rFonts w:ascii="Arial" w:hAnsi="Arial"/>
                <w:sz w:val="18"/>
              </w:rPr>
            </w:pPr>
            <w:r w:rsidRPr="00986958">
              <w:rPr>
                <w:rFonts w:ascii="Arial" w:hAnsi="Arial"/>
                <w:sz w:val="18"/>
              </w:rPr>
              <w:t>User plane ciphering policy (octet o</w:t>
            </w:r>
            <w:r w:rsidR="004557CE" w:rsidRPr="00986958">
              <w:rPr>
                <w:rFonts w:ascii="Arial" w:hAnsi="Arial"/>
                <w:sz w:val="18"/>
              </w:rPr>
              <w:t>89</w:t>
            </w:r>
            <w:r w:rsidRPr="00986958">
              <w:rPr>
                <w:rFonts w:ascii="Arial" w:hAnsi="Arial"/>
                <w:sz w:val="18"/>
              </w:rPr>
              <w:t>+2, bit 5 to 7):</w:t>
            </w:r>
          </w:p>
        </w:tc>
      </w:tr>
      <w:tr w:rsidR="00292097" w:rsidRPr="00986958" w14:paraId="5BD16BC4" w14:textId="77777777" w:rsidTr="0041110D">
        <w:trPr>
          <w:cantSplit/>
          <w:jc w:val="center"/>
        </w:trPr>
        <w:tc>
          <w:tcPr>
            <w:tcW w:w="7087" w:type="dxa"/>
            <w:gridSpan w:val="5"/>
          </w:tcPr>
          <w:p w14:paraId="35676D1B" w14:textId="77777777" w:rsidR="00292097" w:rsidRPr="00986958" w:rsidRDefault="00292097" w:rsidP="0041110D">
            <w:pPr>
              <w:keepNext/>
              <w:keepLines/>
              <w:spacing w:after="0"/>
              <w:rPr>
                <w:rFonts w:ascii="Arial" w:hAnsi="Arial"/>
                <w:sz w:val="18"/>
              </w:rPr>
            </w:pPr>
            <w:bookmarkStart w:id="324" w:name="_MCCTEMPBM_CRPT52710054___7"/>
            <w:bookmarkEnd w:id="323"/>
            <w:r w:rsidRPr="00986958">
              <w:rPr>
                <w:rFonts w:ascii="Arial" w:hAnsi="Arial"/>
                <w:sz w:val="18"/>
              </w:rPr>
              <w:t>Bits</w:t>
            </w:r>
            <w:bookmarkEnd w:id="324"/>
          </w:p>
        </w:tc>
      </w:tr>
      <w:tr w:rsidR="00292097" w:rsidRPr="00986958" w14:paraId="46001F89" w14:textId="77777777" w:rsidTr="0041110D">
        <w:trPr>
          <w:cantSplit/>
          <w:jc w:val="center"/>
        </w:trPr>
        <w:tc>
          <w:tcPr>
            <w:tcW w:w="284" w:type="dxa"/>
          </w:tcPr>
          <w:p w14:paraId="0C201892" w14:textId="77777777" w:rsidR="00292097" w:rsidRPr="00986958" w:rsidRDefault="00292097" w:rsidP="0041110D">
            <w:pPr>
              <w:keepNext/>
              <w:keepLines/>
              <w:spacing w:after="0"/>
              <w:jc w:val="center"/>
              <w:rPr>
                <w:rFonts w:ascii="Arial" w:hAnsi="Arial"/>
                <w:b/>
                <w:sz w:val="18"/>
              </w:rPr>
            </w:pPr>
            <w:bookmarkStart w:id="325" w:name="_MCCTEMPBM_CRPT52710055___4" w:colFirst="0" w:colLast="1"/>
            <w:r w:rsidRPr="00986958">
              <w:rPr>
                <w:rFonts w:ascii="Arial" w:hAnsi="Arial"/>
                <w:b/>
                <w:sz w:val="18"/>
              </w:rPr>
              <w:t>7</w:t>
            </w:r>
          </w:p>
        </w:tc>
        <w:tc>
          <w:tcPr>
            <w:tcW w:w="284" w:type="dxa"/>
          </w:tcPr>
          <w:p w14:paraId="465B4EC3"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37E971BF"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11BD7D3D" w14:textId="77777777" w:rsidR="00292097" w:rsidRPr="00986958" w:rsidRDefault="00292097" w:rsidP="0041110D">
            <w:pPr>
              <w:keepNext/>
              <w:keepLines/>
              <w:spacing w:after="0"/>
              <w:jc w:val="center"/>
              <w:rPr>
                <w:rFonts w:ascii="Arial" w:hAnsi="Arial"/>
                <w:b/>
                <w:sz w:val="18"/>
              </w:rPr>
            </w:pPr>
          </w:p>
        </w:tc>
        <w:tc>
          <w:tcPr>
            <w:tcW w:w="5953" w:type="dxa"/>
          </w:tcPr>
          <w:p w14:paraId="2D7A4043" w14:textId="77777777" w:rsidR="00292097" w:rsidRPr="00986958" w:rsidRDefault="00292097" w:rsidP="0041110D">
            <w:pPr>
              <w:keepNext/>
              <w:keepLines/>
              <w:spacing w:after="0"/>
              <w:rPr>
                <w:rFonts w:ascii="Arial" w:hAnsi="Arial"/>
                <w:sz w:val="18"/>
              </w:rPr>
            </w:pPr>
          </w:p>
        </w:tc>
      </w:tr>
      <w:tr w:rsidR="00292097" w:rsidRPr="00986958" w14:paraId="441E4708" w14:textId="77777777" w:rsidTr="0041110D">
        <w:trPr>
          <w:cantSplit/>
          <w:jc w:val="center"/>
        </w:trPr>
        <w:tc>
          <w:tcPr>
            <w:tcW w:w="284" w:type="dxa"/>
          </w:tcPr>
          <w:p w14:paraId="0DC69268" w14:textId="77777777" w:rsidR="00292097" w:rsidRPr="00986958" w:rsidRDefault="00292097" w:rsidP="0041110D">
            <w:pPr>
              <w:keepNext/>
              <w:keepLines/>
              <w:spacing w:after="0"/>
              <w:jc w:val="center"/>
              <w:rPr>
                <w:rFonts w:ascii="Arial" w:hAnsi="Arial"/>
                <w:sz w:val="18"/>
              </w:rPr>
            </w:pPr>
            <w:bookmarkStart w:id="326" w:name="_MCCTEMPBM_CRPT52710056___4" w:colFirst="0" w:colLast="1"/>
            <w:bookmarkEnd w:id="325"/>
            <w:r w:rsidRPr="00986958">
              <w:rPr>
                <w:rFonts w:ascii="Arial" w:hAnsi="Arial"/>
                <w:sz w:val="18"/>
              </w:rPr>
              <w:t>0</w:t>
            </w:r>
          </w:p>
        </w:tc>
        <w:tc>
          <w:tcPr>
            <w:tcW w:w="284" w:type="dxa"/>
          </w:tcPr>
          <w:p w14:paraId="15EB45C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DE073E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CC3160" w14:textId="77777777" w:rsidR="00292097" w:rsidRPr="00986958" w:rsidRDefault="00292097" w:rsidP="0041110D">
            <w:pPr>
              <w:keepNext/>
              <w:keepLines/>
              <w:spacing w:after="0"/>
              <w:jc w:val="center"/>
              <w:rPr>
                <w:rFonts w:ascii="Arial" w:hAnsi="Arial"/>
                <w:sz w:val="18"/>
              </w:rPr>
            </w:pPr>
          </w:p>
        </w:tc>
        <w:tc>
          <w:tcPr>
            <w:tcW w:w="5953" w:type="dxa"/>
          </w:tcPr>
          <w:p w14:paraId="028F0778" w14:textId="77777777" w:rsidR="00292097" w:rsidRPr="00986958" w:rsidRDefault="00292097" w:rsidP="0041110D">
            <w:pPr>
              <w:keepNext/>
              <w:keepLines/>
              <w:spacing w:after="0"/>
              <w:rPr>
                <w:rFonts w:ascii="Arial" w:hAnsi="Arial"/>
                <w:sz w:val="18"/>
              </w:rPr>
            </w:pPr>
            <w:bookmarkStart w:id="327" w:name="_MCCTEMPBM_CRPT52710057___7"/>
            <w:r w:rsidRPr="00986958">
              <w:rPr>
                <w:rFonts w:ascii="Arial" w:hAnsi="Arial"/>
                <w:sz w:val="18"/>
                <w:lang w:eastAsia="ko-KR"/>
              </w:rPr>
              <w:t>User plane ciphering not needed</w:t>
            </w:r>
            <w:bookmarkEnd w:id="327"/>
          </w:p>
        </w:tc>
      </w:tr>
      <w:tr w:rsidR="00292097" w:rsidRPr="00986958" w14:paraId="05377503" w14:textId="77777777" w:rsidTr="0041110D">
        <w:trPr>
          <w:cantSplit/>
          <w:jc w:val="center"/>
        </w:trPr>
        <w:tc>
          <w:tcPr>
            <w:tcW w:w="284" w:type="dxa"/>
          </w:tcPr>
          <w:p w14:paraId="5897DFD7" w14:textId="77777777" w:rsidR="00292097" w:rsidRPr="00986958" w:rsidRDefault="00292097" w:rsidP="0041110D">
            <w:pPr>
              <w:keepNext/>
              <w:keepLines/>
              <w:spacing w:after="0"/>
              <w:jc w:val="center"/>
              <w:rPr>
                <w:rFonts w:ascii="Arial" w:hAnsi="Arial"/>
                <w:sz w:val="18"/>
              </w:rPr>
            </w:pPr>
            <w:bookmarkStart w:id="328" w:name="_MCCTEMPBM_CRPT52710058___4" w:colFirst="0" w:colLast="1"/>
            <w:bookmarkEnd w:id="326"/>
            <w:r w:rsidRPr="00986958">
              <w:rPr>
                <w:rFonts w:ascii="Arial" w:hAnsi="Arial"/>
                <w:sz w:val="18"/>
              </w:rPr>
              <w:t>0</w:t>
            </w:r>
          </w:p>
        </w:tc>
        <w:tc>
          <w:tcPr>
            <w:tcW w:w="284" w:type="dxa"/>
          </w:tcPr>
          <w:p w14:paraId="5573151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AFD195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AC17CAA" w14:textId="77777777" w:rsidR="00292097" w:rsidRPr="00986958" w:rsidRDefault="00292097" w:rsidP="0041110D">
            <w:pPr>
              <w:keepNext/>
              <w:keepLines/>
              <w:spacing w:after="0"/>
              <w:jc w:val="center"/>
              <w:rPr>
                <w:rFonts w:ascii="Arial" w:hAnsi="Arial"/>
                <w:sz w:val="18"/>
              </w:rPr>
            </w:pPr>
          </w:p>
        </w:tc>
        <w:tc>
          <w:tcPr>
            <w:tcW w:w="5953" w:type="dxa"/>
          </w:tcPr>
          <w:p w14:paraId="0BD854BC" w14:textId="77777777" w:rsidR="00292097" w:rsidRPr="00986958" w:rsidRDefault="00292097" w:rsidP="0041110D">
            <w:pPr>
              <w:keepNext/>
              <w:keepLines/>
              <w:spacing w:after="0"/>
              <w:rPr>
                <w:rFonts w:ascii="Arial" w:hAnsi="Arial"/>
                <w:sz w:val="18"/>
              </w:rPr>
            </w:pPr>
            <w:bookmarkStart w:id="329" w:name="_MCCTEMPBM_CRPT52710059___7"/>
            <w:r w:rsidRPr="00986958">
              <w:rPr>
                <w:rFonts w:ascii="Arial" w:hAnsi="Arial"/>
                <w:sz w:val="18"/>
                <w:lang w:eastAsia="ko-KR"/>
              </w:rPr>
              <w:t>User plane ciphering preferred</w:t>
            </w:r>
            <w:bookmarkEnd w:id="329"/>
          </w:p>
        </w:tc>
      </w:tr>
      <w:tr w:rsidR="00292097" w:rsidRPr="00986958" w14:paraId="61CF4A1B" w14:textId="77777777" w:rsidTr="0041110D">
        <w:trPr>
          <w:cantSplit/>
          <w:jc w:val="center"/>
        </w:trPr>
        <w:tc>
          <w:tcPr>
            <w:tcW w:w="284" w:type="dxa"/>
          </w:tcPr>
          <w:p w14:paraId="3B9096DB" w14:textId="77777777" w:rsidR="00292097" w:rsidRPr="00986958" w:rsidRDefault="00292097" w:rsidP="0041110D">
            <w:pPr>
              <w:keepNext/>
              <w:keepLines/>
              <w:spacing w:after="0"/>
              <w:jc w:val="center"/>
              <w:rPr>
                <w:rFonts w:ascii="Arial" w:hAnsi="Arial"/>
                <w:sz w:val="18"/>
              </w:rPr>
            </w:pPr>
            <w:bookmarkStart w:id="330" w:name="_MCCTEMPBM_CRPT52710060___4" w:colFirst="0" w:colLast="1"/>
            <w:bookmarkEnd w:id="328"/>
            <w:r w:rsidRPr="00986958">
              <w:rPr>
                <w:rFonts w:ascii="Arial" w:hAnsi="Arial"/>
                <w:sz w:val="18"/>
              </w:rPr>
              <w:t>0</w:t>
            </w:r>
          </w:p>
        </w:tc>
        <w:tc>
          <w:tcPr>
            <w:tcW w:w="284" w:type="dxa"/>
          </w:tcPr>
          <w:p w14:paraId="34F834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0F6ED1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BF2EC38" w14:textId="77777777" w:rsidR="00292097" w:rsidRPr="00986958" w:rsidRDefault="00292097" w:rsidP="0041110D">
            <w:pPr>
              <w:keepNext/>
              <w:keepLines/>
              <w:spacing w:after="0"/>
              <w:jc w:val="center"/>
              <w:rPr>
                <w:rFonts w:ascii="Arial" w:hAnsi="Arial"/>
                <w:sz w:val="18"/>
              </w:rPr>
            </w:pPr>
          </w:p>
        </w:tc>
        <w:tc>
          <w:tcPr>
            <w:tcW w:w="5953" w:type="dxa"/>
          </w:tcPr>
          <w:p w14:paraId="015CD7CB" w14:textId="77777777" w:rsidR="00292097" w:rsidRPr="00986958" w:rsidRDefault="00292097" w:rsidP="0041110D">
            <w:pPr>
              <w:keepNext/>
              <w:keepLines/>
              <w:spacing w:after="0"/>
              <w:rPr>
                <w:rFonts w:ascii="Arial" w:hAnsi="Arial"/>
                <w:sz w:val="18"/>
              </w:rPr>
            </w:pPr>
            <w:bookmarkStart w:id="331" w:name="_MCCTEMPBM_CRPT52710061___7"/>
            <w:r w:rsidRPr="00986958">
              <w:rPr>
                <w:rFonts w:ascii="Arial" w:hAnsi="Arial"/>
                <w:sz w:val="18"/>
                <w:lang w:eastAsia="ko-KR"/>
              </w:rPr>
              <w:t>User plane ciphering required</w:t>
            </w:r>
            <w:bookmarkEnd w:id="331"/>
          </w:p>
        </w:tc>
      </w:tr>
      <w:tr w:rsidR="00292097" w:rsidRPr="00986958" w14:paraId="159149E8" w14:textId="77777777" w:rsidTr="0041110D">
        <w:trPr>
          <w:cantSplit/>
          <w:jc w:val="center"/>
        </w:trPr>
        <w:tc>
          <w:tcPr>
            <w:tcW w:w="284" w:type="dxa"/>
          </w:tcPr>
          <w:p w14:paraId="685AD2F6" w14:textId="77777777" w:rsidR="00292097" w:rsidRPr="00986958" w:rsidRDefault="00292097" w:rsidP="0041110D">
            <w:pPr>
              <w:keepNext/>
              <w:keepLines/>
              <w:spacing w:after="0"/>
              <w:jc w:val="center"/>
              <w:rPr>
                <w:rFonts w:ascii="Arial" w:hAnsi="Arial"/>
                <w:sz w:val="18"/>
              </w:rPr>
            </w:pPr>
            <w:bookmarkStart w:id="332" w:name="_MCCTEMPBM_CRPT52710062___4" w:colFirst="0" w:colLast="1"/>
            <w:bookmarkEnd w:id="330"/>
            <w:r w:rsidRPr="00986958">
              <w:rPr>
                <w:rFonts w:ascii="Arial" w:hAnsi="Arial"/>
                <w:sz w:val="18"/>
              </w:rPr>
              <w:t>0</w:t>
            </w:r>
          </w:p>
        </w:tc>
        <w:tc>
          <w:tcPr>
            <w:tcW w:w="284" w:type="dxa"/>
          </w:tcPr>
          <w:p w14:paraId="7F5C14E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A9B1DE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BD769CE" w14:textId="77777777" w:rsidR="00292097" w:rsidRPr="00986958" w:rsidRDefault="00292097" w:rsidP="0041110D">
            <w:pPr>
              <w:keepNext/>
              <w:keepLines/>
              <w:spacing w:after="0"/>
              <w:jc w:val="center"/>
              <w:rPr>
                <w:rFonts w:ascii="Arial" w:hAnsi="Arial"/>
                <w:sz w:val="18"/>
              </w:rPr>
            </w:pPr>
          </w:p>
        </w:tc>
        <w:tc>
          <w:tcPr>
            <w:tcW w:w="5953" w:type="dxa"/>
          </w:tcPr>
          <w:p w14:paraId="1202EED6" w14:textId="77777777" w:rsidR="00292097" w:rsidRPr="00986958" w:rsidRDefault="00292097" w:rsidP="0041110D">
            <w:pPr>
              <w:keepNext/>
              <w:keepLines/>
              <w:spacing w:after="0"/>
              <w:rPr>
                <w:rFonts w:ascii="Arial" w:hAnsi="Arial"/>
                <w:sz w:val="18"/>
              </w:rPr>
            </w:pPr>
          </w:p>
        </w:tc>
      </w:tr>
      <w:tr w:rsidR="00292097" w:rsidRPr="00986958" w14:paraId="3245766A" w14:textId="77777777" w:rsidTr="0041110D">
        <w:trPr>
          <w:cantSplit/>
          <w:jc w:val="center"/>
        </w:trPr>
        <w:tc>
          <w:tcPr>
            <w:tcW w:w="7087" w:type="dxa"/>
            <w:gridSpan w:val="5"/>
          </w:tcPr>
          <w:p w14:paraId="01CD0BAC" w14:textId="1FA533AD" w:rsidR="00292097" w:rsidRPr="00986958" w:rsidRDefault="00292097" w:rsidP="0041110D">
            <w:pPr>
              <w:keepNext/>
              <w:keepLines/>
              <w:spacing w:after="0"/>
              <w:rPr>
                <w:rFonts w:ascii="Arial" w:hAnsi="Arial"/>
                <w:sz w:val="18"/>
              </w:rPr>
            </w:pPr>
            <w:bookmarkStart w:id="333" w:name="_MCCTEMPBM_CRPT52710063___7"/>
            <w:bookmarkEnd w:id="332"/>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33"/>
          </w:p>
        </w:tc>
      </w:tr>
      <w:tr w:rsidR="00292097" w:rsidRPr="00986958" w14:paraId="028A4584" w14:textId="77777777" w:rsidTr="0041110D">
        <w:trPr>
          <w:cantSplit/>
          <w:jc w:val="center"/>
        </w:trPr>
        <w:tc>
          <w:tcPr>
            <w:tcW w:w="284" w:type="dxa"/>
          </w:tcPr>
          <w:p w14:paraId="2DDC8B71" w14:textId="77777777" w:rsidR="00292097" w:rsidRPr="00986958" w:rsidRDefault="00292097" w:rsidP="0041110D">
            <w:pPr>
              <w:keepNext/>
              <w:keepLines/>
              <w:spacing w:after="0"/>
              <w:jc w:val="center"/>
              <w:rPr>
                <w:rFonts w:ascii="Arial" w:hAnsi="Arial"/>
                <w:sz w:val="18"/>
              </w:rPr>
            </w:pPr>
            <w:bookmarkStart w:id="334" w:name="_MCCTEMPBM_CRPT52710064___4" w:colFirst="0" w:colLast="1"/>
            <w:r w:rsidRPr="00986958">
              <w:rPr>
                <w:rFonts w:ascii="Arial" w:hAnsi="Arial"/>
                <w:sz w:val="18"/>
              </w:rPr>
              <w:t>1</w:t>
            </w:r>
          </w:p>
        </w:tc>
        <w:tc>
          <w:tcPr>
            <w:tcW w:w="284" w:type="dxa"/>
          </w:tcPr>
          <w:p w14:paraId="00DE2AB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61A99C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58B6B6D" w14:textId="77777777" w:rsidR="00292097" w:rsidRPr="00986958" w:rsidRDefault="00292097" w:rsidP="0041110D">
            <w:pPr>
              <w:keepNext/>
              <w:keepLines/>
              <w:spacing w:after="0"/>
              <w:jc w:val="center"/>
              <w:rPr>
                <w:rFonts w:ascii="Arial" w:hAnsi="Arial"/>
                <w:sz w:val="18"/>
              </w:rPr>
            </w:pPr>
          </w:p>
        </w:tc>
        <w:tc>
          <w:tcPr>
            <w:tcW w:w="5953" w:type="dxa"/>
          </w:tcPr>
          <w:p w14:paraId="70A4EFA3" w14:textId="77777777" w:rsidR="00292097" w:rsidRPr="00986958" w:rsidRDefault="00292097" w:rsidP="0041110D">
            <w:pPr>
              <w:keepNext/>
              <w:keepLines/>
              <w:spacing w:after="0"/>
              <w:rPr>
                <w:rFonts w:ascii="Arial" w:hAnsi="Arial"/>
                <w:sz w:val="18"/>
              </w:rPr>
            </w:pPr>
          </w:p>
        </w:tc>
      </w:tr>
      <w:tr w:rsidR="00292097" w:rsidRPr="00986958" w14:paraId="69AEBE5A" w14:textId="77777777" w:rsidTr="0041110D">
        <w:trPr>
          <w:cantSplit/>
          <w:jc w:val="center"/>
        </w:trPr>
        <w:tc>
          <w:tcPr>
            <w:tcW w:w="284" w:type="dxa"/>
          </w:tcPr>
          <w:p w14:paraId="0D9991D4" w14:textId="77777777" w:rsidR="00292097" w:rsidRPr="00986958" w:rsidRDefault="00292097" w:rsidP="0041110D">
            <w:pPr>
              <w:keepNext/>
              <w:keepLines/>
              <w:spacing w:after="0"/>
              <w:jc w:val="center"/>
              <w:rPr>
                <w:rFonts w:ascii="Arial" w:hAnsi="Arial"/>
                <w:sz w:val="18"/>
              </w:rPr>
            </w:pPr>
            <w:bookmarkStart w:id="335" w:name="_MCCTEMPBM_CRPT52710065___4" w:colFirst="0" w:colLast="1"/>
            <w:bookmarkEnd w:id="334"/>
            <w:r w:rsidRPr="00986958">
              <w:rPr>
                <w:rFonts w:ascii="Arial" w:hAnsi="Arial"/>
                <w:sz w:val="18"/>
              </w:rPr>
              <w:t>1</w:t>
            </w:r>
          </w:p>
        </w:tc>
        <w:tc>
          <w:tcPr>
            <w:tcW w:w="284" w:type="dxa"/>
          </w:tcPr>
          <w:p w14:paraId="577C205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FF0E45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775F0A5" w14:textId="77777777" w:rsidR="00292097" w:rsidRPr="00986958" w:rsidRDefault="00292097" w:rsidP="0041110D">
            <w:pPr>
              <w:keepNext/>
              <w:keepLines/>
              <w:spacing w:after="0"/>
              <w:jc w:val="center"/>
              <w:rPr>
                <w:rFonts w:ascii="Arial" w:hAnsi="Arial"/>
                <w:sz w:val="18"/>
              </w:rPr>
            </w:pPr>
          </w:p>
        </w:tc>
        <w:tc>
          <w:tcPr>
            <w:tcW w:w="5953" w:type="dxa"/>
          </w:tcPr>
          <w:p w14:paraId="329DC581" w14:textId="77777777" w:rsidR="00292097" w:rsidRPr="00986958" w:rsidRDefault="00292097" w:rsidP="0041110D">
            <w:pPr>
              <w:keepNext/>
              <w:keepLines/>
              <w:spacing w:after="0"/>
              <w:rPr>
                <w:rFonts w:ascii="Arial" w:hAnsi="Arial"/>
                <w:sz w:val="18"/>
              </w:rPr>
            </w:pPr>
            <w:bookmarkStart w:id="336" w:name="_MCCTEMPBM_CRPT52710066___7"/>
            <w:r w:rsidRPr="00986958">
              <w:rPr>
                <w:rFonts w:ascii="Arial" w:hAnsi="Arial"/>
                <w:sz w:val="18"/>
              </w:rPr>
              <w:t>Reserved</w:t>
            </w:r>
            <w:bookmarkEnd w:id="336"/>
          </w:p>
        </w:tc>
      </w:tr>
      <w:tr w:rsidR="00292097" w:rsidRPr="00986958" w14:paraId="1DE9832C" w14:textId="77777777" w:rsidTr="0041110D">
        <w:trPr>
          <w:cantSplit/>
          <w:jc w:val="center"/>
        </w:trPr>
        <w:tc>
          <w:tcPr>
            <w:tcW w:w="7087" w:type="dxa"/>
            <w:gridSpan w:val="5"/>
          </w:tcPr>
          <w:p w14:paraId="6FC97063" w14:textId="77777777" w:rsidR="00292097" w:rsidRPr="00986958" w:rsidRDefault="00292097" w:rsidP="0041110D">
            <w:pPr>
              <w:keepNext/>
              <w:keepLines/>
              <w:spacing w:after="0"/>
              <w:rPr>
                <w:rFonts w:ascii="Arial" w:hAnsi="Arial"/>
                <w:sz w:val="18"/>
              </w:rPr>
            </w:pPr>
            <w:bookmarkStart w:id="337" w:name="MCCQCTEMPBM_00000235"/>
            <w:bookmarkEnd w:id="335"/>
          </w:p>
        </w:tc>
      </w:tr>
      <w:tr w:rsidR="00292097" w:rsidRPr="00986958" w14:paraId="5E00CE52" w14:textId="77777777" w:rsidTr="0041110D">
        <w:trPr>
          <w:cantSplit/>
          <w:jc w:val="center"/>
        </w:trPr>
        <w:tc>
          <w:tcPr>
            <w:tcW w:w="7087" w:type="dxa"/>
            <w:gridSpan w:val="5"/>
          </w:tcPr>
          <w:p w14:paraId="2259F68B" w14:textId="77777777" w:rsidR="00292097" w:rsidRPr="00986958" w:rsidRDefault="00292097" w:rsidP="0041110D">
            <w:pPr>
              <w:keepNext/>
              <w:keepLines/>
              <w:spacing w:after="0"/>
              <w:rPr>
                <w:rFonts w:ascii="Arial" w:hAnsi="Arial"/>
                <w:sz w:val="18"/>
              </w:rPr>
            </w:pPr>
            <w:bookmarkStart w:id="338" w:name="_MCCTEMPBM_CRPT52710067___7" w:colFirst="0" w:colLast="0"/>
            <w:bookmarkEnd w:id="337"/>
            <w:r w:rsidRPr="00986958">
              <w:rPr>
                <w:rFonts w:ascii="Arial" w:hAnsi="Arial"/>
                <w:sz w:val="18"/>
              </w:rPr>
              <w:t>If the UE receives a user plane ciphering policy value that the UE does not understand, the UE shall interpret the value as 010 "User plane ciphering required".</w:t>
            </w:r>
          </w:p>
          <w:p w14:paraId="7053F7E1" w14:textId="77777777" w:rsidR="00292097" w:rsidRPr="00986958" w:rsidRDefault="00292097" w:rsidP="0041110D">
            <w:pPr>
              <w:keepNext/>
              <w:keepLines/>
              <w:spacing w:after="0"/>
              <w:rPr>
                <w:rFonts w:ascii="Arial" w:hAnsi="Arial"/>
                <w:sz w:val="18"/>
              </w:rPr>
            </w:pPr>
          </w:p>
          <w:p w14:paraId="60595438" w14:textId="621FEACF"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9D1E6F" w:rsidRPr="00986958">
              <w:rPr>
                <w:rFonts w:ascii="Arial" w:hAnsi="Arial"/>
                <w:sz w:val="18"/>
              </w:rPr>
              <w:t>89</w:t>
            </w:r>
            <w:r w:rsidRPr="00986958">
              <w:rPr>
                <w:rFonts w:ascii="Arial" w:hAnsi="Arial"/>
                <w:sz w:val="18"/>
              </w:rPr>
              <w:t>+2 are spare and shall be coded as zero.</w:t>
            </w:r>
          </w:p>
        </w:tc>
      </w:tr>
      <w:tr w:rsidR="00292097" w:rsidRPr="00986958" w14:paraId="4869B910" w14:textId="77777777" w:rsidTr="0041110D">
        <w:trPr>
          <w:cantSplit/>
          <w:jc w:val="center"/>
        </w:trPr>
        <w:tc>
          <w:tcPr>
            <w:tcW w:w="7087" w:type="dxa"/>
            <w:gridSpan w:val="5"/>
          </w:tcPr>
          <w:p w14:paraId="5FF801CB" w14:textId="77777777" w:rsidR="00292097" w:rsidRPr="00986958" w:rsidRDefault="00292097" w:rsidP="0041110D">
            <w:pPr>
              <w:keepNext/>
              <w:keepLines/>
              <w:spacing w:after="0"/>
              <w:rPr>
                <w:rFonts w:ascii="Arial" w:hAnsi="Arial"/>
                <w:sz w:val="18"/>
              </w:rPr>
            </w:pPr>
            <w:bookmarkStart w:id="339" w:name="MCCQCTEMPBM_00000236"/>
            <w:bookmarkEnd w:id="338"/>
          </w:p>
        </w:tc>
      </w:tr>
      <w:bookmarkEnd w:id="339"/>
    </w:tbl>
    <w:p w14:paraId="47FB3814"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986958"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986958" w:rsidRDefault="00CC22E7" w:rsidP="0041110D">
            <w:pPr>
              <w:pStyle w:val="TAC"/>
            </w:pPr>
            <w:r w:rsidRPr="00986958">
              <w:lastRenderedPageBreak/>
              <w:t>8</w:t>
            </w:r>
          </w:p>
        </w:tc>
        <w:tc>
          <w:tcPr>
            <w:tcW w:w="709" w:type="dxa"/>
            <w:tcBorders>
              <w:bottom w:val="single" w:sz="4" w:space="0" w:color="auto"/>
            </w:tcBorders>
          </w:tcPr>
          <w:p w14:paraId="10CD5CDC" w14:textId="77777777" w:rsidR="00CC22E7" w:rsidRPr="00986958" w:rsidRDefault="00CC22E7" w:rsidP="0041110D">
            <w:pPr>
              <w:pStyle w:val="TAC"/>
            </w:pPr>
            <w:r w:rsidRPr="00986958">
              <w:t>7</w:t>
            </w:r>
          </w:p>
        </w:tc>
        <w:tc>
          <w:tcPr>
            <w:tcW w:w="709" w:type="dxa"/>
            <w:tcBorders>
              <w:bottom w:val="single" w:sz="4" w:space="0" w:color="auto"/>
            </w:tcBorders>
          </w:tcPr>
          <w:p w14:paraId="31701513" w14:textId="77777777" w:rsidR="00CC22E7" w:rsidRPr="00986958" w:rsidRDefault="00CC22E7" w:rsidP="0041110D">
            <w:pPr>
              <w:pStyle w:val="TAC"/>
            </w:pPr>
            <w:r w:rsidRPr="00986958">
              <w:t>6</w:t>
            </w:r>
          </w:p>
        </w:tc>
        <w:tc>
          <w:tcPr>
            <w:tcW w:w="709" w:type="dxa"/>
            <w:tcBorders>
              <w:bottom w:val="single" w:sz="4" w:space="0" w:color="auto"/>
            </w:tcBorders>
          </w:tcPr>
          <w:p w14:paraId="33E559BD" w14:textId="77777777" w:rsidR="00CC22E7" w:rsidRPr="00986958" w:rsidRDefault="00CC22E7" w:rsidP="0041110D">
            <w:pPr>
              <w:pStyle w:val="TAC"/>
            </w:pPr>
            <w:r w:rsidRPr="00986958">
              <w:t>5</w:t>
            </w:r>
          </w:p>
        </w:tc>
        <w:tc>
          <w:tcPr>
            <w:tcW w:w="709" w:type="dxa"/>
            <w:tcBorders>
              <w:bottom w:val="single" w:sz="4" w:space="0" w:color="auto"/>
            </w:tcBorders>
          </w:tcPr>
          <w:p w14:paraId="00B0675A" w14:textId="77777777" w:rsidR="00CC22E7" w:rsidRPr="00986958" w:rsidRDefault="00CC22E7" w:rsidP="0041110D">
            <w:pPr>
              <w:pStyle w:val="TAC"/>
            </w:pPr>
            <w:r w:rsidRPr="00986958">
              <w:t>4</w:t>
            </w:r>
          </w:p>
        </w:tc>
        <w:tc>
          <w:tcPr>
            <w:tcW w:w="709" w:type="dxa"/>
            <w:tcBorders>
              <w:bottom w:val="single" w:sz="4" w:space="0" w:color="auto"/>
            </w:tcBorders>
          </w:tcPr>
          <w:p w14:paraId="0A79AA4F" w14:textId="77777777" w:rsidR="00CC22E7" w:rsidRPr="00986958" w:rsidRDefault="00CC22E7" w:rsidP="0041110D">
            <w:pPr>
              <w:pStyle w:val="TAC"/>
            </w:pPr>
            <w:r w:rsidRPr="00986958">
              <w:t>3</w:t>
            </w:r>
          </w:p>
        </w:tc>
        <w:tc>
          <w:tcPr>
            <w:tcW w:w="709" w:type="dxa"/>
            <w:tcBorders>
              <w:bottom w:val="single" w:sz="4" w:space="0" w:color="auto"/>
            </w:tcBorders>
          </w:tcPr>
          <w:p w14:paraId="78875E88" w14:textId="77777777" w:rsidR="00CC22E7" w:rsidRPr="00986958" w:rsidRDefault="00CC22E7" w:rsidP="0041110D">
            <w:pPr>
              <w:pStyle w:val="TAC"/>
            </w:pPr>
            <w:r w:rsidRPr="00986958">
              <w:t>2</w:t>
            </w:r>
          </w:p>
        </w:tc>
        <w:tc>
          <w:tcPr>
            <w:tcW w:w="709" w:type="dxa"/>
            <w:tcBorders>
              <w:bottom w:val="single" w:sz="4" w:space="0" w:color="auto"/>
            </w:tcBorders>
          </w:tcPr>
          <w:p w14:paraId="7C4277D5" w14:textId="77777777" w:rsidR="00CC22E7" w:rsidRPr="00986958" w:rsidRDefault="00CC22E7" w:rsidP="0041110D">
            <w:pPr>
              <w:pStyle w:val="TAC"/>
            </w:pPr>
            <w:r w:rsidRPr="00986958">
              <w:t>1</w:t>
            </w:r>
          </w:p>
        </w:tc>
        <w:tc>
          <w:tcPr>
            <w:tcW w:w="1416" w:type="dxa"/>
            <w:gridSpan w:val="2"/>
          </w:tcPr>
          <w:p w14:paraId="1CFC28AF" w14:textId="77777777" w:rsidR="00CC22E7" w:rsidRPr="00986958" w:rsidRDefault="00CC22E7" w:rsidP="0041110D">
            <w:pPr>
              <w:pStyle w:val="TAL"/>
            </w:pPr>
          </w:p>
        </w:tc>
      </w:tr>
      <w:tr w:rsidR="00CC22E7" w:rsidRPr="00986958"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986958" w:rsidRDefault="00CC22E7" w:rsidP="0041110D">
            <w:pPr>
              <w:pStyle w:val="TAC"/>
              <w:rPr>
                <w:noProof/>
                <w:lang w:val="en-US"/>
              </w:rPr>
            </w:pPr>
          </w:p>
          <w:p w14:paraId="78AC9413" w14:textId="77777777" w:rsidR="00CC22E7" w:rsidRPr="00986958" w:rsidRDefault="00CC22E7" w:rsidP="0041110D">
            <w:pPr>
              <w:pStyle w:val="TAC"/>
            </w:pPr>
            <w:r w:rsidRPr="00986958">
              <w:rPr>
                <w:noProof/>
                <w:lang w:val="en-US"/>
              </w:rPr>
              <w:t>Length of V2X service identifier to default mode of communication mapping rules</w:t>
            </w:r>
            <w:r w:rsidRPr="00986958">
              <w:t xml:space="preserve"> </w:t>
            </w:r>
            <w:r w:rsidRPr="00986958">
              <w:rPr>
                <w:noProof/>
                <w:lang w:val="en-US"/>
              </w:rPr>
              <w:t>contents</w:t>
            </w:r>
          </w:p>
        </w:tc>
        <w:tc>
          <w:tcPr>
            <w:tcW w:w="1416" w:type="dxa"/>
            <w:gridSpan w:val="2"/>
          </w:tcPr>
          <w:p w14:paraId="0FB99FE2" w14:textId="2ED1E3D5" w:rsidR="00CC22E7" w:rsidRPr="00986958" w:rsidRDefault="00CC22E7" w:rsidP="0041110D">
            <w:pPr>
              <w:pStyle w:val="TAL"/>
            </w:pPr>
            <w:r w:rsidRPr="00986958">
              <w:t>octet o</w:t>
            </w:r>
            <w:r w:rsidR="0010751C" w:rsidRPr="00986958">
              <w:t>84</w:t>
            </w:r>
            <w:r w:rsidRPr="00986958">
              <w:t>+</w:t>
            </w:r>
            <w:r w:rsidR="00A25BB9" w:rsidRPr="00986958">
              <w:t>1</w:t>
            </w:r>
          </w:p>
          <w:p w14:paraId="5F3758C6" w14:textId="77777777" w:rsidR="00CC22E7" w:rsidRPr="00986958" w:rsidRDefault="00CC22E7" w:rsidP="0041110D">
            <w:pPr>
              <w:pStyle w:val="TAL"/>
            </w:pPr>
          </w:p>
          <w:p w14:paraId="69557C31" w14:textId="2FE2B117" w:rsidR="00CC22E7" w:rsidRPr="00986958" w:rsidRDefault="00CC22E7" w:rsidP="0041110D">
            <w:pPr>
              <w:pStyle w:val="TAL"/>
            </w:pPr>
            <w:r w:rsidRPr="00986958">
              <w:t>octet o</w:t>
            </w:r>
            <w:r w:rsidR="00807967" w:rsidRPr="00986958">
              <w:t>84</w:t>
            </w:r>
            <w:r w:rsidRPr="00986958">
              <w:t>+</w:t>
            </w:r>
            <w:r w:rsidR="00A35B69" w:rsidRPr="00986958">
              <w:t>2</w:t>
            </w:r>
          </w:p>
        </w:tc>
      </w:tr>
      <w:tr w:rsidR="00CC22E7" w:rsidRPr="00986958"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986958" w:rsidRDefault="00CC22E7" w:rsidP="0041110D">
            <w:pPr>
              <w:pStyle w:val="TAC"/>
            </w:pPr>
          </w:p>
          <w:p w14:paraId="4F370430"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CA894C9" w14:textId="60761EE3" w:rsidR="00CC22E7" w:rsidRPr="00986958" w:rsidRDefault="00CC22E7" w:rsidP="0041110D">
            <w:pPr>
              <w:pStyle w:val="TAL"/>
            </w:pPr>
            <w:r w:rsidRPr="00986958">
              <w:t>octet (o</w:t>
            </w:r>
            <w:r w:rsidR="00973100" w:rsidRPr="00986958">
              <w:t>84</w:t>
            </w:r>
            <w:r w:rsidRPr="00986958">
              <w:t>+</w:t>
            </w:r>
            <w:r w:rsidR="00EB163A" w:rsidRPr="00986958">
              <w:t>3</w:t>
            </w:r>
            <w:r w:rsidRPr="00986958">
              <w:t>)*</w:t>
            </w:r>
          </w:p>
          <w:p w14:paraId="3A609359" w14:textId="77777777" w:rsidR="00CC22E7" w:rsidRPr="00986958" w:rsidRDefault="00CC22E7" w:rsidP="0041110D">
            <w:pPr>
              <w:pStyle w:val="TAL"/>
            </w:pPr>
          </w:p>
          <w:p w14:paraId="26019D3E" w14:textId="2E8BC61B" w:rsidR="00CC22E7" w:rsidRPr="00986958" w:rsidRDefault="00CC22E7" w:rsidP="0041110D">
            <w:pPr>
              <w:pStyle w:val="TAL"/>
            </w:pPr>
            <w:r w:rsidRPr="00986958">
              <w:t>octet o</w:t>
            </w:r>
            <w:r w:rsidR="003C1DF1" w:rsidRPr="00986958">
              <w:t>90</w:t>
            </w:r>
            <w:r w:rsidRPr="00986958">
              <w:t>*</w:t>
            </w:r>
          </w:p>
        </w:tc>
      </w:tr>
      <w:tr w:rsidR="00CC22E7" w:rsidRPr="00986958"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986958" w:rsidRDefault="00CC22E7" w:rsidP="0041110D">
            <w:pPr>
              <w:pStyle w:val="TAC"/>
            </w:pPr>
          </w:p>
          <w:p w14:paraId="06B8EFE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FD79281" w14:textId="433BB2E7" w:rsidR="00CC22E7" w:rsidRPr="00986958" w:rsidRDefault="00CC22E7" w:rsidP="0041110D">
            <w:pPr>
              <w:pStyle w:val="TAL"/>
            </w:pPr>
            <w:r w:rsidRPr="00986958">
              <w:t>octet (o</w:t>
            </w:r>
            <w:r w:rsidR="003C6573" w:rsidRPr="00986958">
              <w:t>90</w:t>
            </w:r>
            <w:r w:rsidRPr="00986958">
              <w:t>+1)*</w:t>
            </w:r>
          </w:p>
          <w:p w14:paraId="0C1C642A" w14:textId="77777777" w:rsidR="00CC22E7" w:rsidRPr="00986958" w:rsidRDefault="00CC22E7" w:rsidP="0041110D">
            <w:pPr>
              <w:pStyle w:val="TAL"/>
            </w:pPr>
          </w:p>
          <w:p w14:paraId="383B5821" w14:textId="644B317D" w:rsidR="00CC22E7" w:rsidRPr="00986958" w:rsidRDefault="00CC22E7" w:rsidP="0041110D">
            <w:pPr>
              <w:pStyle w:val="TAL"/>
            </w:pPr>
            <w:r w:rsidRPr="00986958">
              <w:t>octet o</w:t>
            </w:r>
            <w:r w:rsidR="00305E70" w:rsidRPr="00986958">
              <w:t>91</w:t>
            </w:r>
            <w:r w:rsidRPr="00986958">
              <w:t>*</w:t>
            </w:r>
          </w:p>
        </w:tc>
      </w:tr>
      <w:tr w:rsidR="00CC22E7" w:rsidRPr="00986958"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986958" w:rsidRDefault="00CC22E7" w:rsidP="0041110D">
            <w:pPr>
              <w:pStyle w:val="TAC"/>
            </w:pPr>
          </w:p>
          <w:p w14:paraId="366347DF" w14:textId="77777777" w:rsidR="00CC22E7" w:rsidRPr="00986958" w:rsidRDefault="00CC22E7" w:rsidP="0041110D">
            <w:pPr>
              <w:pStyle w:val="TAC"/>
            </w:pPr>
            <w:r w:rsidRPr="00986958">
              <w:t>...</w:t>
            </w:r>
          </w:p>
        </w:tc>
        <w:tc>
          <w:tcPr>
            <w:tcW w:w="1416" w:type="dxa"/>
            <w:gridSpan w:val="2"/>
            <w:tcBorders>
              <w:top w:val="nil"/>
              <w:left w:val="single" w:sz="6" w:space="0" w:color="auto"/>
              <w:bottom w:val="nil"/>
              <w:right w:val="nil"/>
            </w:tcBorders>
          </w:tcPr>
          <w:p w14:paraId="19C910C1" w14:textId="33B685FE" w:rsidR="00CC22E7" w:rsidRPr="00986958" w:rsidRDefault="00CC22E7" w:rsidP="0041110D">
            <w:pPr>
              <w:pStyle w:val="TAL"/>
            </w:pPr>
            <w:r w:rsidRPr="00986958">
              <w:t>octet (o</w:t>
            </w:r>
            <w:r w:rsidR="009C4EB7" w:rsidRPr="00986958">
              <w:t>91</w:t>
            </w:r>
            <w:r w:rsidRPr="00986958">
              <w:t>+1)*</w:t>
            </w:r>
          </w:p>
          <w:p w14:paraId="51946E51" w14:textId="77777777" w:rsidR="00CC22E7" w:rsidRPr="00986958" w:rsidRDefault="00CC22E7" w:rsidP="0041110D">
            <w:pPr>
              <w:pStyle w:val="TAL"/>
            </w:pPr>
          </w:p>
          <w:p w14:paraId="4658E7BA" w14:textId="7C3F253B" w:rsidR="00CC22E7" w:rsidRPr="00986958" w:rsidRDefault="00CC22E7" w:rsidP="0041110D">
            <w:pPr>
              <w:pStyle w:val="TAL"/>
            </w:pPr>
            <w:r w:rsidRPr="00986958">
              <w:t>octet o</w:t>
            </w:r>
            <w:r w:rsidR="00917033" w:rsidRPr="00986958">
              <w:t>92</w:t>
            </w:r>
            <w:r w:rsidRPr="00986958">
              <w:t>*</w:t>
            </w:r>
          </w:p>
        </w:tc>
      </w:tr>
      <w:tr w:rsidR="00CC22E7" w:rsidRPr="00986958"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986958" w:rsidRDefault="00CC22E7" w:rsidP="0041110D">
            <w:pPr>
              <w:pStyle w:val="TAC"/>
            </w:pPr>
          </w:p>
          <w:p w14:paraId="691ADCB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691B663" w14:textId="1D843EF9" w:rsidR="00CC22E7" w:rsidRPr="00986958" w:rsidRDefault="00CC22E7" w:rsidP="0041110D">
            <w:pPr>
              <w:pStyle w:val="TAL"/>
            </w:pPr>
            <w:r w:rsidRPr="00986958">
              <w:t>octet (o</w:t>
            </w:r>
            <w:r w:rsidR="00801139" w:rsidRPr="00986958">
              <w:t>92</w:t>
            </w:r>
            <w:r w:rsidRPr="00986958">
              <w:t>+1)*</w:t>
            </w:r>
          </w:p>
          <w:p w14:paraId="5F0EDB5D" w14:textId="77777777" w:rsidR="00CC22E7" w:rsidRPr="00986958" w:rsidRDefault="00CC22E7" w:rsidP="0041110D">
            <w:pPr>
              <w:pStyle w:val="TAL"/>
            </w:pPr>
          </w:p>
          <w:p w14:paraId="58027219" w14:textId="757097B7" w:rsidR="00CC22E7" w:rsidRPr="00986958" w:rsidRDefault="00CC22E7" w:rsidP="0041110D">
            <w:pPr>
              <w:pStyle w:val="TAL"/>
            </w:pPr>
            <w:r w:rsidRPr="00986958">
              <w:t>octet o</w:t>
            </w:r>
            <w:r w:rsidR="00102770" w:rsidRPr="00986958">
              <w:t>85</w:t>
            </w:r>
            <w:r w:rsidRPr="00986958">
              <w:t>*</w:t>
            </w:r>
          </w:p>
        </w:tc>
      </w:tr>
    </w:tbl>
    <w:p w14:paraId="5FFEE553" w14:textId="5DC5EEF8" w:rsidR="00CC22E7" w:rsidRPr="00986958" w:rsidRDefault="00CC22E7" w:rsidP="00CC22E7">
      <w:pPr>
        <w:pStyle w:val="TF"/>
        <w:rPr>
          <w:lang w:val="en-US"/>
        </w:rPr>
      </w:pPr>
      <w:r w:rsidRPr="00986958">
        <w:t xml:space="preserve">Figure 5.3.1.53: </w:t>
      </w:r>
      <w:r w:rsidRPr="00986958">
        <w:rPr>
          <w:noProof/>
          <w:lang w:val="en-US"/>
        </w:rPr>
        <w:t>V2X service identifier to default mode of communication mapping rules</w:t>
      </w:r>
    </w:p>
    <w:p w14:paraId="50B07BBD" w14:textId="4B79A3BD" w:rsidR="00CC22E7" w:rsidRPr="00986958" w:rsidRDefault="00CC22E7" w:rsidP="00CC22E7">
      <w:pPr>
        <w:pStyle w:val="TH"/>
      </w:pPr>
      <w:r w:rsidRPr="00986958">
        <w:t xml:space="preserve">Table 5.3.1.53: </w:t>
      </w:r>
      <w:r w:rsidRPr="00986958">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320B3497" w14:textId="77777777" w:rsidTr="0041110D">
        <w:trPr>
          <w:cantSplit/>
          <w:jc w:val="center"/>
        </w:trPr>
        <w:tc>
          <w:tcPr>
            <w:tcW w:w="7094" w:type="dxa"/>
          </w:tcPr>
          <w:p w14:paraId="1D87F2A8" w14:textId="77777777" w:rsidR="00CC22E7" w:rsidRPr="00986958" w:rsidRDefault="00CC22E7" w:rsidP="0041110D">
            <w:pPr>
              <w:pStyle w:val="TAL"/>
              <w:rPr>
                <w:noProof/>
                <w:lang w:val="en-US"/>
              </w:rPr>
            </w:pPr>
            <w:r w:rsidRPr="00986958">
              <w:rPr>
                <w:noProof/>
                <w:lang w:val="en-US"/>
              </w:rPr>
              <w:t>V2X service identifier to default mode of communication mapping rule:</w:t>
            </w:r>
          </w:p>
          <w:p w14:paraId="0374C737" w14:textId="416437E9" w:rsidR="00CC22E7" w:rsidRPr="00986958" w:rsidRDefault="00CC22E7" w:rsidP="0041110D">
            <w:pPr>
              <w:pStyle w:val="TAL"/>
            </w:pPr>
            <w:r w:rsidRPr="00986958">
              <w:rPr>
                <w:lang w:val="en-US"/>
              </w:rPr>
              <w:t xml:space="preserve">The </w:t>
            </w:r>
            <w:r w:rsidRPr="00986958">
              <w:rPr>
                <w:noProof/>
                <w:lang w:val="en-US"/>
              </w:rPr>
              <w:t>V2X service identifier to default mode of communication mapping rule</w:t>
            </w:r>
            <w:r w:rsidRPr="00986958">
              <w:t xml:space="preserve"> field is coded according to figure 5.3.1.54 and table 5.3.1.54.</w:t>
            </w:r>
          </w:p>
        </w:tc>
      </w:tr>
      <w:tr w:rsidR="00CC22E7" w:rsidRPr="00986958" w14:paraId="15B2F738" w14:textId="77777777" w:rsidTr="0041110D">
        <w:trPr>
          <w:cantSplit/>
          <w:jc w:val="center"/>
        </w:trPr>
        <w:tc>
          <w:tcPr>
            <w:tcW w:w="7094" w:type="dxa"/>
          </w:tcPr>
          <w:p w14:paraId="72ED53C1" w14:textId="77777777" w:rsidR="00CC22E7" w:rsidRPr="00986958" w:rsidRDefault="00CC22E7" w:rsidP="0041110D">
            <w:pPr>
              <w:pStyle w:val="TAL"/>
              <w:rPr>
                <w:noProof/>
              </w:rPr>
            </w:pPr>
            <w:bookmarkStart w:id="340" w:name="MCCQCTEMPBM_00000237"/>
          </w:p>
        </w:tc>
      </w:tr>
      <w:bookmarkEnd w:id="340"/>
    </w:tbl>
    <w:p w14:paraId="0DC2EC99"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986958"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986958" w:rsidRDefault="00CC22E7" w:rsidP="0041110D">
            <w:pPr>
              <w:pStyle w:val="TAC"/>
            </w:pPr>
            <w:r w:rsidRPr="00986958">
              <w:t>8</w:t>
            </w:r>
          </w:p>
        </w:tc>
        <w:tc>
          <w:tcPr>
            <w:tcW w:w="709" w:type="dxa"/>
            <w:gridSpan w:val="2"/>
            <w:tcBorders>
              <w:bottom w:val="single" w:sz="4" w:space="0" w:color="auto"/>
            </w:tcBorders>
          </w:tcPr>
          <w:p w14:paraId="0CBD6826" w14:textId="77777777" w:rsidR="00CC22E7" w:rsidRPr="00986958" w:rsidRDefault="00CC22E7" w:rsidP="0041110D">
            <w:pPr>
              <w:pStyle w:val="TAC"/>
            </w:pPr>
            <w:r w:rsidRPr="00986958">
              <w:t>7</w:t>
            </w:r>
          </w:p>
        </w:tc>
        <w:tc>
          <w:tcPr>
            <w:tcW w:w="709" w:type="dxa"/>
            <w:gridSpan w:val="2"/>
            <w:tcBorders>
              <w:bottom w:val="single" w:sz="4" w:space="0" w:color="auto"/>
            </w:tcBorders>
          </w:tcPr>
          <w:p w14:paraId="59512F74" w14:textId="77777777" w:rsidR="00CC22E7" w:rsidRPr="00986958" w:rsidRDefault="00CC22E7" w:rsidP="0041110D">
            <w:pPr>
              <w:pStyle w:val="TAC"/>
            </w:pPr>
            <w:r w:rsidRPr="00986958">
              <w:t>6</w:t>
            </w:r>
          </w:p>
        </w:tc>
        <w:tc>
          <w:tcPr>
            <w:tcW w:w="709" w:type="dxa"/>
            <w:gridSpan w:val="2"/>
            <w:tcBorders>
              <w:bottom w:val="single" w:sz="4" w:space="0" w:color="auto"/>
            </w:tcBorders>
          </w:tcPr>
          <w:p w14:paraId="1A965115" w14:textId="77777777" w:rsidR="00CC22E7" w:rsidRPr="00986958" w:rsidRDefault="00CC22E7" w:rsidP="0041110D">
            <w:pPr>
              <w:pStyle w:val="TAC"/>
            </w:pPr>
            <w:r w:rsidRPr="00986958">
              <w:t>5</w:t>
            </w:r>
          </w:p>
        </w:tc>
        <w:tc>
          <w:tcPr>
            <w:tcW w:w="709" w:type="dxa"/>
            <w:gridSpan w:val="2"/>
            <w:tcBorders>
              <w:bottom w:val="single" w:sz="4" w:space="0" w:color="auto"/>
            </w:tcBorders>
          </w:tcPr>
          <w:p w14:paraId="13B1413D" w14:textId="77777777" w:rsidR="00CC22E7" w:rsidRPr="00986958" w:rsidRDefault="00CC22E7" w:rsidP="0041110D">
            <w:pPr>
              <w:pStyle w:val="TAC"/>
            </w:pPr>
            <w:r w:rsidRPr="00986958">
              <w:t>4</w:t>
            </w:r>
          </w:p>
        </w:tc>
        <w:tc>
          <w:tcPr>
            <w:tcW w:w="709" w:type="dxa"/>
            <w:gridSpan w:val="2"/>
            <w:tcBorders>
              <w:bottom w:val="single" w:sz="4" w:space="0" w:color="auto"/>
            </w:tcBorders>
          </w:tcPr>
          <w:p w14:paraId="122073E4" w14:textId="77777777" w:rsidR="00CC22E7" w:rsidRPr="00986958" w:rsidRDefault="00CC22E7" w:rsidP="0041110D">
            <w:pPr>
              <w:pStyle w:val="TAC"/>
            </w:pPr>
            <w:r w:rsidRPr="00986958">
              <w:t>3</w:t>
            </w:r>
          </w:p>
        </w:tc>
        <w:tc>
          <w:tcPr>
            <w:tcW w:w="709" w:type="dxa"/>
            <w:gridSpan w:val="2"/>
            <w:tcBorders>
              <w:bottom w:val="single" w:sz="4" w:space="0" w:color="auto"/>
            </w:tcBorders>
          </w:tcPr>
          <w:p w14:paraId="020AA42F" w14:textId="77777777" w:rsidR="00CC22E7" w:rsidRPr="00986958" w:rsidRDefault="00CC22E7" w:rsidP="0041110D">
            <w:pPr>
              <w:pStyle w:val="TAC"/>
            </w:pPr>
            <w:r w:rsidRPr="00986958">
              <w:t>2</w:t>
            </w:r>
          </w:p>
        </w:tc>
        <w:tc>
          <w:tcPr>
            <w:tcW w:w="709" w:type="dxa"/>
            <w:tcBorders>
              <w:bottom w:val="single" w:sz="4" w:space="0" w:color="auto"/>
            </w:tcBorders>
          </w:tcPr>
          <w:p w14:paraId="6D4954F2" w14:textId="77777777" w:rsidR="00CC22E7" w:rsidRPr="00986958" w:rsidRDefault="00CC22E7" w:rsidP="0041110D">
            <w:pPr>
              <w:pStyle w:val="TAC"/>
            </w:pPr>
            <w:r w:rsidRPr="00986958">
              <w:t>1</w:t>
            </w:r>
          </w:p>
        </w:tc>
        <w:tc>
          <w:tcPr>
            <w:tcW w:w="1416" w:type="dxa"/>
            <w:gridSpan w:val="2"/>
          </w:tcPr>
          <w:p w14:paraId="314CB8C2" w14:textId="77777777" w:rsidR="00CC22E7" w:rsidRPr="00986958" w:rsidRDefault="00CC22E7" w:rsidP="0041110D">
            <w:pPr>
              <w:pStyle w:val="TAL"/>
            </w:pPr>
          </w:p>
        </w:tc>
      </w:tr>
      <w:tr w:rsidR="00CC22E7" w:rsidRPr="00986958"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986958" w:rsidRDefault="00CC22E7" w:rsidP="0041110D">
            <w:pPr>
              <w:pStyle w:val="TAC"/>
            </w:pPr>
          </w:p>
          <w:p w14:paraId="2A59C0F2" w14:textId="77777777" w:rsidR="00CC22E7" w:rsidRPr="00986958" w:rsidRDefault="00CC22E7" w:rsidP="0041110D">
            <w:pPr>
              <w:pStyle w:val="TAC"/>
            </w:pPr>
            <w:r w:rsidRPr="00986958">
              <w:t xml:space="preserve">Length of </w:t>
            </w:r>
            <w:r w:rsidRPr="00986958">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986958" w:rsidRDefault="00CC22E7" w:rsidP="0041110D">
            <w:pPr>
              <w:pStyle w:val="TAL"/>
            </w:pPr>
            <w:r w:rsidRPr="00986958">
              <w:t>octet o</w:t>
            </w:r>
            <w:r w:rsidR="000B4450" w:rsidRPr="00986958">
              <w:t>90</w:t>
            </w:r>
            <w:r w:rsidRPr="00986958">
              <w:t>+1</w:t>
            </w:r>
          </w:p>
          <w:p w14:paraId="066ACA9D" w14:textId="77777777" w:rsidR="00CC22E7" w:rsidRPr="00986958" w:rsidRDefault="00CC22E7" w:rsidP="0041110D">
            <w:pPr>
              <w:pStyle w:val="TAL"/>
            </w:pPr>
          </w:p>
          <w:p w14:paraId="49EB92B2" w14:textId="77F3688E" w:rsidR="00CC22E7" w:rsidRPr="00986958" w:rsidRDefault="00CC22E7" w:rsidP="0041110D">
            <w:pPr>
              <w:pStyle w:val="TAL"/>
            </w:pPr>
            <w:r w:rsidRPr="00986958">
              <w:t>octet o</w:t>
            </w:r>
            <w:r w:rsidR="00E05299" w:rsidRPr="00986958">
              <w:t>90</w:t>
            </w:r>
            <w:r w:rsidRPr="00986958">
              <w:t>+2</w:t>
            </w:r>
          </w:p>
        </w:tc>
      </w:tr>
      <w:tr w:rsidR="00CC22E7" w:rsidRPr="00986958"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986958" w:rsidRDefault="00CC22E7" w:rsidP="0041110D">
            <w:pPr>
              <w:pStyle w:val="TAC"/>
            </w:pPr>
          </w:p>
          <w:p w14:paraId="4DF997BF" w14:textId="77777777" w:rsidR="00CC22E7" w:rsidRPr="00986958" w:rsidRDefault="00CC22E7" w:rsidP="0041110D">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986958" w:rsidRDefault="00CC22E7" w:rsidP="0041110D">
            <w:pPr>
              <w:pStyle w:val="TAL"/>
            </w:pPr>
            <w:r w:rsidRPr="00986958">
              <w:t>octet o</w:t>
            </w:r>
            <w:r w:rsidR="00AB5B50" w:rsidRPr="00986958">
              <w:t>90</w:t>
            </w:r>
            <w:r w:rsidRPr="00986958">
              <w:t>+3</w:t>
            </w:r>
          </w:p>
          <w:p w14:paraId="47AEA552" w14:textId="77777777" w:rsidR="00CC22E7" w:rsidRPr="00986958" w:rsidRDefault="00CC22E7" w:rsidP="0041110D">
            <w:pPr>
              <w:pStyle w:val="TAL"/>
            </w:pPr>
          </w:p>
          <w:p w14:paraId="12090D4A" w14:textId="063E9372" w:rsidR="00CC22E7" w:rsidRPr="00986958" w:rsidRDefault="00CC22E7" w:rsidP="0041110D">
            <w:pPr>
              <w:pStyle w:val="TAL"/>
            </w:pPr>
            <w:r w:rsidRPr="00986958">
              <w:t>octet o</w:t>
            </w:r>
            <w:r w:rsidR="00117274" w:rsidRPr="00986958">
              <w:t>91</w:t>
            </w:r>
            <w:r w:rsidRPr="00986958">
              <w:t>-1</w:t>
            </w:r>
          </w:p>
        </w:tc>
      </w:tr>
      <w:tr w:rsidR="00CC22E7" w:rsidRPr="00986958"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986958" w:rsidRDefault="00CC22E7" w:rsidP="0041110D">
            <w:pPr>
              <w:pStyle w:val="TAC"/>
            </w:pPr>
            <w:r w:rsidRPr="00986958">
              <w:t>0</w:t>
            </w:r>
          </w:p>
          <w:p w14:paraId="11F4B6E1"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986958" w:rsidRDefault="00CC22E7" w:rsidP="0041110D">
            <w:pPr>
              <w:pStyle w:val="TAC"/>
            </w:pPr>
            <w:r w:rsidRPr="00986958">
              <w:t>0</w:t>
            </w:r>
          </w:p>
          <w:p w14:paraId="6C5A0A69"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986958" w:rsidRDefault="00CC22E7" w:rsidP="0041110D">
            <w:pPr>
              <w:pStyle w:val="TAC"/>
            </w:pPr>
            <w:r w:rsidRPr="00986958">
              <w:t>0</w:t>
            </w:r>
          </w:p>
          <w:p w14:paraId="394A1C4E"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986958" w:rsidRDefault="00CC22E7" w:rsidP="0041110D">
            <w:pPr>
              <w:pStyle w:val="TAC"/>
            </w:pPr>
            <w:r w:rsidRPr="00986958">
              <w:t>0</w:t>
            </w:r>
          </w:p>
          <w:p w14:paraId="2D418EED"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986958" w:rsidRDefault="00CC22E7" w:rsidP="0041110D">
            <w:pPr>
              <w:pStyle w:val="TAC"/>
            </w:pPr>
            <w:r w:rsidRPr="00986958">
              <w:t>0</w:t>
            </w:r>
          </w:p>
          <w:p w14:paraId="0863A0EF"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986958" w:rsidRDefault="00CC22E7" w:rsidP="0041110D">
            <w:pPr>
              <w:pStyle w:val="TAC"/>
            </w:pPr>
            <w:r w:rsidRPr="00986958">
              <w:t>0</w:t>
            </w:r>
          </w:p>
          <w:p w14:paraId="33A02486" w14:textId="77777777" w:rsidR="00CC22E7" w:rsidRPr="00986958" w:rsidRDefault="00CC22E7" w:rsidP="0041110D">
            <w:pPr>
              <w:pStyle w:val="TAC"/>
            </w:pPr>
            <w:r w:rsidRPr="00986958">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986958" w:rsidRDefault="00CC22E7" w:rsidP="0041110D">
            <w:pPr>
              <w:pStyle w:val="TAC"/>
            </w:pPr>
            <w:r w:rsidRPr="00986958">
              <w:rPr>
                <w:noProof/>
                <w:lang w:val="en-US"/>
              </w:rPr>
              <w:t>DMC</w:t>
            </w:r>
          </w:p>
        </w:tc>
        <w:tc>
          <w:tcPr>
            <w:tcW w:w="1416" w:type="dxa"/>
            <w:gridSpan w:val="2"/>
            <w:tcBorders>
              <w:top w:val="nil"/>
              <w:left w:val="single" w:sz="6" w:space="0" w:color="auto"/>
              <w:bottom w:val="nil"/>
              <w:right w:val="nil"/>
            </w:tcBorders>
          </w:tcPr>
          <w:p w14:paraId="774B8A8A" w14:textId="29AB2C38" w:rsidR="00CC22E7" w:rsidRPr="00986958" w:rsidRDefault="00CC22E7" w:rsidP="0041110D">
            <w:pPr>
              <w:pStyle w:val="TAL"/>
            </w:pPr>
            <w:r w:rsidRPr="00986958">
              <w:t>octet o</w:t>
            </w:r>
            <w:r w:rsidR="00AF3767" w:rsidRPr="00986958">
              <w:t>91</w:t>
            </w:r>
          </w:p>
        </w:tc>
      </w:tr>
    </w:tbl>
    <w:p w14:paraId="59DA1651" w14:textId="14CF96AD" w:rsidR="00CC22E7" w:rsidRPr="00986958" w:rsidRDefault="00CC22E7" w:rsidP="00CC22E7">
      <w:pPr>
        <w:pStyle w:val="TF"/>
        <w:rPr>
          <w:noProof/>
          <w:lang w:val="en-US"/>
        </w:rPr>
      </w:pPr>
      <w:r w:rsidRPr="00986958">
        <w:t xml:space="preserve">Figure 5.3.1.54: </w:t>
      </w:r>
      <w:r w:rsidRPr="00986958">
        <w:rPr>
          <w:noProof/>
          <w:lang w:val="en-US"/>
        </w:rPr>
        <w:t>V2X service identifier to default mode of communication mapping rule</w:t>
      </w:r>
    </w:p>
    <w:p w14:paraId="1E9710EC" w14:textId="3D9DEBC4" w:rsidR="00CC22E7" w:rsidRPr="00986958" w:rsidRDefault="00CC22E7" w:rsidP="00CC22E7">
      <w:pPr>
        <w:pStyle w:val="TH"/>
      </w:pPr>
      <w:r w:rsidRPr="00986958">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659FCE87" w14:textId="77777777" w:rsidTr="0041110D">
        <w:trPr>
          <w:cantSplit/>
          <w:jc w:val="center"/>
        </w:trPr>
        <w:tc>
          <w:tcPr>
            <w:tcW w:w="7094" w:type="dxa"/>
          </w:tcPr>
          <w:p w14:paraId="2470EC00" w14:textId="77777777" w:rsidR="00CC22E7" w:rsidRPr="00986958" w:rsidRDefault="00CC22E7" w:rsidP="0041110D">
            <w:pPr>
              <w:pStyle w:val="TAL"/>
              <w:rPr>
                <w:noProof/>
                <w:lang w:val="en-US"/>
              </w:rPr>
            </w:pPr>
            <w:r w:rsidRPr="00986958">
              <w:rPr>
                <w:noProof/>
                <w:lang w:val="en-US"/>
              </w:rPr>
              <w:t>V2X service identifiers:</w:t>
            </w:r>
          </w:p>
          <w:p w14:paraId="1B1A93AB" w14:textId="77777777" w:rsidR="00CC22E7" w:rsidRPr="00986958" w:rsidRDefault="00CC22E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CC22E7" w:rsidRPr="00986958" w14:paraId="57520AEB" w14:textId="77777777" w:rsidTr="0041110D">
        <w:trPr>
          <w:cantSplit/>
          <w:jc w:val="center"/>
        </w:trPr>
        <w:tc>
          <w:tcPr>
            <w:tcW w:w="7094" w:type="dxa"/>
          </w:tcPr>
          <w:p w14:paraId="3EC2EEDB" w14:textId="77777777" w:rsidR="00CC22E7" w:rsidRPr="00986958" w:rsidRDefault="00CC22E7" w:rsidP="0041110D">
            <w:pPr>
              <w:pStyle w:val="TAL"/>
              <w:rPr>
                <w:noProof/>
                <w:lang w:val="en-US"/>
              </w:rPr>
            </w:pPr>
            <w:bookmarkStart w:id="341" w:name="MCCQCTEMPBM_00000238"/>
          </w:p>
        </w:tc>
      </w:tr>
      <w:bookmarkEnd w:id="341"/>
      <w:tr w:rsidR="00CC22E7" w:rsidRPr="00986958" w14:paraId="7A61E725" w14:textId="77777777" w:rsidTr="0041110D">
        <w:trPr>
          <w:cantSplit/>
          <w:jc w:val="center"/>
        </w:trPr>
        <w:tc>
          <w:tcPr>
            <w:tcW w:w="7094" w:type="dxa"/>
          </w:tcPr>
          <w:p w14:paraId="0179BE87" w14:textId="77777777" w:rsidR="00CC22E7" w:rsidRPr="00986958" w:rsidRDefault="00CC22E7" w:rsidP="0041110D">
            <w:pPr>
              <w:pStyle w:val="TAL"/>
            </w:pPr>
            <w:r w:rsidRPr="00986958">
              <w:rPr>
                <w:noProof/>
                <w:lang w:val="en-US"/>
              </w:rPr>
              <w:t>Default mode of communication (DMC):</w:t>
            </w:r>
          </w:p>
          <w:p w14:paraId="368EFCC3" w14:textId="77777777" w:rsidR="00CC22E7" w:rsidRPr="00986958" w:rsidRDefault="00CC22E7" w:rsidP="0041110D">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268395C4" w14:textId="77777777" w:rsidR="00CC22E7" w:rsidRPr="00986958" w:rsidRDefault="00CC22E7" w:rsidP="0041110D">
            <w:pPr>
              <w:pStyle w:val="TAL"/>
            </w:pPr>
            <w:r w:rsidRPr="00986958">
              <w:t>Bits</w:t>
            </w:r>
          </w:p>
          <w:p w14:paraId="211545BD" w14:textId="77777777" w:rsidR="00CC22E7" w:rsidRPr="00986958" w:rsidRDefault="00CC22E7" w:rsidP="0041110D">
            <w:pPr>
              <w:pStyle w:val="TAL"/>
              <w:rPr>
                <w:b/>
              </w:rPr>
            </w:pPr>
            <w:r w:rsidRPr="00986958">
              <w:rPr>
                <w:b/>
              </w:rPr>
              <w:t>2 1</w:t>
            </w:r>
          </w:p>
          <w:p w14:paraId="48212CB7" w14:textId="77777777" w:rsidR="00CC22E7" w:rsidRPr="00986958" w:rsidRDefault="00CC22E7" w:rsidP="0041110D">
            <w:pPr>
              <w:pStyle w:val="TAL"/>
            </w:pPr>
            <w:r w:rsidRPr="00986958">
              <w:t>0 0</w:t>
            </w:r>
            <w:r w:rsidRPr="00986958">
              <w:tab/>
              <w:t>unicast</w:t>
            </w:r>
          </w:p>
          <w:p w14:paraId="3BBD4624" w14:textId="77777777" w:rsidR="00CC22E7" w:rsidRPr="00986958" w:rsidRDefault="00CC22E7" w:rsidP="0041110D">
            <w:pPr>
              <w:pStyle w:val="TAL"/>
              <w:rPr>
                <w:noProof/>
                <w:lang w:val="en-US"/>
              </w:rPr>
            </w:pPr>
            <w:r w:rsidRPr="00986958">
              <w:t>0 1</w:t>
            </w:r>
            <w:r w:rsidRPr="00986958">
              <w:tab/>
              <w:t>groupcast</w:t>
            </w:r>
          </w:p>
          <w:p w14:paraId="6738AEDD" w14:textId="77777777" w:rsidR="00CC22E7" w:rsidRPr="00986958" w:rsidRDefault="00CC22E7" w:rsidP="0041110D">
            <w:pPr>
              <w:pStyle w:val="TAL"/>
              <w:rPr>
                <w:noProof/>
                <w:lang w:val="en-US"/>
              </w:rPr>
            </w:pPr>
            <w:r w:rsidRPr="00986958">
              <w:t>1 0</w:t>
            </w:r>
            <w:r w:rsidRPr="00986958">
              <w:tab/>
              <w:t>broadcast</w:t>
            </w:r>
          </w:p>
          <w:p w14:paraId="049941AF" w14:textId="77777777" w:rsidR="00CC22E7" w:rsidRPr="00986958" w:rsidRDefault="00CC22E7" w:rsidP="0041110D">
            <w:pPr>
              <w:pStyle w:val="TAL"/>
            </w:pPr>
            <w:r w:rsidRPr="00986958">
              <w:t>1 1</w:t>
            </w:r>
            <w:r w:rsidRPr="00986958">
              <w:tab/>
              <w:t>spare</w:t>
            </w:r>
          </w:p>
          <w:p w14:paraId="0679918C" w14:textId="77777777" w:rsidR="00CC22E7" w:rsidRPr="00986958" w:rsidRDefault="00CC22E7" w:rsidP="0041110D">
            <w:pPr>
              <w:pStyle w:val="TAL"/>
            </w:pPr>
          </w:p>
          <w:p w14:paraId="00D15977" w14:textId="77777777" w:rsidR="00CC22E7" w:rsidRPr="00986958" w:rsidRDefault="00CC22E7" w:rsidP="0041110D">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CC22E7" w:rsidRPr="00986958" w14:paraId="670D6ABF" w14:textId="77777777" w:rsidTr="0041110D">
        <w:trPr>
          <w:cantSplit/>
          <w:jc w:val="center"/>
        </w:trPr>
        <w:tc>
          <w:tcPr>
            <w:tcW w:w="7094" w:type="dxa"/>
          </w:tcPr>
          <w:p w14:paraId="18ED6A22" w14:textId="77777777" w:rsidR="00CC22E7" w:rsidRPr="00986958" w:rsidRDefault="00CC22E7" w:rsidP="0041110D">
            <w:pPr>
              <w:pStyle w:val="TAL"/>
            </w:pPr>
            <w:bookmarkStart w:id="342" w:name="MCCQCTEMPBM_00000239"/>
          </w:p>
        </w:tc>
      </w:tr>
      <w:bookmarkEnd w:id="342"/>
      <w:tr w:rsidR="00CC22E7" w:rsidRPr="00986958" w14:paraId="0D13D620" w14:textId="77777777" w:rsidTr="0041110D">
        <w:trPr>
          <w:cantSplit/>
          <w:jc w:val="center"/>
        </w:trPr>
        <w:tc>
          <w:tcPr>
            <w:tcW w:w="7094" w:type="dxa"/>
          </w:tcPr>
          <w:p w14:paraId="08C51DC5" w14:textId="1579FD0B" w:rsidR="00CC22E7" w:rsidRPr="00986958" w:rsidRDefault="00CC22E7" w:rsidP="0041110D">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CC22E7" w:rsidRPr="00986958" w14:paraId="1F85E136" w14:textId="77777777" w:rsidTr="0041110D">
        <w:trPr>
          <w:cantSplit/>
          <w:jc w:val="center"/>
        </w:trPr>
        <w:tc>
          <w:tcPr>
            <w:tcW w:w="7094" w:type="dxa"/>
          </w:tcPr>
          <w:p w14:paraId="4D0A4F02" w14:textId="77777777" w:rsidR="00CC22E7" w:rsidRPr="00986958" w:rsidRDefault="00CC22E7" w:rsidP="0041110D">
            <w:pPr>
              <w:pStyle w:val="TAL"/>
            </w:pPr>
            <w:bookmarkStart w:id="343" w:name="MCCQCTEMPBM_00000240"/>
          </w:p>
        </w:tc>
      </w:tr>
      <w:bookmarkEnd w:id="343"/>
    </w:tbl>
    <w:p w14:paraId="6E1D9427" w14:textId="76458136" w:rsidR="00CC22E7" w:rsidRPr="00986958" w:rsidRDefault="00CC22E7" w:rsidP="00CC22E7"/>
    <w:p w14:paraId="36801021" w14:textId="77777777" w:rsidR="00A2234E" w:rsidRPr="00986958" w:rsidRDefault="00A2234E" w:rsidP="00A2234E">
      <w:pPr>
        <w:pStyle w:val="TH"/>
      </w:pPr>
      <w:r w:rsidRPr="00986958">
        <w:lastRenderedPageBreak/>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5215E480" w14:textId="77777777" w:rsidTr="0007484E">
        <w:trPr>
          <w:cantSplit/>
          <w:jc w:val="center"/>
        </w:trPr>
        <w:tc>
          <w:tcPr>
            <w:tcW w:w="7094" w:type="dxa"/>
          </w:tcPr>
          <w:p w14:paraId="69F79E73" w14:textId="77777777" w:rsidR="00A2234E" w:rsidRPr="00986958" w:rsidRDefault="00A2234E" w:rsidP="0007484E">
            <w:pPr>
              <w:pStyle w:val="TAL"/>
              <w:rPr>
                <w:noProof/>
                <w:lang w:val="en-US"/>
              </w:rPr>
            </w:pPr>
            <w:r w:rsidRPr="00986958">
              <w:rPr>
                <w:noProof/>
                <w:lang w:val="en-US"/>
              </w:rPr>
              <w:t>V2X service identifiers:</w:t>
            </w:r>
          </w:p>
          <w:p w14:paraId="5B868129" w14:textId="77777777" w:rsidR="00A2234E" w:rsidRPr="00986958" w:rsidRDefault="00A2234E" w:rsidP="0007484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A2234E" w:rsidRPr="00986958" w14:paraId="6FAA44B0" w14:textId="77777777" w:rsidTr="0007484E">
        <w:trPr>
          <w:cantSplit/>
          <w:jc w:val="center"/>
        </w:trPr>
        <w:tc>
          <w:tcPr>
            <w:tcW w:w="7094" w:type="dxa"/>
          </w:tcPr>
          <w:p w14:paraId="2CEBDDD7" w14:textId="77777777" w:rsidR="00A2234E" w:rsidRPr="00986958" w:rsidRDefault="00A2234E" w:rsidP="0007484E">
            <w:pPr>
              <w:pStyle w:val="TAL"/>
              <w:rPr>
                <w:noProof/>
                <w:lang w:val="en-US"/>
              </w:rPr>
            </w:pPr>
            <w:bookmarkStart w:id="344" w:name="MCCQCTEMPBM_00000241"/>
          </w:p>
        </w:tc>
      </w:tr>
      <w:bookmarkEnd w:id="344"/>
      <w:tr w:rsidR="00A2234E" w:rsidRPr="00986958" w14:paraId="14A9964C" w14:textId="77777777" w:rsidTr="0007484E">
        <w:trPr>
          <w:cantSplit/>
          <w:jc w:val="center"/>
        </w:trPr>
        <w:tc>
          <w:tcPr>
            <w:tcW w:w="7094" w:type="dxa"/>
          </w:tcPr>
          <w:p w14:paraId="721A0DFE" w14:textId="77777777" w:rsidR="00A2234E" w:rsidRPr="00986958" w:rsidRDefault="00A2234E" w:rsidP="0007484E">
            <w:pPr>
              <w:pStyle w:val="TAL"/>
            </w:pPr>
            <w:r w:rsidRPr="00986958">
              <w:rPr>
                <w:noProof/>
                <w:lang w:val="en-US"/>
              </w:rPr>
              <w:t>Default mode of communication (DMC):</w:t>
            </w:r>
          </w:p>
          <w:p w14:paraId="6C97C56D" w14:textId="77777777" w:rsidR="00A2234E" w:rsidRPr="00986958" w:rsidRDefault="00A2234E" w:rsidP="0007484E">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157DE60E" w14:textId="77777777" w:rsidR="00A2234E" w:rsidRPr="00986958" w:rsidRDefault="00A2234E" w:rsidP="0007484E">
            <w:pPr>
              <w:pStyle w:val="TAL"/>
            </w:pPr>
            <w:r w:rsidRPr="00986958">
              <w:t>Bits</w:t>
            </w:r>
          </w:p>
          <w:p w14:paraId="19EF5984" w14:textId="77777777" w:rsidR="00A2234E" w:rsidRPr="00986958" w:rsidRDefault="00A2234E" w:rsidP="0007484E">
            <w:pPr>
              <w:pStyle w:val="TAL"/>
              <w:rPr>
                <w:b/>
              </w:rPr>
            </w:pPr>
            <w:r w:rsidRPr="00986958">
              <w:rPr>
                <w:b/>
              </w:rPr>
              <w:t>2 1</w:t>
            </w:r>
          </w:p>
          <w:p w14:paraId="0E49D9CC" w14:textId="77777777" w:rsidR="00A2234E" w:rsidRPr="00986958" w:rsidRDefault="00A2234E" w:rsidP="0007484E">
            <w:pPr>
              <w:pStyle w:val="TAL"/>
            </w:pPr>
            <w:r w:rsidRPr="00986958">
              <w:t>0 0</w:t>
            </w:r>
            <w:r w:rsidRPr="00986958">
              <w:tab/>
              <w:t>unicast</w:t>
            </w:r>
          </w:p>
          <w:p w14:paraId="42352D78" w14:textId="77777777" w:rsidR="00A2234E" w:rsidRPr="00986958" w:rsidRDefault="00A2234E" w:rsidP="0007484E">
            <w:pPr>
              <w:pStyle w:val="TAL"/>
              <w:rPr>
                <w:noProof/>
                <w:lang w:val="en-US"/>
              </w:rPr>
            </w:pPr>
            <w:r w:rsidRPr="00986958">
              <w:t>0 1</w:t>
            </w:r>
            <w:r w:rsidRPr="00986958">
              <w:tab/>
              <w:t>groupcast</w:t>
            </w:r>
          </w:p>
          <w:p w14:paraId="0D1E1D94" w14:textId="77777777" w:rsidR="00A2234E" w:rsidRPr="00986958" w:rsidRDefault="00A2234E" w:rsidP="0007484E">
            <w:pPr>
              <w:pStyle w:val="TAL"/>
              <w:rPr>
                <w:noProof/>
                <w:lang w:val="en-US"/>
              </w:rPr>
            </w:pPr>
            <w:r w:rsidRPr="00986958">
              <w:t>1 0</w:t>
            </w:r>
            <w:r w:rsidRPr="00986958">
              <w:tab/>
              <w:t>broadcast</w:t>
            </w:r>
          </w:p>
          <w:p w14:paraId="57616718" w14:textId="77777777" w:rsidR="00A2234E" w:rsidRPr="00986958" w:rsidRDefault="00A2234E" w:rsidP="0007484E">
            <w:pPr>
              <w:pStyle w:val="TAL"/>
            </w:pPr>
            <w:r w:rsidRPr="00986958">
              <w:t>1 1</w:t>
            </w:r>
            <w:r w:rsidRPr="00986958">
              <w:tab/>
              <w:t>spare</w:t>
            </w:r>
          </w:p>
          <w:p w14:paraId="4EBCE3A0" w14:textId="77777777" w:rsidR="00A2234E" w:rsidRPr="00986958" w:rsidRDefault="00A2234E" w:rsidP="0007484E">
            <w:pPr>
              <w:pStyle w:val="TAL"/>
            </w:pPr>
          </w:p>
          <w:p w14:paraId="3F755E25" w14:textId="77777777" w:rsidR="00A2234E" w:rsidRPr="00986958" w:rsidRDefault="00A2234E" w:rsidP="0007484E">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A2234E" w:rsidRPr="00986958" w14:paraId="5FEDDE55" w14:textId="77777777" w:rsidTr="0007484E">
        <w:trPr>
          <w:cantSplit/>
          <w:jc w:val="center"/>
        </w:trPr>
        <w:tc>
          <w:tcPr>
            <w:tcW w:w="7094" w:type="dxa"/>
          </w:tcPr>
          <w:p w14:paraId="48F7A7D1" w14:textId="77777777" w:rsidR="00A2234E" w:rsidRPr="00986958" w:rsidRDefault="00A2234E" w:rsidP="0007484E">
            <w:pPr>
              <w:pStyle w:val="TAL"/>
            </w:pPr>
            <w:bookmarkStart w:id="345" w:name="MCCQCTEMPBM_00000242"/>
          </w:p>
        </w:tc>
      </w:tr>
      <w:bookmarkEnd w:id="345"/>
      <w:tr w:rsidR="00A2234E" w:rsidRPr="00986958" w14:paraId="5124A7B9" w14:textId="77777777" w:rsidTr="0007484E">
        <w:trPr>
          <w:cantSplit/>
          <w:jc w:val="center"/>
        </w:trPr>
        <w:tc>
          <w:tcPr>
            <w:tcW w:w="7094" w:type="dxa"/>
          </w:tcPr>
          <w:p w14:paraId="437741D0" w14:textId="77777777" w:rsidR="00A2234E" w:rsidRPr="00986958" w:rsidRDefault="00A2234E" w:rsidP="0007484E">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A2234E" w:rsidRPr="00986958" w14:paraId="5ADE78FB" w14:textId="77777777" w:rsidTr="0007484E">
        <w:trPr>
          <w:cantSplit/>
          <w:jc w:val="center"/>
        </w:trPr>
        <w:tc>
          <w:tcPr>
            <w:tcW w:w="7094" w:type="dxa"/>
          </w:tcPr>
          <w:p w14:paraId="064331E9" w14:textId="77777777" w:rsidR="00A2234E" w:rsidRPr="00986958" w:rsidRDefault="00A2234E" w:rsidP="0007484E">
            <w:pPr>
              <w:pStyle w:val="TAL"/>
            </w:pPr>
            <w:bookmarkStart w:id="346" w:name="MCCQCTEMPBM_00000243"/>
          </w:p>
        </w:tc>
      </w:tr>
      <w:bookmarkEnd w:id="346"/>
    </w:tbl>
    <w:p w14:paraId="15A8C7C8" w14:textId="77777777" w:rsidR="002B1EC4" w:rsidRPr="00986958" w:rsidRDefault="002B1EC4" w:rsidP="002B1EC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B1EC4" w:rsidRPr="00986958" w14:paraId="32B4615C" w14:textId="77777777" w:rsidTr="00CC346B">
        <w:trPr>
          <w:gridAfter w:val="1"/>
          <w:wAfter w:w="8" w:type="dxa"/>
          <w:jc w:val="center"/>
        </w:trPr>
        <w:tc>
          <w:tcPr>
            <w:tcW w:w="708" w:type="dxa"/>
            <w:gridSpan w:val="2"/>
            <w:tcBorders>
              <w:bottom w:val="single" w:sz="4" w:space="0" w:color="auto"/>
            </w:tcBorders>
          </w:tcPr>
          <w:p w14:paraId="07050F43" w14:textId="77777777" w:rsidR="002B1EC4" w:rsidRPr="00986958" w:rsidRDefault="002B1EC4" w:rsidP="00CC346B">
            <w:pPr>
              <w:pStyle w:val="TAC"/>
            </w:pPr>
            <w:r w:rsidRPr="00986958">
              <w:t>8</w:t>
            </w:r>
          </w:p>
        </w:tc>
        <w:tc>
          <w:tcPr>
            <w:tcW w:w="709" w:type="dxa"/>
            <w:tcBorders>
              <w:bottom w:val="single" w:sz="4" w:space="0" w:color="auto"/>
            </w:tcBorders>
          </w:tcPr>
          <w:p w14:paraId="68273B61" w14:textId="77777777" w:rsidR="002B1EC4" w:rsidRPr="00986958" w:rsidRDefault="002B1EC4" w:rsidP="00CC346B">
            <w:pPr>
              <w:pStyle w:val="TAC"/>
            </w:pPr>
            <w:r w:rsidRPr="00986958">
              <w:t>7</w:t>
            </w:r>
          </w:p>
        </w:tc>
        <w:tc>
          <w:tcPr>
            <w:tcW w:w="709" w:type="dxa"/>
            <w:tcBorders>
              <w:bottom w:val="single" w:sz="4" w:space="0" w:color="auto"/>
            </w:tcBorders>
          </w:tcPr>
          <w:p w14:paraId="441DE15D" w14:textId="77777777" w:rsidR="002B1EC4" w:rsidRPr="00986958" w:rsidRDefault="002B1EC4" w:rsidP="00CC346B">
            <w:pPr>
              <w:pStyle w:val="TAC"/>
            </w:pPr>
            <w:r w:rsidRPr="00986958">
              <w:t>6</w:t>
            </w:r>
          </w:p>
        </w:tc>
        <w:tc>
          <w:tcPr>
            <w:tcW w:w="709" w:type="dxa"/>
            <w:tcBorders>
              <w:bottom w:val="single" w:sz="4" w:space="0" w:color="auto"/>
            </w:tcBorders>
          </w:tcPr>
          <w:p w14:paraId="495B808E" w14:textId="77777777" w:rsidR="002B1EC4" w:rsidRPr="00986958" w:rsidRDefault="002B1EC4" w:rsidP="00CC346B">
            <w:pPr>
              <w:pStyle w:val="TAC"/>
            </w:pPr>
            <w:r w:rsidRPr="00986958">
              <w:t>5</w:t>
            </w:r>
          </w:p>
        </w:tc>
        <w:tc>
          <w:tcPr>
            <w:tcW w:w="709" w:type="dxa"/>
            <w:tcBorders>
              <w:bottom w:val="single" w:sz="4" w:space="0" w:color="auto"/>
            </w:tcBorders>
          </w:tcPr>
          <w:p w14:paraId="565FA445" w14:textId="77777777" w:rsidR="002B1EC4" w:rsidRPr="00986958" w:rsidRDefault="002B1EC4" w:rsidP="00CC346B">
            <w:pPr>
              <w:pStyle w:val="TAC"/>
            </w:pPr>
            <w:r w:rsidRPr="00986958">
              <w:t>4</w:t>
            </w:r>
          </w:p>
        </w:tc>
        <w:tc>
          <w:tcPr>
            <w:tcW w:w="709" w:type="dxa"/>
            <w:tcBorders>
              <w:bottom w:val="single" w:sz="4" w:space="0" w:color="auto"/>
            </w:tcBorders>
          </w:tcPr>
          <w:p w14:paraId="2E2DDF5B" w14:textId="77777777" w:rsidR="002B1EC4" w:rsidRPr="00986958" w:rsidRDefault="002B1EC4" w:rsidP="00CC346B">
            <w:pPr>
              <w:pStyle w:val="TAC"/>
            </w:pPr>
            <w:r w:rsidRPr="00986958">
              <w:t>3</w:t>
            </w:r>
          </w:p>
        </w:tc>
        <w:tc>
          <w:tcPr>
            <w:tcW w:w="709" w:type="dxa"/>
            <w:tcBorders>
              <w:bottom w:val="single" w:sz="4" w:space="0" w:color="auto"/>
            </w:tcBorders>
          </w:tcPr>
          <w:p w14:paraId="30DE7C4D" w14:textId="77777777" w:rsidR="002B1EC4" w:rsidRPr="00986958" w:rsidRDefault="002B1EC4" w:rsidP="00CC346B">
            <w:pPr>
              <w:pStyle w:val="TAC"/>
            </w:pPr>
            <w:r w:rsidRPr="00986958">
              <w:t>2</w:t>
            </w:r>
          </w:p>
        </w:tc>
        <w:tc>
          <w:tcPr>
            <w:tcW w:w="709" w:type="dxa"/>
            <w:tcBorders>
              <w:bottom w:val="single" w:sz="4" w:space="0" w:color="auto"/>
            </w:tcBorders>
          </w:tcPr>
          <w:p w14:paraId="6253726F" w14:textId="77777777" w:rsidR="002B1EC4" w:rsidRPr="00986958" w:rsidRDefault="002B1EC4" w:rsidP="00CC346B">
            <w:pPr>
              <w:pStyle w:val="TAC"/>
            </w:pPr>
            <w:r w:rsidRPr="00986958">
              <w:t>1</w:t>
            </w:r>
          </w:p>
        </w:tc>
        <w:tc>
          <w:tcPr>
            <w:tcW w:w="1416" w:type="dxa"/>
            <w:gridSpan w:val="2"/>
          </w:tcPr>
          <w:p w14:paraId="3659EBB5" w14:textId="77777777" w:rsidR="002B1EC4" w:rsidRPr="00986958" w:rsidRDefault="002B1EC4" w:rsidP="00CC346B">
            <w:pPr>
              <w:pStyle w:val="TAL"/>
            </w:pPr>
          </w:p>
        </w:tc>
      </w:tr>
      <w:tr w:rsidR="002B1EC4" w:rsidRPr="00986958" w14:paraId="0EDF012A"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07E1C2" w14:textId="77777777" w:rsidR="002B1EC4" w:rsidRPr="00986958" w:rsidRDefault="002B1EC4" w:rsidP="00CC346B">
            <w:pPr>
              <w:pStyle w:val="TAC"/>
            </w:pPr>
          </w:p>
          <w:p w14:paraId="426CB96D" w14:textId="77777777" w:rsidR="002B1EC4" w:rsidRPr="00986958" w:rsidRDefault="002B1EC4" w:rsidP="00CC346B">
            <w:pPr>
              <w:pStyle w:val="TAC"/>
            </w:pPr>
            <w:r w:rsidRPr="00986958">
              <w:t xml:space="preserve">Length of PC5 DRX configuration for broadcast and groupcast </w:t>
            </w:r>
            <w:r w:rsidRPr="00986958">
              <w:rPr>
                <w:noProof/>
                <w:lang w:val="en-US"/>
              </w:rPr>
              <w:t>contents</w:t>
            </w:r>
          </w:p>
        </w:tc>
        <w:tc>
          <w:tcPr>
            <w:tcW w:w="1416" w:type="dxa"/>
            <w:gridSpan w:val="2"/>
            <w:tcBorders>
              <w:top w:val="nil"/>
              <w:left w:val="single" w:sz="6" w:space="0" w:color="auto"/>
              <w:bottom w:val="nil"/>
              <w:right w:val="nil"/>
            </w:tcBorders>
          </w:tcPr>
          <w:p w14:paraId="60125E4A" w14:textId="77777777" w:rsidR="002B1EC4" w:rsidRPr="00986958" w:rsidRDefault="002B1EC4" w:rsidP="00CC346B">
            <w:pPr>
              <w:pStyle w:val="TAL"/>
            </w:pPr>
            <w:r w:rsidRPr="00986958">
              <w:t>octet o85+1</w:t>
            </w:r>
          </w:p>
          <w:p w14:paraId="3BB838F7" w14:textId="77777777" w:rsidR="002B1EC4" w:rsidRPr="00986958" w:rsidRDefault="002B1EC4" w:rsidP="00CC346B">
            <w:pPr>
              <w:pStyle w:val="TAL"/>
            </w:pPr>
          </w:p>
          <w:p w14:paraId="256E2DC7" w14:textId="77777777" w:rsidR="002B1EC4" w:rsidRPr="00986958" w:rsidRDefault="002B1EC4" w:rsidP="00CC346B">
            <w:pPr>
              <w:pStyle w:val="TAL"/>
            </w:pPr>
            <w:r w:rsidRPr="00986958">
              <w:t>octet o85+2</w:t>
            </w:r>
          </w:p>
        </w:tc>
      </w:tr>
      <w:tr w:rsidR="002B1EC4" w:rsidRPr="00986958" w14:paraId="1B246BE1"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3C61E1" w14:textId="77777777" w:rsidR="002B1EC4" w:rsidRPr="00986958" w:rsidRDefault="002B1EC4" w:rsidP="00CC346B">
            <w:pPr>
              <w:pStyle w:val="TAC"/>
            </w:pPr>
          </w:p>
          <w:p w14:paraId="5383C25D" w14:textId="77777777" w:rsidR="002B1EC4" w:rsidRPr="00986958" w:rsidRDefault="002B1EC4" w:rsidP="00CC346B">
            <w:pPr>
              <w:pStyle w:val="TAC"/>
            </w:pPr>
            <w:r w:rsidRPr="00986958">
              <w:t>PC5 QoS profile to PC5 DRX cycle mapping rules</w:t>
            </w:r>
          </w:p>
        </w:tc>
        <w:tc>
          <w:tcPr>
            <w:tcW w:w="1416" w:type="dxa"/>
            <w:gridSpan w:val="2"/>
            <w:tcBorders>
              <w:top w:val="nil"/>
              <w:left w:val="single" w:sz="6" w:space="0" w:color="auto"/>
              <w:bottom w:val="nil"/>
              <w:right w:val="nil"/>
            </w:tcBorders>
          </w:tcPr>
          <w:p w14:paraId="00C44A86" w14:textId="77777777" w:rsidR="002B1EC4" w:rsidRPr="00986958" w:rsidRDefault="002B1EC4" w:rsidP="00CC346B">
            <w:pPr>
              <w:pStyle w:val="TAL"/>
            </w:pPr>
            <w:r w:rsidRPr="00986958">
              <w:t>octet o85+3</w:t>
            </w:r>
          </w:p>
          <w:p w14:paraId="056B96E7" w14:textId="77777777" w:rsidR="002B1EC4" w:rsidRPr="00986958" w:rsidRDefault="002B1EC4" w:rsidP="00CC346B">
            <w:pPr>
              <w:pStyle w:val="TAL"/>
            </w:pPr>
          </w:p>
          <w:p w14:paraId="0B88D372" w14:textId="02A9C170" w:rsidR="002B1EC4" w:rsidRPr="00986958" w:rsidRDefault="002B1EC4" w:rsidP="00CC346B">
            <w:pPr>
              <w:pStyle w:val="TAL"/>
            </w:pPr>
            <w:r w:rsidRPr="00986958">
              <w:t>octet o</w:t>
            </w:r>
            <w:r>
              <w:t>103</w:t>
            </w:r>
          </w:p>
        </w:tc>
      </w:tr>
      <w:tr w:rsidR="002B1EC4" w:rsidRPr="00986958" w14:paraId="74693B21"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4B586E" w14:textId="77777777" w:rsidR="002B1EC4" w:rsidRDefault="002B1EC4" w:rsidP="00CC346B">
            <w:pPr>
              <w:pStyle w:val="TAC"/>
            </w:pPr>
          </w:p>
          <w:p w14:paraId="688C6121" w14:textId="77777777" w:rsidR="002B1EC4" w:rsidRPr="00986958" w:rsidRDefault="002B1EC4" w:rsidP="00CC346B">
            <w:pPr>
              <w:pStyle w:val="TAC"/>
            </w:pPr>
            <w:r w:rsidRPr="00601E82">
              <w:t>Default PC5 DRX configuration</w:t>
            </w:r>
          </w:p>
        </w:tc>
        <w:tc>
          <w:tcPr>
            <w:tcW w:w="1416" w:type="dxa"/>
            <w:gridSpan w:val="2"/>
            <w:tcBorders>
              <w:top w:val="nil"/>
              <w:left w:val="single" w:sz="6" w:space="0" w:color="auto"/>
              <w:bottom w:val="nil"/>
              <w:right w:val="nil"/>
            </w:tcBorders>
          </w:tcPr>
          <w:p w14:paraId="6C7721C7" w14:textId="77777777" w:rsidR="002B1EC4" w:rsidRDefault="002B1EC4" w:rsidP="00CC346B">
            <w:pPr>
              <w:pStyle w:val="TAL"/>
            </w:pPr>
            <w:r w:rsidRPr="00122F23">
              <w:t>octet o1</w:t>
            </w:r>
            <w:r>
              <w:t>03+1</w:t>
            </w:r>
          </w:p>
          <w:p w14:paraId="3157B3A0" w14:textId="77777777" w:rsidR="002B1EC4" w:rsidRDefault="002B1EC4" w:rsidP="00CC346B">
            <w:pPr>
              <w:pStyle w:val="TAL"/>
            </w:pPr>
          </w:p>
          <w:p w14:paraId="0C92BCFF" w14:textId="77777777" w:rsidR="002B1EC4" w:rsidRPr="00986958" w:rsidRDefault="002B1EC4" w:rsidP="00CC346B">
            <w:pPr>
              <w:pStyle w:val="TAL"/>
            </w:pPr>
            <w:r w:rsidRPr="00285881">
              <w:t>octet o123</w:t>
            </w:r>
          </w:p>
        </w:tc>
      </w:tr>
    </w:tbl>
    <w:p w14:paraId="040E5F8C" w14:textId="77777777" w:rsidR="002B1EC4" w:rsidRPr="00986958" w:rsidRDefault="002B1EC4" w:rsidP="002B1EC4">
      <w:pPr>
        <w:pStyle w:val="TF"/>
        <w:rPr>
          <w:noProof/>
          <w:lang w:val="en-US"/>
        </w:rPr>
      </w:pPr>
      <w:r w:rsidRPr="00986958">
        <w:t>Figure 5</w:t>
      </w:r>
      <w:r w:rsidRPr="00986958">
        <w:rPr>
          <w:rFonts w:hint="eastAsia"/>
        </w:rPr>
        <w:t>.</w:t>
      </w:r>
      <w:r w:rsidRPr="00986958">
        <w:t>3.1.55: PC5 DRX configuration for broadcast and groupcast</w:t>
      </w:r>
    </w:p>
    <w:p w14:paraId="7E1DFD17" w14:textId="39AAD2BE" w:rsidR="00A2234E" w:rsidRPr="00986958" w:rsidRDefault="00A2234E" w:rsidP="00A2234E">
      <w:pPr>
        <w:pStyle w:val="TH"/>
      </w:pPr>
      <w:r w:rsidRPr="00986958">
        <w:t>Table 5</w:t>
      </w:r>
      <w:r w:rsidRPr="00986958">
        <w:rPr>
          <w:rFonts w:hint="eastAsia"/>
        </w:rPr>
        <w:t>.</w:t>
      </w:r>
      <w:r w:rsidRPr="00986958">
        <w:t>3.1.55: PC5 DRX configuration for broadcast and groupcast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014DB6DD" w14:textId="77777777" w:rsidTr="0007484E">
        <w:trPr>
          <w:cantSplit/>
          <w:jc w:val="center"/>
        </w:trPr>
        <w:tc>
          <w:tcPr>
            <w:tcW w:w="7094" w:type="dxa"/>
          </w:tcPr>
          <w:p w14:paraId="5F834B39" w14:textId="77777777" w:rsidR="00A2234E" w:rsidRPr="00986958" w:rsidRDefault="00A2234E" w:rsidP="0007484E">
            <w:pPr>
              <w:pStyle w:val="TAL"/>
            </w:pPr>
            <w:r w:rsidRPr="00986958">
              <w:t>PC5 QoS profile to PC5 DRX cycle mapping rules:</w:t>
            </w:r>
          </w:p>
          <w:p w14:paraId="4AE9AAE4" w14:textId="56567ED2" w:rsidR="00A2234E" w:rsidRPr="00986958" w:rsidRDefault="00A2234E" w:rsidP="0007484E">
            <w:pPr>
              <w:pStyle w:val="TAL"/>
              <w:rPr>
                <w:noProof/>
                <w:lang w:val="en-US"/>
              </w:rPr>
            </w:pPr>
            <w:r w:rsidRPr="00986958">
              <w:t>The PC5 QoS profile to PC5 DRX cycle mapping rules field is coded according to figure 5.3.1.56 and table 5.3.1.56.</w:t>
            </w:r>
          </w:p>
        </w:tc>
      </w:tr>
      <w:tr w:rsidR="00A2234E" w:rsidRPr="00986958" w14:paraId="741D8134" w14:textId="77777777" w:rsidTr="0007484E">
        <w:trPr>
          <w:cantSplit/>
          <w:jc w:val="center"/>
        </w:trPr>
        <w:tc>
          <w:tcPr>
            <w:tcW w:w="7094" w:type="dxa"/>
          </w:tcPr>
          <w:p w14:paraId="1D6CDB15" w14:textId="77777777" w:rsidR="00A2234E" w:rsidRPr="00986958" w:rsidRDefault="00A2234E" w:rsidP="0007484E">
            <w:pPr>
              <w:pStyle w:val="TAL"/>
            </w:pPr>
            <w:bookmarkStart w:id="347" w:name="MCCQCTEMPBM_00000244"/>
          </w:p>
        </w:tc>
      </w:tr>
      <w:bookmarkEnd w:id="347"/>
      <w:tr w:rsidR="002B1EC4" w:rsidRPr="00986958" w14:paraId="2A3AF01E" w14:textId="77777777" w:rsidTr="0007484E">
        <w:trPr>
          <w:cantSplit/>
          <w:jc w:val="center"/>
        </w:trPr>
        <w:tc>
          <w:tcPr>
            <w:tcW w:w="7094" w:type="dxa"/>
          </w:tcPr>
          <w:p w14:paraId="7748118A" w14:textId="77777777" w:rsidR="002B1EC4" w:rsidRPr="008F0D07" w:rsidRDefault="002B1EC4" w:rsidP="002B1EC4">
            <w:pPr>
              <w:pStyle w:val="TAL"/>
            </w:pPr>
            <w:r w:rsidRPr="008F0D07">
              <w:rPr>
                <w:rFonts w:hint="eastAsia"/>
              </w:rPr>
              <w:t>D</w:t>
            </w:r>
            <w:r w:rsidRPr="008F0D07">
              <w:t>efault PC5 DRX configuration:</w:t>
            </w:r>
          </w:p>
          <w:p w14:paraId="51C91517" w14:textId="22D5D62B" w:rsidR="002B1EC4" w:rsidRPr="00986958" w:rsidRDefault="002B1EC4" w:rsidP="002B1EC4">
            <w:pPr>
              <w:pStyle w:val="TAL"/>
            </w:pPr>
            <w:r w:rsidRPr="008F0D07">
              <w:t>The default PC5 DRX configuration field is coded according to figure</w:t>
            </w:r>
            <w:r w:rsidRPr="008F0D07">
              <w:rPr>
                <w:lang w:val="en-US"/>
              </w:rPr>
              <w:t> </w:t>
            </w:r>
            <w:r w:rsidRPr="003652A9">
              <w:t>5.3.1.58</w:t>
            </w:r>
            <w:r w:rsidRPr="008F0D07">
              <w:t xml:space="preserve"> and table </w:t>
            </w:r>
            <w:r w:rsidRPr="003652A9">
              <w:t>5.3.1.58</w:t>
            </w:r>
            <w:r w:rsidRPr="008F0D07">
              <w:t>.</w:t>
            </w:r>
          </w:p>
        </w:tc>
      </w:tr>
      <w:tr w:rsidR="002B1EC4" w:rsidRPr="00986958" w14:paraId="407642B1" w14:textId="77777777" w:rsidTr="0007484E">
        <w:trPr>
          <w:cantSplit/>
          <w:jc w:val="center"/>
        </w:trPr>
        <w:tc>
          <w:tcPr>
            <w:tcW w:w="7094" w:type="dxa"/>
          </w:tcPr>
          <w:p w14:paraId="5118D37D" w14:textId="77777777" w:rsidR="002B1EC4" w:rsidRPr="00986958" w:rsidRDefault="002B1EC4" w:rsidP="0007484E">
            <w:pPr>
              <w:pStyle w:val="TAL"/>
            </w:pPr>
            <w:bookmarkStart w:id="348" w:name="MCCQCTEMPBM_00000245"/>
          </w:p>
        </w:tc>
      </w:tr>
      <w:bookmarkEnd w:id="348"/>
      <w:tr w:rsidR="00A2234E" w:rsidRPr="00986958" w14:paraId="39CA06B5" w14:textId="77777777" w:rsidTr="0007484E">
        <w:trPr>
          <w:cantSplit/>
          <w:jc w:val="center"/>
        </w:trPr>
        <w:tc>
          <w:tcPr>
            <w:tcW w:w="7094" w:type="dxa"/>
          </w:tcPr>
          <w:p w14:paraId="2AF2A5A9" w14:textId="7F1CE2CB" w:rsidR="00A2234E" w:rsidRPr="00986958" w:rsidRDefault="00A2234E" w:rsidP="0007484E">
            <w:pPr>
              <w:pStyle w:val="TAL"/>
            </w:pPr>
            <w:r w:rsidRPr="00986958">
              <w:rPr>
                <w:lang w:val="en-US"/>
              </w:rPr>
              <w:t xml:space="preserve">If the </w:t>
            </w:r>
            <w:r w:rsidRPr="00986958">
              <w:t xml:space="preserve">length of PC5 DRX configuration for broadcast and groupcast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3.1.55,</w:t>
            </w:r>
            <w:r w:rsidRPr="00986958">
              <w:rPr>
                <w:lang w:val="en-US"/>
              </w:rPr>
              <w:t xml:space="preserve"> receiving entity shall ignore any superfluous octets located at the end of the </w:t>
            </w:r>
            <w:r w:rsidRPr="00986958">
              <w:t xml:space="preserve">PC5 DRX configuration for broadcast and groupcast </w:t>
            </w:r>
            <w:r w:rsidRPr="00986958">
              <w:rPr>
                <w:noProof/>
                <w:lang w:val="en-US"/>
              </w:rPr>
              <w:t>contents</w:t>
            </w:r>
            <w:r w:rsidRPr="00986958">
              <w:rPr>
                <w:lang w:val="en-US"/>
              </w:rPr>
              <w:t>.</w:t>
            </w:r>
          </w:p>
        </w:tc>
      </w:tr>
      <w:tr w:rsidR="00A2234E" w:rsidRPr="00986958" w14:paraId="663EB450" w14:textId="77777777" w:rsidTr="0007484E">
        <w:trPr>
          <w:cantSplit/>
          <w:jc w:val="center"/>
        </w:trPr>
        <w:tc>
          <w:tcPr>
            <w:tcW w:w="7094" w:type="dxa"/>
          </w:tcPr>
          <w:p w14:paraId="16701E14" w14:textId="77777777" w:rsidR="00A2234E" w:rsidRPr="00986958" w:rsidRDefault="00A2234E" w:rsidP="0007484E">
            <w:pPr>
              <w:pStyle w:val="TAL"/>
            </w:pPr>
            <w:bookmarkStart w:id="349" w:name="MCCQCTEMPBM_00000246"/>
          </w:p>
        </w:tc>
      </w:tr>
      <w:bookmarkEnd w:id="349"/>
    </w:tbl>
    <w:p w14:paraId="0E98531B"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8EE0590" w14:textId="77777777" w:rsidTr="0007484E">
        <w:trPr>
          <w:gridAfter w:val="1"/>
          <w:wAfter w:w="8" w:type="dxa"/>
          <w:jc w:val="center"/>
        </w:trPr>
        <w:tc>
          <w:tcPr>
            <w:tcW w:w="708" w:type="dxa"/>
            <w:gridSpan w:val="2"/>
            <w:tcBorders>
              <w:bottom w:val="single" w:sz="4" w:space="0" w:color="auto"/>
            </w:tcBorders>
          </w:tcPr>
          <w:p w14:paraId="04B8F7D2" w14:textId="77777777" w:rsidR="00A2234E" w:rsidRPr="00986958" w:rsidRDefault="00A2234E" w:rsidP="0007484E">
            <w:pPr>
              <w:pStyle w:val="TAC"/>
            </w:pPr>
            <w:r w:rsidRPr="00986958">
              <w:lastRenderedPageBreak/>
              <w:t>8</w:t>
            </w:r>
          </w:p>
        </w:tc>
        <w:tc>
          <w:tcPr>
            <w:tcW w:w="709" w:type="dxa"/>
            <w:tcBorders>
              <w:bottom w:val="single" w:sz="4" w:space="0" w:color="auto"/>
            </w:tcBorders>
          </w:tcPr>
          <w:p w14:paraId="4707F1EE" w14:textId="77777777" w:rsidR="00A2234E" w:rsidRPr="00986958" w:rsidRDefault="00A2234E" w:rsidP="0007484E">
            <w:pPr>
              <w:pStyle w:val="TAC"/>
            </w:pPr>
            <w:r w:rsidRPr="00986958">
              <w:t>7</w:t>
            </w:r>
          </w:p>
        </w:tc>
        <w:tc>
          <w:tcPr>
            <w:tcW w:w="709" w:type="dxa"/>
            <w:tcBorders>
              <w:bottom w:val="single" w:sz="4" w:space="0" w:color="auto"/>
            </w:tcBorders>
          </w:tcPr>
          <w:p w14:paraId="16D90B9C" w14:textId="77777777" w:rsidR="00A2234E" w:rsidRPr="00986958" w:rsidRDefault="00A2234E" w:rsidP="0007484E">
            <w:pPr>
              <w:pStyle w:val="TAC"/>
            </w:pPr>
            <w:r w:rsidRPr="00986958">
              <w:t>6</w:t>
            </w:r>
          </w:p>
        </w:tc>
        <w:tc>
          <w:tcPr>
            <w:tcW w:w="709" w:type="dxa"/>
            <w:tcBorders>
              <w:bottom w:val="single" w:sz="4" w:space="0" w:color="auto"/>
            </w:tcBorders>
          </w:tcPr>
          <w:p w14:paraId="1F9F127A" w14:textId="77777777" w:rsidR="00A2234E" w:rsidRPr="00986958" w:rsidRDefault="00A2234E" w:rsidP="0007484E">
            <w:pPr>
              <w:pStyle w:val="TAC"/>
            </w:pPr>
            <w:r w:rsidRPr="00986958">
              <w:t>5</w:t>
            </w:r>
          </w:p>
        </w:tc>
        <w:tc>
          <w:tcPr>
            <w:tcW w:w="709" w:type="dxa"/>
            <w:tcBorders>
              <w:bottom w:val="single" w:sz="4" w:space="0" w:color="auto"/>
            </w:tcBorders>
          </w:tcPr>
          <w:p w14:paraId="34948BA4" w14:textId="77777777" w:rsidR="00A2234E" w:rsidRPr="00986958" w:rsidRDefault="00A2234E" w:rsidP="0007484E">
            <w:pPr>
              <w:pStyle w:val="TAC"/>
            </w:pPr>
            <w:r w:rsidRPr="00986958">
              <w:t>4</w:t>
            </w:r>
          </w:p>
        </w:tc>
        <w:tc>
          <w:tcPr>
            <w:tcW w:w="709" w:type="dxa"/>
            <w:tcBorders>
              <w:bottom w:val="single" w:sz="4" w:space="0" w:color="auto"/>
            </w:tcBorders>
          </w:tcPr>
          <w:p w14:paraId="41BDEAB2" w14:textId="77777777" w:rsidR="00A2234E" w:rsidRPr="00986958" w:rsidRDefault="00A2234E" w:rsidP="0007484E">
            <w:pPr>
              <w:pStyle w:val="TAC"/>
            </w:pPr>
            <w:r w:rsidRPr="00986958">
              <w:t>3</w:t>
            </w:r>
          </w:p>
        </w:tc>
        <w:tc>
          <w:tcPr>
            <w:tcW w:w="709" w:type="dxa"/>
            <w:tcBorders>
              <w:bottom w:val="single" w:sz="4" w:space="0" w:color="auto"/>
            </w:tcBorders>
          </w:tcPr>
          <w:p w14:paraId="2DE17985" w14:textId="77777777" w:rsidR="00A2234E" w:rsidRPr="00986958" w:rsidRDefault="00A2234E" w:rsidP="0007484E">
            <w:pPr>
              <w:pStyle w:val="TAC"/>
            </w:pPr>
            <w:r w:rsidRPr="00986958">
              <w:t>2</w:t>
            </w:r>
          </w:p>
        </w:tc>
        <w:tc>
          <w:tcPr>
            <w:tcW w:w="709" w:type="dxa"/>
            <w:tcBorders>
              <w:bottom w:val="single" w:sz="4" w:space="0" w:color="auto"/>
            </w:tcBorders>
          </w:tcPr>
          <w:p w14:paraId="3DFFA867" w14:textId="77777777" w:rsidR="00A2234E" w:rsidRPr="00986958" w:rsidRDefault="00A2234E" w:rsidP="0007484E">
            <w:pPr>
              <w:pStyle w:val="TAC"/>
            </w:pPr>
            <w:r w:rsidRPr="00986958">
              <w:t>1</w:t>
            </w:r>
          </w:p>
        </w:tc>
        <w:tc>
          <w:tcPr>
            <w:tcW w:w="1416" w:type="dxa"/>
            <w:gridSpan w:val="2"/>
          </w:tcPr>
          <w:p w14:paraId="13EC3D08" w14:textId="77777777" w:rsidR="00A2234E" w:rsidRPr="00986958" w:rsidRDefault="00A2234E" w:rsidP="0007484E">
            <w:pPr>
              <w:pStyle w:val="TAL"/>
            </w:pPr>
          </w:p>
        </w:tc>
      </w:tr>
      <w:tr w:rsidR="00A2234E" w:rsidRPr="00986958" w14:paraId="60271E6B"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586538" w14:textId="77777777" w:rsidR="00A2234E" w:rsidRPr="00986958" w:rsidRDefault="00A2234E" w:rsidP="0007484E">
            <w:pPr>
              <w:pStyle w:val="TAC"/>
              <w:rPr>
                <w:noProof/>
                <w:lang w:val="en-US"/>
              </w:rPr>
            </w:pPr>
          </w:p>
          <w:p w14:paraId="702FCB24" w14:textId="77777777" w:rsidR="00A2234E" w:rsidRPr="00986958" w:rsidRDefault="00A2234E" w:rsidP="0007484E">
            <w:pPr>
              <w:pStyle w:val="TAC"/>
            </w:pPr>
            <w:r w:rsidRPr="00986958">
              <w:rPr>
                <w:noProof/>
                <w:lang w:val="en-US"/>
              </w:rPr>
              <w:t xml:space="preserve">Length of </w:t>
            </w:r>
            <w:r w:rsidRPr="00986958">
              <w:t xml:space="preserve">PC5 QoS profile to PC5 DRX cycle mapping rules </w:t>
            </w:r>
            <w:r w:rsidRPr="00986958">
              <w:rPr>
                <w:noProof/>
                <w:lang w:val="en-US"/>
              </w:rPr>
              <w:t>contents</w:t>
            </w:r>
          </w:p>
        </w:tc>
        <w:tc>
          <w:tcPr>
            <w:tcW w:w="1416" w:type="dxa"/>
            <w:gridSpan w:val="2"/>
          </w:tcPr>
          <w:p w14:paraId="74910DF3" w14:textId="77777777" w:rsidR="00A2234E" w:rsidRPr="00986958" w:rsidRDefault="00A2234E" w:rsidP="0007484E">
            <w:pPr>
              <w:pStyle w:val="TAL"/>
            </w:pPr>
            <w:r w:rsidRPr="00986958">
              <w:t>octet o85+3</w:t>
            </w:r>
          </w:p>
          <w:p w14:paraId="7BD11670" w14:textId="77777777" w:rsidR="00A2234E" w:rsidRPr="00986958" w:rsidRDefault="00A2234E" w:rsidP="0007484E">
            <w:pPr>
              <w:pStyle w:val="TAL"/>
            </w:pPr>
          </w:p>
          <w:p w14:paraId="1F56CDEF" w14:textId="77777777" w:rsidR="00A2234E" w:rsidRPr="00986958" w:rsidRDefault="00A2234E" w:rsidP="0007484E">
            <w:pPr>
              <w:pStyle w:val="TAL"/>
            </w:pPr>
            <w:r w:rsidRPr="00986958">
              <w:t>octet o85+4</w:t>
            </w:r>
          </w:p>
        </w:tc>
      </w:tr>
      <w:tr w:rsidR="00A2234E" w:rsidRPr="00986958" w14:paraId="35FCE54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C6CB7B" w14:textId="77777777" w:rsidR="00A2234E" w:rsidRPr="00986958" w:rsidRDefault="00A2234E" w:rsidP="0007484E">
            <w:pPr>
              <w:pStyle w:val="TAC"/>
            </w:pPr>
          </w:p>
          <w:p w14:paraId="00791B02" w14:textId="77777777" w:rsidR="00A2234E" w:rsidRPr="00986958" w:rsidRDefault="00A2234E" w:rsidP="0007484E">
            <w:pPr>
              <w:pStyle w:val="TAC"/>
            </w:pPr>
            <w:r w:rsidRPr="00986958">
              <w:t xml:space="preserve">PC5 QoS profile to PC5 DRX cycle mapping rule </w:t>
            </w:r>
            <w:r w:rsidRPr="00986958">
              <w:rPr>
                <w:noProof/>
                <w:lang w:val="en-US"/>
              </w:rPr>
              <w:t>1</w:t>
            </w:r>
          </w:p>
        </w:tc>
        <w:tc>
          <w:tcPr>
            <w:tcW w:w="1416" w:type="dxa"/>
            <w:gridSpan w:val="2"/>
            <w:tcBorders>
              <w:top w:val="nil"/>
              <w:left w:val="single" w:sz="6" w:space="0" w:color="auto"/>
              <w:bottom w:val="nil"/>
              <w:right w:val="nil"/>
            </w:tcBorders>
          </w:tcPr>
          <w:p w14:paraId="410DCFBA" w14:textId="77777777" w:rsidR="00A2234E" w:rsidRPr="00986958" w:rsidRDefault="00A2234E" w:rsidP="0007484E">
            <w:pPr>
              <w:pStyle w:val="TAL"/>
            </w:pPr>
            <w:r w:rsidRPr="00986958">
              <w:t>octet (o85+5)*</w:t>
            </w:r>
          </w:p>
          <w:p w14:paraId="49E6EEA8" w14:textId="77777777" w:rsidR="00A2234E" w:rsidRPr="00986958" w:rsidRDefault="00A2234E" w:rsidP="0007484E">
            <w:pPr>
              <w:pStyle w:val="TAL"/>
            </w:pPr>
          </w:p>
          <w:p w14:paraId="3B5E9167" w14:textId="77777777" w:rsidR="00A2234E" w:rsidRPr="00986958" w:rsidRDefault="00A2234E" w:rsidP="0007484E">
            <w:pPr>
              <w:pStyle w:val="TAL"/>
            </w:pPr>
            <w:r w:rsidRPr="00986958">
              <w:t>octet o124*</w:t>
            </w:r>
          </w:p>
        </w:tc>
      </w:tr>
      <w:tr w:rsidR="00A2234E" w:rsidRPr="00986958" w14:paraId="5E8051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39101" w14:textId="77777777" w:rsidR="00A2234E" w:rsidRPr="00986958" w:rsidRDefault="00A2234E" w:rsidP="0007484E">
            <w:pPr>
              <w:pStyle w:val="TAC"/>
            </w:pPr>
          </w:p>
          <w:p w14:paraId="380EBB84" w14:textId="77777777" w:rsidR="00A2234E" w:rsidRPr="00986958" w:rsidRDefault="00A2234E" w:rsidP="0007484E">
            <w:pPr>
              <w:pStyle w:val="TAC"/>
            </w:pPr>
            <w:r w:rsidRPr="00986958">
              <w:t xml:space="preserve">PC5 QoS profile to PC5 DRX cycle mapping rule </w:t>
            </w:r>
            <w:r w:rsidRPr="00986958">
              <w:rPr>
                <w:noProof/>
                <w:lang w:val="en-US"/>
              </w:rPr>
              <w:t>2</w:t>
            </w:r>
          </w:p>
        </w:tc>
        <w:tc>
          <w:tcPr>
            <w:tcW w:w="1416" w:type="dxa"/>
            <w:gridSpan w:val="2"/>
            <w:tcBorders>
              <w:top w:val="nil"/>
              <w:left w:val="single" w:sz="6" w:space="0" w:color="auto"/>
              <w:bottom w:val="nil"/>
              <w:right w:val="nil"/>
            </w:tcBorders>
          </w:tcPr>
          <w:p w14:paraId="283C7CDD" w14:textId="77777777" w:rsidR="00A2234E" w:rsidRPr="00986958" w:rsidRDefault="00A2234E" w:rsidP="0007484E">
            <w:pPr>
              <w:pStyle w:val="TAL"/>
            </w:pPr>
            <w:r w:rsidRPr="00986958">
              <w:t>octet (o124+1)*</w:t>
            </w:r>
          </w:p>
          <w:p w14:paraId="338EEFD2" w14:textId="77777777" w:rsidR="00A2234E" w:rsidRPr="00986958" w:rsidRDefault="00A2234E" w:rsidP="0007484E">
            <w:pPr>
              <w:pStyle w:val="TAL"/>
            </w:pPr>
          </w:p>
          <w:p w14:paraId="0D931459" w14:textId="77777777" w:rsidR="00A2234E" w:rsidRPr="00986958" w:rsidRDefault="00A2234E" w:rsidP="0007484E">
            <w:pPr>
              <w:pStyle w:val="TAL"/>
            </w:pPr>
            <w:r w:rsidRPr="00986958">
              <w:t>octet o125*</w:t>
            </w:r>
          </w:p>
        </w:tc>
      </w:tr>
      <w:tr w:rsidR="00A2234E" w:rsidRPr="00986958" w14:paraId="0B401957"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86946" w14:textId="77777777" w:rsidR="00A2234E" w:rsidRPr="00986958" w:rsidRDefault="00A2234E" w:rsidP="0007484E">
            <w:pPr>
              <w:pStyle w:val="TAC"/>
            </w:pPr>
          </w:p>
          <w:p w14:paraId="527B8FD3" w14:textId="77777777" w:rsidR="00A2234E" w:rsidRPr="00986958" w:rsidRDefault="00A2234E" w:rsidP="0007484E">
            <w:pPr>
              <w:pStyle w:val="TAC"/>
            </w:pPr>
            <w:r w:rsidRPr="00986958">
              <w:t>...</w:t>
            </w:r>
          </w:p>
        </w:tc>
        <w:tc>
          <w:tcPr>
            <w:tcW w:w="1416" w:type="dxa"/>
            <w:gridSpan w:val="2"/>
            <w:tcBorders>
              <w:top w:val="nil"/>
              <w:left w:val="single" w:sz="6" w:space="0" w:color="auto"/>
              <w:bottom w:val="nil"/>
              <w:right w:val="nil"/>
            </w:tcBorders>
          </w:tcPr>
          <w:p w14:paraId="694972FB" w14:textId="77777777" w:rsidR="00A2234E" w:rsidRPr="00986958" w:rsidRDefault="00A2234E" w:rsidP="0007484E">
            <w:pPr>
              <w:pStyle w:val="TAL"/>
            </w:pPr>
            <w:r w:rsidRPr="00986958">
              <w:t>octet (o125+1)*</w:t>
            </w:r>
          </w:p>
          <w:p w14:paraId="41CD0583" w14:textId="77777777" w:rsidR="00A2234E" w:rsidRPr="00986958" w:rsidRDefault="00A2234E" w:rsidP="0007484E">
            <w:pPr>
              <w:pStyle w:val="TAL"/>
            </w:pPr>
          </w:p>
          <w:p w14:paraId="715955DE" w14:textId="77777777" w:rsidR="00A2234E" w:rsidRPr="00986958" w:rsidRDefault="00A2234E" w:rsidP="0007484E">
            <w:pPr>
              <w:pStyle w:val="TAL"/>
            </w:pPr>
            <w:r w:rsidRPr="00986958">
              <w:t>octet o126*</w:t>
            </w:r>
          </w:p>
        </w:tc>
      </w:tr>
      <w:tr w:rsidR="00A2234E" w:rsidRPr="00986958" w14:paraId="7B9080BD"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8E377" w14:textId="77777777" w:rsidR="00A2234E" w:rsidRPr="00986958" w:rsidRDefault="00A2234E" w:rsidP="0007484E">
            <w:pPr>
              <w:pStyle w:val="TAC"/>
            </w:pPr>
          </w:p>
          <w:p w14:paraId="16DB234D" w14:textId="77777777" w:rsidR="00A2234E" w:rsidRPr="00986958" w:rsidRDefault="00A2234E" w:rsidP="0007484E">
            <w:pPr>
              <w:pStyle w:val="TAC"/>
            </w:pPr>
            <w:r w:rsidRPr="00986958">
              <w:t xml:space="preserve">PC5 QoS profile to PC5 DRX cycle mapping rule </w:t>
            </w:r>
            <w:r w:rsidRPr="00986958">
              <w:rPr>
                <w:noProof/>
                <w:lang w:val="en-US"/>
              </w:rPr>
              <w:t>n</w:t>
            </w:r>
          </w:p>
        </w:tc>
        <w:tc>
          <w:tcPr>
            <w:tcW w:w="1416" w:type="dxa"/>
            <w:gridSpan w:val="2"/>
            <w:tcBorders>
              <w:top w:val="nil"/>
              <w:left w:val="single" w:sz="6" w:space="0" w:color="auto"/>
              <w:bottom w:val="nil"/>
              <w:right w:val="nil"/>
            </w:tcBorders>
          </w:tcPr>
          <w:p w14:paraId="6FE5F6FE" w14:textId="77777777" w:rsidR="00A2234E" w:rsidRPr="00986958" w:rsidRDefault="00A2234E" w:rsidP="0007484E">
            <w:pPr>
              <w:pStyle w:val="TAL"/>
            </w:pPr>
            <w:r w:rsidRPr="00986958">
              <w:t>octet (o126+1)*</w:t>
            </w:r>
          </w:p>
          <w:p w14:paraId="64416D0D" w14:textId="77777777" w:rsidR="00A2234E" w:rsidRPr="00986958" w:rsidRDefault="00A2234E" w:rsidP="0007484E">
            <w:pPr>
              <w:pStyle w:val="TAL"/>
            </w:pPr>
          </w:p>
          <w:p w14:paraId="3D017273" w14:textId="77777777" w:rsidR="00A2234E" w:rsidRPr="00986958" w:rsidRDefault="00A2234E" w:rsidP="0007484E">
            <w:pPr>
              <w:pStyle w:val="TAL"/>
            </w:pPr>
            <w:r w:rsidRPr="00986958">
              <w:t>octet o123*</w:t>
            </w:r>
          </w:p>
        </w:tc>
      </w:tr>
    </w:tbl>
    <w:p w14:paraId="71A7C021" w14:textId="5CE9CD69" w:rsidR="00A2234E" w:rsidRPr="00986958" w:rsidRDefault="00A2234E" w:rsidP="00A2234E">
      <w:pPr>
        <w:pStyle w:val="TF"/>
        <w:rPr>
          <w:lang w:val="en-US"/>
        </w:rPr>
      </w:pPr>
      <w:r w:rsidRPr="00986958">
        <w:t>Figure 5</w:t>
      </w:r>
      <w:r w:rsidRPr="00986958">
        <w:rPr>
          <w:rFonts w:hint="eastAsia"/>
        </w:rPr>
        <w:t>.</w:t>
      </w:r>
      <w:r w:rsidRPr="00986958">
        <w:t>3.1.56: PC5 QoS profile to PC5 DRX cycle mapping rules</w:t>
      </w:r>
    </w:p>
    <w:p w14:paraId="4B829A5D" w14:textId="05AA53F6" w:rsidR="00A2234E" w:rsidRPr="00986958" w:rsidRDefault="00A2234E" w:rsidP="00A2234E">
      <w:pPr>
        <w:pStyle w:val="TH"/>
      </w:pPr>
      <w:r w:rsidRPr="00986958">
        <w:t>Table 5</w:t>
      </w:r>
      <w:r w:rsidRPr="00986958">
        <w:rPr>
          <w:rFonts w:hint="eastAsia"/>
        </w:rPr>
        <w:t>.</w:t>
      </w:r>
      <w:r w:rsidRPr="00986958">
        <w:t>3.1.56: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6ACEC7F7" w14:textId="77777777" w:rsidTr="0007484E">
        <w:trPr>
          <w:cantSplit/>
          <w:jc w:val="center"/>
        </w:trPr>
        <w:tc>
          <w:tcPr>
            <w:tcW w:w="7094" w:type="dxa"/>
          </w:tcPr>
          <w:p w14:paraId="6C68BCAC" w14:textId="77777777" w:rsidR="00A2234E" w:rsidRPr="00986958" w:rsidRDefault="00A2234E" w:rsidP="0007484E">
            <w:pPr>
              <w:pStyle w:val="TAL"/>
              <w:rPr>
                <w:noProof/>
                <w:lang w:val="en-US"/>
              </w:rPr>
            </w:pPr>
            <w:r w:rsidRPr="00986958">
              <w:t>PC5 QoS profile to PC5 DRX cycle mapping rule</w:t>
            </w:r>
            <w:r w:rsidRPr="00986958">
              <w:rPr>
                <w:noProof/>
                <w:lang w:val="en-US"/>
              </w:rPr>
              <w:t>:</w:t>
            </w:r>
          </w:p>
          <w:p w14:paraId="091AF8FD" w14:textId="6D8533C2" w:rsidR="00A2234E" w:rsidRPr="00986958" w:rsidRDefault="00A2234E" w:rsidP="0007484E">
            <w:pPr>
              <w:pStyle w:val="TAL"/>
            </w:pPr>
            <w:r w:rsidRPr="00986958">
              <w:rPr>
                <w:lang w:val="en-US"/>
              </w:rPr>
              <w:t xml:space="preserve">The </w:t>
            </w:r>
            <w:r w:rsidRPr="00986958">
              <w:t>PC5 QoS profile to PC5 DRX cycle mapping rule field is coded according to figure 5</w:t>
            </w:r>
            <w:r w:rsidRPr="00986958">
              <w:rPr>
                <w:rFonts w:hint="eastAsia"/>
              </w:rPr>
              <w:t>.</w:t>
            </w:r>
            <w:r w:rsidRPr="00986958">
              <w:t>3.1.57 and table 5</w:t>
            </w:r>
            <w:r w:rsidRPr="00986958">
              <w:rPr>
                <w:rFonts w:hint="eastAsia"/>
              </w:rPr>
              <w:t>.</w:t>
            </w:r>
            <w:r w:rsidRPr="00986958">
              <w:t>3.1.57.</w:t>
            </w:r>
          </w:p>
        </w:tc>
      </w:tr>
      <w:tr w:rsidR="00A2234E" w:rsidRPr="00986958" w14:paraId="661EA3A3" w14:textId="77777777" w:rsidTr="0007484E">
        <w:trPr>
          <w:cantSplit/>
          <w:jc w:val="center"/>
        </w:trPr>
        <w:tc>
          <w:tcPr>
            <w:tcW w:w="7094" w:type="dxa"/>
          </w:tcPr>
          <w:p w14:paraId="19DA4891" w14:textId="77777777" w:rsidR="00A2234E" w:rsidRPr="00986958" w:rsidRDefault="00A2234E" w:rsidP="0007484E">
            <w:pPr>
              <w:pStyle w:val="TAL"/>
              <w:rPr>
                <w:noProof/>
              </w:rPr>
            </w:pPr>
            <w:bookmarkStart w:id="350" w:name="MCCQCTEMPBM_00000247"/>
          </w:p>
        </w:tc>
      </w:tr>
      <w:bookmarkEnd w:id="350"/>
    </w:tbl>
    <w:p w14:paraId="40789090"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B5DAEE8" w14:textId="77777777" w:rsidTr="0007484E">
        <w:trPr>
          <w:gridAfter w:val="1"/>
          <w:wAfter w:w="8" w:type="dxa"/>
          <w:jc w:val="center"/>
        </w:trPr>
        <w:tc>
          <w:tcPr>
            <w:tcW w:w="708" w:type="dxa"/>
            <w:gridSpan w:val="2"/>
            <w:tcBorders>
              <w:bottom w:val="single" w:sz="4" w:space="0" w:color="auto"/>
            </w:tcBorders>
          </w:tcPr>
          <w:p w14:paraId="6C4EB0D0" w14:textId="77777777" w:rsidR="00A2234E" w:rsidRPr="00986958" w:rsidRDefault="00A2234E" w:rsidP="0007484E">
            <w:pPr>
              <w:pStyle w:val="TAC"/>
            </w:pPr>
            <w:r w:rsidRPr="00986958">
              <w:t>8</w:t>
            </w:r>
          </w:p>
        </w:tc>
        <w:tc>
          <w:tcPr>
            <w:tcW w:w="709" w:type="dxa"/>
            <w:tcBorders>
              <w:bottom w:val="single" w:sz="4" w:space="0" w:color="auto"/>
            </w:tcBorders>
          </w:tcPr>
          <w:p w14:paraId="21E206DD" w14:textId="77777777" w:rsidR="00A2234E" w:rsidRPr="00986958" w:rsidRDefault="00A2234E" w:rsidP="0007484E">
            <w:pPr>
              <w:pStyle w:val="TAC"/>
            </w:pPr>
            <w:r w:rsidRPr="00986958">
              <w:t>7</w:t>
            </w:r>
          </w:p>
        </w:tc>
        <w:tc>
          <w:tcPr>
            <w:tcW w:w="709" w:type="dxa"/>
            <w:tcBorders>
              <w:bottom w:val="single" w:sz="4" w:space="0" w:color="auto"/>
            </w:tcBorders>
          </w:tcPr>
          <w:p w14:paraId="772E03F4" w14:textId="77777777" w:rsidR="00A2234E" w:rsidRPr="00986958" w:rsidRDefault="00A2234E" w:rsidP="0007484E">
            <w:pPr>
              <w:pStyle w:val="TAC"/>
            </w:pPr>
            <w:r w:rsidRPr="00986958">
              <w:t>6</w:t>
            </w:r>
          </w:p>
        </w:tc>
        <w:tc>
          <w:tcPr>
            <w:tcW w:w="709" w:type="dxa"/>
            <w:tcBorders>
              <w:bottom w:val="single" w:sz="4" w:space="0" w:color="auto"/>
            </w:tcBorders>
          </w:tcPr>
          <w:p w14:paraId="3B5AA645" w14:textId="77777777" w:rsidR="00A2234E" w:rsidRPr="00986958" w:rsidRDefault="00A2234E" w:rsidP="0007484E">
            <w:pPr>
              <w:pStyle w:val="TAC"/>
            </w:pPr>
            <w:r w:rsidRPr="00986958">
              <w:t>5</w:t>
            </w:r>
          </w:p>
        </w:tc>
        <w:tc>
          <w:tcPr>
            <w:tcW w:w="709" w:type="dxa"/>
            <w:tcBorders>
              <w:bottom w:val="single" w:sz="4" w:space="0" w:color="auto"/>
            </w:tcBorders>
          </w:tcPr>
          <w:p w14:paraId="1FA97E02" w14:textId="77777777" w:rsidR="00A2234E" w:rsidRPr="00986958" w:rsidRDefault="00A2234E" w:rsidP="0007484E">
            <w:pPr>
              <w:pStyle w:val="TAC"/>
            </w:pPr>
            <w:r w:rsidRPr="00986958">
              <w:t>4</w:t>
            </w:r>
          </w:p>
        </w:tc>
        <w:tc>
          <w:tcPr>
            <w:tcW w:w="709" w:type="dxa"/>
            <w:tcBorders>
              <w:bottom w:val="single" w:sz="4" w:space="0" w:color="auto"/>
            </w:tcBorders>
          </w:tcPr>
          <w:p w14:paraId="4453DD81" w14:textId="77777777" w:rsidR="00A2234E" w:rsidRPr="00986958" w:rsidRDefault="00A2234E" w:rsidP="0007484E">
            <w:pPr>
              <w:pStyle w:val="TAC"/>
            </w:pPr>
            <w:r w:rsidRPr="00986958">
              <w:t>3</w:t>
            </w:r>
          </w:p>
        </w:tc>
        <w:tc>
          <w:tcPr>
            <w:tcW w:w="709" w:type="dxa"/>
            <w:tcBorders>
              <w:bottom w:val="single" w:sz="4" w:space="0" w:color="auto"/>
            </w:tcBorders>
          </w:tcPr>
          <w:p w14:paraId="60658257" w14:textId="77777777" w:rsidR="00A2234E" w:rsidRPr="00986958" w:rsidRDefault="00A2234E" w:rsidP="0007484E">
            <w:pPr>
              <w:pStyle w:val="TAC"/>
            </w:pPr>
            <w:r w:rsidRPr="00986958">
              <w:t>2</w:t>
            </w:r>
          </w:p>
        </w:tc>
        <w:tc>
          <w:tcPr>
            <w:tcW w:w="709" w:type="dxa"/>
            <w:tcBorders>
              <w:bottom w:val="single" w:sz="4" w:space="0" w:color="auto"/>
            </w:tcBorders>
          </w:tcPr>
          <w:p w14:paraId="314633B3" w14:textId="77777777" w:rsidR="00A2234E" w:rsidRPr="00986958" w:rsidRDefault="00A2234E" w:rsidP="0007484E">
            <w:pPr>
              <w:pStyle w:val="TAC"/>
            </w:pPr>
            <w:r w:rsidRPr="00986958">
              <w:t>1</w:t>
            </w:r>
          </w:p>
        </w:tc>
        <w:tc>
          <w:tcPr>
            <w:tcW w:w="1416" w:type="dxa"/>
            <w:gridSpan w:val="2"/>
          </w:tcPr>
          <w:p w14:paraId="6D3A29AC" w14:textId="77777777" w:rsidR="00A2234E" w:rsidRPr="00986958" w:rsidRDefault="00A2234E" w:rsidP="0007484E">
            <w:pPr>
              <w:pStyle w:val="TAL"/>
            </w:pPr>
          </w:p>
        </w:tc>
      </w:tr>
      <w:tr w:rsidR="00A2234E" w:rsidRPr="00986958" w14:paraId="79D1704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BEB34" w14:textId="77777777" w:rsidR="00A2234E" w:rsidRPr="00986958" w:rsidRDefault="00A2234E" w:rsidP="0007484E">
            <w:pPr>
              <w:pStyle w:val="TAC"/>
            </w:pPr>
          </w:p>
          <w:p w14:paraId="584AD32D" w14:textId="77777777" w:rsidR="00A2234E" w:rsidRPr="00986958" w:rsidRDefault="00A2234E" w:rsidP="0007484E">
            <w:pPr>
              <w:pStyle w:val="TAC"/>
            </w:pPr>
            <w:r w:rsidRPr="00986958">
              <w:t xml:space="preserve">Length of PC5 QoS profile to PC5 DRX cycle mapping rule </w:t>
            </w:r>
            <w:r w:rsidRPr="00986958">
              <w:rPr>
                <w:noProof/>
                <w:lang w:val="en-US"/>
              </w:rPr>
              <w:t>contents</w:t>
            </w:r>
          </w:p>
        </w:tc>
        <w:tc>
          <w:tcPr>
            <w:tcW w:w="1416" w:type="dxa"/>
            <w:gridSpan w:val="2"/>
            <w:tcBorders>
              <w:top w:val="nil"/>
              <w:left w:val="single" w:sz="6" w:space="0" w:color="auto"/>
              <w:bottom w:val="nil"/>
              <w:right w:val="nil"/>
            </w:tcBorders>
          </w:tcPr>
          <w:p w14:paraId="49944269" w14:textId="77777777" w:rsidR="00A2234E" w:rsidRPr="00986958" w:rsidRDefault="00A2234E" w:rsidP="0007484E">
            <w:pPr>
              <w:pStyle w:val="TAL"/>
            </w:pPr>
            <w:r w:rsidRPr="00986958">
              <w:t>octet o124+1</w:t>
            </w:r>
          </w:p>
          <w:p w14:paraId="57C4808C" w14:textId="77777777" w:rsidR="00A2234E" w:rsidRPr="00986958" w:rsidRDefault="00A2234E" w:rsidP="0007484E">
            <w:pPr>
              <w:pStyle w:val="TAL"/>
            </w:pPr>
          </w:p>
          <w:p w14:paraId="288462DD" w14:textId="77777777" w:rsidR="00A2234E" w:rsidRPr="00986958" w:rsidRDefault="00A2234E" w:rsidP="0007484E">
            <w:pPr>
              <w:pStyle w:val="TAL"/>
            </w:pPr>
            <w:r w:rsidRPr="00986958">
              <w:t>octet o124+2</w:t>
            </w:r>
          </w:p>
        </w:tc>
      </w:tr>
      <w:tr w:rsidR="00A2234E" w:rsidRPr="00986958" w14:paraId="028F068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CC61C0" w14:textId="77777777" w:rsidR="00A2234E" w:rsidRPr="00986958" w:rsidRDefault="00A2234E" w:rsidP="0007484E">
            <w:pPr>
              <w:pStyle w:val="TAC"/>
            </w:pPr>
          </w:p>
          <w:p w14:paraId="25CEF192" w14:textId="77777777" w:rsidR="00A2234E" w:rsidRPr="00986958" w:rsidRDefault="00A2234E" w:rsidP="0007484E">
            <w:pPr>
              <w:pStyle w:val="TAC"/>
            </w:pPr>
            <w:r w:rsidRPr="00986958">
              <w:t>PC5 QoS profile</w:t>
            </w:r>
          </w:p>
        </w:tc>
        <w:tc>
          <w:tcPr>
            <w:tcW w:w="1416" w:type="dxa"/>
            <w:gridSpan w:val="2"/>
            <w:tcBorders>
              <w:top w:val="nil"/>
              <w:left w:val="single" w:sz="6" w:space="0" w:color="auto"/>
              <w:bottom w:val="nil"/>
              <w:right w:val="nil"/>
            </w:tcBorders>
          </w:tcPr>
          <w:p w14:paraId="0F163A65" w14:textId="77777777" w:rsidR="00A2234E" w:rsidRPr="00986958" w:rsidRDefault="00A2234E" w:rsidP="0007484E">
            <w:pPr>
              <w:pStyle w:val="TAL"/>
            </w:pPr>
            <w:r w:rsidRPr="00986958">
              <w:t>octet o124+3</w:t>
            </w:r>
          </w:p>
          <w:p w14:paraId="62CAEBB0" w14:textId="77777777" w:rsidR="00A2234E" w:rsidRPr="00986958" w:rsidRDefault="00A2234E" w:rsidP="0007484E">
            <w:pPr>
              <w:pStyle w:val="TAL"/>
            </w:pPr>
          </w:p>
          <w:p w14:paraId="1DC0A538" w14:textId="77777777" w:rsidR="00A2234E" w:rsidRPr="00986958" w:rsidRDefault="00A2234E" w:rsidP="0007484E">
            <w:pPr>
              <w:pStyle w:val="TAL"/>
            </w:pPr>
            <w:r w:rsidRPr="00986958">
              <w:t>octet o127</w:t>
            </w:r>
          </w:p>
        </w:tc>
      </w:tr>
      <w:tr w:rsidR="00A2234E" w:rsidRPr="00986958" w14:paraId="1D106E38"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915F8" w14:textId="77777777" w:rsidR="00A2234E" w:rsidRPr="00986958" w:rsidRDefault="00A2234E" w:rsidP="0007484E">
            <w:pPr>
              <w:pStyle w:val="TAC"/>
            </w:pPr>
          </w:p>
          <w:p w14:paraId="45CCB126" w14:textId="77777777" w:rsidR="00A2234E" w:rsidRPr="00986958" w:rsidDel="00FD55A7" w:rsidRDefault="00A2234E" w:rsidP="0007484E">
            <w:pPr>
              <w:pStyle w:val="TAC"/>
            </w:pPr>
            <w:r w:rsidRPr="00986958">
              <w:t>PC5 DRX cycle</w:t>
            </w:r>
          </w:p>
        </w:tc>
        <w:tc>
          <w:tcPr>
            <w:tcW w:w="1416" w:type="dxa"/>
            <w:gridSpan w:val="2"/>
            <w:tcBorders>
              <w:top w:val="nil"/>
              <w:left w:val="single" w:sz="6" w:space="0" w:color="auto"/>
              <w:bottom w:val="nil"/>
              <w:right w:val="nil"/>
            </w:tcBorders>
          </w:tcPr>
          <w:p w14:paraId="58B4D86B" w14:textId="77777777" w:rsidR="00A2234E" w:rsidRPr="00986958" w:rsidRDefault="00A2234E" w:rsidP="0007484E">
            <w:pPr>
              <w:pStyle w:val="TAL"/>
              <w:rPr>
                <w:lang w:eastAsia="ko-KR"/>
              </w:rPr>
            </w:pPr>
            <w:r w:rsidRPr="00986958">
              <w:rPr>
                <w:rFonts w:hint="eastAsia"/>
                <w:lang w:eastAsia="ko-KR"/>
              </w:rPr>
              <w:t xml:space="preserve">octet </w:t>
            </w:r>
            <w:r w:rsidRPr="00986958">
              <w:rPr>
                <w:lang w:eastAsia="ko-KR"/>
              </w:rPr>
              <w:t>o</w:t>
            </w:r>
            <w:r w:rsidRPr="00986958">
              <w:t>o127</w:t>
            </w:r>
            <w:r w:rsidRPr="00986958">
              <w:rPr>
                <w:lang w:eastAsia="ko-KR"/>
              </w:rPr>
              <w:t>+1</w:t>
            </w:r>
          </w:p>
          <w:p w14:paraId="2CDF6401" w14:textId="77777777" w:rsidR="00A2234E" w:rsidRPr="00986958" w:rsidRDefault="00A2234E" w:rsidP="0007484E">
            <w:pPr>
              <w:pStyle w:val="TAL"/>
              <w:rPr>
                <w:lang w:eastAsia="ko-KR"/>
              </w:rPr>
            </w:pPr>
          </w:p>
          <w:p w14:paraId="110C39C1" w14:textId="77777777" w:rsidR="00A2234E" w:rsidRPr="00986958" w:rsidRDefault="00A2234E" w:rsidP="0007484E">
            <w:pPr>
              <w:pStyle w:val="TAL"/>
            </w:pPr>
            <w:r w:rsidRPr="00986958">
              <w:rPr>
                <w:lang w:eastAsia="ko-KR"/>
              </w:rPr>
              <w:t xml:space="preserve">octet </w:t>
            </w:r>
            <w:r w:rsidRPr="00986958">
              <w:t>o125</w:t>
            </w:r>
          </w:p>
        </w:tc>
      </w:tr>
    </w:tbl>
    <w:p w14:paraId="1A610A4D" w14:textId="2E2924CC" w:rsidR="00A2234E" w:rsidRPr="00986958" w:rsidRDefault="00A2234E" w:rsidP="00A2234E">
      <w:pPr>
        <w:pStyle w:val="TF"/>
        <w:rPr>
          <w:noProof/>
          <w:lang w:val="en-US"/>
        </w:rPr>
      </w:pPr>
      <w:r w:rsidRPr="00986958">
        <w:t>Figure 5</w:t>
      </w:r>
      <w:r w:rsidRPr="00986958">
        <w:rPr>
          <w:rFonts w:hint="eastAsia"/>
        </w:rPr>
        <w:t>.</w:t>
      </w:r>
      <w:r w:rsidRPr="00986958">
        <w:t>3.1.57: PC5 QoS profile to PC5 DRX cycle mapping rule</w:t>
      </w:r>
    </w:p>
    <w:p w14:paraId="219F2D76" w14:textId="77777777" w:rsidR="002B1EC4" w:rsidRPr="00986958" w:rsidRDefault="002B1EC4" w:rsidP="002B1EC4">
      <w:pPr>
        <w:pStyle w:val="TH"/>
      </w:pPr>
      <w:r w:rsidRPr="00986958">
        <w:t>Table 5</w:t>
      </w:r>
      <w:r w:rsidRPr="00986958">
        <w:rPr>
          <w:rFonts w:hint="eastAsia"/>
        </w:rPr>
        <w:t>.</w:t>
      </w:r>
      <w:r w:rsidRPr="00986958">
        <w:t>3.1.57: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B1EC4" w:rsidRPr="00986958" w14:paraId="2CBC5733" w14:textId="77777777" w:rsidTr="00CC346B">
        <w:trPr>
          <w:cantSplit/>
          <w:jc w:val="center"/>
        </w:trPr>
        <w:tc>
          <w:tcPr>
            <w:tcW w:w="7094" w:type="dxa"/>
          </w:tcPr>
          <w:p w14:paraId="729FDACF" w14:textId="77777777" w:rsidR="002B1EC4" w:rsidRPr="00986958" w:rsidRDefault="002B1EC4" w:rsidP="00CC346B">
            <w:pPr>
              <w:pStyle w:val="TAL"/>
            </w:pPr>
            <w:r w:rsidRPr="00986958">
              <w:t>PC5 QoS profile:</w:t>
            </w:r>
          </w:p>
          <w:p w14:paraId="799A3A52" w14:textId="77777777" w:rsidR="002B1EC4" w:rsidRPr="00986958" w:rsidRDefault="002B1EC4" w:rsidP="00CC346B">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2B1EC4" w:rsidRPr="00986958" w14:paraId="0C8DB42D" w14:textId="77777777" w:rsidTr="00CC346B">
        <w:trPr>
          <w:cantSplit/>
          <w:jc w:val="center"/>
        </w:trPr>
        <w:tc>
          <w:tcPr>
            <w:tcW w:w="7094" w:type="dxa"/>
          </w:tcPr>
          <w:p w14:paraId="5069F94C" w14:textId="77777777" w:rsidR="002B1EC4" w:rsidRPr="00986958" w:rsidRDefault="002B1EC4" w:rsidP="00CC346B">
            <w:pPr>
              <w:pStyle w:val="TAL"/>
            </w:pPr>
            <w:bookmarkStart w:id="351" w:name="MCCQCTEMPBM_00000248"/>
          </w:p>
        </w:tc>
      </w:tr>
      <w:bookmarkEnd w:id="351"/>
      <w:tr w:rsidR="002B1EC4" w:rsidRPr="00986958" w14:paraId="18F513A8" w14:textId="77777777" w:rsidTr="00CC346B">
        <w:trPr>
          <w:cantSplit/>
          <w:jc w:val="center"/>
        </w:trPr>
        <w:tc>
          <w:tcPr>
            <w:tcW w:w="7094" w:type="dxa"/>
          </w:tcPr>
          <w:p w14:paraId="3345D47A" w14:textId="77777777" w:rsidR="002B1EC4" w:rsidRPr="00986958" w:rsidRDefault="002B1EC4" w:rsidP="00CC346B">
            <w:pPr>
              <w:pStyle w:val="TAL"/>
            </w:pPr>
            <w:r w:rsidRPr="00986958">
              <w:t>PC5 DRX cycle</w:t>
            </w:r>
          </w:p>
        </w:tc>
      </w:tr>
      <w:tr w:rsidR="002B1EC4" w:rsidRPr="00986958" w14:paraId="4B229D12" w14:textId="77777777" w:rsidTr="00CC346B">
        <w:trPr>
          <w:cantSplit/>
          <w:jc w:val="center"/>
        </w:trPr>
        <w:tc>
          <w:tcPr>
            <w:tcW w:w="7094" w:type="dxa"/>
          </w:tcPr>
          <w:p w14:paraId="0CFFC483" w14:textId="77777777" w:rsidR="002B1EC4" w:rsidRPr="00986958" w:rsidRDefault="002B1EC4" w:rsidP="00CC346B">
            <w:pPr>
              <w:pStyle w:val="TAL"/>
            </w:pPr>
            <w:r w:rsidRPr="00D1517D">
              <w:t xml:space="preserve">The PC5 DRX cycle </w:t>
            </w:r>
            <w:r>
              <w:t>field</w:t>
            </w:r>
            <w:r w:rsidRPr="00D1517D">
              <w:t xml:space="preserve"> is coded as </w:t>
            </w:r>
            <w:r w:rsidRPr="002B1EC4">
              <w:rPr>
                <w:i/>
                <w:iCs/>
              </w:rPr>
              <w:t>sl-DRX-GC-BC-Cycle-r17</w:t>
            </w:r>
            <w:r w:rsidRPr="00D1517D">
              <w:t xml:space="preserve"> in clause 6.3.5 of 3GPP TS 38.331 [</w:t>
            </w:r>
            <w:r>
              <w:t>12</w:t>
            </w:r>
            <w:r w:rsidRPr="00D1517D">
              <w:t>].</w:t>
            </w:r>
          </w:p>
        </w:tc>
      </w:tr>
      <w:tr w:rsidR="002B1EC4" w:rsidRPr="00986958" w14:paraId="6F432907" w14:textId="77777777" w:rsidTr="00CC346B">
        <w:trPr>
          <w:cantSplit/>
          <w:jc w:val="center"/>
        </w:trPr>
        <w:tc>
          <w:tcPr>
            <w:tcW w:w="7094" w:type="dxa"/>
          </w:tcPr>
          <w:p w14:paraId="09F0A052" w14:textId="77777777" w:rsidR="002B1EC4" w:rsidRPr="00986958" w:rsidRDefault="002B1EC4" w:rsidP="00CC346B">
            <w:pPr>
              <w:pStyle w:val="TAL"/>
            </w:pPr>
            <w:bookmarkStart w:id="352" w:name="MCCQCTEMPBM_00000249"/>
          </w:p>
        </w:tc>
      </w:tr>
      <w:bookmarkEnd w:id="352"/>
      <w:tr w:rsidR="002B1EC4" w:rsidRPr="00986958" w14:paraId="090CAC2D" w14:textId="77777777" w:rsidTr="00CC346B">
        <w:trPr>
          <w:cantSplit/>
          <w:jc w:val="center"/>
        </w:trPr>
        <w:tc>
          <w:tcPr>
            <w:tcW w:w="7094" w:type="dxa"/>
          </w:tcPr>
          <w:p w14:paraId="7E89D711" w14:textId="77777777" w:rsidR="002B1EC4" w:rsidRPr="00986958" w:rsidRDefault="002B1EC4" w:rsidP="00CC346B">
            <w:pPr>
              <w:pStyle w:val="TAL"/>
            </w:pPr>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3.1.z,</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p>
        </w:tc>
      </w:tr>
      <w:tr w:rsidR="002B1EC4" w:rsidRPr="00986958" w14:paraId="2052EDE9" w14:textId="77777777" w:rsidTr="00CC346B">
        <w:trPr>
          <w:cantSplit/>
          <w:jc w:val="center"/>
        </w:trPr>
        <w:tc>
          <w:tcPr>
            <w:tcW w:w="7094" w:type="dxa"/>
          </w:tcPr>
          <w:p w14:paraId="4635FDB5" w14:textId="77777777" w:rsidR="002B1EC4" w:rsidRPr="00986958" w:rsidRDefault="002B1EC4" w:rsidP="00CC346B">
            <w:pPr>
              <w:pStyle w:val="TAL"/>
            </w:pPr>
            <w:bookmarkStart w:id="353" w:name="MCCQCTEMPBM_00000250"/>
          </w:p>
        </w:tc>
      </w:tr>
      <w:bookmarkEnd w:id="353"/>
    </w:tbl>
    <w:p w14:paraId="287DBF5D" w14:textId="77777777" w:rsidR="002B1EC4" w:rsidRDefault="002B1EC4" w:rsidP="002B1E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1EC4" w14:paraId="5DA10ED1" w14:textId="77777777" w:rsidTr="00CC346B">
        <w:trPr>
          <w:cantSplit/>
          <w:jc w:val="center"/>
        </w:trPr>
        <w:tc>
          <w:tcPr>
            <w:tcW w:w="708" w:type="dxa"/>
            <w:hideMark/>
          </w:tcPr>
          <w:p w14:paraId="7B2323B4" w14:textId="77777777" w:rsidR="002B1EC4" w:rsidRDefault="002B1EC4" w:rsidP="00CC346B">
            <w:pPr>
              <w:pStyle w:val="TAC"/>
            </w:pPr>
            <w:r>
              <w:t>8</w:t>
            </w:r>
          </w:p>
        </w:tc>
        <w:tc>
          <w:tcPr>
            <w:tcW w:w="709" w:type="dxa"/>
            <w:hideMark/>
          </w:tcPr>
          <w:p w14:paraId="0E1DB731" w14:textId="77777777" w:rsidR="002B1EC4" w:rsidRDefault="002B1EC4" w:rsidP="00CC346B">
            <w:pPr>
              <w:pStyle w:val="TAC"/>
            </w:pPr>
            <w:r>
              <w:t>7</w:t>
            </w:r>
          </w:p>
        </w:tc>
        <w:tc>
          <w:tcPr>
            <w:tcW w:w="709" w:type="dxa"/>
            <w:hideMark/>
          </w:tcPr>
          <w:p w14:paraId="25097D96" w14:textId="77777777" w:rsidR="002B1EC4" w:rsidRDefault="002B1EC4" w:rsidP="00CC346B">
            <w:pPr>
              <w:pStyle w:val="TAC"/>
            </w:pPr>
            <w:r>
              <w:t>6</w:t>
            </w:r>
          </w:p>
        </w:tc>
        <w:tc>
          <w:tcPr>
            <w:tcW w:w="709" w:type="dxa"/>
            <w:hideMark/>
          </w:tcPr>
          <w:p w14:paraId="7823B277" w14:textId="77777777" w:rsidR="002B1EC4" w:rsidRDefault="002B1EC4" w:rsidP="00CC346B">
            <w:pPr>
              <w:pStyle w:val="TAC"/>
            </w:pPr>
            <w:r>
              <w:t>5</w:t>
            </w:r>
          </w:p>
        </w:tc>
        <w:tc>
          <w:tcPr>
            <w:tcW w:w="709" w:type="dxa"/>
            <w:hideMark/>
          </w:tcPr>
          <w:p w14:paraId="0C826A4E" w14:textId="77777777" w:rsidR="002B1EC4" w:rsidRDefault="002B1EC4" w:rsidP="00CC346B">
            <w:pPr>
              <w:pStyle w:val="TAC"/>
            </w:pPr>
            <w:r>
              <w:t>4</w:t>
            </w:r>
          </w:p>
        </w:tc>
        <w:tc>
          <w:tcPr>
            <w:tcW w:w="709" w:type="dxa"/>
            <w:hideMark/>
          </w:tcPr>
          <w:p w14:paraId="0234FB8C" w14:textId="77777777" w:rsidR="002B1EC4" w:rsidRDefault="002B1EC4" w:rsidP="00CC346B">
            <w:pPr>
              <w:pStyle w:val="TAC"/>
            </w:pPr>
            <w:r>
              <w:t>3</w:t>
            </w:r>
          </w:p>
        </w:tc>
        <w:tc>
          <w:tcPr>
            <w:tcW w:w="709" w:type="dxa"/>
            <w:hideMark/>
          </w:tcPr>
          <w:p w14:paraId="45A2C8BB" w14:textId="77777777" w:rsidR="002B1EC4" w:rsidRDefault="002B1EC4" w:rsidP="00CC346B">
            <w:pPr>
              <w:pStyle w:val="TAC"/>
            </w:pPr>
            <w:r>
              <w:t>2</w:t>
            </w:r>
          </w:p>
        </w:tc>
        <w:tc>
          <w:tcPr>
            <w:tcW w:w="709" w:type="dxa"/>
            <w:hideMark/>
          </w:tcPr>
          <w:p w14:paraId="10FB817C" w14:textId="77777777" w:rsidR="002B1EC4" w:rsidRDefault="002B1EC4" w:rsidP="00CC346B">
            <w:pPr>
              <w:pStyle w:val="TAC"/>
            </w:pPr>
            <w:r>
              <w:t>1</w:t>
            </w:r>
          </w:p>
        </w:tc>
        <w:tc>
          <w:tcPr>
            <w:tcW w:w="1346" w:type="dxa"/>
          </w:tcPr>
          <w:p w14:paraId="1BA32A78" w14:textId="77777777" w:rsidR="002B1EC4" w:rsidRDefault="002B1EC4" w:rsidP="00CC346B">
            <w:pPr>
              <w:pStyle w:val="TAL"/>
            </w:pPr>
          </w:p>
        </w:tc>
      </w:tr>
      <w:tr w:rsidR="002B1EC4" w14:paraId="09F13067" w14:textId="77777777" w:rsidTr="00CC34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C23DDF" w14:textId="77777777" w:rsidR="002B1EC4" w:rsidRDefault="002B1EC4" w:rsidP="00CC346B">
            <w:pPr>
              <w:pStyle w:val="TAC"/>
              <w:rPr>
                <w:noProof/>
                <w:lang w:val="en-US"/>
              </w:rPr>
            </w:pPr>
          </w:p>
          <w:p w14:paraId="64CC5499" w14:textId="77777777" w:rsidR="002B1EC4" w:rsidRDefault="002B1EC4" w:rsidP="00CC346B">
            <w:pPr>
              <w:pStyle w:val="TAC"/>
            </w:pPr>
            <w:r>
              <w:rPr>
                <w:noProof/>
                <w:lang w:val="en-US"/>
              </w:rPr>
              <w:t xml:space="preserve">Length of </w:t>
            </w:r>
            <w:r>
              <w:t xml:space="preserve">default PC5 DRX configuration </w:t>
            </w:r>
            <w:r>
              <w:rPr>
                <w:noProof/>
                <w:lang w:val="en-US"/>
              </w:rPr>
              <w:t>contents</w:t>
            </w:r>
          </w:p>
        </w:tc>
        <w:tc>
          <w:tcPr>
            <w:tcW w:w="1346" w:type="dxa"/>
          </w:tcPr>
          <w:p w14:paraId="0DD66174" w14:textId="77777777" w:rsidR="002B1EC4" w:rsidRDefault="002B1EC4" w:rsidP="00CC346B">
            <w:pPr>
              <w:pStyle w:val="TAL"/>
            </w:pPr>
            <w:r>
              <w:t xml:space="preserve">octet </w:t>
            </w:r>
            <w:r w:rsidRPr="00E41340">
              <w:t>o1</w:t>
            </w:r>
            <w:r>
              <w:t>03</w:t>
            </w:r>
            <w:r w:rsidRPr="00E41340">
              <w:t>+1</w:t>
            </w:r>
          </w:p>
          <w:p w14:paraId="746559E2" w14:textId="77777777" w:rsidR="002B1EC4" w:rsidRDefault="002B1EC4" w:rsidP="00CC346B">
            <w:pPr>
              <w:pStyle w:val="TAL"/>
            </w:pPr>
          </w:p>
          <w:p w14:paraId="6F361C86" w14:textId="77777777" w:rsidR="002B1EC4" w:rsidRDefault="002B1EC4" w:rsidP="00CC346B">
            <w:pPr>
              <w:pStyle w:val="TAL"/>
            </w:pPr>
            <w:r>
              <w:t xml:space="preserve">octet </w:t>
            </w:r>
            <w:r w:rsidRPr="00E41340">
              <w:t>o1</w:t>
            </w:r>
            <w:r>
              <w:t>03</w:t>
            </w:r>
            <w:r w:rsidRPr="00E41340">
              <w:t>+</w:t>
            </w:r>
            <w:r>
              <w:t>2</w:t>
            </w:r>
          </w:p>
        </w:tc>
      </w:tr>
      <w:tr w:rsidR="002B1EC4" w14:paraId="79151F3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DA8C4E" w14:textId="77777777" w:rsidR="002B1EC4" w:rsidRDefault="002B1EC4" w:rsidP="00CC346B">
            <w:pPr>
              <w:pStyle w:val="TAC"/>
            </w:pPr>
          </w:p>
          <w:p w14:paraId="4F45383E" w14:textId="77777777" w:rsidR="002B1EC4" w:rsidRDefault="002B1EC4" w:rsidP="00CC346B">
            <w:pPr>
              <w:pStyle w:val="TAC"/>
            </w:pPr>
            <w:r>
              <w:t>Default PC5 DRX configuration contents</w:t>
            </w:r>
          </w:p>
        </w:tc>
        <w:tc>
          <w:tcPr>
            <w:tcW w:w="1346" w:type="dxa"/>
            <w:tcBorders>
              <w:top w:val="nil"/>
              <w:left w:val="single" w:sz="6" w:space="0" w:color="auto"/>
              <w:bottom w:val="nil"/>
              <w:right w:val="nil"/>
            </w:tcBorders>
          </w:tcPr>
          <w:p w14:paraId="2D8B8D4C" w14:textId="77777777" w:rsidR="002B1EC4" w:rsidRDefault="002B1EC4" w:rsidP="00CC346B">
            <w:pPr>
              <w:pStyle w:val="TAL"/>
            </w:pPr>
            <w:r>
              <w:t xml:space="preserve">octet </w:t>
            </w:r>
            <w:r w:rsidRPr="00E41340">
              <w:t>o1</w:t>
            </w:r>
            <w:r>
              <w:t>03</w:t>
            </w:r>
            <w:r w:rsidRPr="00E41340">
              <w:t>+</w:t>
            </w:r>
            <w:r>
              <w:t>3</w:t>
            </w:r>
          </w:p>
          <w:p w14:paraId="5DB8703A" w14:textId="77777777" w:rsidR="002B1EC4" w:rsidRDefault="002B1EC4" w:rsidP="00CC346B">
            <w:pPr>
              <w:pStyle w:val="TAL"/>
            </w:pPr>
          </w:p>
          <w:p w14:paraId="07B65630" w14:textId="77777777" w:rsidR="002B1EC4" w:rsidRDefault="002B1EC4" w:rsidP="00CC346B">
            <w:pPr>
              <w:pStyle w:val="TAL"/>
            </w:pPr>
            <w:r>
              <w:t>octet o123</w:t>
            </w:r>
          </w:p>
        </w:tc>
      </w:tr>
    </w:tbl>
    <w:p w14:paraId="3A5C6304" w14:textId="77777777" w:rsidR="002B1EC4" w:rsidRDefault="002B1EC4" w:rsidP="002B1EC4">
      <w:pPr>
        <w:pStyle w:val="TF"/>
      </w:pPr>
      <w:r>
        <w:t>Figure 5.3.1.58: Default PC5 DRX configuration</w:t>
      </w:r>
    </w:p>
    <w:p w14:paraId="054F7409" w14:textId="77777777" w:rsidR="002B1EC4" w:rsidRDefault="002B1EC4" w:rsidP="002B1EC4">
      <w:pPr>
        <w:pStyle w:val="TH"/>
      </w:pPr>
      <w:r>
        <w:lastRenderedPageBreak/>
        <w:t>Table </w:t>
      </w:r>
      <w:r w:rsidRPr="008800D9">
        <w:t>5.3.1.58</w:t>
      </w:r>
      <w:r>
        <w:t>: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1EC4" w14:paraId="4856A16D" w14:textId="77777777" w:rsidTr="00CC346B">
        <w:trPr>
          <w:cantSplit/>
          <w:jc w:val="center"/>
        </w:trPr>
        <w:tc>
          <w:tcPr>
            <w:tcW w:w="7094" w:type="dxa"/>
            <w:tcBorders>
              <w:top w:val="single" w:sz="4" w:space="0" w:color="auto"/>
              <w:left w:val="single" w:sz="4" w:space="0" w:color="auto"/>
              <w:bottom w:val="nil"/>
              <w:right w:val="single" w:sz="4" w:space="0" w:color="auto"/>
            </w:tcBorders>
            <w:hideMark/>
          </w:tcPr>
          <w:p w14:paraId="5423401B" w14:textId="77777777" w:rsidR="002B1EC4" w:rsidRPr="00435ADC" w:rsidRDefault="002B1EC4" w:rsidP="00CC346B">
            <w:pPr>
              <w:pStyle w:val="TF"/>
              <w:keepNext/>
              <w:spacing w:after="0"/>
              <w:jc w:val="left"/>
              <w:rPr>
                <w:b w:val="0"/>
                <w:sz w:val="18"/>
              </w:rPr>
            </w:pPr>
            <w:r w:rsidRPr="00435ADC">
              <w:rPr>
                <w:b w:val="0"/>
                <w:sz w:val="18"/>
              </w:rPr>
              <w:t>Default PC5 DRX configuration contents:</w:t>
            </w:r>
          </w:p>
          <w:p w14:paraId="675F268B" w14:textId="77777777" w:rsidR="002B1EC4" w:rsidRPr="00435ADC" w:rsidRDefault="002B1EC4" w:rsidP="00CC346B">
            <w:pPr>
              <w:pStyle w:val="TF"/>
              <w:keepNext/>
              <w:spacing w:after="0"/>
              <w:jc w:val="left"/>
              <w:rPr>
                <w:b w:val="0"/>
                <w:sz w:val="18"/>
              </w:rPr>
            </w:pPr>
            <w:r>
              <w:rPr>
                <w:b w:val="0"/>
                <w:sz w:val="18"/>
              </w:rPr>
              <w:t>The d</w:t>
            </w:r>
            <w:r w:rsidRPr="00435ADC">
              <w:rPr>
                <w:b w:val="0"/>
                <w:sz w:val="18"/>
              </w:rPr>
              <w:t xml:space="preserve">efault PC5 DRX configuration </w:t>
            </w:r>
            <w:r>
              <w:rPr>
                <w:b w:val="0"/>
                <w:sz w:val="18"/>
              </w:rPr>
              <w:t xml:space="preserve">field </w:t>
            </w:r>
            <w:r w:rsidRPr="00435ADC">
              <w:rPr>
                <w:rFonts w:hint="eastAsia"/>
                <w:b w:val="0"/>
                <w:sz w:val="18"/>
              </w:rPr>
              <w:t>is</w:t>
            </w:r>
            <w:r w:rsidRPr="00435ADC">
              <w:rPr>
                <w:b w:val="0"/>
                <w:sz w:val="18"/>
              </w:rPr>
              <w:t xml:space="preserve"> </w:t>
            </w:r>
            <w:r>
              <w:rPr>
                <w:b w:val="0"/>
                <w:sz w:val="18"/>
              </w:rPr>
              <w:t>coded</w:t>
            </w:r>
            <w:r w:rsidRPr="00435ADC">
              <w:rPr>
                <w:b w:val="0"/>
                <w:sz w:val="18"/>
              </w:rPr>
              <w:t xml:space="preserve"> </w:t>
            </w:r>
            <w:r>
              <w:rPr>
                <w:b w:val="0"/>
                <w:sz w:val="18"/>
              </w:rPr>
              <w:t xml:space="preserve">as </w:t>
            </w:r>
            <w:r w:rsidRPr="002B1EC4">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w:t>
            </w:r>
            <w:r>
              <w:rPr>
                <w:b w:val="0"/>
                <w:sz w:val="18"/>
              </w:rPr>
              <w:t>12</w:t>
            </w:r>
            <w:r w:rsidRPr="00435ADC">
              <w:rPr>
                <w:b w:val="0"/>
                <w:sz w:val="18"/>
              </w:rPr>
              <w:t>]</w:t>
            </w:r>
            <w:r w:rsidRPr="00435ADC">
              <w:rPr>
                <w:rFonts w:hint="eastAsia"/>
                <w:b w:val="0"/>
                <w:sz w:val="18"/>
              </w:rPr>
              <w:t>.</w:t>
            </w:r>
          </w:p>
        </w:tc>
      </w:tr>
      <w:tr w:rsidR="002B1EC4" w14:paraId="27D86A47" w14:textId="77777777" w:rsidTr="00CC346B">
        <w:trPr>
          <w:cantSplit/>
          <w:jc w:val="center"/>
        </w:trPr>
        <w:tc>
          <w:tcPr>
            <w:tcW w:w="7094" w:type="dxa"/>
            <w:tcBorders>
              <w:top w:val="nil"/>
              <w:left w:val="single" w:sz="4" w:space="0" w:color="auto"/>
              <w:bottom w:val="single" w:sz="4" w:space="0" w:color="auto"/>
              <w:right w:val="single" w:sz="4" w:space="0" w:color="auto"/>
            </w:tcBorders>
          </w:tcPr>
          <w:p w14:paraId="3E7BA0E6" w14:textId="77777777" w:rsidR="002B1EC4" w:rsidRDefault="002B1EC4" w:rsidP="00CC346B">
            <w:pPr>
              <w:pStyle w:val="TAL"/>
              <w:rPr>
                <w:noProof/>
                <w:lang w:val="en-US"/>
              </w:rPr>
            </w:pPr>
            <w:bookmarkStart w:id="354" w:name="MCCQCTEMPBM_00000251"/>
          </w:p>
        </w:tc>
      </w:tr>
      <w:bookmarkEnd w:id="354"/>
    </w:tbl>
    <w:p w14:paraId="3471EDA6" w14:textId="77777777" w:rsidR="002B1EC4" w:rsidRPr="00986958" w:rsidRDefault="002B1EC4" w:rsidP="002B1EC4"/>
    <w:p w14:paraId="4C7D85E5" w14:textId="77777777" w:rsidR="00007E62" w:rsidRPr="00986958" w:rsidRDefault="00007E62" w:rsidP="00007E62">
      <w:pPr>
        <w:pStyle w:val="Heading2"/>
        <w:rPr>
          <w:lang w:eastAsia="zh-CN"/>
        </w:rPr>
      </w:pPr>
      <w:bookmarkStart w:id="355" w:name="_Toc45282418"/>
      <w:bookmarkStart w:id="356" w:name="_Toc51867023"/>
      <w:bookmarkStart w:id="357" w:name="_Toc106991335"/>
      <w:r w:rsidRPr="00986958">
        <w:rPr>
          <w:lang w:eastAsia="zh-CN"/>
        </w:rPr>
        <w:t>5</w:t>
      </w:r>
      <w:r w:rsidRPr="00986958">
        <w:rPr>
          <w:rFonts w:hint="eastAsia"/>
          <w:lang w:eastAsia="zh-CN"/>
        </w:rPr>
        <w:t>.</w:t>
      </w:r>
      <w:r w:rsidR="00DD2F7B" w:rsidRPr="00986958">
        <w:rPr>
          <w:lang w:eastAsia="zh-CN"/>
        </w:rPr>
        <w:t>4</w:t>
      </w:r>
      <w:r w:rsidRPr="00986958">
        <w:rPr>
          <w:lang w:eastAsia="zh-CN"/>
        </w:rPr>
        <w:tab/>
      </w:r>
      <w:bookmarkEnd w:id="142"/>
      <w:r w:rsidR="00AA0199" w:rsidRPr="00986958">
        <w:rPr>
          <w:lang w:eastAsia="zh-CN"/>
        </w:rPr>
        <w:t>Encoding of UE polic</w:t>
      </w:r>
      <w:r w:rsidR="00DD2F7B" w:rsidRPr="00986958">
        <w:rPr>
          <w:lang w:eastAsia="zh-CN"/>
        </w:rPr>
        <w:t>ies</w:t>
      </w:r>
      <w:r w:rsidR="00AA0199" w:rsidRPr="00986958">
        <w:rPr>
          <w:lang w:eastAsia="zh-CN"/>
        </w:rPr>
        <w:t xml:space="preserve"> for V2X communication over Uu</w:t>
      </w:r>
      <w:bookmarkEnd w:id="144"/>
      <w:bookmarkEnd w:id="146"/>
      <w:bookmarkEnd w:id="147"/>
      <w:bookmarkEnd w:id="264"/>
      <w:bookmarkEnd w:id="265"/>
      <w:bookmarkEnd w:id="355"/>
      <w:bookmarkEnd w:id="356"/>
      <w:bookmarkEnd w:id="357"/>
    </w:p>
    <w:p w14:paraId="06868D1E" w14:textId="77777777" w:rsidR="00007E62" w:rsidRPr="00986958" w:rsidRDefault="00007E62" w:rsidP="00007E62">
      <w:pPr>
        <w:pStyle w:val="Heading3"/>
      </w:pPr>
      <w:bookmarkStart w:id="358" w:name="_Toc4488097"/>
      <w:bookmarkStart w:id="359" w:name="_Toc8882549"/>
      <w:bookmarkStart w:id="360" w:name="_Toc23343281"/>
      <w:bookmarkStart w:id="361" w:name="_Toc26193834"/>
      <w:bookmarkStart w:id="362" w:name="_Toc34382715"/>
      <w:bookmarkStart w:id="363" w:name="_Toc34387369"/>
      <w:bookmarkStart w:id="364" w:name="_Toc45282419"/>
      <w:bookmarkStart w:id="365" w:name="_Toc51867024"/>
      <w:bookmarkStart w:id="366" w:name="_Toc106991336"/>
      <w:r w:rsidRPr="00986958">
        <w:t>5</w:t>
      </w:r>
      <w:r w:rsidRPr="00986958">
        <w:rPr>
          <w:rFonts w:hint="eastAsia"/>
        </w:rPr>
        <w:t>.</w:t>
      </w:r>
      <w:r w:rsidR="00DD2F7B" w:rsidRPr="00986958">
        <w:t>4</w:t>
      </w:r>
      <w:r w:rsidRPr="00986958">
        <w:t>.1</w:t>
      </w:r>
      <w:r w:rsidRPr="00986958">
        <w:rPr>
          <w:rFonts w:hint="eastAsia"/>
        </w:rPr>
        <w:tab/>
      </w:r>
      <w:r w:rsidRPr="00986958">
        <w:t>General</w:t>
      </w:r>
      <w:bookmarkEnd w:id="358"/>
      <w:bookmarkEnd w:id="359"/>
      <w:bookmarkEnd w:id="360"/>
      <w:bookmarkEnd w:id="361"/>
      <w:bookmarkEnd w:id="362"/>
      <w:bookmarkEnd w:id="363"/>
      <w:bookmarkEnd w:id="364"/>
      <w:bookmarkEnd w:id="365"/>
      <w:bookmarkEnd w:id="366"/>
    </w:p>
    <w:p w14:paraId="72E07317" w14:textId="77777777" w:rsidR="00DD2F7B" w:rsidRPr="00986958" w:rsidRDefault="00DD2F7B" w:rsidP="00DD2F7B">
      <w:bookmarkStart w:id="367" w:name="historyclause"/>
      <w:r w:rsidRPr="00986958">
        <w:t xml:space="preserve">The </w:t>
      </w:r>
      <w:r w:rsidRPr="00986958">
        <w:rPr>
          <w:lang w:eastAsia="zh-CN"/>
        </w:rPr>
        <w:t xml:space="preserve">UE policies for V2X communication over Uu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986958" w14:paraId="3FA12AA4" w14:textId="77777777" w:rsidTr="00DD2F7B">
        <w:trPr>
          <w:cantSplit/>
          <w:jc w:val="center"/>
        </w:trPr>
        <w:tc>
          <w:tcPr>
            <w:tcW w:w="708" w:type="dxa"/>
            <w:tcBorders>
              <w:bottom w:val="single" w:sz="4" w:space="0" w:color="auto"/>
            </w:tcBorders>
          </w:tcPr>
          <w:p w14:paraId="27AC263A" w14:textId="77777777" w:rsidR="00DD2F7B" w:rsidRPr="00986958" w:rsidRDefault="00DD2F7B" w:rsidP="00DD2F7B">
            <w:pPr>
              <w:pStyle w:val="TAC"/>
            </w:pPr>
            <w:bookmarkStart w:id="368" w:name="MCCQCTEMPBM_00000309"/>
            <w:r w:rsidRPr="00986958">
              <w:t>8</w:t>
            </w:r>
          </w:p>
        </w:tc>
        <w:tc>
          <w:tcPr>
            <w:tcW w:w="709" w:type="dxa"/>
            <w:tcBorders>
              <w:bottom w:val="single" w:sz="4" w:space="0" w:color="auto"/>
            </w:tcBorders>
          </w:tcPr>
          <w:p w14:paraId="12435611" w14:textId="77777777" w:rsidR="00DD2F7B" w:rsidRPr="00986958" w:rsidRDefault="00DD2F7B" w:rsidP="00DD2F7B">
            <w:pPr>
              <w:pStyle w:val="TAC"/>
            </w:pPr>
            <w:r w:rsidRPr="00986958">
              <w:t>7</w:t>
            </w:r>
          </w:p>
        </w:tc>
        <w:tc>
          <w:tcPr>
            <w:tcW w:w="709" w:type="dxa"/>
            <w:tcBorders>
              <w:bottom w:val="single" w:sz="4" w:space="0" w:color="auto"/>
            </w:tcBorders>
          </w:tcPr>
          <w:p w14:paraId="3C49793B" w14:textId="77777777" w:rsidR="00DD2F7B" w:rsidRPr="00986958" w:rsidRDefault="00DD2F7B" w:rsidP="00DD2F7B">
            <w:pPr>
              <w:pStyle w:val="TAC"/>
            </w:pPr>
            <w:r w:rsidRPr="00986958">
              <w:t>6</w:t>
            </w:r>
          </w:p>
        </w:tc>
        <w:tc>
          <w:tcPr>
            <w:tcW w:w="709" w:type="dxa"/>
            <w:tcBorders>
              <w:bottom w:val="single" w:sz="4" w:space="0" w:color="auto"/>
            </w:tcBorders>
          </w:tcPr>
          <w:p w14:paraId="69BCA8F8" w14:textId="77777777" w:rsidR="00DD2F7B" w:rsidRPr="00986958" w:rsidRDefault="00DD2F7B" w:rsidP="00DD2F7B">
            <w:pPr>
              <w:pStyle w:val="TAC"/>
            </w:pPr>
            <w:r w:rsidRPr="00986958">
              <w:t>5</w:t>
            </w:r>
          </w:p>
        </w:tc>
        <w:tc>
          <w:tcPr>
            <w:tcW w:w="709" w:type="dxa"/>
          </w:tcPr>
          <w:p w14:paraId="05AB1873" w14:textId="77777777" w:rsidR="00DD2F7B" w:rsidRPr="00986958" w:rsidRDefault="00DD2F7B" w:rsidP="00DD2F7B">
            <w:pPr>
              <w:pStyle w:val="TAC"/>
            </w:pPr>
            <w:r w:rsidRPr="00986958">
              <w:t>4</w:t>
            </w:r>
          </w:p>
        </w:tc>
        <w:tc>
          <w:tcPr>
            <w:tcW w:w="709" w:type="dxa"/>
          </w:tcPr>
          <w:p w14:paraId="0FD5ABE7" w14:textId="77777777" w:rsidR="00DD2F7B" w:rsidRPr="00986958" w:rsidRDefault="00DD2F7B" w:rsidP="00DD2F7B">
            <w:pPr>
              <w:pStyle w:val="TAC"/>
            </w:pPr>
            <w:r w:rsidRPr="00986958">
              <w:t>3</w:t>
            </w:r>
          </w:p>
        </w:tc>
        <w:tc>
          <w:tcPr>
            <w:tcW w:w="709" w:type="dxa"/>
          </w:tcPr>
          <w:p w14:paraId="13307245" w14:textId="77777777" w:rsidR="00DD2F7B" w:rsidRPr="00986958" w:rsidRDefault="00DD2F7B" w:rsidP="00DD2F7B">
            <w:pPr>
              <w:pStyle w:val="TAC"/>
            </w:pPr>
            <w:r w:rsidRPr="00986958">
              <w:t>2</w:t>
            </w:r>
          </w:p>
        </w:tc>
        <w:tc>
          <w:tcPr>
            <w:tcW w:w="709" w:type="dxa"/>
          </w:tcPr>
          <w:p w14:paraId="449C8121" w14:textId="77777777" w:rsidR="00DD2F7B" w:rsidRPr="00986958" w:rsidRDefault="00DD2F7B" w:rsidP="00DD2F7B">
            <w:pPr>
              <w:pStyle w:val="TAC"/>
            </w:pPr>
            <w:r w:rsidRPr="00986958">
              <w:t>1</w:t>
            </w:r>
          </w:p>
        </w:tc>
        <w:tc>
          <w:tcPr>
            <w:tcW w:w="1134" w:type="dxa"/>
          </w:tcPr>
          <w:p w14:paraId="4312B471" w14:textId="77777777" w:rsidR="00DD2F7B" w:rsidRPr="00986958" w:rsidRDefault="00DD2F7B" w:rsidP="00DD2F7B">
            <w:pPr>
              <w:pStyle w:val="TAL"/>
            </w:pPr>
          </w:p>
        </w:tc>
      </w:tr>
      <w:tr w:rsidR="00DD2F7B" w:rsidRPr="00986958"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986958" w:rsidRDefault="00DD2F7B" w:rsidP="00DD2F7B">
            <w:pPr>
              <w:pStyle w:val="TAC"/>
            </w:pPr>
            <w:r w:rsidRPr="00986958">
              <w:t>0</w:t>
            </w:r>
          </w:p>
        </w:tc>
        <w:tc>
          <w:tcPr>
            <w:tcW w:w="709" w:type="dxa"/>
            <w:tcBorders>
              <w:top w:val="single" w:sz="4" w:space="0" w:color="auto"/>
            </w:tcBorders>
          </w:tcPr>
          <w:p w14:paraId="4F60B72B" w14:textId="77777777" w:rsidR="00DD2F7B" w:rsidRPr="00986958" w:rsidRDefault="00DD2F7B" w:rsidP="00DD2F7B">
            <w:pPr>
              <w:pStyle w:val="TAC"/>
            </w:pPr>
            <w:r w:rsidRPr="00986958">
              <w:t>0</w:t>
            </w:r>
          </w:p>
        </w:tc>
        <w:tc>
          <w:tcPr>
            <w:tcW w:w="709" w:type="dxa"/>
            <w:tcBorders>
              <w:top w:val="single" w:sz="4" w:space="0" w:color="auto"/>
            </w:tcBorders>
          </w:tcPr>
          <w:p w14:paraId="4C5FD5F8" w14:textId="77777777" w:rsidR="00DD2F7B" w:rsidRPr="00986958" w:rsidRDefault="00DD2F7B" w:rsidP="00DD2F7B">
            <w:pPr>
              <w:pStyle w:val="TAC"/>
            </w:pPr>
            <w:r w:rsidRPr="00986958">
              <w:t>0</w:t>
            </w:r>
          </w:p>
        </w:tc>
        <w:tc>
          <w:tcPr>
            <w:tcW w:w="709" w:type="dxa"/>
            <w:tcBorders>
              <w:top w:val="single" w:sz="4" w:space="0" w:color="auto"/>
              <w:right w:val="single" w:sz="4" w:space="0" w:color="auto"/>
            </w:tcBorders>
          </w:tcPr>
          <w:p w14:paraId="13A073C6" w14:textId="77777777" w:rsidR="00DD2F7B" w:rsidRPr="00986958" w:rsidRDefault="00DD2F7B" w:rsidP="00DD2F7B">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986958" w:rsidRDefault="00DD2F7B" w:rsidP="00DD2F7B">
            <w:pPr>
              <w:pStyle w:val="TAC"/>
            </w:pPr>
            <w:r w:rsidRPr="00986958">
              <w:t>V2XP info type = {</w:t>
            </w:r>
            <w:r w:rsidRPr="00986958">
              <w:rPr>
                <w:lang w:eastAsia="zh-CN"/>
              </w:rPr>
              <w:t>UE policies for V2X communication over Uu</w:t>
            </w:r>
            <w:r w:rsidRPr="00986958">
              <w:t>}</w:t>
            </w:r>
          </w:p>
        </w:tc>
        <w:tc>
          <w:tcPr>
            <w:tcW w:w="1134" w:type="dxa"/>
            <w:vMerge w:val="restart"/>
          </w:tcPr>
          <w:p w14:paraId="6D0F25E0" w14:textId="77777777" w:rsidR="00DD2F7B" w:rsidRPr="00986958" w:rsidRDefault="00DD2F7B" w:rsidP="00DD2F7B">
            <w:pPr>
              <w:pStyle w:val="TAL"/>
            </w:pPr>
            <w:r w:rsidRPr="00986958">
              <w:t>octet k</w:t>
            </w:r>
          </w:p>
        </w:tc>
      </w:tr>
      <w:tr w:rsidR="00DD2F7B" w:rsidRPr="00986958"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Pr="00986958" w:rsidRDefault="00DD2F7B" w:rsidP="00DD2F7B">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986958" w:rsidRDefault="00DD2F7B" w:rsidP="00DD2F7B">
            <w:pPr>
              <w:pStyle w:val="TAC"/>
            </w:pPr>
          </w:p>
        </w:tc>
        <w:tc>
          <w:tcPr>
            <w:tcW w:w="1134" w:type="dxa"/>
            <w:vMerge/>
          </w:tcPr>
          <w:p w14:paraId="5B4665D2" w14:textId="77777777" w:rsidR="00DD2F7B" w:rsidRPr="00986958" w:rsidRDefault="00DD2F7B" w:rsidP="00DD2F7B">
            <w:pPr>
              <w:pStyle w:val="TAL"/>
            </w:pPr>
          </w:p>
        </w:tc>
      </w:tr>
      <w:tr w:rsidR="00DD2F7B" w:rsidRPr="00986958"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Pr="00986958" w:rsidRDefault="00DD2F7B" w:rsidP="00DD2F7B">
            <w:pPr>
              <w:pStyle w:val="TAC"/>
            </w:pPr>
          </w:p>
          <w:p w14:paraId="135008B1" w14:textId="77777777" w:rsidR="00DD2F7B" w:rsidRPr="00986958" w:rsidRDefault="00DD2F7B" w:rsidP="00DD2F7B">
            <w:pPr>
              <w:pStyle w:val="TAC"/>
            </w:pPr>
            <w:r w:rsidRPr="00986958">
              <w:t>Length of V2XP info contents</w:t>
            </w:r>
          </w:p>
          <w:p w14:paraId="006A284D" w14:textId="77777777" w:rsidR="00DD2F7B" w:rsidRPr="00986958" w:rsidRDefault="00DD2F7B" w:rsidP="00DD2F7B">
            <w:pPr>
              <w:pStyle w:val="TAC"/>
            </w:pPr>
          </w:p>
        </w:tc>
        <w:tc>
          <w:tcPr>
            <w:tcW w:w="1134" w:type="dxa"/>
          </w:tcPr>
          <w:p w14:paraId="0398B5B8" w14:textId="77777777" w:rsidR="00DD2F7B" w:rsidRPr="00986958" w:rsidRDefault="00DD2F7B" w:rsidP="00DD2F7B">
            <w:pPr>
              <w:pStyle w:val="TAL"/>
            </w:pPr>
            <w:r w:rsidRPr="00986958">
              <w:t>octet k+1</w:t>
            </w:r>
          </w:p>
          <w:p w14:paraId="147FF99D" w14:textId="77777777" w:rsidR="00DD2F7B" w:rsidRPr="00986958" w:rsidRDefault="00DD2F7B" w:rsidP="00DD2F7B">
            <w:pPr>
              <w:pStyle w:val="TAL"/>
            </w:pPr>
          </w:p>
          <w:p w14:paraId="0C97A9A1" w14:textId="77777777" w:rsidR="00DD2F7B" w:rsidRPr="00986958" w:rsidRDefault="00DD2F7B" w:rsidP="00DD2F7B">
            <w:pPr>
              <w:pStyle w:val="TAL"/>
            </w:pPr>
            <w:r w:rsidRPr="00986958">
              <w:t>octet k+2</w:t>
            </w:r>
          </w:p>
        </w:tc>
      </w:tr>
      <w:tr w:rsidR="0025262C" w:rsidRPr="00986958"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Pr="00986958" w:rsidRDefault="0025262C" w:rsidP="00CC767F">
            <w:pPr>
              <w:pStyle w:val="TAC"/>
            </w:pPr>
          </w:p>
          <w:p w14:paraId="3F040ADE" w14:textId="77777777" w:rsidR="0025262C" w:rsidRPr="00986958" w:rsidRDefault="0025262C" w:rsidP="00CC767F">
            <w:pPr>
              <w:pStyle w:val="TAC"/>
            </w:pPr>
            <w:r w:rsidRPr="00986958">
              <w:t>Validity timer</w:t>
            </w:r>
          </w:p>
        </w:tc>
        <w:tc>
          <w:tcPr>
            <w:tcW w:w="1134" w:type="dxa"/>
          </w:tcPr>
          <w:p w14:paraId="1921B2B4" w14:textId="77777777" w:rsidR="0025262C" w:rsidRPr="00986958" w:rsidRDefault="0025262C" w:rsidP="00CC767F">
            <w:pPr>
              <w:pStyle w:val="TAL"/>
            </w:pPr>
            <w:r w:rsidRPr="00986958">
              <w:t>octet k+3</w:t>
            </w:r>
          </w:p>
          <w:p w14:paraId="3CD164E1" w14:textId="77777777" w:rsidR="0025262C" w:rsidRPr="00986958" w:rsidRDefault="0025262C" w:rsidP="00CC767F">
            <w:pPr>
              <w:pStyle w:val="TAL"/>
            </w:pPr>
          </w:p>
          <w:p w14:paraId="4817DC23" w14:textId="5516FA06" w:rsidR="0025262C" w:rsidRPr="00986958" w:rsidRDefault="0025262C" w:rsidP="00CC767F">
            <w:pPr>
              <w:pStyle w:val="TAL"/>
            </w:pPr>
            <w:r w:rsidRPr="00986958">
              <w:t>octet k+</w:t>
            </w:r>
            <w:r w:rsidR="009538BC" w:rsidRPr="00986958">
              <w:t>7</w:t>
            </w:r>
          </w:p>
        </w:tc>
      </w:tr>
      <w:tr w:rsidR="0025262C" w:rsidRPr="00986958"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Pr="00986958" w:rsidRDefault="0025262C" w:rsidP="00CC767F">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Pr="00986958" w:rsidRDefault="0025262C" w:rsidP="00CC767F">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Pr="00986958" w:rsidRDefault="0025262C" w:rsidP="00CC767F">
            <w:pPr>
              <w:pStyle w:val="TAC"/>
            </w:pPr>
            <w:r w:rsidRPr="00986958">
              <w:t>0</w:t>
            </w:r>
          </w:p>
          <w:p w14:paraId="245D00A1"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Pr="00986958" w:rsidRDefault="0025262C" w:rsidP="00CC767F">
            <w:pPr>
              <w:pStyle w:val="TAC"/>
            </w:pPr>
            <w:r w:rsidRPr="00986958">
              <w:t>0</w:t>
            </w:r>
          </w:p>
          <w:p w14:paraId="24E69C89"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Pr="00986958" w:rsidRDefault="0025262C" w:rsidP="00CC767F">
            <w:pPr>
              <w:pStyle w:val="TAC"/>
            </w:pPr>
            <w:r w:rsidRPr="00986958">
              <w:t>0</w:t>
            </w:r>
          </w:p>
          <w:p w14:paraId="03B4073A"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Pr="00986958" w:rsidRDefault="0025262C" w:rsidP="00CC767F">
            <w:pPr>
              <w:pStyle w:val="TAC"/>
            </w:pPr>
            <w:r w:rsidRPr="00986958">
              <w:t>0</w:t>
            </w:r>
          </w:p>
          <w:p w14:paraId="27AE51C5"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Pr="00986958" w:rsidRDefault="0025262C" w:rsidP="00CC767F">
            <w:pPr>
              <w:pStyle w:val="TAC"/>
            </w:pPr>
            <w:r w:rsidRPr="00986958">
              <w:t>0</w:t>
            </w:r>
          </w:p>
          <w:p w14:paraId="074C1CC0"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Pr="00986958" w:rsidRDefault="0025262C" w:rsidP="00CC767F">
            <w:pPr>
              <w:pStyle w:val="TAC"/>
            </w:pPr>
            <w:r w:rsidRPr="00986958">
              <w:t>0</w:t>
            </w:r>
          </w:p>
          <w:p w14:paraId="6E1AAFCE" w14:textId="77777777" w:rsidR="0025262C" w:rsidRPr="00986958" w:rsidRDefault="0025262C" w:rsidP="00CC767F">
            <w:pPr>
              <w:pStyle w:val="TAC"/>
            </w:pPr>
            <w:r w:rsidRPr="00986958">
              <w:t>Spare</w:t>
            </w:r>
          </w:p>
        </w:tc>
        <w:tc>
          <w:tcPr>
            <w:tcW w:w="1134" w:type="dxa"/>
            <w:tcBorders>
              <w:left w:val="single" w:sz="4" w:space="0" w:color="auto"/>
            </w:tcBorders>
          </w:tcPr>
          <w:p w14:paraId="10D75724" w14:textId="0532BD52" w:rsidR="0025262C" w:rsidRPr="00986958" w:rsidRDefault="0025262C" w:rsidP="00CC767F">
            <w:pPr>
              <w:pStyle w:val="TAL"/>
            </w:pPr>
            <w:r w:rsidRPr="00986958">
              <w:t xml:space="preserve">octet </w:t>
            </w:r>
            <w:r w:rsidR="00BD4E8D" w:rsidRPr="00986958">
              <w:t>(</w:t>
            </w:r>
            <w:r w:rsidRPr="00986958">
              <w:t>k+</w:t>
            </w:r>
            <w:r w:rsidR="009538BC" w:rsidRPr="00986958">
              <w:t>8</w:t>
            </w:r>
            <w:r w:rsidR="00BD4E8D" w:rsidRPr="00986958">
              <w:t>)</w:t>
            </w:r>
            <w:r w:rsidRPr="00986958">
              <w:t>*</w:t>
            </w:r>
          </w:p>
        </w:tc>
      </w:tr>
      <w:tr w:rsidR="0025262C" w:rsidRPr="00986958"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Pr="00986958" w:rsidRDefault="0025262C" w:rsidP="00CC767F">
            <w:pPr>
              <w:pStyle w:val="TAC"/>
              <w:rPr>
                <w:noProof/>
                <w:lang w:val="en-US"/>
              </w:rPr>
            </w:pPr>
          </w:p>
          <w:p w14:paraId="51B3CD00" w14:textId="77777777" w:rsidR="0025262C" w:rsidRPr="00986958" w:rsidRDefault="0025262C" w:rsidP="00CC767F">
            <w:pPr>
              <w:pStyle w:val="TAC"/>
            </w:pPr>
            <w:r w:rsidRPr="00986958">
              <w:rPr>
                <w:noProof/>
                <w:lang w:val="en-US"/>
              </w:rPr>
              <w:t>V2X service identifier to PDU session parameters mapping rules</w:t>
            </w:r>
          </w:p>
        </w:tc>
        <w:tc>
          <w:tcPr>
            <w:tcW w:w="1134" w:type="dxa"/>
            <w:tcBorders>
              <w:left w:val="single" w:sz="4" w:space="0" w:color="auto"/>
            </w:tcBorders>
          </w:tcPr>
          <w:p w14:paraId="79CC6964" w14:textId="5B271D5B" w:rsidR="0025262C" w:rsidRPr="00986958" w:rsidRDefault="0025262C" w:rsidP="00CC767F">
            <w:pPr>
              <w:pStyle w:val="TAL"/>
            </w:pPr>
            <w:r w:rsidRPr="00986958">
              <w:t xml:space="preserve">octet </w:t>
            </w:r>
            <w:r w:rsidR="00BD4E8D" w:rsidRPr="00986958">
              <w:t>(</w:t>
            </w:r>
            <w:r w:rsidRPr="00986958">
              <w:t>k+</w:t>
            </w:r>
            <w:r w:rsidR="009538BC" w:rsidRPr="00986958">
              <w:t>9</w:t>
            </w:r>
            <w:r w:rsidR="00BD4E8D" w:rsidRPr="00986958">
              <w:t>)</w:t>
            </w:r>
            <w:r w:rsidRPr="00986958">
              <w:t>*</w:t>
            </w:r>
          </w:p>
          <w:p w14:paraId="31F40CDA" w14:textId="77777777" w:rsidR="0025262C" w:rsidRPr="00986958" w:rsidRDefault="0025262C" w:rsidP="00CC767F">
            <w:pPr>
              <w:pStyle w:val="TAL"/>
            </w:pPr>
          </w:p>
          <w:p w14:paraId="7A9DD3D8" w14:textId="77777777" w:rsidR="0025262C" w:rsidRPr="00986958" w:rsidRDefault="0025262C" w:rsidP="00CC767F">
            <w:pPr>
              <w:pStyle w:val="TAL"/>
            </w:pPr>
            <w:r w:rsidRPr="00986958">
              <w:t>octet o1*</w:t>
            </w:r>
          </w:p>
        </w:tc>
      </w:tr>
      <w:tr w:rsidR="0025262C" w:rsidRPr="00986958"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986958" w:rsidRDefault="0025262C" w:rsidP="00CC767F">
            <w:pPr>
              <w:pStyle w:val="TAC"/>
              <w:rPr>
                <w:noProof/>
                <w:lang w:val="en-US"/>
              </w:rPr>
            </w:pPr>
          </w:p>
          <w:p w14:paraId="350B44D5" w14:textId="77777777" w:rsidR="0025262C" w:rsidRPr="00986958" w:rsidRDefault="0025262C" w:rsidP="00CC767F">
            <w:pPr>
              <w:pStyle w:val="TAC"/>
            </w:pPr>
            <w:r w:rsidRPr="00986958">
              <w:t>PLMN infos</w:t>
            </w:r>
          </w:p>
        </w:tc>
        <w:tc>
          <w:tcPr>
            <w:tcW w:w="1134" w:type="dxa"/>
            <w:tcBorders>
              <w:left w:val="single" w:sz="4" w:space="0" w:color="auto"/>
            </w:tcBorders>
          </w:tcPr>
          <w:p w14:paraId="40AB19D8" w14:textId="5A64861C" w:rsidR="00BD4E8D" w:rsidRPr="00986958" w:rsidRDefault="0025262C" w:rsidP="00BD4E8D">
            <w:pPr>
              <w:pStyle w:val="TAL"/>
            </w:pPr>
            <w:r w:rsidRPr="00986958">
              <w:t>octet o</w:t>
            </w:r>
            <w:r w:rsidR="00BD4E8D" w:rsidRPr="00986958">
              <w:t>29</w:t>
            </w:r>
            <w:r w:rsidR="004A29B0" w:rsidRPr="00986958">
              <w:t>*</w:t>
            </w:r>
          </w:p>
          <w:p w14:paraId="0C5C6909" w14:textId="5D79C433" w:rsidR="0025262C" w:rsidRPr="00986958" w:rsidRDefault="00BD4E8D" w:rsidP="00BD4E8D">
            <w:pPr>
              <w:pStyle w:val="TAL"/>
            </w:pPr>
            <w:r w:rsidRPr="00986958">
              <w:t>(see NOTE)</w:t>
            </w:r>
          </w:p>
          <w:p w14:paraId="503646F3" w14:textId="77777777" w:rsidR="0025262C" w:rsidRPr="00986958" w:rsidRDefault="0025262C" w:rsidP="00CC767F">
            <w:pPr>
              <w:pStyle w:val="TAL"/>
            </w:pPr>
          </w:p>
          <w:p w14:paraId="4D4CB975" w14:textId="77777777" w:rsidR="0025262C" w:rsidRPr="00986958" w:rsidRDefault="0025262C" w:rsidP="00CC767F">
            <w:pPr>
              <w:pStyle w:val="TAL"/>
            </w:pPr>
            <w:r w:rsidRPr="00986958">
              <w:t>octet l*</w:t>
            </w:r>
          </w:p>
        </w:tc>
      </w:tr>
      <w:bookmarkEnd w:id="368"/>
    </w:tbl>
    <w:p w14:paraId="7297A00F" w14:textId="77777777" w:rsidR="00BD4E8D" w:rsidRPr="00986958" w:rsidRDefault="00BD4E8D" w:rsidP="00BD4E8D">
      <w:pPr>
        <w:pStyle w:val="NF"/>
      </w:pPr>
    </w:p>
    <w:p w14:paraId="3DE44F51" w14:textId="77777777" w:rsidR="00BD4E8D" w:rsidRPr="00986958" w:rsidRDefault="00BD4E8D" w:rsidP="00BD4E8D">
      <w:pPr>
        <w:pStyle w:val="NF"/>
      </w:pPr>
      <w:r w:rsidRPr="00986958">
        <w:t>NOTE:</w:t>
      </w:r>
      <w:r w:rsidRPr="00986958">
        <w:tab/>
        <w:t>The field is placed immediately after the last present preceding field.</w:t>
      </w:r>
    </w:p>
    <w:p w14:paraId="7AC3B79B" w14:textId="77777777" w:rsidR="00BD4E8D" w:rsidRPr="00986958" w:rsidRDefault="00BD4E8D" w:rsidP="00BD4E8D">
      <w:pPr>
        <w:pStyle w:val="NF"/>
      </w:pPr>
    </w:p>
    <w:p w14:paraId="57E315B6" w14:textId="77777777" w:rsidR="00DD2F7B" w:rsidRPr="00986958" w:rsidRDefault="00DD2F7B" w:rsidP="00DD2F7B">
      <w:pPr>
        <w:pStyle w:val="TF"/>
      </w:pPr>
      <w:r w:rsidRPr="00986958">
        <w:t>Figure 5</w:t>
      </w:r>
      <w:r w:rsidRPr="00986958">
        <w:rPr>
          <w:rFonts w:hint="eastAsia"/>
        </w:rPr>
        <w:t>.</w:t>
      </w:r>
      <w:r w:rsidRPr="00986958">
        <w:t>4.1.1: V2XP Info = {</w:t>
      </w:r>
      <w:r w:rsidRPr="00986958">
        <w:rPr>
          <w:lang w:eastAsia="zh-CN"/>
        </w:rPr>
        <w:t>UE policies for V2X communication over Uu</w:t>
      </w:r>
      <w:r w:rsidRPr="00986958">
        <w:t>}</w:t>
      </w:r>
    </w:p>
    <w:p w14:paraId="3DC4DA0F" w14:textId="77777777" w:rsidR="00DD2F7B" w:rsidRPr="00986958" w:rsidRDefault="00DD2F7B" w:rsidP="00DD2F7B">
      <w:pPr>
        <w:pStyle w:val="TH"/>
      </w:pPr>
      <w:r w:rsidRPr="00986958">
        <w:lastRenderedPageBreak/>
        <w:t>Table 5</w:t>
      </w:r>
      <w:r w:rsidRPr="00986958">
        <w:rPr>
          <w:rFonts w:hint="eastAsia"/>
        </w:rPr>
        <w:t>.</w:t>
      </w:r>
      <w:r w:rsidRPr="00986958">
        <w:t>4.1.1: V2XP Info = {</w:t>
      </w:r>
      <w:r w:rsidRPr="00986958">
        <w:rPr>
          <w:lang w:eastAsia="zh-CN"/>
        </w:rPr>
        <w:t>UE policies for V2X communication over Uu</w:t>
      </w:r>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986958" w14:paraId="25B47F9C" w14:textId="77777777" w:rsidTr="00DD2F7B">
        <w:trPr>
          <w:cantSplit/>
          <w:jc w:val="center"/>
        </w:trPr>
        <w:tc>
          <w:tcPr>
            <w:tcW w:w="7094" w:type="dxa"/>
          </w:tcPr>
          <w:p w14:paraId="43EE3D5A" w14:textId="77777777" w:rsidR="00DD2F7B" w:rsidRPr="00986958" w:rsidRDefault="00DD2F7B" w:rsidP="00DD2F7B">
            <w:pPr>
              <w:pStyle w:val="TAL"/>
            </w:pPr>
            <w:r w:rsidRPr="00986958">
              <w:t>V2XP info type (bit 1 to 4 of octet k) shall be set to "0010" (</w:t>
            </w:r>
            <w:r w:rsidRPr="00986958">
              <w:rPr>
                <w:lang w:eastAsia="zh-CN"/>
              </w:rPr>
              <w:t>UE policies for V2X communication over Uu</w:t>
            </w:r>
            <w:r w:rsidRPr="00986958">
              <w:t>)</w:t>
            </w:r>
          </w:p>
        </w:tc>
      </w:tr>
      <w:tr w:rsidR="00DD2F7B" w:rsidRPr="00986958" w14:paraId="75323E54" w14:textId="77777777" w:rsidTr="00DD2F7B">
        <w:trPr>
          <w:cantSplit/>
          <w:jc w:val="center"/>
        </w:trPr>
        <w:tc>
          <w:tcPr>
            <w:tcW w:w="7094" w:type="dxa"/>
          </w:tcPr>
          <w:p w14:paraId="18905C51" w14:textId="77777777" w:rsidR="00DD2F7B" w:rsidRPr="00986958" w:rsidRDefault="00DD2F7B" w:rsidP="00DD2F7B">
            <w:pPr>
              <w:pStyle w:val="TAL"/>
            </w:pPr>
            <w:bookmarkStart w:id="369" w:name="MCCQCTEMPBM_00000252"/>
          </w:p>
        </w:tc>
      </w:tr>
      <w:bookmarkEnd w:id="369"/>
      <w:tr w:rsidR="00DD2F7B" w:rsidRPr="00986958" w14:paraId="1C4163FE" w14:textId="77777777" w:rsidTr="00DD2F7B">
        <w:trPr>
          <w:cantSplit/>
          <w:jc w:val="center"/>
        </w:trPr>
        <w:tc>
          <w:tcPr>
            <w:tcW w:w="7094" w:type="dxa"/>
          </w:tcPr>
          <w:p w14:paraId="238E117B" w14:textId="77777777" w:rsidR="00DD2F7B" w:rsidRPr="00986958" w:rsidRDefault="00DD2F7B" w:rsidP="00DD2F7B">
            <w:pPr>
              <w:pStyle w:val="TAL"/>
            </w:pPr>
            <w:r w:rsidRPr="00986958">
              <w:t>Length of V2XP info contents (octets k+1 to k+2) indicates the length of V2XP info contents.</w:t>
            </w:r>
          </w:p>
        </w:tc>
      </w:tr>
      <w:tr w:rsidR="00DD2F7B" w:rsidRPr="00986958" w14:paraId="599AF6AB" w14:textId="77777777" w:rsidTr="00DD2F7B">
        <w:trPr>
          <w:cantSplit/>
          <w:jc w:val="center"/>
        </w:trPr>
        <w:tc>
          <w:tcPr>
            <w:tcW w:w="7094" w:type="dxa"/>
          </w:tcPr>
          <w:p w14:paraId="13A5C59E" w14:textId="77777777" w:rsidR="00DD2F7B" w:rsidRPr="00986958" w:rsidRDefault="00DD2F7B" w:rsidP="00DD2F7B">
            <w:pPr>
              <w:pStyle w:val="TAL"/>
            </w:pPr>
            <w:bookmarkStart w:id="370" w:name="MCCQCTEMPBM_00000253"/>
          </w:p>
        </w:tc>
      </w:tr>
      <w:bookmarkEnd w:id="370"/>
      <w:tr w:rsidR="00CC767F" w:rsidRPr="00986958"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Pr="00986958" w:rsidRDefault="00CC767F" w:rsidP="00CC767F">
            <w:pPr>
              <w:pStyle w:val="TAL"/>
            </w:pPr>
            <w:r w:rsidRPr="00986958">
              <w:t>Validity timer</w:t>
            </w:r>
          </w:p>
          <w:p w14:paraId="7CC94EBF" w14:textId="0C663273" w:rsidR="00CC767F" w:rsidRPr="00986958" w:rsidRDefault="003150C0" w:rsidP="00CC767F">
            <w:pPr>
              <w:pStyle w:val="TAL"/>
            </w:pPr>
            <w:r w:rsidRPr="00986958">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986958"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Pr="00986958" w:rsidRDefault="00CC767F" w:rsidP="00CC767F">
            <w:pPr>
              <w:pStyle w:val="TAL"/>
            </w:pPr>
            <w:bookmarkStart w:id="371" w:name="MCCQCTEMPBM_00000254"/>
          </w:p>
        </w:tc>
      </w:tr>
      <w:bookmarkEnd w:id="371"/>
      <w:tr w:rsidR="00CC767F" w:rsidRPr="00986958"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986958" w:rsidRDefault="00CC767F" w:rsidP="00CC767F">
            <w:pPr>
              <w:pStyle w:val="TAL"/>
            </w:pPr>
            <w:r w:rsidRPr="00986958">
              <w:t>V2X service identifier to PDU session parameters mapping rules indicator (VPSPI)</w:t>
            </w:r>
          </w:p>
          <w:p w14:paraId="183B1FAE" w14:textId="77777777" w:rsidR="00CC767F" w:rsidRPr="00986958" w:rsidRDefault="00CC767F" w:rsidP="00CC767F">
            <w:pPr>
              <w:pStyle w:val="TAL"/>
            </w:pPr>
            <w:r w:rsidRPr="00986958">
              <w:t>The VPSPI bit indicates presence of the V2X service identifier to PDU session parameters mapping rules field.</w:t>
            </w:r>
          </w:p>
          <w:p w14:paraId="2F3B0904" w14:textId="77777777" w:rsidR="00CC767F" w:rsidRPr="00986958" w:rsidRDefault="00CC767F" w:rsidP="00CC767F">
            <w:pPr>
              <w:pStyle w:val="TAL"/>
            </w:pPr>
            <w:r w:rsidRPr="00986958">
              <w:t>Bit</w:t>
            </w:r>
          </w:p>
          <w:p w14:paraId="06D597C7" w14:textId="77777777" w:rsidR="00CC767F" w:rsidRPr="00986958" w:rsidRDefault="00CC767F" w:rsidP="00CC767F">
            <w:pPr>
              <w:pStyle w:val="TAL"/>
            </w:pPr>
            <w:r w:rsidRPr="00986958">
              <w:t>8</w:t>
            </w:r>
          </w:p>
          <w:p w14:paraId="4B2C5F0C" w14:textId="77777777" w:rsidR="00CC767F" w:rsidRPr="00986958" w:rsidRDefault="00CC767F" w:rsidP="00CC767F">
            <w:pPr>
              <w:pStyle w:val="TAL"/>
            </w:pPr>
            <w:r w:rsidRPr="00986958">
              <w:t>0</w:t>
            </w:r>
            <w:r w:rsidRPr="00986958">
              <w:tab/>
              <w:t>V2X service identifier to PDU session parameters mapping rules field is absent</w:t>
            </w:r>
          </w:p>
          <w:p w14:paraId="00471A38" w14:textId="77777777" w:rsidR="00CC767F" w:rsidRPr="00986958" w:rsidRDefault="00CC767F" w:rsidP="00CC767F">
            <w:pPr>
              <w:pStyle w:val="TAL"/>
            </w:pPr>
            <w:r w:rsidRPr="00986958">
              <w:t>1</w:t>
            </w:r>
            <w:r w:rsidRPr="00986958">
              <w:tab/>
              <w:t>V2X service identifier to PDU session parameters mapping rules field is present</w:t>
            </w:r>
          </w:p>
        </w:tc>
      </w:tr>
      <w:tr w:rsidR="00CC767F" w:rsidRPr="00986958"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986958" w:rsidRDefault="00CC767F" w:rsidP="00CC767F">
            <w:pPr>
              <w:pStyle w:val="TAL"/>
            </w:pPr>
            <w:bookmarkStart w:id="372" w:name="MCCQCTEMPBM_00000255"/>
          </w:p>
        </w:tc>
      </w:tr>
      <w:bookmarkEnd w:id="372"/>
      <w:tr w:rsidR="00CC767F" w:rsidRPr="00986958"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986958" w:rsidRDefault="00CC767F" w:rsidP="00CC767F">
            <w:pPr>
              <w:pStyle w:val="TAL"/>
            </w:pPr>
            <w:r w:rsidRPr="00986958">
              <w:t>PLMN infos indicator (APII)</w:t>
            </w:r>
          </w:p>
          <w:p w14:paraId="7A13B2EF" w14:textId="77777777" w:rsidR="00CC767F" w:rsidRPr="00986958" w:rsidRDefault="00CC767F" w:rsidP="00CC767F">
            <w:pPr>
              <w:pStyle w:val="TAL"/>
            </w:pPr>
            <w:r w:rsidRPr="00986958">
              <w:t>The PII bit indicates presence of the PLMN infos field.</w:t>
            </w:r>
          </w:p>
          <w:p w14:paraId="60C48644" w14:textId="77777777" w:rsidR="00CC767F" w:rsidRPr="00986958" w:rsidRDefault="00CC767F" w:rsidP="00CC767F">
            <w:pPr>
              <w:pStyle w:val="TAL"/>
            </w:pPr>
            <w:r w:rsidRPr="00986958">
              <w:t>Bit</w:t>
            </w:r>
          </w:p>
          <w:p w14:paraId="6E5FB9E3" w14:textId="77777777" w:rsidR="00CC767F" w:rsidRPr="00986958" w:rsidRDefault="00CC767F" w:rsidP="00CC767F">
            <w:pPr>
              <w:pStyle w:val="TAL"/>
            </w:pPr>
            <w:r w:rsidRPr="00986958">
              <w:t>7</w:t>
            </w:r>
          </w:p>
          <w:p w14:paraId="696B3BD6" w14:textId="77777777" w:rsidR="00CC767F" w:rsidRPr="00986958" w:rsidRDefault="00CC767F" w:rsidP="00CC767F">
            <w:pPr>
              <w:pStyle w:val="TAL"/>
            </w:pPr>
            <w:r w:rsidRPr="00986958">
              <w:t>0</w:t>
            </w:r>
            <w:r w:rsidRPr="00986958">
              <w:tab/>
              <w:t>PLMN infos field is absent</w:t>
            </w:r>
          </w:p>
          <w:p w14:paraId="51E3830B" w14:textId="77777777" w:rsidR="00CC767F" w:rsidRPr="00986958" w:rsidRDefault="00CC767F" w:rsidP="00CC767F">
            <w:pPr>
              <w:pStyle w:val="TAL"/>
            </w:pPr>
            <w:r w:rsidRPr="00986958">
              <w:t>1</w:t>
            </w:r>
            <w:r w:rsidRPr="00986958">
              <w:tab/>
              <w:t>PLMN infos field is present</w:t>
            </w:r>
          </w:p>
        </w:tc>
      </w:tr>
      <w:tr w:rsidR="00CC767F" w:rsidRPr="00986958"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Pr="00986958" w:rsidRDefault="00CC767F" w:rsidP="00CC767F">
            <w:pPr>
              <w:pStyle w:val="TAL"/>
            </w:pPr>
            <w:bookmarkStart w:id="373" w:name="MCCQCTEMPBM_00000256"/>
          </w:p>
        </w:tc>
      </w:tr>
      <w:bookmarkEnd w:id="373"/>
      <w:tr w:rsidR="00CC767F" w:rsidRPr="00986958"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986958" w:rsidRDefault="00CC767F" w:rsidP="00CC767F">
            <w:pPr>
              <w:pStyle w:val="TAL"/>
            </w:pPr>
            <w:r w:rsidRPr="00986958">
              <w:t>V2X service identifier to PDU session parameters mapping rules</w:t>
            </w:r>
          </w:p>
          <w:p w14:paraId="41575E6D" w14:textId="77777777" w:rsidR="00CC767F" w:rsidRPr="00986958" w:rsidRDefault="00CC767F" w:rsidP="00CC767F">
            <w:pPr>
              <w:pStyle w:val="TAL"/>
            </w:pPr>
            <w:r w:rsidRPr="00986958">
              <w:t>The V2X service identifier to PDU session parameters mapping rules field is coded according to figure 5.4.1.17 and table 5.4.1.17.</w:t>
            </w:r>
          </w:p>
        </w:tc>
      </w:tr>
      <w:tr w:rsidR="00CC767F" w:rsidRPr="00986958"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Pr="00986958" w:rsidRDefault="00CC767F" w:rsidP="00CC767F">
            <w:pPr>
              <w:pStyle w:val="TAL"/>
            </w:pPr>
            <w:bookmarkStart w:id="374" w:name="MCCQCTEMPBM_00000257"/>
          </w:p>
        </w:tc>
      </w:tr>
      <w:bookmarkEnd w:id="374"/>
      <w:tr w:rsidR="00CC767F" w:rsidRPr="00986958"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Pr="00986958" w:rsidRDefault="00CC767F" w:rsidP="00CC767F">
            <w:pPr>
              <w:pStyle w:val="TAL"/>
            </w:pPr>
            <w:r w:rsidRPr="00986958">
              <w:t>PLMN infos</w:t>
            </w:r>
          </w:p>
          <w:p w14:paraId="3DA6A044" w14:textId="77777777" w:rsidR="00CC767F" w:rsidRPr="00986958" w:rsidRDefault="00CC767F" w:rsidP="00CC767F">
            <w:pPr>
              <w:pStyle w:val="TAL"/>
            </w:pPr>
            <w:r w:rsidRPr="00986958">
              <w:t>The PLMN infos field is coded according to the figure 5</w:t>
            </w:r>
            <w:r w:rsidRPr="00986958">
              <w:rPr>
                <w:rFonts w:hint="eastAsia"/>
              </w:rPr>
              <w:t>.</w:t>
            </w:r>
            <w:r w:rsidRPr="00986958">
              <w:t>4.1.2 and table 5</w:t>
            </w:r>
            <w:r w:rsidRPr="00986958">
              <w:rPr>
                <w:rFonts w:hint="eastAsia"/>
              </w:rPr>
              <w:t>.</w:t>
            </w:r>
            <w:r w:rsidRPr="00986958">
              <w:t>4.1.2 and contains a list of PLMNs in which the UE is configured to use V2X communication over Uu.</w:t>
            </w:r>
          </w:p>
        </w:tc>
      </w:tr>
      <w:tr w:rsidR="00CC767F" w:rsidRPr="00986958"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Pr="00986958" w:rsidRDefault="00CC767F" w:rsidP="00CC767F">
            <w:pPr>
              <w:pStyle w:val="TAL"/>
            </w:pPr>
            <w:bookmarkStart w:id="375" w:name="MCCQCTEMPBM_00000258"/>
          </w:p>
        </w:tc>
      </w:tr>
      <w:bookmarkEnd w:id="375"/>
      <w:tr w:rsidR="00CC767F" w:rsidRPr="00986958"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Pr="00986958" w:rsidRDefault="00CC767F" w:rsidP="00CC767F">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05BBAE5E" w14:textId="77777777" w:rsidR="00DD2F7B" w:rsidRPr="00986958"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754D804" w14:textId="77777777" w:rsidTr="00CC767F">
        <w:trPr>
          <w:cantSplit/>
          <w:jc w:val="center"/>
        </w:trPr>
        <w:tc>
          <w:tcPr>
            <w:tcW w:w="708" w:type="dxa"/>
          </w:tcPr>
          <w:p w14:paraId="4968B1D9" w14:textId="77777777" w:rsidR="00CC767F" w:rsidRPr="00986958" w:rsidRDefault="00CC767F" w:rsidP="00CC767F">
            <w:pPr>
              <w:pStyle w:val="TAC"/>
            </w:pPr>
            <w:r w:rsidRPr="00986958">
              <w:t>8</w:t>
            </w:r>
          </w:p>
        </w:tc>
        <w:tc>
          <w:tcPr>
            <w:tcW w:w="709" w:type="dxa"/>
          </w:tcPr>
          <w:p w14:paraId="507BB8DC" w14:textId="77777777" w:rsidR="00CC767F" w:rsidRPr="00986958" w:rsidRDefault="00CC767F" w:rsidP="00CC767F">
            <w:pPr>
              <w:pStyle w:val="TAC"/>
            </w:pPr>
            <w:r w:rsidRPr="00986958">
              <w:t>7</w:t>
            </w:r>
          </w:p>
        </w:tc>
        <w:tc>
          <w:tcPr>
            <w:tcW w:w="709" w:type="dxa"/>
          </w:tcPr>
          <w:p w14:paraId="356FA065" w14:textId="77777777" w:rsidR="00CC767F" w:rsidRPr="00986958" w:rsidRDefault="00CC767F" w:rsidP="00CC767F">
            <w:pPr>
              <w:pStyle w:val="TAC"/>
            </w:pPr>
            <w:r w:rsidRPr="00986958">
              <w:t>6</w:t>
            </w:r>
          </w:p>
        </w:tc>
        <w:tc>
          <w:tcPr>
            <w:tcW w:w="709" w:type="dxa"/>
          </w:tcPr>
          <w:p w14:paraId="16691FAE" w14:textId="77777777" w:rsidR="00CC767F" w:rsidRPr="00986958" w:rsidRDefault="00CC767F" w:rsidP="00CC767F">
            <w:pPr>
              <w:pStyle w:val="TAC"/>
            </w:pPr>
            <w:r w:rsidRPr="00986958">
              <w:t>5</w:t>
            </w:r>
          </w:p>
        </w:tc>
        <w:tc>
          <w:tcPr>
            <w:tcW w:w="709" w:type="dxa"/>
          </w:tcPr>
          <w:p w14:paraId="59F119A5" w14:textId="77777777" w:rsidR="00CC767F" w:rsidRPr="00986958" w:rsidRDefault="00CC767F" w:rsidP="00CC767F">
            <w:pPr>
              <w:pStyle w:val="TAC"/>
            </w:pPr>
            <w:r w:rsidRPr="00986958">
              <w:t>4</w:t>
            </w:r>
          </w:p>
        </w:tc>
        <w:tc>
          <w:tcPr>
            <w:tcW w:w="709" w:type="dxa"/>
          </w:tcPr>
          <w:p w14:paraId="1171BB11" w14:textId="77777777" w:rsidR="00CC767F" w:rsidRPr="00986958" w:rsidRDefault="00CC767F" w:rsidP="00CC767F">
            <w:pPr>
              <w:pStyle w:val="TAC"/>
            </w:pPr>
            <w:r w:rsidRPr="00986958">
              <w:t>3</w:t>
            </w:r>
          </w:p>
        </w:tc>
        <w:tc>
          <w:tcPr>
            <w:tcW w:w="709" w:type="dxa"/>
          </w:tcPr>
          <w:p w14:paraId="532232C6" w14:textId="77777777" w:rsidR="00CC767F" w:rsidRPr="00986958" w:rsidRDefault="00CC767F" w:rsidP="00CC767F">
            <w:pPr>
              <w:pStyle w:val="TAC"/>
            </w:pPr>
            <w:r w:rsidRPr="00986958">
              <w:t>2</w:t>
            </w:r>
          </w:p>
        </w:tc>
        <w:tc>
          <w:tcPr>
            <w:tcW w:w="709" w:type="dxa"/>
          </w:tcPr>
          <w:p w14:paraId="6202A73A" w14:textId="77777777" w:rsidR="00CC767F" w:rsidRPr="00986958" w:rsidRDefault="00CC767F" w:rsidP="00CC767F">
            <w:pPr>
              <w:pStyle w:val="TAC"/>
            </w:pPr>
            <w:r w:rsidRPr="00986958">
              <w:t>1</w:t>
            </w:r>
          </w:p>
        </w:tc>
        <w:tc>
          <w:tcPr>
            <w:tcW w:w="1346" w:type="dxa"/>
          </w:tcPr>
          <w:p w14:paraId="1AD638FC" w14:textId="77777777" w:rsidR="00CC767F" w:rsidRPr="00986958" w:rsidRDefault="00CC767F" w:rsidP="00CC767F">
            <w:pPr>
              <w:pStyle w:val="TAL"/>
            </w:pPr>
          </w:p>
        </w:tc>
      </w:tr>
      <w:tr w:rsidR="00CC767F" w:rsidRPr="00986958"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Pr="00986958" w:rsidRDefault="00CC767F" w:rsidP="00CC767F">
            <w:pPr>
              <w:pStyle w:val="TAC"/>
              <w:rPr>
                <w:noProof/>
                <w:lang w:val="en-US"/>
              </w:rPr>
            </w:pPr>
          </w:p>
          <w:p w14:paraId="18BE2978" w14:textId="77777777" w:rsidR="00CC767F" w:rsidRPr="00986958" w:rsidRDefault="00CC767F" w:rsidP="00CC767F">
            <w:pPr>
              <w:pStyle w:val="TAC"/>
            </w:pPr>
            <w:r w:rsidRPr="00986958">
              <w:rPr>
                <w:noProof/>
                <w:lang w:val="en-US"/>
              </w:rPr>
              <w:t xml:space="preserve">Length of </w:t>
            </w:r>
            <w:r w:rsidRPr="00986958">
              <w:t>PLMN infos contents</w:t>
            </w:r>
          </w:p>
        </w:tc>
        <w:tc>
          <w:tcPr>
            <w:tcW w:w="1346" w:type="dxa"/>
          </w:tcPr>
          <w:p w14:paraId="52498F20" w14:textId="2368C52D" w:rsidR="00CC767F" w:rsidRPr="00986958" w:rsidRDefault="00CC767F" w:rsidP="00CC767F">
            <w:pPr>
              <w:pStyle w:val="TAL"/>
            </w:pPr>
            <w:r w:rsidRPr="00986958">
              <w:t>octet o</w:t>
            </w:r>
            <w:r w:rsidR="00BD4E8D" w:rsidRPr="00986958">
              <w:t>29</w:t>
            </w:r>
          </w:p>
          <w:p w14:paraId="6B0490BE" w14:textId="77777777" w:rsidR="00CC767F" w:rsidRPr="00986958" w:rsidRDefault="00CC767F" w:rsidP="00CC767F">
            <w:pPr>
              <w:pStyle w:val="TAL"/>
            </w:pPr>
          </w:p>
          <w:p w14:paraId="2931CC39" w14:textId="0561115D" w:rsidR="00CC767F" w:rsidRPr="00986958" w:rsidRDefault="00CC767F" w:rsidP="00CC767F">
            <w:pPr>
              <w:pStyle w:val="TAL"/>
            </w:pPr>
            <w:r w:rsidRPr="00986958">
              <w:t>octet o</w:t>
            </w:r>
            <w:r w:rsidR="00BD4E8D" w:rsidRPr="00986958">
              <w:t>29+1</w:t>
            </w:r>
          </w:p>
        </w:tc>
      </w:tr>
      <w:tr w:rsidR="00CC767F" w:rsidRPr="00986958"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Pr="00986958" w:rsidRDefault="00CC767F" w:rsidP="00CC767F">
            <w:pPr>
              <w:pStyle w:val="TAC"/>
            </w:pPr>
          </w:p>
          <w:p w14:paraId="0E5C6BE3" w14:textId="77777777" w:rsidR="00CC767F" w:rsidRPr="00986958" w:rsidRDefault="00CC767F" w:rsidP="00CC767F">
            <w:pPr>
              <w:pStyle w:val="TAC"/>
            </w:pPr>
            <w:r w:rsidRPr="00986958">
              <w:t>PLMN info 1</w:t>
            </w:r>
          </w:p>
        </w:tc>
        <w:tc>
          <w:tcPr>
            <w:tcW w:w="1346" w:type="dxa"/>
            <w:tcBorders>
              <w:top w:val="nil"/>
              <w:left w:val="single" w:sz="6" w:space="0" w:color="auto"/>
              <w:bottom w:val="nil"/>
              <w:right w:val="nil"/>
            </w:tcBorders>
          </w:tcPr>
          <w:p w14:paraId="0AA3A3D5" w14:textId="77E3D13B" w:rsidR="00CC767F" w:rsidRPr="00986958" w:rsidRDefault="00CC767F" w:rsidP="00CC767F">
            <w:pPr>
              <w:pStyle w:val="TAL"/>
            </w:pPr>
            <w:r w:rsidRPr="00986958">
              <w:t>octet o</w:t>
            </w:r>
            <w:r w:rsidR="00BD4E8D" w:rsidRPr="00986958">
              <w:t>29+2</w:t>
            </w:r>
          </w:p>
          <w:p w14:paraId="42D0D6FB" w14:textId="77777777" w:rsidR="00CC767F" w:rsidRPr="00986958" w:rsidRDefault="00CC767F" w:rsidP="00CC767F">
            <w:pPr>
              <w:pStyle w:val="TAL"/>
            </w:pPr>
          </w:p>
          <w:p w14:paraId="60D4224A" w14:textId="77777777" w:rsidR="00CC767F" w:rsidRPr="00986958" w:rsidRDefault="00CC767F" w:rsidP="00CC767F">
            <w:pPr>
              <w:pStyle w:val="TAL"/>
            </w:pPr>
            <w:r w:rsidRPr="00986958">
              <w:t>octet o7</w:t>
            </w:r>
          </w:p>
        </w:tc>
      </w:tr>
      <w:tr w:rsidR="00CC767F" w:rsidRPr="00986958"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Pr="00986958" w:rsidRDefault="00CC767F" w:rsidP="00CC767F">
            <w:pPr>
              <w:pStyle w:val="TAC"/>
            </w:pPr>
          </w:p>
          <w:p w14:paraId="472AA207" w14:textId="77777777" w:rsidR="00CC767F" w:rsidRPr="00986958" w:rsidRDefault="00CC767F" w:rsidP="00CC767F">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4996B059" w14:textId="3DCE2188" w:rsidR="00CC767F" w:rsidRPr="00986958" w:rsidRDefault="00CC767F" w:rsidP="00CC767F">
            <w:pPr>
              <w:pStyle w:val="TAL"/>
            </w:pPr>
            <w:r w:rsidRPr="00986958">
              <w:t xml:space="preserve">octet </w:t>
            </w:r>
            <w:r w:rsidR="00BD4E8D" w:rsidRPr="00986958">
              <w:t>(</w:t>
            </w:r>
            <w:r w:rsidRPr="00986958">
              <w:t>o7+1</w:t>
            </w:r>
            <w:r w:rsidR="00BD4E8D" w:rsidRPr="00986958">
              <w:t>)</w:t>
            </w:r>
            <w:r w:rsidRPr="00986958">
              <w:t>*</w:t>
            </w:r>
          </w:p>
          <w:p w14:paraId="34F81CF3" w14:textId="77777777" w:rsidR="00CC767F" w:rsidRPr="00986958" w:rsidRDefault="00CC767F" w:rsidP="00CC767F">
            <w:pPr>
              <w:pStyle w:val="TAL"/>
            </w:pPr>
          </w:p>
          <w:p w14:paraId="2D7B6F38" w14:textId="77777777" w:rsidR="00CC767F" w:rsidRPr="00986958" w:rsidRDefault="00CC767F" w:rsidP="00CC767F">
            <w:pPr>
              <w:pStyle w:val="TAL"/>
            </w:pPr>
            <w:r w:rsidRPr="00986958">
              <w:t>octet o8*</w:t>
            </w:r>
          </w:p>
        </w:tc>
      </w:tr>
      <w:tr w:rsidR="00CC767F" w:rsidRPr="00986958"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Pr="00986958" w:rsidRDefault="00CC767F" w:rsidP="00CC767F">
            <w:pPr>
              <w:pStyle w:val="TAC"/>
            </w:pPr>
          </w:p>
          <w:p w14:paraId="525419D4"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7F6FB0A1" w14:textId="28C05C88" w:rsidR="00CC767F" w:rsidRPr="00986958" w:rsidRDefault="00CC767F" w:rsidP="00CC767F">
            <w:pPr>
              <w:pStyle w:val="TAL"/>
            </w:pPr>
            <w:r w:rsidRPr="00986958">
              <w:t xml:space="preserve">octet </w:t>
            </w:r>
            <w:r w:rsidR="00BD4E8D" w:rsidRPr="00986958">
              <w:t>(</w:t>
            </w:r>
            <w:r w:rsidRPr="00986958">
              <w:t>o8+1</w:t>
            </w:r>
            <w:r w:rsidR="00BD4E8D" w:rsidRPr="00986958">
              <w:t>)</w:t>
            </w:r>
            <w:r w:rsidRPr="00986958">
              <w:t>*</w:t>
            </w:r>
          </w:p>
          <w:p w14:paraId="7AD80FCA" w14:textId="77777777" w:rsidR="00CC767F" w:rsidRPr="00986958" w:rsidRDefault="00CC767F" w:rsidP="00CC767F">
            <w:pPr>
              <w:pStyle w:val="TAL"/>
            </w:pPr>
          </w:p>
          <w:p w14:paraId="4DE2A999" w14:textId="77777777" w:rsidR="00CC767F" w:rsidRPr="00986958" w:rsidRDefault="00CC767F" w:rsidP="00CC767F">
            <w:pPr>
              <w:pStyle w:val="TAL"/>
            </w:pPr>
            <w:r w:rsidRPr="00986958">
              <w:t>octet o9*</w:t>
            </w:r>
          </w:p>
        </w:tc>
      </w:tr>
      <w:tr w:rsidR="00CC767F" w:rsidRPr="00986958"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Pr="00986958" w:rsidRDefault="00CC767F" w:rsidP="00CC767F">
            <w:pPr>
              <w:pStyle w:val="TAC"/>
            </w:pPr>
          </w:p>
          <w:p w14:paraId="0219C7DF" w14:textId="77777777" w:rsidR="00CC767F" w:rsidRPr="00986958" w:rsidRDefault="00CC767F" w:rsidP="00CC767F">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32156990" w14:textId="76256D99" w:rsidR="00CC767F" w:rsidRPr="00986958" w:rsidRDefault="00CC767F" w:rsidP="00CC767F">
            <w:pPr>
              <w:pStyle w:val="TAL"/>
            </w:pPr>
            <w:r w:rsidRPr="00986958">
              <w:t xml:space="preserve">octet </w:t>
            </w:r>
            <w:r w:rsidR="00BD4E8D" w:rsidRPr="00986958">
              <w:t>(</w:t>
            </w:r>
            <w:r w:rsidRPr="00986958">
              <w:t>o9+1</w:t>
            </w:r>
            <w:r w:rsidR="00BD4E8D" w:rsidRPr="00986958">
              <w:t>)</w:t>
            </w:r>
            <w:r w:rsidRPr="00986958">
              <w:t>*</w:t>
            </w:r>
          </w:p>
          <w:p w14:paraId="7A7F91F4" w14:textId="77777777" w:rsidR="00CC767F" w:rsidRPr="00986958" w:rsidRDefault="00CC767F" w:rsidP="00CC767F">
            <w:pPr>
              <w:pStyle w:val="TAL"/>
            </w:pPr>
          </w:p>
          <w:p w14:paraId="0B0F29EA" w14:textId="77777777" w:rsidR="00CC767F" w:rsidRPr="00986958" w:rsidRDefault="00CC767F" w:rsidP="00CC767F">
            <w:pPr>
              <w:pStyle w:val="TAL"/>
            </w:pPr>
            <w:r w:rsidRPr="00986958">
              <w:t>octet l*</w:t>
            </w:r>
          </w:p>
        </w:tc>
      </w:tr>
    </w:tbl>
    <w:p w14:paraId="0C756C6D" w14:textId="77777777" w:rsidR="00CC767F" w:rsidRPr="00986958" w:rsidRDefault="00CC767F" w:rsidP="00CC767F">
      <w:pPr>
        <w:pStyle w:val="TF"/>
      </w:pPr>
      <w:r w:rsidRPr="00986958">
        <w:t>Figure 5</w:t>
      </w:r>
      <w:r w:rsidRPr="00986958">
        <w:rPr>
          <w:rFonts w:hint="eastAsia"/>
        </w:rPr>
        <w:t>.</w:t>
      </w:r>
      <w:r w:rsidRPr="00986958">
        <w:t>4.1.2: PLMN infos</w:t>
      </w:r>
    </w:p>
    <w:p w14:paraId="0FCD44C7" w14:textId="77777777" w:rsidR="00CC767F" w:rsidRPr="00986958" w:rsidRDefault="00CC767F" w:rsidP="00CC767F">
      <w:pPr>
        <w:pStyle w:val="TH"/>
      </w:pPr>
      <w:r w:rsidRPr="00986958">
        <w:t>Table 5</w:t>
      </w:r>
      <w:r w:rsidRPr="00986958">
        <w:rPr>
          <w:rFonts w:hint="eastAsia"/>
        </w:rPr>
        <w:t>.</w:t>
      </w:r>
      <w:r w:rsidRPr="00986958">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89E2C29" w14:textId="77777777" w:rsidTr="00CC767F">
        <w:trPr>
          <w:cantSplit/>
          <w:jc w:val="center"/>
        </w:trPr>
        <w:tc>
          <w:tcPr>
            <w:tcW w:w="7094" w:type="dxa"/>
          </w:tcPr>
          <w:p w14:paraId="50D43C17" w14:textId="77777777" w:rsidR="00CC767F" w:rsidRPr="00986958" w:rsidRDefault="00CC767F" w:rsidP="00CC767F">
            <w:pPr>
              <w:pStyle w:val="TAL"/>
            </w:pPr>
            <w:r w:rsidRPr="00986958">
              <w:t>PLMN info</w:t>
            </w:r>
          </w:p>
          <w:p w14:paraId="7912283A" w14:textId="77777777" w:rsidR="00CC767F" w:rsidRPr="00986958" w:rsidRDefault="00CC767F" w:rsidP="00CC767F">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CC767F" w:rsidRPr="00986958" w14:paraId="616FCFF8" w14:textId="77777777" w:rsidTr="00CC767F">
        <w:trPr>
          <w:cantSplit/>
          <w:jc w:val="center"/>
        </w:trPr>
        <w:tc>
          <w:tcPr>
            <w:tcW w:w="7094" w:type="dxa"/>
          </w:tcPr>
          <w:p w14:paraId="7710FABB" w14:textId="77777777" w:rsidR="00CC767F" w:rsidRPr="00986958" w:rsidRDefault="00CC767F" w:rsidP="00CC767F">
            <w:pPr>
              <w:pStyle w:val="TAL"/>
            </w:pPr>
            <w:bookmarkStart w:id="376" w:name="MCCQCTEMPBM_00000259"/>
          </w:p>
        </w:tc>
      </w:tr>
      <w:bookmarkEnd w:id="376"/>
    </w:tbl>
    <w:p w14:paraId="198A36A3"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2934BD6" w14:textId="77777777" w:rsidTr="00CC767F">
        <w:trPr>
          <w:cantSplit/>
          <w:jc w:val="center"/>
        </w:trPr>
        <w:tc>
          <w:tcPr>
            <w:tcW w:w="708" w:type="dxa"/>
          </w:tcPr>
          <w:p w14:paraId="665EC103" w14:textId="77777777" w:rsidR="00CC767F" w:rsidRPr="00986958" w:rsidRDefault="00CC767F" w:rsidP="00CC767F">
            <w:pPr>
              <w:pStyle w:val="TAC"/>
            </w:pPr>
            <w:r w:rsidRPr="00986958">
              <w:lastRenderedPageBreak/>
              <w:t>8</w:t>
            </w:r>
          </w:p>
        </w:tc>
        <w:tc>
          <w:tcPr>
            <w:tcW w:w="709" w:type="dxa"/>
          </w:tcPr>
          <w:p w14:paraId="5C1F79F6" w14:textId="77777777" w:rsidR="00CC767F" w:rsidRPr="00986958" w:rsidRDefault="00CC767F" w:rsidP="00CC767F">
            <w:pPr>
              <w:pStyle w:val="TAC"/>
            </w:pPr>
            <w:r w:rsidRPr="00986958">
              <w:t>7</w:t>
            </w:r>
          </w:p>
        </w:tc>
        <w:tc>
          <w:tcPr>
            <w:tcW w:w="709" w:type="dxa"/>
          </w:tcPr>
          <w:p w14:paraId="3E96C575" w14:textId="77777777" w:rsidR="00CC767F" w:rsidRPr="00986958" w:rsidRDefault="00CC767F" w:rsidP="00CC767F">
            <w:pPr>
              <w:pStyle w:val="TAC"/>
            </w:pPr>
            <w:r w:rsidRPr="00986958">
              <w:t>6</w:t>
            </w:r>
          </w:p>
        </w:tc>
        <w:tc>
          <w:tcPr>
            <w:tcW w:w="709" w:type="dxa"/>
          </w:tcPr>
          <w:p w14:paraId="3921F358" w14:textId="77777777" w:rsidR="00CC767F" w:rsidRPr="00986958" w:rsidRDefault="00CC767F" w:rsidP="00CC767F">
            <w:pPr>
              <w:pStyle w:val="TAC"/>
            </w:pPr>
            <w:r w:rsidRPr="00986958">
              <w:t>5</w:t>
            </w:r>
          </w:p>
        </w:tc>
        <w:tc>
          <w:tcPr>
            <w:tcW w:w="709" w:type="dxa"/>
          </w:tcPr>
          <w:p w14:paraId="668148A3" w14:textId="77777777" w:rsidR="00CC767F" w:rsidRPr="00986958" w:rsidRDefault="00CC767F" w:rsidP="00CC767F">
            <w:pPr>
              <w:pStyle w:val="TAC"/>
            </w:pPr>
            <w:r w:rsidRPr="00986958">
              <w:t>4</w:t>
            </w:r>
          </w:p>
        </w:tc>
        <w:tc>
          <w:tcPr>
            <w:tcW w:w="709" w:type="dxa"/>
          </w:tcPr>
          <w:p w14:paraId="08CC94F9" w14:textId="77777777" w:rsidR="00CC767F" w:rsidRPr="00986958" w:rsidRDefault="00CC767F" w:rsidP="00CC767F">
            <w:pPr>
              <w:pStyle w:val="TAC"/>
            </w:pPr>
            <w:r w:rsidRPr="00986958">
              <w:t>3</w:t>
            </w:r>
          </w:p>
        </w:tc>
        <w:tc>
          <w:tcPr>
            <w:tcW w:w="709" w:type="dxa"/>
          </w:tcPr>
          <w:p w14:paraId="2B7BBC52" w14:textId="77777777" w:rsidR="00CC767F" w:rsidRPr="00986958" w:rsidRDefault="00CC767F" w:rsidP="00CC767F">
            <w:pPr>
              <w:pStyle w:val="TAC"/>
            </w:pPr>
            <w:r w:rsidRPr="00986958">
              <w:t>2</w:t>
            </w:r>
          </w:p>
        </w:tc>
        <w:tc>
          <w:tcPr>
            <w:tcW w:w="709" w:type="dxa"/>
          </w:tcPr>
          <w:p w14:paraId="44F4618B" w14:textId="77777777" w:rsidR="00CC767F" w:rsidRPr="00986958" w:rsidRDefault="00CC767F" w:rsidP="00CC767F">
            <w:pPr>
              <w:pStyle w:val="TAC"/>
            </w:pPr>
            <w:r w:rsidRPr="00986958">
              <w:t>1</w:t>
            </w:r>
          </w:p>
        </w:tc>
        <w:tc>
          <w:tcPr>
            <w:tcW w:w="1416" w:type="dxa"/>
          </w:tcPr>
          <w:p w14:paraId="6E4EDD79" w14:textId="77777777" w:rsidR="00CC767F" w:rsidRPr="00986958" w:rsidRDefault="00CC767F" w:rsidP="00CC767F">
            <w:pPr>
              <w:pStyle w:val="TAL"/>
            </w:pPr>
          </w:p>
        </w:tc>
      </w:tr>
      <w:tr w:rsidR="00CC767F" w:rsidRPr="00986958"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Pr="00986958" w:rsidRDefault="00CC767F" w:rsidP="00CC767F">
            <w:pPr>
              <w:pStyle w:val="TAC"/>
              <w:rPr>
                <w:noProof/>
                <w:lang w:val="en-US"/>
              </w:rPr>
            </w:pPr>
          </w:p>
          <w:p w14:paraId="4351EEA4" w14:textId="77777777" w:rsidR="00CC767F" w:rsidRPr="00986958" w:rsidRDefault="00CC767F" w:rsidP="00CC767F">
            <w:pPr>
              <w:pStyle w:val="TAC"/>
            </w:pPr>
            <w:r w:rsidRPr="00986958">
              <w:t>Length of PLMN info contents</w:t>
            </w:r>
          </w:p>
        </w:tc>
        <w:tc>
          <w:tcPr>
            <w:tcW w:w="1416" w:type="dxa"/>
          </w:tcPr>
          <w:p w14:paraId="393CD089" w14:textId="77777777" w:rsidR="00CC767F" w:rsidRPr="00986958" w:rsidRDefault="00CC767F" w:rsidP="00CC767F">
            <w:pPr>
              <w:pStyle w:val="TAL"/>
            </w:pPr>
            <w:r w:rsidRPr="00986958">
              <w:t>octet o7+1</w:t>
            </w:r>
          </w:p>
          <w:p w14:paraId="6D18F221" w14:textId="77777777" w:rsidR="00CC767F" w:rsidRPr="00986958" w:rsidRDefault="00CC767F" w:rsidP="00CC767F">
            <w:pPr>
              <w:pStyle w:val="TAL"/>
            </w:pPr>
          </w:p>
          <w:p w14:paraId="710DDE70" w14:textId="77777777" w:rsidR="00CC767F" w:rsidRPr="00986958" w:rsidRDefault="00CC767F" w:rsidP="00CC767F">
            <w:pPr>
              <w:pStyle w:val="TAL"/>
            </w:pPr>
            <w:r w:rsidRPr="00986958">
              <w:t>octet o7+2</w:t>
            </w:r>
          </w:p>
        </w:tc>
      </w:tr>
      <w:tr w:rsidR="00CC767F" w:rsidRPr="00986958"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Pr="00986958" w:rsidRDefault="00CC767F" w:rsidP="00CC767F">
            <w:pPr>
              <w:pStyle w:val="TAC"/>
            </w:pPr>
          </w:p>
          <w:p w14:paraId="79168066" w14:textId="77777777" w:rsidR="00CC767F" w:rsidRPr="00986958" w:rsidRDefault="00CC767F" w:rsidP="00CC767F">
            <w:pPr>
              <w:pStyle w:val="TAC"/>
            </w:pPr>
            <w:r w:rsidRPr="00986958">
              <w:t>PLMN IDs</w:t>
            </w:r>
          </w:p>
        </w:tc>
        <w:tc>
          <w:tcPr>
            <w:tcW w:w="1416" w:type="dxa"/>
            <w:tcBorders>
              <w:top w:val="nil"/>
              <w:left w:val="single" w:sz="6" w:space="0" w:color="auto"/>
              <w:bottom w:val="nil"/>
              <w:right w:val="nil"/>
            </w:tcBorders>
          </w:tcPr>
          <w:p w14:paraId="6F48C0DD" w14:textId="77777777" w:rsidR="00CC767F" w:rsidRPr="00986958" w:rsidRDefault="00CC767F" w:rsidP="00CC767F">
            <w:pPr>
              <w:pStyle w:val="TAL"/>
            </w:pPr>
            <w:r w:rsidRPr="00986958">
              <w:t>octet o7+3</w:t>
            </w:r>
          </w:p>
          <w:p w14:paraId="551BC935" w14:textId="77777777" w:rsidR="00CC767F" w:rsidRPr="00986958" w:rsidRDefault="00CC767F" w:rsidP="00CC767F">
            <w:pPr>
              <w:pStyle w:val="TAL"/>
            </w:pPr>
          </w:p>
          <w:p w14:paraId="2602D7E3" w14:textId="77777777" w:rsidR="00CC767F" w:rsidRPr="00986958" w:rsidRDefault="00CC767F" w:rsidP="00CC767F">
            <w:pPr>
              <w:pStyle w:val="TAL"/>
            </w:pPr>
            <w:r w:rsidRPr="00986958">
              <w:t>octet o5</w:t>
            </w:r>
          </w:p>
        </w:tc>
      </w:tr>
      <w:tr w:rsidR="00CC767F" w:rsidRPr="00986958"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Pr="00986958" w:rsidRDefault="00CC767F" w:rsidP="00CC767F">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Pr="00986958" w:rsidRDefault="00CC767F" w:rsidP="00CC767F">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Pr="00986958" w:rsidRDefault="00CC767F" w:rsidP="00CC767F">
            <w:pPr>
              <w:pStyle w:val="TAC"/>
            </w:pPr>
            <w:r w:rsidRPr="00986958">
              <w:t>0</w:t>
            </w:r>
          </w:p>
          <w:p w14:paraId="10A3697F"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Pr="00986958" w:rsidRDefault="00CC767F" w:rsidP="00CC767F">
            <w:pPr>
              <w:pStyle w:val="TAC"/>
            </w:pPr>
            <w:r w:rsidRPr="00986958">
              <w:t>0</w:t>
            </w:r>
          </w:p>
          <w:p w14:paraId="38C0E761"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Pr="00986958" w:rsidRDefault="00CC767F" w:rsidP="00CC767F">
            <w:pPr>
              <w:pStyle w:val="TAC"/>
            </w:pPr>
            <w:r w:rsidRPr="00986958">
              <w:t>0</w:t>
            </w:r>
          </w:p>
          <w:p w14:paraId="555F41D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Pr="00986958" w:rsidRDefault="00CC767F" w:rsidP="00CC767F">
            <w:pPr>
              <w:pStyle w:val="TAC"/>
            </w:pPr>
            <w:r w:rsidRPr="00986958">
              <w:t>0</w:t>
            </w:r>
          </w:p>
          <w:p w14:paraId="010637D2"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Pr="00986958" w:rsidRDefault="00CC767F" w:rsidP="00CC767F">
            <w:pPr>
              <w:pStyle w:val="TAC"/>
            </w:pPr>
            <w:r w:rsidRPr="00986958">
              <w:t>0</w:t>
            </w:r>
          </w:p>
          <w:p w14:paraId="748190F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Pr="00986958" w:rsidRDefault="00CC767F" w:rsidP="00CC767F">
            <w:pPr>
              <w:pStyle w:val="TAC"/>
            </w:pPr>
            <w:r w:rsidRPr="00986958">
              <w:t>0</w:t>
            </w:r>
          </w:p>
          <w:p w14:paraId="0CF70D68" w14:textId="77777777" w:rsidR="00CC767F" w:rsidRPr="00986958" w:rsidRDefault="00CC767F" w:rsidP="00CC767F">
            <w:pPr>
              <w:pStyle w:val="TAC"/>
            </w:pPr>
            <w:r w:rsidRPr="00986958">
              <w:t>Spare</w:t>
            </w:r>
          </w:p>
        </w:tc>
        <w:tc>
          <w:tcPr>
            <w:tcW w:w="1416" w:type="dxa"/>
            <w:tcBorders>
              <w:top w:val="nil"/>
              <w:left w:val="single" w:sz="6" w:space="0" w:color="auto"/>
              <w:bottom w:val="nil"/>
              <w:right w:val="nil"/>
            </w:tcBorders>
          </w:tcPr>
          <w:p w14:paraId="7CCA1210" w14:textId="77777777" w:rsidR="00CC767F" w:rsidRPr="00986958" w:rsidRDefault="00CC767F" w:rsidP="00CC767F">
            <w:pPr>
              <w:pStyle w:val="TAL"/>
            </w:pPr>
            <w:r w:rsidRPr="00986958">
              <w:t>octet o5+1</w:t>
            </w:r>
          </w:p>
          <w:p w14:paraId="6F23F45C" w14:textId="77777777" w:rsidR="00CC767F" w:rsidRPr="00986958" w:rsidRDefault="00CC767F" w:rsidP="00CC767F">
            <w:pPr>
              <w:pStyle w:val="TAL"/>
            </w:pPr>
          </w:p>
        </w:tc>
      </w:tr>
      <w:tr w:rsidR="00CC767F" w:rsidRPr="00986958"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Pr="00986958" w:rsidRDefault="00CC767F" w:rsidP="00CC767F">
            <w:pPr>
              <w:pStyle w:val="TAC"/>
            </w:pPr>
            <w:r w:rsidRPr="00986958">
              <w:t>V2X service identifier unrelated info</w:t>
            </w:r>
          </w:p>
        </w:tc>
        <w:tc>
          <w:tcPr>
            <w:tcW w:w="1416" w:type="dxa"/>
            <w:tcBorders>
              <w:top w:val="nil"/>
              <w:left w:val="single" w:sz="6" w:space="0" w:color="auto"/>
              <w:bottom w:val="nil"/>
              <w:right w:val="nil"/>
            </w:tcBorders>
          </w:tcPr>
          <w:p w14:paraId="46438133" w14:textId="75531E5A" w:rsidR="00CC767F" w:rsidRPr="00986958" w:rsidRDefault="00CC767F" w:rsidP="00CC767F">
            <w:pPr>
              <w:pStyle w:val="TAL"/>
            </w:pPr>
            <w:r w:rsidRPr="00986958">
              <w:t xml:space="preserve">octet </w:t>
            </w:r>
            <w:r w:rsidR="00BD4E8D" w:rsidRPr="00986958">
              <w:t>(</w:t>
            </w:r>
            <w:r w:rsidRPr="00986958">
              <w:t>o5+2</w:t>
            </w:r>
            <w:r w:rsidR="00BD4E8D" w:rsidRPr="00986958">
              <w:t>)</w:t>
            </w:r>
            <w:r w:rsidRPr="00986958">
              <w:t>*</w:t>
            </w:r>
          </w:p>
          <w:p w14:paraId="26C06376" w14:textId="77777777" w:rsidR="00CC767F" w:rsidRPr="00986958" w:rsidRDefault="00CC767F" w:rsidP="00CC767F">
            <w:pPr>
              <w:pStyle w:val="TAL"/>
            </w:pPr>
          </w:p>
          <w:p w14:paraId="3DB468DB" w14:textId="77777777" w:rsidR="00CC767F" w:rsidRPr="00986958" w:rsidRDefault="00CC767F" w:rsidP="00CC767F">
            <w:pPr>
              <w:pStyle w:val="TAL"/>
            </w:pPr>
            <w:r w:rsidRPr="00986958">
              <w:t>octet o6*</w:t>
            </w:r>
          </w:p>
        </w:tc>
      </w:tr>
      <w:tr w:rsidR="00CC767F" w:rsidRPr="00986958"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Pr="00986958" w:rsidRDefault="00CC767F" w:rsidP="00CC767F">
            <w:pPr>
              <w:pStyle w:val="TAC"/>
            </w:pPr>
            <w:r w:rsidRPr="00986958">
              <w:t>V2X service identifier related info</w:t>
            </w:r>
          </w:p>
        </w:tc>
        <w:tc>
          <w:tcPr>
            <w:tcW w:w="1416" w:type="dxa"/>
            <w:tcBorders>
              <w:top w:val="nil"/>
              <w:left w:val="single" w:sz="6" w:space="0" w:color="auto"/>
              <w:bottom w:val="nil"/>
              <w:right w:val="nil"/>
            </w:tcBorders>
          </w:tcPr>
          <w:p w14:paraId="573D6408" w14:textId="79DECA54" w:rsidR="00BD4E8D" w:rsidRPr="00986958" w:rsidRDefault="00CC767F" w:rsidP="00BD4E8D">
            <w:pPr>
              <w:pStyle w:val="TAL"/>
            </w:pPr>
            <w:r w:rsidRPr="00986958">
              <w:t>octet o</w:t>
            </w:r>
            <w:r w:rsidR="00BD4E8D" w:rsidRPr="00986958">
              <w:t>30</w:t>
            </w:r>
            <w:r w:rsidR="004A29B0" w:rsidRPr="00986958">
              <w:t>*</w:t>
            </w:r>
          </w:p>
          <w:p w14:paraId="5EBC944A" w14:textId="7304E921" w:rsidR="00CC767F" w:rsidRPr="00986958" w:rsidRDefault="00BD4E8D" w:rsidP="00BD4E8D">
            <w:pPr>
              <w:pStyle w:val="TAL"/>
            </w:pPr>
            <w:r w:rsidRPr="00986958">
              <w:t>(see NOTE)</w:t>
            </w:r>
          </w:p>
          <w:p w14:paraId="0391CD01" w14:textId="77777777" w:rsidR="00CC767F" w:rsidRPr="00986958" w:rsidRDefault="00CC767F" w:rsidP="00CC767F">
            <w:pPr>
              <w:pStyle w:val="TAL"/>
            </w:pPr>
          </w:p>
          <w:p w14:paraId="0B7244FB" w14:textId="77777777" w:rsidR="00CC767F" w:rsidRPr="00986958" w:rsidRDefault="00CC767F" w:rsidP="00CC767F">
            <w:pPr>
              <w:pStyle w:val="TAL"/>
            </w:pPr>
            <w:r w:rsidRPr="00986958">
              <w:t>octet o8*</w:t>
            </w:r>
          </w:p>
        </w:tc>
      </w:tr>
    </w:tbl>
    <w:p w14:paraId="323E7047" w14:textId="77777777" w:rsidR="00BD4E8D" w:rsidRPr="00986958" w:rsidRDefault="00BD4E8D" w:rsidP="00BD4E8D">
      <w:pPr>
        <w:pStyle w:val="NF"/>
      </w:pPr>
    </w:p>
    <w:p w14:paraId="2066186E" w14:textId="77777777" w:rsidR="00BD4E8D" w:rsidRPr="00986958" w:rsidRDefault="00BD4E8D" w:rsidP="00BD4E8D">
      <w:pPr>
        <w:pStyle w:val="NF"/>
      </w:pPr>
      <w:r w:rsidRPr="00986958">
        <w:t>NOTE:</w:t>
      </w:r>
      <w:r w:rsidRPr="00986958">
        <w:tab/>
        <w:t>The field is placed immediately after the last present preceding field.</w:t>
      </w:r>
    </w:p>
    <w:p w14:paraId="07C3F620" w14:textId="77777777" w:rsidR="00BD4E8D" w:rsidRPr="00986958" w:rsidRDefault="00BD4E8D" w:rsidP="00BD4E8D">
      <w:pPr>
        <w:pStyle w:val="NF"/>
      </w:pPr>
    </w:p>
    <w:p w14:paraId="0A46CCEA" w14:textId="77777777" w:rsidR="00CC767F" w:rsidRPr="00986958" w:rsidRDefault="00CC767F" w:rsidP="00CC767F">
      <w:pPr>
        <w:pStyle w:val="TF"/>
      </w:pPr>
      <w:r w:rsidRPr="00986958">
        <w:t>Figure 5</w:t>
      </w:r>
      <w:r w:rsidRPr="00986958">
        <w:rPr>
          <w:rFonts w:hint="eastAsia"/>
        </w:rPr>
        <w:t>.</w:t>
      </w:r>
      <w:r w:rsidRPr="00986958">
        <w:t>4.1.3: PLMN info</w:t>
      </w:r>
    </w:p>
    <w:p w14:paraId="592FDC49" w14:textId="77777777" w:rsidR="00CC767F" w:rsidRPr="00986958" w:rsidRDefault="00CC767F" w:rsidP="00CC767F">
      <w:pPr>
        <w:pStyle w:val="TH"/>
      </w:pPr>
      <w:r w:rsidRPr="00986958">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8FFF2AB" w14:textId="77777777" w:rsidTr="00CC767F">
        <w:trPr>
          <w:cantSplit/>
          <w:jc w:val="center"/>
        </w:trPr>
        <w:tc>
          <w:tcPr>
            <w:tcW w:w="7094" w:type="dxa"/>
          </w:tcPr>
          <w:p w14:paraId="1C22CDF7" w14:textId="77777777" w:rsidR="00CC767F" w:rsidRPr="00986958" w:rsidRDefault="00CC767F" w:rsidP="00CC767F">
            <w:pPr>
              <w:pStyle w:val="TAL"/>
            </w:pPr>
            <w:r w:rsidRPr="00986958">
              <w:t>PLMN IDs</w:t>
            </w:r>
          </w:p>
          <w:p w14:paraId="7E44305A" w14:textId="77777777" w:rsidR="00CC767F" w:rsidRPr="00986958" w:rsidRDefault="00CC767F" w:rsidP="00CC767F">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CC767F" w:rsidRPr="00986958" w14:paraId="5173350A" w14:textId="77777777" w:rsidTr="00CC767F">
        <w:trPr>
          <w:cantSplit/>
          <w:jc w:val="center"/>
        </w:trPr>
        <w:tc>
          <w:tcPr>
            <w:tcW w:w="7094" w:type="dxa"/>
          </w:tcPr>
          <w:p w14:paraId="2E0D5B45" w14:textId="77777777" w:rsidR="00CC767F" w:rsidRPr="00986958" w:rsidRDefault="00CC767F" w:rsidP="00CC767F">
            <w:pPr>
              <w:pStyle w:val="TAL"/>
            </w:pPr>
            <w:bookmarkStart w:id="377" w:name="MCCQCTEMPBM_00000260"/>
          </w:p>
        </w:tc>
      </w:tr>
      <w:bookmarkEnd w:id="377"/>
      <w:tr w:rsidR="00CC767F" w:rsidRPr="00986958" w14:paraId="313EF176" w14:textId="77777777" w:rsidTr="00CC767F">
        <w:trPr>
          <w:cantSplit/>
          <w:jc w:val="center"/>
        </w:trPr>
        <w:tc>
          <w:tcPr>
            <w:tcW w:w="7094" w:type="dxa"/>
          </w:tcPr>
          <w:p w14:paraId="4BC6ABB4" w14:textId="77777777" w:rsidR="00CC767F" w:rsidRPr="00986958" w:rsidRDefault="00CC767F" w:rsidP="00CC767F">
            <w:pPr>
              <w:pStyle w:val="TAL"/>
            </w:pPr>
            <w:r w:rsidRPr="00986958">
              <w:t>V2X service identifier unrelated info</w:t>
            </w:r>
            <w:r w:rsidRPr="00986958">
              <w:rPr>
                <w:noProof/>
                <w:lang w:val="en-US"/>
              </w:rPr>
              <w:t xml:space="preserve"> indicator</w:t>
            </w:r>
            <w:r w:rsidRPr="00986958">
              <w:t xml:space="preserve"> (VSIUII)</w:t>
            </w:r>
          </w:p>
          <w:p w14:paraId="1FB607E3" w14:textId="77777777" w:rsidR="00CC767F" w:rsidRPr="00986958" w:rsidRDefault="00CC767F" w:rsidP="00CC767F">
            <w:pPr>
              <w:pStyle w:val="TAL"/>
            </w:pPr>
            <w:r w:rsidRPr="00986958">
              <w:rPr>
                <w:noProof/>
                <w:lang w:val="en-US"/>
              </w:rPr>
              <w:t xml:space="preserve">The </w:t>
            </w:r>
            <w:r w:rsidRPr="00986958">
              <w:t>VSIUII bit indicates presence of the V2X service identifier unrelated info field.</w:t>
            </w:r>
          </w:p>
          <w:p w14:paraId="25594DBB" w14:textId="77777777" w:rsidR="00CC767F" w:rsidRPr="00986958" w:rsidRDefault="00CC767F" w:rsidP="00CC767F">
            <w:pPr>
              <w:pStyle w:val="TAL"/>
            </w:pPr>
            <w:r w:rsidRPr="00986958">
              <w:t>Bit</w:t>
            </w:r>
          </w:p>
          <w:p w14:paraId="6E07D699" w14:textId="77777777" w:rsidR="00CC767F" w:rsidRPr="00986958" w:rsidRDefault="00CC767F" w:rsidP="00CC767F">
            <w:pPr>
              <w:pStyle w:val="TAL"/>
              <w:rPr>
                <w:b/>
              </w:rPr>
            </w:pPr>
            <w:r w:rsidRPr="00986958">
              <w:rPr>
                <w:b/>
              </w:rPr>
              <w:t>8</w:t>
            </w:r>
          </w:p>
          <w:p w14:paraId="3DC0995A" w14:textId="77777777" w:rsidR="00CC767F" w:rsidRPr="00986958" w:rsidRDefault="00CC767F" w:rsidP="00CC767F">
            <w:pPr>
              <w:pStyle w:val="TAL"/>
            </w:pPr>
            <w:r w:rsidRPr="00986958">
              <w:t>0</w:t>
            </w:r>
            <w:r w:rsidRPr="00986958">
              <w:tab/>
              <w:t>V2X service identifier unrelated info field is absent</w:t>
            </w:r>
          </w:p>
          <w:p w14:paraId="20C7EF95" w14:textId="77777777" w:rsidR="00CC767F" w:rsidRPr="00986958" w:rsidRDefault="00CC767F" w:rsidP="00CC767F">
            <w:pPr>
              <w:pStyle w:val="TAL"/>
            </w:pPr>
            <w:r w:rsidRPr="00986958">
              <w:t>1</w:t>
            </w:r>
            <w:r w:rsidRPr="00986958">
              <w:tab/>
              <w:t>V2X service identifier unrelated info field is present</w:t>
            </w:r>
          </w:p>
        </w:tc>
      </w:tr>
      <w:tr w:rsidR="00CC767F" w:rsidRPr="00986958" w14:paraId="6A1BC839" w14:textId="77777777" w:rsidTr="00CC767F">
        <w:trPr>
          <w:cantSplit/>
          <w:jc w:val="center"/>
        </w:trPr>
        <w:tc>
          <w:tcPr>
            <w:tcW w:w="7094" w:type="dxa"/>
          </w:tcPr>
          <w:p w14:paraId="56C1F689" w14:textId="77777777" w:rsidR="00CC767F" w:rsidRPr="00986958" w:rsidRDefault="00CC767F" w:rsidP="00CC767F">
            <w:pPr>
              <w:pStyle w:val="TAL"/>
            </w:pPr>
            <w:bookmarkStart w:id="378" w:name="MCCQCTEMPBM_00000261"/>
          </w:p>
        </w:tc>
      </w:tr>
      <w:bookmarkEnd w:id="378"/>
      <w:tr w:rsidR="00CC767F" w:rsidRPr="00986958" w14:paraId="2062B75D" w14:textId="77777777" w:rsidTr="00CC767F">
        <w:trPr>
          <w:cantSplit/>
          <w:jc w:val="center"/>
        </w:trPr>
        <w:tc>
          <w:tcPr>
            <w:tcW w:w="7094" w:type="dxa"/>
          </w:tcPr>
          <w:p w14:paraId="46DD2679" w14:textId="77777777" w:rsidR="00CC767F" w:rsidRPr="00986958" w:rsidRDefault="00CC767F" w:rsidP="00CC767F">
            <w:pPr>
              <w:pStyle w:val="TAL"/>
            </w:pPr>
            <w:r w:rsidRPr="00986958">
              <w:t>V2X service identifier related info</w:t>
            </w:r>
            <w:r w:rsidRPr="00986958">
              <w:rPr>
                <w:noProof/>
                <w:lang w:val="en-US"/>
              </w:rPr>
              <w:t xml:space="preserve"> indicator</w:t>
            </w:r>
            <w:r w:rsidRPr="00986958">
              <w:t xml:space="preserve"> (VSIRII)</w:t>
            </w:r>
          </w:p>
          <w:p w14:paraId="2D19BBC9" w14:textId="77777777" w:rsidR="00CC767F" w:rsidRPr="00986958" w:rsidRDefault="00CC767F" w:rsidP="00CC767F">
            <w:pPr>
              <w:pStyle w:val="TAL"/>
            </w:pPr>
            <w:r w:rsidRPr="00986958">
              <w:rPr>
                <w:noProof/>
                <w:lang w:val="en-US"/>
              </w:rPr>
              <w:t xml:space="preserve">The </w:t>
            </w:r>
            <w:r w:rsidRPr="00986958">
              <w:t>VSIRII bit indicates presence of the V2X service identifier related info field.</w:t>
            </w:r>
          </w:p>
          <w:p w14:paraId="4F45E0F7" w14:textId="77777777" w:rsidR="00CC767F" w:rsidRPr="00986958" w:rsidRDefault="00CC767F" w:rsidP="00CC767F">
            <w:pPr>
              <w:pStyle w:val="TAL"/>
            </w:pPr>
            <w:r w:rsidRPr="00986958">
              <w:t>Bit</w:t>
            </w:r>
          </w:p>
          <w:p w14:paraId="46D4407E" w14:textId="77777777" w:rsidR="00CC767F" w:rsidRPr="00986958" w:rsidRDefault="00CC767F" w:rsidP="00CC767F">
            <w:pPr>
              <w:pStyle w:val="TAL"/>
              <w:rPr>
                <w:b/>
              </w:rPr>
            </w:pPr>
            <w:r w:rsidRPr="00986958">
              <w:rPr>
                <w:b/>
              </w:rPr>
              <w:t>7</w:t>
            </w:r>
          </w:p>
          <w:p w14:paraId="57BAF6AB" w14:textId="77777777" w:rsidR="00CC767F" w:rsidRPr="00986958" w:rsidRDefault="00CC767F" w:rsidP="00CC767F">
            <w:pPr>
              <w:pStyle w:val="TAL"/>
            </w:pPr>
            <w:r w:rsidRPr="00986958">
              <w:t>0</w:t>
            </w:r>
            <w:r w:rsidRPr="00986958">
              <w:tab/>
              <w:t>V2X service identifier related info field is absent</w:t>
            </w:r>
          </w:p>
          <w:p w14:paraId="3A95D03E" w14:textId="77777777" w:rsidR="00CC767F" w:rsidRPr="00986958" w:rsidRDefault="00CC767F" w:rsidP="00CC767F">
            <w:pPr>
              <w:pStyle w:val="TAL"/>
            </w:pPr>
            <w:r w:rsidRPr="00986958">
              <w:t>1</w:t>
            </w:r>
            <w:r w:rsidRPr="00986958">
              <w:tab/>
              <w:t>V2X service identifier related info field is present</w:t>
            </w:r>
          </w:p>
        </w:tc>
      </w:tr>
      <w:tr w:rsidR="00CC767F" w:rsidRPr="00986958" w14:paraId="3FE05E85" w14:textId="77777777" w:rsidTr="00CC767F">
        <w:trPr>
          <w:cantSplit/>
          <w:jc w:val="center"/>
        </w:trPr>
        <w:tc>
          <w:tcPr>
            <w:tcW w:w="7094" w:type="dxa"/>
          </w:tcPr>
          <w:p w14:paraId="0621204A" w14:textId="77777777" w:rsidR="00CC767F" w:rsidRPr="00986958" w:rsidRDefault="00CC767F" w:rsidP="00CC767F">
            <w:pPr>
              <w:pStyle w:val="TAL"/>
            </w:pPr>
            <w:bookmarkStart w:id="379" w:name="MCCQCTEMPBM_00000262"/>
          </w:p>
        </w:tc>
      </w:tr>
      <w:bookmarkEnd w:id="379"/>
      <w:tr w:rsidR="00CC767F" w:rsidRPr="00986958" w14:paraId="5961AF5C" w14:textId="77777777" w:rsidTr="00CC767F">
        <w:trPr>
          <w:cantSplit/>
          <w:jc w:val="center"/>
        </w:trPr>
        <w:tc>
          <w:tcPr>
            <w:tcW w:w="7094" w:type="dxa"/>
          </w:tcPr>
          <w:p w14:paraId="1D96F188" w14:textId="77777777" w:rsidR="00CC767F" w:rsidRPr="00986958" w:rsidRDefault="00CC767F" w:rsidP="00CC767F">
            <w:pPr>
              <w:pStyle w:val="TAL"/>
            </w:pPr>
            <w:r w:rsidRPr="00986958">
              <w:t>V2X service identifier unrelated info</w:t>
            </w:r>
          </w:p>
          <w:p w14:paraId="42BCA062" w14:textId="77777777" w:rsidR="00CC767F" w:rsidRPr="00986958" w:rsidRDefault="00CC767F" w:rsidP="00CC767F">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CC767F" w:rsidRPr="00986958" w14:paraId="45A4B0F5" w14:textId="77777777" w:rsidTr="00CC767F">
        <w:trPr>
          <w:cantSplit/>
          <w:jc w:val="center"/>
        </w:trPr>
        <w:tc>
          <w:tcPr>
            <w:tcW w:w="7094" w:type="dxa"/>
          </w:tcPr>
          <w:p w14:paraId="13913B82" w14:textId="77777777" w:rsidR="00CC767F" w:rsidRPr="00986958" w:rsidRDefault="00CC767F" w:rsidP="00CC767F">
            <w:pPr>
              <w:pStyle w:val="TAL"/>
            </w:pPr>
            <w:bookmarkStart w:id="380" w:name="MCCQCTEMPBM_00000263"/>
          </w:p>
        </w:tc>
      </w:tr>
      <w:bookmarkEnd w:id="380"/>
      <w:tr w:rsidR="00CC767F" w:rsidRPr="00986958" w14:paraId="0891743B" w14:textId="77777777" w:rsidTr="00CC767F">
        <w:trPr>
          <w:cantSplit/>
          <w:jc w:val="center"/>
        </w:trPr>
        <w:tc>
          <w:tcPr>
            <w:tcW w:w="7094" w:type="dxa"/>
          </w:tcPr>
          <w:p w14:paraId="5A2592D3" w14:textId="77777777" w:rsidR="00CC767F" w:rsidRPr="00986958" w:rsidRDefault="00CC767F" w:rsidP="00CC767F">
            <w:pPr>
              <w:pStyle w:val="TAL"/>
            </w:pPr>
            <w:r w:rsidRPr="00986958">
              <w:t>V2X service identifier related info</w:t>
            </w:r>
          </w:p>
          <w:p w14:paraId="6E7E911A" w14:textId="77777777" w:rsidR="00CC767F" w:rsidRPr="00986958" w:rsidRDefault="00CC767F" w:rsidP="00CC767F">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CC767F" w:rsidRPr="00986958" w14:paraId="4D962F78" w14:textId="77777777" w:rsidTr="00CC767F">
        <w:trPr>
          <w:cantSplit/>
          <w:jc w:val="center"/>
        </w:trPr>
        <w:tc>
          <w:tcPr>
            <w:tcW w:w="7094" w:type="dxa"/>
          </w:tcPr>
          <w:p w14:paraId="4F24B08F" w14:textId="77777777" w:rsidR="00CC767F" w:rsidRPr="00986958" w:rsidRDefault="00CC767F" w:rsidP="00CC767F">
            <w:pPr>
              <w:pStyle w:val="TAL"/>
            </w:pPr>
            <w:bookmarkStart w:id="381" w:name="MCCQCTEMPBM_00000264"/>
          </w:p>
        </w:tc>
      </w:tr>
      <w:bookmarkEnd w:id="381"/>
      <w:tr w:rsidR="00CC767F" w:rsidRPr="00986958" w14:paraId="6924929C" w14:textId="77777777" w:rsidTr="00CC767F">
        <w:trPr>
          <w:cantSplit/>
          <w:jc w:val="center"/>
        </w:trPr>
        <w:tc>
          <w:tcPr>
            <w:tcW w:w="7094" w:type="dxa"/>
          </w:tcPr>
          <w:p w14:paraId="15A8006A" w14:textId="77777777" w:rsidR="00CC767F" w:rsidRPr="00986958" w:rsidRDefault="00CC767F" w:rsidP="00CC767F">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3B195C0A" w14:textId="77777777" w:rsidR="00CC767F" w:rsidRPr="00986958"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A58BD6D" w14:textId="77777777" w:rsidTr="00CC767F">
        <w:trPr>
          <w:cantSplit/>
          <w:jc w:val="center"/>
        </w:trPr>
        <w:tc>
          <w:tcPr>
            <w:tcW w:w="708" w:type="dxa"/>
          </w:tcPr>
          <w:p w14:paraId="56ECBEA7" w14:textId="77777777" w:rsidR="00CC767F" w:rsidRPr="00986958" w:rsidRDefault="00CC767F" w:rsidP="00CC767F">
            <w:pPr>
              <w:pStyle w:val="TAC"/>
            </w:pPr>
            <w:r w:rsidRPr="00986958">
              <w:lastRenderedPageBreak/>
              <w:t>8</w:t>
            </w:r>
          </w:p>
        </w:tc>
        <w:tc>
          <w:tcPr>
            <w:tcW w:w="709" w:type="dxa"/>
          </w:tcPr>
          <w:p w14:paraId="535AF066" w14:textId="77777777" w:rsidR="00CC767F" w:rsidRPr="00986958" w:rsidRDefault="00CC767F" w:rsidP="00CC767F">
            <w:pPr>
              <w:pStyle w:val="TAC"/>
            </w:pPr>
            <w:r w:rsidRPr="00986958">
              <w:t>7</w:t>
            </w:r>
          </w:p>
        </w:tc>
        <w:tc>
          <w:tcPr>
            <w:tcW w:w="709" w:type="dxa"/>
          </w:tcPr>
          <w:p w14:paraId="62C549D3" w14:textId="77777777" w:rsidR="00CC767F" w:rsidRPr="00986958" w:rsidRDefault="00CC767F" w:rsidP="00CC767F">
            <w:pPr>
              <w:pStyle w:val="TAC"/>
            </w:pPr>
            <w:r w:rsidRPr="00986958">
              <w:t>6</w:t>
            </w:r>
          </w:p>
        </w:tc>
        <w:tc>
          <w:tcPr>
            <w:tcW w:w="709" w:type="dxa"/>
          </w:tcPr>
          <w:p w14:paraId="45AE1C83" w14:textId="77777777" w:rsidR="00CC767F" w:rsidRPr="00986958" w:rsidRDefault="00CC767F" w:rsidP="00CC767F">
            <w:pPr>
              <w:pStyle w:val="TAC"/>
            </w:pPr>
            <w:r w:rsidRPr="00986958">
              <w:t>5</w:t>
            </w:r>
          </w:p>
        </w:tc>
        <w:tc>
          <w:tcPr>
            <w:tcW w:w="709" w:type="dxa"/>
          </w:tcPr>
          <w:p w14:paraId="4388A6E8" w14:textId="77777777" w:rsidR="00CC767F" w:rsidRPr="00986958" w:rsidRDefault="00CC767F" w:rsidP="00CC767F">
            <w:pPr>
              <w:pStyle w:val="TAC"/>
            </w:pPr>
            <w:r w:rsidRPr="00986958">
              <w:t>4</w:t>
            </w:r>
          </w:p>
        </w:tc>
        <w:tc>
          <w:tcPr>
            <w:tcW w:w="709" w:type="dxa"/>
          </w:tcPr>
          <w:p w14:paraId="6C77D989" w14:textId="77777777" w:rsidR="00CC767F" w:rsidRPr="00986958" w:rsidRDefault="00CC767F" w:rsidP="00CC767F">
            <w:pPr>
              <w:pStyle w:val="TAC"/>
            </w:pPr>
            <w:r w:rsidRPr="00986958">
              <w:t>3</w:t>
            </w:r>
          </w:p>
        </w:tc>
        <w:tc>
          <w:tcPr>
            <w:tcW w:w="709" w:type="dxa"/>
          </w:tcPr>
          <w:p w14:paraId="4CE15302" w14:textId="77777777" w:rsidR="00CC767F" w:rsidRPr="00986958" w:rsidRDefault="00CC767F" w:rsidP="00CC767F">
            <w:pPr>
              <w:pStyle w:val="TAC"/>
            </w:pPr>
            <w:r w:rsidRPr="00986958">
              <w:t>2</w:t>
            </w:r>
          </w:p>
        </w:tc>
        <w:tc>
          <w:tcPr>
            <w:tcW w:w="709" w:type="dxa"/>
          </w:tcPr>
          <w:p w14:paraId="7B3A3F7A" w14:textId="77777777" w:rsidR="00CC767F" w:rsidRPr="00986958" w:rsidRDefault="00CC767F" w:rsidP="00CC767F">
            <w:pPr>
              <w:pStyle w:val="TAC"/>
            </w:pPr>
            <w:r w:rsidRPr="00986958">
              <w:t>1</w:t>
            </w:r>
          </w:p>
        </w:tc>
        <w:tc>
          <w:tcPr>
            <w:tcW w:w="1416" w:type="dxa"/>
          </w:tcPr>
          <w:p w14:paraId="04A21DAA" w14:textId="77777777" w:rsidR="00CC767F" w:rsidRPr="00986958" w:rsidRDefault="00CC767F" w:rsidP="00CC767F">
            <w:pPr>
              <w:pStyle w:val="TAL"/>
            </w:pPr>
          </w:p>
        </w:tc>
      </w:tr>
      <w:tr w:rsidR="00CC767F" w:rsidRPr="00986958"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Pr="00986958" w:rsidRDefault="00CC767F" w:rsidP="00CC767F">
            <w:pPr>
              <w:pStyle w:val="TAC"/>
              <w:rPr>
                <w:noProof/>
                <w:lang w:val="en-US"/>
              </w:rPr>
            </w:pPr>
          </w:p>
          <w:p w14:paraId="4131A37D" w14:textId="77777777" w:rsidR="00CC767F" w:rsidRPr="00986958" w:rsidRDefault="00CC767F" w:rsidP="00CC767F">
            <w:pPr>
              <w:pStyle w:val="TAC"/>
            </w:pPr>
            <w:r w:rsidRPr="00986958">
              <w:rPr>
                <w:noProof/>
                <w:lang w:val="en-US"/>
              </w:rPr>
              <w:t>Length of PLMN IDs contents</w:t>
            </w:r>
          </w:p>
        </w:tc>
        <w:tc>
          <w:tcPr>
            <w:tcW w:w="1416" w:type="dxa"/>
          </w:tcPr>
          <w:p w14:paraId="2859BE3D" w14:textId="77777777" w:rsidR="00CC767F" w:rsidRPr="00986958" w:rsidRDefault="00CC767F" w:rsidP="00CC767F">
            <w:pPr>
              <w:pStyle w:val="TAL"/>
            </w:pPr>
            <w:r w:rsidRPr="00986958">
              <w:t>octet o7+3</w:t>
            </w:r>
          </w:p>
          <w:p w14:paraId="15E3FD1C" w14:textId="77777777" w:rsidR="00CC767F" w:rsidRPr="00986958" w:rsidRDefault="00CC767F" w:rsidP="00CC767F">
            <w:pPr>
              <w:pStyle w:val="TAL"/>
            </w:pPr>
          </w:p>
          <w:p w14:paraId="6671D191" w14:textId="77777777" w:rsidR="00CC767F" w:rsidRPr="00986958" w:rsidRDefault="00CC767F" w:rsidP="00CC767F">
            <w:pPr>
              <w:pStyle w:val="TAL"/>
            </w:pPr>
            <w:r w:rsidRPr="00986958">
              <w:t>octet o7+4</w:t>
            </w:r>
          </w:p>
        </w:tc>
      </w:tr>
      <w:tr w:rsidR="00CC767F" w:rsidRPr="00986958"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Pr="00986958" w:rsidRDefault="00CC767F" w:rsidP="00CC767F">
            <w:pPr>
              <w:pStyle w:val="TAC"/>
            </w:pPr>
          </w:p>
          <w:p w14:paraId="5B4A2CC0" w14:textId="77777777" w:rsidR="00CC767F" w:rsidRPr="00986958" w:rsidRDefault="00CC767F" w:rsidP="00CC767F">
            <w:pPr>
              <w:pStyle w:val="TAC"/>
            </w:pPr>
            <w:r w:rsidRPr="00986958">
              <w:t>PLMN ID 1</w:t>
            </w:r>
          </w:p>
        </w:tc>
        <w:tc>
          <w:tcPr>
            <w:tcW w:w="1416" w:type="dxa"/>
            <w:tcBorders>
              <w:top w:val="nil"/>
              <w:left w:val="single" w:sz="6" w:space="0" w:color="auto"/>
              <w:bottom w:val="nil"/>
              <w:right w:val="nil"/>
            </w:tcBorders>
          </w:tcPr>
          <w:p w14:paraId="47A39D9D" w14:textId="77777777" w:rsidR="00CC767F" w:rsidRPr="00986958" w:rsidRDefault="00CC767F" w:rsidP="00CC767F">
            <w:pPr>
              <w:pStyle w:val="TAL"/>
            </w:pPr>
            <w:r w:rsidRPr="00986958">
              <w:t>octet o7+5</w:t>
            </w:r>
          </w:p>
          <w:p w14:paraId="6AE27509" w14:textId="77777777" w:rsidR="00CC767F" w:rsidRPr="00986958" w:rsidRDefault="00CC767F" w:rsidP="00CC767F">
            <w:pPr>
              <w:pStyle w:val="TAL"/>
            </w:pPr>
          </w:p>
          <w:p w14:paraId="0CB0D4C8" w14:textId="77777777" w:rsidR="00CC767F" w:rsidRPr="00986958" w:rsidRDefault="00CC767F" w:rsidP="00CC767F">
            <w:pPr>
              <w:pStyle w:val="TAL"/>
            </w:pPr>
            <w:r w:rsidRPr="00986958">
              <w:t>octet o7+7</w:t>
            </w:r>
          </w:p>
        </w:tc>
      </w:tr>
      <w:tr w:rsidR="00CC767F" w:rsidRPr="00986958"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Pr="00986958" w:rsidRDefault="00CC767F" w:rsidP="00CC767F">
            <w:pPr>
              <w:pStyle w:val="TAC"/>
            </w:pPr>
          </w:p>
          <w:p w14:paraId="71A9A297" w14:textId="77777777" w:rsidR="00CC767F" w:rsidRPr="00986958" w:rsidRDefault="00CC767F" w:rsidP="00CC767F">
            <w:pPr>
              <w:pStyle w:val="TAC"/>
            </w:pPr>
            <w:r w:rsidRPr="00986958">
              <w:t>PLMN ID 2</w:t>
            </w:r>
          </w:p>
        </w:tc>
        <w:tc>
          <w:tcPr>
            <w:tcW w:w="1416" w:type="dxa"/>
            <w:tcBorders>
              <w:top w:val="nil"/>
              <w:left w:val="single" w:sz="6" w:space="0" w:color="auto"/>
              <w:bottom w:val="nil"/>
              <w:right w:val="nil"/>
            </w:tcBorders>
          </w:tcPr>
          <w:p w14:paraId="13CF7A76" w14:textId="17E02D12" w:rsidR="00CC767F" w:rsidRPr="00986958" w:rsidRDefault="00CC767F" w:rsidP="00CC767F">
            <w:pPr>
              <w:pStyle w:val="TAL"/>
            </w:pPr>
            <w:r w:rsidRPr="00986958">
              <w:t xml:space="preserve">octet </w:t>
            </w:r>
            <w:r w:rsidR="00B405FB" w:rsidRPr="00986958">
              <w:t>(</w:t>
            </w:r>
            <w:r w:rsidRPr="00986958">
              <w:t>o7+8</w:t>
            </w:r>
            <w:r w:rsidR="00B405FB" w:rsidRPr="00986958">
              <w:t>)</w:t>
            </w:r>
            <w:r w:rsidRPr="00986958">
              <w:t>*</w:t>
            </w:r>
          </w:p>
          <w:p w14:paraId="1999C13C" w14:textId="77777777" w:rsidR="00CC767F" w:rsidRPr="00986958" w:rsidRDefault="00CC767F" w:rsidP="00CC767F">
            <w:pPr>
              <w:pStyle w:val="TAL"/>
            </w:pPr>
          </w:p>
          <w:p w14:paraId="3A96CF66" w14:textId="625728CD" w:rsidR="00CC767F" w:rsidRPr="00986958" w:rsidRDefault="00CC767F" w:rsidP="00CC767F">
            <w:pPr>
              <w:pStyle w:val="TAL"/>
            </w:pPr>
            <w:r w:rsidRPr="00986958">
              <w:t xml:space="preserve">octet </w:t>
            </w:r>
            <w:r w:rsidR="00B405FB" w:rsidRPr="00986958">
              <w:t>(</w:t>
            </w:r>
            <w:r w:rsidRPr="00986958">
              <w:t>o7+10</w:t>
            </w:r>
            <w:r w:rsidR="00B405FB" w:rsidRPr="00986958">
              <w:t>)</w:t>
            </w:r>
            <w:r w:rsidRPr="00986958">
              <w:t>*</w:t>
            </w:r>
          </w:p>
        </w:tc>
      </w:tr>
      <w:tr w:rsidR="00CC767F" w:rsidRPr="00986958"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Pr="00986958" w:rsidRDefault="00CC767F" w:rsidP="00CC767F">
            <w:pPr>
              <w:pStyle w:val="TAC"/>
            </w:pPr>
          </w:p>
          <w:p w14:paraId="4970A602"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19D7E63" w14:textId="3D415182" w:rsidR="00CC767F" w:rsidRPr="00986958" w:rsidRDefault="00CC767F" w:rsidP="00CC767F">
            <w:pPr>
              <w:pStyle w:val="TAL"/>
            </w:pPr>
            <w:r w:rsidRPr="00986958">
              <w:t xml:space="preserve">octet </w:t>
            </w:r>
            <w:r w:rsidR="00B405FB" w:rsidRPr="00986958">
              <w:t>(</w:t>
            </w:r>
            <w:r w:rsidRPr="00986958">
              <w:t>o7+11</w:t>
            </w:r>
            <w:r w:rsidR="00B405FB" w:rsidRPr="00986958">
              <w:t>)</w:t>
            </w:r>
            <w:r w:rsidRPr="00986958">
              <w:t>*</w:t>
            </w:r>
          </w:p>
          <w:p w14:paraId="12063F69" w14:textId="77777777" w:rsidR="00CC767F" w:rsidRPr="00986958" w:rsidRDefault="00CC767F" w:rsidP="00CC767F">
            <w:pPr>
              <w:pStyle w:val="TAL"/>
            </w:pPr>
          </w:p>
          <w:p w14:paraId="14BB4F67" w14:textId="13FCDAAC" w:rsidR="00CC767F" w:rsidRPr="00986958" w:rsidRDefault="00CC767F" w:rsidP="00CC767F">
            <w:pPr>
              <w:pStyle w:val="TAL"/>
            </w:pPr>
            <w:r w:rsidRPr="00986958">
              <w:t xml:space="preserve">octet </w:t>
            </w:r>
            <w:r w:rsidR="00B405FB" w:rsidRPr="00986958">
              <w:t>(</w:t>
            </w:r>
            <w:r w:rsidRPr="00986958">
              <w:t>o7+1+(3*n)</w:t>
            </w:r>
            <w:r w:rsidR="00B405FB" w:rsidRPr="00986958">
              <w:t>)</w:t>
            </w:r>
            <w:r w:rsidRPr="00986958">
              <w:t>*</w:t>
            </w:r>
          </w:p>
        </w:tc>
      </w:tr>
      <w:tr w:rsidR="00CC767F" w:rsidRPr="00986958"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Pr="00986958" w:rsidRDefault="00CC767F" w:rsidP="00CC767F">
            <w:pPr>
              <w:pStyle w:val="TAC"/>
            </w:pPr>
          </w:p>
          <w:p w14:paraId="34D6163E" w14:textId="77777777" w:rsidR="00CC767F" w:rsidRPr="00986958" w:rsidRDefault="00CC767F" w:rsidP="00CC767F">
            <w:pPr>
              <w:pStyle w:val="TAC"/>
            </w:pPr>
            <w:r w:rsidRPr="00986958">
              <w:t>PLMN ID n</w:t>
            </w:r>
          </w:p>
        </w:tc>
        <w:tc>
          <w:tcPr>
            <w:tcW w:w="1416" w:type="dxa"/>
            <w:tcBorders>
              <w:top w:val="nil"/>
              <w:left w:val="single" w:sz="6" w:space="0" w:color="auto"/>
              <w:bottom w:val="nil"/>
              <w:right w:val="nil"/>
            </w:tcBorders>
          </w:tcPr>
          <w:p w14:paraId="142015B4" w14:textId="0DC4B61D" w:rsidR="00CC767F" w:rsidRPr="00986958" w:rsidRDefault="00CC767F" w:rsidP="00CC767F">
            <w:pPr>
              <w:pStyle w:val="TAL"/>
            </w:pPr>
            <w:r w:rsidRPr="00986958">
              <w:t xml:space="preserve">octet </w:t>
            </w:r>
            <w:r w:rsidR="00B405FB" w:rsidRPr="00986958">
              <w:t>(</w:t>
            </w:r>
            <w:r w:rsidRPr="00986958">
              <w:t>o7+2+(3*n)</w:t>
            </w:r>
            <w:r w:rsidR="00B405FB" w:rsidRPr="00986958">
              <w:t>)</w:t>
            </w:r>
            <w:r w:rsidRPr="00986958">
              <w:t>*</w:t>
            </w:r>
          </w:p>
          <w:p w14:paraId="2DED5151" w14:textId="77777777" w:rsidR="00CC767F" w:rsidRPr="00986958" w:rsidRDefault="00CC767F" w:rsidP="00CC767F">
            <w:pPr>
              <w:pStyle w:val="TAL"/>
            </w:pPr>
          </w:p>
          <w:p w14:paraId="04554960" w14:textId="31E3A0A1" w:rsidR="00CC767F" w:rsidRPr="00986958" w:rsidRDefault="00CC767F" w:rsidP="00CC767F">
            <w:pPr>
              <w:pStyle w:val="TAL"/>
            </w:pPr>
            <w:r w:rsidRPr="00986958">
              <w:t xml:space="preserve">octet </w:t>
            </w:r>
            <w:r w:rsidR="00B405FB" w:rsidRPr="00986958">
              <w:t>(</w:t>
            </w:r>
            <w:r w:rsidRPr="00986958">
              <w:t>o7+4+(3*n)</w:t>
            </w:r>
            <w:r w:rsidR="00B405FB" w:rsidRPr="00986958">
              <w:t>)*</w:t>
            </w:r>
            <w:r w:rsidRPr="00986958">
              <w:t xml:space="preserve"> = octet o5*</w:t>
            </w:r>
          </w:p>
        </w:tc>
      </w:tr>
    </w:tbl>
    <w:p w14:paraId="4E559A43" w14:textId="77777777" w:rsidR="00CC767F" w:rsidRPr="00986958" w:rsidRDefault="00CC767F" w:rsidP="00CC767F">
      <w:pPr>
        <w:pStyle w:val="TF"/>
      </w:pPr>
      <w:r w:rsidRPr="00986958">
        <w:t>Figure 5</w:t>
      </w:r>
      <w:r w:rsidRPr="00986958">
        <w:rPr>
          <w:rFonts w:hint="eastAsia"/>
        </w:rPr>
        <w:t>.</w:t>
      </w:r>
      <w:r w:rsidRPr="00986958">
        <w:t>4.1.4: PLMN IDs</w:t>
      </w:r>
    </w:p>
    <w:p w14:paraId="450BE5EA" w14:textId="77777777" w:rsidR="00CC767F" w:rsidRPr="00986958" w:rsidRDefault="00CC767F" w:rsidP="00CC767F">
      <w:pPr>
        <w:pStyle w:val="TH"/>
      </w:pPr>
      <w:r w:rsidRPr="00986958">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3402527" w14:textId="77777777" w:rsidTr="00CC767F">
        <w:trPr>
          <w:cantSplit/>
          <w:jc w:val="center"/>
        </w:trPr>
        <w:tc>
          <w:tcPr>
            <w:tcW w:w="7094" w:type="dxa"/>
          </w:tcPr>
          <w:p w14:paraId="74801939" w14:textId="77777777" w:rsidR="00CC767F" w:rsidRPr="00986958" w:rsidRDefault="00CC767F" w:rsidP="00CC767F">
            <w:pPr>
              <w:pStyle w:val="TAL"/>
            </w:pPr>
            <w:r w:rsidRPr="00986958">
              <w:t>PLMN ID</w:t>
            </w:r>
          </w:p>
          <w:p w14:paraId="71548A07" w14:textId="77777777" w:rsidR="00CC767F" w:rsidRPr="00986958" w:rsidRDefault="00CC767F" w:rsidP="00CC767F">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CC767F" w:rsidRPr="00986958" w14:paraId="0E0B31B5" w14:textId="77777777" w:rsidTr="00CC767F">
        <w:trPr>
          <w:cantSplit/>
          <w:jc w:val="center"/>
        </w:trPr>
        <w:tc>
          <w:tcPr>
            <w:tcW w:w="7094" w:type="dxa"/>
          </w:tcPr>
          <w:p w14:paraId="5EDE37B0" w14:textId="77777777" w:rsidR="00CC767F" w:rsidRPr="00986958" w:rsidRDefault="00CC767F" w:rsidP="00CC767F">
            <w:pPr>
              <w:pStyle w:val="TAL"/>
            </w:pPr>
            <w:bookmarkStart w:id="382" w:name="MCCQCTEMPBM_00000265"/>
          </w:p>
        </w:tc>
      </w:tr>
      <w:bookmarkEnd w:id="382"/>
    </w:tbl>
    <w:p w14:paraId="5E7EAD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48E5D34F" w14:textId="77777777" w:rsidTr="00CC767F">
        <w:trPr>
          <w:cantSplit/>
          <w:jc w:val="center"/>
        </w:trPr>
        <w:tc>
          <w:tcPr>
            <w:tcW w:w="708" w:type="dxa"/>
          </w:tcPr>
          <w:p w14:paraId="3CC9F29A" w14:textId="77777777" w:rsidR="00CC767F" w:rsidRPr="00986958" w:rsidRDefault="00CC767F" w:rsidP="00CC767F">
            <w:pPr>
              <w:pStyle w:val="TAC"/>
            </w:pPr>
            <w:r w:rsidRPr="00986958">
              <w:t>8</w:t>
            </w:r>
          </w:p>
        </w:tc>
        <w:tc>
          <w:tcPr>
            <w:tcW w:w="709" w:type="dxa"/>
          </w:tcPr>
          <w:p w14:paraId="2A6CE32D" w14:textId="77777777" w:rsidR="00CC767F" w:rsidRPr="00986958" w:rsidRDefault="00CC767F" w:rsidP="00CC767F">
            <w:pPr>
              <w:pStyle w:val="TAC"/>
            </w:pPr>
            <w:r w:rsidRPr="00986958">
              <w:t>7</w:t>
            </w:r>
          </w:p>
        </w:tc>
        <w:tc>
          <w:tcPr>
            <w:tcW w:w="709" w:type="dxa"/>
          </w:tcPr>
          <w:p w14:paraId="2E53F809" w14:textId="77777777" w:rsidR="00CC767F" w:rsidRPr="00986958" w:rsidRDefault="00CC767F" w:rsidP="00CC767F">
            <w:pPr>
              <w:pStyle w:val="TAC"/>
            </w:pPr>
            <w:r w:rsidRPr="00986958">
              <w:t>6</w:t>
            </w:r>
          </w:p>
        </w:tc>
        <w:tc>
          <w:tcPr>
            <w:tcW w:w="709" w:type="dxa"/>
          </w:tcPr>
          <w:p w14:paraId="665F3E12" w14:textId="77777777" w:rsidR="00CC767F" w:rsidRPr="00986958" w:rsidRDefault="00CC767F" w:rsidP="00CC767F">
            <w:pPr>
              <w:pStyle w:val="TAC"/>
            </w:pPr>
            <w:r w:rsidRPr="00986958">
              <w:t>5</w:t>
            </w:r>
          </w:p>
        </w:tc>
        <w:tc>
          <w:tcPr>
            <w:tcW w:w="709" w:type="dxa"/>
          </w:tcPr>
          <w:p w14:paraId="6EDD1958" w14:textId="77777777" w:rsidR="00CC767F" w:rsidRPr="00986958" w:rsidRDefault="00CC767F" w:rsidP="00CC767F">
            <w:pPr>
              <w:pStyle w:val="TAC"/>
            </w:pPr>
            <w:r w:rsidRPr="00986958">
              <w:t>4</w:t>
            </w:r>
          </w:p>
        </w:tc>
        <w:tc>
          <w:tcPr>
            <w:tcW w:w="709" w:type="dxa"/>
          </w:tcPr>
          <w:p w14:paraId="332238E2" w14:textId="77777777" w:rsidR="00CC767F" w:rsidRPr="00986958" w:rsidRDefault="00CC767F" w:rsidP="00CC767F">
            <w:pPr>
              <w:pStyle w:val="TAC"/>
            </w:pPr>
            <w:r w:rsidRPr="00986958">
              <w:t>3</w:t>
            </w:r>
          </w:p>
        </w:tc>
        <w:tc>
          <w:tcPr>
            <w:tcW w:w="709" w:type="dxa"/>
          </w:tcPr>
          <w:p w14:paraId="42ED0FF1" w14:textId="77777777" w:rsidR="00CC767F" w:rsidRPr="00986958" w:rsidRDefault="00CC767F" w:rsidP="00CC767F">
            <w:pPr>
              <w:pStyle w:val="TAC"/>
            </w:pPr>
            <w:r w:rsidRPr="00986958">
              <w:t>2</w:t>
            </w:r>
          </w:p>
        </w:tc>
        <w:tc>
          <w:tcPr>
            <w:tcW w:w="709" w:type="dxa"/>
          </w:tcPr>
          <w:p w14:paraId="1B89623A" w14:textId="77777777" w:rsidR="00CC767F" w:rsidRPr="00986958" w:rsidRDefault="00CC767F" w:rsidP="00CC767F">
            <w:pPr>
              <w:pStyle w:val="TAC"/>
            </w:pPr>
            <w:r w:rsidRPr="00986958">
              <w:t>1</w:t>
            </w:r>
          </w:p>
        </w:tc>
        <w:tc>
          <w:tcPr>
            <w:tcW w:w="1416" w:type="dxa"/>
          </w:tcPr>
          <w:p w14:paraId="0089FE1A" w14:textId="77777777" w:rsidR="00CC767F" w:rsidRPr="00986958" w:rsidRDefault="00CC767F" w:rsidP="00CC767F">
            <w:pPr>
              <w:pStyle w:val="TAL"/>
            </w:pPr>
          </w:p>
        </w:tc>
      </w:tr>
      <w:tr w:rsidR="00CC767F" w:rsidRPr="00986958"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Pr="00986958" w:rsidRDefault="00CC767F" w:rsidP="00CC767F">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Pr="00986958" w:rsidRDefault="00CC767F" w:rsidP="00CC767F">
            <w:pPr>
              <w:pStyle w:val="TAC"/>
            </w:pPr>
            <w:r w:rsidRPr="00986958">
              <w:t>MCC digit 1</w:t>
            </w:r>
          </w:p>
        </w:tc>
        <w:tc>
          <w:tcPr>
            <w:tcW w:w="1416" w:type="dxa"/>
            <w:tcBorders>
              <w:top w:val="nil"/>
              <w:left w:val="single" w:sz="6" w:space="0" w:color="auto"/>
              <w:bottom w:val="nil"/>
              <w:right w:val="nil"/>
            </w:tcBorders>
          </w:tcPr>
          <w:p w14:paraId="27DA32FF" w14:textId="77777777" w:rsidR="00CC767F" w:rsidRPr="00986958" w:rsidRDefault="00CC767F" w:rsidP="00CC767F">
            <w:pPr>
              <w:pStyle w:val="TAL"/>
            </w:pPr>
            <w:r w:rsidRPr="00986958">
              <w:t>octet o7+8</w:t>
            </w:r>
          </w:p>
        </w:tc>
      </w:tr>
      <w:tr w:rsidR="00CC767F" w:rsidRPr="00986958"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Pr="00986958" w:rsidRDefault="00CC767F" w:rsidP="00CC767F">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Pr="00986958" w:rsidRDefault="00CC767F" w:rsidP="00CC767F">
            <w:pPr>
              <w:pStyle w:val="TAC"/>
            </w:pPr>
            <w:r w:rsidRPr="00986958">
              <w:t>MCC digit 3</w:t>
            </w:r>
          </w:p>
        </w:tc>
        <w:tc>
          <w:tcPr>
            <w:tcW w:w="1416" w:type="dxa"/>
            <w:tcBorders>
              <w:top w:val="nil"/>
              <w:left w:val="single" w:sz="6" w:space="0" w:color="auto"/>
              <w:bottom w:val="nil"/>
              <w:right w:val="nil"/>
            </w:tcBorders>
          </w:tcPr>
          <w:p w14:paraId="5FD4F484" w14:textId="77777777" w:rsidR="00CC767F" w:rsidRPr="00986958" w:rsidRDefault="00CC767F" w:rsidP="00CC767F">
            <w:pPr>
              <w:pStyle w:val="TAL"/>
            </w:pPr>
            <w:r w:rsidRPr="00986958">
              <w:t>octet o7+9</w:t>
            </w:r>
          </w:p>
        </w:tc>
      </w:tr>
      <w:tr w:rsidR="00CC767F" w:rsidRPr="00986958"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Pr="00986958" w:rsidRDefault="00CC767F" w:rsidP="00CC767F">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Pr="00986958" w:rsidRDefault="00CC767F" w:rsidP="00CC767F">
            <w:pPr>
              <w:pStyle w:val="TAC"/>
            </w:pPr>
            <w:r w:rsidRPr="00986958">
              <w:t>MNC digit 1</w:t>
            </w:r>
          </w:p>
        </w:tc>
        <w:tc>
          <w:tcPr>
            <w:tcW w:w="1416" w:type="dxa"/>
            <w:tcBorders>
              <w:top w:val="nil"/>
              <w:left w:val="single" w:sz="6" w:space="0" w:color="auto"/>
              <w:bottom w:val="nil"/>
              <w:right w:val="nil"/>
            </w:tcBorders>
          </w:tcPr>
          <w:p w14:paraId="1D8AE7AF" w14:textId="77777777" w:rsidR="00CC767F" w:rsidRPr="00986958" w:rsidRDefault="00CC767F" w:rsidP="00CC767F">
            <w:pPr>
              <w:pStyle w:val="TAL"/>
            </w:pPr>
            <w:r w:rsidRPr="00986958">
              <w:t>octet o7+10</w:t>
            </w:r>
          </w:p>
        </w:tc>
      </w:tr>
    </w:tbl>
    <w:p w14:paraId="57F27145" w14:textId="77777777" w:rsidR="00CC767F" w:rsidRPr="00986958" w:rsidRDefault="00CC767F" w:rsidP="00CC767F">
      <w:pPr>
        <w:pStyle w:val="TF"/>
      </w:pPr>
      <w:r w:rsidRPr="00986958">
        <w:t>Figure 5</w:t>
      </w:r>
      <w:r w:rsidRPr="00986958">
        <w:rPr>
          <w:rFonts w:hint="eastAsia"/>
        </w:rPr>
        <w:t>.</w:t>
      </w:r>
      <w:r w:rsidRPr="00986958">
        <w:t>4.1.5: PLMN ID</w:t>
      </w:r>
    </w:p>
    <w:p w14:paraId="0AF05AAE" w14:textId="77777777" w:rsidR="00CC767F" w:rsidRPr="00986958" w:rsidRDefault="00CC767F" w:rsidP="00CC767F">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5EBFEFF" w14:textId="77777777" w:rsidTr="00CC767F">
        <w:trPr>
          <w:cantSplit/>
          <w:jc w:val="center"/>
        </w:trPr>
        <w:tc>
          <w:tcPr>
            <w:tcW w:w="7094" w:type="dxa"/>
          </w:tcPr>
          <w:p w14:paraId="41D38D4B" w14:textId="77777777" w:rsidR="00CC767F" w:rsidRPr="00986958" w:rsidRDefault="00CC767F" w:rsidP="00CC767F">
            <w:pPr>
              <w:pStyle w:val="TAL"/>
            </w:pPr>
            <w:r w:rsidRPr="00986958">
              <w:t>Mobile country code (MCC)</w:t>
            </w:r>
          </w:p>
          <w:p w14:paraId="6BE0460B" w14:textId="77777777" w:rsidR="00CC767F" w:rsidRPr="00986958" w:rsidRDefault="00CC767F" w:rsidP="00843CF5">
            <w:pPr>
              <w:pStyle w:val="TAL"/>
              <w:rPr>
                <w:noProof/>
                <w:lang w:val="en-US"/>
              </w:rPr>
            </w:pPr>
            <w:r w:rsidRPr="00986958">
              <w:t>The MCC field is coded as in ITU-T Recommendation E.212 [</w:t>
            </w:r>
            <w:r w:rsidR="00843CF5" w:rsidRPr="00986958">
              <w:t>6</w:t>
            </w:r>
            <w:r w:rsidRPr="00986958">
              <w:t>], annex A.</w:t>
            </w:r>
          </w:p>
        </w:tc>
      </w:tr>
      <w:tr w:rsidR="00CC767F" w:rsidRPr="00986958" w14:paraId="005000DD" w14:textId="77777777" w:rsidTr="00CC767F">
        <w:trPr>
          <w:cantSplit/>
          <w:jc w:val="center"/>
        </w:trPr>
        <w:tc>
          <w:tcPr>
            <w:tcW w:w="7094" w:type="dxa"/>
          </w:tcPr>
          <w:p w14:paraId="19A23ECD" w14:textId="77777777" w:rsidR="00CC767F" w:rsidRPr="00986958" w:rsidRDefault="00CC767F" w:rsidP="00CC767F">
            <w:pPr>
              <w:pStyle w:val="TAL"/>
            </w:pPr>
            <w:bookmarkStart w:id="383" w:name="MCCQCTEMPBM_00000266"/>
          </w:p>
        </w:tc>
      </w:tr>
      <w:bookmarkEnd w:id="383"/>
      <w:tr w:rsidR="00CC767F" w:rsidRPr="00986958" w14:paraId="2C5E3411" w14:textId="77777777" w:rsidTr="00CC767F">
        <w:trPr>
          <w:cantSplit/>
          <w:jc w:val="center"/>
        </w:trPr>
        <w:tc>
          <w:tcPr>
            <w:tcW w:w="7094" w:type="dxa"/>
          </w:tcPr>
          <w:p w14:paraId="183DCF37" w14:textId="77777777" w:rsidR="00CC767F" w:rsidRPr="00986958" w:rsidRDefault="00CC767F" w:rsidP="00CC767F">
            <w:pPr>
              <w:pStyle w:val="TAL"/>
            </w:pPr>
            <w:r w:rsidRPr="00986958">
              <w:t>Mobile network code (MNC)</w:t>
            </w:r>
          </w:p>
          <w:p w14:paraId="16433BEA" w14:textId="77777777" w:rsidR="00CC767F" w:rsidRPr="00986958" w:rsidRDefault="00CC767F" w:rsidP="00CC767F">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CC767F" w:rsidRPr="00986958" w14:paraId="63F339E7" w14:textId="77777777" w:rsidTr="00CC767F">
        <w:trPr>
          <w:cantSplit/>
          <w:jc w:val="center"/>
        </w:trPr>
        <w:tc>
          <w:tcPr>
            <w:tcW w:w="7094" w:type="dxa"/>
          </w:tcPr>
          <w:p w14:paraId="350034B8" w14:textId="77777777" w:rsidR="00CC767F" w:rsidRPr="00986958" w:rsidRDefault="00CC767F" w:rsidP="00CC767F">
            <w:pPr>
              <w:pStyle w:val="TAL"/>
            </w:pPr>
            <w:bookmarkStart w:id="384" w:name="MCCQCTEMPBM_00000267"/>
          </w:p>
        </w:tc>
      </w:tr>
      <w:bookmarkEnd w:id="384"/>
    </w:tbl>
    <w:p w14:paraId="05014291"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828F931" w14:textId="77777777" w:rsidTr="00CC767F">
        <w:trPr>
          <w:cantSplit/>
          <w:jc w:val="center"/>
        </w:trPr>
        <w:tc>
          <w:tcPr>
            <w:tcW w:w="708" w:type="dxa"/>
          </w:tcPr>
          <w:p w14:paraId="1C635A84" w14:textId="77777777" w:rsidR="00CC767F" w:rsidRPr="00986958" w:rsidRDefault="00CC767F" w:rsidP="00CC767F">
            <w:pPr>
              <w:pStyle w:val="TAC"/>
            </w:pPr>
            <w:r w:rsidRPr="00986958">
              <w:t>8</w:t>
            </w:r>
          </w:p>
        </w:tc>
        <w:tc>
          <w:tcPr>
            <w:tcW w:w="709" w:type="dxa"/>
          </w:tcPr>
          <w:p w14:paraId="2A944961" w14:textId="77777777" w:rsidR="00CC767F" w:rsidRPr="00986958" w:rsidRDefault="00CC767F" w:rsidP="00CC767F">
            <w:pPr>
              <w:pStyle w:val="TAC"/>
            </w:pPr>
            <w:r w:rsidRPr="00986958">
              <w:t>7</w:t>
            </w:r>
          </w:p>
        </w:tc>
        <w:tc>
          <w:tcPr>
            <w:tcW w:w="709" w:type="dxa"/>
          </w:tcPr>
          <w:p w14:paraId="15CFD666" w14:textId="77777777" w:rsidR="00CC767F" w:rsidRPr="00986958" w:rsidRDefault="00CC767F" w:rsidP="00CC767F">
            <w:pPr>
              <w:pStyle w:val="TAC"/>
            </w:pPr>
            <w:r w:rsidRPr="00986958">
              <w:t>6</w:t>
            </w:r>
          </w:p>
        </w:tc>
        <w:tc>
          <w:tcPr>
            <w:tcW w:w="709" w:type="dxa"/>
          </w:tcPr>
          <w:p w14:paraId="6160B775" w14:textId="77777777" w:rsidR="00CC767F" w:rsidRPr="00986958" w:rsidRDefault="00CC767F" w:rsidP="00CC767F">
            <w:pPr>
              <w:pStyle w:val="TAC"/>
            </w:pPr>
            <w:r w:rsidRPr="00986958">
              <w:t>5</w:t>
            </w:r>
          </w:p>
        </w:tc>
        <w:tc>
          <w:tcPr>
            <w:tcW w:w="709" w:type="dxa"/>
          </w:tcPr>
          <w:p w14:paraId="566AEA61" w14:textId="77777777" w:rsidR="00CC767F" w:rsidRPr="00986958" w:rsidRDefault="00CC767F" w:rsidP="00CC767F">
            <w:pPr>
              <w:pStyle w:val="TAC"/>
            </w:pPr>
            <w:r w:rsidRPr="00986958">
              <w:t>4</w:t>
            </w:r>
          </w:p>
        </w:tc>
        <w:tc>
          <w:tcPr>
            <w:tcW w:w="709" w:type="dxa"/>
          </w:tcPr>
          <w:p w14:paraId="5EAE7423" w14:textId="77777777" w:rsidR="00CC767F" w:rsidRPr="00986958" w:rsidRDefault="00CC767F" w:rsidP="00CC767F">
            <w:pPr>
              <w:pStyle w:val="TAC"/>
            </w:pPr>
            <w:r w:rsidRPr="00986958">
              <w:t>3</w:t>
            </w:r>
          </w:p>
        </w:tc>
        <w:tc>
          <w:tcPr>
            <w:tcW w:w="709" w:type="dxa"/>
          </w:tcPr>
          <w:p w14:paraId="65AA47F1" w14:textId="77777777" w:rsidR="00CC767F" w:rsidRPr="00986958" w:rsidRDefault="00CC767F" w:rsidP="00CC767F">
            <w:pPr>
              <w:pStyle w:val="TAC"/>
            </w:pPr>
            <w:r w:rsidRPr="00986958">
              <w:t>2</w:t>
            </w:r>
          </w:p>
        </w:tc>
        <w:tc>
          <w:tcPr>
            <w:tcW w:w="709" w:type="dxa"/>
          </w:tcPr>
          <w:p w14:paraId="5096D199" w14:textId="77777777" w:rsidR="00CC767F" w:rsidRPr="00986958" w:rsidRDefault="00CC767F" w:rsidP="00CC767F">
            <w:pPr>
              <w:pStyle w:val="TAC"/>
            </w:pPr>
            <w:r w:rsidRPr="00986958">
              <w:t>1</w:t>
            </w:r>
          </w:p>
        </w:tc>
        <w:tc>
          <w:tcPr>
            <w:tcW w:w="1416" w:type="dxa"/>
          </w:tcPr>
          <w:p w14:paraId="44F3CDBF" w14:textId="77777777" w:rsidR="00CC767F" w:rsidRPr="00986958" w:rsidRDefault="00CC767F" w:rsidP="00CC767F">
            <w:pPr>
              <w:pStyle w:val="TAL"/>
            </w:pPr>
          </w:p>
        </w:tc>
      </w:tr>
      <w:tr w:rsidR="00CC767F" w:rsidRPr="00986958"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Pr="00986958" w:rsidRDefault="00CC767F" w:rsidP="00CC767F">
            <w:pPr>
              <w:pStyle w:val="TAC"/>
              <w:rPr>
                <w:noProof/>
                <w:lang w:val="en-US"/>
              </w:rPr>
            </w:pPr>
          </w:p>
          <w:p w14:paraId="33AA063F" w14:textId="77777777" w:rsidR="00CC767F" w:rsidRPr="00986958" w:rsidRDefault="00CC767F" w:rsidP="00CC767F">
            <w:pPr>
              <w:pStyle w:val="TAC"/>
            </w:pPr>
            <w:r w:rsidRPr="00986958">
              <w:t>Length of V2X service identifier unrelated info contents</w:t>
            </w:r>
          </w:p>
        </w:tc>
        <w:tc>
          <w:tcPr>
            <w:tcW w:w="1416" w:type="dxa"/>
          </w:tcPr>
          <w:p w14:paraId="1CBE6998" w14:textId="77777777" w:rsidR="00CC767F" w:rsidRPr="00986958" w:rsidRDefault="00CC767F" w:rsidP="00CC767F">
            <w:pPr>
              <w:pStyle w:val="TAL"/>
            </w:pPr>
            <w:r w:rsidRPr="00986958">
              <w:t>octet o5+2</w:t>
            </w:r>
          </w:p>
          <w:p w14:paraId="4FE5A35E" w14:textId="77777777" w:rsidR="00CC767F" w:rsidRPr="00986958" w:rsidRDefault="00CC767F" w:rsidP="00CC767F">
            <w:pPr>
              <w:pStyle w:val="TAL"/>
            </w:pPr>
          </w:p>
          <w:p w14:paraId="37B91B00" w14:textId="77777777" w:rsidR="00CC767F" w:rsidRPr="00986958" w:rsidRDefault="00CC767F" w:rsidP="00CC767F">
            <w:pPr>
              <w:pStyle w:val="TAL"/>
            </w:pPr>
            <w:r w:rsidRPr="00986958">
              <w:t>octet o5+3</w:t>
            </w:r>
          </w:p>
        </w:tc>
      </w:tr>
      <w:tr w:rsidR="00CC767F" w:rsidRPr="00986958"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Pr="00986958" w:rsidRDefault="00CC767F" w:rsidP="00CC767F">
            <w:pPr>
              <w:pStyle w:val="TAC"/>
            </w:pPr>
            <w:r w:rsidRPr="00986958">
              <w:t>0</w:t>
            </w:r>
          </w:p>
          <w:p w14:paraId="0215861A"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Pr="00986958" w:rsidRDefault="00CC767F" w:rsidP="00CC767F">
            <w:pPr>
              <w:pStyle w:val="TAC"/>
            </w:pPr>
            <w:r w:rsidRPr="00986958">
              <w:t>0</w:t>
            </w:r>
          </w:p>
          <w:p w14:paraId="6973083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Pr="00986958" w:rsidRDefault="00CC767F" w:rsidP="00CC767F">
            <w:pPr>
              <w:pStyle w:val="TAC"/>
            </w:pPr>
            <w:r w:rsidRPr="00986958">
              <w:t>0</w:t>
            </w:r>
          </w:p>
          <w:p w14:paraId="2C4ED7C3"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Pr="00986958" w:rsidRDefault="00CC767F" w:rsidP="00CC767F">
            <w:pPr>
              <w:pStyle w:val="TAC"/>
            </w:pPr>
            <w:r w:rsidRPr="00986958">
              <w:t>0</w:t>
            </w:r>
          </w:p>
          <w:p w14:paraId="1D72D845"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Pr="00986958" w:rsidRDefault="00CC767F" w:rsidP="00CC767F">
            <w:pPr>
              <w:pStyle w:val="TAC"/>
            </w:pPr>
            <w:r w:rsidRPr="00986958">
              <w:t>0</w:t>
            </w:r>
          </w:p>
          <w:p w14:paraId="6E1026A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Pr="00986958" w:rsidRDefault="00CC767F" w:rsidP="00CC767F">
            <w:pPr>
              <w:pStyle w:val="TAC"/>
            </w:pPr>
            <w:r w:rsidRPr="00986958">
              <w:t>0</w:t>
            </w:r>
          </w:p>
          <w:p w14:paraId="2D30B641"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Pr="00986958" w:rsidRDefault="00CC767F" w:rsidP="00CC767F">
            <w:pPr>
              <w:pStyle w:val="TAC"/>
            </w:pPr>
            <w:r w:rsidRPr="00986958">
              <w:t>0</w:t>
            </w:r>
          </w:p>
          <w:p w14:paraId="04F01C2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Pr="00986958" w:rsidRDefault="00CC767F" w:rsidP="00CC767F">
            <w:pPr>
              <w:pStyle w:val="TAC"/>
              <w:rPr>
                <w:noProof/>
                <w:lang w:val="en-US"/>
              </w:rPr>
            </w:pPr>
            <w:r w:rsidRPr="00986958">
              <w:t>VAAI</w:t>
            </w:r>
          </w:p>
        </w:tc>
        <w:tc>
          <w:tcPr>
            <w:tcW w:w="1416" w:type="dxa"/>
          </w:tcPr>
          <w:p w14:paraId="1BEC293A" w14:textId="77777777" w:rsidR="00CC767F" w:rsidRPr="00986958" w:rsidRDefault="00CC767F" w:rsidP="00CC767F">
            <w:pPr>
              <w:pStyle w:val="TAL"/>
            </w:pPr>
            <w:r w:rsidRPr="00986958">
              <w:t>octet o5+4</w:t>
            </w:r>
          </w:p>
        </w:tc>
      </w:tr>
      <w:tr w:rsidR="00CC767F" w:rsidRPr="00986958"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Pr="00986958" w:rsidRDefault="00CC767F" w:rsidP="00CC767F">
            <w:pPr>
              <w:pStyle w:val="TAC"/>
            </w:pPr>
          </w:p>
          <w:p w14:paraId="5FDED19E" w14:textId="77777777" w:rsidR="00CC767F" w:rsidRPr="00986958" w:rsidRDefault="00CC767F" w:rsidP="00CC767F">
            <w:pPr>
              <w:pStyle w:val="TAC"/>
            </w:pPr>
            <w:r w:rsidRPr="00986958">
              <w:t>V2X AS addresses</w:t>
            </w:r>
          </w:p>
        </w:tc>
        <w:tc>
          <w:tcPr>
            <w:tcW w:w="1416" w:type="dxa"/>
          </w:tcPr>
          <w:p w14:paraId="021C8361" w14:textId="7D65B591" w:rsidR="00CC767F" w:rsidRPr="00986958" w:rsidRDefault="00CC767F" w:rsidP="00CC767F">
            <w:pPr>
              <w:pStyle w:val="TAL"/>
            </w:pPr>
            <w:r w:rsidRPr="00986958">
              <w:t xml:space="preserve">octet </w:t>
            </w:r>
            <w:r w:rsidR="00B405FB" w:rsidRPr="00986958">
              <w:t>(</w:t>
            </w:r>
            <w:r w:rsidRPr="00986958">
              <w:t>o5+5</w:t>
            </w:r>
            <w:r w:rsidR="00B405FB" w:rsidRPr="00986958">
              <w:t>)</w:t>
            </w:r>
            <w:r w:rsidRPr="00986958">
              <w:t>*</w:t>
            </w:r>
          </w:p>
          <w:p w14:paraId="1AE8BFB6" w14:textId="77777777" w:rsidR="00CC767F" w:rsidRPr="00986958" w:rsidRDefault="00CC767F" w:rsidP="00CC767F">
            <w:pPr>
              <w:pStyle w:val="TAL"/>
            </w:pPr>
          </w:p>
          <w:p w14:paraId="6E0F67AF" w14:textId="77777777" w:rsidR="00CC767F" w:rsidRPr="00986958" w:rsidRDefault="00CC767F" w:rsidP="00CC767F">
            <w:pPr>
              <w:pStyle w:val="TAL"/>
            </w:pPr>
            <w:r w:rsidRPr="00986958">
              <w:t>octet o6*</w:t>
            </w:r>
          </w:p>
        </w:tc>
      </w:tr>
    </w:tbl>
    <w:p w14:paraId="68D02868" w14:textId="77777777" w:rsidR="00CC767F" w:rsidRPr="00986958" w:rsidRDefault="00CC767F" w:rsidP="00CC767F">
      <w:pPr>
        <w:pStyle w:val="TF"/>
      </w:pPr>
      <w:r w:rsidRPr="00986958">
        <w:t>Figure 5</w:t>
      </w:r>
      <w:r w:rsidRPr="00986958">
        <w:rPr>
          <w:rFonts w:hint="eastAsia"/>
        </w:rPr>
        <w:t>.</w:t>
      </w:r>
      <w:r w:rsidRPr="00986958">
        <w:t>4.1.6: V2X service identifier unrelated info</w:t>
      </w:r>
    </w:p>
    <w:p w14:paraId="14AB04E3" w14:textId="77777777" w:rsidR="00CC767F" w:rsidRPr="00986958" w:rsidRDefault="00CC767F" w:rsidP="00CC767F">
      <w:pPr>
        <w:pStyle w:val="TH"/>
      </w:pPr>
      <w:r w:rsidRPr="00986958">
        <w:lastRenderedPageBreak/>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07F8CC94" w14:textId="77777777" w:rsidTr="00CC767F">
        <w:trPr>
          <w:cantSplit/>
          <w:jc w:val="center"/>
        </w:trPr>
        <w:tc>
          <w:tcPr>
            <w:tcW w:w="7094" w:type="dxa"/>
          </w:tcPr>
          <w:p w14:paraId="7FE7298A" w14:textId="77777777" w:rsidR="00CC767F" w:rsidRPr="00986958" w:rsidRDefault="00CC767F" w:rsidP="00CC767F">
            <w:pPr>
              <w:pStyle w:val="TAL"/>
              <w:rPr>
                <w:noProof/>
                <w:lang w:val="en-US"/>
              </w:rPr>
            </w:pPr>
            <w:r w:rsidRPr="00986958">
              <w:rPr>
                <w:noProof/>
                <w:lang w:val="en-US"/>
              </w:rPr>
              <w:t>V2X AS address indicator</w:t>
            </w:r>
            <w:r w:rsidRPr="00986958">
              <w:t xml:space="preserve"> (VAAI)</w:t>
            </w:r>
          </w:p>
          <w:p w14:paraId="6231925C" w14:textId="77777777" w:rsidR="00CC767F" w:rsidRPr="00986958" w:rsidRDefault="00CC767F" w:rsidP="00CC767F">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22C8BDBF" w14:textId="77777777" w:rsidR="00CC767F" w:rsidRPr="00986958" w:rsidRDefault="00CC767F" w:rsidP="00CC767F">
            <w:pPr>
              <w:pStyle w:val="TAL"/>
            </w:pPr>
            <w:r w:rsidRPr="00986958">
              <w:t>Bit</w:t>
            </w:r>
          </w:p>
          <w:p w14:paraId="0A241890" w14:textId="77777777" w:rsidR="00CC767F" w:rsidRPr="00986958" w:rsidRDefault="00CC767F" w:rsidP="00CC767F">
            <w:pPr>
              <w:pStyle w:val="TAL"/>
              <w:rPr>
                <w:b/>
              </w:rPr>
            </w:pPr>
            <w:r w:rsidRPr="00986958">
              <w:rPr>
                <w:b/>
              </w:rPr>
              <w:t>1</w:t>
            </w:r>
          </w:p>
          <w:p w14:paraId="25CF0D6D" w14:textId="77777777" w:rsidR="00CC767F" w:rsidRPr="00986958" w:rsidRDefault="00CC767F" w:rsidP="00CC767F">
            <w:pPr>
              <w:pStyle w:val="TAL"/>
            </w:pPr>
            <w:r w:rsidRPr="00986958">
              <w:t>0</w:t>
            </w:r>
            <w:r w:rsidRPr="00986958">
              <w:tab/>
            </w:r>
            <w:r w:rsidRPr="00986958">
              <w:rPr>
                <w:noProof/>
                <w:lang w:val="en-US"/>
              </w:rPr>
              <w:t xml:space="preserve">V2X AS address </w:t>
            </w:r>
            <w:r w:rsidRPr="00986958">
              <w:t>field is absent</w:t>
            </w:r>
          </w:p>
          <w:p w14:paraId="1342E285" w14:textId="77777777" w:rsidR="00CC767F" w:rsidRPr="00986958" w:rsidRDefault="00CC767F" w:rsidP="00CC767F">
            <w:pPr>
              <w:pStyle w:val="TAL"/>
            </w:pPr>
            <w:r w:rsidRPr="00986958">
              <w:t>1</w:t>
            </w:r>
            <w:r w:rsidRPr="00986958">
              <w:tab/>
            </w:r>
            <w:r w:rsidRPr="00986958">
              <w:rPr>
                <w:noProof/>
                <w:lang w:val="en-US"/>
              </w:rPr>
              <w:t xml:space="preserve">V2X AS address </w:t>
            </w:r>
            <w:r w:rsidRPr="00986958">
              <w:t>field is present</w:t>
            </w:r>
          </w:p>
        </w:tc>
      </w:tr>
      <w:tr w:rsidR="00CC767F" w:rsidRPr="00986958" w14:paraId="4BD685C5" w14:textId="77777777" w:rsidTr="00CC767F">
        <w:trPr>
          <w:cantSplit/>
          <w:jc w:val="center"/>
        </w:trPr>
        <w:tc>
          <w:tcPr>
            <w:tcW w:w="7094" w:type="dxa"/>
          </w:tcPr>
          <w:p w14:paraId="6ECD0F72" w14:textId="77777777" w:rsidR="00CC767F" w:rsidRPr="00986958" w:rsidRDefault="00CC767F" w:rsidP="00CC767F">
            <w:pPr>
              <w:pStyle w:val="TAL"/>
            </w:pPr>
            <w:bookmarkStart w:id="385" w:name="MCCQCTEMPBM_00000268"/>
          </w:p>
        </w:tc>
      </w:tr>
      <w:bookmarkEnd w:id="385"/>
      <w:tr w:rsidR="00CC767F" w:rsidRPr="00986958" w14:paraId="5F45D8DF" w14:textId="77777777" w:rsidTr="00CC767F">
        <w:trPr>
          <w:cantSplit/>
          <w:jc w:val="center"/>
        </w:trPr>
        <w:tc>
          <w:tcPr>
            <w:tcW w:w="7094" w:type="dxa"/>
          </w:tcPr>
          <w:p w14:paraId="7FD6AC0E" w14:textId="77777777" w:rsidR="00CC767F" w:rsidRPr="00986958" w:rsidRDefault="00CC767F" w:rsidP="00CC767F">
            <w:pPr>
              <w:pStyle w:val="TAL"/>
            </w:pPr>
            <w:r w:rsidRPr="00986958">
              <w:t>V2X AS addresses</w:t>
            </w:r>
          </w:p>
          <w:p w14:paraId="69939EF4" w14:textId="77777777" w:rsidR="00CC767F" w:rsidRPr="00986958" w:rsidRDefault="00CC767F" w:rsidP="00CC767F">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CC767F" w:rsidRPr="00986958" w14:paraId="60236033" w14:textId="77777777" w:rsidTr="00CC767F">
        <w:trPr>
          <w:cantSplit/>
          <w:jc w:val="center"/>
        </w:trPr>
        <w:tc>
          <w:tcPr>
            <w:tcW w:w="7094" w:type="dxa"/>
          </w:tcPr>
          <w:p w14:paraId="159DC1E0" w14:textId="77777777" w:rsidR="00CC767F" w:rsidRPr="00986958" w:rsidRDefault="00CC767F" w:rsidP="00CC767F">
            <w:pPr>
              <w:pStyle w:val="TAL"/>
              <w:rPr>
                <w:noProof/>
                <w:lang w:val="en-US"/>
              </w:rPr>
            </w:pPr>
            <w:bookmarkStart w:id="386" w:name="MCCQCTEMPBM_00000269"/>
          </w:p>
        </w:tc>
      </w:tr>
      <w:bookmarkEnd w:id="386"/>
      <w:tr w:rsidR="00CC767F" w:rsidRPr="00986958" w14:paraId="3A733972" w14:textId="77777777" w:rsidTr="00CC767F">
        <w:trPr>
          <w:cantSplit/>
          <w:jc w:val="center"/>
        </w:trPr>
        <w:tc>
          <w:tcPr>
            <w:tcW w:w="7094" w:type="dxa"/>
          </w:tcPr>
          <w:p w14:paraId="482E7CB6" w14:textId="77777777" w:rsidR="00CC767F" w:rsidRPr="00986958" w:rsidRDefault="00CC767F" w:rsidP="00CC767F">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716F906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6B66CE67" w14:textId="77777777" w:rsidTr="00CC767F">
        <w:trPr>
          <w:cantSplit/>
          <w:jc w:val="center"/>
        </w:trPr>
        <w:tc>
          <w:tcPr>
            <w:tcW w:w="708" w:type="dxa"/>
          </w:tcPr>
          <w:p w14:paraId="6003658E" w14:textId="77777777" w:rsidR="00CC767F" w:rsidRPr="00986958" w:rsidRDefault="00CC767F" w:rsidP="00CC767F">
            <w:pPr>
              <w:pStyle w:val="TAC"/>
            </w:pPr>
            <w:r w:rsidRPr="00986958">
              <w:t>8</w:t>
            </w:r>
          </w:p>
        </w:tc>
        <w:tc>
          <w:tcPr>
            <w:tcW w:w="709" w:type="dxa"/>
          </w:tcPr>
          <w:p w14:paraId="7D5BE3F4" w14:textId="77777777" w:rsidR="00CC767F" w:rsidRPr="00986958" w:rsidRDefault="00CC767F" w:rsidP="00CC767F">
            <w:pPr>
              <w:pStyle w:val="TAC"/>
            </w:pPr>
            <w:r w:rsidRPr="00986958">
              <w:t>7</w:t>
            </w:r>
          </w:p>
        </w:tc>
        <w:tc>
          <w:tcPr>
            <w:tcW w:w="709" w:type="dxa"/>
          </w:tcPr>
          <w:p w14:paraId="49451302" w14:textId="77777777" w:rsidR="00CC767F" w:rsidRPr="00986958" w:rsidRDefault="00CC767F" w:rsidP="00CC767F">
            <w:pPr>
              <w:pStyle w:val="TAC"/>
            </w:pPr>
            <w:r w:rsidRPr="00986958">
              <w:t>6</w:t>
            </w:r>
          </w:p>
        </w:tc>
        <w:tc>
          <w:tcPr>
            <w:tcW w:w="709" w:type="dxa"/>
          </w:tcPr>
          <w:p w14:paraId="79F707DE" w14:textId="77777777" w:rsidR="00CC767F" w:rsidRPr="00986958" w:rsidRDefault="00CC767F" w:rsidP="00CC767F">
            <w:pPr>
              <w:pStyle w:val="TAC"/>
            </w:pPr>
            <w:r w:rsidRPr="00986958">
              <w:t>5</w:t>
            </w:r>
          </w:p>
        </w:tc>
        <w:tc>
          <w:tcPr>
            <w:tcW w:w="709" w:type="dxa"/>
          </w:tcPr>
          <w:p w14:paraId="14F5CF2E" w14:textId="77777777" w:rsidR="00CC767F" w:rsidRPr="00986958" w:rsidRDefault="00CC767F" w:rsidP="00CC767F">
            <w:pPr>
              <w:pStyle w:val="TAC"/>
            </w:pPr>
            <w:r w:rsidRPr="00986958">
              <w:t>4</w:t>
            </w:r>
          </w:p>
        </w:tc>
        <w:tc>
          <w:tcPr>
            <w:tcW w:w="709" w:type="dxa"/>
          </w:tcPr>
          <w:p w14:paraId="3519D12F" w14:textId="77777777" w:rsidR="00CC767F" w:rsidRPr="00986958" w:rsidRDefault="00CC767F" w:rsidP="00CC767F">
            <w:pPr>
              <w:pStyle w:val="TAC"/>
            </w:pPr>
            <w:r w:rsidRPr="00986958">
              <w:t>3</w:t>
            </w:r>
          </w:p>
        </w:tc>
        <w:tc>
          <w:tcPr>
            <w:tcW w:w="709" w:type="dxa"/>
          </w:tcPr>
          <w:p w14:paraId="3A7AB7C4" w14:textId="77777777" w:rsidR="00CC767F" w:rsidRPr="00986958" w:rsidRDefault="00CC767F" w:rsidP="00CC767F">
            <w:pPr>
              <w:pStyle w:val="TAC"/>
            </w:pPr>
            <w:r w:rsidRPr="00986958">
              <w:t>2</w:t>
            </w:r>
          </w:p>
        </w:tc>
        <w:tc>
          <w:tcPr>
            <w:tcW w:w="709" w:type="dxa"/>
          </w:tcPr>
          <w:p w14:paraId="10E89CD1" w14:textId="77777777" w:rsidR="00CC767F" w:rsidRPr="00986958" w:rsidRDefault="00CC767F" w:rsidP="00CC767F">
            <w:pPr>
              <w:pStyle w:val="TAC"/>
            </w:pPr>
            <w:r w:rsidRPr="00986958">
              <w:t>1</w:t>
            </w:r>
          </w:p>
        </w:tc>
        <w:tc>
          <w:tcPr>
            <w:tcW w:w="1346" w:type="dxa"/>
          </w:tcPr>
          <w:p w14:paraId="46D4C3C2" w14:textId="77777777" w:rsidR="00CC767F" w:rsidRPr="00986958" w:rsidRDefault="00CC767F" w:rsidP="00CC767F">
            <w:pPr>
              <w:pStyle w:val="TAL"/>
            </w:pPr>
          </w:p>
        </w:tc>
      </w:tr>
      <w:tr w:rsidR="00CC767F" w:rsidRPr="00986958"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Pr="00986958" w:rsidRDefault="00CC767F" w:rsidP="00CC767F">
            <w:pPr>
              <w:pStyle w:val="TAC"/>
              <w:rPr>
                <w:noProof/>
                <w:lang w:val="en-US"/>
              </w:rPr>
            </w:pPr>
          </w:p>
          <w:p w14:paraId="16DAEC71" w14:textId="77777777" w:rsidR="00CC767F" w:rsidRPr="00986958" w:rsidRDefault="00CC767F" w:rsidP="00CC767F">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67AD71EE" w14:textId="77777777" w:rsidR="00CC767F" w:rsidRPr="00986958" w:rsidRDefault="00CC767F" w:rsidP="00CC767F">
            <w:pPr>
              <w:pStyle w:val="TAL"/>
            </w:pPr>
            <w:r w:rsidRPr="00986958">
              <w:t>octet o5+5</w:t>
            </w:r>
          </w:p>
          <w:p w14:paraId="03F8B139" w14:textId="77777777" w:rsidR="00CC767F" w:rsidRPr="00986958" w:rsidRDefault="00CC767F" w:rsidP="00CC767F">
            <w:pPr>
              <w:pStyle w:val="TAL"/>
            </w:pPr>
          </w:p>
          <w:p w14:paraId="76B3918C" w14:textId="77777777" w:rsidR="00CC767F" w:rsidRPr="00986958" w:rsidRDefault="00CC767F" w:rsidP="00CC767F">
            <w:pPr>
              <w:pStyle w:val="TAL"/>
            </w:pPr>
            <w:r w:rsidRPr="00986958">
              <w:t>octet o5+6</w:t>
            </w:r>
          </w:p>
        </w:tc>
      </w:tr>
      <w:tr w:rsidR="00CC767F" w:rsidRPr="00986958"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Pr="00986958" w:rsidRDefault="00CC767F" w:rsidP="00CC767F">
            <w:pPr>
              <w:pStyle w:val="TAC"/>
            </w:pPr>
          </w:p>
          <w:p w14:paraId="70822C9F" w14:textId="77777777" w:rsidR="00CC767F" w:rsidRPr="00986958" w:rsidRDefault="00CC767F" w:rsidP="00CC767F">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4CF6C579" w14:textId="77777777" w:rsidR="00CC767F" w:rsidRPr="00986958" w:rsidRDefault="00CC767F" w:rsidP="00CC767F">
            <w:pPr>
              <w:pStyle w:val="TAL"/>
            </w:pPr>
            <w:r w:rsidRPr="00986958">
              <w:t>octet o5+7</w:t>
            </w:r>
          </w:p>
          <w:p w14:paraId="32029A96" w14:textId="77777777" w:rsidR="00CC767F" w:rsidRPr="00986958" w:rsidRDefault="00CC767F" w:rsidP="00CC767F">
            <w:pPr>
              <w:pStyle w:val="TAL"/>
            </w:pPr>
          </w:p>
          <w:p w14:paraId="28F127FD" w14:textId="77777777" w:rsidR="00CC767F" w:rsidRPr="00986958" w:rsidRDefault="00CC767F" w:rsidP="00CC767F">
            <w:pPr>
              <w:pStyle w:val="TAL"/>
            </w:pPr>
            <w:r w:rsidRPr="00986958">
              <w:t>octet o12</w:t>
            </w:r>
          </w:p>
        </w:tc>
      </w:tr>
      <w:tr w:rsidR="00CC767F" w:rsidRPr="00986958"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Pr="00986958" w:rsidRDefault="00CC767F" w:rsidP="00CC767F">
            <w:pPr>
              <w:pStyle w:val="TAC"/>
            </w:pPr>
          </w:p>
          <w:p w14:paraId="5E2A2123" w14:textId="77777777" w:rsidR="00CC767F" w:rsidRPr="00986958" w:rsidRDefault="00CC767F" w:rsidP="00CC767F">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114634A7" w14:textId="611B064D" w:rsidR="00CC767F" w:rsidRPr="00986958" w:rsidRDefault="00CC767F" w:rsidP="00CC767F">
            <w:pPr>
              <w:pStyle w:val="TAL"/>
            </w:pPr>
            <w:r w:rsidRPr="00986958">
              <w:t xml:space="preserve">octet </w:t>
            </w:r>
            <w:r w:rsidR="00B405FB" w:rsidRPr="00986958">
              <w:t>(</w:t>
            </w:r>
            <w:r w:rsidRPr="00986958">
              <w:t>o12+1</w:t>
            </w:r>
            <w:r w:rsidR="00B405FB" w:rsidRPr="00986958">
              <w:t>)</w:t>
            </w:r>
            <w:r w:rsidRPr="00986958">
              <w:t>*</w:t>
            </w:r>
          </w:p>
          <w:p w14:paraId="4D5EA496" w14:textId="77777777" w:rsidR="00CC767F" w:rsidRPr="00986958" w:rsidRDefault="00CC767F" w:rsidP="00CC767F">
            <w:pPr>
              <w:pStyle w:val="TAL"/>
            </w:pPr>
          </w:p>
          <w:p w14:paraId="42DCF7FE" w14:textId="77777777" w:rsidR="00CC767F" w:rsidRPr="00986958" w:rsidRDefault="00CC767F" w:rsidP="00CC767F">
            <w:pPr>
              <w:pStyle w:val="TAL"/>
            </w:pPr>
            <w:r w:rsidRPr="00986958">
              <w:t>octet o13*</w:t>
            </w:r>
          </w:p>
        </w:tc>
      </w:tr>
      <w:tr w:rsidR="00CC767F" w:rsidRPr="00986958"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Pr="00986958" w:rsidRDefault="00CC767F" w:rsidP="00CC767F">
            <w:pPr>
              <w:pStyle w:val="TAC"/>
            </w:pPr>
          </w:p>
          <w:p w14:paraId="655CA7A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2E98034A" w14:textId="6DF8A43D" w:rsidR="00CC767F" w:rsidRPr="00986958" w:rsidRDefault="00CC767F" w:rsidP="00CC767F">
            <w:pPr>
              <w:pStyle w:val="TAL"/>
            </w:pPr>
            <w:r w:rsidRPr="00986958">
              <w:t xml:space="preserve">octet </w:t>
            </w:r>
            <w:r w:rsidR="00B405FB" w:rsidRPr="00986958">
              <w:t>(</w:t>
            </w:r>
            <w:r w:rsidRPr="00986958">
              <w:t>o13+1</w:t>
            </w:r>
            <w:r w:rsidR="00B405FB" w:rsidRPr="00986958">
              <w:t>)</w:t>
            </w:r>
            <w:r w:rsidRPr="00986958">
              <w:t>*</w:t>
            </w:r>
          </w:p>
          <w:p w14:paraId="18C2F704" w14:textId="77777777" w:rsidR="00CC767F" w:rsidRPr="00986958" w:rsidRDefault="00CC767F" w:rsidP="00CC767F">
            <w:pPr>
              <w:pStyle w:val="TAL"/>
            </w:pPr>
          </w:p>
          <w:p w14:paraId="0A8B12B9" w14:textId="77777777" w:rsidR="00CC767F" w:rsidRPr="00986958" w:rsidRDefault="00CC767F" w:rsidP="00CC767F">
            <w:pPr>
              <w:pStyle w:val="TAL"/>
            </w:pPr>
            <w:r w:rsidRPr="00986958">
              <w:t>octet o14*</w:t>
            </w:r>
          </w:p>
        </w:tc>
      </w:tr>
      <w:tr w:rsidR="00CC767F" w:rsidRPr="00986958"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Pr="00986958" w:rsidRDefault="00CC767F" w:rsidP="00CC767F">
            <w:pPr>
              <w:pStyle w:val="TAC"/>
            </w:pPr>
          </w:p>
          <w:p w14:paraId="352D7073" w14:textId="77777777" w:rsidR="00CC767F" w:rsidRPr="00986958" w:rsidRDefault="00CC767F" w:rsidP="00CC767F">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2B3FAF24" w14:textId="7A9581E9" w:rsidR="00CC767F" w:rsidRPr="00986958" w:rsidRDefault="00CC767F" w:rsidP="00CC767F">
            <w:pPr>
              <w:pStyle w:val="TAL"/>
            </w:pPr>
            <w:r w:rsidRPr="00986958">
              <w:t xml:space="preserve">octet </w:t>
            </w:r>
            <w:r w:rsidR="00B405FB" w:rsidRPr="00986958">
              <w:t>(</w:t>
            </w:r>
            <w:r w:rsidRPr="00986958">
              <w:t>o14+1</w:t>
            </w:r>
            <w:r w:rsidR="00B405FB" w:rsidRPr="00986958">
              <w:t>)</w:t>
            </w:r>
            <w:r w:rsidRPr="00986958">
              <w:t>*</w:t>
            </w:r>
          </w:p>
          <w:p w14:paraId="452EB6DE" w14:textId="77777777" w:rsidR="00CC767F" w:rsidRPr="00986958" w:rsidRDefault="00CC767F" w:rsidP="00CC767F">
            <w:pPr>
              <w:pStyle w:val="TAL"/>
            </w:pPr>
          </w:p>
          <w:p w14:paraId="2C2A44BB" w14:textId="77777777" w:rsidR="00CC767F" w:rsidRPr="00986958" w:rsidRDefault="00CC767F" w:rsidP="00CC767F">
            <w:pPr>
              <w:pStyle w:val="TAL"/>
            </w:pPr>
            <w:r w:rsidRPr="00986958">
              <w:t>octet o6*</w:t>
            </w:r>
          </w:p>
        </w:tc>
      </w:tr>
    </w:tbl>
    <w:p w14:paraId="262AD3FE" w14:textId="77777777" w:rsidR="00CC767F" w:rsidRPr="00986958" w:rsidRDefault="00CC767F" w:rsidP="00CC767F">
      <w:pPr>
        <w:pStyle w:val="TF"/>
      </w:pPr>
      <w:r w:rsidRPr="00986958">
        <w:t>Figure 5</w:t>
      </w:r>
      <w:r w:rsidRPr="00986958">
        <w:rPr>
          <w:rFonts w:hint="eastAsia"/>
        </w:rPr>
        <w:t>.</w:t>
      </w:r>
      <w:r w:rsidRPr="00986958">
        <w:t>4.1.7: V2X AS addresses</w:t>
      </w:r>
    </w:p>
    <w:p w14:paraId="5413886B" w14:textId="77777777" w:rsidR="00CC767F" w:rsidRPr="00986958" w:rsidRDefault="00CC767F" w:rsidP="00CC767F">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3C4061A5" w14:textId="77777777" w:rsidTr="00CC767F">
        <w:trPr>
          <w:cantSplit/>
          <w:jc w:val="center"/>
        </w:trPr>
        <w:tc>
          <w:tcPr>
            <w:tcW w:w="7094" w:type="dxa"/>
          </w:tcPr>
          <w:p w14:paraId="0C656636" w14:textId="77777777" w:rsidR="00CC767F" w:rsidRPr="00986958" w:rsidRDefault="00CC767F" w:rsidP="00CC767F">
            <w:pPr>
              <w:pStyle w:val="TAL"/>
            </w:pPr>
            <w:r w:rsidRPr="00986958">
              <w:t>V2X AS address</w:t>
            </w:r>
          </w:p>
          <w:p w14:paraId="290EEA54" w14:textId="77777777" w:rsidR="00CC767F" w:rsidRPr="00986958" w:rsidRDefault="00CC767F" w:rsidP="00CC767F">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CC767F" w:rsidRPr="00986958" w14:paraId="426A47B5" w14:textId="77777777" w:rsidTr="00CC767F">
        <w:trPr>
          <w:cantSplit/>
          <w:jc w:val="center"/>
        </w:trPr>
        <w:tc>
          <w:tcPr>
            <w:tcW w:w="7094" w:type="dxa"/>
          </w:tcPr>
          <w:p w14:paraId="0CEEDB93" w14:textId="77777777" w:rsidR="00CC767F" w:rsidRPr="00986958" w:rsidRDefault="00CC767F" w:rsidP="00CC767F">
            <w:pPr>
              <w:pStyle w:val="TAL"/>
              <w:rPr>
                <w:noProof/>
                <w:lang w:val="en-US"/>
              </w:rPr>
            </w:pPr>
            <w:bookmarkStart w:id="387" w:name="MCCQCTEMPBM_00000270"/>
          </w:p>
        </w:tc>
      </w:tr>
      <w:bookmarkEnd w:id="387"/>
    </w:tbl>
    <w:p w14:paraId="024DB22A"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1786D35" w14:textId="77777777" w:rsidTr="00CC767F">
        <w:trPr>
          <w:cantSplit/>
          <w:jc w:val="center"/>
        </w:trPr>
        <w:tc>
          <w:tcPr>
            <w:tcW w:w="708" w:type="dxa"/>
          </w:tcPr>
          <w:p w14:paraId="79B8ACB4" w14:textId="77777777" w:rsidR="00CC767F" w:rsidRPr="00986958" w:rsidRDefault="00CC767F" w:rsidP="00CC767F">
            <w:pPr>
              <w:pStyle w:val="TAC"/>
            </w:pPr>
            <w:r w:rsidRPr="00986958">
              <w:lastRenderedPageBreak/>
              <w:t>8</w:t>
            </w:r>
          </w:p>
        </w:tc>
        <w:tc>
          <w:tcPr>
            <w:tcW w:w="709" w:type="dxa"/>
          </w:tcPr>
          <w:p w14:paraId="3CC65F1E" w14:textId="77777777" w:rsidR="00CC767F" w:rsidRPr="00986958" w:rsidRDefault="00CC767F" w:rsidP="00CC767F">
            <w:pPr>
              <w:pStyle w:val="TAC"/>
            </w:pPr>
            <w:r w:rsidRPr="00986958">
              <w:t>7</w:t>
            </w:r>
          </w:p>
        </w:tc>
        <w:tc>
          <w:tcPr>
            <w:tcW w:w="709" w:type="dxa"/>
          </w:tcPr>
          <w:p w14:paraId="213BD7B2" w14:textId="77777777" w:rsidR="00CC767F" w:rsidRPr="00986958" w:rsidRDefault="00CC767F" w:rsidP="00CC767F">
            <w:pPr>
              <w:pStyle w:val="TAC"/>
            </w:pPr>
            <w:r w:rsidRPr="00986958">
              <w:t>6</w:t>
            </w:r>
          </w:p>
        </w:tc>
        <w:tc>
          <w:tcPr>
            <w:tcW w:w="709" w:type="dxa"/>
          </w:tcPr>
          <w:p w14:paraId="0FCE7A52" w14:textId="77777777" w:rsidR="00CC767F" w:rsidRPr="00986958" w:rsidRDefault="00CC767F" w:rsidP="00CC767F">
            <w:pPr>
              <w:pStyle w:val="TAC"/>
            </w:pPr>
            <w:r w:rsidRPr="00986958">
              <w:t>5</w:t>
            </w:r>
          </w:p>
        </w:tc>
        <w:tc>
          <w:tcPr>
            <w:tcW w:w="709" w:type="dxa"/>
          </w:tcPr>
          <w:p w14:paraId="7F37472B" w14:textId="77777777" w:rsidR="00CC767F" w:rsidRPr="00986958" w:rsidRDefault="00CC767F" w:rsidP="00CC767F">
            <w:pPr>
              <w:pStyle w:val="TAC"/>
            </w:pPr>
            <w:r w:rsidRPr="00986958">
              <w:t>4</w:t>
            </w:r>
          </w:p>
        </w:tc>
        <w:tc>
          <w:tcPr>
            <w:tcW w:w="709" w:type="dxa"/>
          </w:tcPr>
          <w:p w14:paraId="06B24359" w14:textId="77777777" w:rsidR="00CC767F" w:rsidRPr="00986958" w:rsidRDefault="00CC767F" w:rsidP="00CC767F">
            <w:pPr>
              <w:pStyle w:val="TAC"/>
            </w:pPr>
            <w:r w:rsidRPr="00986958">
              <w:t>3</w:t>
            </w:r>
          </w:p>
        </w:tc>
        <w:tc>
          <w:tcPr>
            <w:tcW w:w="709" w:type="dxa"/>
          </w:tcPr>
          <w:p w14:paraId="7FCE5138" w14:textId="77777777" w:rsidR="00CC767F" w:rsidRPr="00986958" w:rsidRDefault="00CC767F" w:rsidP="00CC767F">
            <w:pPr>
              <w:pStyle w:val="TAC"/>
            </w:pPr>
            <w:r w:rsidRPr="00986958">
              <w:t>2</w:t>
            </w:r>
          </w:p>
        </w:tc>
        <w:tc>
          <w:tcPr>
            <w:tcW w:w="709" w:type="dxa"/>
          </w:tcPr>
          <w:p w14:paraId="290ED1C6" w14:textId="77777777" w:rsidR="00CC767F" w:rsidRPr="00986958" w:rsidRDefault="00CC767F" w:rsidP="00CC767F">
            <w:pPr>
              <w:pStyle w:val="TAC"/>
            </w:pPr>
            <w:r w:rsidRPr="00986958">
              <w:t>1</w:t>
            </w:r>
          </w:p>
        </w:tc>
        <w:tc>
          <w:tcPr>
            <w:tcW w:w="1416" w:type="dxa"/>
          </w:tcPr>
          <w:p w14:paraId="3892594B" w14:textId="77777777" w:rsidR="00CC767F" w:rsidRPr="00986958" w:rsidRDefault="00CC767F" w:rsidP="00CC767F">
            <w:pPr>
              <w:pStyle w:val="TAL"/>
            </w:pPr>
          </w:p>
        </w:tc>
      </w:tr>
      <w:tr w:rsidR="00CC767F" w:rsidRPr="00986958"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Pr="00986958" w:rsidRDefault="00CC767F" w:rsidP="00CC767F">
            <w:pPr>
              <w:pStyle w:val="TAC"/>
              <w:rPr>
                <w:noProof/>
                <w:lang w:val="en-US"/>
              </w:rPr>
            </w:pPr>
          </w:p>
          <w:p w14:paraId="4DB7DC82" w14:textId="77777777" w:rsidR="00CC767F" w:rsidRPr="00986958" w:rsidRDefault="00CC767F" w:rsidP="00CC767F">
            <w:pPr>
              <w:pStyle w:val="TAC"/>
            </w:pPr>
            <w:r w:rsidRPr="00986958">
              <w:t>Length of V2X AS address contents</w:t>
            </w:r>
          </w:p>
        </w:tc>
        <w:tc>
          <w:tcPr>
            <w:tcW w:w="1416" w:type="dxa"/>
          </w:tcPr>
          <w:p w14:paraId="21933B13" w14:textId="77777777" w:rsidR="00CC767F" w:rsidRPr="00986958" w:rsidRDefault="00CC767F" w:rsidP="00CC767F">
            <w:pPr>
              <w:pStyle w:val="TAL"/>
            </w:pPr>
            <w:r w:rsidRPr="00986958">
              <w:t>octet o12+1</w:t>
            </w:r>
          </w:p>
          <w:p w14:paraId="284E0532" w14:textId="77777777" w:rsidR="00CC767F" w:rsidRPr="00986958" w:rsidRDefault="00CC767F" w:rsidP="00CC767F">
            <w:pPr>
              <w:pStyle w:val="TAL"/>
            </w:pPr>
          </w:p>
          <w:p w14:paraId="542A18F8" w14:textId="77777777" w:rsidR="00CC767F" w:rsidRPr="00986958" w:rsidRDefault="00CC767F" w:rsidP="00CC767F">
            <w:pPr>
              <w:pStyle w:val="TAL"/>
            </w:pPr>
            <w:r w:rsidRPr="00986958">
              <w:t>octet o12+2</w:t>
            </w:r>
          </w:p>
        </w:tc>
      </w:tr>
      <w:tr w:rsidR="00CC767F" w:rsidRPr="00986958"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Pr="00986958" w:rsidRDefault="00CC767F" w:rsidP="00CC767F">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Pr="00986958" w:rsidRDefault="00CC767F" w:rsidP="00CC767F">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Pr="00986958" w:rsidRDefault="00CC767F" w:rsidP="00CC767F">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Pr="00986958" w:rsidRDefault="00CC767F" w:rsidP="00CC767F">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Pr="00986958" w:rsidRDefault="00CC767F" w:rsidP="00CC767F">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Pr="00986958" w:rsidRDefault="00CC767F" w:rsidP="00CC767F">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Pr="00986958" w:rsidRDefault="00CC767F" w:rsidP="00CC767F">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Pr="00986958" w:rsidRDefault="00CC767F" w:rsidP="00CC767F">
            <w:pPr>
              <w:pStyle w:val="TAC"/>
              <w:rPr>
                <w:noProof/>
                <w:lang w:val="en-US"/>
              </w:rPr>
            </w:pPr>
            <w:r w:rsidRPr="00986958">
              <w:rPr>
                <w:noProof/>
                <w:lang w:val="en-US"/>
              </w:rPr>
              <w:t>0</w:t>
            </w:r>
          </w:p>
          <w:p w14:paraId="746BA3D5" w14:textId="77777777" w:rsidR="00CC767F" w:rsidRPr="00986958" w:rsidRDefault="00CC767F" w:rsidP="00CC767F">
            <w:pPr>
              <w:pStyle w:val="TAC"/>
              <w:rPr>
                <w:noProof/>
                <w:lang w:val="en-US"/>
              </w:rPr>
            </w:pPr>
            <w:r w:rsidRPr="00986958">
              <w:rPr>
                <w:noProof/>
                <w:lang w:val="en-US"/>
              </w:rPr>
              <w:t>Spare</w:t>
            </w:r>
          </w:p>
        </w:tc>
        <w:tc>
          <w:tcPr>
            <w:tcW w:w="1416" w:type="dxa"/>
          </w:tcPr>
          <w:p w14:paraId="60791BE9" w14:textId="77777777" w:rsidR="00CC767F" w:rsidRPr="00986958" w:rsidRDefault="00CC767F" w:rsidP="00CC767F">
            <w:pPr>
              <w:pStyle w:val="TAL"/>
            </w:pPr>
            <w:r w:rsidRPr="00986958">
              <w:t>octet o12+3</w:t>
            </w:r>
          </w:p>
        </w:tc>
      </w:tr>
      <w:tr w:rsidR="00CC767F" w:rsidRPr="00986958"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Pr="00986958" w:rsidRDefault="00CC767F" w:rsidP="00CC767F">
            <w:pPr>
              <w:pStyle w:val="TAC"/>
            </w:pPr>
          </w:p>
          <w:p w14:paraId="0F634240" w14:textId="77777777" w:rsidR="00CC767F" w:rsidRPr="00986958" w:rsidRDefault="00CC767F" w:rsidP="00CC767F">
            <w:pPr>
              <w:pStyle w:val="TAC"/>
            </w:pPr>
            <w:r w:rsidRPr="00986958">
              <w:t>IPv4 address</w:t>
            </w:r>
          </w:p>
        </w:tc>
        <w:tc>
          <w:tcPr>
            <w:tcW w:w="1416" w:type="dxa"/>
          </w:tcPr>
          <w:p w14:paraId="6DF13DE8" w14:textId="0FF9362B" w:rsidR="00CC767F" w:rsidRPr="00986958" w:rsidRDefault="00CC767F" w:rsidP="00CC767F">
            <w:pPr>
              <w:pStyle w:val="TAL"/>
            </w:pPr>
            <w:r w:rsidRPr="00986958">
              <w:t xml:space="preserve">octet </w:t>
            </w:r>
            <w:r w:rsidR="00B405FB" w:rsidRPr="00986958">
              <w:t>(</w:t>
            </w:r>
            <w:r w:rsidRPr="00986958">
              <w:t>o12+4</w:t>
            </w:r>
            <w:r w:rsidR="00B405FB" w:rsidRPr="00986958">
              <w:t>)</w:t>
            </w:r>
            <w:r w:rsidRPr="00986958">
              <w:t>*</w:t>
            </w:r>
          </w:p>
          <w:p w14:paraId="5AE0D102" w14:textId="77777777" w:rsidR="00CC767F" w:rsidRPr="00986958" w:rsidRDefault="00CC767F" w:rsidP="00CC767F">
            <w:pPr>
              <w:pStyle w:val="TAL"/>
            </w:pPr>
          </w:p>
          <w:p w14:paraId="7DBF30EF" w14:textId="324D8B09" w:rsidR="00CC767F" w:rsidRPr="00986958" w:rsidRDefault="00CC767F" w:rsidP="00CC767F">
            <w:pPr>
              <w:pStyle w:val="TAL"/>
            </w:pPr>
            <w:r w:rsidRPr="00986958">
              <w:t xml:space="preserve">octet </w:t>
            </w:r>
            <w:r w:rsidR="00B405FB" w:rsidRPr="00986958">
              <w:t>(</w:t>
            </w:r>
            <w:r w:rsidRPr="00986958">
              <w:t>o12+7</w:t>
            </w:r>
            <w:r w:rsidR="00B405FB" w:rsidRPr="00986958">
              <w:t>)</w:t>
            </w:r>
            <w:r w:rsidRPr="00986958">
              <w:t>*</w:t>
            </w:r>
          </w:p>
        </w:tc>
      </w:tr>
      <w:tr w:rsidR="00CC767F" w:rsidRPr="00986958"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Pr="00986958" w:rsidRDefault="00CC767F" w:rsidP="00CC767F">
            <w:pPr>
              <w:pStyle w:val="TAC"/>
            </w:pPr>
          </w:p>
          <w:p w14:paraId="0B9574A9" w14:textId="77777777" w:rsidR="00CC767F" w:rsidRPr="00986958" w:rsidRDefault="00CC767F" w:rsidP="00CC767F">
            <w:pPr>
              <w:pStyle w:val="TAC"/>
            </w:pPr>
            <w:r w:rsidRPr="00986958">
              <w:t>IPv6 address</w:t>
            </w:r>
          </w:p>
        </w:tc>
        <w:tc>
          <w:tcPr>
            <w:tcW w:w="1416" w:type="dxa"/>
          </w:tcPr>
          <w:p w14:paraId="3AE67B54" w14:textId="1E70977E" w:rsidR="00B405FB" w:rsidRPr="00986958" w:rsidRDefault="00CC767F" w:rsidP="00B405FB">
            <w:pPr>
              <w:pStyle w:val="TAL"/>
            </w:pPr>
            <w:r w:rsidRPr="00986958">
              <w:t>octet o</w:t>
            </w:r>
            <w:r w:rsidR="00B405FB" w:rsidRPr="00986958">
              <w:t>31</w:t>
            </w:r>
            <w:r w:rsidR="00B54A5D" w:rsidRPr="00986958">
              <w:t>*</w:t>
            </w:r>
          </w:p>
          <w:p w14:paraId="7FA93BA7" w14:textId="60708407" w:rsidR="00CC767F" w:rsidRPr="00986958" w:rsidRDefault="00B405FB" w:rsidP="00B405FB">
            <w:pPr>
              <w:pStyle w:val="TAL"/>
            </w:pPr>
            <w:r w:rsidRPr="00986958">
              <w:t>(see NOTE)</w:t>
            </w:r>
          </w:p>
          <w:p w14:paraId="1A6261B8" w14:textId="77777777" w:rsidR="00CC767F" w:rsidRPr="00986958" w:rsidRDefault="00CC767F" w:rsidP="00CC767F">
            <w:pPr>
              <w:pStyle w:val="TAL"/>
            </w:pPr>
          </w:p>
          <w:p w14:paraId="4B4B809F" w14:textId="5785F6C7" w:rsidR="00CC767F" w:rsidRPr="00986958" w:rsidRDefault="00CC767F" w:rsidP="00CC767F">
            <w:pPr>
              <w:pStyle w:val="TAL"/>
            </w:pPr>
            <w:r w:rsidRPr="00986958">
              <w:t xml:space="preserve">octet </w:t>
            </w:r>
            <w:r w:rsidR="00B405FB" w:rsidRPr="00986958">
              <w:t>(</w:t>
            </w:r>
            <w:r w:rsidRPr="00986958">
              <w:t>o</w:t>
            </w:r>
            <w:r w:rsidR="00B405FB" w:rsidRPr="00986958">
              <w:t>31+15)</w:t>
            </w:r>
            <w:r w:rsidRPr="00986958">
              <w:t>*</w:t>
            </w:r>
          </w:p>
        </w:tc>
      </w:tr>
      <w:tr w:rsidR="00CC767F" w:rsidRPr="00986958"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Pr="00986958" w:rsidRDefault="00CC767F" w:rsidP="00CC767F">
            <w:pPr>
              <w:pStyle w:val="TAC"/>
            </w:pPr>
          </w:p>
          <w:p w14:paraId="6B1994E6" w14:textId="77777777" w:rsidR="00CC767F" w:rsidRPr="00986958" w:rsidRDefault="00CC767F" w:rsidP="00CC767F">
            <w:pPr>
              <w:pStyle w:val="TAC"/>
            </w:pPr>
            <w:r w:rsidRPr="00986958">
              <w:t>FQDN</w:t>
            </w:r>
          </w:p>
        </w:tc>
        <w:tc>
          <w:tcPr>
            <w:tcW w:w="1416" w:type="dxa"/>
          </w:tcPr>
          <w:p w14:paraId="2E8CB373" w14:textId="49592242" w:rsidR="00B405FB" w:rsidRPr="00986958" w:rsidRDefault="00CC767F" w:rsidP="00B405FB">
            <w:pPr>
              <w:pStyle w:val="TAL"/>
            </w:pPr>
            <w:r w:rsidRPr="00986958">
              <w:t>octet o</w:t>
            </w:r>
            <w:r w:rsidR="00B405FB" w:rsidRPr="00986958">
              <w:t>32</w:t>
            </w:r>
            <w:r w:rsidR="00B54A5D" w:rsidRPr="00986958">
              <w:t>*</w:t>
            </w:r>
          </w:p>
          <w:p w14:paraId="4F72395C" w14:textId="7B842261" w:rsidR="00CC767F" w:rsidRPr="00986958" w:rsidRDefault="00B405FB" w:rsidP="00B405FB">
            <w:pPr>
              <w:pStyle w:val="TAL"/>
            </w:pPr>
            <w:r w:rsidRPr="00986958">
              <w:t>(see NOTE)</w:t>
            </w:r>
          </w:p>
          <w:p w14:paraId="6C0F575C" w14:textId="77777777" w:rsidR="00CC767F" w:rsidRPr="00986958" w:rsidRDefault="00CC767F" w:rsidP="00CC767F">
            <w:pPr>
              <w:pStyle w:val="TAL"/>
            </w:pPr>
          </w:p>
          <w:p w14:paraId="23975591" w14:textId="77777777" w:rsidR="00CC767F" w:rsidRPr="00986958" w:rsidRDefault="00CC767F" w:rsidP="00CC767F">
            <w:pPr>
              <w:pStyle w:val="TAL"/>
            </w:pPr>
            <w:r w:rsidRPr="00986958">
              <w:t>octet o15*</w:t>
            </w:r>
          </w:p>
        </w:tc>
      </w:tr>
      <w:tr w:rsidR="00CC767F" w:rsidRPr="00986958"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Pr="00986958" w:rsidRDefault="00CC767F" w:rsidP="00CC767F">
            <w:pPr>
              <w:pStyle w:val="TAC"/>
            </w:pPr>
          </w:p>
          <w:p w14:paraId="04410DE7" w14:textId="77777777" w:rsidR="00CC767F" w:rsidRPr="00986958" w:rsidRDefault="00CC767F" w:rsidP="00CC767F">
            <w:pPr>
              <w:pStyle w:val="TAC"/>
            </w:pPr>
            <w:r w:rsidRPr="00986958">
              <w:t>UDP port for uplink transport</w:t>
            </w:r>
          </w:p>
        </w:tc>
        <w:tc>
          <w:tcPr>
            <w:tcW w:w="1416" w:type="dxa"/>
          </w:tcPr>
          <w:p w14:paraId="28DA3053" w14:textId="1727CC5E" w:rsidR="00B405FB" w:rsidRPr="00986958" w:rsidRDefault="00CC767F" w:rsidP="00B405FB">
            <w:pPr>
              <w:pStyle w:val="TAL"/>
            </w:pPr>
            <w:r w:rsidRPr="00986958">
              <w:t>octet o</w:t>
            </w:r>
            <w:r w:rsidR="00B405FB" w:rsidRPr="00986958">
              <w:t>33</w:t>
            </w:r>
            <w:r w:rsidR="00B54A5D" w:rsidRPr="00986958">
              <w:t>*</w:t>
            </w:r>
          </w:p>
          <w:p w14:paraId="4EBF1C4D" w14:textId="6CD7DFA1" w:rsidR="00CC767F" w:rsidRPr="00986958" w:rsidRDefault="00B405FB" w:rsidP="00B405FB">
            <w:pPr>
              <w:pStyle w:val="TAL"/>
            </w:pPr>
            <w:r w:rsidRPr="00986958">
              <w:t>(see NOTE)</w:t>
            </w:r>
          </w:p>
          <w:p w14:paraId="14AD9775" w14:textId="77777777" w:rsidR="00CC767F" w:rsidRPr="00986958" w:rsidRDefault="00CC767F" w:rsidP="00CC767F">
            <w:pPr>
              <w:pStyle w:val="TAL"/>
            </w:pPr>
          </w:p>
          <w:p w14:paraId="6298230B" w14:textId="30AB0725" w:rsidR="00CC767F" w:rsidRPr="00986958" w:rsidRDefault="00CC767F" w:rsidP="00CC767F">
            <w:pPr>
              <w:pStyle w:val="TAL"/>
            </w:pPr>
            <w:r w:rsidRPr="00986958">
              <w:t xml:space="preserve">octet </w:t>
            </w:r>
            <w:r w:rsidR="00B405FB" w:rsidRPr="00986958">
              <w:t>(</w:t>
            </w:r>
            <w:r w:rsidRPr="00986958">
              <w:t>o</w:t>
            </w:r>
            <w:r w:rsidR="00B405FB" w:rsidRPr="00986958">
              <w:t>33+1)</w:t>
            </w:r>
            <w:r w:rsidRPr="00986958">
              <w:t>*</w:t>
            </w:r>
          </w:p>
        </w:tc>
      </w:tr>
      <w:tr w:rsidR="00CC767F" w:rsidRPr="00986958"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Pr="00986958" w:rsidRDefault="00CC767F" w:rsidP="00CC767F">
            <w:pPr>
              <w:pStyle w:val="TAC"/>
            </w:pPr>
          </w:p>
          <w:p w14:paraId="5CF93726" w14:textId="77777777" w:rsidR="00CC767F" w:rsidRPr="00986958" w:rsidRDefault="00CC767F" w:rsidP="00CC767F">
            <w:pPr>
              <w:pStyle w:val="TAC"/>
            </w:pPr>
            <w:r w:rsidRPr="00986958">
              <w:t>TCP port for bidirectional transport</w:t>
            </w:r>
          </w:p>
        </w:tc>
        <w:tc>
          <w:tcPr>
            <w:tcW w:w="1416" w:type="dxa"/>
          </w:tcPr>
          <w:p w14:paraId="3A9294DA" w14:textId="2C3DE066" w:rsidR="00B405FB" w:rsidRPr="00986958" w:rsidRDefault="00CC767F" w:rsidP="00B405FB">
            <w:pPr>
              <w:pStyle w:val="TAL"/>
            </w:pPr>
            <w:r w:rsidRPr="00986958">
              <w:t>octet o</w:t>
            </w:r>
            <w:r w:rsidR="00B405FB" w:rsidRPr="00986958">
              <w:t>34</w:t>
            </w:r>
            <w:r w:rsidR="00B54A5D" w:rsidRPr="00986958">
              <w:t>*</w:t>
            </w:r>
          </w:p>
          <w:p w14:paraId="5FC58CA3" w14:textId="5CD6673E" w:rsidR="00CC767F" w:rsidRPr="00986958" w:rsidRDefault="00B405FB" w:rsidP="00B405FB">
            <w:pPr>
              <w:pStyle w:val="TAL"/>
            </w:pPr>
            <w:r w:rsidRPr="00986958">
              <w:t>(see NOTE)</w:t>
            </w:r>
          </w:p>
          <w:p w14:paraId="38B12F45" w14:textId="77777777" w:rsidR="00CC767F" w:rsidRPr="00986958" w:rsidRDefault="00CC767F" w:rsidP="00CC767F">
            <w:pPr>
              <w:pStyle w:val="TAL"/>
            </w:pPr>
          </w:p>
          <w:p w14:paraId="006F2CAF" w14:textId="2843AC96" w:rsidR="00CC767F" w:rsidRPr="00986958" w:rsidRDefault="00CC767F" w:rsidP="00CC767F">
            <w:pPr>
              <w:pStyle w:val="TAL"/>
            </w:pPr>
            <w:r w:rsidRPr="00986958">
              <w:t xml:space="preserve">octet </w:t>
            </w:r>
            <w:r w:rsidR="00B405FB" w:rsidRPr="00986958">
              <w:t>(</w:t>
            </w:r>
            <w:r w:rsidRPr="00986958">
              <w:t>o</w:t>
            </w:r>
            <w:r w:rsidR="00B405FB" w:rsidRPr="00986958">
              <w:t>34+1)</w:t>
            </w:r>
            <w:r w:rsidRPr="00986958">
              <w:t>*</w:t>
            </w:r>
          </w:p>
        </w:tc>
      </w:tr>
      <w:tr w:rsidR="00CC767F" w:rsidRPr="00986958"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Pr="00986958" w:rsidRDefault="00CC767F" w:rsidP="00CC767F">
            <w:pPr>
              <w:pStyle w:val="TAC"/>
            </w:pPr>
          </w:p>
          <w:p w14:paraId="1F35BBBD" w14:textId="77777777" w:rsidR="00CC767F" w:rsidRPr="00986958" w:rsidRDefault="00CC767F" w:rsidP="00CC767F">
            <w:pPr>
              <w:pStyle w:val="TAC"/>
            </w:pPr>
            <w:r w:rsidRPr="00986958">
              <w:t>UDP port for downlink transport</w:t>
            </w:r>
          </w:p>
        </w:tc>
        <w:tc>
          <w:tcPr>
            <w:tcW w:w="1416" w:type="dxa"/>
          </w:tcPr>
          <w:p w14:paraId="0706F104" w14:textId="4740C205" w:rsidR="00B405FB" w:rsidRPr="00986958" w:rsidRDefault="00CC767F" w:rsidP="00B405FB">
            <w:pPr>
              <w:pStyle w:val="TAL"/>
            </w:pPr>
            <w:r w:rsidRPr="00986958">
              <w:t>octet o</w:t>
            </w:r>
            <w:r w:rsidR="00B405FB" w:rsidRPr="00986958">
              <w:t>35</w:t>
            </w:r>
            <w:r w:rsidR="00B54A5D" w:rsidRPr="00986958">
              <w:t>*</w:t>
            </w:r>
          </w:p>
          <w:p w14:paraId="6B701700" w14:textId="1A601741" w:rsidR="00CC767F" w:rsidRPr="00986958" w:rsidRDefault="00B405FB" w:rsidP="00B405FB">
            <w:pPr>
              <w:pStyle w:val="TAL"/>
            </w:pPr>
            <w:r w:rsidRPr="00986958">
              <w:t>(see NOTE)</w:t>
            </w:r>
          </w:p>
          <w:p w14:paraId="462F56EE" w14:textId="77777777" w:rsidR="00CC767F" w:rsidRPr="00986958" w:rsidRDefault="00CC767F" w:rsidP="00CC767F">
            <w:pPr>
              <w:pStyle w:val="TAL"/>
            </w:pPr>
          </w:p>
          <w:p w14:paraId="2126D316" w14:textId="7368DF7E" w:rsidR="00CC767F" w:rsidRPr="00986958" w:rsidRDefault="00CC767F" w:rsidP="00CC767F">
            <w:pPr>
              <w:pStyle w:val="TAL"/>
            </w:pPr>
            <w:r w:rsidRPr="00986958">
              <w:t xml:space="preserve">octet </w:t>
            </w:r>
            <w:r w:rsidR="00B405FB" w:rsidRPr="00986958">
              <w:t>(</w:t>
            </w:r>
            <w:r w:rsidRPr="00986958">
              <w:t>o</w:t>
            </w:r>
            <w:r w:rsidR="00B405FB" w:rsidRPr="00986958">
              <w:t>35+1)</w:t>
            </w:r>
            <w:r w:rsidRPr="00986958">
              <w:t>*</w:t>
            </w:r>
          </w:p>
        </w:tc>
      </w:tr>
      <w:tr w:rsidR="00CC767F" w:rsidRPr="00986958"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Pr="00986958" w:rsidRDefault="00CC767F" w:rsidP="00CC767F">
            <w:pPr>
              <w:pStyle w:val="TAC"/>
            </w:pPr>
          </w:p>
          <w:p w14:paraId="67F85C86" w14:textId="77777777" w:rsidR="00CC767F" w:rsidRPr="00986958" w:rsidRDefault="00CC767F" w:rsidP="00CC767F">
            <w:pPr>
              <w:pStyle w:val="TAC"/>
            </w:pPr>
            <w:r w:rsidRPr="00986958">
              <w:t>Geographical area</w:t>
            </w:r>
          </w:p>
        </w:tc>
        <w:tc>
          <w:tcPr>
            <w:tcW w:w="1416" w:type="dxa"/>
          </w:tcPr>
          <w:p w14:paraId="0E8B899A" w14:textId="1952DE89" w:rsidR="00B405FB" w:rsidRPr="00986958" w:rsidRDefault="00CC767F" w:rsidP="00B405FB">
            <w:pPr>
              <w:pStyle w:val="TAL"/>
            </w:pPr>
            <w:r w:rsidRPr="00986958">
              <w:t>octet o</w:t>
            </w:r>
            <w:r w:rsidR="00B405FB" w:rsidRPr="00986958">
              <w:t>36</w:t>
            </w:r>
            <w:r w:rsidR="00B54A5D" w:rsidRPr="00986958">
              <w:t>*</w:t>
            </w:r>
          </w:p>
          <w:p w14:paraId="3E025D37" w14:textId="1B2FE7B1" w:rsidR="00CC767F" w:rsidRPr="00986958" w:rsidRDefault="00B405FB" w:rsidP="00B405FB">
            <w:pPr>
              <w:pStyle w:val="TAL"/>
            </w:pPr>
            <w:r w:rsidRPr="00986958">
              <w:t>(see NOTE)</w:t>
            </w:r>
          </w:p>
          <w:p w14:paraId="7BBEED54" w14:textId="77777777" w:rsidR="00CC767F" w:rsidRPr="00986958" w:rsidRDefault="00CC767F" w:rsidP="00CC767F">
            <w:pPr>
              <w:pStyle w:val="TAL"/>
            </w:pPr>
          </w:p>
          <w:p w14:paraId="66A3B45D" w14:textId="77777777" w:rsidR="00CC767F" w:rsidRPr="00986958" w:rsidRDefault="00CC767F" w:rsidP="00CC767F">
            <w:pPr>
              <w:pStyle w:val="TAL"/>
            </w:pPr>
            <w:r w:rsidRPr="00986958">
              <w:t>octet o13*</w:t>
            </w:r>
          </w:p>
        </w:tc>
      </w:tr>
    </w:tbl>
    <w:p w14:paraId="3DD87442" w14:textId="77777777" w:rsidR="00B405FB" w:rsidRPr="00986958" w:rsidRDefault="00B405FB" w:rsidP="00B405FB">
      <w:pPr>
        <w:pStyle w:val="NF"/>
      </w:pPr>
    </w:p>
    <w:p w14:paraId="33F0DF1F" w14:textId="77777777" w:rsidR="00B405FB" w:rsidRPr="00986958" w:rsidRDefault="00B405FB" w:rsidP="00B405FB">
      <w:pPr>
        <w:pStyle w:val="NF"/>
      </w:pPr>
      <w:r w:rsidRPr="00986958">
        <w:t>NOTE:</w:t>
      </w:r>
      <w:r w:rsidRPr="00986958">
        <w:tab/>
        <w:t>The field is placed immediately after the last present preceding field.</w:t>
      </w:r>
    </w:p>
    <w:p w14:paraId="3AAC70B8" w14:textId="77777777" w:rsidR="00B405FB" w:rsidRPr="00986958" w:rsidRDefault="00B405FB" w:rsidP="00B405FB">
      <w:pPr>
        <w:pStyle w:val="NF"/>
      </w:pPr>
    </w:p>
    <w:p w14:paraId="2C6CE170" w14:textId="77777777" w:rsidR="00CC767F" w:rsidRPr="00986958" w:rsidRDefault="00CC767F" w:rsidP="00CC767F">
      <w:pPr>
        <w:pStyle w:val="TF"/>
      </w:pPr>
      <w:r w:rsidRPr="00986958">
        <w:t>Figure 5</w:t>
      </w:r>
      <w:r w:rsidRPr="00986958">
        <w:rPr>
          <w:rFonts w:hint="eastAsia"/>
        </w:rPr>
        <w:t>.</w:t>
      </w:r>
      <w:r w:rsidRPr="00986958">
        <w:t>4.1.8: V2X AS address</w:t>
      </w:r>
    </w:p>
    <w:p w14:paraId="681140A7" w14:textId="77777777" w:rsidR="00CC767F" w:rsidRPr="00986958" w:rsidRDefault="00CC767F" w:rsidP="00CC767F">
      <w:pPr>
        <w:pStyle w:val="TH"/>
      </w:pPr>
      <w:r w:rsidRPr="00986958">
        <w:lastRenderedPageBreak/>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BBE3787" w14:textId="77777777" w:rsidTr="00CC767F">
        <w:trPr>
          <w:cantSplit/>
          <w:jc w:val="center"/>
        </w:trPr>
        <w:tc>
          <w:tcPr>
            <w:tcW w:w="7094" w:type="dxa"/>
          </w:tcPr>
          <w:p w14:paraId="78EA44FE" w14:textId="77777777" w:rsidR="00CC767F" w:rsidRPr="00986958" w:rsidRDefault="00CC767F" w:rsidP="00CC767F">
            <w:pPr>
              <w:pStyle w:val="TAL"/>
            </w:pPr>
            <w:r w:rsidRPr="00986958">
              <w:lastRenderedPageBreak/>
              <w:t>IPv4 Address Indicator (I4AI)</w:t>
            </w:r>
          </w:p>
          <w:p w14:paraId="4E65CDEB" w14:textId="77777777" w:rsidR="00CC767F" w:rsidRPr="00986958" w:rsidRDefault="00CC767F" w:rsidP="00CC767F">
            <w:pPr>
              <w:pStyle w:val="TAL"/>
            </w:pPr>
            <w:r w:rsidRPr="00986958">
              <w:rPr>
                <w:noProof/>
                <w:lang w:val="en-US"/>
              </w:rPr>
              <w:t>The I4AI</w:t>
            </w:r>
            <w:r w:rsidRPr="00986958">
              <w:t xml:space="preserve"> bit indicates presence of the IPv4 address field.</w:t>
            </w:r>
          </w:p>
          <w:p w14:paraId="32997DC6" w14:textId="77777777" w:rsidR="00CC767F" w:rsidRPr="00986958" w:rsidRDefault="00CC767F" w:rsidP="00CC767F">
            <w:pPr>
              <w:pStyle w:val="TAL"/>
            </w:pPr>
            <w:r w:rsidRPr="00986958">
              <w:t>Bit</w:t>
            </w:r>
          </w:p>
          <w:p w14:paraId="457AE0C2" w14:textId="77777777" w:rsidR="00CC767F" w:rsidRPr="00986958" w:rsidRDefault="00CC767F" w:rsidP="00CC767F">
            <w:pPr>
              <w:pStyle w:val="TAL"/>
              <w:rPr>
                <w:b/>
              </w:rPr>
            </w:pPr>
            <w:r w:rsidRPr="00986958">
              <w:rPr>
                <w:b/>
              </w:rPr>
              <w:t>8</w:t>
            </w:r>
          </w:p>
          <w:p w14:paraId="160D456D" w14:textId="77777777" w:rsidR="00CC767F" w:rsidRPr="00986958" w:rsidRDefault="00CC767F" w:rsidP="00CC767F">
            <w:pPr>
              <w:pStyle w:val="TAL"/>
            </w:pPr>
            <w:r w:rsidRPr="00986958">
              <w:t>0</w:t>
            </w:r>
            <w:r w:rsidRPr="00986958">
              <w:tab/>
              <w:t>IPv4 address field is absent</w:t>
            </w:r>
          </w:p>
          <w:p w14:paraId="162D1D00" w14:textId="77777777" w:rsidR="00CC767F" w:rsidRPr="00986958" w:rsidRDefault="00CC767F" w:rsidP="00CC767F">
            <w:pPr>
              <w:pStyle w:val="TAL"/>
            </w:pPr>
            <w:r w:rsidRPr="00986958">
              <w:t>1</w:t>
            </w:r>
            <w:r w:rsidRPr="00986958">
              <w:tab/>
              <w:t>IPv4 address field is present</w:t>
            </w:r>
          </w:p>
        </w:tc>
      </w:tr>
      <w:tr w:rsidR="00CC767F" w:rsidRPr="00986958" w14:paraId="63B6CDE1" w14:textId="77777777" w:rsidTr="00CC767F">
        <w:trPr>
          <w:cantSplit/>
          <w:jc w:val="center"/>
        </w:trPr>
        <w:tc>
          <w:tcPr>
            <w:tcW w:w="7094" w:type="dxa"/>
          </w:tcPr>
          <w:p w14:paraId="2B652E87" w14:textId="77777777" w:rsidR="00CC767F" w:rsidRPr="00986958" w:rsidRDefault="00CC767F" w:rsidP="00CC767F">
            <w:pPr>
              <w:pStyle w:val="TAL"/>
              <w:rPr>
                <w:noProof/>
              </w:rPr>
            </w:pPr>
            <w:bookmarkStart w:id="388" w:name="MCCQCTEMPBM_00000271"/>
          </w:p>
        </w:tc>
      </w:tr>
      <w:bookmarkEnd w:id="388"/>
      <w:tr w:rsidR="00CC767F" w:rsidRPr="00986958" w14:paraId="549E6C63" w14:textId="77777777" w:rsidTr="00CC767F">
        <w:trPr>
          <w:cantSplit/>
          <w:jc w:val="center"/>
        </w:trPr>
        <w:tc>
          <w:tcPr>
            <w:tcW w:w="7094" w:type="dxa"/>
          </w:tcPr>
          <w:p w14:paraId="77050C99" w14:textId="77777777" w:rsidR="00CC767F" w:rsidRPr="00986958" w:rsidRDefault="00CC767F" w:rsidP="00CC767F">
            <w:pPr>
              <w:pStyle w:val="TAL"/>
            </w:pPr>
            <w:r w:rsidRPr="00986958">
              <w:t>IPv6 Address Indicator (I6AI)</w:t>
            </w:r>
          </w:p>
          <w:p w14:paraId="17C13DF3" w14:textId="77777777" w:rsidR="00CC767F" w:rsidRPr="00986958" w:rsidRDefault="00CC767F" w:rsidP="00CC767F">
            <w:pPr>
              <w:pStyle w:val="TAL"/>
            </w:pPr>
            <w:r w:rsidRPr="00986958">
              <w:rPr>
                <w:noProof/>
                <w:lang w:val="en-US"/>
              </w:rPr>
              <w:t>The I6AI</w:t>
            </w:r>
            <w:r w:rsidRPr="00986958">
              <w:t xml:space="preserve"> bit indicates presence of the IPv6 address field.</w:t>
            </w:r>
          </w:p>
          <w:p w14:paraId="6B724A33" w14:textId="77777777" w:rsidR="00CC767F" w:rsidRPr="00986958" w:rsidRDefault="00CC767F" w:rsidP="00CC767F">
            <w:pPr>
              <w:pStyle w:val="TAL"/>
            </w:pPr>
            <w:r w:rsidRPr="00986958">
              <w:t>Bit</w:t>
            </w:r>
          </w:p>
          <w:p w14:paraId="1A9565D7" w14:textId="77777777" w:rsidR="00CC767F" w:rsidRPr="00986958" w:rsidRDefault="00CC767F" w:rsidP="00CC767F">
            <w:pPr>
              <w:pStyle w:val="TAL"/>
              <w:rPr>
                <w:b/>
              </w:rPr>
            </w:pPr>
            <w:r w:rsidRPr="00986958">
              <w:rPr>
                <w:b/>
              </w:rPr>
              <w:t>7</w:t>
            </w:r>
          </w:p>
          <w:p w14:paraId="70709E60" w14:textId="77777777" w:rsidR="00CC767F" w:rsidRPr="00986958" w:rsidRDefault="00CC767F" w:rsidP="00CC767F">
            <w:pPr>
              <w:pStyle w:val="TAL"/>
            </w:pPr>
            <w:r w:rsidRPr="00986958">
              <w:t>0</w:t>
            </w:r>
            <w:r w:rsidRPr="00986958">
              <w:tab/>
              <w:t>IPv6 address field is absent</w:t>
            </w:r>
          </w:p>
          <w:p w14:paraId="2B78CEB3" w14:textId="77777777" w:rsidR="00CC767F" w:rsidRPr="00986958" w:rsidRDefault="00CC767F" w:rsidP="00CC767F">
            <w:pPr>
              <w:pStyle w:val="TAL"/>
            </w:pPr>
            <w:r w:rsidRPr="00986958">
              <w:t>1</w:t>
            </w:r>
            <w:r w:rsidRPr="00986958">
              <w:tab/>
              <w:t>IPv6 address field is present</w:t>
            </w:r>
          </w:p>
        </w:tc>
      </w:tr>
      <w:tr w:rsidR="00CC767F" w:rsidRPr="00986958" w14:paraId="0C051BFC" w14:textId="77777777" w:rsidTr="00CC767F">
        <w:trPr>
          <w:cantSplit/>
          <w:jc w:val="center"/>
        </w:trPr>
        <w:tc>
          <w:tcPr>
            <w:tcW w:w="7094" w:type="dxa"/>
          </w:tcPr>
          <w:p w14:paraId="5CB0F71E" w14:textId="77777777" w:rsidR="00CC767F" w:rsidRPr="00986958" w:rsidRDefault="00CC767F" w:rsidP="00CC767F">
            <w:pPr>
              <w:pStyle w:val="TAL"/>
              <w:rPr>
                <w:noProof/>
              </w:rPr>
            </w:pPr>
            <w:bookmarkStart w:id="389" w:name="MCCQCTEMPBM_00000272"/>
          </w:p>
        </w:tc>
      </w:tr>
      <w:bookmarkEnd w:id="389"/>
      <w:tr w:rsidR="00CC767F" w:rsidRPr="00986958" w14:paraId="4BAE6C73" w14:textId="77777777" w:rsidTr="00CC767F">
        <w:trPr>
          <w:cantSplit/>
          <w:jc w:val="center"/>
        </w:trPr>
        <w:tc>
          <w:tcPr>
            <w:tcW w:w="7094" w:type="dxa"/>
          </w:tcPr>
          <w:p w14:paraId="3B0F3D1B" w14:textId="77777777" w:rsidR="00CC767F" w:rsidRPr="00986958" w:rsidRDefault="00CC767F" w:rsidP="00CC767F">
            <w:pPr>
              <w:pStyle w:val="TAL"/>
            </w:pPr>
            <w:r w:rsidRPr="00986958">
              <w:t>FQDN Indicator (FI)</w:t>
            </w:r>
          </w:p>
          <w:p w14:paraId="52A8153E" w14:textId="77777777" w:rsidR="00CC767F" w:rsidRPr="00986958" w:rsidRDefault="00CC767F" w:rsidP="00CC767F">
            <w:pPr>
              <w:pStyle w:val="TAL"/>
            </w:pPr>
            <w:r w:rsidRPr="00986958">
              <w:rPr>
                <w:noProof/>
                <w:lang w:val="en-US"/>
              </w:rPr>
              <w:t>The FI</w:t>
            </w:r>
            <w:r w:rsidRPr="00986958">
              <w:t xml:space="preserve"> bit indicates presence of the FQDN field.</w:t>
            </w:r>
          </w:p>
          <w:p w14:paraId="1543BC99" w14:textId="77777777" w:rsidR="00CC767F" w:rsidRPr="00986958" w:rsidRDefault="00CC767F" w:rsidP="00CC767F">
            <w:pPr>
              <w:pStyle w:val="TAL"/>
            </w:pPr>
            <w:r w:rsidRPr="00986958">
              <w:t>Bit</w:t>
            </w:r>
          </w:p>
          <w:p w14:paraId="62A70196" w14:textId="77777777" w:rsidR="00CC767F" w:rsidRPr="00986958" w:rsidRDefault="00CC767F" w:rsidP="00CC767F">
            <w:pPr>
              <w:pStyle w:val="TAL"/>
              <w:rPr>
                <w:b/>
              </w:rPr>
            </w:pPr>
            <w:r w:rsidRPr="00986958">
              <w:rPr>
                <w:b/>
              </w:rPr>
              <w:t>6</w:t>
            </w:r>
          </w:p>
          <w:p w14:paraId="3BF4C6B0" w14:textId="77777777" w:rsidR="00CC767F" w:rsidRPr="00986958" w:rsidRDefault="00CC767F" w:rsidP="00CC767F">
            <w:pPr>
              <w:pStyle w:val="TAL"/>
            </w:pPr>
            <w:r w:rsidRPr="00986958">
              <w:t>0</w:t>
            </w:r>
            <w:r w:rsidRPr="00986958">
              <w:tab/>
              <w:t>FQDN field is absent</w:t>
            </w:r>
          </w:p>
          <w:p w14:paraId="387716B2" w14:textId="77777777" w:rsidR="00CC767F" w:rsidRPr="00986958" w:rsidRDefault="00CC767F" w:rsidP="00CC767F">
            <w:pPr>
              <w:pStyle w:val="TAL"/>
              <w:rPr>
                <w:noProof/>
                <w:lang w:val="en-US"/>
              </w:rPr>
            </w:pPr>
            <w:r w:rsidRPr="00986958">
              <w:t>1</w:t>
            </w:r>
            <w:r w:rsidRPr="00986958">
              <w:tab/>
              <w:t>FQDN field is present</w:t>
            </w:r>
          </w:p>
        </w:tc>
      </w:tr>
      <w:tr w:rsidR="00CC767F" w:rsidRPr="00986958" w14:paraId="34A20C42" w14:textId="77777777" w:rsidTr="00CC767F">
        <w:trPr>
          <w:cantSplit/>
          <w:jc w:val="center"/>
        </w:trPr>
        <w:tc>
          <w:tcPr>
            <w:tcW w:w="7094" w:type="dxa"/>
          </w:tcPr>
          <w:p w14:paraId="7D83640C" w14:textId="77777777" w:rsidR="00CC767F" w:rsidRPr="00986958" w:rsidRDefault="00CC767F" w:rsidP="00CC767F">
            <w:pPr>
              <w:pStyle w:val="TAL"/>
              <w:rPr>
                <w:noProof/>
              </w:rPr>
            </w:pPr>
            <w:bookmarkStart w:id="390" w:name="MCCQCTEMPBM_00000273"/>
          </w:p>
        </w:tc>
      </w:tr>
      <w:bookmarkEnd w:id="390"/>
      <w:tr w:rsidR="00CC767F" w:rsidRPr="00986958" w14:paraId="15B13B0F" w14:textId="77777777" w:rsidTr="00CC767F">
        <w:trPr>
          <w:cantSplit/>
          <w:jc w:val="center"/>
        </w:trPr>
        <w:tc>
          <w:tcPr>
            <w:tcW w:w="7094" w:type="dxa"/>
          </w:tcPr>
          <w:p w14:paraId="47BD0908" w14:textId="77777777" w:rsidR="00CC767F" w:rsidRPr="00986958" w:rsidRDefault="00CC767F" w:rsidP="00CC767F">
            <w:pPr>
              <w:pStyle w:val="TAL"/>
            </w:pPr>
            <w:r w:rsidRPr="00986958">
              <w:t>UDP Port for Uplink Transport Indicator (</w:t>
            </w:r>
            <w:r w:rsidRPr="00986958">
              <w:rPr>
                <w:noProof/>
                <w:lang w:val="en-US"/>
              </w:rPr>
              <w:t>UPUTI</w:t>
            </w:r>
            <w:r w:rsidRPr="00986958">
              <w:t>)</w:t>
            </w:r>
          </w:p>
          <w:p w14:paraId="3A105591" w14:textId="77777777" w:rsidR="00CC767F" w:rsidRPr="00986958" w:rsidRDefault="00CC767F" w:rsidP="00CC767F">
            <w:pPr>
              <w:pStyle w:val="TAL"/>
            </w:pPr>
            <w:r w:rsidRPr="00986958">
              <w:rPr>
                <w:noProof/>
                <w:lang w:val="en-US"/>
              </w:rPr>
              <w:t>The UPUI</w:t>
            </w:r>
            <w:r w:rsidRPr="00986958">
              <w:t xml:space="preserve"> bit indicates presence of the UDP port for uplink transport field.</w:t>
            </w:r>
          </w:p>
          <w:p w14:paraId="1FAF7777" w14:textId="77777777" w:rsidR="00CC767F" w:rsidRPr="00986958" w:rsidRDefault="00CC767F" w:rsidP="00CC767F">
            <w:pPr>
              <w:pStyle w:val="TAL"/>
            </w:pPr>
            <w:r w:rsidRPr="00986958">
              <w:t>Bit</w:t>
            </w:r>
          </w:p>
          <w:p w14:paraId="2986D744" w14:textId="77777777" w:rsidR="00CC767F" w:rsidRPr="00986958" w:rsidRDefault="00CC767F" w:rsidP="00CC767F">
            <w:pPr>
              <w:pStyle w:val="TAL"/>
              <w:rPr>
                <w:b/>
              </w:rPr>
            </w:pPr>
            <w:r w:rsidRPr="00986958">
              <w:rPr>
                <w:b/>
              </w:rPr>
              <w:t>5</w:t>
            </w:r>
          </w:p>
          <w:p w14:paraId="34FD06AC" w14:textId="77777777" w:rsidR="00CC767F" w:rsidRPr="00986958" w:rsidRDefault="00CC767F" w:rsidP="00CC767F">
            <w:pPr>
              <w:pStyle w:val="TAL"/>
            </w:pPr>
            <w:r w:rsidRPr="00986958">
              <w:t>0</w:t>
            </w:r>
            <w:r w:rsidRPr="00986958">
              <w:tab/>
              <w:t>UDP port for uplink transport field is absent</w:t>
            </w:r>
          </w:p>
          <w:p w14:paraId="69F5CC73" w14:textId="77777777" w:rsidR="00CC767F" w:rsidRPr="00986958" w:rsidRDefault="00CC767F" w:rsidP="00CC767F">
            <w:pPr>
              <w:pStyle w:val="TAL"/>
              <w:rPr>
                <w:noProof/>
                <w:lang w:val="en-US"/>
              </w:rPr>
            </w:pPr>
            <w:r w:rsidRPr="00986958">
              <w:t>1</w:t>
            </w:r>
            <w:r w:rsidRPr="00986958">
              <w:tab/>
              <w:t>UDP port for uplink transport field is present</w:t>
            </w:r>
          </w:p>
        </w:tc>
      </w:tr>
      <w:tr w:rsidR="00CC767F" w:rsidRPr="00986958" w14:paraId="11204628" w14:textId="77777777" w:rsidTr="00CC767F">
        <w:trPr>
          <w:cantSplit/>
          <w:jc w:val="center"/>
        </w:trPr>
        <w:tc>
          <w:tcPr>
            <w:tcW w:w="7094" w:type="dxa"/>
          </w:tcPr>
          <w:p w14:paraId="4B337BC6" w14:textId="77777777" w:rsidR="00CC767F" w:rsidRPr="00986958" w:rsidRDefault="00CC767F" w:rsidP="00CC767F">
            <w:pPr>
              <w:pStyle w:val="TAL"/>
              <w:rPr>
                <w:noProof/>
              </w:rPr>
            </w:pPr>
            <w:bookmarkStart w:id="391" w:name="MCCQCTEMPBM_00000274"/>
          </w:p>
        </w:tc>
      </w:tr>
      <w:bookmarkEnd w:id="391"/>
      <w:tr w:rsidR="00CC767F" w:rsidRPr="00986958" w14:paraId="279202BA" w14:textId="77777777" w:rsidTr="00CC767F">
        <w:trPr>
          <w:cantSplit/>
          <w:jc w:val="center"/>
        </w:trPr>
        <w:tc>
          <w:tcPr>
            <w:tcW w:w="7094" w:type="dxa"/>
          </w:tcPr>
          <w:p w14:paraId="1E301D3D" w14:textId="77777777" w:rsidR="00CC767F" w:rsidRPr="00986958" w:rsidRDefault="00CC767F" w:rsidP="00CC767F">
            <w:pPr>
              <w:pStyle w:val="TAL"/>
            </w:pPr>
            <w:r w:rsidRPr="00986958">
              <w:t>TCP Port for Bidirectional Transport Indicator (TPBT</w:t>
            </w:r>
            <w:r w:rsidRPr="00986958">
              <w:rPr>
                <w:noProof/>
                <w:lang w:val="en-US"/>
              </w:rPr>
              <w:t>I</w:t>
            </w:r>
            <w:r w:rsidRPr="00986958">
              <w:t>)</w:t>
            </w:r>
          </w:p>
          <w:p w14:paraId="36DE632F" w14:textId="77777777" w:rsidR="00CC767F" w:rsidRPr="00986958" w:rsidRDefault="00CC767F" w:rsidP="00CC767F">
            <w:pPr>
              <w:pStyle w:val="TAL"/>
            </w:pPr>
            <w:r w:rsidRPr="00986958">
              <w:t>The TPBT</w:t>
            </w:r>
            <w:r w:rsidRPr="00986958">
              <w:rPr>
                <w:noProof/>
                <w:lang w:val="en-US"/>
              </w:rPr>
              <w:t>I</w:t>
            </w:r>
            <w:r w:rsidRPr="00986958">
              <w:t xml:space="preserve"> bit indicates presence of the TCP port for bidirectional transport field.</w:t>
            </w:r>
          </w:p>
          <w:p w14:paraId="0C8FDA7E" w14:textId="77777777" w:rsidR="00CC767F" w:rsidRPr="00986958" w:rsidRDefault="00CC767F" w:rsidP="00CC767F">
            <w:pPr>
              <w:pStyle w:val="TAL"/>
            </w:pPr>
            <w:r w:rsidRPr="00986958">
              <w:t>Bit</w:t>
            </w:r>
          </w:p>
          <w:p w14:paraId="05BDD424" w14:textId="77777777" w:rsidR="00CC767F" w:rsidRPr="00986958" w:rsidRDefault="00CC767F" w:rsidP="00CC767F">
            <w:pPr>
              <w:pStyle w:val="TAL"/>
              <w:rPr>
                <w:b/>
              </w:rPr>
            </w:pPr>
            <w:r w:rsidRPr="00986958">
              <w:rPr>
                <w:b/>
              </w:rPr>
              <w:t>4</w:t>
            </w:r>
          </w:p>
          <w:p w14:paraId="5E801DAD" w14:textId="77777777" w:rsidR="00CC767F" w:rsidRPr="00986958" w:rsidRDefault="00CC767F" w:rsidP="00CC767F">
            <w:pPr>
              <w:pStyle w:val="TAL"/>
            </w:pPr>
            <w:r w:rsidRPr="00986958">
              <w:t>0</w:t>
            </w:r>
            <w:r w:rsidRPr="00986958">
              <w:tab/>
              <w:t>TCP port for bidirectional transport field is absent</w:t>
            </w:r>
          </w:p>
          <w:p w14:paraId="73FF6351" w14:textId="77777777" w:rsidR="00CC767F" w:rsidRPr="00986958" w:rsidRDefault="00CC767F" w:rsidP="00CC767F">
            <w:pPr>
              <w:pStyle w:val="TAL"/>
              <w:rPr>
                <w:noProof/>
                <w:lang w:val="en-US"/>
              </w:rPr>
            </w:pPr>
            <w:r w:rsidRPr="00986958">
              <w:t>1</w:t>
            </w:r>
            <w:r w:rsidRPr="00986958">
              <w:tab/>
              <w:t>TCP port for bidirectional transport field is present</w:t>
            </w:r>
          </w:p>
        </w:tc>
      </w:tr>
      <w:tr w:rsidR="00CC767F" w:rsidRPr="00986958" w14:paraId="5E955F29" w14:textId="77777777" w:rsidTr="00CC767F">
        <w:trPr>
          <w:cantSplit/>
          <w:jc w:val="center"/>
        </w:trPr>
        <w:tc>
          <w:tcPr>
            <w:tcW w:w="7094" w:type="dxa"/>
          </w:tcPr>
          <w:p w14:paraId="277F6D6B" w14:textId="77777777" w:rsidR="00CC767F" w:rsidRPr="00986958" w:rsidRDefault="00CC767F" w:rsidP="00CC767F">
            <w:pPr>
              <w:pStyle w:val="TAL"/>
              <w:rPr>
                <w:noProof/>
              </w:rPr>
            </w:pPr>
            <w:bookmarkStart w:id="392" w:name="MCCQCTEMPBM_00000275"/>
          </w:p>
        </w:tc>
      </w:tr>
      <w:bookmarkEnd w:id="392"/>
      <w:tr w:rsidR="00CC767F" w:rsidRPr="00986958" w14:paraId="080C2D1A" w14:textId="77777777" w:rsidTr="00CC767F">
        <w:trPr>
          <w:cantSplit/>
          <w:jc w:val="center"/>
        </w:trPr>
        <w:tc>
          <w:tcPr>
            <w:tcW w:w="7094" w:type="dxa"/>
          </w:tcPr>
          <w:p w14:paraId="23709810" w14:textId="77777777" w:rsidR="00CC767F" w:rsidRPr="00986958" w:rsidRDefault="00CC767F" w:rsidP="00CC767F">
            <w:pPr>
              <w:pStyle w:val="TAL"/>
            </w:pPr>
            <w:r w:rsidRPr="00986958">
              <w:t>UDP Port for Downlink Transport Indicator (</w:t>
            </w:r>
            <w:r w:rsidRPr="00986958">
              <w:rPr>
                <w:noProof/>
                <w:lang w:val="en-US"/>
              </w:rPr>
              <w:t>UPUTI</w:t>
            </w:r>
            <w:r w:rsidRPr="00986958">
              <w:t>)</w:t>
            </w:r>
          </w:p>
          <w:p w14:paraId="3186746E" w14:textId="77777777" w:rsidR="00CC767F" w:rsidRPr="00986958" w:rsidRDefault="00CC767F" w:rsidP="00CC767F">
            <w:pPr>
              <w:pStyle w:val="TAL"/>
            </w:pPr>
            <w:r w:rsidRPr="00986958">
              <w:rPr>
                <w:noProof/>
                <w:lang w:val="en-US"/>
              </w:rPr>
              <w:t xml:space="preserve">The UPUTI </w:t>
            </w:r>
            <w:r w:rsidRPr="00986958">
              <w:t>bit indicates presence of the UDP port for downlink transport field.</w:t>
            </w:r>
          </w:p>
          <w:p w14:paraId="0E2D78E7" w14:textId="77777777" w:rsidR="00CC767F" w:rsidRPr="00986958" w:rsidRDefault="00CC767F" w:rsidP="00CC767F">
            <w:pPr>
              <w:pStyle w:val="TAL"/>
            </w:pPr>
            <w:r w:rsidRPr="00986958">
              <w:t>Bit</w:t>
            </w:r>
          </w:p>
          <w:p w14:paraId="018400B3" w14:textId="77777777" w:rsidR="00CC767F" w:rsidRPr="00986958" w:rsidRDefault="00CC767F" w:rsidP="00CC767F">
            <w:pPr>
              <w:pStyle w:val="TAL"/>
              <w:rPr>
                <w:b/>
              </w:rPr>
            </w:pPr>
            <w:r w:rsidRPr="00986958">
              <w:rPr>
                <w:b/>
              </w:rPr>
              <w:t>3</w:t>
            </w:r>
          </w:p>
          <w:p w14:paraId="401B9125" w14:textId="77777777" w:rsidR="00CC767F" w:rsidRPr="00986958" w:rsidRDefault="00CC767F" w:rsidP="00CC767F">
            <w:pPr>
              <w:pStyle w:val="TAL"/>
            </w:pPr>
            <w:r w:rsidRPr="00986958">
              <w:t>0</w:t>
            </w:r>
            <w:r w:rsidRPr="00986958">
              <w:tab/>
              <w:t>UDP port for downlink transport field is absent</w:t>
            </w:r>
          </w:p>
          <w:p w14:paraId="7C9C022B" w14:textId="77777777" w:rsidR="00CC767F" w:rsidRPr="00986958" w:rsidRDefault="00CC767F" w:rsidP="00CC767F">
            <w:pPr>
              <w:pStyle w:val="TAL"/>
              <w:rPr>
                <w:noProof/>
                <w:lang w:val="en-US"/>
              </w:rPr>
            </w:pPr>
            <w:r w:rsidRPr="00986958">
              <w:t>1</w:t>
            </w:r>
            <w:r w:rsidRPr="00986958">
              <w:tab/>
              <w:t>UDP port for downlink transport field is present</w:t>
            </w:r>
          </w:p>
        </w:tc>
      </w:tr>
      <w:tr w:rsidR="00CC767F" w:rsidRPr="00986958" w14:paraId="47D7C4AF" w14:textId="77777777" w:rsidTr="00CC767F">
        <w:trPr>
          <w:cantSplit/>
          <w:jc w:val="center"/>
        </w:trPr>
        <w:tc>
          <w:tcPr>
            <w:tcW w:w="7094" w:type="dxa"/>
          </w:tcPr>
          <w:p w14:paraId="562AED20" w14:textId="77777777" w:rsidR="00CC767F" w:rsidRPr="00986958" w:rsidRDefault="00CC767F" w:rsidP="00CC767F">
            <w:pPr>
              <w:pStyle w:val="TAL"/>
              <w:rPr>
                <w:noProof/>
              </w:rPr>
            </w:pPr>
            <w:bookmarkStart w:id="393" w:name="MCCQCTEMPBM_00000276"/>
          </w:p>
        </w:tc>
      </w:tr>
      <w:bookmarkEnd w:id="393"/>
      <w:tr w:rsidR="00CC767F" w:rsidRPr="00986958" w14:paraId="4F8E4A83" w14:textId="77777777" w:rsidTr="00CC767F">
        <w:trPr>
          <w:cantSplit/>
          <w:jc w:val="center"/>
        </w:trPr>
        <w:tc>
          <w:tcPr>
            <w:tcW w:w="7094" w:type="dxa"/>
          </w:tcPr>
          <w:p w14:paraId="3BA1422B" w14:textId="77777777" w:rsidR="00CC767F" w:rsidRPr="00986958" w:rsidRDefault="00CC767F" w:rsidP="00CC767F">
            <w:pPr>
              <w:pStyle w:val="TAL"/>
              <w:rPr>
                <w:noProof/>
                <w:lang w:val="en-US"/>
              </w:rPr>
            </w:pPr>
            <w:r w:rsidRPr="00986958">
              <w:t>Geographical Area Indicator (</w:t>
            </w:r>
            <w:r w:rsidRPr="00986958">
              <w:rPr>
                <w:noProof/>
                <w:lang w:val="en-US"/>
              </w:rPr>
              <w:t>GAI)</w:t>
            </w:r>
          </w:p>
          <w:p w14:paraId="3474483C" w14:textId="77777777" w:rsidR="00CC767F" w:rsidRPr="00986958" w:rsidRDefault="00CC767F" w:rsidP="00CC767F">
            <w:pPr>
              <w:pStyle w:val="TAL"/>
            </w:pPr>
            <w:r w:rsidRPr="00986958">
              <w:rPr>
                <w:noProof/>
                <w:lang w:val="en-US"/>
              </w:rPr>
              <w:t xml:space="preserve">The GAI </w:t>
            </w:r>
            <w:r w:rsidRPr="00986958">
              <w:t>bit indicates presence of the geographical area field.</w:t>
            </w:r>
          </w:p>
          <w:p w14:paraId="6C03ECC0" w14:textId="77777777" w:rsidR="00CC767F" w:rsidRPr="00986958" w:rsidRDefault="00CC767F" w:rsidP="00CC767F">
            <w:pPr>
              <w:pStyle w:val="TAL"/>
              <w:rPr>
                <w:noProof/>
                <w:lang w:val="en-US"/>
              </w:rPr>
            </w:pPr>
            <w:r w:rsidRPr="00986958">
              <w:rPr>
                <w:noProof/>
                <w:lang w:val="en-US"/>
              </w:rPr>
              <w:t>Bit</w:t>
            </w:r>
          </w:p>
          <w:p w14:paraId="6D9E8279" w14:textId="77777777" w:rsidR="00CC767F" w:rsidRPr="00986958" w:rsidRDefault="00CC767F" w:rsidP="00CC767F">
            <w:pPr>
              <w:pStyle w:val="TAL"/>
              <w:rPr>
                <w:b/>
              </w:rPr>
            </w:pPr>
            <w:r w:rsidRPr="00986958">
              <w:rPr>
                <w:b/>
              </w:rPr>
              <w:t>2</w:t>
            </w:r>
          </w:p>
          <w:p w14:paraId="75005E8E" w14:textId="77777777" w:rsidR="00CC767F" w:rsidRPr="00986958" w:rsidRDefault="00CC767F" w:rsidP="00CC767F">
            <w:pPr>
              <w:pStyle w:val="TAL"/>
            </w:pPr>
            <w:r w:rsidRPr="00986958">
              <w:t>0</w:t>
            </w:r>
            <w:r w:rsidRPr="00986958">
              <w:tab/>
              <w:t>geographical area field is absent</w:t>
            </w:r>
          </w:p>
          <w:p w14:paraId="2A385E81" w14:textId="77777777" w:rsidR="00CC767F" w:rsidRPr="00986958" w:rsidRDefault="00CC767F" w:rsidP="00CC767F">
            <w:pPr>
              <w:pStyle w:val="TAL"/>
              <w:rPr>
                <w:noProof/>
              </w:rPr>
            </w:pPr>
            <w:r w:rsidRPr="00986958">
              <w:t>1</w:t>
            </w:r>
            <w:r w:rsidRPr="00986958">
              <w:tab/>
              <w:t>geographical area field is present</w:t>
            </w:r>
          </w:p>
        </w:tc>
      </w:tr>
      <w:tr w:rsidR="00CC767F" w:rsidRPr="00986958" w14:paraId="0201B113" w14:textId="77777777" w:rsidTr="00CC767F">
        <w:trPr>
          <w:cantSplit/>
          <w:jc w:val="center"/>
        </w:trPr>
        <w:tc>
          <w:tcPr>
            <w:tcW w:w="7094" w:type="dxa"/>
          </w:tcPr>
          <w:p w14:paraId="20CD60A7" w14:textId="77777777" w:rsidR="00CC767F" w:rsidRPr="00986958" w:rsidRDefault="00CC767F" w:rsidP="00CC767F">
            <w:pPr>
              <w:pStyle w:val="TAL"/>
            </w:pPr>
            <w:bookmarkStart w:id="394" w:name="MCCQCTEMPBM_00000277"/>
          </w:p>
        </w:tc>
      </w:tr>
      <w:bookmarkEnd w:id="394"/>
      <w:tr w:rsidR="00CC767F" w:rsidRPr="00986958" w14:paraId="5A591B5F" w14:textId="77777777" w:rsidTr="00CC767F">
        <w:trPr>
          <w:cantSplit/>
          <w:jc w:val="center"/>
        </w:trPr>
        <w:tc>
          <w:tcPr>
            <w:tcW w:w="7094" w:type="dxa"/>
          </w:tcPr>
          <w:p w14:paraId="15F2E78B" w14:textId="77777777" w:rsidR="00CC767F" w:rsidRPr="00986958" w:rsidRDefault="00CC767F" w:rsidP="00CC767F">
            <w:pPr>
              <w:pStyle w:val="TAL"/>
            </w:pPr>
            <w:r w:rsidRPr="00986958">
              <w:t>IPv4 address (NOTE 2)</w:t>
            </w:r>
          </w:p>
          <w:p w14:paraId="22A97779" w14:textId="77777777" w:rsidR="00CC767F" w:rsidRPr="00986958" w:rsidRDefault="00CC767F" w:rsidP="00CC767F">
            <w:pPr>
              <w:pStyle w:val="TAL"/>
            </w:pPr>
            <w:r w:rsidRPr="00986958">
              <w:t>The IPv4 address field contains an IPv4 address of a V2X application server.</w:t>
            </w:r>
          </w:p>
        </w:tc>
      </w:tr>
      <w:tr w:rsidR="00CC767F" w:rsidRPr="00986958" w14:paraId="58DDCB10" w14:textId="77777777" w:rsidTr="00CC767F">
        <w:trPr>
          <w:cantSplit/>
          <w:jc w:val="center"/>
        </w:trPr>
        <w:tc>
          <w:tcPr>
            <w:tcW w:w="7094" w:type="dxa"/>
          </w:tcPr>
          <w:p w14:paraId="277BF11E" w14:textId="77777777" w:rsidR="00CC767F" w:rsidRPr="00986958" w:rsidRDefault="00CC767F" w:rsidP="00CC767F">
            <w:pPr>
              <w:pStyle w:val="TAL"/>
            </w:pPr>
            <w:bookmarkStart w:id="395" w:name="MCCQCTEMPBM_00000278"/>
          </w:p>
        </w:tc>
      </w:tr>
      <w:bookmarkEnd w:id="395"/>
      <w:tr w:rsidR="00CC767F" w:rsidRPr="00986958" w14:paraId="0EA5D81C" w14:textId="77777777" w:rsidTr="00CC767F">
        <w:trPr>
          <w:cantSplit/>
          <w:jc w:val="center"/>
        </w:trPr>
        <w:tc>
          <w:tcPr>
            <w:tcW w:w="7094" w:type="dxa"/>
          </w:tcPr>
          <w:p w14:paraId="4FC4035F" w14:textId="77777777" w:rsidR="00CC767F" w:rsidRPr="00986958" w:rsidRDefault="00CC767F" w:rsidP="00CC767F">
            <w:pPr>
              <w:pStyle w:val="TAL"/>
            </w:pPr>
            <w:r w:rsidRPr="00986958">
              <w:t>IPv6 address (NOTE 2)</w:t>
            </w:r>
          </w:p>
          <w:p w14:paraId="2DC23632" w14:textId="77777777" w:rsidR="00CC767F" w:rsidRPr="00986958" w:rsidRDefault="00CC767F" w:rsidP="00CC767F">
            <w:pPr>
              <w:pStyle w:val="TAL"/>
            </w:pPr>
            <w:r w:rsidRPr="00986958">
              <w:t>The IPv6 address field contains an IPv6 address of a V2X application server.</w:t>
            </w:r>
          </w:p>
        </w:tc>
      </w:tr>
      <w:tr w:rsidR="00CC767F" w:rsidRPr="00986958" w14:paraId="0CC1664A" w14:textId="77777777" w:rsidTr="00CC767F">
        <w:trPr>
          <w:cantSplit/>
          <w:jc w:val="center"/>
        </w:trPr>
        <w:tc>
          <w:tcPr>
            <w:tcW w:w="7094" w:type="dxa"/>
          </w:tcPr>
          <w:p w14:paraId="0B6069A4" w14:textId="77777777" w:rsidR="00CC767F" w:rsidRPr="00986958" w:rsidRDefault="00CC767F" w:rsidP="00CC767F">
            <w:pPr>
              <w:pStyle w:val="TAL"/>
            </w:pPr>
            <w:bookmarkStart w:id="396" w:name="MCCQCTEMPBM_00000279"/>
          </w:p>
        </w:tc>
      </w:tr>
      <w:bookmarkEnd w:id="396"/>
      <w:tr w:rsidR="00CC767F" w:rsidRPr="00986958" w14:paraId="6BF52842" w14:textId="77777777" w:rsidTr="00CC767F">
        <w:trPr>
          <w:cantSplit/>
          <w:jc w:val="center"/>
        </w:trPr>
        <w:tc>
          <w:tcPr>
            <w:tcW w:w="7094" w:type="dxa"/>
          </w:tcPr>
          <w:p w14:paraId="727DD0B7" w14:textId="77777777" w:rsidR="00CC767F" w:rsidRPr="00986958" w:rsidRDefault="00CC767F" w:rsidP="00CC767F">
            <w:pPr>
              <w:pStyle w:val="TAL"/>
            </w:pPr>
            <w:r w:rsidRPr="00986958">
              <w:t>FQDN (NOTE 2)</w:t>
            </w:r>
          </w:p>
          <w:p w14:paraId="5FBCE049" w14:textId="2DB3F330" w:rsidR="00CC767F" w:rsidRPr="00986958" w:rsidRDefault="00CC767F" w:rsidP="00CC767F">
            <w:pPr>
              <w:pStyle w:val="TAL"/>
            </w:pPr>
            <w:r w:rsidRPr="00986958">
              <w:t>The FQDN field contains an FQDN of a V2X application server.</w:t>
            </w:r>
            <w:r w:rsidR="00BB459B" w:rsidRPr="00986958">
              <w:t xml:space="preserve"> The first octet of the FQDN field indicates length of the FQDN and the remaining octets of the FQDN field contain the FQDN.</w:t>
            </w:r>
          </w:p>
        </w:tc>
      </w:tr>
      <w:tr w:rsidR="00CC767F" w:rsidRPr="00986958" w14:paraId="70892651" w14:textId="77777777" w:rsidTr="00CC767F">
        <w:trPr>
          <w:cantSplit/>
          <w:jc w:val="center"/>
        </w:trPr>
        <w:tc>
          <w:tcPr>
            <w:tcW w:w="7094" w:type="dxa"/>
          </w:tcPr>
          <w:p w14:paraId="371660B7" w14:textId="77777777" w:rsidR="00CC767F" w:rsidRPr="00986958" w:rsidRDefault="00CC767F" w:rsidP="00CC767F">
            <w:pPr>
              <w:pStyle w:val="TAL"/>
            </w:pPr>
            <w:bookmarkStart w:id="397" w:name="MCCQCTEMPBM_00000280"/>
          </w:p>
        </w:tc>
      </w:tr>
      <w:bookmarkEnd w:id="397"/>
      <w:tr w:rsidR="00CC767F" w:rsidRPr="00986958" w14:paraId="1C66CAF2" w14:textId="77777777" w:rsidTr="00CC767F">
        <w:trPr>
          <w:cantSplit/>
          <w:jc w:val="center"/>
        </w:trPr>
        <w:tc>
          <w:tcPr>
            <w:tcW w:w="7094" w:type="dxa"/>
          </w:tcPr>
          <w:p w14:paraId="588FE976" w14:textId="77777777" w:rsidR="00CC767F" w:rsidRPr="00986958" w:rsidRDefault="00CC767F" w:rsidP="00CC767F">
            <w:pPr>
              <w:pStyle w:val="TAL"/>
            </w:pPr>
            <w:r w:rsidRPr="00986958">
              <w:t>UDP port for uplink transport (NOTE 1)</w:t>
            </w:r>
          </w:p>
          <w:p w14:paraId="23FC2D69" w14:textId="77777777" w:rsidR="00CC767F" w:rsidRPr="00986958" w:rsidRDefault="00CC767F" w:rsidP="00CC767F">
            <w:pPr>
              <w:pStyle w:val="TAL"/>
            </w:pPr>
            <w:r w:rsidRPr="00986958">
              <w:t>The UDP port for uplink transport field indicates binary coded UDP port to be used for uplink transport.</w:t>
            </w:r>
          </w:p>
        </w:tc>
      </w:tr>
      <w:tr w:rsidR="00CC767F" w:rsidRPr="00986958" w14:paraId="28CD4753" w14:textId="77777777" w:rsidTr="00CC767F">
        <w:trPr>
          <w:cantSplit/>
          <w:jc w:val="center"/>
        </w:trPr>
        <w:tc>
          <w:tcPr>
            <w:tcW w:w="7094" w:type="dxa"/>
          </w:tcPr>
          <w:p w14:paraId="2E84696D" w14:textId="77777777" w:rsidR="00CC767F" w:rsidRPr="00986958" w:rsidRDefault="00CC767F" w:rsidP="00CC767F">
            <w:pPr>
              <w:pStyle w:val="TAL"/>
            </w:pPr>
            <w:bookmarkStart w:id="398" w:name="MCCQCTEMPBM_00000281"/>
          </w:p>
        </w:tc>
      </w:tr>
      <w:bookmarkEnd w:id="398"/>
      <w:tr w:rsidR="00CC767F" w:rsidRPr="00986958" w14:paraId="234C8E4E" w14:textId="77777777" w:rsidTr="00CC767F">
        <w:trPr>
          <w:cantSplit/>
          <w:jc w:val="center"/>
        </w:trPr>
        <w:tc>
          <w:tcPr>
            <w:tcW w:w="7094" w:type="dxa"/>
          </w:tcPr>
          <w:p w14:paraId="663614FD" w14:textId="77777777" w:rsidR="00CC767F" w:rsidRPr="00986958" w:rsidRDefault="00CC767F" w:rsidP="00CC767F">
            <w:pPr>
              <w:pStyle w:val="TAL"/>
            </w:pPr>
            <w:r w:rsidRPr="00986958">
              <w:t>TCP port for bidirectional transport (NOTE 1)</w:t>
            </w:r>
          </w:p>
          <w:p w14:paraId="43D025F2" w14:textId="77777777" w:rsidR="00CC767F" w:rsidRPr="00986958" w:rsidRDefault="00CC767F" w:rsidP="00CC767F">
            <w:pPr>
              <w:pStyle w:val="TAL"/>
            </w:pPr>
            <w:r w:rsidRPr="00986958">
              <w:t>The TCP port for bidirectional transport field indicates binary coded TCP port to be used for bidirectional transport.</w:t>
            </w:r>
          </w:p>
        </w:tc>
      </w:tr>
      <w:tr w:rsidR="00CC767F" w:rsidRPr="00986958" w14:paraId="43ADA411" w14:textId="77777777" w:rsidTr="00CC767F">
        <w:trPr>
          <w:cantSplit/>
          <w:jc w:val="center"/>
        </w:trPr>
        <w:tc>
          <w:tcPr>
            <w:tcW w:w="7094" w:type="dxa"/>
          </w:tcPr>
          <w:p w14:paraId="4AFC1490" w14:textId="77777777" w:rsidR="00CC767F" w:rsidRPr="00986958" w:rsidRDefault="00CC767F" w:rsidP="00CC767F">
            <w:pPr>
              <w:pStyle w:val="TAL"/>
            </w:pPr>
            <w:bookmarkStart w:id="399" w:name="MCCQCTEMPBM_00000282"/>
          </w:p>
        </w:tc>
      </w:tr>
      <w:bookmarkEnd w:id="399"/>
      <w:tr w:rsidR="00CC767F" w:rsidRPr="00986958" w14:paraId="19DA4852" w14:textId="77777777" w:rsidTr="00CC767F">
        <w:trPr>
          <w:cantSplit/>
          <w:jc w:val="center"/>
        </w:trPr>
        <w:tc>
          <w:tcPr>
            <w:tcW w:w="7094" w:type="dxa"/>
          </w:tcPr>
          <w:p w14:paraId="777BEC26" w14:textId="77777777" w:rsidR="00CC767F" w:rsidRPr="00986958" w:rsidRDefault="00CC767F" w:rsidP="00CC767F">
            <w:pPr>
              <w:pStyle w:val="TAL"/>
            </w:pPr>
            <w:r w:rsidRPr="00986958">
              <w:lastRenderedPageBreak/>
              <w:t>UDP port for downlink transport (NOTE 1)</w:t>
            </w:r>
          </w:p>
          <w:p w14:paraId="681F750C" w14:textId="77777777" w:rsidR="00CC767F" w:rsidRPr="00986958" w:rsidRDefault="00CC767F" w:rsidP="00CC767F">
            <w:pPr>
              <w:pStyle w:val="TAL"/>
            </w:pPr>
            <w:r w:rsidRPr="00986958">
              <w:t>The UDP port for downlink transport field indicates binary coded UDP port to be used for downlink transport.</w:t>
            </w:r>
          </w:p>
        </w:tc>
      </w:tr>
      <w:tr w:rsidR="00CC767F" w:rsidRPr="00986958" w14:paraId="54ADCE97" w14:textId="77777777" w:rsidTr="00CC767F">
        <w:trPr>
          <w:cantSplit/>
          <w:jc w:val="center"/>
        </w:trPr>
        <w:tc>
          <w:tcPr>
            <w:tcW w:w="7094" w:type="dxa"/>
          </w:tcPr>
          <w:p w14:paraId="66152809" w14:textId="77777777" w:rsidR="00CC767F" w:rsidRPr="00986958" w:rsidRDefault="00CC767F" w:rsidP="00CC767F">
            <w:pPr>
              <w:pStyle w:val="TAL"/>
            </w:pPr>
            <w:bookmarkStart w:id="400" w:name="MCCQCTEMPBM_00000283"/>
          </w:p>
        </w:tc>
      </w:tr>
      <w:bookmarkEnd w:id="400"/>
      <w:tr w:rsidR="00CC767F" w:rsidRPr="00986958" w14:paraId="195537DE" w14:textId="77777777" w:rsidTr="00CC767F">
        <w:trPr>
          <w:cantSplit/>
          <w:jc w:val="center"/>
        </w:trPr>
        <w:tc>
          <w:tcPr>
            <w:tcW w:w="7094" w:type="dxa"/>
          </w:tcPr>
          <w:p w14:paraId="2ADB5138" w14:textId="77777777" w:rsidR="00CC767F" w:rsidRPr="00986958" w:rsidRDefault="00CC767F" w:rsidP="00CC767F">
            <w:pPr>
              <w:pStyle w:val="TAL"/>
            </w:pPr>
            <w:r w:rsidRPr="00986958">
              <w:t>Geographical area</w:t>
            </w:r>
          </w:p>
          <w:p w14:paraId="3AC7AD6E" w14:textId="77777777" w:rsidR="00CC767F" w:rsidRPr="00986958" w:rsidRDefault="00CC767F" w:rsidP="00CC767F">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CC767F" w:rsidRPr="00986958" w14:paraId="287EB19A" w14:textId="77777777" w:rsidTr="00CC767F">
        <w:trPr>
          <w:cantSplit/>
          <w:jc w:val="center"/>
        </w:trPr>
        <w:tc>
          <w:tcPr>
            <w:tcW w:w="7094" w:type="dxa"/>
          </w:tcPr>
          <w:p w14:paraId="754D107E" w14:textId="77777777" w:rsidR="00CC767F" w:rsidRPr="00986958" w:rsidRDefault="00CC767F" w:rsidP="00CC767F">
            <w:pPr>
              <w:pStyle w:val="TAL"/>
            </w:pPr>
            <w:bookmarkStart w:id="401" w:name="MCCQCTEMPBM_00000284"/>
          </w:p>
        </w:tc>
      </w:tr>
      <w:bookmarkEnd w:id="401"/>
      <w:tr w:rsidR="00CC767F" w:rsidRPr="00986958" w14:paraId="2EDF8A74" w14:textId="77777777" w:rsidTr="00CC767F">
        <w:trPr>
          <w:cantSplit/>
          <w:jc w:val="center"/>
        </w:trPr>
        <w:tc>
          <w:tcPr>
            <w:tcW w:w="7094" w:type="dxa"/>
          </w:tcPr>
          <w:p w14:paraId="1F70364A" w14:textId="77777777" w:rsidR="00CC767F" w:rsidRPr="00986958" w:rsidRDefault="00CC767F" w:rsidP="00CC767F">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CC767F" w:rsidRPr="00986958" w14:paraId="3B139D5C" w14:textId="77777777" w:rsidTr="00CC767F">
        <w:trPr>
          <w:cantSplit/>
          <w:jc w:val="center"/>
        </w:trPr>
        <w:tc>
          <w:tcPr>
            <w:tcW w:w="7094" w:type="dxa"/>
            <w:tcBorders>
              <w:bottom w:val="single" w:sz="4" w:space="0" w:color="auto"/>
            </w:tcBorders>
          </w:tcPr>
          <w:p w14:paraId="50CF4840" w14:textId="77777777" w:rsidR="00CC767F" w:rsidRPr="00986958" w:rsidRDefault="00CC767F" w:rsidP="00CC767F">
            <w:pPr>
              <w:pStyle w:val="TAL"/>
            </w:pPr>
            <w:bookmarkStart w:id="402" w:name="MCCQCTEMPBM_00000285"/>
          </w:p>
        </w:tc>
      </w:tr>
      <w:bookmarkEnd w:id="402"/>
      <w:tr w:rsidR="00CC767F" w:rsidRPr="00986958" w14:paraId="69144EB3" w14:textId="77777777" w:rsidTr="00CC767F">
        <w:trPr>
          <w:cantSplit/>
          <w:jc w:val="center"/>
        </w:trPr>
        <w:tc>
          <w:tcPr>
            <w:tcW w:w="7094" w:type="dxa"/>
            <w:tcBorders>
              <w:top w:val="single" w:sz="4" w:space="0" w:color="auto"/>
              <w:bottom w:val="nil"/>
            </w:tcBorders>
          </w:tcPr>
          <w:p w14:paraId="7A88B1A7" w14:textId="77777777" w:rsidR="00CC767F" w:rsidRPr="00986958" w:rsidRDefault="00CC767F" w:rsidP="00CC767F">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CC767F" w:rsidRPr="00986958" w14:paraId="0E223F41" w14:textId="77777777" w:rsidTr="00CC767F">
        <w:trPr>
          <w:cantSplit/>
          <w:jc w:val="center"/>
        </w:trPr>
        <w:tc>
          <w:tcPr>
            <w:tcW w:w="7094" w:type="dxa"/>
            <w:tcBorders>
              <w:top w:val="nil"/>
              <w:bottom w:val="single" w:sz="4" w:space="0" w:color="auto"/>
            </w:tcBorders>
          </w:tcPr>
          <w:p w14:paraId="4B1C0CC2" w14:textId="77777777" w:rsidR="00CC767F" w:rsidRPr="00986958" w:rsidRDefault="00CC767F" w:rsidP="00CC767F">
            <w:pPr>
              <w:pStyle w:val="TAN"/>
            </w:pPr>
            <w:r w:rsidRPr="00986958">
              <w:t>NOTE 2:</w:t>
            </w:r>
            <w:r w:rsidRPr="00986958">
              <w:tab/>
              <w:t>One of the IPv4 address field, the IPv6 address field or the FQDN field is present.</w:t>
            </w:r>
          </w:p>
        </w:tc>
      </w:tr>
    </w:tbl>
    <w:p w14:paraId="52E14CBF"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1AE08AAC" w14:textId="77777777" w:rsidTr="00CC767F">
        <w:trPr>
          <w:cantSplit/>
          <w:jc w:val="center"/>
        </w:trPr>
        <w:tc>
          <w:tcPr>
            <w:tcW w:w="708" w:type="dxa"/>
          </w:tcPr>
          <w:p w14:paraId="284A14B4" w14:textId="77777777" w:rsidR="00CC767F" w:rsidRPr="00986958" w:rsidRDefault="00CC767F" w:rsidP="00CC767F">
            <w:pPr>
              <w:pStyle w:val="TAC"/>
            </w:pPr>
            <w:r w:rsidRPr="00986958">
              <w:t>8</w:t>
            </w:r>
          </w:p>
        </w:tc>
        <w:tc>
          <w:tcPr>
            <w:tcW w:w="709" w:type="dxa"/>
          </w:tcPr>
          <w:p w14:paraId="3D0904A6" w14:textId="77777777" w:rsidR="00CC767F" w:rsidRPr="00986958" w:rsidRDefault="00CC767F" w:rsidP="00CC767F">
            <w:pPr>
              <w:pStyle w:val="TAC"/>
            </w:pPr>
            <w:r w:rsidRPr="00986958">
              <w:t>7</w:t>
            </w:r>
          </w:p>
        </w:tc>
        <w:tc>
          <w:tcPr>
            <w:tcW w:w="709" w:type="dxa"/>
          </w:tcPr>
          <w:p w14:paraId="1E04242E" w14:textId="77777777" w:rsidR="00CC767F" w:rsidRPr="00986958" w:rsidRDefault="00CC767F" w:rsidP="00CC767F">
            <w:pPr>
              <w:pStyle w:val="TAC"/>
            </w:pPr>
            <w:r w:rsidRPr="00986958">
              <w:t>6</w:t>
            </w:r>
          </w:p>
        </w:tc>
        <w:tc>
          <w:tcPr>
            <w:tcW w:w="709" w:type="dxa"/>
          </w:tcPr>
          <w:p w14:paraId="1FECC451" w14:textId="77777777" w:rsidR="00CC767F" w:rsidRPr="00986958" w:rsidRDefault="00CC767F" w:rsidP="00CC767F">
            <w:pPr>
              <w:pStyle w:val="TAC"/>
            </w:pPr>
            <w:r w:rsidRPr="00986958">
              <w:t>5</w:t>
            </w:r>
          </w:p>
        </w:tc>
        <w:tc>
          <w:tcPr>
            <w:tcW w:w="709" w:type="dxa"/>
          </w:tcPr>
          <w:p w14:paraId="59341577" w14:textId="77777777" w:rsidR="00CC767F" w:rsidRPr="00986958" w:rsidRDefault="00CC767F" w:rsidP="00CC767F">
            <w:pPr>
              <w:pStyle w:val="TAC"/>
            </w:pPr>
            <w:r w:rsidRPr="00986958">
              <w:t>4</w:t>
            </w:r>
          </w:p>
        </w:tc>
        <w:tc>
          <w:tcPr>
            <w:tcW w:w="709" w:type="dxa"/>
          </w:tcPr>
          <w:p w14:paraId="3E285F5B" w14:textId="77777777" w:rsidR="00CC767F" w:rsidRPr="00986958" w:rsidRDefault="00CC767F" w:rsidP="00CC767F">
            <w:pPr>
              <w:pStyle w:val="TAC"/>
            </w:pPr>
            <w:r w:rsidRPr="00986958">
              <w:t>3</w:t>
            </w:r>
          </w:p>
        </w:tc>
        <w:tc>
          <w:tcPr>
            <w:tcW w:w="709" w:type="dxa"/>
          </w:tcPr>
          <w:p w14:paraId="2DDEF9D4" w14:textId="77777777" w:rsidR="00CC767F" w:rsidRPr="00986958" w:rsidRDefault="00CC767F" w:rsidP="00CC767F">
            <w:pPr>
              <w:pStyle w:val="TAC"/>
            </w:pPr>
            <w:r w:rsidRPr="00986958">
              <w:t>2</w:t>
            </w:r>
          </w:p>
        </w:tc>
        <w:tc>
          <w:tcPr>
            <w:tcW w:w="709" w:type="dxa"/>
          </w:tcPr>
          <w:p w14:paraId="5E2316B3" w14:textId="77777777" w:rsidR="00CC767F" w:rsidRPr="00986958" w:rsidRDefault="00CC767F" w:rsidP="00CC767F">
            <w:pPr>
              <w:pStyle w:val="TAC"/>
            </w:pPr>
            <w:r w:rsidRPr="00986958">
              <w:t>1</w:t>
            </w:r>
          </w:p>
        </w:tc>
        <w:tc>
          <w:tcPr>
            <w:tcW w:w="1346" w:type="dxa"/>
          </w:tcPr>
          <w:p w14:paraId="032AC552" w14:textId="77777777" w:rsidR="00CC767F" w:rsidRPr="00986958" w:rsidRDefault="00CC767F" w:rsidP="00CC767F">
            <w:pPr>
              <w:pStyle w:val="TAL"/>
            </w:pPr>
          </w:p>
        </w:tc>
      </w:tr>
      <w:tr w:rsidR="00CC767F" w:rsidRPr="00986958"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Pr="00986958" w:rsidRDefault="00CC767F" w:rsidP="00CC767F">
            <w:pPr>
              <w:pStyle w:val="TAC"/>
              <w:rPr>
                <w:noProof/>
                <w:lang w:val="en-US"/>
              </w:rPr>
            </w:pPr>
          </w:p>
          <w:p w14:paraId="04B4B085" w14:textId="77777777" w:rsidR="00CC767F" w:rsidRPr="00986958" w:rsidRDefault="00CC767F" w:rsidP="00CC767F">
            <w:pPr>
              <w:pStyle w:val="TAC"/>
            </w:pPr>
            <w:r w:rsidRPr="00986958">
              <w:t>Length of V2X service identifier related info contents</w:t>
            </w:r>
          </w:p>
        </w:tc>
        <w:tc>
          <w:tcPr>
            <w:tcW w:w="1346" w:type="dxa"/>
          </w:tcPr>
          <w:p w14:paraId="22E4917F" w14:textId="17D83470" w:rsidR="00CC767F" w:rsidRPr="00986958" w:rsidRDefault="00CC767F" w:rsidP="00CC767F">
            <w:pPr>
              <w:pStyle w:val="TAL"/>
            </w:pPr>
            <w:r w:rsidRPr="00986958">
              <w:t>octet o</w:t>
            </w:r>
            <w:r w:rsidR="00BB459B" w:rsidRPr="00986958">
              <w:t>30</w:t>
            </w:r>
          </w:p>
          <w:p w14:paraId="35AE6AF0" w14:textId="77777777" w:rsidR="00CC767F" w:rsidRPr="00986958" w:rsidRDefault="00CC767F" w:rsidP="00CC767F">
            <w:pPr>
              <w:pStyle w:val="TAL"/>
            </w:pPr>
          </w:p>
          <w:p w14:paraId="7F493CB2" w14:textId="5C607CEF" w:rsidR="00CC767F" w:rsidRPr="00986958" w:rsidRDefault="00CC767F" w:rsidP="00CC767F">
            <w:pPr>
              <w:pStyle w:val="TAL"/>
            </w:pPr>
            <w:r w:rsidRPr="00986958">
              <w:t>octet o</w:t>
            </w:r>
            <w:r w:rsidR="00BB459B" w:rsidRPr="00986958">
              <w:t>30+1</w:t>
            </w:r>
          </w:p>
        </w:tc>
      </w:tr>
      <w:tr w:rsidR="00CC767F" w:rsidRPr="00986958"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Pr="00986958" w:rsidRDefault="00CC767F" w:rsidP="00CC767F">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Pr="00986958" w:rsidRDefault="00CC767F" w:rsidP="00CC767F">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Pr="00986958" w:rsidRDefault="00840109" w:rsidP="00CC767F">
            <w:pPr>
              <w:pStyle w:val="TAC"/>
            </w:pPr>
            <w:r w:rsidRPr="00986958">
              <w:t>0</w:t>
            </w:r>
          </w:p>
          <w:p w14:paraId="60BE3473" w14:textId="5006F4FC" w:rsidR="00840109" w:rsidRPr="00986958" w:rsidRDefault="00840109"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Pr="00986958" w:rsidRDefault="00CC767F" w:rsidP="00CC767F">
            <w:pPr>
              <w:pStyle w:val="TAC"/>
            </w:pPr>
            <w:r w:rsidRPr="00986958">
              <w:t>0</w:t>
            </w:r>
          </w:p>
          <w:p w14:paraId="1DED25E7"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Pr="00986958" w:rsidRDefault="00CC767F" w:rsidP="00CC767F">
            <w:pPr>
              <w:pStyle w:val="TAC"/>
            </w:pPr>
            <w:r w:rsidRPr="00986958">
              <w:t>0</w:t>
            </w:r>
          </w:p>
          <w:p w14:paraId="338443F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Pr="00986958" w:rsidRDefault="00CC767F" w:rsidP="00CC767F">
            <w:pPr>
              <w:pStyle w:val="TAC"/>
            </w:pPr>
            <w:r w:rsidRPr="00986958">
              <w:t>0</w:t>
            </w:r>
          </w:p>
          <w:p w14:paraId="5A34B214"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Pr="00986958" w:rsidRDefault="00CC767F" w:rsidP="00CC767F">
            <w:pPr>
              <w:pStyle w:val="TAC"/>
            </w:pPr>
            <w:r w:rsidRPr="00986958">
              <w:t>0</w:t>
            </w:r>
          </w:p>
          <w:p w14:paraId="55D4D1D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Pr="00986958" w:rsidRDefault="00CC767F" w:rsidP="00CC767F">
            <w:pPr>
              <w:pStyle w:val="TAC"/>
            </w:pPr>
            <w:r w:rsidRPr="00986958">
              <w:t>0</w:t>
            </w:r>
          </w:p>
          <w:p w14:paraId="00E1D979" w14:textId="77777777" w:rsidR="00CC767F" w:rsidRPr="00986958" w:rsidRDefault="00CC767F" w:rsidP="00CC767F">
            <w:pPr>
              <w:pStyle w:val="TAC"/>
              <w:rPr>
                <w:noProof/>
                <w:lang w:val="en-US"/>
              </w:rPr>
            </w:pPr>
            <w:r w:rsidRPr="00986958">
              <w:t>Spare</w:t>
            </w:r>
          </w:p>
        </w:tc>
        <w:tc>
          <w:tcPr>
            <w:tcW w:w="1346" w:type="dxa"/>
          </w:tcPr>
          <w:p w14:paraId="7360ABA1" w14:textId="7CA5CB44" w:rsidR="00CC767F" w:rsidRPr="00986958" w:rsidRDefault="00CC767F" w:rsidP="00CC767F">
            <w:pPr>
              <w:pStyle w:val="TAL"/>
            </w:pPr>
            <w:r w:rsidRPr="00986958">
              <w:t>octet o</w:t>
            </w:r>
            <w:r w:rsidR="00BB459B" w:rsidRPr="00986958">
              <w:t>30+2</w:t>
            </w:r>
          </w:p>
        </w:tc>
      </w:tr>
      <w:tr w:rsidR="00CC767F" w:rsidRPr="00986958"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Pr="00986958" w:rsidRDefault="00CC767F" w:rsidP="00CC767F">
            <w:pPr>
              <w:pStyle w:val="TAC"/>
            </w:pPr>
          </w:p>
          <w:p w14:paraId="0033F71A" w14:textId="77777777" w:rsidR="00CC767F" w:rsidRPr="00986958" w:rsidRDefault="00CC767F" w:rsidP="00CC767F">
            <w:pPr>
              <w:pStyle w:val="TAC"/>
            </w:pPr>
            <w:r w:rsidRPr="00986958">
              <w:t>V2X service infos</w:t>
            </w:r>
          </w:p>
        </w:tc>
        <w:tc>
          <w:tcPr>
            <w:tcW w:w="1346" w:type="dxa"/>
          </w:tcPr>
          <w:p w14:paraId="649B4563" w14:textId="1C463A5C" w:rsidR="00CC767F" w:rsidRPr="00986958" w:rsidRDefault="00CC767F" w:rsidP="00CC767F">
            <w:pPr>
              <w:pStyle w:val="TAL"/>
            </w:pPr>
            <w:r w:rsidRPr="00986958">
              <w:t xml:space="preserve">octet </w:t>
            </w:r>
            <w:r w:rsidR="00BB459B" w:rsidRPr="00986958">
              <w:t>(</w:t>
            </w:r>
            <w:r w:rsidRPr="00986958">
              <w:t>o</w:t>
            </w:r>
            <w:r w:rsidR="00BB459B" w:rsidRPr="00986958">
              <w:t>30</w:t>
            </w:r>
            <w:r w:rsidRPr="00986958">
              <w:t>+</w:t>
            </w:r>
            <w:r w:rsidR="00BB459B" w:rsidRPr="00986958">
              <w:t>3)</w:t>
            </w:r>
            <w:r w:rsidRPr="00986958">
              <w:t>*</w:t>
            </w:r>
          </w:p>
          <w:p w14:paraId="33C1C67E" w14:textId="77777777" w:rsidR="00CC767F" w:rsidRPr="00986958" w:rsidRDefault="00CC767F" w:rsidP="00CC767F">
            <w:pPr>
              <w:pStyle w:val="TAL"/>
            </w:pPr>
          </w:p>
          <w:p w14:paraId="2BE8B00F" w14:textId="77777777" w:rsidR="00CC767F" w:rsidRPr="00986958" w:rsidRDefault="00CC767F" w:rsidP="00CC767F">
            <w:pPr>
              <w:pStyle w:val="TAL"/>
            </w:pPr>
            <w:r w:rsidRPr="00986958">
              <w:t>octet o18*</w:t>
            </w:r>
          </w:p>
        </w:tc>
      </w:tr>
      <w:tr w:rsidR="00CC767F" w:rsidRPr="00986958"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Pr="00986958" w:rsidRDefault="00CC767F" w:rsidP="00CC767F">
            <w:pPr>
              <w:pStyle w:val="TAC"/>
            </w:pPr>
          </w:p>
          <w:p w14:paraId="3A45251B" w14:textId="77777777" w:rsidR="00CC767F" w:rsidRPr="00986958" w:rsidRDefault="00CC767F" w:rsidP="00CC767F">
            <w:pPr>
              <w:pStyle w:val="TAC"/>
            </w:pPr>
            <w:r w:rsidRPr="00986958">
              <w:t>Default V2X AS address infos</w:t>
            </w:r>
          </w:p>
        </w:tc>
        <w:tc>
          <w:tcPr>
            <w:tcW w:w="1346" w:type="dxa"/>
          </w:tcPr>
          <w:p w14:paraId="56A13927" w14:textId="4D39A4A0" w:rsidR="00BB459B" w:rsidRPr="00986958" w:rsidRDefault="00CC767F" w:rsidP="00BB459B">
            <w:pPr>
              <w:pStyle w:val="TAL"/>
            </w:pPr>
            <w:r w:rsidRPr="00986958">
              <w:t>octet o</w:t>
            </w:r>
            <w:r w:rsidR="00BB459B" w:rsidRPr="00986958">
              <w:t>37</w:t>
            </w:r>
            <w:r w:rsidR="00D23EA2" w:rsidRPr="00986958">
              <w:t>*</w:t>
            </w:r>
          </w:p>
          <w:p w14:paraId="09AD4C9C" w14:textId="376D79B9" w:rsidR="00CC767F" w:rsidRPr="00986958" w:rsidRDefault="00BB459B" w:rsidP="00BB459B">
            <w:pPr>
              <w:pStyle w:val="TAL"/>
            </w:pPr>
            <w:r w:rsidRPr="00986958">
              <w:t>(see NOTE)</w:t>
            </w:r>
          </w:p>
          <w:p w14:paraId="5860C14E" w14:textId="77777777" w:rsidR="00CC767F" w:rsidRPr="00986958" w:rsidRDefault="00CC767F" w:rsidP="00CC767F">
            <w:pPr>
              <w:pStyle w:val="TAL"/>
            </w:pPr>
          </w:p>
          <w:p w14:paraId="12E4B5DD" w14:textId="374A411C" w:rsidR="00CC767F" w:rsidRPr="00986958" w:rsidRDefault="00CC767F" w:rsidP="00CC767F">
            <w:pPr>
              <w:pStyle w:val="TAL"/>
            </w:pPr>
            <w:r w:rsidRPr="00986958">
              <w:t>octet o</w:t>
            </w:r>
            <w:r w:rsidR="005E2F17" w:rsidRPr="00986958">
              <w:t>8</w:t>
            </w:r>
            <w:r w:rsidRPr="00986958">
              <w:t>*</w:t>
            </w:r>
          </w:p>
        </w:tc>
      </w:tr>
    </w:tbl>
    <w:p w14:paraId="40FC0A9F" w14:textId="77777777" w:rsidR="00BB459B" w:rsidRPr="00986958" w:rsidRDefault="00BB459B" w:rsidP="00BB459B">
      <w:pPr>
        <w:pStyle w:val="NF"/>
      </w:pPr>
    </w:p>
    <w:p w14:paraId="2030579F" w14:textId="77777777" w:rsidR="00BB459B" w:rsidRPr="00986958" w:rsidRDefault="00BB459B" w:rsidP="00BB459B">
      <w:pPr>
        <w:pStyle w:val="NF"/>
      </w:pPr>
      <w:r w:rsidRPr="00986958">
        <w:t>NOTE:</w:t>
      </w:r>
      <w:r w:rsidRPr="00986958">
        <w:tab/>
        <w:t>The field is placed immediately after the last present preceding field.</w:t>
      </w:r>
    </w:p>
    <w:p w14:paraId="799E2AC7" w14:textId="77777777" w:rsidR="00BB459B" w:rsidRPr="00986958" w:rsidRDefault="00BB459B" w:rsidP="00BB459B">
      <w:pPr>
        <w:pStyle w:val="NF"/>
      </w:pPr>
    </w:p>
    <w:p w14:paraId="3E111302" w14:textId="77777777" w:rsidR="00CC767F" w:rsidRPr="00986958" w:rsidRDefault="00CC767F" w:rsidP="00CC767F">
      <w:pPr>
        <w:pStyle w:val="TF"/>
      </w:pPr>
      <w:r w:rsidRPr="00986958">
        <w:t>Figure 5</w:t>
      </w:r>
      <w:r w:rsidRPr="00986958">
        <w:rPr>
          <w:rFonts w:hint="eastAsia"/>
        </w:rPr>
        <w:t>.</w:t>
      </w:r>
      <w:r w:rsidRPr="00986958">
        <w:t>4.1.9: V2X service identifier related info</w:t>
      </w:r>
    </w:p>
    <w:p w14:paraId="3012FAFC" w14:textId="77777777" w:rsidR="00CC767F" w:rsidRPr="00986958" w:rsidRDefault="00CC767F" w:rsidP="00CC767F">
      <w:pPr>
        <w:pStyle w:val="TH"/>
      </w:pPr>
      <w:r w:rsidRPr="00986958">
        <w:lastRenderedPageBreak/>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546EE42" w14:textId="77777777" w:rsidTr="00CC767F">
        <w:trPr>
          <w:cantSplit/>
          <w:jc w:val="center"/>
        </w:trPr>
        <w:tc>
          <w:tcPr>
            <w:tcW w:w="7094" w:type="dxa"/>
          </w:tcPr>
          <w:p w14:paraId="6333656B" w14:textId="77777777" w:rsidR="00CC767F" w:rsidRPr="00986958" w:rsidRDefault="00CC767F" w:rsidP="00CC767F">
            <w:pPr>
              <w:pStyle w:val="TAL"/>
              <w:rPr>
                <w:noProof/>
                <w:lang w:val="en-US"/>
              </w:rPr>
            </w:pPr>
            <w:r w:rsidRPr="00986958">
              <w:t>V2X service infos</w:t>
            </w:r>
            <w:r w:rsidRPr="00986958">
              <w:rPr>
                <w:noProof/>
                <w:lang w:val="en-US"/>
              </w:rPr>
              <w:t xml:space="preserve"> indicator</w:t>
            </w:r>
            <w:r w:rsidRPr="00986958">
              <w:t xml:space="preserve"> (VSII)</w:t>
            </w:r>
          </w:p>
          <w:p w14:paraId="45C6ABD6" w14:textId="77777777" w:rsidR="00CC767F" w:rsidRPr="00986958" w:rsidRDefault="00CC767F" w:rsidP="00CC767F">
            <w:pPr>
              <w:pStyle w:val="TAL"/>
            </w:pPr>
            <w:r w:rsidRPr="00986958">
              <w:rPr>
                <w:noProof/>
                <w:lang w:val="en-US"/>
              </w:rPr>
              <w:t xml:space="preserve">The </w:t>
            </w:r>
            <w:r w:rsidRPr="00986958">
              <w:t>VSII bit indicates presence of the V2X service infos field.</w:t>
            </w:r>
          </w:p>
          <w:p w14:paraId="71BB1525" w14:textId="77777777" w:rsidR="00CC767F" w:rsidRPr="00986958" w:rsidRDefault="00CC767F" w:rsidP="00CC767F">
            <w:pPr>
              <w:pStyle w:val="TAL"/>
            </w:pPr>
            <w:r w:rsidRPr="00986958">
              <w:t>Bit</w:t>
            </w:r>
          </w:p>
          <w:p w14:paraId="31271591" w14:textId="77777777" w:rsidR="00CC767F" w:rsidRPr="00986958" w:rsidRDefault="00CC767F" w:rsidP="00CC767F">
            <w:pPr>
              <w:pStyle w:val="TAL"/>
              <w:rPr>
                <w:b/>
              </w:rPr>
            </w:pPr>
            <w:r w:rsidRPr="00986958">
              <w:rPr>
                <w:b/>
              </w:rPr>
              <w:t>8</w:t>
            </w:r>
          </w:p>
          <w:p w14:paraId="43732F85" w14:textId="77777777" w:rsidR="00CC767F" w:rsidRPr="00986958" w:rsidRDefault="00CC767F" w:rsidP="00CC767F">
            <w:pPr>
              <w:pStyle w:val="TAL"/>
            </w:pPr>
            <w:r w:rsidRPr="00986958">
              <w:t>0</w:t>
            </w:r>
            <w:r w:rsidRPr="00986958">
              <w:tab/>
              <w:t>V2X service infos field is absent</w:t>
            </w:r>
          </w:p>
          <w:p w14:paraId="34F2E4F9" w14:textId="77777777" w:rsidR="00CC767F" w:rsidRPr="00986958" w:rsidRDefault="00CC767F" w:rsidP="00CC767F">
            <w:pPr>
              <w:pStyle w:val="TAL"/>
            </w:pPr>
            <w:r w:rsidRPr="00986958">
              <w:t>1</w:t>
            </w:r>
            <w:r w:rsidRPr="00986958">
              <w:tab/>
              <w:t>V2X service infos field is present</w:t>
            </w:r>
          </w:p>
        </w:tc>
      </w:tr>
      <w:tr w:rsidR="00CC767F" w:rsidRPr="00986958" w14:paraId="4C27CDF2" w14:textId="77777777" w:rsidTr="00CC767F">
        <w:trPr>
          <w:cantSplit/>
          <w:jc w:val="center"/>
        </w:trPr>
        <w:tc>
          <w:tcPr>
            <w:tcW w:w="7094" w:type="dxa"/>
          </w:tcPr>
          <w:p w14:paraId="6D2F56F4" w14:textId="77777777" w:rsidR="00CC767F" w:rsidRPr="00986958" w:rsidRDefault="00CC767F" w:rsidP="00CC767F">
            <w:pPr>
              <w:pStyle w:val="TAL"/>
            </w:pPr>
            <w:bookmarkStart w:id="403" w:name="MCCQCTEMPBM_00000286"/>
          </w:p>
        </w:tc>
      </w:tr>
      <w:bookmarkEnd w:id="403"/>
      <w:tr w:rsidR="00CC767F" w:rsidRPr="00986958" w14:paraId="5C617233" w14:textId="77777777" w:rsidTr="00CC767F">
        <w:trPr>
          <w:cantSplit/>
          <w:jc w:val="center"/>
        </w:trPr>
        <w:tc>
          <w:tcPr>
            <w:tcW w:w="7094" w:type="dxa"/>
          </w:tcPr>
          <w:p w14:paraId="2E1487C5" w14:textId="77777777" w:rsidR="00CC767F" w:rsidRPr="00986958" w:rsidRDefault="00CC767F" w:rsidP="00CC767F">
            <w:pPr>
              <w:pStyle w:val="TAL"/>
            </w:pPr>
            <w:r w:rsidRPr="00986958">
              <w:t>Default V2X AS address infos indicator (DVAAII)</w:t>
            </w:r>
          </w:p>
          <w:p w14:paraId="64A955A6" w14:textId="77777777" w:rsidR="00CC767F" w:rsidRPr="00986958" w:rsidRDefault="00CC767F" w:rsidP="00CC767F">
            <w:pPr>
              <w:pStyle w:val="TAL"/>
            </w:pPr>
            <w:r w:rsidRPr="00986958">
              <w:rPr>
                <w:noProof/>
                <w:lang w:val="en-US"/>
              </w:rPr>
              <w:t xml:space="preserve">The </w:t>
            </w:r>
            <w:r w:rsidRPr="00986958">
              <w:t>AVSII bit indicates presence of the default V2X AS address infos field.</w:t>
            </w:r>
          </w:p>
          <w:p w14:paraId="4F47AD47" w14:textId="77777777" w:rsidR="00CC767F" w:rsidRPr="00986958" w:rsidRDefault="00CC767F" w:rsidP="00CC767F">
            <w:pPr>
              <w:pStyle w:val="TAL"/>
            </w:pPr>
            <w:r w:rsidRPr="00986958">
              <w:t>Bit</w:t>
            </w:r>
          </w:p>
          <w:p w14:paraId="0BCF4CD2" w14:textId="77777777" w:rsidR="00CC767F" w:rsidRPr="00986958" w:rsidRDefault="00CC767F" w:rsidP="00CC767F">
            <w:pPr>
              <w:pStyle w:val="TAL"/>
              <w:rPr>
                <w:b/>
              </w:rPr>
            </w:pPr>
            <w:r w:rsidRPr="00986958">
              <w:rPr>
                <w:b/>
              </w:rPr>
              <w:t>7</w:t>
            </w:r>
          </w:p>
          <w:p w14:paraId="2AC2C777" w14:textId="77777777" w:rsidR="00CC767F" w:rsidRPr="00986958" w:rsidRDefault="00CC767F" w:rsidP="00CC767F">
            <w:pPr>
              <w:pStyle w:val="TAL"/>
            </w:pPr>
            <w:r w:rsidRPr="00986958">
              <w:t>0</w:t>
            </w:r>
            <w:r w:rsidRPr="00986958">
              <w:tab/>
              <w:t>Default V2X AS address infos field is absent</w:t>
            </w:r>
          </w:p>
          <w:p w14:paraId="0D6AFC65" w14:textId="77777777" w:rsidR="00CC767F" w:rsidRPr="00986958" w:rsidRDefault="00CC767F" w:rsidP="00CC767F">
            <w:pPr>
              <w:pStyle w:val="TAL"/>
            </w:pPr>
            <w:r w:rsidRPr="00986958">
              <w:t>1</w:t>
            </w:r>
            <w:r w:rsidRPr="00986958">
              <w:tab/>
              <w:t>Default V2X AS address infos field is present</w:t>
            </w:r>
          </w:p>
        </w:tc>
      </w:tr>
      <w:tr w:rsidR="00CC767F" w:rsidRPr="00986958" w14:paraId="096A9EDF" w14:textId="77777777" w:rsidTr="00CC767F">
        <w:trPr>
          <w:cantSplit/>
          <w:jc w:val="center"/>
        </w:trPr>
        <w:tc>
          <w:tcPr>
            <w:tcW w:w="7094" w:type="dxa"/>
          </w:tcPr>
          <w:p w14:paraId="58C49A91" w14:textId="77777777" w:rsidR="00CC767F" w:rsidRPr="00986958" w:rsidRDefault="00CC767F" w:rsidP="00CC767F">
            <w:pPr>
              <w:pStyle w:val="TAL"/>
            </w:pPr>
            <w:bookmarkStart w:id="404" w:name="MCCQCTEMPBM_00000287"/>
          </w:p>
        </w:tc>
      </w:tr>
      <w:bookmarkEnd w:id="404"/>
      <w:tr w:rsidR="00CC767F" w:rsidRPr="00986958" w14:paraId="651C1759" w14:textId="77777777" w:rsidTr="00CC767F">
        <w:trPr>
          <w:cantSplit/>
          <w:jc w:val="center"/>
        </w:trPr>
        <w:tc>
          <w:tcPr>
            <w:tcW w:w="7094" w:type="dxa"/>
          </w:tcPr>
          <w:p w14:paraId="5A5D890F" w14:textId="77777777" w:rsidR="00CC767F" w:rsidRPr="00986958" w:rsidRDefault="00CC767F" w:rsidP="00CC767F">
            <w:pPr>
              <w:pStyle w:val="TAL"/>
            </w:pPr>
            <w:r w:rsidRPr="00986958">
              <w:t>V2X service infos</w:t>
            </w:r>
          </w:p>
          <w:p w14:paraId="515FD931" w14:textId="77777777" w:rsidR="00CC767F" w:rsidRPr="00986958" w:rsidRDefault="00CC767F" w:rsidP="00CC767F">
            <w:pPr>
              <w:pStyle w:val="TAL"/>
            </w:pPr>
            <w:r w:rsidRPr="00986958">
              <w:rPr>
                <w:noProof/>
                <w:lang w:val="en-US"/>
              </w:rPr>
              <w:t xml:space="preserve">The </w:t>
            </w:r>
            <w:r w:rsidRPr="00986958">
              <w:t xml:space="preserve">V2X service infos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CC767F" w:rsidRPr="00986958" w14:paraId="216F1542" w14:textId="77777777" w:rsidTr="00CC767F">
        <w:trPr>
          <w:cantSplit/>
          <w:jc w:val="center"/>
        </w:trPr>
        <w:tc>
          <w:tcPr>
            <w:tcW w:w="7094" w:type="dxa"/>
          </w:tcPr>
          <w:p w14:paraId="01B8966A" w14:textId="77777777" w:rsidR="00CC767F" w:rsidRPr="00986958" w:rsidRDefault="00CC767F" w:rsidP="00CC767F">
            <w:pPr>
              <w:pStyle w:val="TAL"/>
              <w:rPr>
                <w:noProof/>
              </w:rPr>
            </w:pPr>
            <w:bookmarkStart w:id="405" w:name="MCCQCTEMPBM_00000288"/>
          </w:p>
        </w:tc>
      </w:tr>
      <w:bookmarkEnd w:id="405"/>
      <w:tr w:rsidR="00CC767F" w:rsidRPr="00986958" w14:paraId="492D4B44" w14:textId="77777777" w:rsidTr="00CC767F">
        <w:trPr>
          <w:cantSplit/>
          <w:jc w:val="center"/>
        </w:trPr>
        <w:tc>
          <w:tcPr>
            <w:tcW w:w="7094" w:type="dxa"/>
          </w:tcPr>
          <w:p w14:paraId="3D8F5A06" w14:textId="77777777" w:rsidR="00CC767F" w:rsidRPr="00986958" w:rsidRDefault="00CC767F" w:rsidP="00CC767F">
            <w:pPr>
              <w:pStyle w:val="TAL"/>
            </w:pPr>
            <w:r w:rsidRPr="00986958">
              <w:t>Default V2X AS address infos</w:t>
            </w:r>
          </w:p>
          <w:p w14:paraId="3F7D68E1" w14:textId="77777777" w:rsidR="00CC767F" w:rsidRPr="00986958" w:rsidRDefault="00CC767F" w:rsidP="00CC767F">
            <w:pPr>
              <w:pStyle w:val="TAL"/>
            </w:pPr>
            <w:r w:rsidRPr="00986958">
              <w:rPr>
                <w:noProof/>
                <w:lang w:val="en-US"/>
              </w:rPr>
              <w:t xml:space="preserve">The </w:t>
            </w:r>
            <w:r w:rsidRPr="00986958">
              <w:t xml:space="preserve">default V2X AS address infos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V2X application server addresses for the unicast V2X communication over Uu</w:t>
            </w:r>
            <w:r w:rsidRPr="00986958">
              <w:t>.</w:t>
            </w:r>
          </w:p>
        </w:tc>
      </w:tr>
      <w:tr w:rsidR="00CC767F" w:rsidRPr="00986958" w14:paraId="58546A58" w14:textId="77777777" w:rsidTr="00CC767F">
        <w:trPr>
          <w:cantSplit/>
          <w:jc w:val="center"/>
        </w:trPr>
        <w:tc>
          <w:tcPr>
            <w:tcW w:w="7094" w:type="dxa"/>
          </w:tcPr>
          <w:p w14:paraId="4F71B5B3" w14:textId="77777777" w:rsidR="00CC767F" w:rsidRPr="00986958" w:rsidRDefault="00CC767F" w:rsidP="00CC767F">
            <w:pPr>
              <w:pStyle w:val="TAL"/>
              <w:rPr>
                <w:noProof/>
              </w:rPr>
            </w:pPr>
            <w:bookmarkStart w:id="406" w:name="MCCQCTEMPBM_00000289"/>
          </w:p>
        </w:tc>
      </w:tr>
      <w:bookmarkEnd w:id="406"/>
      <w:tr w:rsidR="00CC767F" w:rsidRPr="00986958" w14:paraId="60A01768" w14:textId="77777777" w:rsidTr="00CC767F">
        <w:trPr>
          <w:cantSplit/>
          <w:jc w:val="center"/>
        </w:trPr>
        <w:tc>
          <w:tcPr>
            <w:tcW w:w="7094" w:type="dxa"/>
          </w:tcPr>
          <w:p w14:paraId="39809566" w14:textId="77777777" w:rsidR="00CC767F" w:rsidRPr="00986958" w:rsidRDefault="00CC767F" w:rsidP="00CC767F">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14F04552" w14:textId="77777777" w:rsidR="00CC767F" w:rsidRPr="00986958" w:rsidRDefault="00CC767F" w:rsidP="00CC767F">
            <w:pPr>
              <w:pStyle w:val="TAL"/>
              <w:rPr>
                <w:noProof/>
              </w:rPr>
            </w:pPr>
          </w:p>
        </w:tc>
      </w:tr>
    </w:tbl>
    <w:p w14:paraId="78AEC898"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5968FC7" w14:textId="77777777" w:rsidTr="00CC767F">
        <w:trPr>
          <w:cantSplit/>
          <w:jc w:val="center"/>
        </w:trPr>
        <w:tc>
          <w:tcPr>
            <w:tcW w:w="708" w:type="dxa"/>
          </w:tcPr>
          <w:p w14:paraId="64526AEC" w14:textId="77777777" w:rsidR="00CC767F" w:rsidRPr="00986958" w:rsidRDefault="00CC767F" w:rsidP="00CC767F">
            <w:pPr>
              <w:pStyle w:val="TAC"/>
            </w:pPr>
            <w:r w:rsidRPr="00986958">
              <w:t>8</w:t>
            </w:r>
          </w:p>
        </w:tc>
        <w:tc>
          <w:tcPr>
            <w:tcW w:w="709" w:type="dxa"/>
          </w:tcPr>
          <w:p w14:paraId="48DCDBBE" w14:textId="77777777" w:rsidR="00CC767F" w:rsidRPr="00986958" w:rsidRDefault="00CC767F" w:rsidP="00CC767F">
            <w:pPr>
              <w:pStyle w:val="TAC"/>
            </w:pPr>
            <w:r w:rsidRPr="00986958">
              <w:t>7</w:t>
            </w:r>
          </w:p>
        </w:tc>
        <w:tc>
          <w:tcPr>
            <w:tcW w:w="709" w:type="dxa"/>
          </w:tcPr>
          <w:p w14:paraId="5BE6D31A" w14:textId="77777777" w:rsidR="00CC767F" w:rsidRPr="00986958" w:rsidRDefault="00CC767F" w:rsidP="00CC767F">
            <w:pPr>
              <w:pStyle w:val="TAC"/>
            </w:pPr>
            <w:r w:rsidRPr="00986958">
              <w:t>6</w:t>
            </w:r>
          </w:p>
        </w:tc>
        <w:tc>
          <w:tcPr>
            <w:tcW w:w="709" w:type="dxa"/>
          </w:tcPr>
          <w:p w14:paraId="413D666F" w14:textId="77777777" w:rsidR="00CC767F" w:rsidRPr="00986958" w:rsidRDefault="00CC767F" w:rsidP="00CC767F">
            <w:pPr>
              <w:pStyle w:val="TAC"/>
            </w:pPr>
            <w:r w:rsidRPr="00986958">
              <w:t>5</w:t>
            </w:r>
          </w:p>
        </w:tc>
        <w:tc>
          <w:tcPr>
            <w:tcW w:w="709" w:type="dxa"/>
          </w:tcPr>
          <w:p w14:paraId="6B8F8FEE" w14:textId="77777777" w:rsidR="00CC767F" w:rsidRPr="00986958" w:rsidRDefault="00CC767F" w:rsidP="00CC767F">
            <w:pPr>
              <w:pStyle w:val="TAC"/>
            </w:pPr>
            <w:r w:rsidRPr="00986958">
              <w:t>4</w:t>
            </w:r>
          </w:p>
        </w:tc>
        <w:tc>
          <w:tcPr>
            <w:tcW w:w="709" w:type="dxa"/>
          </w:tcPr>
          <w:p w14:paraId="7D9194F8" w14:textId="77777777" w:rsidR="00CC767F" w:rsidRPr="00986958" w:rsidRDefault="00CC767F" w:rsidP="00CC767F">
            <w:pPr>
              <w:pStyle w:val="TAC"/>
            </w:pPr>
            <w:r w:rsidRPr="00986958">
              <w:t>3</w:t>
            </w:r>
          </w:p>
        </w:tc>
        <w:tc>
          <w:tcPr>
            <w:tcW w:w="709" w:type="dxa"/>
          </w:tcPr>
          <w:p w14:paraId="550CE381" w14:textId="77777777" w:rsidR="00CC767F" w:rsidRPr="00986958" w:rsidRDefault="00CC767F" w:rsidP="00CC767F">
            <w:pPr>
              <w:pStyle w:val="TAC"/>
            </w:pPr>
            <w:r w:rsidRPr="00986958">
              <w:t>2</w:t>
            </w:r>
          </w:p>
        </w:tc>
        <w:tc>
          <w:tcPr>
            <w:tcW w:w="709" w:type="dxa"/>
          </w:tcPr>
          <w:p w14:paraId="6A80BDFA" w14:textId="77777777" w:rsidR="00CC767F" w:rsidRPr="00986958" w:rsidRDefault="00CC767F" w:rsidP="00CC767F">
            <w:pPr>
              <w:pStyle w:val="TAC"/>
            </w:pPr>
            <w:r w:rsidRPr="00986958">
              <w:t>1</w:t>
            </w:r>
          </w:p>
        </w:tc>
        <w:tc>
          <w:tcPr>
            <w:tcW w:w="1346" w:type="dxa"/>
          </w:tcPr>
          <w:p w14:paraId="68051229" w14:textId="77777777" w:rsidR="00CC767F" w:rsidRPr="00986958" w:rsidRDefault="00CC767F" w:rsidP="00CC767F">
            <w:pPr>
              <w:pStyle w:val="TAL"/>
            </w:pPr>
          </w:p>
        </w:tc>
      </w:tr>
      <w:tr w:rsidR="00CC767F" w:rsidRPr="00986958"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Pr="00986958" w:rsidRDefault="00CC767F" w:rsidP="00CC767F">
            <w:pPr>
              <w:pStyle w:val="TAC"/>
              <w:rPr>
                <w:noProof/>
                <w:lang w:val="en-US"/>
              </w:rPr>
            </w:pPr>
          </w:p>
          <w:p w14:paraId="2A179635" w14:textId="77777777" w:rsidR="00CC767F" w:rsidRPr="00986958" w:rsidRDefault="00CC767F" w:rsidP="00CC767F">
            <w:pPr>
              <w:pStyle w:val="TAC"/>
            </w:pPr>
            <w:r w:rsidRPr="00986958">
              <w:rPr>
                <w:noProof/>
                <w:lang w:val="en-US"/>
              </w:rPr>
              <w:t xml:space="preserve">Length of </w:t>
            </w:r>
            <w:r w:rsidRPr="00986958">
              <w:t xml:space="preserve">V2X service infos </w:t>
            </w:r>
            <w:r w:rsidRPr="00986958">
              <w:rPr>
                <w:noProof/>
                <w:lang w:val="en-US"/>
              </w:rPr>
              <w:t>contents</w:t>
            </w:r>
          </w:p>
        </w:tc>
        <w:tc>
          <w:tcPr>
            <w:tcW w:w="1346" w:type="dxa"/>
          </w:tcPr>
          <w:p w14:paraId="65EA3A54" w14:textId="7DE381C0" w:rsidR="00CC767F" w:rsidRPr="00986958" w:rsidRDefault="00CC767F" w:rsidP="00CC767F">
            <w:pPr>
              <w:pStyle w:val="TAL"/>
            </w:pPr>
            <w:r w:rsidRPr="00986958">
              <w:t>octet o</w:t>
            </w:r>
            <w:r w:rsidR="00BB459B" w:rsidRPr="00986958">
              <w:t>30+3</w:t>
            </w:r>
          </w:p>
          <w:p w14:paraId="65CCA8DE" w14:textId="77777777" w:rsidR="00CC767F" w:rsidRPr="00986958" w:rsidRDefault="00CC767F" w:rsidP="00CC767F">
            <w:pPr>
              <w:pStyle w:val="TAL"/>
            </w:pPr>
          </w:p>
          <w:p w14:paraId="77772C41" w14:textId="1BF590E6" w:rsidR="00CC767F" w:rsidRPr="00986958" w:rsidRDefault="00CC767F" w:rsidP="00CC767F">
            <w:pPr>
              <w:pStyle w:val="TAL"/>
            </w:pPr>
            <w:r w:rsidRPr="00986958">
              <w:t>octet o</w:t>
            </w:r>
            <w:r w:rsidR="00BB459B" w:rsidRPr="00986958">
              <w:t>30+4</w:t>
            </w:r>
          </w:p>
        </w:tc>
      </w:tr>
      <w:tr w:rsidR="00CC767F" w:rsidRPr="00986958"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Pr="00986958" w:rsidRDefault="00CC767F" w:rsidP="00CC767F">
            <w:pPr>
              <w:pStyle w:val="TAC"/>
            </w:pPr>
          </w:p>
          <w:p w14:paraId="5490A386" w14:textId="77777777" w:rsidR="00CC767F" w:rsidRPr="00986958" w:rsidRDefault="00CC767F" w:rsidP="00CC767F">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4BDE3734" w14:textId="36C47BA1" w:rsidR="00CC767F" w:rsidRPr="00986958" w:rsidRDefault="00CC767F" w:rsidP="00CC767F">
            <w:pPr>
              <w:pStyle w:val="TAL"/>
            </w:pPr>
            <w:r w:rsidRPr="00986958">
              <w:t>octet o</w:t>
            </w:r>
            <w:r w:rsidR="00BB459B" w:rsidRPr="00986958">
              <w:t>30+5</w:t>
            </w:r>
          </w:p>
          <w:p w14:paraId="26F89278" w14:textId="77777777" w:rsidR="00CC767F" w:rsidRPr="00986958" w:rsidRDefault="00CC767F" w:rsidP="00CC767F">
            <w:pPr>
              <w:pStyle w:val="TAL"/>
            </w:pPr>
          </w:p>
          <w:p w14:paraId="2917D17F" w14:textId="77777777" w:rsidR="00CC767F" w:rsidRPr="00986958" w:rsidRDefault="00CC767F" w:rsidP="00CC767F">
            <w:pPr>
              <w:pStyle w:val="TAL"/>
            </w:pPr>
            <w:r w:rsidRPr="00986958">
              <w:t>octet o20</w:t>
            </w:r>
          </w:p>
        </w:tc>
      </w:tr>
      <w:tr w:rsidR="00CC767F" w:rsidRPr="00986958"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Pr="00986958" w:rsidRDefault="00CC767F" w:rsidP="00CC767F">
            <w:pPr>
              <w:pStyle w:val="TAC"/>
            </w:pPr>
          </w:p>
          <w:p w14:paraId="413E0B0E" w14:textId="77777777" w:rsidR="00CC767F" w:rsidRPr="00986958" w:rsidRDefault="00CC767F" w:rsidP="00CC767F">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043AE6D7" w14:textId="057B995A" w:rsidR="00CC767F" w:rsidRPr="00986958" w:rsidRDefault="00CC767F" w:rsidP="00CC767F">
            <w:pPr>
              <w:pStyle w:val="TAL"/>
            </w:pPr>
            <w:r w:rsidRPr="00986958">
              <w:t xml:space="preserve">octet </w:t>
            </w:r>
            <w:r w:rsidR="00BB459B" w:rsidRPr="00986958">
              <w:t>(</w:t>
            </w:r>
            <w:r w:rsidRPr="00986958">
              <w:t>o20+1</w:t>
            </w:r>
            <w:r w:rsidR="00BB459B" w:rsidRPr="00986958">
              <w:t>)</w:t>
            </w:r>
            <w:r w:rsidRPr="00986958">
              <w:t>*</w:t>
            </w:r>
          </w:p>
          <w:p w14:paraId="62B675E8" w14:textId="77777777" w:rsidR="00CC767F" w:rsidRPr="00986958" w:rsidRDefault="00CC767F" w:rsidP="00CC767F">
            <w:pPr>
              <w:pStyle w:val="TAL"/>
            </w:pPr>
          </w:p>
          <w:p w14:paraId="0CD64124" w14:textId="77777777" w:rsidR="00CC767F" w:rsidRPr="00986958" w:rsidRDefault="00CC767F" w:rsidP="00CC767F">
            <w:pPr>
              <w:pStyle w:val="TAL"/>
            </w:pPr>
            <w:r w:rsidRPr="00986958">
              <w:t>octet o21*</w:t>
            </w:r>
          </w:p>
        </w:tc>
      </w:tr>
      <w:tr w:rsidR="00CC767F" w:rsidRPr="00986958"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Pr="00986958" w:rsidRDefault="00CC767F" w:rsidP="00CC767F">
            <w:pPr>
              <w:pStyle w:val="TAC"/>
            </w:pPr>
          </w:p>
          <w:p w14:paraId="528F4B4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E472187" w14:textId="4C353F44" w:rsidR="00CC767F" w:rsidRPr="00986958" w:rsidRDefault="00CC767F" w:rsidP="00CC767F">
            <w:pPr>
              <w:pStyle w:val="TAL"/>
            </w:pPr>
            <w:r w:rsidRPr="00986958">
              <w:t xml:space="preserve">octet </w:t>
            </w:r>
            <w:r w:rsidR="00BB459B" w:rsidRPr="00986958">
              <w:t>(</w:t>
            </w:r>
            <w:r w:rsidRPr="00986958">
              <w:t>o21+1</w:t>
            </w:r>
            <w:r w:rsidR="00BB459B" w:rsidRPr="00986958">
              <w:t>)</w:t>
            </w:r>
            <w:r w:rsidRPr="00986958">
              <w:t>*</w:t>
            </w:r>
          </w:p>
          <w:p w14:paraId="69DE303A" w14:textId="77777777" w:rsidR="00CC767F" w:rsidRPr="00986958" w:rsidRDefault="00CC767F" w:rsidP="00CC767F">
            <w:pPr>
              <w:pStyle w:val="TAL"/>
            </w:pPr>
          </w:p>
          <w:p w14:paraId="0BED0866" w14:textId="77777777" w:rsidR="00CC767F" w:rsidRPr="00986958" w:rsidRDefault="00CC767F" w:rsidP="00CC767F">
            <w:pPr>
              <w:pStyle w:val="TAL"/>
            </w:pPr>
            <w:r w:rsidRPr="00986958">
              <w:t>octet o22*</w:t>
            </w:r>
          </w:p>
        </w:tc>
      </w:tr>
      <w:tr w:rsidR="00CC767F" w:rsidRPr="00986958"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Pr="00986958" w:rsidRDefault="00CC767F" w:rsidP="00CC767F">
            <w:pPr>
              <w:pStyle w:val="TAC"/>
            </w:pPr>
          </w:p>
          <w:p w14:paraId="41878EA6" w14:textId="77777777" w:rsidR="00CC767F" w:rsidRPr="00986958" w:rsidRDefault="00CC767F" w:rsidP="00CC767F">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08785458" w14:textId="1DD789CE" w:rsidR="00CC767F" w:rsidRPr="00986958" w:rsidRDefault="00CC767F" w:rsidP="00CC767F">
            <w:pPr>
              <w:pStyle w:val="TAL"/>
            </w:pPr>
            <w:r w:rsidRPr="00986958">
              <w:t xml:space="preserve">octet </w:t>
            </w:r>
            <w:r w:rsidR="00BB459B" w:rsidRPr="00986958">
              <w:t>(</w:t>
            </w:r>
            <w:r w:rsidRPr="00986958">
              <w:t>o22+1</w:t>
            </w:r>
            <w:r w:rsidR="00BB459B" w:rsidRPr="00986958">
              <w:t>)</w:t>
            </w:r>
            <w:r w:rsidRPr="00986958">
              <w:t>*</w:t>
            </w:r>
          </w:p>
          <w:p w14:paraId="0B4865E0" w14:textId="77777777" w:rsidR="00CC767F" w:rsidRPr="00986958" w:rsidRDefault="00CC767F" w:rsidP="00CC767F">
            <w:pPr>
              <w:pStyle w:val="TAL"/>
            </w:pPr>
          </w:p>
          <w:p w14:paraId="7378F4CD" w14:textId="77777777" w:rsidR="00CC767F" w:rsidRPr="00986958" w:rsidRDefault="00CC767F" w:rsidP="00CC767F">
            <w:pPr>
              <w:pStyle w:val="TAL"/>
            </w:pPr>
            <w:r w:rsidRPr="00986958">
              <w:t>octet o18*</w:t>
            </w:r>
          </w:p>
        </w:tc>
      </w:tr>
    </w:tbl>
    <w:p w14:paraId="751BBC91" w14:textId="77777777" w:rsidR="00CC767F" w:rsidRPr="00986958" w:rsidRDefault="00CC767F" w:rsidP="00CC767F">
      <w:pPr>
        <w:pStyle w:val="TF"/>
      </w:pPr>
      <w:r w:rsidRPr="00986958">
        <w:t>Figure 5</w:t>
      </w:r>
      <w:r w:rsidRPr="00986958">
        <w:rPr>
          <w:rFonts w:hint="eastAsia"/>
        </w:rPr>
        <w:t>.</w:t>
      </w:r>
      <w:r w:rsidRPr="00986958">
        <w:t>4.1.10: V2X service infos</w:t>
      </w:r>
    </w:p>
    <w:p w14:paraId="441DF606" w14:textId="77777777" w:rsidR="00CC767F" w:rsidRPr="00986958" w:rsidRDefault="00CC767F" w:rsidP="00CC767F">
      <w:pPr>
        <w:pStyle w:val="TH"/>
      </w:pPr>
      <w:r w:rsidRPr="00986958">
        <w:t>Table 5</w:t>
      </w:r>
      <w:r w:rsidRPr="00986958">
        <w:rPr>
          <w:rFonts w:hint="eastAsia"/>
        </w:rPr>
        <w:t>.</w:t>
      </w:r>
      <w:r w:rsidRPr="00986958">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E3B0EB3" w14:textId="77777777" w:rsidTr="00CC767F">
        <w:trPr>
          <w:cantSplit/>
          <w:jc w:val="center"/>
        </w:trPr>
        <w:tc>
          <w:tcPr>
            <w:tcW w:w="7094" w:type="dxa"/>
          </w:tcPr>
          <w:p w14:paraId="4C740B96" w14:textId="77777777" w:rsidR="00CC767F" w:rsidRPr="00986958" w:rsidRDefault="00CC767F" w:rsidP="00CC767F">
            <w:pPr>
              <w:pStyle w:val="TAL"/>
              <w:rPr>
                <w:noProof/>
              </w:rPr>
            </w:pPr>
            <w:r w:rsidRPr="00986958">
              <w:t>V2X service info</w:t>
            </w:r>
          </w:p>
          <w:p w14:paraId="1AED574E" w14:textId="77777777" w:rsidR="00CC767F" w:rsidRPr="00986958" w:rsidRDefault="00CC767F" w:rsidP="00CC767F">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CC767F" w:rsidRPr="00986958" w14:paraId="1FC5DF02" w14:textId="77777777" w:rsidTr="00CC767F">
        <w:trPr>
          <w:cantSplit/>
          <w:jc w:val="center"/>
        </w:trPr>
        <w:tc>
          <w:tcPr>
            <w:tcW w:w="7094" w:type="dxa"/>
          </w:tcPr>
          <w:p w14:paraId="5AAFA7D1" w14:textId="77777777" w:rsidR="00CC767F" w:rsidRPr="00986958" w:rsidRDefault="00CC767F" w:rsidP="00CC767F">
            <w:pPr>
              <w:pStyle w:val="TAL"/>
              <w:rPr>
                <w:noProof/>
              </w:rPr>
            </w:pPr>
            <w:bookmarkStart w:id="407" w:name="MCCQCTEMPBM_00000290"/>
          </w:p>
        </w:tc>
      </w:tr>
      <w:bookmarkEnd w:id="407"/>
    </w:tbl>
    <w:p w14:paraId="050920A7"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3C139A95" w14:textId="77777777" w:rsidTr="00CC767F">
        <w:trPr>
          <w:cantSplit/>
          <w:jc w:val="center"/>
        </w:trPr>
        <w:tc>
          <w:tcPr>
            <w:tcW w:w="708" w:type="dxa"/>
          </w:tcPr>
          <w:p w14:paraId="4A3660BD" w14:textId="77777777" w:rsidR="00CC767F" w:rsidRPr="00986958" w:rsidRDefault="00CC767F" w:rsidP="00CC767F">
            <w:pPr>
              <w:pStyle w:val="TAC"/>
            </w:pPr>
            <w:r w:rsidRPr="00986958">
              <w:lastRenderedPageBreak/>
              <w:t>8</w:t>
            </w:r>
          </w:p>
        </w:tc>
        <w:tc>
          <w:tcPr>
            <w:tcW w:w="709" w:type="dxa"/>
          </w:tcPr>
          <w:p w14:paraId="232A03BC" w14:textId="77777777" w:rsidR="00CC767F" w:rsidRPr="00986958" w:rsidRDefault="00CC767F" w:rsidP="00CC767F">
            <w:pPr>
              <w:pStyle w:val="TAC"/>
            </w:pPr>
            <w:r w:rsidRPr="00986958">
              <w:t>7</w:t>
            </w:r>
          </w:p>
        </w:tc>
        <w:tc>
          <w:tcPr>
            <w:tcW w:w="709" w:type="dxa"/>
          </w:tcPr>
          <w:p w14:paraId="1DDE0B4E" w14:textId="77777777" w:rsidR="00CC767F" w:rsidRPr="00986958" w:rsidRDefault="00CC767F" w:rsidP="00CC767F">
            <w:pPr>
              <w:pStyle w:val="TAC"/>
            </w:pPr>
            <w:r w:rsidRPr="00986958">
              <w:t>6</w:t>
            </w:r>
          </w:p>
        </w:tc>
        <w:tc>
          <w:tcPr>
            <w:tcW w:w="709" w:type="dxa"/>
          </w:tcPr>
          <w:p w14:paraId="6A64782A" w14:textId="77777777" w:rsidR="00CC767F" w:rsidRPr="00986958" w:rsidRDefault="00CC767F" w:rsidP="00CC767F">
            <w:pPr>
              <w:pStyle w:val="TAC"/>
            </w:pPr>
            <w:r w:rsidRPr="00986958">
              <w:t>5</w:t>
            </w:r>
          </w:p>
        </w:tc>
        <w:tc>
          <w:tcPr>
            <w:tcW w:w="709" w:type="dxa"/>
          </w:tcPr>
          <w:p w14:paraId="2B62D261" w14:textId="77777777" w:rsidR="00CC767F" w:rsidRPr="00986958" w:rsidRDefault="00CC767F" w:rsidP="00CC767F">
            <w:pPr>
              <w:pStyle w:val="TAC"/>
            </w:pPr>
            <w:r w:rsidRPr="00986958">
              <w:t>4</w:t>
            </w:r>
          </w:p>
        </w:tc>
        <w:tc>
          <w:tcPr>
            <w:tcW w:w="709" w:type="dxa"/>
          </w:tcPr>
          <w:p w14:paraId="092D9507" w14:textId="77777777" w:rsidR="00CC767F" w:rsidRPr="00986958" w:rsidRDefault="00CC767F" w:rsidP="00CC767F">
            <w:pPr>
              <w:pStyle w:val="TAC"/>
            </w:pPr>
            <w:r w:rsidRPr="00986958">
              <w:t>3</w:t>
            </w:r>
          </w:p>
        </w:tc>
        <w:tc>
          <w:tcPr>
            <w:tcW w:w="709" w:type="dxa"/>
          </w:tcPr>
          <w:p w14:paraId="34BAF374" w14:textId="77777777" w:rsidR="00CC767F" w:rsidRPr="00986958" w:rsidRDefault="00CC767F" w:rsidP="00CC767F">
            <w:pPr>
              <w:pStyle w:val="TAC"/>
            </w:pPr>
            <w:r w:rsidRPr="00986958">
              <w:t>2</w:t>
            </w:r>
          </w:p>
        </w:tc>
        <w:tc>
          <w:tcPr>
            <w:tcW w:w="709" w:type="dxa"/>
          </w:tcPr>
          <w:p w14:paraId="031A6EAE" w14:textId="77777777" w:rsidR="00CC767F" w:rsidRPr="00986958" w:rsidRDefault="00CC767F" w:rsidP="00CC767F">
            <w:pPr>
              <w:pStyle w:val="TAC"/>
            </w:pPr>
            <w:r w:rsidRPr="00986958">
              <w:t>1</w:t>
            </w:r>
          </w:p>
        </w:tc>
        <w:tc>
          <w:tcPr>
            <w:tcW w:w="1416" w:type="dxa"/>
          </w:tcPr>
          <w:p w14:paraId="2814ABE8" w14:textId="77777777" w:rsidR="00CC767F" w:rsidRPr="00986958" w:rsidRDefault="00CC767F" w:rsidP="00CC767F">
            <w:pPr>
              <w:pStyle w:val="TAL"/>
            </w:pPr>
          </w:p>
        </w:tc>
      </w:tr>
      <w:tr w:rsidR="00CC767F" w:rsidRPr="00986958"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Pr="00986958" w:rsidRDefault="00CC767F" w:rsidP="00CC767F">
            <w:pPr>
              <w:pStyle w:val="TAC"/>
              <w:rPr>
                <w:noProof/>
                <w:lang w:val="en-US"/>
              </w:rPr>
            </w:pPr>
          </w:p>
          <w:p w14:paraId="37BAB5EA" w14:textId="77777777" w:rsidR="00CC767F" w:rsidRPr="00986958" w:rsidRDefault="00CC767F" w:rsidP="00CC767F">
            <w:pPr>
              <w:pStyle w:val="TAC"/>
            </w:pPr>
            <w:r w:rsidRPr="00986958">
              <w:t>Length of V2X service info contents</w:t>
            </w:r>
          </w:p>
        </w:tc>
        <w:tc>
          <w:tcPr>
            <w:tcW w:w="1416" w:type="dxa"/>
          </w:tcPr>
          <w:p w14:paraId="10E1B42B" w14:textId="77777777" w:rsidR="00CC767F" w:rsidRPr="00986958" w:rsidRDefault="00CC767F" w:rsidP="00CC767F">
            <w:pPr>
              <w:pStyle w:val="TAL"/>
            </w:pPr>
            <w:r w:rsidRPr="00986958">
              <w:t>octet o20+1</w:t>
            </w:r>
          </w:p>
          <w:p w14:paraId="3DC98726" w14:textId="77777777" w:rsidR="00CC767F" w:rsidRPr="00986958" w:rsidRDefault="00CC767F" w:rsidP="00CC767F">
            <w:pPr>
              <w:pStyle w:val="TAL"/>
            </w:pPr>
          </w:p>
          <w:p w14:paraId="7752991D" w14:textId="77777777" w:rsidR="00CC767F" w:rsidRPr="00986958" w:rsidRDefault="00CC767F" w:rsidP="00CC767F">
            <w:pPr>
              <w:pStyle w:val="TAL"/>
            </w:pPr>
            <w:r w:rsidRPr="00986958">
              <w:t>octet o20+2</w:t>
            </w:r>
          </w:p>
        </w:tc>
      </w:tr>
      <w:tr w:rsidR="00CC767F" w:rsidRPr="00986958"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Pr="00986958" w:rsidRDefault="00CC767F" w:rsidP="00CC767F">
            <w:pPr>
              <w:pStyle w:val="TAC"/>
            </w:pPr>
          </w:p>
          <w:p w14:paraId="03534B64" w14:textId="77777777" w:rsidR="00CC767F" w:rsidRPr="00986958" w:rsidRDefault="00CC767F" w:rsidP="00CC767F">
            <w:pPr>
              <w:pStyle w:val="TAC"/>
            </w:pPr>
            <w:r w:rsidRPr="00986958">
              <w:t>V2X service identifiers</w:t>
            </w:r>
          </w:p>
        </w:tc>
        <w:tc>
          <w:tcPr>
            <w:tcW w:w="1416" w:type="dxa"/>
          </w:tcPr>
          <w:p w14:paraId="2D7FDB79" w14:textId="77777777" w:rsidR="00CC767F" w:rsidRPr="00986958" w:rsidRDefault="00CC767F" w:rsidP="00CC767F">
            <w:pPr>
              <w:pStyle w:val="TAL"/>
            </w:pPr>
            <w:r w:rsidRPr="00986958">
              <w:t>octet o20+3</w:t>
            </w:r>
          </w:p>
          <w:p w14:paraId="1D1387E1" w14:textId="77777777" w:rsidR="00CC767F" w:rsidRPr="00986958" w:rsidRDefault="00CC767F" w:rsidP="00CC767F">
            <w:pPr>
              <w:pStyle w:val="TAL"/>
            </w:pPr>
          </w:p>
          <w:p w14:paraId="115081D5" w14:textId="77777777" w:rsidR="00CC767F" w:rsidRPr="00986958" w:rsidRDefault="00CC767F" w:rsidP="00CC767F">
            <w:pPr>
              <w:pStyle w:val="TAL"/>
            </w:pPr>
            <w:r w:rsidRPr="00986958">
              <w:t>octet o23</w:t>
            </w:r>
          </w:p>
        </w:tc>
      </w:tr>
      <w:tr w:rsidR="00CC767F" w:rsidRPr="00986958"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Pr="00986958" w:rsidRDefault="00CC767F" w:rsidP="00CC767F">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Pr="00986958" w:rsidRDefault="00CC767F" w:rsidP="00CC767F">
            <w:pPr>
              <w:pStyle w:val="TAC"/>
            </w:pPr>
            <w:r w:rsidRPr="00986958">
              <w:t>0</w:t>
            </w:r>
          </w:p>
          <w:p w14:paraId="305758CC"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Pr="00986958" w:rsidRDefault="00CC767F" w:rsidP="00CC767F">
            <w:pPr>
              <w:pStyle w:val="TAC"/>
            </w:pPr>
            <w:r w:rsidRPr="00986958">
              <w:t>0</w:t>
            </w:r>
          </w:p>
          <w:p w14:paraId="00DE9B9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Pr="00986958" w:rsidRDefault="00CC767F" w:rsidP="00CC767F">
            <w:pPr>
              <w:pStyle w:val="TAC"/>
            </w:pPr>
            <w:r w:rsidRPr="00986958">
              <w:t>0</w:t>
            </w:r>
          </w:p>
          <w:p w14:paraId="37C1A7AE"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Pr="00986958" w:rsidRDefault="00CC767F" w:rsidP="00CC767F">
            <w:pPr>
              <w:pStyle w:val="TAC"/>
            </w:pPr>
            <w:r w:rsidRPr="00986958">
              <w:t>0</w:t>
            </w:r>
          </w:p>
          <w:p w14:paraId="16538C6F"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Pr="00986958" w:rsidRDefault="00CC767F" w:rsidP="00CC767F">
            <w:pPr>
              <w:pStyle w:val="TAC"/>
            </w:pPr>
            <w:r w:rsidRPr="00986958">
              <w:t>0</w:t>
            </w:r>
          </w:p>
          <w:p w14:paraId="7B2C82B5"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Pr="00986958" w:rsidRDefault="00CC767F" w:rsidP="00CC767F">
            <w:pPr>
              <w:pStyle w:val="TAC"/>
            </w:pPr>
            <w:r w:rsidRPr="00986958">
              <w:t>0</w:t>
            </w:r>
          </w:p>
          <w:p w14:paraId="7D61DCB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Pr="00986958" w:rsidRDefault="00CC767F" w:rsidP="00CC767F">
            <w:pPr>
              <w:pStyle w:val="TAC"/>
            </w:pPr>
            <w:r w:rsidRPr="00986958">
              <w:t>0</w:t>
            </w:r>
          </w:p>
          <w:p w14:paraId="4A2C30D8" w14:textId="77777777" w:rsidR="00CC767F" w:rsidRPr="00986958" w:rsidRDefault="00CC767F" w:rsidP="00CC767F">
            <w:pPr>
              <w:pStyle w:val="TAC"/>
            </w:pPr>
            <w:r w:rsidRPr="00986958">
              <w:t>Spare</w:t>
            </w:r>
          </w:p>
        </w:tc>
        <w:tc>
          <w:tcPr>
            <w:tcW w:w="1416" w:type="dxa"/>
          </w:tcPr>
          <w:p w14:paraId="1C5AA7A3" w14:textId="77777777" w:rsidR="00CC767F" w:rsidRPr="00986958" w:rsidRDefault="00CC767F" w:rsidP="00CC767F">
            <w:pPr>
              <w:pStyle w:val="TAL"/>
            </w:pPr>
            <w:r w:rsidRPr="00986958">
              <w:t>octet o23+1</w:t>
            </w:r>
          </w:p>
          <w:p w14:paraId="5CDDD189" w14:textId="77777777" w:rsidR="00CC767F" w:rsidRPr="00986958" w:rsidRDefault="00CC767F" w:rsidP="00CC767F">
            <w:pPr>
              <w:pStyle w:val="TAL"/>
            </w:pPr>
          </w:p>
        </w:tc>
      </w:tr>
      <w:tr w:rsidR="00CC767F" w:rsidRPr="00986958"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Pr="00986958" w:rsidRDefault="00CC767F" w:rsidP="00CC767F">
            <w:pPr>
              <w:pStyle w:val="TAC"/>
            </w:pPr>
          </w:p>
          <w:p w14:paraId="1DC7EDE0" w14:textId="77777777" w:rsidR="00CC767F" w:rsidRPr="00986958" w:rsidRDefault="00CC767F" w:rsidP="00CC767F">
            <w:pPr>
              <w:pStyle w:val="TAC"/>
            </w:pPr>
            <w:r w:rsidRPr="00986958">
              <w:t>V2X AS addresses</w:t>
            </w:r>
          </w:p>
        </w:tc>
        <w:tc>
          <w:tcPr>
            <w:tcW w:w="1416" w:type="dxa"/>
          </w:tcPr>
          <w:p w14:paraId="19FD6FFC" w14:textId="3357549B" w:rsidR="00CC767F" w:rsidRPr="00986958" w:rsidRDefault="00CC767F" w:rsidP="00CC767F">
            <w:pPr>
              <w:pStyle w:val="TAL"/>
            </w:pPr>
            <w:r w:rsidRPr="00986958">
              <w:t xml:space="preserve">octet </w:t>
            </w:r>
            <w:r w:rsidR="00BB459B" w:rsidRPr="00986958">
              <w:t>(</w:t>
            </w:r>
            <w:r w:rsidRPr="00986958">
              <w:t>o23+2</w:t>
            </w:r>
            <w:r w:rsidR="00BB459B" w:rsidRPr="00986958">
              <w:t>)</w:t>
            </w:r>
            <w:r w:rsidRPr="00986958">
              <w:t>*</w:t>
            </w:r>
          </w:p>
          <w:p w14:paraId="2ABDE692" w14:textId="77777777" w:rsidR="00CC767F" w:rsidRPr="00986958" w:rsidRDefault="00CC767F" w:rsidP="00CC767F">
            <w:pPr>
              <w:pStyle w:val="TAL"/>
            </w:pPr>
          </w:p>
          <w:p w14:paraId="52434894" w14:textId="77777777" w:rsidR="00CC767F" w:rsidRPr="00986958" w:rsidRDefault="00CC767F" w:rsidP="00CC767F">
            <w:pPr>
              <w:pStyle w:val="TAL"/>
            </w:pPr>
            <w:r w:rsidRPr="00986958">
              <w:t>octet o21*</w:t>
            </w:r>
          </w:p>
        </w:tc>
      </w:tr>
    </w:tbl>
    <w:p w14:paraId="253C3AF9" w14:textId="77777777" w:rsidR="00CC767F" w:rsidRPr="00986958" w:rsidRDefault="00CC767F" w:rsidP="00CC767F">
      <w:pPr>
        <w:pStyle w:val="TF"/>
      </w:pPr>
      <w:r w:rsidRPr="00986958">
        <w:t>Figure 5</w:t>
      </w:r>
      <w:r w:rsidRPr="00986958">
        <w:rPr>
          <w:rFonts w:hint="eastAsia"/>
        </w:rPr>
        <w:t>.</w:t>
      </w:r>
      <w:r w:rsidRPr="00986958">
        <w:t>4.1.11: V2X service info</w:t>
      </w:r>
    </w:p>
    <w:p w14:paraId="12AF2F43" w14:textId="77777777" w:rsidR="00CC767F" w:rsidRPr="00986958" w:rsidRDefault="00CC767F" w:rsidP="00CC767F">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F7A45CE" w14:textId="77777777" w:rsidTr="00CC767F">
        <w:trPr>
          <w:cantSplit/>
          <w:jc w:val="center"/>
        </w:trPr>
        <w:tc>
          <w:tcPr>
            <w:tcW w:w="7094" w:type="dxa"/>
          </w:tcPr>
          <w:p w14:paraId="65B4D7C8" w14:textId="77777777" w:rsidR="00CC767F" w:rsidRPr="00986958" w:rsidRDefault="00CC767F" w:rsidP="00CC767F">
            <w:pPr>
              <w:pStyle w:val="TAL"/>
            </w:pPr>
            <w:r w:rsidRPr="00986958">
              <w:t>V2X service identifiers</w:t>
            </w:r>
          </w:p>
          <w:p w14:paraId="65C70791" w14:textId="77777777" w:rsidR="00CC767F" w:rsidRPr="00986958" w:rsidRDefault="00CC767F" w:rsidP="00CC767F">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CC767F" w:rsidRPr="00986958" w14:paraId="6C051DA4" w14:textId="77777777" w:rsidTr="00CC767F">
        <w:trPr>
          <w:cantSplit/>
          <w:jc w:val="center"/>
        </w:trPr>
        <w:tc>
          <w:tcPr>
            <w:tcW w:w="7094" w:type="dxa"/>
          </w:tcPr>
          <w:p w14:paraId="30D4BA8A" w14:textId="77777777" w:rsidR="00CC767F" w:rsidRPr="00986958" w:rsidRDefault="00CC767F" w:rsidP="00CC767F">
            <w:pPr>
              <w:pStyle w:val="TAL"/>
            </w:pPr>
            <w:bookmarkStart w:id="408" w:name="MCCQCTEMPBM_00000291"/>
          </w:p>
        </w:tc>
      </w:tr>
      <w:bookmarkEnd w:id="408"/>
      <w:tr w:rsidR="00CC767F" w:rsidRPr="00986958" w14:paraId="4D4581F8" w14:textId="77777777" w:rsidTr="00CC767F">
        <w:trPr>
          <w:cantSplit/>
          <w:jc w:val="center"/>
        </w:trPr>
        <w:tc>
          <w:tcPr>
            <w:tcW w:w="7094" w:type="dxa"/>
          </w:tcPr>
          <w:p w14:paraId="1B4F10CB" w14:textId="77777777" w:rsidR="00CC767F" w:rsidRPr="00986958" w:rsidRDefault="00CC767F" w:rsidP="00CC767F">
            <w:pPr>
              <w:pStyle w:val="TAL"/>
            </w:pPr>
            <w:r w:rsidRPr="00986958">
              <w:t>V2X AS addresses indicator (VAAI)</w:t>
            </w:r>
          </w:p>
          <w:p w14:paraId="43440B18" w14:textId="77777777" w:rsidR="00CC767F" w:rsidRPr="00986958" w:rsidRDefault="00CC767F" w:rsidP="00CC767F">
            <w:pPr>
              <w:pStyle w:val="TAL"/>
            </w:pPr>
            <w:r w:rsidRPr="00986958">
              <w:rPr>
                <w:noProof/>
                <w:lang w:val="en-US"/>
              </w:rPr>
              <w:t xml:space="preserve">The </w:t>
            </w:r>
            <w:r w:rsidRPr="00986958">
              <w:t>AVSII bit indicates presence of the V2X AS addresses field.</w:t>
            </w:r>
          </w:p>
          <w:p w14:paraId="246A7F46" w14:textId="77777777" w:rsidR="00CC767F" w:rsidRPr="00986958" w:rsidRDefault="00CC767F" w:rsidP="00CC767F">
            <w:pPr>
              <w:pStyle w:val="TAL"/>
            </w:pPr>
            <w:r w:rsidRPr="00986958">
              <w:t>Bit</w:t>
            </w:r>
          </w:p>
          <w:p w14:paraId="24A154F5" w14:textId="77777777" w:rsidR="00CC767F" w:rsidRPr="00986958" w:rsidRDefault="00CC767F" w:rsidP="00CC767F">
            <w:pPr>
              <w:pStyle w:val="TAL"/>
              <w:rPr>
                <w:b/>
              </w:rPr>
            </w:pPr>
            <w:r w:rsidRPr="00986958">
              <w:rPr>
                <w:b/>
              </w:rPr>
              <w:t>8</w:t>
            </w:r>
          </w:p>
          <w:p w14:paraId="5C44FB24" w14:textId="77777777" w:rsidR="00CC767F" w:rsidRPr="00986958" w:rsidRDefault="00CC767F" w:rsidP="00CC767F">
            <w:pPr>
              <w:pStyle w:val="TAL"/>
            </w:pPr>
            <w:r w:rsidRPr="00986958">
              <w:t>0</w:t>
            </w:r>
            <w:r w:rsidRPr="00986958">
              <w:tab/>
              <w:t>V2X AS addresses field is absent</w:t>
            </w:r>
          </w:p>
          <w:p w14:paraId="5D63807F" w14:textId="77777777" w:rsidR="00CC767F" w:rsidRPr="00986958" w:rsidRDefault="00CC767F" w:rsidP="00CC767F">
            <w:pPr>
              <w:pStyle w:val="TAL"/>
            </w:pPr>
            <w:r w:rsidRPr="00986958">
              <w:t>1</w:t>
            </w:r>
            <w:r w:rsidRPr="00986958">
              <w:tab/>
              <w:t>V2X AS addresses field is present</w:t>
            </w:r>
          </w:p>
        </w:tc>
      </w:tr>
      <w:tr w:rsidR="00CC767F" w:rsidRPr="00986958" w14:paraId="259CAB7A" w14:textId="77777777" w:rsidTr="00CC767F">
        <w:trPr>
          <w:cantSplit/>
          <w:jc w:val="center"/>
        </w:trPr>
        <w:tc>
          <w:tcPr>
            <w:tcW w:w="7094" w:type="dxa"/>
          </w:tcPr>
          <w:p w14:paraId="7E97EE44" w14:textId="77777777" w:rsidR="00CC767F" w:rsidRPr="00986958" w:rsidRDefault="00CC767F" w:rsidP="00CC767F">
            <w:pPr>
              <w:pStyle w:val="TAL"/>
              <w:rPr>
                <w:noProof/>
              </w:rPr>
            </w:pPr>
            <w:bookmarkStart w:id="409" w:name="MCCQCTEMPBM_00000292"/>
          </w:p>
        </w:tc>
      </w:tr>
      <w:bookmarkEnd w:id="409"/>
      <w:tr w:rsidR="00CC767F" w:rsidRPr="00986958" w14:paraId="2F08DA80" w14:textId="77777777" w:rsidTr="00CC767F">
        <w:trPr>
          <w:cantSplit/>
          <w:jc w:val="center"/>
        </w:trPr>
        <w:tc>
          <w:tcPr>
            <w:tcW w:w="7094" w:type="dxa"/>
          </w:tcPr>
          <w:p w14:paraId="066B3C11" w14:textId="77777777" w:rsidR="00CC767F" w:rsidRPr="00986958" w:rsidRDefault="00CC767F" w:rsidP="00CC767F">
            <w:pPr>
              <w:pStyle w:val="TAL"/>
            </w:pPr>
            <w:r w:rsidRPr="00986958">
              <w:t>V2X AS addresses</w:t>
            </w:r>
          </w:p>
          <w:p w14:paraId="5AEC1C5C" w14:textId="77777777" w:rsidR="00CC767F" w:rsidRPr="00986958" w:rsidRDefault="00CC767F" w:rsidP="00CC767F">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CC767F" w:rsidRPr="00986958" w14:paraId="5402CB14" w14:textId="77777777" w:rsidTr="00CC767F">
        <w:trPr>
          <w:cantSplit/>
          <w:jc w:val="center"/>
        </w:trPr>
        <w:tc>
          <w:tcPr>
            <w:tcW w:w="7094" w:type="dxa"/>
          </w:tcPr>
          <w:p w14:paraId="01B33B9E" w14:textId="77777777" w:rsidR="00CC767F" w:rsidRPr="00986958" w:rsidRDefault="00CC767F" w:rsidP="00CC767F">
            <w:pPr>
              <w:pStyle w:val="TAL"/>
              <w:rPr>
                <w:noProof/>
              </w:rPr>
            </w:pPr>
            <w:bookmarkStart w:id="410" w:name="MCCQCTEMPBM_00000293"/>
          </w:p>
        </w:tc>
      </w:tr>
      <w:bookmarkEnd w:id="410"/>
      <w:tr w:rsidR="00CC767F" w:rsidRPr="00986958" w14:paraId="4607C1C0" w14:textId="77777777" w:rsidTr="00CC767F">
        <w:trPr>
          <w:cantSplit/>
          <w:jc w:val="center"/>
        </w:trPr>
        <w:tc>
          <w:tcPr>
            <w:tcW w:w="7094" w:type="dxa"/>
          </w:tcPr>
          <w:p w14:paraId="0A359E54" w14:textId="77777777" w:rsidR="00CC767F" w:rsidRPr="00986958" w:rsidRDefault="00CC767F" w:rsidP="00CC767F">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CC767F" w:rsidRPr="00986958" w14:paraId="5A7E4964" w14:textId="77777777" w:rsidTr="00CC767F">
        <w:trPr>
          <w:cantSplit/>
          <w:jc w:val="center"/>
        </w:trPr>
        <w:tc>
          <w:tcPr>
            <w:tcW w:w="7094" w:type="dxa"/>
          </w:tcPr>
          <w:p w14:paraId="32A0B64C" w14:textId="77777777" w:rsidR="00CC767F" w:rsidRPr="00986958" w:rsidRDefault="00CC767F" w:rsidP="00CC767F">
            <w:pPr>
              <w:pStyle w:val="TAL"/>
              <w:rPr>
                <w:noProof/>
              </w:rPr>
            </w:pPr>
            <w:bookmarkStart w:id="411" w:name="MCCQCTEMPBM_00000294"/>
          </w:p>
        </w:tc>
      </w:tr>
      <w:bookmarkEnd w:id="411"/>
    </w:tbl>
    <w:p w14:paraId="39D25B9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03A66707" w14:textId="77777777" w:rsidTr="00CC767F">
        <w:trPr>
          <w:cantSplit/>
          <w:jc w:val="center"/>
        </w:trPr>
        <w:tc>
          <w:tcPr>
            <w:tcW w:w="708" w:type="dxa"/>
          </w:tcPr>
          <w:p w14:paraId="56119184" w14:textId="77777777" w:rsidR="00CC767F" w:rsidRPr="00986958" w:rsidRDefault="00CC767F" w:rsidP="00CC767F">
            <w:pPr>
              <w:pStyle w:val="TAC"/>
            </w:pPr>
            <w:r w:rsidRPr="00986958">
              <w:t>8</w:t>
            </w:r>
          </w:p>
        </w:tc>
        <w:tc>
          <w:tcPr>
            <w:tcW w:w="709" w:type="dxa"/>
          </w:tcPr>
          <w:p w14:paraId="7B085BFA" w14:textId="77777777" w:rsidR="00CC767F" w:rsidRPr="00986958" w:rsidRDefault="00CC767F" w:rsidP="00CC767F">
            <w:pPr>
              <w:pStyle w:val="TAC"/>
            </w:pPr>
            <w:r w:rsidRPr="00986958">
              <w:t>7</w:t>
            </w:r>
          </w:p>
        </w:tc>
        <w:tc>
          <w:tcPr>
            <w:tcW w:w="709" w:type="dxa"/>
          </w:tcPr>
          <w:p w14:paraId="0ABD7CA9" w14:textId="77777777" w:rsidR="00CC767F" w:rsidRPr="00986958" w:rsidRDefault="00CC767F" w:rsidP="00CC767F">
            <w:pPr>
              <w:pStyle w:val="TAC"/>
            </w:pPr>
            <w:r w:rsidRPr="00986958">
              <w:t>6</w:t>
            </w:r>
          </w:p>
        </w:tc>
        <w:tc>
          <w:tcPr>
            <w:tcW w:w="709" w:type="dxa"/>
          </w:tcPr>
          <w:p w14:paraId="2264162B" w14:textId="77777777" w:rsidR="00CC767F" w:rsidRPr="00986958" w:rsidRDefault="00CC767F" w:rsidP="00CC767F">
            <w:pPr>
              <w:pStyle w:val="TAC"/>
            </w:pPr>
            <w:r w:rsidRPr="00986958">
              <w:t>5</w:t>
            </w:r>
          </w:p>
        </w:tc>
        <w:tc>
          <w:tcPr>
            <w:tcW w:w="709" w:type="dxa"/>
          </w:tcPr>
          <w:p w14:paraId="74B340FE" w14:textId="77777777" w:rsidR="00CC767F" w:rsidRPr="00986958" w:rsidRDefault="00CC767F" w:rsidP="00CC767F">
            <w:pPr>
              <w:pStyle w:val="TAC"/>
            </w:pPr>
            <w:r w:rsidRPr="00986958">
              <w:t>4</w:t>
            </w:r>
          </w:p>
        </w:tc>
        <w:tc>
          <w:tcPr>
            <w:tcW w:w="709" w:type="dxa"/>
          </w:tcPr>
          <w:p w14:paraId="1BD13428" w14:textId="77777777" w:rsidR="00CC767F" w:rsidRPr="00986958" w:rsidRDefault="00CC767F" w:rsidP="00CC767F">
            <w:pPr>
              <w:pStyle w:val="TAC"/>
            </w:pPr>
            <w:r w:rsidRPr="00986958">
              <w:t>3</w:t>
            </w:r>
          </w:p>
        </w:tc>
        <w:tc>
          <w:tcPr>
            <w:tcW w:w="709" w:type="dxa"/>
          </w:tcPr>
          <w:p w14:paraId="43CA9AF4" w14:textId="77777777" w:rsidR="00CC767F" w:rsidRPr="00986958" w:rsidRDefault="00CC767F" w:rsidP="00CC767F">
            <w:pPr>
              <w:pStyle w:val="TAC"/>
            </w:pPr>
            <w:r w:rsidRPr="00986958">
              <w:t>2</w:t>
            </w:r>
          </w:p>
        </w:tc>
        <w:tc>
          <w:tcPr>
            <w:tcW w:w="709" w:type="dxa"/>
          </w:tcPr>
          <w:p w14:paraId="4EA753DD" w14:textId="77777777" w:rsidR="00CC767F" w:rsidRPr="00986958" w:rsidRDefault="00CC767F" w:rsidP="00CC767F">
            <w:pPr>
              <w:pStyle w:val="TAC"/>
            </w:pPr>
            <w:r w:rsidRPr="00986958">
              <w:t>1</w:t>
            </w:r>
          </w:p>
        </w:tc>
        <w:tc>
          <w:tcPr>
            <w:tcW w:w="1416" w:type="dxa"/>
          </w:tcPr>
          <w:p w14:paraId="04491B3B" w14:textId="77777777" w:rsidR="00CC767F" w:rsidRPr="00986958" w:rsidRDefault="00CC767F" w:rsidP="00CC767F">
            <w:pPr>
              <w:pStyle w:val="TAL"/>
            </w:pPr>
          </w:p>
        </w:tc>
      </w:tr>
      <w:tr w:rsidR="00CC767F" w:rsidRPr="00986958"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Pr="00986958" w:rsidRDefault="00CC767F" w:rsidP="00CC767F">
            <w:pPr>
              <w:pStyle w:val="TAC"/>
              <w:rPr>
                <w:noProof/>
                <w:lang w:val="en-US"/>
              </w:rPr>
            </w:pPr>
          </w:p>
          <w:p w14:paraId="07CB8CAF" w14:textId="77777777" w:rsidR="00CC767F" w:rsidRPr="00986958" w:rsidRDefault="00CC767F" w:rsidP="00CC767F">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26E0D8A3" w14:textId="77777777" w:rsidR="00CC767F" w:rsidRPr="00986958" w:rsidRDefault="00CC767F" w:rsidP="00CC767F">
            <w:pPr>
              <w:pStyle w:val="TAL"/>
            </w:pPr>
            <w:r w:rsidRPr="00986958">
              <w:t>octet o20+3</w:t>
            </w:r>
          </w:p>
          <w:p w14:paraId="1AE3AE7F" w14:textId="77777777" w:rsidR="00CC767F" w:rsidRPr="00986958" w:rsidRDefault="00CC767F" w:rsidP="00CC767F">
            <w:pPr>
              <w:pStyle w:val="TAL"/>
            </w:pPr>
          </w:p>
          <w:p w14:paraId="2BAA0A57" w14:textId="77777777" w:rsidR="00CC767F" w:rsidRPr="00986958" w:rsidRDefault="00CC767F" w:rsidP="00CC767F">
            <w:pPr>
              <w:pStyle w:val="TAL"/>
            </w:pPr>
            <w:r w:rsidRPr="00986958">
              <w:t>octet o20+4</w:t>
            </w:r>
          </w:p>
        </w:tc>
      </w:tr>
      <w:tr w:rsidR="00CC767F" w:rsidRPr="00986958"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Pr="00986958" w:rsidRDefault="00CC767F" w:rsidP="00CC767F">
            <w:pPr>
              <w:pStyle w:val="TAC"/>
            </w:pPr>
          </w:p>
          <w:p w14:paraId="3607FE95" w14:textId="77777777" w:rsidR="00CC767F" w:rsidRPr="00986958" w:rsidRDefault="00CC767F" w:rsidP="00CC767F">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6BBE5AA4" w14:textId="77777777" w:rsidR="00CC767F" w:rsidRPr="00986958" w:rsidRDefault="00CC767F" w:rsidP="00CC767F">
            <w:pPr>
              <w:pStyle w:val="TAL"/>
            </w:pPr>
            <w:r w:rsidRPr="00986958">
              <w:t>octet o20+5</w:t>
            </w:r>
          </w:p>
          <w:p w14:paraId="00A82E7B" w14:textId="77777777" w:rsidR="00CC767F" w:rsidRPr="00986958" w:rsidRDefault="00CC767F" w:rsidP="00CC767F">
            <w:pPr>
              <w:pStyle w:val="TAL"/>
            </w:pPr>
          </w:p>
          <w:p w14:paraId="4F0BE38C" w14:textId="77777777" w:rsidR="00CC767F" w:rsidRPr="00986958" w:rsidRDefault="00CC767F" w:rsidP="00CC767F">
            <w:pPr>
              <w:pStyle w:val="TAL"/>
            </w:pPr>
            <w:r w:rsidRPr="00986958">
              <w:t>octet o20+8</w:t>
            </w:r>
          </w:p>
        </w:tc>
      </w:tr>
      <w:tr w:rsidR="00CC767F" w:rsidRPr="00986958"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Pr="00986958" w:rsidRDefault="00CC767F" w:rsidP="00CC767F">
            <w:pPr>
              <w:pStyle w:val="TAC"/>
            </w:pPr>
          </w:p>
          <w:p w14:paraId="2F1AE770" w14:textId="77777777" w:rsidR="00CC767F" w:rsidRPr="00986958" w:rsidRDefault="00CC767F" w:rsidP="00CC767F">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362D7088" w14:textId="14A0F34F" w:rsidR="00CC767F" w:rsidRPr="00986958" w:rsidRDefault="00CC767F" w:rsidP="00CC767F">
            <w:pPr>
              <w:pStyle w:val="TAL"/>
            </w:pPr>
            <w:r w:rsidRPr="00986958">
              <w:t xml:space="preserve">octet </w:t>
            </w:r>
            <w:r w:rsidR="00BB459B" w:rsidRPr="00986958">
              <w:t>(</w:t>
            </w:r>
            <w:r w:rsidRPr="00986958">
              <w:t>o20+9</w:t>
            </w:r>
            <w:r w:rsidR="00BB459B" w:rsidRPr="00986958">
              <w:t>)</w:t>
            </w:r>
            <w:r w:rsidRPr="00986958">
              <w:t>*</w:t>
            </w:r>
          </w:p>
          <w:p w14:paraId="0842D7C5" w14:textId="77777777" w:rsidR="00CC767F" w:rsidRPr="00986958" w:rsidRDefault="00CC767F" w:rsidP="00CC767F">
            <w:pPr>
              <w:pStyle w:val="TAL"/>
            </w:pPr>
          </w:p>
          <w:p w14:paraId="075C4330" w14:textId="25D58587" w:rsidR="00CC767F" w:rsidRPr="00986958" w:rsidRDefault="00CC767F" w:rsidP="00CC767F">
            <w:pPr>
              <w:pStyle w:val="TAL"/>
            </w:pPr>
            <w:r w:rsidRPr="00986958">
              <w:t xml:space="preserve">octet </w:t>
            </w:r>
            <w:r w:rsidR="00BB459B" w:rsidRPr="00986958">
              <w:t>(</w:t>
            </w:r>
            <w:r w:rsidRPr="00986958">
              <w:t>o20+12</w:t>
            </w:r>
            <w:r w:rsidR="00BB459B" w:rsidRPr="00986958">
              <w:t>)</w:t>
            </w:r>
            <w:r w:rsidRPr="00986958">
              <w:t>*</w:t>
            </w:r>
          </w:p>
        </w:tc>
      </w:tr>
      <w:tr w:rsidR="00CC767F" w:rsidRPr="00986958"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Pr="00986958" w:rsidRDefault="00CC767F" w:rsidP="00CC767F">
            <w:pPr>
              <w:pStyle w:val="TAC"/>
            </w:pPr>
          </w:p>
          <w:p w14:paraId="7FA1FA30"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4080EA9" w14:textId="7CACCA9E" w:rsidR="00CC767F" w:rsidRPr="00986958" w:rsidRDefault="00CC767F" w:rsidP="00CC767F">
            <w:pPr>
              <w:pStyle w:val="TAL"/>
            </w:pPr>
            <w:r w:rsidRPr="00986958">
              <w:t xml:space="preserve">octet </w:t>
            </w:r>
            <w:r w:rsidR="00BB459B" w:rsidRPr="00986958">
              <w:t>(</w:t>
            </w:r>
            <w:r w:rsidRPr="00986958">
              <w:t>o20+13</w:t>
            </w:r>
            <w:r w:rsidR="00BB459B" w:rsidRPr="00986958">
              <w:t>)</w:t>
            </w:r>
            <w:r w:rsidRPr="00986958">
              <w:t>*</w:t>
            </w:r>
          </w:p>
          <w:p w14:paraId="44270964" w14:textId="77777777" w:rsidR="00CC767F" w:rsidRPr="00986958" w:rsidRDefault="00CC767F" w:rsidP="00CC767F">
            <w:pPr>
              <w:pStyle w:val="TAL"/>
            </w:pPr>
          </w:p>
          <w:p w14:paraId="28A00A4F" w14:textId="77777777" w:rsidR="00CC767F" w:rsidRPr="00986958" w:rsidRDefault="00CC767F" w:rsidP="00CC767F">
            <w:pPr>
              <w:pStyle w:val="TAL"/>
            </w:pPr>
            <w:r w:rsidRPr="00986958">
              <w:t>octet (o20+n*4)*</w:t>
            </w:r>
          </w:p>
        </w:tc>
      </w:tr>
      <w:tr w:rsidR="00CC767F" w:rsidRPr="00986958"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Pr="00986958" w:rsidRDefault="00CC767F" w:rsidP="00CC767F">
            <w:pPr>
              <w:pStyle w:val="TAC"/>
            </w:pPr>
          </w:p>
          <w:p w14:paraId="38E5DDD1" w14:textId="77777777" w:rsidR="00CC767F" w:rsidRPr="00986958" w:rsidRDefault="00CC767F" w:rsidP="00CC767F">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657B7FC7" w14:textId="77777777" w:rsidR="00CC767F" w:rsidRPr="00986958" w:rsidRDefault="00CC767F" w:rsidP="00CC767F">
            <w:pPr>
              <w:pStyle w:val="TAL"/>
            </w:pPr>
            <w:r w:rsidRPr="00986958">
              <w:t>octet (o20+1+n*4)*</w:t>
            </w:r>
          </w:p>
          <w:p w14:paraId="4DE1E1DD" w14:textId="77777777" w:rsidR="00CC767F" w:rsidRPr="00986958" w:rsidRDefault="00CC767F" w:rsidP="00CC767F">
            <w:pPr>
              <w:pStyle w:val="TAL"/>
            </w:pPr>
          </w:p>
          <w:p w14:paraId="6DA2BCB1" w14:textId="77777777" w:rsidR="00CC767F" w:rsidRPr="00986958" w:rsidRDefault="00CC767F" w:rsidP="00CC767F">
            <w:pPr>
              <w:pStyle w:val="TAL"/>
            </w:pPr>
            <w:r w:rsidRPr="00986958">
              <w:t>octet o23*</w:t>
            </w:r>
          </w:p>
        </w:tc>
      </w:tr>
    </w:tbl>
    <w:p w14:paraId="4EF52A08" w14:textId="77777777" w:rsidR="00CC767F" w:rsidRPr="00986958" w:rsidRDefault="00CC767F" w:rsidP="00CC767F">
      <w:pPr>
        <w:pStyle w:val="TF"/>
      </w:pPr>
      <w:r w:rsidRPr="00986958">
        <w:t>Figure 5</w:t>
      </w:r>
      <w:r w:rsidRPr="00986958">
        <w:rPr>
          <w:rFonts w:hint="eastAsia"/>
        </w:rPr>
        <w:t>.</w:t>
      </w:r>
      <w:r w:rsidRPr="00986958">
        <w:t>4.1.12: V2X service identifiers</w:t>
      </w:r>
    </w:p>
    <w:p w14:paraId="2E5A4994" w14:textId="77777777" w:rsidR="00CC767F" w:rsidRPr="00986958" w:rsidRDefault="00CC767F" w:rsidP="00CC767F">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3515F57" w14:textId="77777777" w:rsidTr="00CC767F">
        <w:trPr>
          <w:cantSplit/>
          <w:jc w:val="center"/>
        </w:trPr>
        <w:tc>
          <w:tcPr>
            <w:tcW w:w="7094" w:type="dxa"/>
          </w:tcPr>
          <w:p w14:paraId="58C56FFB" w14:textId="77777777" w:rsidR="00CC767F" w:rsidRPr="00986958" w:rsidRDefault="00CC767F" w:rsidP="00CC767F">
            <w:pPr>
              <w:pStyle w:val="TAL"/>
            </w:pPr>
            <w:r w:rsidRPr="00986958">
              <w:t>V2X service identifier</w:t>
            </w:r>
          </w:p>
          <w:p w14:paraId="2965D962" w14:textId="77777777" w:rsidR="00CC767F" w:rsidRPr="00986958" w:rsidRDefault="00CC767F" w:rsidP="008A538B">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AssignedNumbers [</w:t>
            </w:r>
            <w:r w:rsidR="008A538B" w:rsidRPr="00986958">
              <w:t>5</w:t>
            </w:r>
            <w:r w:rsidRPr="00986958">
              <w:t>].</w:t>
            </w:r>
          </w:p>
        </w:tc>
      </w:tr>
      <w:tr w:rsidR="00CC767F" w:rsidRPr="00986958" w14:paraId="1A0D1749" w14:textId="77777777" w:rsidTr="00CC767F">
        <w:trPr>
          <w:cantSplit/>
          <w:jc w:val="center"/>
        </w:trPr>
        <w:tc>
          <w:tcPr>
            <w:tcW w:w="7094" w:type="dxa"/>
          </w:tcPr>
          <w:p w14:paraId="23C3652C" w14:textId="77777777" w:rsidR="00CC767F" w:rsidRPr="00986958" w:rsidRDefault="00CC767F" w:rsidP="00CC767F">
            <w:pPr>
              <w:pStyle w:val="TAL"/>
              <w:rPr>
                <w:noProof/>
              </w:rPr>
            </w:pPr>
            <w:bookmarkStart w:id="412" w:name="MCCQCTEMPBM_00000295"/>
          </w:p>
        </w:tc>
      </w:tr>
      <w:bookmarkEnd w:id="412"/>
    </w:tbl>
    <w:p w14:paraId="03431E3F"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5A024961" w14:textId="77777777" w:rsidTr="00CC767F">
        <w:trPr>
          <w:cantSplit/>
          <w:jc w:val="center"/>
        </w:trPr>
        <w:tc>
          <w:tcPr>
            <w:tcW w:w="708" w:type="dxa"/>
          </w:tcPr>
          <w:p w14:paraId="40EBF861" w14:textId="77777777" w:rsidR="00CC767F" w:rsidRPr="00986958" w:rsidRDefault="00CC767F" w:rsidP="00CC767F">
            <w:pPr>
              <w:pStyle w:val="TAC"/>
            </w:pPr>
            <w:r w:rsidRPr="00986958">
              <w:lastRenderedPageBreak/>
              <w:t>8</w:t>
            </w:r>
          </w:p>
        </w:tc>
        <w:tc>
          <w:tcPr>
            <w:tcW w:w="709" w:type="dxa"/>
          </w:tcPr>
          <w:p w14:paraId="37A48280" w14:textId="77777777" w:rsidR="00CC767F" w:rsidRPr="00986958" w:rsidRDefault="00CC767F" w:rsidP="00CC767F">
            <w:pPr>
              <w:pStyle w:val="TAC"/>
            </w:pPr>
            <w:r w:rsidRPr="00986958">
              <w:t>7</w:t>
            </w:r>
          </w:p>
        </w:tc>
        <w:tc>
          <w:tcPr>
            <w:tcW w:w="709" w:type="dxa"/>
          </w:tcPr>
          <w:p w14:paraId="3D2F2A23" w14:textId="77777777" w:rsidR="00CC767F" w:rsidRPr="00986958" w:rsidRDefault="00CC767F" w:rsidP="00CC767F">
            <w:pPr>
              <w:pStyle w:val="TAC"/>
            </w:pPr>
            <w:r w:rsidRPr="00986958">
              <w:t>6</w:t>
            </w:r>
          </w:p>
        </w:tc>
        <w:tc>
          <w:tcPr>
            <w:tcW w:w="709" w:type="dxa"/>
          </w:tcPr>
          <w:p w14:paraId="55705F0C" w14:textId="77777777" w:rsidR="00CC767F" w:rsidRPr="00986958" w:rsidRDefault="00CC767F" w:rsidP="00CC767F">
            <w:pPr>
              <w:pStyle w:val="TAC"/>
            </w:pPr>
            <w:r w:rsidRPr="00986958">
              <w:t>5</w:t>
            </w:r>
          </w:p>
        </w:tc>
        <w:tc>
          <w:tcPr>
            <w:tcW w:w="709" w:type="dxa"/>
          </w:tcPr>
          <w:p w14:paraId="52FB437F" w14:textId="77777777" w:rsidR="00CC767F" w:rsidRPr="00986958" w:rsidRDefault="00CC767F" w:rsidP="00CC767F">
            <w:pPr>
              <w:pStyle w:val="TAC"/>
            </w:pPr>
            <w:r w:rsidRPr="00986958">
              <w:t>4</w:t>
            </w:r>
          </w:p>
        </w:tc>
        <w:tc>
          <w:tcPr>
            <w:tcW w:w="709" w:type="dxa"/>
          </w:tcPr>
          <w:p w14:paraId="0C594DCF" w14:textId="77777777" w:rsidR="00CC767F" w:rsidRPr="00986958" w:rsidRDefault="00CC767F" w:rsidP="00CC767F">
            <w:pPr>
              <w:pStyle w:val="TAC"/>
            </w:pPr>
            <w:r w:rsidRPr="00986958">
              <w:t>3</w:t>
            </w:r>
          </w:p>
        </w:tc>
        <w:tc>
          <w:tcPr>
            <w:tcW w:w="709" w:type="dxa"/>
          </w:tcPr>
          <w:p w14:paraId="590ABC8A" w14:textId="77777777" w:rsidR="00CC767F" w:rsidRPr="00986958" w:rsidRDefault="00CC767F" w:rsidP="00CC767F">
            <w:pPr>
              <w:pStyle w:val="TAC"/>
            </w:pPr>
            <w:r w:rsidRPr="00986958">
              <w:t>2</w:t>
            </w:r>
          </w:p>
        </w:tc>
        <w:tc>
          <w:tcPr>
            <w:tcW w:w="709" w:type="dxa"/>
          </w:tcPr>
          <w:p w14:paraId="0BEFD8C5" w14:textId="77777777" w:rsidR="00CC767F" w:rsidRPr="00986958" w:rsidRDefault="00CC767F" w:rsidP="00CC767F">
            <w:pPr>
              <w:pStyle w:val="TAC"/>
            </w:pPr>
            <w:r w:rsidRPr="00986958">
              <w:t>1</w:t>
            </w:r>
          </w:p>
        </w:tc>
        <w:tc>
          <w:tcPr>
            <w:tcW w:w="1346" w:type="dxa"/>
          </w:tcPr>
          <w:p w14:paraId="0B5BC0DB" w14:textId="77777777" w:rsidR="00CC767F" w:rsidRPr="00986958" w:rsidRDefault="00CC767F" w:rsidP="00CC767F">
            <w:pPr>
              <w:pStyle w:val="TAL"/>
            </w:pPr>
          </w:p>
        </w:tc>
      </w:tr>
      <w:tr w:rsidR="00CC767F" w:rsidRPr="00986958"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Pr="00986958" w:rsidRDefault="00CC767F" w:rsidP="00CC767F">
            <w:pPr>
              <w:pStyle w:val="TAC"/>
              <w:rPr>
                <w:noProof/>
                <w:lang w:val="en-US"/>
              </w:rPr>
            </w:pPr>
          </w:p>
          <w:p w14:paraId="593F6399" w14:textId="77777777" w:rsidR="00CC767F" w:rsidRPr="00986958" w:rsidRDefault="00CC767F" w:rsidP="00CC767F">
            <w:pPr>
              <w:pStyle w:val="TAC"/>
            </w:pPr>
            <w:r w:rsidRPr="00986958">
              <w:rPr>
                <w:noProof/>
                <w:lang w:val="en-US"/>
              </w:rPr>
              <w:t xml:space="preserve">Length of </w:t>
            </w:r>
            <w:r w:rsidRPr="00986958">
              <w:t>Default V2X AS address infos</w:t>
            </w:r>
            <w:r w:rsidRPr="00986958">
              <w:rPr>
                <w:noProof/>
                <w:lang w:val="en-US"/>
              </w:rPr>
              <w:t xml:space="preserve"> contents</w:t>
            </w:r>
          </w:p>
        </w:tc>
        <w:tc>
          <w:tcPr>
            <w:tcW w:w="1346" w:type="dxa"/>
          </w:tcPr>
          <w:p w14:paraId="6FDCC889" w14:textId="2AC7B28C" w:rsidR="00CC767F" w:rsidRPr="00986958" w:rsidRDefault="00CC767F" w:rsidP="00CC767F">
            <w:pPr>
              <w:pStyle w:val="TAL"/>
            </w:pPr>
            <w:r w:rsidRPr="00986958">
              <w:t xml:space="preserve">octet </w:t>
            </w:r>
            <w:r w:rsidR="00BB459B" w:rsidRPr="00986958">
              <w:t>o37</w:t>
            </w:r>
          </w:p>
          <w:p w14:paraId="04061574" w14:textId="77777777" w:rsidR="00CC767F" w:rsidRPr="00986958" w:rsidRDefault="00CC767F" w:rsidP="00CC767F">
            <w:pPr>
              <w:pStyle w:val="TAL"/>
            </w:pPr>
          </w:p>
          <w:p w14:paraId="7871A2FB" w14:textId="4A195D48" w:rsidR="00CC767F" w:rsidRPr="00986958" w:rsidRDefault="00CC767F" w:rsidP="00CC767F">
            <w:pPr>
              <w:pStyle w:val="TAL"/>
            </w:pPr>
            <w:r w:rsidRPr="00986958">
              <w:t>octet o</w:t>
            </w:r>
            <w:r w:rsidR="00BB459B" w:rsidRPr="00986958">
              <w:t>37+1</w:t>
            </w:r>
          </w:p>
        </w:tc>
      </w:tr>
      <w:tr w:rsidR="00CC767F" w:rsidRPr="00986958"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Pr="00986958" w:rsidRDefault="00CC767F" w:rsidP="00CC767F">
            <w:pPr>
              <w:pStyle w:val="TAC"/>
            </w:pPr>
          </w:p>
          <w:p w14:paraId="13312790" w14:textId="77777777" w:rsidR="00CC767F" w:rsidRPr="00986958" w:rsidRDefault="00CC767F" w:rsidP="00CC767F">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5FC78D03" w14:textId="4A1C6461" w:rsidR="00CC767F" w:rsidRPr="00986958" w:rsidRDefault="00CC767F" w:rsidP="00CC767F">
            <w:pPr>
              <w:pStyle w:val="TAL"/>
            </w:pPr>
            <w:r w:rsidRPr="00986958">
              <w:t>octet o</w:t>
            </w:r>
            <w:r w:rsidR="00BB459B" w:rsidRPr="00986958">
              <w:t>37+2</w:t>
            </w:r>
          </w:p>
          <w:p w14:paraId="057993CB" w14:textId="77777777" w:rsidR="00CC767F" w:rsidRPr="00986958" w:rsidRDefault="00CC767F" w:rsidP="00CC767F">
            <w:pPr>
              <w:pStyle w:val="TAL"/>
            </w:pPr>
          </w:p>
          <w:p w14:paraId="24279536" w14:textId="77777777" w:rsidR="00CC767F" w:rsidRPr="00986958" w:rsidRDefault="00CC767F" w:rsidP="00CC767F">
            <w:pPr>
              <w:pStyle w:val="TAL"/>
            </w:pPr>
            <w:r w:rsidRPr="00986958">
              <w:t>octet o24</w:t>
            </w:r>
          </w:p>
        </w:tc>
      </w:tr>
      <w:tr w:rsidR="00CC767F" w:rsidRPr="00986958"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Pr="00986958" w:rsidRDefault="00CC767F" w:rsidP="00CC767F">
            <w:pPr>
              <w:pStyle w:val="TAC"/>
            </w:pPr>
          </w:p>
          <w:p w14:paraId="4C690B44" w14:textId="77777777" w:rsidR="00CC767F" w:rsidRPr="00986958" w:rsidRDefault="00CC767F" w:rsidP="00CC767F">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74E21407" w14:textId="58F0AF71" w:rsidR="00CC767F" w:rsidRPr="00986958" w:rsidRDefault="00CC767F" w:rsidP="00CC767F">
            <w:pPr>
              <w:pStyle w:val="TAL"/>
            </w:pPr>
            <w:r w:rsidRPr="00986958">
              <w:t xml:space="preserve">octet </w:t>
            </w:r>
            <w:r w:rsidR="00BB459B" w:rsidRPr="00986958">
              <w:t>(</w:t>
            </w:r>
            <w:r w:rsidRPr="00986958">
              <w:t>o24+1</w:t>
            </w:r>
            <w:r w:rsidR="00BB459B" w:rsidRPr="00986958">
              <w:t>)</w:t>
            </w:r>
            <w:r w:rsidRPr="00986958">
              <w:t>*</w:t>
            </w:r>
          </w:p>
          <w:p w14:paraId="20275911" w14:textId="77777777" w:rsidR="00CC767F" w:rsidRPr="00986958" w:rsidRDefault="00CC767F" w:rsidP="00CC767F">
            <w:pPr>
              <w:pStyle w:val="TAL"/>
            </w:pPr>
          </w:p>
          <w:p w14:paraId="209092DB" w14:textId="77777777" w:rsidR="00CC767F" w:rsidRPr="00986958" w:rsidRDefault="00CC767F" w:rsidP="00CC767F">
            <w:pPr>
              <w:pStyle w:val="TAL"/>
            </w:pPr>
            <w:r w:rsidRPr="00986958">
              <w:t>octet o25*</w:t>
            </w:r>
          </w:p>
        </w:tc>
      </w:tr>
      <w:tr w:rsidR="00CC767F" w:rsidRPr="00986958"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Pr="00986958" w:rsidRDefault="00CC767F" w:rsidP="00CC767F">
            <w:pPr>
              <w:pStyle w:val="TAC"/>
            </w:pPr>
          </w:p>
          <w:p w14:paraId="77A015FE"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378AB2E" w14:textId="1089039F" w:rsidR="00CC767F" w:rsidRPr="00986958" w:rsidRDefault="00CC767F" w:rsidP="00CC767F">
            <w:pPr>
              <w:pStyle w:val="TAL"/>
            </w:pPr>
            <w:r w:rsidRPr="00986958">
              <w:t xml:space="preserve">octet </w:t>
            </w:r>
            <w:r w:rsidR="00BB459B" w:rsidRPr="00986958">
              <w:t>(</w:t>
            </w:r>
            <w:r w:rsidRPr="00986958">
              <w:t>o25+1</w:t>
            </w:r>
            <w:r w:rsidR="00BB459B" w:rsidRPr="00986958">
              <w:t>)</w:t>
            </w:r>
            <w:r w:rsidRPr="00986958">
              <w:t>*</w:t>
            </w:r>
          </w:p>
          <w:p w14:paraId="574BF1EE" w14:textId="77777777" w:rsidR="00CC767F" w:rsidRPr="00986958" w:rsidRDefault="00CC767F" w:rsidP="00CC767F">
            <w:pPr>
              <w:pStyle w:val="TAL"/>
            </w:pPr>
          </w:p>
          <w:p w14:paraId="178D18B8" w14:textId="77777777" w:rsidR="00CC767F" w:rsidRPr="00986958" w:rsidRDefault="00CC767F" w:rsidP="00CC767F">
            <w:pPr>
              <w:pStyle w:val="TAL"/>
            </w:pPr>
            <w:r w:rsidRPr="00986958">
              <w:t>octet o26*</w:t>
            </w:r>
          </w:p>
        </w:tc>
      </w:tr>
      <w:tr w:rsidR="00CC767F" w:rsidRPr="00986958"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Pr="00986958" w:rsidRDefault="00CC767F" w:rsidP="00CC767F">
            <w:pPr>
              <w:pStyle w:val="TAC"/>
            </w:pPr>
          </w:p>
          <w:p w14:paraId="266CBE2E" w14:textId="77777777" w:rsidR="00CC767F" w:rsidRPr="00986958" w:rsidRDefault="00CC767F" w:rsidP="00CC767F">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34C8B318" w14:textId="04035CB7" w:rsidR="00CC767F" w:rsidRPr="00986958" w:rsidRDefault="00CC767F" w:rsidP="00CC767F">
            <w:pPr>
              <w:pStyle w:val="TAL"/>
            </w:pPr>
            <w:r w:rsidRPr="00986958">
              <w:t xml:space="preserve">octet </w:t>
            </w:r>
            <w:r w:rsidR="00BB459B" w:rsidRPr="00986958">
              <w:t>(</w:t>
            </w:r>
            <w:r w:rsidRPr="00986958">
              <w:t>o26+1</w:t>
            </w:r>
            <w:r w:rsidR="00BB459B" w:rsidRPr="00986958">
              <w:t>)</w:t>
            </w:r>
            <w:r w:rsidRPr="00986958">
              <w:t>*</w:t>
            </w:r>
          </w:p>
          <w:p w14:paraId="128B6508" w14:textId="77777777" w:rsidR="00CC767F" w:rsidRPr="00986958" w:rsidRDefault="00CC767F" w:rsidP="00CC767F">
            <w:pPr>
              <w:pStyle w:val="TAL"/>
            </w:pPr>
          </w:p>
          <w:p w14:paraId="08AF980F" w14:textId="05B7387E" w:rsidR="00CC767F" w:rsidRPr="00986958" w:rsidRDefault="00CC767F" w:rsidP="00CC767F">
            <w:pPr>
              <w:pStyle w:val="TAL"/>
            </w:pPr>
            <w:r w:rsidRPr="00986958">
              <w:t>octet o</w:t>
            </w:r>
            <w:r w:rsidR="00D41D78" w:rsidRPr="00986958">
              <w:t>8</w:t>
            </w:r>
            <w:r w:rsidRPr="00986958">
              <w:t>*</w:t>
            </w:r>
          </w:p>
        </w:tc>
      </w:tr>
    </w:tbl>
    <w:p w14:paraId="070D7BD7" w14:textId="77777777" w:rsidR="00CC767F" w:rsidRPr="00986958" w:rsidRDefault="00CC767F" w:rsidP="00CC767F">
      <w:pPr>
        <w:pStyle w:val="TF"/>
      </w:pPr>
      <w:r w:rsidRPr="00986958">
        <w:t>Figure 5</w:t>
      </w:r>
      <w:r w:rsidRPr="00986958">
        <w:rPr>
          <w:rFonts w:hint="eastAsia"/>
        </w:rPr>
        <w:t>.</w:t>
      </w:r>
      <w:r w:rsidRPr="00986958">
        <w:t>4.1.13: Default V2X AS address infos</w:t>
      </w:r>
    </w:p>
    <w:p w14:paraId="2B549257" w14:textId="77777777" w:rsidR="00CC767F" w:rsidRPr="00986958" w:rsidRDefault="00CC767F" w:rsidP="00CC767F">
      <w:pPr>
        <w:pStyle w:val="TH"/>
      </w:pPr>
      <w:r w:rsidRPr="00986958">
        <w:t>Table 5</w:t>
      </w:r>
      <w:r w:rsidRPr="00986958">
        <w:rPr>
          <w:rFonts w:hint="eastAsia"/>
        </w:rPr>
        <w:t>.</w:t>
      </w:r>
      <w:r w:rsidRPr="00986958">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19D3235" w14:textId="77777777" w:rsidTr="00CC767F">
        <w:trPr>
          <w:cantSplit/>
          <w:jc w:val="center"/>
        </w:trPr>
        <w:tc>
          <w:tcPr>
            <w:tcW w:w="7094" w:type="dxa"/>
          </w:tcPr>
          <w:p w14:paraId="667EE606" w14:textId="77777777" w:rsidR="00CC767F" w:rsidRPr="00986958" w:rsidRDefault="00CC767F" w:rsidP="00CC767F">
            <w:pPr>
              <w:pStyle w:val="TAL"/>
              <w:rPr>
                <w:noProof/>
                <w:lang w:val="en-US"/>
              </w:rPr>
            </w:pPr>
            <w:r w:rsidRPr="00986958">
              <w:t>Default V2X AS address</w:t>
            </w:r>
            <w:r w:rsidRPr="00986958">
              <w:rPr>
                <w:noProof/>
                <w:lang w:val="en-US"/>
              </w:rPr>
              <w:t xml:space="preserve"> info</w:t>
            </w:r>
          </w:p>
          <w:p w14:paraId="2D4B6CE4" w14:textId="77777777" w:rsidR="00CC767F" w:rsidRPr="00986958" w:rsidRDefault="00CC767F" w:rsidP="00CC767F">
            <w:pPr>
              <w:pStyle w:val="TAL"/>
            </w:pPr>
            <w:r w:rsidRPr="00986958">
              <w:rPr>
                <w:noProof/>
                <w:lang w:val="en-US"/>
              </w:rPr>
              <w:t>The d</w:t>
            </w:r>
            <w:r w:rsidRPr="00986958">
              <w:t>efault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CC767F" w:rsidRPr="00986958" w14:paraId="6689BD3C" w14:textId="77777777" w:rsidTr="00CC767F">
        <w:trPr>
          <w:cantSplit/>
          <w:jc w:val="center"/>
        </w:trPr>
        <w:tc>
          <w:tcPr>
            <w:tcW w:w="7094" w:type="dxa"/>
          </w:tcPr>
          <w:p w14:paraId="469BEAC1" w14:textId="77777777" w:rsidR="00CC767F" w:rsidRPr="00986958" w:rsidRDefault="00CC767F" w:rsidP="00CC767F">
            <w:pPr>
              <w:pStyle w:val="TAL"/>
              <w:rPr>
                <w:noProof/>
              </w:rPr>
            </w:pPr>
            <w:bookmarkStart w:id="413" w:name="MCCQCTEMPBM_00000296"/>
          </w:p>
        </w:tc>
      </w:tr>
      <w:bookmarkEnd w:id="413"/>
    </w:tbl>
    <w:p w14:paraId="4D2D9FC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1706AC3B" w14:textId="77777777" w:rsidTr="00CC767F">
        <w:trPr>
          <w:cantSplit/>
          <w:jc w:val="center"/>
        </w:trPr>
        <w:tc>
          <w:tcPr>
            <w:tcW w:w="708" w:type="dxa"/>
          </w:tcPr>
          <w:p w14:paraId="6A588916" w14:textId="77777777" w:rsidR="00CC767F" w:rsidRPr="00986958" w:rsidRDefault="00CC767F" w:rsidP="00CC767F">
            <w:pPr>
              <w:pStyle w:val="TAC"/>
            </w:pPr>
            <w:r w:rsidRPr="00986958">
              <w:t>8</w:t>
            </w:r>
          </w:p>
        </w:tc>
        <w:tc>
          <w:tcPr>
            <w:tcW w:w="709" w:type="dxa"/>
          </w:tcPr>
          <w:p w14:paraId="618FF65E" w14:textId="77777777" w:rsidR="00CC767F" w:rsidRPr="00986958" w:rsidRDefault="00CC767F" w:rsidP="00CC767F">
            <w:pPr>
              <w:pStyle w:val="TAC"/>
            </w:pPr>
            <w:r w:rsidRPr="00986958">
              <w:t>7</w:t>
            </w:r>
          </w:p>
        </w:tc>
        <w:tc>
          <w:tcPr>
            <w:tcW w:w="709" w:type="dxa"/>
          </w:tcPr>
          <w:p w14:paraId="6AEB6B22" w14:textId="77777777" w:rsidR="00CC767F" w:rsidRPr="00986958" w:rsidRDefault="00CC767F" w:rsidP="00CC767F">
            <w:pPr>
              <w:pStyle w:val="TAC"/>
            </w:pPr>
            <w:r w:rsidRPr="00986958">
              <w:t>6</w:t>
            </w:r>
          </w:p>
        </w:tc>
        <w:tc>
          <w:tcPr>
            <w:tcW w:w="709" w:type="dxa"/>
          </w:tcPr>
          <w:p w14:paraId="6479E246" w14:textId="77777777" w:rsidR="00CC767F" w:rsidRPr="00986958" w:rsidRDefault="00CC767F" w:rsidP="00CC767F">
            <w:pPr>
              <w:pStyle w:val="TAC"/>
            </w:pPr>
            <w:r w:rsidRPr="00986958">
              <w:t>5</w:t>
            </w:r>
          </w:p>
        </w:tc>
        <w:tc>
          <w:tcPr>
            <w:tcW w:w="709" w:type="dxa"/>
          </w:tcPr>
          <w:p w14:paraId="32EA7910" w14:textId="77777777" w:rsidR="00CC767F" w:rsidRPr="00986958" w:rsidRDefault="00CC767F" w:rsidP="00CC767F">
            <w:pPr>
              <w:pStyle w:val="TAC"/>
            </w:pPr>
            <w:r w:rsidRPr="00986958">
              <w:t>4</w:t>
            </w:r>
          </w:p>
        </w:tc>
        <w:tc>
          <w:tcPr>
            <w:tcW w:w="709" w:type="dxa"/>
          </w:tcPr>
          <w:p w14:paraId="68332849" w14:textId="77777777" w:rsidR="00CC767F" w:rsidRPr="00986958" w:rsidRDefault="00CC767F" w:rsidP="00CC767F">
            <w:pPr>
              <w:pStyle w:val="TAC"/>
            </w:pPr>
            <w:r w:rsidRPr="00986958">
              <w:t>3</w:t>
            </w:r>
          </w:p>
        </w:tc>
        <w:tc>
          <w:tcPr>
            <w:tcW w:w="709" w:type="dxa"/>
          </w:tcPr>
          <w:p w14:paraId="0D9D71AF" w14:textId="77777777" w:rsidR="00CC767F" w:rsidRPr="00986958" w:rsidRDefault="00CC767F" w:rsidP="00CC767F">
            <w:pPr>
              <w:pStyle w:val="TAC"/>
            </w:pPr>
            <w:r w:rsidRPr="00986958">
              <w:t>2</w:t>
            </w:r>
          </w:p>
        </w:tc>
        <w:tc>
          <w:tcPr>
            <w:tcW w:w="709" w:type="dxa"/>
          </w:tcPr>
          <w:p w14:paraId="6C1EEF08" w14:textId="77777777" w:rsidR="00CC767F" w:rsidRPr="00986958" w:rsidRDefault="00CC767F" w:rsidP="00CC767F">
            <w:pPr>
              <w:pStyle w:val="TAC"/>
            </w:pPr>
            <w:r w:rsidRPr="00986958">
              <w:t>1</w:t>
            </w:r>
          </w:p>
        </w:tc>
        <w:tc>
          <w:tcPr>
            <w:tcW w:w="1416" w:type="dxa"/>
          </w:tcPr>
          <w:p w14:paraId="79C50967" w14:textId="77777777" w:rsidR="00CC767F" w:rsidRPr="00986958" w:rsidRDefault="00CC767F" w:rsidP="00CC767F">
            <w:pPr>
              <w:pStyle w:val="TAL"/>
            </w:pPr>
          </w:p>
        </w:tc>
      </w:tr>
      <w:tr w:rsidR="00CC767F" w:rsidRPr="00986958"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Pr="00986958" w:rsidRDefault="00CC767F" w:rsidP="00CC767F">
            <w:pPr>
              <w:pStyle w:val="TAC"/>
              <w:rPr>
                <w:noProof/>
                <w:lang w:val="en-US"/>
              </w:rPr>
            </w:pPr>
          </w:p>
          <w:p w14:paraId="7C474CD4" w14:textId="77777777" w:rsidR="00CC767F" w:rsidRPr="00986958" w:rsidRDefault="00CC767F" w:rsidP="00CC767F">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565B4E09" w14:textId="77777777" w:rsidR="00CC767F" w:rsidRPr="00986958" w:rsidRDefault="00CC767F" w:rsidP="00CC767F">
            <w:pPr>
              <w:pStyle w:val="TAL"/>
            </w:pPr>
            <w:r w:rsidRPr="00986958">
              <w:t>octet o24+1</w:t>
            </w:r>
          </w:p>
          <w:p w14:paraId="07CD9434" w14:textId="77777777" w:rsidR="00CC767F" w:rsidRPr="00986958" w:rsidRDefault="00CC767F" w:rsidP="00CC767F">
            <w:pPr>
              <w:pStyle w:val="TAL"/>
            </w:pPr>
          </w:p>
          <w:p w14:paraId="74BB35B3" w14:textId="77777777" w:rsidR="00CC767F" w:rsidRPr="00986958" w:rsidRDefault="00CC767F" w:rsidP="00CC767F">
            <w:pPr>
              <w:pStyle w:val="TAL"/>
            </w:pPr>
            <w:r w:rsidRPr="00986958">
              <w:t>octet o24+2</w:t>
            </w:r>
          </w:p>
        </w:tc>
      </w:tr>
      <w:tr w:rsidR="00CC767F" w:rsidRPr="00986958"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Pr="00986958" w:rsidRDefault="00CC767F" w:rsidP="00CC767F">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Pr="00986958" w:rsidRDefault="00CC767F" w:rsidP="00CC767F">
            <w:pPr>
              <w:pStyle w:val="TAC"/>
            </w:pPr>
            <w:r w:rsidRPr="00986958">
              <w:t>0</w:t>
            </w:r>
          </w:p>
          <w:p w14:paraId="1DC18BF9"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Pr="00986958" w:rsidRDefault="00CC767F" w:rsidP="00CC767F">
            <w:pPr>
              <w:pStyle w:val="TAC"/>
            </w:pPr>
            <w:r w:rsidRPr="00986958">
              <w:t>0</w:t>
            </w:r>
          </w:p>
          <w:p w14:paraId="60CCE0B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Pr="00986958" w:rsidRDefault="00CC767F" w:rsidP="00CC767F">
            <w:pPr>
              <w:pStyle w:val="TAC"/>
            </w:pPr>
            <w:r w:rsidRPr="00986958">
              <w:t>0</w:t>
            </w:r>
          </w:p>
          <w:p w14:paraId="323DDDDD"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Pr="00986958" w:rsidRDefault="00CC767F" w:rsidP="00CC767F">
            <w:pPr>
              <w:pStyle w:val="TAC"/>
            </w:pPr>
            <w:r w:rsidRPr="00986958">
              <w:t>0</w:t>
            </w:r>
          </w:p>
          <w:p w14:paraId="4EB7E127"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Pr="00986958" w:rsidRDefault="00CC767F" w:rsidP="00CC767F">
            <w:pPr>
              <w:pStyle w:val="TAC"/>
            </w:pPr>
            <w:r w:rsidRPr="00986958">
              <w:t>0</w:t>
            </w:r>
          </w:p>
          <w:p w14:paraId="23EBE67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Pr="00986958" w:rsidRDefault="00CC767F" w:rsidP="00CC767F">
            <w:pPr>
              <w:pStyle w:val="TAC"/>
            </w:pPr>
            <w:r w:rsidRPr="00986958">
              <w:t>0</w:t>
            </w:r>
          </w:p>
          <w:p w14:paraId="0E53C57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Pr="00986958" w:rsidRDefault="00CC767F" w:rsidP="00CC767F">
            <w:pPr>
              <w:pStyle w:val="TAC"/>
            </w:pPr>
            <w:r w:rsidRPr="00986958">
              <w:t>0</w:t>
            </w:r>
          </w:p>
          <w:p w14:paraId="0DB4E850" w14:textId="77777777" w:rsidR="00CC767F" w:rsidRPr="00986958" w:rsidRDefault="00CC767F" w:rsidP="00CC767F">
            <w:pPr>
              <w:pStyle w:val="TAC"/>
            </w:pPr>
            <w:r w:rsidRPr="00986958">
              <w:t>Spare</w:t>
            </w:r>
          </w:p>
        </w:tc>
        <w:tc>
          <w:tcPr>
            <w:tcW w:w="1416" w:type="dxa"/>
          </w:tcPr>
          <w:p w14:paraId="7040FDA1" w14:textId="77777777" w:rsidR="00CC767F" w:rsidRPr="00986958" w:rsidRDefault="00CC767F" w:rsidP="00CC767F">
            <w:pPr>
              <w:pStyle w:val="TAL"/>
            </w:pPr>
            <w:r w:rsidRPr="00986958">
              <w:t>octet o24+3</w:t>
            </w:r>
          </w:p>
        </w:tc>
      </w:tr>
      <w:tr w:rsidR="00CC767F" w:rsidRPr="00986958"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Pr="00986958" w:rsidRDefault="00CC767F" w:rsidP="00CC767F">
            <w:pPr>
              <w:pStyle w:val="TAC"/>
            </w:pPr>
            <w:r w:rsidRPr="00986958">
              <w:t>V2X message family</w:t>
            </w:r>
          </w:p>
        </w:tc>
        <w:tc>
          <w:tcPr>
            <w:tcW w:w="1416" w:type="dxa"/>
          </w:tcPr>
          <w:p w14:paraId="7BA6F3D2" w14:textId="123F5351" w:rsidR="00CC767F" w:rsidRPr="00986958" w:rsidRDefault="00CC767F" w:rsidP="00CC767F">
            <w:pPr>
              <w:pStyle w:val="TAL"/>
            </w:pPr>
            <w:r w:rsidRPr="00986958">
              <w:t xml:space="preserve">octet </w:t>
            </w:r>
            <w:r w:rsidR="00BB459B" w:rsidRPr="00986958">
              <w:t>(</w:t>
            </w:r>
            <w:r w:rsidRPr="00986958">
              <w:t>o24+4</w:t>
            </w:r>
            <w:r w:rsidR="00BB459B" w:rsidRPr="00986958">
              <w:t>)</w:t>
            </w:r>
            <w:r w:rsidRPr="00986958">
              <w:t>*</w:t>
            </w:r>
          </w:p>
        </w:tc>
      </w:tr>
      <w:tr w:rsidR="00CC767F" w:rsidRPr="00986958"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Pr="00986958" w:rsidRDefault="00CC767F" w:rsidP="00CC767F">
            <w:pPr>
              <w:pStyle w:val="TAC"/>
            </w:pPr>
          </w:p>
          <w:p w14:paraId="429506D6" w14:textId="77777777" w:rsidR="00CC767F" w:rsidRPr="00986958" w:rsidRDefault="00CC767F" w:rsidP="00CC767F">
            <w:pPr>
              <w:pStyle w:val="TAC"/>
            </w:pPr>
            <w:r w:rsidRPr="00986958">
              <w:t>V2X AS addresses</w:t>
            </w:r>
          </w:p>
        </w:tc>
        <w:tc>
          <w:tcPr>
            <w:tcW w:w="1416" w:type="dxa"/>
          </w:tcPr>
          <w:p w14:paraId="2CE57E60" w14:textId="3E43B32E" w:rsidR="00BB459B" w:rsidRPr="00986958" w:rsidRDefault="00CC767F" w:rsidP="00BB459B">
            <w:pPr>
              <w:pStyle w:val="TAL"/>
            </w:pPr>
            <w:r w:rsidRPr="00986958">
              <w:t>octet o</w:t>
            </w:r>
            <w:r w:rsidR="00BB459B" w:rsidRPr="00986958">
              <w:t>39</w:t>
            </w:r>
          </w:p>
          <w:p w14:paraId="6A340533" w14:textId="7B2DEE68" w:rsidR="00CC767F" w:rsidRPr="00986958" w:rsidRDefault="00BB459B" w:rsidP="00BB459B">
            <w:pPr>
              <w:pStyle w:val="TAL"/>
            </w:pPr>
            <w:r w:rsidRPr="00986958">
              <w:t>(see NOTE)</w:t>
            </w:r>
          </w:p>
          <w:p w14:paraId="68B85DFA" w14:textId="77777777" w:rsidR="00CC767F" w:rsidRPr="00986958" w:rsidRDefault="00CC767F" w:rsidP="00CC767F">
            <w:pPr>
              <w:pStyle w:val="TAL"/>
            </w:pPr>
          </w:p>
          <w:p w14:paraId="03FA219B" w14:textId="77777777" w:rsidR="00CC767F" w:rsidRPr="00986958" w:rsidRDefault="00CC767F" w:rsidP="00CC767F">
            <w:pPr>
              <w:pStyle w:val="TAL"/>
            </w:pPr>
            <w:r w:rsidRPr="00986958">
              <w:t>octet o25</w:t>
            </w:r>
          </w:p>
        </w:tc>
      </w:tr>
    </w:tbl>
    <w:p w14:paraId="0D5DA799" w14:textId="77777777" w:rsidR="00BB459B" w:rsidRPr="00986958" w:rsidRDefault="00BB459B" w:rsidP="00BB459B">
      <w:pPr>
        <w:pStyle w:val="NF"/>
      </w:pPr>
    </w:p>
    <w:p w14:paraId="5CF35C3E" w14:textId="77777777" w:rsidR="00BB459B" w:rsidRPr="00986958" w:rsidRDefault="00BB459B" w:rsidP="00BB459B">
      <w:pPr>
        <w:pStyle w:val="NF"/>
      </w:pPr>
      <w:r w:rsidRPr="00986958">
        <w:t>NOTE:</w:t>
      </w:r>
      <w:r w:rsidRPr="00986958">
        <w:tab/>
        <w:t>The field is placed immediately after the last present preceding field.</w:t>
      </w:r>
    </w:p>
    <w:p w14:paraId="7F26912F" w14:textId="77777777" w:rsidR="00BB459B" w:rsidRPr="00986958" w:rsidRDefault="00BB459B" w:rsidP="00BB459B">
      <w:pPr>
        <w:pStyle w:val="NF"/>
      </w:pPr>
    </w:p>
    <w:p w14:paraId="35634FFA" w14:textId="77777777" w:rsidR="00CC767F" w:rsidRPr="00986958" w:rsidRDefault="00CC767F" w:rsidP="00CC767F">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3DFFF965" w14:textId="77777777" w:rsidR="00CC767F" w:rsidRPr="00986958" w:rsidRDefault="00CC767F" w:rsidP="00CC767F">
      <w:pPr>
        <w:pStyle w:val="TH"/>
      </w:pPr>
      <w:r w:rsidRPr="00986958">
        <w:lastRenderedPageBreak/>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222DAF7C" w14:textId="77777777" w:rsidTr="00CC767F">
        <w:trPr>
          <w:cantSplit/>
          <w:jc w:val="center"/>
        </w:trPr>
        <w:tc>
          <w:tcPr>
            <w:tcW w:w="7094" w:type="dxa"/>
          </w:tcPr>
          <w:p w14:paraId="200F6DC9" w14:textId="77777777" w:rsidR="00CC767F" w:rsidRPr="00986958" w:rsidRDefault="00CC767F" w:rsidP="00CC767F">
            <w:pPr>
              <w:pStyle w:val="TAL"/>
              <w:rPr>
                <w:noProof/>
                <w:lang w:val="en-US"/>
              </w:rPr>
            </w:pPr>
            <w:r w:rsidRPr="00986958">
              <w:t>Type of Data (</w:t>
            </w:r>
            <w:r w:rsidRPr="00986958">
              <w:rPr>
                <w:noProof/>
                <w:lang w:val="en-US"/>
              </w:rPr>
              <w:t>TD)</w:t>
            </w:r>
          </w:p>
          <w:p w14:paraId="0AF3868C" w14:textId="77777777" w:rsidR="00CC767F" w:rsidRPr="00986958" w:rsidRDefault="00CC767F" w:rsidP="00CC767F">
            <w:pPr>
              <w:pStyle w:val="TAL"/>
              <w:rPr>
                <w:noProof/>
                <w:lang w:val="en-US"/>
              </w:rPr>
            </w:pPr>
            <w:r w:rsidRPr="00986958">
              <w:rPr>
                <w:noProof/>
                <w:lang w:val="en-US"/>
              </w:rPr>
              <w:t>The type of data bit indicates type of data.</w:t>
            </w:r>
          </w:p>
          <w:p w14:paraId="3B7D6A1F" w14:textId="77777777" w:rsidR="00CC767F" w:rsidRPr="00986958" w:rsidRDefault="00CC767F" w:rsidP="00CC767F">
            <w:pPr>
              <w:pStyle w:val="TAL"/>
              <w:rPr>
                <w:noProof/>
                <w:lang w:val="en-US"/>
              </w:rPr>
            </w:pPr>
            <w:r w:rsidRPr="00986958">
              <w:rPr>
                <w:noProof/>
                <w:lang w:val="en-US"/>
              </w:rPr>
              <w:t>Bit</w:t>
            </w:r>
          </w:p>
          <w:p w14:paraId="555D091E" w14:textId="77777777" w:rsidR="00CC767F" w:rsidRPr="00986958" w:rsidRDefault="00CC767F" w:rsidP="00CC767F">
            <w:pPr>
              <w:pStyle w:val="TAL"/>
              <w:rPr>
                <w:b/>
              </w:rPr>
            </w:pPr>
            <w:r w:rsidRPr="00986958">
              <w:rPr>
                <w:b/>
              </w:rPr>
              <w:t>8</w:t>
            </w:r>
          </w:p>
          <w:p w14:paraId="6D33A647" w14:textId="77777777" w:rsidR="00CC767F" w:rsidRPr="00986958" w:rsidRDefault="00CC767F" w:rsidP="00CC767F">
            <w:pPr>
              <w:pStyle w:val="TAL"/>
            </w:pPr>
            <w:r w:rsidRPr="00986958">
              <w:t>0</w:t>
            </w:r>
            <w:r w:rsidRPr="00986958">
              <w:tab/>
              <w:t>non-IP</w:t>
            </w:r>
          </w:p>
          <w:p w14:paraId="717EDE96" w14:textId="77777777" w:rsidR="00CC767F" w:rsidRPr="00986958" w:rsidRDefault="00CC767F" w:rsidP="00CC767F">
            <w:pPr>
              <w:pStyle w:val="TAL"/>
            </w:pPr>
            <w:r w:rsidRPr="00986958">
              <w:t>1</w:t>
            </w:r>
            <w:r w:rsidRPr="00986958">
              <w:tab/>
              <w:t>IP</w:t>
            </w:r>
          </w:p>
          <w:p w14:paraId="2B2E16CE" w14:textId="77777777" w:rsidR="00CC767F" w:rsidRPr="00986958" w:rsidRDefault="00CC767F" w:rsidP="00CC767F">
            <w:pPr>
              <w:pStyle w:val="TAL"/>
            </w:pPr>
            <w:r w:rsidRPr="00986958">
              <w:t>If the type of data bit is set to "non-IP", then the V2X message family field is present otherwise the V2X message family field is absent.</w:t>
            </w:r>
          </w:p>
        </w:tc>
      </w:tr>
      <w:tr w:rsidR="00CC767F" w:rsidRPr="00986958" w14:paraId="3D41FE34" w14:textId="77777777" w:rsidTr="00CC767F">
        <w:trPr>
          <w:cantSplit/>
          <w:jc w:val="center"/>
        </w:trPr>
        <w:tc>
          <w:tcPr>
            <w:tcW w:w="7094" w:type="dxa"/>
          </w:tcPr>
          <w:p w14:paraId="4DB1E8EF" w14:textId="77777777" w:rsidR="00CC767F" w:rsidRPr="00986958" w:rsidRDefault="00CC767F" w:rsidP="00CC767F">
            <w:pPr>
              <w:pStyle w:val="TAL"/>
              <w:rPr>
                <w:noProof/>
              </w:rPr>
            </w:pPr>
            <w:bookmarkStart w:id="414" w:name="MCCQCTEMPBM_00000297"/>
          </w:p>
        </w:tc>
      </w:tr>
      <w:bookmarkEnd w:id="414"/>
      <w:tr w:rsidR="00CC767F" w:rsidRPr="00986958" w14:paraId="34400E34" w14:textId="77777777" w:rsidTr="00CC767F">
        <w:trPr>
          <w:cantSplit/>
          <w:jc w:val="center"/>
        </w:trPr>
        <w:tc>
          <w:tcPr>
            <w:tcW w:w="7094" w:type="dxa"/>
          </w:tcPr>
          <w:p w14:paraId="27C1E184" w14:textId="77777777" w:rsidR="00CC767F" w:rsidRPr="00986958" w:rsidRDefault="00CC767F" w:rsidP="00CC767F">
            <w:pPr>
              <w:pStyle w:val="TAL"/>
            </w:pPr>
            <w:r w:rsidRPr="00986958">
              <w:t>V2X message family</w:t>
            </w:r>
          </w:p>
          <w:p w14:paraId="53F54983" w14:textId="77777777" w:rsidR="00CC767F" w:rsidRPr="00986958" w:rsidRDefault="00CC767F" w:rsidP="00CC767F">
            <w:pPr>
              <w:pStyle w:val="TAL"/>
            </w:pPr>
            <w:r w:rsidRPr="00986958">
              <w:t>Bits</w:t>
            </w:r>
          </w:p>
          <w:p w14:paraId="04120827" w14:textId="77777777" w:rsidR="00CC767F" w:rsidRPr="00986958" w:rsidRDefault="00CC767F" w:rsidP="00CC767F">
            <w:pPr>
              <w:pStyle w:val="TAL"/>
              <w:rPr>
                <w:noProof/>
                <w:lang w:val="en-US"/>
              </w:rPr>
            </w:pPr>
            <w:r w:rsidRPr="00986958">
              <w:rPr>
                <w:noProof/>
                <w:lang w:val="en-US"/>
              </w:rPr>
              <w:t>8 7 6 5 4 3 2 1</w:t>
            </w:r>
          </w:p>
          <w:p w14:paraId="42CF6050" w14:textId="77777777" w:rsidR="00CC767F" w:rsidRPr="00986958" w:rsidRDefault="00CC767F" w:rsidP="00CC767F">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w:t>
            </w:r>
            <w:r w:rsidR="00843CF5" w:rsidRPr="00986958">
              <w:rPr>
                <w:noProof/>
                <w:lang w:val="en-US"/>
              </w:rPr>
              <w:t>8</w:t>
            </w:r>
            <w:r w:rsidRPr="00986958">
              <w:rPr>
                <w:noProof/>
                <w:lang w:val="en-US"/>
              </w:rPr>
              <w:t>]</w:t>
            </w:r>
          </w:p>
          <w:p w14:paraId="28AEB3FB" w14:textId="77777777" w:rsidR="00CC767F" w:rsidRPr="00986958" w:rsidRDefault="00CC767F" w:rsidP="00CC767F">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w:t>
            </w:r>
            <w:r w:rsidR="00843CF5" w:rsidRPr="00986958">
              <w:rPr>
                <w:noProof/>
                <w:lang w:val="fi-FI"/>
              </w:rPr>
              <w:t>9</w:t>
            </w:r>
            <w:r w:rsidRPr="00986958">
              <w:rPr>
                <w:noProof/>
                <w:lang w:val="fi-FI"/>
              </w:rPr>
              <w:t>]</w:t>
            </w:r>
          </w:p>
          <w:p w14:paraId="513B72A2" w14:textId="77777777" w:rsidR="00CC767F" w:rsidRPr="00986958" w:rsidRDefault="00CC767F" w:rsidP="00CC767F">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w:t>
            </w:r>
            <w:r w:rsidR="00843CF5" w:rsidRPr="00986958">
              <w:rPr>
                <w:noProof/>
                <w:lang w:val="fi-FI"/>
              </w:rPr>
              <w:t>10</w:t>
            </w:r>
            <w:r w:rsidRPr="00986958">
              <w:rPr>
                <w:noProof/>
                <w:lang w:val="fi-FI"/>
              </w:rPr>
              <w:t>]</w:t>
            </w:r>
          </w:p>
          <w:p w14:paraId="70A99182" w14:textId="77777777" w:rsidR="00CC767F" w:rsidRPr="00986958" w:rsidRDefault="00CC767F" w:rsidP="00CC767F">
            <w:pPr>
              <w:pStyle w:val="TAL"/>
              <w:rPr>
                <w:noProof/>
                <w:lang w:val="en-US"/>
              </w:rPr>
            </w:pPr>
            <w:r w:rsidRPr="00986958">
              <w:t>All other values are spare.</w:t>
            </w:r>
          </w:p>
        </w:tc>
      </w:tr>
      <w:tr w:rsidR="00CC767F" w:rsidRPr="00986958" w14:paraId="45DD9B61" w14:textId="77777777" w:rsidTr="00CC767F">
        <w:trPr>
          <w:cantSplit/>
          <w:jc w:val="center"/>
        </w:trPr>
        <w:tc>
          <w:tcPr>
            <w:tcW w:w="7094" w:type="dxa"/>
          </w:tcPr>
          <w:p w14:paraId="186DC2F9" w14:textId="77777777" w:rsidR="00CC767F" w:rsidRPr="00986958" w:rsidRDefault="00CC767F" w:rsidP="00CC767F">
            <w:pPr>
              <w:pStyle w:val="TAL"/>
              <w:rPr>
                <w:noProof/>
              </w:rPr>
            </w:pPr>
            <w:bookmarkStart w:id="415" w:name="MCCQCTEMPBM_00000298"/>
          </w:p>
        </w:tc>
      </w:tr>
      <w:bookmarkEnd w:id="415"/>
      <w:tr w:rsidR="00CC767F" w:rsidRPr="00986958" w14:paraId="121DE7D6" w14:textId="77777777" w:rsidTr="00CC767F">
        <w:trPr>
          <w:cantSplit/>
          <w:jc w:val="center"/>
        </w:trPr>
        <w:tc>
          <w:tcPr>
            <w:tcW w:w="7094" w:type="dxa"/>
          </w:tcPr>
          <w:p w14:paraId="619EB8AB" w14:textId="77777777" w:rsidR="00CC767F" w:rsidRPr="00986958" w:rsidRDefault="00CC767F" w:rsidP="00CC767F">
            <w:pPr>
              <w:pStyle w:val="TAL"/>
            </w:pPr>
            <w:r w:rsidRPr="00986958">
              <w:t>V2X AS addresses</w:t>
            </w:r>
          </w:p>
          <w:p w14:paraId="211F6F8F" w14:textId="77777777" w:rsidR="00CC767F" w:rsidRPr="00986958" w:rsidRDefault="00CC767F" w:rsidP="00CC767F">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4E0788F4" w14:textId="77777777" w:rsidR="00CC767F" w:rsidRPr="00986958" w:rsidRDefault="00CC767F" w:rsidP="00CC767F">
            <w:pPr>
              <w:pStyle w:val="TAL"/>
            </w:pPr>
          </w:p>
        </w:tc>
      </w:tr>
      <w:tr w:rsidR="00CC767F" w:rsidRPr="00986958" w14:paraId="48CC8149" w14:textId="77777777" w:rsidTr="00CC767F">
        <w:trPr>
          <w:cantSplit/>
          <w:jc w:val="center"/>
        </w:trPr>
        <w:tc>
          <w:tcPr>
            <w:tcW w:w="7094" w:type="dxa"/>
          </w:tcPr>
          <w:p w14:paraId="2053C580" w14:textId="77777777" w:rsidR="00CC767F" w:rsidRPr="00986958" w:rsidRDefault="00CC767F" w:rsidP="00CC767F">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CC767F" w:rsidRPr="00986958" w14:paraId="604C6647" w14:textId="77777777" w:rsidTr="00CC767F">
        <w:trPr>
          <w:cantSplit/>
          <w:jc w:val="center"/>
        </w:trPr>
        <w:tc>
          <w:tcPr>
            <w:tcW w:w="7094" w:type="dxa"/>
          </w:tcPr>
          <w:p w14:paraId="6888B9CA" w14:textId="77777777" w:rsidR="00CC767F" w:rsidRPr="00986958" w:rsidRDefault="00CC767F" w:rsidP="00CC767F">
            <w:pPr>
              <w:pStyle w:val="TAL"/>
              <w:rPr>
                <w:noProof/>
              </w:rPr>
            </w:pPr>
            <w:bookmarkStart w:id="416" w:name="MCCQCTEMPBM_00000299"/>
          </w:p>
        </w:tc>
      </w:tr>
      <w:bookmarkEnd w:id="416"/>
    </w:tbl>
    <w:p w14:paraId="6DFCA13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327143A6" w14:textId="77777777" w:rsidTr="00CC767F">
        <w:trPr>
          <w:cantSplit/>
          <w:jc w:val="center"/>
        </w:trPr>
        <w:tc>
          <w:tcPr>
            <w:tcW w:w="708" w:type="dxa"/>
          </w:tcPr>
          <w:p w14:paraId="0FC17248" w14:textId="77777777" w:rsidR="00CC767F" w:rsidRPr="00986958" w:rsidRDefault="00CC767F" w:rsidP="00CC767F">
            <w:pPr>
              <w:pStyle w:val="TAC"/>
            </w:pPr>
            <w:r w:rsidRPr="00986958">
              <w:t>8</w:t>
            </w:r>
          </w:p>
        </w:tc>
        <w:tc>
          <w:tcPr>
            <w:tcW w:w="709" w:type="dxa"/>
          </w:tcPr>
          <w:p w14:paraId="0B49E9BC" w14:textId="77777777" w:rsidR="00CC767F" w:rsidRPr="00986958" w:rsidRDefault="00CC767F" w:rsidP="00CC767F">
            <w:pPr>
              <w:pStyle w:val="TAC"/>
            </w:pPr>
            <w:r w:rsidRPr="00986958">
              <w:t>7</w:t>
            </w:r>
          </w:p>
        </w:tc>
        <w:tc>
          <w:tcPr>
            <w:tcW w:w="709" w:type="dxa"/>
          </w:tcPr>
          <w:p w14:paraId="2D987FE7" w14:textId="77777777" w:rsidR="00CC767F" w:rsidRPr="00986958" w:rsidRDefault="00CC767F" w:rsidP="00CC767F">
            <w:pPr>
              <w:pStyle w:val="TAC"/>
            </w:pPr>
            <w:r w:rsidRPr="00986958">
              <w:t>6</w:t>
            </w:r>
          </w:p>
        </w:tc>
        <w:tc>
          <w:tcPr>
            <w:tcW w:w="709" w:type="dxa"/>
          </w:tcPr>
          <w:p w14:paraId="4E6F9A02" w14:textId="77777777" w:rsidR="00CC767F" w:rsidRPr="00986958" w:rsidRDefault="00CC767F" w:rsidP="00CC767F">
            <w:pPr>
              <w:pStyle w:val="TAC"/>
            </w:pPr>
            <w:r w:rsidRPr="00986958">
              <w:t>5</w:t>
            </w:r>
          </w:p>
        </w:tc>
        <w:tc>
          <w:tcPr>
            <w:tcW w:w="709" w:type="dxa"/>
          </w:tcPr>
          <w:p w14:paraId="2A741771" w14:textId="77777777" w:rsidR="00CC767F" w:rsidRPr="00986958" w:rsidRDefault="00CC767F" w:rsidP="00CC767F">
            <w:pPr>
              <w:pStyle w:val="TAC"/>
            </w:pPr>
            <w:r w:rsidRPr="00986958">
              <w:t>4</w:t>
            </w:r>
          </w:p>
        </w:tc>
        <w:tc>
          <w:tcPr>
            <w:tcW w:w="709" w:type="dxa"/>
          </w:tcPr>
          <w:p w14:paraId="42B4264A" w14:textId="77777777" w:rsidR="00CC767F" w:rsidRPr="00986958" w:rsidRDefault="00CC767F" w:rsidP="00CC767F">
            <w:pPr>
              <w:pStyle w:val="TAC"/>
            </w:pPr>
            <w:r w:rsidRPr="00986958">
              <w:t>3</w:t>
            </w:r>
          </w:p>
        </w:tc>
        <w:tc>
          <w:tcPr>
            <w:tcW w:w="709" w:type="dxa"/>
          </w:tcPr>
          <w:p w14:paraId="142DAF5D" w14:textId="77777777" w:rsidR="00CC767F" w:rsidRPr="00986958" w:rsidRDefault="00CC767F" w:rsidP="00CC767F">
            <w:pPr>
              <w:pStyle w:val="TAC"/>
            </w:pPr>
            <w:r w:rsidRPr="00986958">
              <w:t>2</w:t>
            </w:r>
          </w:p>
        </w:tc>
        <w:tc>
          <w:tcPr>
            <w:tcW w:w="709" w:type="dxa"/>
          </w:tcPr>
          <w:p w14:paraId="37AD4B64" w14:textId="77777777" w:rsidR="00CC767F" w:rsidRPr="00986958" w:rsidRDefault="00CC767F" w:rsidP="00CC767F">
            <w:pPr>
              <w:pStyle w:val="TAC"/>
            </w:pPr>
            <w:r w:rsidRPr="00986958">
              <w:t>1</w:t>
            </w:r>
          </w:p>
        </w:tc>
        <w:tc>
          <w:tcPr>
            <w:tcW w:w="1346" w:type="dxa"/>
          </w:tcPr>
          <w:p w14:paraId="0E32158C" w14:textId="77777777" w:rsidR="00CC767F" w:rsidRPr="00986958" w:rsidRDefault="00CC767F" w:rsidP="00CC767F">
            <w:pPr>
              <w:pStyle w:val="TAL"/>
            </w:pPr>
          </w:p>
        </w:tc>
      </w:tr>
      <w:tr w:rsidR="00CC767F" w:rsidRPr="00986958"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Pr="00986958" w:rsidRDefault="00CC767F" w:rsidP="00CC767F">
            <w:pPr>
              <w:pStyle w:val="TAC"/>
              <w:rPr>
                <w:noProof/>
                <w:lang w:val="en-US"/>
              </w:rPr>
            </w:pPr>
          </w:p>
          <w:p w14:paraId="449FCE74" w14:textId="77777777" w:rsidR="00CC767F" w:rsidRPr="00986958" w:rsidRDefault="00CC767F" w:rsidP="00CC767F">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41C018A6" w14:textId="463DD2AA" w:rsidR="00CC767F" w:rsidRPr="00986958" w:rsidRDefault="00CC767F" w:rsidP="00CC767F">
            <w:pPr>
              <w:pStyle w:val="TAL"/>
            </w:pPr>
            <w:r w:rsidRPr="00986958">
              <w:t>octet o</w:t>
            </w:r>
            <w:r w:rsidR="00BB459B" w:rsidRPr="00986958">
              <w:t>36</w:t>
            </w:r>
          </w:p>
          <w:p w14:paraId="017E7059" w14:textId="77777777" w:rsidR="00CC767F" w:rsidRPr="00986958" w:rsidRDefault="00CC767F" w:rsidP="00CC767F">
            <w:pPr>
              <w:pStyle w:val="TAL"/>
            </w:pPr>
          </w:p>
          <w:p w14:paraId="6AA8CA37" w14:textId="4CC78D43" w:rsidR="00CC767F" w:rsidRPr="00986958" w:rsidRDefault="00CC767F" w:rsidP="00CC767F">
            <w:pPr>
              <w:pStyle w:val="TAL"/>
            </w:pPr>
            <w:r w:rsidRPr="00986958">
              <w:t>octet o</w:t>
            </w:r>
            <w:r w:rsidR="00BB459B" w:rsidRPr="00986958">
              <w:t>36+1</w:t>
            </w:r>
          </w:p>
        </w:tc>
      </w:tr>
      <w:tr w:rsidR="00CC767F" w:rsidRPr="00986958"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Pr="00986958" w:rsidRDefault="00CC767F" w:rsidP="00CC767F">
            <w:pPr>
              <w:pStyle w:val="TAC"/>
            </w:pPr>
          </w:p>
          <w:p w14:paraId="6A3FFD43" w14:textId="77777777" w:rsidR="00CC767F" w:rsidRPr="00986958" w:rsidRDefault="00CC767F" w:rsidP="00CC767F">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33E3D0C7" w14:textId="1E832473" w:rsidR="00CC767F" w:rsidRPr="00986958" w:rsidRDefault="00CC767F" w:rsidP="00CC767F">
            <w:pPr>
              <w:pStyle w:val="TAL"/>
            </w:pPr>
            <w:r w:rsidRPr="00986958">
              <w:t>octet o</w:t>
            </w:r>
            <w:r w:rsidR="00BB459B" w:rsidRPr="00986958">
              <w:t>36+2</w:t>
            </w:r>
          </w:p>
          <w:p w14:paraId="45CD292D" w14:textId="77777777" w:rsidR="00CC767F" w:rsidRPr="00986958" w:rsidRDefault="00CC767F" w:rsidP="00CC767F">
            <w:pPr>
              <w:pStyle w:val="TAL"/>
            </w:pPr>
          </w:p>
          <w:p w14:paraId="6AB176BE" w14:textId="281A12D7" w:rsidR="00CC767F" w:rsidRPr="00986958" w:rsidRDefault="00CC767F" w:rsidP="00CC767F">
            <w:pPr>
              <w:pStyle w:val="TAL"/>
            </w:pPr>
            <w:r w:rsidRPr="00986958">
              <w:t>octet o</w:t>
            </w:r>
            <w:r w:rsidR="00BB459B" w:rsidRPr="00986958">
              <w:t>36+7</w:t>
            </w:r>
          </w:p>
        </w:tc>
      </w:tr>
      <w:tr w:rsidR="00CC767F" w:rsidRPr="00986958"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Pr="00986958" w:rsidRDefault="00CC767F" w:rsidP="00CC767F">
            <w:pPr>
              <w:pStyle w:val="TAC"/>
            </w:pPr>
          </w:p>
          <w:p w14:paraId="685F3C19" w14:textId="77777777" w:rsidR="00CC767F" w:rsidRPr="00986958" w:rsidRDefault="00CC767F" w:rsidP="00CC767F">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2891794E" w14:textId="0B518B64" w:rsidR="00CC767F" w:rsidRPr="00986958" w:rsidRDefault="00CC767F" w:rsidP="00CC767F">
            <w:pPr>
              <w:pStyle w:val="TAL"/>
            </w:pPr>
            <w:r w:rsidRPr="00986958">
              <w:t xml:space="preserve">octet </w:t>
            </w:r>
            <w:r w:rsidR="00BB459B" w:rsidRPr="00986958">
              <w:t>(</w:t>
            </w:r>
            <w:r w:rsidRPr="00986958">
              <w:t>o</w:t>
            </w:r>
            <w:r w:rsidR="00BB459B" w:rsidRPr="00986958">
              <w:t>36+8)</w:t>
            </w:r>
            <w:r w:rsidRPr="00986958">
              <w:t>*</w:t>
            </w:r>
          </w:p>
          <w:p w14:paraId="6FE7603A" w14:textId="77777777" w:rsidR="00CC767F" w:rsidRPr="00986958" w:rsidRDefault="00CC767F" w:rsidP="00CC767F">
            <w:pPr>
              <w:pStyle w:val="TAL"/>
            </w:pPr>
          </w:p>
          <w:p w14:paraId="1A63886F" w14:textId="525D212B" w:rsidR="00CC767F" w:rsidRPr="00986958" w:rsidRDefault="00CC767F" w:rsidP="00CC767F">
            <w:pPr>
              <w:pStyle w:val="TAL"/>
            </w:pPr>
            <w:r w:rsidRPr="00986958">
              <w:t xml:space="preserve">octet </w:t>
            </w:r>
            <w:r w:rsidR="00BB459B" w:rsidRPr="00986958">
              <w:t>(</w:t>
            </w:r>
            <w:r w:rsidRPr="00986958">
              <w:t>o</w:t>
            </w:r>
            <w:r w:rsidR="00BB459B" w:rsidRPr="00986958">
              <w:t>36+13)</w:t>
            </w:r>
            <w:r w:rsidRPr="00986958">
              <w:t>*</w:t>
            </w:r>
          </w:p>
        </w:tc>
      </w:tr>
      <w:tr w:rsidR="00CC767F" w:rsidRPr="00986958"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Pr="00986958" w:rsidRDefault="00CC767F" w:rsidP="00CC767F">
            <w:pPr>
              <w:pStyle w:val="TAC"/>
            </w:pPr>
          </w:p>
          <w:p w14:paraId="116933EF"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0BFA1D96" w14:textId="59CE3E0B" w:rsidR="00CC767F" w:rsidRPr="00986958" w:rsidRDefault="00CC767F" w:rsidP="00CC767F">
            <w:pPr>
              <w:pStyle w:val="TAL"/>
            </w:pPr>
            <w:r w:rsidRPr="00986958">
              <w:t xml:space="preserve">octet </w:t>
            </w:r>
            <w:r w:rsidR="00BB459B" w:rsidRPr="00986958">
              <w:t>(</w:t>
            </w:r>
            <w:r w:rsidRPr="00986958">
              <w:t>o</w:t>
            </w:r>
            <w:r w:rsidR="00BB459B" w:rsidRPr="00986958">
              <w:t>36+14)</w:t>
            </w:r>
            <w:r w:rsidRPr="00986958">
              <w:t>*</w:t>
            </w:r>
          </w:p>
          <w:p w14:paraId="154DBB18" w14:textId="77777777" w:rsidR="00CC767F" w:rsidRPr="00986958" w:rsidRDefault="00CC767F" w:rsidP="00CC767F">
            <w:pPr>
              <w:pStyle w:val="TAL"/>
            </w:pPr>
          </w:p>
          <w:p w14:paraId="620F32A7" w14:textId="582F1A84" w:rsidR="00CC767F" w:rsidRPr="00986958" w:rsidRDefault="00CC767F" w:rsidP="00CC767F">
            <w:pPr>
              <w:pStyle w:val="TAL"/>
            </w:pPr>
            <w:r w:rsidRPr="00986958">
              <w:t>octet (o</w:t>
            </w:r>
            <w:r w:rsidR="00BB459B" w:rsidRPr="00986958">
              <w:t>36-5</w:t>
            </w:r>
            <w:r w:rsidRPr="00986958">
              <w:t>+6*n)*</w:t>
            </w:r>
          </w:p>
        </w:tc>
      </w:tr>
      <w:tr w:rsidR="00CC767F" w:rsidRPr="00986958"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Pr="00986958" w:rsidRDefault="00CC767F" w:rsidP="00CC767F">
            <w:pPr>
              <w:pStyle w:val="TAC"/>
            </w:pPr>
          </w:p>
          <w:p w14:paraId="50F2BC89" w14:textId="77777777" w:rsidR="00CC767F" w:rsidRPr="00986958" w:rsidRDefault="00CC767F" w:rsidP="00CC767F">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0B37B854" w14:textId="221910B9" w:rsidR="00CC767F" w:rsidRPr="00986958" w:rsidRDefault="00CC767F" w:rsidP="00CC767F">
            <w:pPr>
              <w:pStyle w:val="TAL"/>
            </w:pPr>
            <w:r w:rsidRPr="00986958">
              <w:t>octet (o</w:t>
            </w:r>
            <w:r w:rsidR="00BB459B" w:rsidRPr="00986958">
              <w:t>36-4</w:t>
            </w:r>
            <w:r w:rsidRPr="00986958">
              <w:t>+6*n)*</w:t>
            </w:r>
          </w:p>
          <w:p w14:paraId="73A718D9" w14:textId="77777777" w:rsidR="00CC767F" w:rsidRPr="00986958" w:rsidRDefault="00CC767F" w:rsidP="00CC767F">
            <w:pPr>
              <w:pStyle w:val="TAL"/>
            </w:pPr>
          </w:p>
          <w:p w14:paraId="6C712EB8" w14:textId="36A349B9" w:rsidR="00CC767F" w:rsidRPr="00986958" w:rsidRDefault="00CC767F" w:rsidP="00CC767F">
            <w:pPr>
              <w:pStyle w:val="TAL"/>
            </w:pPr>
            <w:r w:rsidRPr="00986958">
              <w:t>octet (o</w:t>
            </w:r>
            <w:r w:rsidR="00BB459B" w:rsidRPr="00986958">
              <w:t>36+1</w:t>
            </w:r>
            <w:r w:rsidRPr="00986958">
              <w:t>+6*n)</w:t>
            </w:r>
            <w:r w:rsidR="00BB459B" w:rsidRPr="00986958">
              <w:t xml:space="preserve"> *</w:t>
            </w:r>
            <w:r w:rsidRPr="00986958">
              <w:t xml:space="preserve"> = octet o13*</w:t>
            </w:r>
          </w:p>
        </w:tc>
      </w:tr>
    </w:tbl>
    <w:p w14:paraId="04FB1CE7" w14:textId="77777777" w:rsidR="00CC767F" w:rsidRPr="00986958" w:rsidRDefault="00CC767F" w:rsidP="00CC767F">
      <w:pPr>
        <w:pStyle w:val="TF"/>
      </w:pPr>
      <w:r w:rsidRPr="00986958">
        <w:t>Figure 5</w:t>
      </w:r>
      <w:r w:rsidRPr="00986958">
        <w:rPr>
          <w:rFonts w:hint="eastAsia"/>
        </w:rPr>
        <w:t>.</w:t>
      </w:r>
      <w:r w:rsidRPr="00986958">
        <w:t>4.1.15: Geographical area</w:t>
      </w:r>
    </w:p>
    <w:p w14:paraId="30907DEB" w14:textId="77777777" w:rsidR="00CC767F" w:rsidRPr="00986958" w:rsidRDefault="00CC767F" w:rsidP="00CC767F">
      <w:pPr>
        <w:pStyle w:val="TH"/>
      </w:pPr>
      <w:r w:rsidRPr="00986958">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84BC7FE" w14:textId="77777777" w:rsidTr="00CC767F">
        <w:trPr>
          <w:cantSplit/>
          <w:jc w:val="center"/>
        </w:trPr>
        <w:tc>
          <w:tcPr>
            <w:tcW w:w="7094" w:type="dxa"/>
          </w:tcPr>
          <w:p w14:paraId="323B7C76" w14:textId="77777777" w:rsidR="00CC767F" w:rsidRPr="00986958" w:rsidRDefault="00CC767F" w:rsidP="00CC767F">
            <w:pPr>
              <w:pStyle w:val="TAL"/>
              <w:rPr>
                <w:noProof/>
              </w:rPr>
            </w:pPr>
            <w:r w:rsidRPr="00986958">
              <w:t>Coordinate</w:t>
            </w:r>
          </w:p>
          <w:p w14:paraId="2F227769" w14:textId="77777777" w:rsidR="00CC767F" w:rsidRPr="00986958" w:rsidRDefault="00CC767F" w:rsidP="00CC767F">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CC767F" w:rsidRPr="00986958" w14:paraId="49A80BDA" w14:textId="77777777" w:rsidTr="00CC767F">
        <w:trPr>
          <w:cantSplit/>
          <w:jc w:val="center"/>
        </w:trPr>
        <w:tc>
          <w:tcPr>
            <w:tcW w:w="7094" w:type="dxa"/>
          </w:tcPr>
          <w:p w14:paraId="6E4434BC" w14:textId="77777777" w:rsidR="00CC767F" w:rsidRPr="00986958" w:rsidRDefault="00CC767F" w:rsidP="00CC767F">
            <w:pPr>
              <w:pStyle w:val="TAL"/>
              <w:rPr>
                <w:noProof/>
                <w:lang w:val="en-US"/>
              </w:rPr>
            </w:pPr>
            <w:bookmarkStart w:id="417" w:name="MCCQCTEMPBM_00000300"/>
          </w:p>
        </w:tc>
      </w:tr>
      <w:bookmarkEnd w:id="417"/>
    </w:tbl>
    <w:p w14:paraId="4EDB98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42CD2D77" w14:textId="77777777" w:rsidTr="00CC767F">
        <w:trPr>
          <w:cantSplit/>
          <w:jc w:val="center"/>
        </w:trPr>
        <w:tc>
          <w:tcPr>
            <w:tcW w:w="708" w:type="dxa"/>
          </w:tcPr>
          <w:p w14:paraId="596D3C06" w14:textId="77777777" w:rsidR="00CC767F" w:rsidRPr="00986958" w:rsidRDefault="00CC767F" w:rsidP="00CC767F">
            <w:pPr>
              <w:pStyle w:val="TAC"/>
            </w:pPr>
            <w:r w:rsidRPr="00986958">
              <w:t>8</w:t>
            </w:r>
          </w:p>
        </w:tc>
        <w:tc>
          <w:tcPr>
            <w:tcW w:w="709" w:type="dxa"/>
          </w:tcPr>
          <w:p w14:paraId="4EA48B6B" w14:textId="77777777" w:rsidR="00CC767F" w:rsidRPr="00986958" w:rsidRDefault="00CC767F" w:rsidP="00CC767F">
            <w:pPr>
              <w:pStyle w:val="TAC"/>
            </w:pPr>
            <w:r w:rsidRPr="00986958">
              <w:t>7</w:t>
            </w:r>
          </w:p>
        </w:tc>
        <w:tc>
          <w:tcPr>
            <w:tcW w:w="709" w:type="dxa"/>
          </w:tcPr>
          <w:p w14:paraId="19856E87" w14:textId="77777777" w:rsidR="00CC767F" w:rsidRPr="00986958" w:rsidRDefault="00CC767F" w:rsidP="00CC767F">
            <w:pPr>
              <w:pStyle w:val="TAC"/>
            </w:pPr>
            <w:r w:rsidRPr="00986958">
              <w:t>6</w:t>
            </w:r>
          </w:p>
        </w:tc>
        <w:tc>
          <w:tcPr>
            <w:tcW w:w="709" w:type="dxa"/>
          </w:tcPr>
          <w:p w14:paraId="2EEDDEAD" w14:textId="77777777" w:rsidR="00CC767F" w:rsidRPr="00986958" w:rsidRDefault="00CC767F" w:rsidP="00CC767F">
            <w:pPr>
              <w:pStyle w:val="TAC"/>
            </w:pPr>
            <w:r w:rsidRPr="00986958">
              <w:t>5</w:t>
            </w:r>
          </w:p>
        </w:tc>
        <w:tc>
          <w:tcPr>
            <w:tcW w:w="709" w:type="dxa"/>
          </w:tcPr>
          <w:p w14:paraId="76845E13" w14:textId="77777777" w:rsidR="00CC767F" w:rsidRPr="00986958" w:rsidRDefault="00CC767F" w:rsidP="00CC767F">
            <w:pPr>
              <w:pStyle w:val="TAC"/>
            </w:pPr>
            <w:r w:rsidRPr="00986958">
              <w:t>4</w:t>
            </w:r>
          </w:p>
        </w:tc>
        <w:tc>
          <w:tcPr>
            <w:tcW w:w="709" w:type="dxa"/>
          </w:tcPr>
          <w:p w14:paraId="4F19E6D4" w14:textId="77777777" w:rsidR="00CC767F" w:rsidRPr="00986958" w:rsidRDefault="00CC767F" w:rsidP="00CC767F">
            <w:pPr>
              <w:pStyle w:val="TAC"/>
            </w:pPr>
            <w:r w:rsidRPr="00986958">
              <w:t>3</w:t>
            </w:r>
          </w:p>
        </w:tc>
        <w:tc>
          <w:tcPr>
            <w:tcW w:w="709" w:type="dxa"/>
          </w:tcPr>
          <w:p w14:paraId="2FB92A75" w14:textId="77777777" w:rsidR="00CC767F" w:rsidRPr="00986958" w:rsidRDefault="00CC767F" w:rsidP="00CC767F">
            <w:pPr>
              <w:pStyle w:val="TAC"/>
            </w:pPr>
            <w:r w:rsidRPr="00986958">
              <w:t>2</w:t>
            </w:r>
          </w:p>
        </w:tc>
        <w:tc>
          <w:tcPr>
            <w:tcW w:w="709" w:type="dxa"/>
          </w:tcPr>
          <w:p w14:paraId="6D9EA35E" w14:textId="77777777" w:rsidR="00CC767F" w:rsidRPr="00986958" w:rsidRDefault="00CC767F" w:rsidP="00CC767F">
            <w:pPr>
              <w:pStyle w:val="TAC"/>
            </w:pPr>
            <w:r w:rsidRPr="00986958">
              <w:t>1</w:t>
            </w:r>
          </w:p>
        </w:tc>
        <w:tc>
          <w:tcPr>
            <w:tcW w:w="1346" w:type="dxa"/>
          </w:tcPr>
          <w:p w14:paraId="79EE3752" w14:textId="77777777" w:rsidR="00CC767F" w:rsidRPr="00986958" w:rsidRDefault="00CC767F" w:rsidP="00CC767F">
            <w:pPr>
              <w:pStyle w:val="TAL"/>
            </w:pPr>
          </w:p>
        </w:tc>
      </w:tr>
      <w:tr w:rsidR="00CC767F" w:rsidRPr="00986958"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Pr="00986958" w:rsidRDefault="00CC767F" w:rsidP="00CC767F">
            <w:pPr>
              <w:pStyle w:val="TAC"/>
              <w:rPr>
                <w:noProof/>
                <w:lang w:val="en-US"/>
              </w:rPr>
            </w:pPr>
          </w:p>
          <w:p w14:paraId="02163C83" w14:textId="77777777" w:rsidR="00CC767F" w:rsidRPr="00986958" w:rsidRDefault="00CC767F" w:rsidP="00CC767F">
            <w:pPr>
              <w:pStyle w:val="TAC"/>
            </w:pPr>
            <w:r w:rsidRPr="00986958">
              <w:rPr>
                <w:noProof/>
                <w:lang w:val="en-US"/>
              </w:rPr>
              <w:t>Latitude</w:t>
            </w:r>
          </w:p>
        </w:tc>
        <w:tc>
          <w:tcPr>
            <w:tcW w:w="1346" w:type="dxa"/>
          </w:tcPr>
          <w:p w14:paraId="2A1C0EC9" w14:textId="315000BF" w:rsidR="00CC767F" w:rsidRPr="00986958" w:rsidRDefault="00CC767F" w:rsidP="00CC767F">
            <w:pPr>
              <w:pStyle w:val="TAL"/>
            </w:pPr>
            <w:r w:rsidRPr="00986958">
              <w:t>octet o</w:t>
            </w:r>
            <w:r w:rsidR="00BB459B" w:rsidRPr="00986958">
              <w:t>36+8</w:t>
            </w:r>
          </w:p>
          <w:p w14:paraId="116FFA69" w14:textId="77777777" w:rsidR="00CC767F" w:rsidRPr="00986958" w:rsidRDefault="00CC767F" w:rsidP="00CC767F">
            <w:pPr>
              <w:pStyle w:val="TAL"/>
            </w:pPr>
          </w:p>
          <w:p w14:paraId="0FE639E8" w14:textId="65395E40" w:rsidR="00CC767F" w:rsidRPr="00986958" w:rsidRDefault="00CC767F" w:rsidP="00CC767F">
            <w:pPr>
              <w:pStyle w:val="TAL"/>
            </w:pPr>
            <w:r w:rsidRPr="00986958">
              <w:t>octet o</w:t>
            </w:r>
            <w:r w:rsidR="00BB459B" w:rsidRPr="00986958">
              <w:t>36+10</w:t>
            </w:r>
          </w:p>
        </w:tc>
      </w:tr>
      <w:tr w:rsidR="00CC767F" w:rsidRPr="00986958"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Pr="00986958" w:rsidRDefault="00CC767F" w:rsidP="00CC767F">
            <w:pPr>
              <w:pStyle w:val="TAC"/>
            </w:pPr>
          </w:p>
          <w:p w14:paraId="3F4976D2" w14:textId="77777777" w:rsidR="00CC767F" w:rsidRPr="00986958" w:rsidRDefault="00CC767F" w:rsidP="00CC767F">
            <w:pPr>
              <w:pStyle w:val="TAC"/>
            </w:pPr>
            <w:r w:rsidRPr="00986958">
              <w:t>Longitude</w:t>
            </w:r>
          </w:p>
        </w:tc>
        <w:tc>
          <w:tcPr>
            <w:tcW w:w="1346" w:type="dxa"/>
            <w:tcBorders>
              <w:top w:val="nil"/>
              <w:left w:val="single" w:sz="6" w:space="0" w:color="auto"/>
              <w:bottom w:val="nil"/>
              <w:right w:val="nil"/>
            </w:tcBorders>
          </w:tcPr>
          <w:p w14:paraId="00603382" w14:textId="64E1A64C" w:rsidR="00CC767F" w:rsidRPr="00986958" w:rsidRDefault="00CC767F" w:rsidP="00CC767F">
            <w:pPr>
              <w:pStyle w:val="TAL"/>
            </w:pPr>
            <w:r w:rsidRPr="00986958">
              <w:t>octet o</w:t>
            </w:r>
            <w:r w:rsidR="00BB459B" w:rsidRPr="00986958">
              <w:t>36+11</w:t>
            </w:r>
          </w:p>
          <w:p w14:paraId="05A4A4D9" w14:textId="77777777" w:rsidR="00CC767F" w:rsidRPr="00986958" w:rsidRDefault="00CC767F" w:rsidP="00CC767F">
            <w:pPr>
              <w:pStyle w:val="TAL"/>
            </w:pPr>
          </w:p>
          <w:p w14:paraId="1854C92A" w14:textId="3FB5A4C6" w:rsidR="00CC767F" w:rsidRPr="00986958" w:rsidRDefault="00CC767F" w:rsidP="00CC767F">
            <w:pPr>
              <w:pStyle w:val="TAL"/>
            </w:pPr>
            <w:r w:rsidRPr="00986958">
              <w:t>octet o</w:t>
            </w:r>
            <w:r w:rsidR="00BB459B" w:rsidRPr="00986958">
              <w:t>36+13</w:t>
            </w:r>
          </w:p>
        </w:tc>
      </w:tr>
    </w:tbl>
    <w:p w14:paraId="6FCA47AE" w14:textId="77777777" w:rsidR="00CC767F" w:rsidRPr="00986958" w:rsidRDefault="00CC767F" w:rsidP="00CC767F">
      <w:pPr>
        <w:pStyle w:val="TF"/>
      </w:pPr>
      <w:r w:rsidRPr="00986958">
        <w:t>Figure 5</w:t>
      </w:r>
      <w:r w:rsidRPr="00986958">
        <w:rPr>
          <w:rFonts w:hint="eastAsia"/>
        </w:rPr>
        <w:t>.</w:t>
      </w:r>
      <w:r w:rsidRPr="00986958">
        <w:t>4.1.16: Coordinate area</w:t>
      </w:r>
    </w:p>
    <w:p w14:paraId="3E2CD1CA" w14:textId="77777777" w:rsidR="00CC767F" w:rsidRPr="00986958" w:rsidRDefault="00CC767F" w:rsidP="00CC767F">
      <w:pPr>
        <w:pStyle w:val="TH"/>
      </w:pPr>
      <w:r w:rsidRPr="00986958">
        <w:lastRenderedPageBreak/>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DDD3858" w14:textId="77777777" w:rsidTr="00CC767F">
        <w:trPr>
          <w:cantSplit/>
          <w:jc w:val="center"/>
        </w:trPr>
        <w:tc>
          <w:tcPr>
            <w:tcW w:w="7094" w:type="dxa"/>
          </w:tcPr>
          <w:p w14:paraId="58790015" w14:textId="77777777" w:rsidR="00CC767F" w:rsidRPr="00986958" w:rsidRDefault="00CC767F" w:rsidP="00CC767F">
            <w:pPr>
              <w:pStyle w:val="TAL"/>
              <w:rPr>
                <w:noProof/>
                <w:lang w:val="en-US"/>
              </w:rPr>
            </w:pPr>
            <w:r w:rsidRPr="00986958">
              <w:rPr>
                <w:noProof/>
                <w:lang w:val="en-US"/>
              </w:rPr>
              <w:t>Latitude</w:t>
            </w:r>
          </w:p>
          <w:p w14:paraId="35050D55" w14:textId="44932A3A" w:rsidR="00CC767F" w:rsidRPr="00986958" w:rsidRDefault="00CC767F" w:rsidP="00822134">
            <w:pPr>
              <w:pStyle w:val="TAL"/>
            </w:pPr>
            <w:r w:rsidRPr="00986958">
              <w:rPr>
                <w:noProof/>
                <w:lang w:val="en-US"/>
              </w:rPr>
              <w:t xml:space="preserve">The latitude </w:t>
            </w:r>
            <w:r w:rsidRPr="00986958">
              <w:t xml:space="preserve">field is coded according to </w:t>
            </w:r>
            <w:r w:rsidR="00986958" w:rsidRPr="00986958">
              <w:t>clause</w:t>
            </w:r>
            <w:r w:rsidRPr="00986958">
              <w:t> 6.1 of 3GPP TS 23.032 [</w:t>
            </w:r>
            <w:r w:rsidR="00822134" w:rsidRPr="00986958">
              <w:t>7</w:t>
            </w:r>
            <w:r w:rsidRPr="00986958">
              <w:t>].</w:t>
            </w:r>
          </w:p>
        </w:tc>
      </w:tr>
      <w:tr w:rsidR="00CC767F" w:rsidRPr="00986958" w14:paraId="58E9EE74" w14:textId="77777777" w:rsidTr="00CC767F">
        <w:trPr>
          <w:cantSplit/>
          <w:jc w:val="center"/>
        </w:trPr>
        <w:tc>
          <w:tcPr>
            <w:tcW w:w="7094" w:type="dxa"/>
          </w:tcPr>
          <w:p w14:paraId="4AC73FDD" w14:textId="77777777" w:rsidR="00CC767F" w:rsidRPr="00986958" w:rsidRDefault="00CC767F" w:rsidP="00CC767F">
            <w:pPr>
              <w:pStyle w:val="TAL"/>
              <w:rPr>
                <w:noProof/>
              </w:rPr>
            </w:pPr>
            <w:bookmarkStart w:id="418" w:name="MCCQCTEMPBM_00000301"/>
          </w:p>
        </w:tc>
      </w:tr>
      <w:bookmarkEnd w:id="418"/>
      <w:tr w:rsidR="00CC767F" w:rsidRPr="00986958" w14:paraId="3438578A" w14:textId="77777777" w:rsidTr="00CC767F">
        <w:trPr>
          <w:cantSplit/>
          <w:jc w:val="center"/>
        </w:trPr>
        <w:tc>
          <w:tcPr>
            <w:tcW w:w="7094" w:type="dxa"/>
          </w:tcPr>
          <w:p w14:paraId="216DCAEF" w14:textId="77777777" w:rsidR="00CC767F" w:rsidRPr="00986958" w:rsidRDefault="00CC767F" w:rsidP="00CC767F">
            <w:pPr>
              <w:pStyle w:val="TAL"/>
            </w:pPr>
            <w:r w:rsidRPr="00986958">
              <w:t>Longitude</w:t>
            </w:r>
          </w:p>
          <w:p w14:paraId="0C0EF0CB" w14:textId="787A1366" w:rsidR="00CC767F" w:rsidRPr="00986958" w:rsidRDefault="00CC767F" w:rsidP="00822134">
            <w:pPr>
              <w:pStyle w:val="TAL"/>
              <w:rPr>
                <w:noProof/>
                <w:lang w:val="en-US"/>
              </w:rPr>
            </w:pPr>
            <w:r w:rsidRPr="00986958">
              <w:rPr>
                <w:noProof/>
                <w:lang w:val="en-US"/>
              </w:rPr>
              <w:t xml:space="preserve">The </w:t>
            </w:r>
            <w:r w:rsidRPr="00986958">
              <w:t xml:space="preserve">longitude field is coded according to </w:t>
            </w:r>
            <w:r w:rsidR="00986958" w:rsidRPr="00986958">
              <w:t>clause</w:t>
            </w:r>
            <w:r w:rsidRPr="00986958">
              <w:t> 6.1 of 3GPP TS 23.032 [</w:t>
            </w:r>
            <w:r w:rsidR="00822134" w:rsidRPr="00986958">
              <w:t>7</w:t>
            </w:r>
            <w:r w:rsidRPr="00986958">
              <w:t>].</w:t>
            </w:r>
          </w:p>
        </w:tc>
      </w:tr>
      <w:tr w:rsidR="00CC767F" w:rsidRPr="00986958" w14:paraId="7196BF7D" w14:textId="77777777" w:rsidTr="00CC767F">
        <w:trPr>
          <w:cantSplit/>
          <w:jc w:val="center"/>
        </w:trPr>
        <w:tc>
          <w:tcPr>
            <w:tcW w:w="7094" w:type="dxa"/>
          </w:tcPr>
          <w:p w14:paraId="70832105" w14:textId="77777777" w:rsidR="00CC767F" w:rsidRPr="00986958" w:rsidRDefault="00CC767F" w:rsidP="00CC767F">
            <w:pPr>
              <w:pStyle w:val="TAL"/>
              <w:rPr>
                <w:noProof/>
              </w:rPr>
            </w:pPr>
            <w:bookmarkStart w:id="419" w:name="MCCQCTEMPBM_00000302"/>
          </w:p>
        </w:tc>
      </w:tr>
      <w:bookmarkEnd w:id="419"/>
    </w:tbl>
    <w:p w14:paraId="3F3D1639"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24AA05C8" w14:textId="77777777" w:rsidTr="00CC767F">
        <w:trPr>
          <w:cantSplit/>
          <w:jc w:val="center"/>
        </w:trPr>
        <w:tc>
          <w:tcPr>
            <w:tcW w:w="708" w:type="dxa"/>
          </w:tcPr>
          <w:p w14:paraId="258A4D45" w14:textId="77777777" w:rsidR="00CC767F" w:rsidRPr="00986958" w:rsidRDefault="00CC767F" w:rsidP="00CC767F">
            <w:pPr>
              <w:pStyle w:val="TAC"/>
            </w:pPr>
            <w:r w:rsidRPr="00986958">
              <w:t>8</w:t>
            </w:r>
          </w:p>
        </w:tc>
        <w:tc>
          <w:tcPr>
            <w:tcW w:w="709" w:type="dxa"/>
          </w:tcPr>
          <w:p w14:paraId="45C30B42" w14:textId="77777777" w:rsidR="00CC767F" w:rsidRPr="00986958" w:rsidRDefault="00CC767F" w:rsidP="00CC767F">
            <w:pPr>
              <w:pStyle w:val="TAC"/>
            </w:pPr>
            <w:r w:rsidRPr="00986958">
              <w:t>7</w:t>
            </w:r>
          </w:p>
        </w:tc>
        <w:tc>
          <w:tcPr>
            <w:tcW w:w="709" w:type="dxa"/>
          </w:tcPr>
          <w:p w14:paraId="6693CFD8" w14:textId="77777777" w:rsidR="00CC767F" w:rsidRPr="00986958" w:rsidRDefault="00CC767F" w:rsidP="00CC767F">
            <w:pPr>
              <w:pStyle w:val="TAC"/>
            </w:pPr>
            <w:r w:rsidRPr="00986958">
              <w:t>6</w:t>
            </w:r>
          </w:p>
        </w:tc>
        <w:tc>
          <w:tcPr>
            <w:tcW w:w="709" w:type="dxa"/>
          </w:tcPr>
          <w:p w14:paraId="4F998EC0" w14:textId="77777777" w:rsidR="00CC767F" w:rsidRPr="00986958" w:rsidRDefault="00CC767F" w:rsidP="00CC767F">
            <w:pPr>
              <w:pStyle w:val="TAC"/>
            </w:pPr>
            <w:r w:rsidRPr="00986958">
              <w:t>5</w:t>
            </w:r>
          </w:p>
        </w:tc>
        <w:tc>
          <w:tcPr>
            <w:tcW w:w="709" w:type="dxa"/>
          </w:tcPr>
          <w:p w14:paraId="51062A33" w14:textId="77777777" w:rsidR="00CC767F" w:rsidRPr="00986958" w:rsidRDefault="00CC767F" w:rsidP="00CC767F">
            <w:pPr>
              <w:pStyle w:val="TAC"/>
            </w:pPr>
            <w:r w:rsidRPr="00986958">
              <w:t>4</w:t>
            </w:r>
          </w:p>
        </w:tc>
        <w:tc>
          <w:tcPr>
            <w:tcW w:w="709" w:type="dxa"/>
          </w:tcPr>
          <w:p w14:paraId="748DC72F" w14:textId="77777777" w:rsidR="00CC767F" w:rsidRPr="00986958" w:rsidRDefault="00CC767F" w:rsidP="00CC767F">
            <w:pPr>
              <w:pStyle w:val="TAC"/>
            </w:pPr>
            <w:r w:rsidRPr="00986958">
              <w:t>3</w:t>
            </w:r>
          </w:p>
        </w:tc>
        <w:tc>
          <w:tcPr>
            <w:tcW w:w="709" w:type="dxa"/>
          </w:tcPr>
          <w:p w14:paraId="7E1F3C0C" w14:textId="77777777" w:rsidR="00CC767F" w:rsidRPr="00986958" w:rsidRDefault="00CC767F" w:rsidP="00CC767F">
            <w:pPr>
              <w:pStyle w:val="TAC"/>
            </w:pPr>
            <w:r w:rsidRPr="00986958">
              <w:t>2</w:t>
            </w:r>
          </w:p>
        </w:tc>
        <w:tc>
          <w:tcPr>
            <w:tcW w:w="709" w:type="dxa"/>
          </w:tcPr>
          <w:p w14:paraId="0F4FA0CF" w14:textId="77777777" w:rsidR="00CC767F" w:rsidRPr="00986958" w:rsidRDefault="00CC767F" w:rsidP="00CC767F">
            <w:pPr>
              <w:pStyle w:val="TAC"/>
            </w:pPr>
            <w:r w:rsidRPr="00986958">
              <w:t>1</w:t>
            </w:r>
          </w:p>
        </w:tc>
        <w:tc>
          <w:tcPr>
            <w:tcW w:w="1416" w:type="dxa"/>
          </w:tcPr>
          <w:p w14:paraId="7CD8CFD4" w14:textId="77777777" w:rsidR="00CC767F" w:rsidRPr="00986958" w:rsidRDefault="00CC767F" w:rsidP="00CC767F">
            <w:pPr>
              <w:pStyle w:val="TAL"/>
            </w:pPr>
          </w:p>
        </w:tc>
      </w:tr>
      <w:tr w:rsidR="00CC767F" w:rsidRPr="00986958"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Pr="00986958" w:rsidRDefault="00CC767F" w:rsidP="00CC767F">
            <w:pPr>
              <w:pStyle w:val="TAC"/>
              <w:rPr>
                <w:noProof/>
                <w:lang w:val="en-US"/>
              </w:rPr>
            </w:pPr>
          </w:p>
          <w:p w14:paraId="5D1AA70D" w14:textId="77777777" w:rsidR="00CC767F" w:rsidRPr="00986958" w:rsidRDefault="00CC767F" w:rsidP="00CC767F">
            <w:pPr>
              <w:pStyle w:val="TAC"/>
            </w:pPr>
            <w:r w:rsidRPr="00986958">
              <w:rPr>
                <w:noProof/>
                <w:lang w:val="en-US"/>
              </w:rPr>
              <w:t>Length of V2X service identifier to PDU session parameters mapping rules contents</w:t>
            </w:r>
          </w:p>
        </w:tc>
        <w:tc>
          <w:tcPr>
            <w:tcW w:w="1416" w:type="dxa"/>
          </w:tcPr>
          <w:p w14:paraId="62878965" w14:textId="2C2E62BD" w:rsidR="00CC767F" w:rsidRPr="00986958" w:rsidRDefault="00CC767F" w:rsidP="00CC767F">
            <w:pPr>
              <w:pStyle w:val="TAL"/>
            </w:pPr>
            <w:r w:rsidRPr="00986958">
              <w:t>octet k+</w:t>
            </w:r>
            <w:r w:rsidR="003150C0" w:rsidRPr="00986958">
              <w:rPr>
                <w:lang w:val="sv-SE"/>
              </w:rPr>
              <w:t>9</w:t>
            </w:r>
          </w:p>
          <w:p w14:paraId="04AEC235" w14:textId="77777777" w:rsidR="00CC767F" w:rsidRPr="00986958" w:rsidRDefault="00CC767F" w:rsidP="00CC767F">
            <w:pPr>
              <w:pStyle w:val="TAL"/>
            </w:pPr>
          </w:p>
          <w:p w14:paraId="3F5D2EEA" w14:textId="2292CBFA" w:rsidR="00CC767F" w:rsidRPr="00986958" w:rsidRDefault="00CC767F" w:rsidP="00CC767F">
            <w:pPr>
              <w:pStyle w:val="TAL"/>
            </w:pPr>
            <w:r w:rsidRPr="00986958">
              <w:t>octet k+</w:t>
            </w:r>
            <w:r w:rsidR="003150C0" w:rsidRPr="00986958">
              <w:rPr>
                <w:lang w:val="sv-SE"/>
              </w:rPr>
              <w:t>10</w:t>
            </w:r>
          </w:p>
        </w:tc>
      </w:tr>
      <w:tr w:rsidR="00CC767F" w:rsidRPr="00986958"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986958" w:rsidRDefault="00CC767F" w:rsidP="00CC767F">
            <w:pPr>
              <w:pStyle w:val="TAC"/>
            </w:pPr>
          </w:p>
          <w:p w14:paraId="33859920" w14:textId="77777777" w:rsidR="00CC767F" w:rsidRPr="00986958" w:rsidRDefault="00CC767F" w:rsidP="00CC767F">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986958" w:rsidRDefault="00CC767F" w:rsidP="00CC767F">
            <w:pPr>
              <w:pStyle w:val="TAL"/>
            </w:pPr>
            <w:r w:rsidRPr="00986958">
              <w:t>octet k+</w:t>
            </w:r>
            <w:r w:rsidR="003150C0" w:rsidRPr="00986958">
              <w:rPr>
                <w:lang w:val="sv-SE"/>
              </w:rPr>
              <w:t>11</w:t>
            </w:r>
          </w:p>
          <w:p w14:paraId="4BCE79AE" w14:textId="77777777" w:rsidR="00CC767F" w:rsidRPr="00986958" w:rsidRDefault="00CC767F" w:rsidP="00CC767F">
            <w:pPr>
              <w:pStyle w:val="TAL"/>
            </w:pPr>
          </w:p>
          <w:p w14:paraId="4B1ED3F7" w14:textId="77777777" w:rsidR="00CC767F" w:rsidRPr="00986958" w:rsidRDefault="00CC767F" w:rsidP="00CC767F">
            <w:pPr>
              <w:pStyle w:val="TAL"/>
            </w:pPr>
            <w:r w:rsidRPr="00986958">
              <w:t>octet o2</w:t>
            </w:r>
          </w:p>
        </w:tc>
      </w:tr>
      <w:tr w:rsidR="00CC767F" w:rsidRPr="00986958"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986958" w:rsidRDefault="00CC767F" w:rsidP="00CC767F">
            <w:pPr>
              <w:pStyle w:val="TAC"/>
            </w:pPr>
          </w:p>
          <w:p w14:paraId="6F0DE7CE" w14:textId="77777777" w:rsidR="00CC767F" w:rsidRPr="00986958" w:rsidRDefault="00CC767F" w:rsidP="00CC767F">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Pr="00986958" w:rsidRDefault="00CC767F" w:rsidP="00CC767F">
            <w:pPr>
              <w:pStyle w:val="TAL"/>
            </w:pPr>
            <w:r w:rsidRPr="00986958">
              <w:t xml:space="preserve">octet </w:t>
            </w:r>
            <w:r w:rsidR="00D0367C" w:rsidRPr="00986958">
              <w:t>(</w:t>
            </w:r>
            <w:r w:rsidRPr="00986958">
              <w:t>o2+1</w:t>
            </w:r>
            <w:r w:rsidR="00D0367C" w:rsidRPr="00986958">
              <w:t>)</w:t>
            </w:r>
            <w:r w:rsidRPr="00986958">
              <w:t>*</w:t>
            </w:r>
          </w:p>
          <w:p w14:paraId="4BF80E85" w14:textId="77777777" w:rsidR="00CC767F" w:rsidRPr="00986958" w:rsidRDefault="00CC767F" w:rsidP="00CC767F">
            <w:pPr>
              <w:pStyle w:val="TAL"/>
            </w:pPr>
          </w:p>
          <w:p w14:paraId="0651DEAF" w14:textId="77777777" w:rsidR="00CC767F" w:rsidRPr="00986958" w:rsidRDefault="00CC767F" w:rsidP="00CC767F">
            <w:pPr>
              <w:pStyle w:val="TAL"/>
            </w:pPr>
            <w:r w:rsidRPr="00986958">
              <w:t>octet o3*</w:t>
            </w:r>
          </w:p>
        </w:tc>
      </w:tr>
      <w:tr w:rsidR="00CC767F" w:rsidRPr="00986958"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Pr="00986958" w:rsidRDefault="00CC767F" w:rsidP="00CC767F">
            <w:pPr>
              <w:pStyle w:val="TAC"/>
            </w:pPr>
          </w:p>
          <w:p w14:paraId="7D6403CC"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0F2A8F1" w14:textId="772BFDF5" w:rsidR="00CC767F" w:rsidRPr="00986958" w:rsidRDefault="00CC767F" w:rsidP="00CC767F">
            <w:pPr>
              <w:pStyle w:val="TAL"/>
            </w:pPr>
            <w:r w:rsidRPr="00986958">
              <w:t xml:space="preserve">octet </w:t>
            </w:r>
            <w:r w:rsidR="00D0367C" w:rsidRPr="00986958">
              <w:t>(</w:t>
            </w:r>
            <w:r w:rsidRPr="00986958">
              <w:t>o3+1</w:t>
            </w:r>
            <w:r w:rsidR="00D0367C" w:rsidRPr="00986958">
              <w:t>)</w:t>
            </w:r>
            <w:r w:rsidRPr="00986958">
              <w:t>*</w:t>
            </w:r>
          </w:p>
          <w:p w14:paraId="7847D487" w14:textId="77777777" w:rsidR="00CC767F" w:rsidRPr="00986958" w:rsidRDefault="00CC767F" w:rsidP="00CC767F">
            <w:pPr>
              <w:pStyle w:val="TAL"/>
            </w:pPr>
          </w:p>
          <w:p w14:paraId="76B13AF9" w14:textId="77777777" w:rsidR="00CC767F" w:rsidRPr="00986958" w:rsidRDefault="00CC767F" w:rsidP="00CC767F">
            <w:pPr>
              <w:pStyle w:val="TAL"/>
            </w:pPr>
            <w:r w:rsidRPr="00986958">
              <w:t>octet o4*</w:t>
            </w:r>
          </w:p>
        </w:tc>
      </w:tr>
      <w:tr w:rsidR="00CC767F" w:rsidRPr="00986958"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Pr="00986958" w:rsidRDefault="00CC767F" w:rsidP="00CC767F">
            <w:pPr>
              <w:pStyle w:val="TAC"/>
            </w:pPr>
          </w:p>
          <w:p w14:paraId="505A674E" w14:textId="77777777" w:rsidR="00CC767F" w:rsidRPr="00986958" w:rsidRDefault="00CC767F" w:rsidP="00CC767F">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Pr="00986958" w:rsidRDefault="00CC767F" w:rsidP="00CC767F">
            <w:pPr>
              <w:pStyle w:val="TAL"/>
            </w:pPr>
            <w:r w:rsidRPr="00986958">
              <w:t xml:space="preserve">octet </w:t>
            </w:r>
            <w:r w:rsidR="00D0367C" w:rsidRPr="00986958">
              <w:t>(</w:t>
            </w:r>
            <w:r w:rsidRPr="00986958">
              <w:t>o4+1</w:t>
            </w:r>
            <w:r w:rsidR="00D0367C" w:rsidRPr="00986958">
              <w:t>)</w:t>
            </w:r>
            <w:r w:rsidRPr="00986958">
              <w:t>*</w:t>
            </w:r>
          </w:p>
          <w:p w14:paraId="4700BFB1" w14:textId="77777777" w:rsidR="00CC767F" w:rsidRPr="00986958" w:rsidRDefault="00CC767F" w:rsidP="00CC767F">
            <w:pPr>
              <w:pStyle w:val="TAL"/>
            </w:pPr>
          </w:p>
          <w:p w14:paraId="02C6B38F" w14:textId="77777777" w:rsidR="00CC767F" w:rsidRPr="00986958" w:rsidRDefault="00CC767F" w:rsidP="00CC767F">
            <w:pPr>
              <w:pStyle w:val="TAL"/>
            </w:pPr>
            <w:r w:rsidRPr="00986958">
              <w:t>octet o1*</w:t>
            </w:r>
          </w:p>
        </w:tc>
      </w:tr>
    </w:tbl>
    <w:p w14:paraId="749B4EE2" w14:textId="77777777" w:rsidR="00CC767F" w:rsidRPr="00986958" w:rsidRDefault="005F77E3"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4.1.17: </w:t>
      </w:r>
      <w:r w:rsidR="00CC767F" w:rsidRPr="00986958">
        <w:rPr>
          <w:noProof/>
          <w:lang w:val="en-US"/>
        </w:rPr>
        <w:t>V2X service identifier to PDU session parameters mapping rules</w:t>
      </w:r>
    </w:p>
    <w:p w14:paraId="052E1822" w14:textId="77777777" w:rsidR="00CC767F" w:rsidRPr="00986958" w:rsidRDefault="00CC767F" w:rsidP="00CC767F">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36BCEC6" w14:textId="77777777" w:rsidTr="00CC767F">
        <w:trPr>
          <w:cantSplit/>
          <w:jc w:val="center"/>
        </w:trPr>
        <w:tc>
          <w:tcPr>
            <w:tcW w:w="7094" w:type="dxa"/>
          </w:tcPr>
          <w:p w14:paraId="546096B5" w14:textId="77777777" w:rsidR="00CC767F" w:rsidRPr="00986958" w:rsidRDefault="00CC767F" w:rsidP="00CC767F">
            <w:pPr>
              <w:pStyle w:val="TAL"/>
              <w:rPr>
                <w:noProof/>
                <w:lang w:val="en-US"/>
              </w:rPr>
            </w:pPr>
            <w:r w:rsidRPr="00986958">
              <w:rPr>
                <w:noProof/>
                <w:lang w:val="en-US"/>
              </w:rPr>
              <w:t>V2X service identifier to PDU session parameters mapping rule</w:t>
            </w:r>
          </w:p>
          <w:p w14:paraId="18828D1A" w14:textId="77777777" w:rsidR="00CC767F" w:rsidRPr="00986958" w:rsidRDefault="00CC767F" w:rsidP="00CC767F">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CC767F" w:rsidRPr="00986958" w14:paraId="22FE3BC4" w14:textId="77777777" w:rsidTr="00CC767F">
        <w:trPr>
          <w:cantSplit/>
          <w:jc w:val="center"/>
        </w:trPr>
        <w:tc>
          <w:tcPr>
            <w:tcW w:w="7094" w:type="dxa"/>
          </w:tcPr>
          <w:p w14:paraId="39E861D7" w14:textId="77777777" w:rsidR="00CC767F" w:rsidRPr="00986958" w:rsidRDefault="00CC767F" w:rsidP="00CC767F">
            <w:pPr>
              <w:pStyle w:val="TAL"/>
            </w:pPr>
            <w:bookmarkStart w:id="420" w:name="MCCQCTEMPBM_00000303"/>
          </w:p>
        </w:tc>
      </w:tr>
      <w:bookmarkEnd w:id="420"/>
    </w:tbl>
    <w:p w14:paraId="0E478CB2"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rsidRPr="00986958"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Pr="00986958" w:rsidRDefault="00CC767F" w:rsidP="00CC767F">
            <w:pPr>
              <w:pStyle w:val="TAC"/>
              <w:rPr>
                <w:noProof/>
                <w:lang w:val="en-US"/>
              </w:rPr>
            </w:pPr>
          </w:p>
          <w:p w14:paraId="4FF7A26B" w14:textId="77777777" w:rsidR="00CC767F" w:rsidRPr="00986958" w:rsidRDefault="00CC767F" w:rsidP="00CC767F">
            <w:pPr>
              <w:pStyle w:val="TAC"/>
            </w:pPr>
            <w:r w:rsidRPr="00986958">
              <w:rPr>
                <w:noProof/>
                <w:lang w:val="en-US"/>
              </w:rPr>
              <w:t>Length of V2X service identifier to PDU session parameters mapping rule contents</w:t>
            </w:r>
          </w:p>
        </w:tc>
        <w:tc>
          <w:tcPr>
            <w:tcW w:w="1416" w:type="dxa"/>
          </w:tcPr>
          <w:p w14:paraId="6A1EC1CE" w14:textId="77777777" w:rsidR="00CC767F" w:rsidRPr="00986958" w:rsidRDefault="00CC767F" w:rsidP="00CC767F">
            <w:pPr>
              <w:pStyle w:val="TAL"/>
            </w:pPr>
            <w:r w:rsidRPr="00986958">
              <w:t>octet o2+1</w:t>
            </w:r>
          </w:p>
          <w:p w14:paraId="38FDDAFF" w14:textId="77777777" w:rsidR="00CC767F" w:rsidRPr="00986958" w:rsidRDefault="00CC767F" w:rsidP="00CC767F">
            <w:pPr>
              <w:pStyle w:val="TAL"/>
            </w:pPr>
          </w:p>
          <w:p w14:paraId="7DC73655" w14:textId="77777777" w:rsidR="00CC767F" w:rsidRPr="00986958" w:rsidRDefault="00CC767F" w:rsidP="00CC767F">
            <w:pPr>
              <w:pStyle w:val="TAL"/>
            </w:pPr>
            <w:r w:rsidRPr="00986958">
              <w:t>octet o2+2</w:t>
            </w:r>
          </w:p>
        </w:tc>
      </w:tr>
      <w:tr w:rsidR="00CC767F" w:rsidRPr="00986958"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Pr="00986958" w:rsidRDefault="00CC767F" w:rsidP="00CC767F">
            <w:pPr>
              <w:pStyle w:val="TAC"/>
            </w:pPr>
          </w:p>
          <w:p w14:paraId="63441722" w14:textId="77777777" w:rsidR="00CC767F" w:rsidRPr="00986958" w:rsidRDefault="00CC767F" w:rsidP="00CC767F">
            <w:pPr>
              <w:pStyle w:val="TAC"/>
            </w:pPr>
            <w:r w:rsidRPr="00986958">
              <w:rPr>
                <w:noProof/>
                <w:lang w:val="en-US"/>
              </w:rPr>
              <w:t>V2X service identifiers</w:t>
            </w:r>
          </w:p>
        </w:tc>
        <w:tc>
          <w:tcPr>
            <w:tcW w:w="1416" w:type="dxa"/>
            <w:tcBorders>
              <w:top w:val="nil"/>
              <w:left w:val="single" w:sz="6" w:space="0" w:color="auto"/>
              <w:bottom w:val="nil"/>
              <w:right w:val="nil"/>
            </w:tcBorders>
          </w:tcPr>
          <w:p w14:paraId="46386086" w14:textId="77777777" w:rsidR="00CC767F" w:rsidRPr="00986958" w:rsidRDefault="00CC767F" w:rsidP="00CC767F">
            <w:pPr>
              <w:pStyle w:val="TAL"/>
            </w:pPr>
            <w:r w:rsidRPr="00986958">
              <w:t>octet o2+3</w:t>
            </w:r>
          </w:p>
          <w:p w14:paraId="7BDBC11A" w14:textId="77777777" w:rsidR="00CC767F" w:rsidRPr="00986958" w:rsidRDefault="00CC767F" w:rsidP="00CC767F">
            <w:pPr>
              <w:pStyle w:val="TAL"/>
            </w:pPr>
          </w:p>
          <w:p w14:paraId="388C0D23" w14:textId="77777777" w:rsidR="00CC767F" w:rsidRPr="00986958" w:rsidRDefault="00CC767F" w:rsidP="00CC767F">
            <w:pPr>
              <w:pStyle w:val="TAL"/>
            </w:pPr>
            <w:r w:rsidRPr="00986958">
              <w:t>octet o28</w:t>
            </w:r>
          </w:p>
        </w:tc>
      </w:tr>
      <w:tr w:rsidR="00CC767F" w:rsidRPr="00986958"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Pr="00986958" w:rsidRDefault="00CC767F" w:rsidP="00CC767F">
            <w:pPr>
              <w:pStyle w:val="TAC"/>
            </w:pPr>
          </w:p>
          <w:p w14:paraId="05CF3F46" w14:textId="77777777" w:rsidR="00CC767F" w:rsidRPr="00986958" w:rsidRDefault="00CC767F" w:rsidP="00CC767F">
            <w:pPr>
              <w:pStyle w:val="TAC"/>
            </w:pPr>
            <w:r w:rsidRPr="00986958">
              <w:t>Length of route selection descriptor list</w:t>
            </w:r>
          </w:p>
          <w:p w14:paraId="7ABB19D2" w14:textId="77777777" w:rsidR="00CC767F" w:rsidRPr="00986958" w:rsidRDefault="00CC767F" w:rsidP="00CC767F">
            <w:pPr>
              <w:pStyle w:val="TAC"/>
            </w:pPr>
          </w:p>
        </w:tc>
        <w:tc>
          <w:tcPr>
            <w:tcW w:w="1416" w:type="dxa"/>
            <w:tcBorders>
              <w:top w:val="nil"/>
              <w:left w:val="single" w:sz="6" w:space="0" w:color="auto"/>
              <w:bottom w:val="nil"/>
              <w:right w:val="nil"/>
            </w:tcBorders>
          </w:tcPr>
          <w:p w14:paraId="76DA92BC" w14:textId="77777777" w:rsidR="00CC767F" w:rsidRPr="00986958" w:rsidRDefault="00CC767F" w:rsidP="00CC767F">
            <w:pPr>
              <w:pStyle w:val="TAL"/>
            </w:pPr>
            <w:r w:rsidRPr="00986958">
              <w:t>octet o28+1</w:t>
            </w:r>
          </w:p>
          <w:p w14:paraId="3A3C2378" w14:textId="77777777" w:rsidR="00CC767F" w:rsidRPr="00986958" w:rsidRDefault="00CC767F" w:rsidP="00CC767F">
            <w:pPr>
              <w:pStyle w:val="TAL"/>
            </w:pPr>
          </w:p>
          <w:p w14:paraId="30297F19" w14:textId="77777777" w:rsidR="00CC767F" w:rsidRPr="00986958" w:rsidRDefault="00CC767F" w:rsidP="00CC767F">
            <w:pPr>
              <w:pStyle w:val="TAL"/>
            </w:pPr>
            <w:r w:rsidRPr="00986958">
              <w:t>octet o28+2</w:t>
            </w:r>
          </w:p>
        </w:tc>
      </w:tr>
      <w:tr w:rsidR="00CC767F" w:rsidRPr="00986958"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Pr="00986958" w:rsidRDefault="00CC767F" w:rsidP="00CC767F">
            <w:pPr>
              <w:pStyle w:val="TAC"/>
            </w:pPr>
          </w:p>
          <w:p w14:paraId="6520EDAC" w14:textId="77777777" w:rsidR="00CC767F" w:rsidRPr="00986958" w:rsidRDefault="00CC767F" w:rsidP="00CC767F">
            <w:pPr>
              <w:pStyle w:val="TAC"/>
            </w:pPr>
            <w:r w:rsidRPr="00986958">
              <w:t>Route selection descriptor list</w:t>
            </w:r>
          </w:p>
        </w:tc>
        <w:tc>
          <w:tcPr>
            <w:tcW w:w="1416" w:type="dxa"/>
            <w:tcBorders>
              <w:top w:val="nil"/>
              <w:left w:val="single" w:sz="6" w:space="0" w:color="auto"/>
              <w:bottom w:val="nil"/>
              <w:right w:val="nil"/>
            </w:tcBorders>
          </w:tcPr>
          <w:p w14:paraId="3B4ADEA3" w14:textId="77777777" w:rsidR="00CC767F" w:rsidRPr="00986958" w:rsidRDefault="00CC767F" w:rsidP="00CC767F">
            <w:pPr>
              <w:pStyle w:val="TAL"/>
            </w:pPr>
            <w:r w:rsidRPr="00986958">
              <w:t>octet (o28+3)*</w:t>
            </w:r>
          </w:p>
          <w:p w14:paraId="424BF66C" w14:textId="77777777" w:rsidR="00CC767F" w:rsidRPr="00986958" w:rsidRDefault="00CC767F" w:rsidP="00CC767F">
            <w:pPr>
              <w:pStyle w:val="TAL"/>
            </w:pPr>
          </w:p>
          <w:p w14:paraId="77395397" w14:textId="77777777" w:rsidR="00CC767F" w:rsidRPr="00986958" w:rsidRDefault="00CC767F" w:rsidP="00CC767F">
            <w:pPr>
              <w:pStyle w:val="TAL"/>
            </w:pPr>
            <w:r w:rsidRPr="00986958">
              <w:t>octet o3*</w:t>
            </w:r>
          </w:p>
        </w:tc>
      </w:tr>
    </w:tbl>
    <w:p w14:paraId="19A8F65F" w14:textId="77777777" w:rsidR="00CC767F" w:rsidRPr="00986958" w:rsidRDefault="00EB4C84"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4.1.18: </w:t>
      </w:r>
      <w:r w:rsidR="00CC767F"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4A384A" w:rsidRPr="00986958" w14:paraId="6CA33166" w14:textId="77777777" w:rsidTr="00F7508F">
        <w:trPr>
          <w:cantSplit/>
          <w:jc w:val="center"/>
        </w:trPr>
        <w:tc>
          <w:tcPr>
            <w:tcW w:w="708" w:type="dxa"/>
          </w:tcPr>
          <w:p w14:paraId="23287076" w14:textId="77777777" w:rsidR="004A384A" w:rsidRPr="00986958" w:rsidRDefault="004A384A" w:rsidP="0041110D">
            <w:pPr>
              <w:pStyle w:val="TAC"/>
            </w:pPr>
            <w:r w:rsidRPr="00986958">
              <w:t>8</w:t>
            </w:r>
          </w:p>
        </w:tc>
        <w:tc>
          <w:tcPr>
            <w:tcW w:w="709" w:type="dxa"/>
          </w:tcPr>
          <w:p w14:paraId="616F1ABC" w14:textId="77777777" w:rsidR="004A384A" w:rsidRPr="00986958" w:rsidRDefault="004A384A" w:rsidP="0041110D">
            <w:pPr>
              <w:pStyle w:val="TAC"/>
            </w:pPr>
            <w:r w:rsidRPr="00986958">
              <w:t>7</w:t>
            </w:r>
          </w:p>
        </w:tc>
        <w:tc>
          <w:tcPr>
            <w:tcW w:w="709" w:type="dxa"/>
          </w:tcPr>
          <w:p w14:paraId="7E617D27" w14:textId="77777777" w:rsidR="004A384A" w:rsidRPr="00986958" w:rsidRDefault="004A384A" w:rsidP="0041110D">
            <w:pPr>
              <w:pStyle w:val="TAC"/>
            </w:pPr>
            <w:r w:rsidRPr="00986958">
              <w:t>6</w:t>
            </w:r>
          </w:p>
        </w:tc>
        <w:tc>
          <w:tcPr>
            <w:tcW w:w="709" w:type="dxa"/>
          </w:tcPr>
          <w:p w14:paraId="7D0B3FB8" w14:textId="77777777" w:rsidR="004A384A" w:rsidRPr="00986958" w:rsidRDefault="004A384A" w:rsidP="0041110D">
            <w:pPr>
              <w:pStyle w:val="TAC"/>
            </w:pPr>
            <w:r w:rsidRPr="00986958">
              <w:t>5</w:t>
            </w:r>
          </w:p>
        </w:tc>
        <w:tc>
          <w:tcPr>
            <w:tcW w:w="709" w:type="dxa"/>
          </w:tcPr>
          <w:p w14:paraId="33986E1B" w14:textId="77777777" w:rsidR="004A384A" w:rsidRPr="00986958" w:rsidRDefault="004A384A" w:rsidP="0041110D">
            <w:pPr>
              <w:pStyle w:val="TAC"/>
            </w:pPr>
            <w:r w:rsidRPr="00986958">
              <w:t>4</w:t>
            </w:r>
          </w:p>
        </w:tc>
        <w:tc>
          <w:tcPr>
            <w:tcW w:w="709" w:type="dxa"/>
          </w:tcPr>
          <w:p w14:paraId="79C4C9D0" w14:textId="77777777" w:rsidR="004A384A" w:rsidRPr="00986958" w:rsidRDefault="004A384A" w:rsidP="0041110D">
            <w:pPr>
              <w:pStyle w:val="TAC"/>
            </w:pPr>
            <w:r w:rsidRPr="00986958">
              <w:t>3</w:t>
            </w:r>
          </w:p>
        </w:tc>
        <w:tc>
          <w:tcPr>
            <w:tcW w:w="709" w:type="dxa"/>
          </w:tcPr>
          <w:p w14:paraId="0D7F1FC2" w14:textId="77777777" w:rsidR="004A384A" w:rsidRPr="00986958" w:rsidRDefault="004A384A" w:rsidP="0041110D">
            <w:pPr>
              <w:pStyle w:val="TAC"/>
            </w:pPr>
            <w:r w:rsidRPr="00986958">
              <w:t>2</w:t>
            </w:r>
          </w:p>
        </w:tc>
        <w:tc>
          <w:tcPr>
            <w:tcW w:w="709" w:type="dxa"/>
          </w:tcPr>
          <w:p w14:paraId="60F21E3B" w14:textId="77777777" w:rsidR="004A384A" w:rsidRPr="00986958" w:rsidRDefault="004A384A" w:rsidP="0041110D">
            <w:pPr>
              <w:pStyle w:val="TAC"/>
            </w:pPr>
            <w:r w:rsidRPr="00986958">
              <w:t>1</w:t>
            </w:r>
          </w:p>
        </w:tc>
        <w:tc>
          <w:tcPr>
            <w:tcW w:w="1267" w:type="dxa"/>
          </w:tcPr>
          <w:p w14:paraId="437EA596" w14:textId="77777777" w:rsidR="004A384A" w:rsidRPr="00986958" w:rsidRDefault="004A384A" w:rsidP="0041110D">
            <w:pPr>
              <w:pStyle w:val="TAL"/>
            </w:pPr>
          </w:p>
        </w:tc>
      </w:tr>
      <w:tr w:rsidR="004A384A" w:rsidRPr="00986958" w14:paraId="2A400865" w14:textId="77777777" w:rsidTr="00F750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Pr="00986958" w:rsidRDefault="004A384A" w:rsidP="0041110D">
            <w:pPr>
              <w:pStyle w:val="TAC"/>
            </w:pPr>
          </w:p>
          <w:p w14:paraId="7A76B6B1" w14:textId="77777777" w:rsidR="004A384A" w:rsidRPr="00986958" w:rsidRDefault="004A384A" w:rsidP="0041110D">
            <w:pPr>
              <w:pStyle w:val="TAC"/>
            </w:pPr>
            <w:r w:rsidRPr="00986958">
              <w:t>Route selection descriptor 1</w:t>
            </w:r>
          </w:p>
        </w:tc>
        <w:tc>
          <w:tcPr>
            <w:tcW w:w="1267" w:type="dxa"/>
          </w:tcPr>
          <w:p w14:paraId="374BA853" w14:textId="77777777" w:rsidR="004A384A" w:rsidRPr="00986958" w:rsidRDefault="004A384A" w:rsidP="0041110D">
            <w:pPr>
              <w:pStyle w:val="TAL"/>
            </w:pPr>
            <w:r w:rsidRPr="00986958">
              <w:t>octet o28+3</w:t>
            </w:r>
          </w:p>
          <w:p w14:paraId="6C855416" w14:textId="77777777" w:rsidR="004A384A" w:rsidRPr="00986958" w:rsidRDefault="004A384A" w:rsidP="0041110D">
            <w:pPr>
              <w:pStyle w:val="TAL"/>
            </w:pPr>
          </w:p>
          <w:p w14:paraId="51F7CB53" w14:textId="77777777" w:rsidR="004A384A" w:rsidRPr="00986958" w:rsidRDefault="004A384A" w:rsidP="0041110D">
            <w:pPr>
              <w:pStyle w:val="TAL"/>
            </w:pPr>
            <w:r w:rsidRPr="00986958">
              <w:t>octet o29</w:t>
            </w:r>
          </w:p>
        </w:tc>
      </w:tr>
      <w:tr w:rsidR="004A384A" w:rsidRPr="00986958" w14:paraId="15711051"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986958" w:rsidRDefault="004A384A" w:rsidP="0041110D">
            <w:pPr>
              <w:pStyle w:val="TAC"/>
            </w:pPr>
          </w:p>
          <w:p w14:paraId="020DD32F" w14:textId="77777777" w:rsidR="004A384A" w:rsidRPr="00986958" w:rsidRDefault="004A384A" w:rsidP="0041110D">
            <w:pPr>
              <w:pStyle w:val="TAC"/>
            </w:pPr>
            <w:r w:rsidRPr="00986958">
              <w:t>Route selection descriptor 2</w:t>
            </w:r>
          </w:p>
        </w:tc>
        <w:tc>
          <w:tcPr>
            <w:tcW w:w="1267" w:type="dxa"/>
            <w:tcBorders>
              <w:top w:val="nil"/>
              <w:left w:val="single" w:sz="6" w:space="0" w:color="auto"/>
              <w:bottom w:val="nil"/>
              <w:right w:val="nil"/>
            </w:tcBorders>
          </w:tcPr>
          <w:p w14:paraId="676B5703" w14:textId="3906D091" w:rsidR="004A384A" w:rsidRPr="00986958" w:rsidRDefault="004A384A" w:rsidP="0041110D">
            <w:pPr>
              <w:pStyle w:val="TAL"/>
            </w:pPr>
            <w:r w:rsidRPr="00986958">
              <w:t xml:space="preserve">octet </w:t>
            </w:r>
            <w:r w:rsidR="00D0367C" w:rsidRPr="00986958">
              <w:t>(</w:t>
            </w:r>
            <w:r w:rsidRPr="00986958">
              <w:t>o29+1</w:t>
            </w:r>
            <w:r w:rsidR="00D0367C" w:rsidRPr="00986958">
              <w:t>)</w:t>
            </w:r>
            <w:r w:rsidRPr="00986958">
              <w:t>*</w:t>
            </w:r>
          </w:p>
          <w:p w14:paraId="1BF5FCFD" w14:textId="77777777" w:rsidR="004A384A" w:rsidRPr="00986958" w:rsidRDefault="004A384A" w:rsidP="0041110D">
            <w:pPr>
              <w:pStyle w:val="TAL"/>
            </w:pPr>
          </w:p>
          <w:p w14:paraId="46F739CC" w14:textId="77777777" w:rsidR="004A384A" w:rsidRPr="00986958" w:rsidRDefault="004A384A" w:rsidP="0041110D">
            <w:pPr>
              <w:pStyle w:val="TAL"/>
            </w:pPr>
            <w:r w:rsidRPr="00986958">
              <w:t>octet o30*</w:t>
            </w:r>
          </w:p>
        </w:tc>
      </w:tr>
      <w:tr w:rsidR="004A384A" w:rsidRPr="00986958" w14:paraId="34E50DB0"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986958" w:rsidRDefault="004A384A" w:rsidP="0041110D">
            <w:pPr>
              <w:pStyle w:val="TAC"/>
            </w:pPr>
          </w:p>
          <w:p w14:paraId="6437FEF0" w14:textId="77777777" w:rsidR="004A384A" w:rsidRPr="00986958" w:rsidRDefault="004A384A" w:rsidP="0041110D">
            <w:pPr>
              <w:pStyle w:val="TAC"/>
            </w:pPr>
            <w:r w:rsidRPr="00986958">
              <w:t>…</w:t>
            </w:r>
          </w:p>
        </w:tc>
        <w:tc>
          <w:tcPr>
            <w:tcW w:w="1267" w:type="dxa"/>
            <w:tcBorders>
              <w:top w:val="nil"/>
              <w:left w:val="single" w:sz="6" w:space="0" w:color="auto"/>
              <w:bottom w:val="nil"/>
              <w:right w:val="nil"/>
            </w:tcBorders>
          </w:tcPr>
          <w:p w14:paraId="533C2B55" w14:textId="00F60B8B"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4657362B" w14:textId="77777777" w:rsidR="004A384A" w:rsidRPr="00986958" w:rsidRDefault="004A384A" w:rsidP="0041110D">
            <w:pPr>
              <w:pStyle w:val="TAL"/>
            </w:pPr>
          </w:p>
          <w:p w14:paraId="1AC5E4BE" w14:textId="77777777" w:rsidR="004A384A" w:rsidRPr="00986958" w:rsidRDefault="004A384A" w:rsidP="0041110D">
            <w:pPr>
              <w:pStyle w:val="TAL"/>
            </w:pPr>
            <w:r w:rsidRPr="00986958">
              <w:t>octet o31*</w:t>
            </w:r>
          </w:p>
        </w:tc>
      </w:tr>
      <w:tr w:rsidR="004A384A" w:rsidRPr="00986958" w14:paraId="475F0FCD"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986958" w:rsidRDefault="004A384A" w:rsidP="0041110D">
            <w:pPr>
              <w:pStyle w:val="TAC"/>
            </w:pPr>
          </w:p>
          <w:p w14:paraId="1EE93E22" w14:textId="77777777" w:rsidR="004A384A" w:rsidRPr="00986958" w:rsidRDefault="004A384A" w:rsidP="0041110D">
            <w:pPr>
              <w:pStyle w:val="TAC"/>
            </w:pPr>
            <w:r w:rsidRPr="00986958">
              <w:t>Route selection descriptor m</w:t>
            </w:r>
          </w:p>
        </w:tc>
        <w:tc>
          <w:tcPr>
            <w:tcW w:w="1267" w:type="dxa"/>
            <w:tcBorders>
              <w:top w:val="nil"/>
              <w:left w:val="single" w:sz="6" w:space="0" w:color="auto"/>
              <w:bottom w:val="nil"/>
              <w:right w:val="nil"/>
            </w:tcBorders>
          </w:tcPr>
          <w:p w14:paraId="750161C9" w14:textId="62A7ED3E"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51114824" w14:textId="77777777" w:rsidR="004A384A" w:rsidRPr="00986958" w:rsidRDefault="004A384A" w:rsidP="0041110D">
            <w:pPr>
              <w:pStyle w:val="TAL"/>
            </w:pPr>
          </w:p>
          <w:p w14:paraId="1F096B1E" w14:textId="77777777" w:rsidR="004A384A" w:rsidRPr="00986958" w:rsidRDefault="004A384A" w:rsidP="0041110D">
            <w:pPr>
              <w:pStyle w:val="TAL"/>
            </w:pPr>
            <w:r w:rsidRPr="00986958">
              <w:t>octet o3*</w:t>
            </w:r>
          </w:p>
        </w:tc>
      </w:tr>
    </w:tbl>
    <w:p w14:paraId="24EE0444" w14:textId="77777777" w:rsidR="004A384A" w:rsidRPr="00986958" w:rsidRDefault="004A384A" w:rsidP="004A384A">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986958" w14:paraId="7306A4D6" w14:textId="77777777" w:rsidTr="0041110D">
        <w:trPr>
          <w:cantSplit/>
          <w:jc w:val="center"/>
        </w:trPr>
        <w:tc>
          <w:tcPr>
            <w:tcW w:w="708" w:type="dxa"/>
          </w:tcPr>
          <w:p w14:paraId="5A26618B" w14:textId="77777777" w:rsidR="004A384A" w:rsidRPr="00986958" w:rsidRDefault="004A384A" w:rsidP="0041110D">
            <w:pPr>
              <w:pStyle w:val="TAC"/>
            </w:pPr>
            <w:r w:rsidRPr="00986958">
              <w:lastRenderedPageBreak/>
              <w:t>8</w:t>
            </w:r>
          </w:p>
        </w:tc>
        <w:tc>
          <w:tcPr>
            <w:tcW w:w="709" w:type="dxa"/>
          </w:tcPr>
          <w:p w14:paraId="0D78FE38" w14:textId="77777777" w:rsidR="004A384A" w:rsidRPr="00986958" w:rsidRDefault="004A384A" w:rsidP="0041110D">
            <w:pPr>
              <w:pStyle w:val="TAC"/>
            </w:pPr>
            <w:r w:rsidRPr="00986958">
              <w:t>7</w:t>
            </w:r>
          </w:p>
        </w:tc>
        <w:tc>
          <w:tcPr>
            <w:tcW w:w="709" w:type="dxa"/>
          </w:tcPr>
          <w:p w14:paraId="75BD7352" w14:textId="77777777" w:rsidR="004A384A" w:rsidRPr="00986958" w:rsidRDefault="004A384A" w:rsidP="0041110D">
            <w:pPr>
              <w:pStyle w:val="TAC"/>
            </w:pPr>
            <w:r w:rsidRPr="00986958">
              <w:t>6</w:t>
            </w:r>
          </w:p>
        </w:tc>
        <w:tc>
          <w:tcPr>
            <w:tcW w:w="709" w:type="dxa"/>
          </w:tcPr>
          <w:p w14:paraId="7FFE0DD7" w14:textId="77777777" w:rsidR="004A384A" w:rsidRPr="00986958" w:rsidRDefault="004A384A" w:rsidP="0041110D">
            <w:pPr>
              <w:pStyle w:val="TAC"/>
            </w:pPr>
            <w:r w:rsidRPr="00986958">
              <w:t>5</w:t>
            </w:r>
          </w:p>
        </w:tc>
        <w:tc>
          <w:tcPr>
            <w:tcW w:w="709" w:type="dxa"/>
          </w:tcPr>
          <w:p w14:paraId="5065F774" w14:textId="77777777" w:rsidR="004A384A" w:rsidRPr="00986958" w:rsidRDefault="004A384A" w:rsidP="0041110D">
            <w:pPr>
              <w:pStyle w:val="TAC"/>
            </w:pPr>
            <w:r w:rsidRPr="00986958">
              <w:t>4</w:t>
            </w:r>
          </w:p>
        </w:tc>
        <w:tc>
          <w:tcPr>
            <w:tcW w:w="709" w:type="dxa"/>
          </w:tcPr>
          <w:p w14:paraId="72D2EAD7" w14:textId="77777777" w:rsidR="004A384A" w:rsidRPr="00986958" w:rsidRDefault="004A384A" w:rsidP="0041110D">
            <w:pPr>
              <w:pStyle w:val="TAC"/>
            </w:pPr>
            <w:r w:rsidRPr="00986958">
              <w:t>3</w:t>
            </w:r>
          </w:p>
        </w:tc>
        <w:tc>
          <w:tcPr>
            <w:tcW w:w="709" w:type="dxa"/>
          </w:tcPr>
          <w:p w14:paraId="208821CF" w14:textId="77777777" w:rsidR="004A384A" w:rsidRPr="00986958" w:rsidRDefault="004A384A" w:rsidP="0041110D">
            <w:pPr>
              <w:pStyle w:val="TAC"/>
            </w:pPr>
            <w:r w:rsidRPr="00986958">
              <w:t>2</w:t>
            </w:r>
          </w:p>
        </w:tc>
        <w:tc>
          <w:tcPr>
            <w:tcW w:w="709" w:type="dxa"/>
          </w:tcPr>
          <w:p w14:paraId="2185C4AA" w14:textId="77777777" w:rsidR="004A384A" w:rsidRPr="00986958" w:rsidRDefault="004A384A" w:rsidP="0041110D">
            <w:pPr>
              <w:pStyle w:val="TAC"/>
            </w:pPr>
            <w:r w:rsidRPr="00986958">
              <w:t>1</w:t>
            </w:r>
          </w:p>
        </w:tc>
        <w:tc>
          <w:tcPr>
            <w:tcW w:w="1134" w:type="dxa"/>
          </w:tcPr>
          <w:p w14:paraId="23D665A8" w14:textId="77777777" w:rsidR="004A384A" w:rsidRPr="00986958" w:rsidRDefault="004A384A" w:rsidP="0041110D">
            <w:pPr>
              <w:pStyle w:val="TAL"/>
            </w:pPr>
          </w:p>
        </w:tc>
      </w:tr>
      <w:tr w:rsidR="004A384A" w:rsidRPr="00986958"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Pr="00986958" w:rsidRDefault="004A384A" w:rsidP="0041110D">
            <w:pPr>
              <w:pStyle w:val="TAC"/>
            </w:pPr>
          </w:p>
          <w:p w14:paraId="3C5E7DBC" w14:textId="77777777" w:rsidR="004A384A" w:rsidRPr="00986958" w:rsidRDefault="004A384A" w:rsidP="0041110D">
            <w:pPr>
              <w:pStyle w:val="TAC"/>
            </w:pPr>
            <w:r w:rsidRPr="00986958">
              <w:t>Length of route selection descriptor</w:t>
            </w:r>
          </w:p>
          <w:p w14:paraId="100A7775" w14:textId="77777777" w:rsidR="004A384A" w:rsidRPr="00986958" w:rsidRDefault="004A384A" w:rsidP="0041110D">
            <w:pPr>
              <w:pStyle w:val="TAC"/>
            </w:pPr>
          </w:p>
        </w:tc>
        <w:tc>
          <w:tcPr>
            <w:tcW w:w="1134" w:type="dxa"/>
          </w:tcPr>
          <w:p w14:paraId="7C957507" w14:textId="77777777" w:rsidR="004A384A" w:rsidRPr="00986958" w:rsidRDefault="004A384A" w:rsidP="0041110D">
            <w:pPr>
              <w:pStyle w:val="TAL"/>
            </w:pPr>
            <w:r w:rsidRPr="00986958">
              <w:t>octet o28+3</w:t>
            </w:r>
          </w:p>
          <w:p w14:paraId="0CB79039" w14:textId="77777777" w:rsidR="004A384A" w:rsidRPr="00986958" w:rsidRDefault="004A384A" w:rsidP="0041110D">
            <w:pPr>
              <w:pStyle w:val="TAL"/>
            </w:pPr>
          </w:p>
          <w:p w14:paraId="792485CA" w14:textId="77777777" w:rsidR="004A384A" w:rsidRPr="00986958" w:rsidRDefault="004A384A" w:rsidP="0041110D">
            <w:pPr>
              <w:pStyle w:val="TAL"/>
            </w:pPr>
            <w:r w:rsidRPr="00986958">
              <w:t>octet o28+4</w:t>
            </w:r>
          </w:p>
        </w:tc>
      </w:tr>
      <w:tr w:rsidR="004A384A" w:rsidRPr="00986958"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986958" w:rsidRDefault="004A384A" w:rsidP="0041110D">
            <w:pPr>
              <w:pStyle w:val="TAC"/>
            </w:pPr>
            <w:r w:rsidRPr="00986958">
              <w:t>Precedence value of route selection descriptor</w:t>
            </w:r>
          </w:p>
        </w:tc>
        <w:tc>
          <w:tcPr>
            <w:tcW w:w="1134" w:type="dxa"/>
          </w:tcPr>
          <w:p w14:paraId="3658638D" w14:textId="77777777" w:rsidR="004A384A" w:rsidRPr="00986958" w:rsidRDefault="004A384A" w:rsidP="0041110D">
            <w:pPr>
              <w:pStyle w:val="TAL"/>
            </w:pPr>
            <w:r w:rsidRPr="00986958">
              <w:t>octet o28+5</w:t>
            </w:r>
          </w:p>
        </w:tc>
      </w:tr>
      <w:tr w:rsidR="004A384A" w:rsidRPr="00986958"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Pr="00986958" w:rsidRDefault="004A384A" w:rsidP="0041110D">
            <w:pPr>
              <w:pStyle w:val="TAC"/>
            </w:pPr>
          </w:p>
          <w:p w14:paraId="3A83B846" w14:textId="77777777" w:rsidR="004A384A" w:rsidRPr="00986958" w:rsidRDefault="004A384A" w:rsidP="0041110D">
            <w:pPr>
              <w:pStyle w:val="TAC"/>
            </w:pPr>
            <w:r w:rsidRPr="00986958">
              <w:t>Length of route selection descriptor contents</w:t>
            </w:r>
          </w:p>
          <w:p w14:paraId="6A4136AF" w14:textId="77777777" w:rsidR="004A384A" w:rsidRPr="00986958" w:rsidRDefault="004A384A" w:rsidP="0041110D">
            <w:pPr>
              <w:pStyle w:val="TAC"/>
            </w:pPr>
          </w:p>
        </w:tc>
        <w:tc>
          <w:tcPr>
            <w:tcW w:w="1134" w:type="dxa"/>
          </w:tcPr>
          <w:p w14:paraId="62DBCEEF" w14:textId="77777777" w:rsidR="004A384A" w:rsidRPr="00986958" w:rsidRDefault="004A384A" w:rsidP="0041110D">
            <w:pPr>
              <w:pStyle w:val="TAL"/>
            </w:pPr>
            <w:r w:rsidRPr="00986958">
              <w:t>octet o28+6</w:t>
            </w:r>
          </w:p>
          <w:p w14:paraId="259E8E3A" w14:textId="77777777" w:rsidR="004A384A" w:rsidRPr="00986958" w:rsidRDefault="004A384A" w:rsidP="0041110D">
            <w:pPr>
              <w:pStyle w:val="TAL"/>
            </w:pPr>
          </w:p>
          <w:p w14:paraId="4EC31405" w14:textId="77777777" w:rsidR="004A384A" w:rsidRPr="00986958" w:rsidRDefault="004A384A" w:rsidP="0041110D">
            <w:pPr>
              <w:pStyle w:val="TAL"/>
            </w:pPr>
            <w:r w:rsidRPr="00986958">
              <w:t>octet o28+7</w:t>
            </w:r>
          </w:p>
        </w:tc>
      </w:tr>
      <w:tr w:rsidR="004A384A" w:rsidRPr="00986958"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Pr="00986958" w:rsidRDefault="004A384A" w:rsidP="0041110D">
            <w:pPr>
              <w:pStyle w:val="TAC"/>
            </w:pPr>
          </w:p>
          <w:p w14:paraId="26780547" w14:textId="77777777" w:rsidR="004A384A" w:rsidRPr="00986958" w:rsidRDefault="004A384A" w:rsidP="0041110D">
            <w:pPr>
              <w:pStyle w:val="TAC"/>
            </w:pPr>
            <w:r w:rsidRPr="00986958">
              <w:t>Route selection descriptor contents</w:t>
            </w:r>
          </w:p>
        </w:tc>
        <w:tc>
          <w:tcPr>
            <w:tcW w:w="1134" w:type="dxa"/>
          </w:tcPr>
          <w:p w14:paraId="656F3874" w14:textId="77777777" w:rsidR="004A384A" w:rsidRPr="00986958" w:rsidRDefault="004A384A" w:rsidP="0041110D">
            <w:pPr>
              <w:pStyle w:val="TAL"/>
            </w:pPr>
            <w:r w:rsidRPr="00986958">
              <w:t>octet o28+8</w:t>
            </w:r>
          </w:p>
          <w:p w14:paraId="76D594CD" w14:textId="77777777" w:rsidR="004A384A" w:rsidRPr="00986958" w:rsidRDefault="004A384A" w:rsidP="0041110D">
            <w:pPr>
              <w:pStyle w:val="TAL"/>
            </w:pPr>
          </w:p>
          <w:p w14:paraId="7ABA746E" w14:textId="77777777" w:rsidR="004A384A" w:rsidRPr="00986958" w:rsidRDefault="004A384A" w:rsidP="0041110D">
            <w:pPr>
              <w:pStyle w:val="TAL"/>
            </w:pPr>
            <w:r w:rsidRPr="00986958">
              <w:t>octet o29</w:t>
            </w:r>
          </w:p>
        </w:tc>
      </w:tr>
    </w:tbl>
    <w:p w14:paraId="642089AD" w14:textId="77777777" w:rsidR="004A384A" w:rsidRPr="00986958" w:rsidRDefault="004A384A" w:rsidP="004A384A">
      <w:pPr>
        <w:pStyle w:val="TF"/>
      </w:pPr>
      <w:r w:rsidRPr="00986958">
        <w:t>Figure 5.4.1.20: Route selection descriptor</w:t>
      </w:r>
    </w:p>
    <w:p w14:paraId="02006213" w14:textId="77777777" w:rsidR="00CC767F" w:rsidRPr="00986958" w:rsidRDefault="00CC767F" w:rsidP="00CC767F">
      <w:pPr>
        <w:pStyle w:val="TH"/>
      </w:pPr>
      <w:r w:rsidRPr="00986958">
        <w:lastRenderedPageBreak/>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986958" w14:paraId="7D2E6CAA" w14:textId="77777777" w:rsidTr="0041110D">
        <w:trPr>
          <w:cantSplit/>
          <w:jc w:val="center"/>
        </w:trPr>
        <w:tc>
          <w:tcPr>
            <w:tcW w:w="7094" w:type="dxa"/>
          </w:tcPr>
          <w:p w14:paraId="3A2024F2" w14:textId="77777777" w:rsidR="00211A60" w:rsidRPr="00986958" w:rsidRDefault="00211A60" w:rsidP="0041110D">
            <w:pPr>
              <w:pStyle w:val="TAL"/>
            </w:pPr>
            <w:r w:rsidRPr="00986958">
              <w:t>V2X service identifiers</w:t>
            </w:r>
          </w:p>
          <w:p w14:paraId="7E361E1E" w14:textId="77777777" w:rsidR="00211A60" w:rsidRPr="00986958" w:rsidRDefault="00211A60" w:rsidP="0041110D">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211A60" w:rsidRPr="00986958" w14:paraId="5213E752" w14:textId="77777777" w:rsidTr="0041110D">
        <w:trPr>
          <w:cantSplit/>
          <w:jc w:val="center"/>
        </w:trPr>
        <w:tc>
          <w:tcPr>
            <w:tcW w:w="7094" w:type="dxa"/>
          </w:tcPr>
          <w:p w14:paraId="790BBB0D" w14:textId="77777777" w:rsidR="00211A60" w:rsidRPr="00986958" w:rsidRDefault="00211A60" w:rsidP="0041110D">
            <w:pPr>
              <w:pStyle w:val="TAL"/>
            </w:pPr>
            <w:bookmarkStart w:id="421" w:name="MCCQCTEMPBM_00000304"/>
          </w:p>
        </w:tc>
      </w:tr>
      <w:bookmarkEnd w:id="421"/>
      <w:tr w:rsidR="00211A60" w:rsidRPr="00986958" w14:paraId="6F1EFEF4" w14:textId="77777777" w:rsidTr="0041110D">
        <w:trPr>
          <w:cantSplit/>
          <w:jc w:val="center"/>
        </w:trPr>
        <w:tc>
          <w:tcPr>
            <w:tcW w:w="7094" w:type="dxa"/>
          </w:tcPr>
          <w:p w14:paraId="609E0988" w14:textId="77777777" w:rsidR="00211A60" w:rsidRPr="00986958" w:rsidRDefault="00211A60" w:rsidP="0041110D">
            <w:pPr>
              <w:pStyle w:val="TAL"/>
            </w:pPr>
            <w:r w:rsidRPr="00986958">
              <w:t>Route selection descriptor contents (octets o28+8 to o29)</w:t>
            </w:r>
          </w:p>
          <w:p w14:paraId="29E090F5" w14:textId="77777777" w:rsidR="00211A60" w:rsidRPr="00986958" w:rsidRDefault="00211A60" w:rsidP="0041110D">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Pr="00986958" w:rsidRDefault="00211A60" w:rsidP="0041110D">
            <w:pPr>
              <w:pStyle w:val="TAL"/>
            </w:pPr>
          </w:p>
        </w:tc>
      </w:tr>
      <w:tr w:rsidR="00211A60" w:rsidRPr="00986958" w14:paraId="2D67D55F" w14:textId="77777777" w:rsidTr="0041110D">
        <w:trPr>
          <w:cantSplit/>
          <w:jc w:val="center"/>
        </w:trPr>
        <w:tc>
          <w:tcPr>
            <w:tcW w:w="7094" w:type="dxa"/>
          </w:tcPr>
          <w:p w14:paraId="1327D20D" w14:textId="77777777" w:rsidR="00211A60" w:rsidRPr="00986958" w:rsidRDefault="00211A60" w:rsidP="0041110D">
            <w:pPr>
              <w:pStyle w:val="TAL"/>
            </w:pPr>
            <w:r w:rsidRPr="00986958">
              <w:t>Route selection descriptor component type identifier</w:t>
            </w:r>
          </w:p>
          <w:p w14:paraId="79B1F67D" w14:textId="77777777" w:rsidR="00211A60" w:rsidRPr="00986958" w:rsidRDefault="00211A60" w:rsidP="0041110D">
            <w:pPr>
              <w:pStyle w:val="TAL"/>
            </w:pPr>
            <w:r w:rsidRPr="00986958">
              <w:t>Bits</w:t>
            </w:r>
            <w:r w:rsidRPr="00986958">
              <w:br/>
              <w:t>8 7 6 5 4 3 2 1</w:t>
            </w:r>
          </w:p>
          <w:p w14:paraId="3B4A1B56" w14:textId="77777777" w:rsidR="00211A60" w:rsidRPr="00986958" w:rsidRDefault="00211A60" w:rsidP="0041110D">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PDU session type type</w:t>
            </w:r>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25078AE2" w14:textId="20A4C1B8" w:rsidR="00211A60" w:rsidRPr="00986958" w:rsidRDefault="00211A60" w:rsidP="0041110D">
            <w:pPr>
              <w:pStyle w:val="TAL"/>
            </w:pPr>
          </w:p>
        </w:tc>
      </w:tr>
      <w:tr w:rsidR="00211A60" w:rsidRPr="00986958" w14:paraId="7FECA8EF" w14:textId="77777777" w:rsidTr="0041110D">
        <w:trPr>
          <w:cantSplit/>
          <w:jc w:val="center"/>
        </w:trPr>
        <w:tc>
          <w:tcPr>
            <w:tcW w:w="7094" w:type="dxa"/>
          </w:tcPr>
          <w:p w14:paraId="03716C1E" w14:textId="0B892BEF" w:rsidR="00211A60" w:rsidRPr="00986958" w:rsidRDefault="00211A60" w:rsidP="0041110D">
            <w:pPr>
              <w:pStyle w:val="TAL"/>
            </w:pPr>
            <w:r w:rsidRPr="00986958">
              <w:t xml:space="preserve">For "SSC mode type", the route selection descriptor component value field shall be encoded as a one octet SSC mode field. The bits 8 through 4 of the octet shall be spare, and the bits 3 through 1 shall be encoded as the value part of the SSC mode information element defined in </w:t>
            </w:r>
            <w:r w:rsidR="00986958" w:rsidRPr="00986958">
              <w:t>clause</w:t>
            </w:r>
            <w:r w:rsidRPr="00986958">
              <w:t> 9.11.4.16 of 3GPP TS 24.501 [4]. The "SSC mode type" route selection descriptor component shall not appear more than once in the route selection descriptor.</w:t>
            </w:r>
          </w:p>
          <w:p w14:paraId="314D5CC4" w14:textId="77777777" w:rsidR="00211A60" w:rsidRPr="00986958" w:rsidRDefault="00211A60" w:rsidP="0041110D">
            <w:pPr>
              <w:pStyle w:val="TAL"/>
            </w:pPr>
          </w:p>
        </w:tc>
      </w:tr>
      <w:tr w:rsidR="00211A60" w:rsidRPr="00986958" w14:paraId="6E541719" w14:textId="77777777" w:rsidTr="0041110D">
        <w:trPr>
          <w:cantSplit/>
          <w:jc w:val="center"/>
        </w:trPr>
        <w:tc>
          <w:tcPr>
            <w:tcW w:w="7094" w:type="dxa"/>
          </w:tcPr>
          <w:p w14:paraId="3519E1F2" w14:textId="19A4FCEC"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"S-NSSAI type", the route selection descriptor component value field shall be encoded as a sequence of a one octet S-NSSAI length field and an S-NSSAI value field of a variable size. The S-NSSAI value shall be encoded as the value part of the S-NSSAI information element defined in </w:t>
            </w:r>
            <w:r w:rsidR="00986958" w:rsidRPr="00986958">
              <w:rPr>
                <w:lang w:eastAsia="ko-KR"/>
              </w:rPr>
              <w:t>clause</w:t>
            </w:r>
            <w:r w:rsidRPr="00986958">
              <w:rPr>
                <w:lang w:eastAsia="ko-KR"/>
              </w:rPr>
              <w:t> 9.11.2.8</w:t>
            </w:r>
            <w:r w:rsidRPr="00986958">
              <w:rPr>
                <w:lang w:val="en-US" w:eastAsia="ko-KR"/>
              </w:rPr>
              <w:t xml:space="preserve"> of 3GPP TS 24.501 [4].</w:t>
            </w:r>
          </w:p>
          <w:p w14:paraId="3CFDC3FA" w14:textId="77777777" w:rsidR="00211A60" w:rsidRPr="00986958" w:rsidRDefault="00211A60" w:rsidP="0041110D">
            <w:pPr>
              <w:pStyle w:val="TAL"/>
            </w:pPr>
          </w:p>
        </w:tc>
      </w:tr>
      <w:tr w:rsidR="00211A60" w:rsidRPr="00986958" w14:paraId="003AACF7" w14:textId="77777777" w:rsidTr="0041110D">
        <w:trPr>
          <w:cantSplit/>
          <w:jc w:val="center"/>
        </w:trPr>
        <w:tc>
          <w:tcPr>
            <w:tcW w:w="7094" w:type="dxa"/>
          </w:tcPr>
          <w:p w14:paraId="2B070CA6" w14:textId="77777777"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487D0BCE" w14:textId="77777777" w:rsidR="00211A60" w:rsidRPr="00986958" w:rsidRDefault="00211A60" w:rsidP="0041110D">
            <w:pPr>
              <w:pStyle w:val="TAL"/>
            </w:pPr>
          </w:p>
        </w:tc>
      </w:tr>
      <w:tr w:rsidR="00211A60" w:rsidRPr="00986958" w14:paraId="5EC83B5E" w14:textId="77777777" w:rsidTr="0041110D">
        <w:trPr>
          <w:cantSplit/>
          <w:jc w:val="center"/>
        </w:trPr>
        <w:tc>
          <w:tcPr>
            <w:tcW w:w="7094" w:type="dxa"/>
          </w:tcPr>
          <w:p w14:paraId="660A2C03" w14:textId="1250B62C" w:rsidR="00211A60" w:rsidRPr="00986958" w:rsidRDefault="00211A60" w:rsidP="0041110D">
            <w:pPr>
              <w:pStyle w:val="TAL"/>
            </w:pPr>
            <w:r w:rsidRPr="00986958">
              <w:rPr>
                <w:lang w:eastAsia="ko-KR"/>
              </w:rPr>
              <w:t>For "PDU session type type", the route selection descriptor component value field shall be encoded as a one</w:t>
            </w:r>
            <w:r w:rsidRPr="00986958">
              <w:t xml:space="preserve"> octet PDU session type field. The bits 8 through 4 of the octet shall be spare, and the bits 3 through 1 shall be encoded as the value part of the PDU session type information element defined in </w:t>
            </w:r>
            <w:r w:rsidR="00986958" w:rsidRPr="00986958">
              <w:t>clause</w:t>
            </w:r>
            <w:r w:rsidRPr="00986958">
              <w:t> 9.11.4.11 of 3GPP TS 24.501 [4]. The "PDU session type type" route selection descriptor component shall not appear more than once in the route selection descriptor.</w:t>
            </w:r>
          </w:p>
          <w:p w14:paraId="2F475658" w14:textId="77777777" w:rsidR="00211A60" w:rsidRPr="00986958" w:rsidRDefault="00211A60" w:rsidP="0041110D">
            <w:pPr>
              <w:pStyle w:val="TAL"/>
            </w:pPr>
          </w:p>
        </w:tc>
      </w:tr>
      <w:tr w:rsidR="00211A60" w:rsidRPr="00986958" w14:paraId="098E84B9" w14:textId="77777777" w:rsidTr="0041110D">
        <w:trPr>
          <w:cantSplit/>
          <w:jc w:val="center"/>
        </w:trPr>
        <w:tc>
          <w:tcPr>
            <w:tcW w:w="7094" w:type="dxa"/>
          </w:tcPr>
          <w:p w14:paraId="429A7757" w14:textId="77777777" w:rsidR="00211A60" w:rsidRPr="00986958" w:rsidRDefault="00211A60" w:rsidP="0041110D">
            <w:pPr>
              <w:pStyle w:val="TAL"/>
              <w:rPr>
                <w:noProof/>
                <w:lang w:val="en-US"/>
              </w:rPr>
            </w:pPr>
            <w:r w:rsidRPr="00986958">
              <w:rPr>
                <w:noProof/>
                <w:lang w:val="en-US"/>
              </w:rPr>
              <w:t>For "Transport layer protocol type", the route selection descriptor component value field shall be encoded as:</w:t>
            </w:r>
          </w:p>
          <w:p w14:paraId="3AE1178D" w14:textId="77777777" w:rsidR="00211A60" w:rsidRPr="00986958" w:rsidRDefault="00211A60" w:rsidP="0041110D">
            <w:pPr>
              <w:pStyle w:val="TAL"/>
              <w:rPr>
                <w:noProof/>
                <w:lang w:val="en-US" w:eastAsia="zh-CN"/>
              </w:rPr>
            </w:pPr>
            <w:r w:rsidRPr="00986958">
              <w:rPr>
                <w:rFonts w:hint="eastAsia"/>
                <w:noProof/>
                <w:lang w:val="en-US" w:eastAsia="zh-CN"/>
              </w:rPr>
              <w:t>B</w:t>
            </w:r>
            <w:r w:rsidRPr="00986958">
              <w:rPr>
                <w:noProof/>
                <w:lang w:val="en-US" w:eastAsia="zh-CN"/>
              </w:rPr>
              <w:t>its</w:t>
            </w:r>
          </w:p>
          <w:p w14:paraId="685158FB" w14:textId="77777777" w:rsidR="00211A60" w:rsidRPr="00986958" w:rsidRDefault="00211A60" w:rsidP="0041110D">
            <w:pPr>
              <w:pStyle w:val="TAL"/>
            </w:pPr>
            <w:r w:rsidRPr="00986958">
              <w:t>8 7 6 5 4 3 2 1</w:t>
            </w:r>
          </w:p>
          <w:p w14:paraId="13CF9072" w14:textId="77777777" w:rsidR="00211A60" w:rsidRPr="00986958" w:rsidRDefault="00211A60" w:rsidP="0041110D">
            <w:pPr>
              <w:pStyle w:val="TAL"/>
              <w:rPr>
                <w:noProof/>
                <w:lang w:val="en-US"/>
              </w:rPr>
            </w:pPr>
            <w:r w:rsidRPr="00986958">
              <w:t>0 0 0 0 0 0 0 1</w:t>
            </w:r>
            <w:r w:rsidRPr="00986958">
              <w:tab/>
            </w:r>
            <w:r w:rsidRPr="00986958">
              <w:rPr>
                <w:noProof/>
                <w:lang w:val="en-US"/>
              </w:rPr>
              <w:t>UDP</w:t>
            </w:r>
          </w:p>
          <w:p w14:paraId="1CE5112D" w14:textId="77777777" w:rsidR="00211A60" w:rsidRPr="00986958" w:rsidRDefault="00211A60" w:rsidP="0041110D">
            <w:pPr>
              <w:pStyle w:val="TAL"/>
              <w:rPr>
                <w:noProof/>
                <w:lang w:val="en-US"/>
              </w:rPr>
            </w:pPr>
            <w:r w:rsidRPr="00986958">
              <w:t>0 0 0 0 0 0 1 0</w:t>
            </w:r>
            <w:r w:rsidRPr="00986958">
              <w:tab/>
            </w:r>
            <w:r w:rsidRPr="00986958">
              <w:rPr>
                <w:noProof/>
                <w:lang w:val="en-US"/>
              </w:rPr>
              <w:t>TCP</w:t>
            </w:r>
          </w:p>
          <w:p w14:paraId="1AD0A1D3" w14:textId="77777777" w:rsidR="00211A60" w:rsidRPr="00986958" w:rsidRDefault="00211A60" w:rsidP="0041110D">
            <w:pPr>
              <w:pStyle w:val="TAL"/>
            </w:pPr>
            <w:r w:rsidRPr="00986958">
              <w:t>All other values are spared.</w:t>
            </w:r>
          </w:p>
          <w:p w14:paraId="50DCD127" w14:textId="77777777" w:rsidR="00211A60" w:rsidRPr="00986958" w:rsidRDefault="00211A60" w:rsidP="0041110D">
            <w:pPr>
              <w:pStyle w:val="TAL"/>
              <w:rPr>
                <w:noProof/>
                <w:lang w:val="en-US"/>
              </w:rPr>
            </w:pPr>
          </w:p>
          <w:p w14:paraId="4250932B" w14:textId="77777777" w:rsidR="00211A60" w:rsidRPr="00986958" w:rsidRDefault="00211A60" w:rsidP="0041110D">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type"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282AB5D5" w14:textId="77777777" w:rsidR="00211A60" w:rsidRPr="00986958" w:rsidRDefault="00211A60" w:rsidP="0041110D">
            <w:pPr>
              <w:pStyle w:val="TAL"/>
              <w:rPr>
                <w:lang w:eastAsia="ko-KR"/>
              </w:rPr>
            </w:pPr>
          </w:p>
        </w:tc>
      </w:tr>
      <w:tr w:rsidR="00211A60" w:rsidRPr="00986958" w14:paraId="2E1B0108" w14:textId="77777777" w:rsidTr="0041110D">
        <w:trPr>
          <w:cantSplit/>
          <w:jc w:val="center"/>
        </w:trPr>
        <w:tc>
          <w:tcPr>
            <w:tcW w:w="7094" w:type="dxa"/>
          </w:tcPr>
          <w:p w14:paraId="3B86669A" w14:textId="77777777" w:rsidR="00211A60" w:rsidRPr="00986958" w:rsidRDefault="00211A60" w:rsidP="0041110D">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211A60" w:rsidRPr="00986958" w14:paraId="641F9709" w14:textId="77777777" w:rsidTr="0041110D">
        <w:trPr>
          <w:cantSplit/>
          <w:jc w:val="center"/>
        </w:trPr>
        <w:tc>
          <w:tcPr>
            <w:tcW w:w="7094" w:type="dxa"/>
          </w:tcPr>
          <w:p w14:paraId="5D0356A3" w14:textId="77777777" w:rsidR="00211A60" w:rsidRPr="00986958" w:rsidRDefault="00211A60" w:rsidP="0041110D">
            <w:pPr>
              <w:pStyle w:val="TAL"/>
              <w:rPr>
                <w:lang w:val="en-US"/>
              </w:rPr>
            </w:pPr>
            <w:bookmarkStart w:id="422" w:name="MCCQCTEMPBM_00000305"/>
          </w:p>
        </w:tc>
      </w:tr>
      <w:bookmarkEnd w:id="422"/>
    </w:tbl>
    <w:p w14:paraId="3311E36F" w14:textId="77777777" w:rsidR="00CC767F" w:rsidRPr="00986958" w:rsidRDefault="00CC767F" w:rsidP="00DD2F7B"/>
    <w:p w14:paraId="504EE24E" w14:textId="77777777" w:rsidR="00080512" w:rsidRPr="00986958" w:rsidRDefault="00080512">
      <w:pPr>
        <w:pStyle w:val="Heading8"/>
      </w:pPr>
      <w:r w:rsidRPr="00986958">
        <w:br w:type="page"/>
      </w:r>
      <w:bookmarkStart w:id="423" w:name="_Toc8882550"/>
      <w:bookmarkStart w:id="424" w:name="_Toc23343282"/>
      <w:bookmarkStart w:id="425" w:name="_Toc26193835"/>
      <w:bookmarkStart w:id="426" w:name="_Toc34382716"/>
      <w:bookmarkStart w:id="427" w:name="_Toc34387370"/>
      <w:bookmarkStart w:id="428" w:name="_Toc45282420"/>
      <w:bookmarkStart w:id="429" w:name="_Toc51867025"/>
      <w:bookmarkStart w:id="430" w:name="_Toc106991337"/>
      <w:r w:rsidRPr="00986958">
        <w:lastRenderedPageBreak/>
        <w:t xml:space="preserve">Annex </w:t>
      </w:r>
      <w:r w:rsidR="004E0D03" w:rsidRPr="00986958">
        <w:t>A</w:t>
      </w:r>
      <w:r w:rsidRPr="00986958">
        <w:t xml:space="preserve"> (informative):</w:t>
      </w:r>
      <w:r w:rsidRPr="00986958">
        <w:br/>
        <w:t>Change history</w:t>
      </w:r>
      <w:bookmarkEnd w:id="423"/>
      <w:bookmarkEnd w:id="424"/>
      <w:bookmarkEnd w:id="425"/>
      <w:bookmarkEnd w:id="426"/>
      <w:bookmarkEnd w:id="427"/>
      <w:bookmarkEnd w:id="428"/>
      <w:bookmarkEnd w:id="429"/>
      <w:bookmarkEnd w:id="43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86958" w14:paraId="7FCA6973" w14:textId="77777777" w:rsidTr="00820A5B">
        <w:trPr>
          <w:cantSplit/>
        </w:trPr>
        <w:tc>
          <w:tcPr>
            <w:tcW w:w="9739" w:type="dxa"/>
            <w:gridSpan w:val="8"/>
            <w:tcBorders>
              <w:bottom w:val="nil"/>
            </w:tcBorders>
            <w:shd w:val="solid" w:color="FFFFFF" w:fill="auto"/>
          </w:tcPr>
          <w:bookmarkEnd w:id="367"/>
          <w:p w14:paraId="7D4CA106" w14:textId="77777777" w:rsidR="003C3971" w:rsidRPr="00986958" w:rsidRDefault="003C3971" w:rsidP="00C72833">
            <w:pPr>
              <w:pStyle w:val="TAL"/>
              <w:jc w:val="center"/>
              <w:rPr>
                <w:b/>
                <w:sz w:val="16"/>
              </w:rPr>
            </w:pPr>
            <w:r w:rsidRPr="00986958">
              <w:rPr>
                <w:b/>
              </w:rPr>
              <w:t>Change history</w:t>
            </w:r>
          </w:p>
        </w:tc>
      </w:tr>
      <w:tr w:rsidR="003C3971" w:rsidRPr="00986958" w14:paraId="09E54255" w14:textId="77777777" w:rsidTr="00820A5B">
        <w:tc>
          <w:tcPr>
            <w:tcW w:w="800" w:type="dxa"/>
            <w:shd w:val="pct10" w:color="auto" w:fill="FFFFFF"/>
          </w:tcPr>
          <w:p w14:paraId="133C4DCD" w14:textId="77777777" w:rsidR="003C3971" w:rsidRPr="00986958" w:rsidRDefault="003C3971" w:rsidP="00C72833">
            <w:pPr>
              <w:pStyle w:val="TAL"/>
              <w:rPr>
                <w:b/>
                <w:sz w:val="16"/>
              </w:rPr>
            </w:pPr>
            <w:r w:rsidRPr="00986958">
              <w:rPr>
                <w:b/>
                <w:sz w:val="16"/>
              </w:rPr>
              <w:t>Date</w:t>
            </w:r>
          </w:p>
        </w:tc>
        <w:tc>
          <w:tcPr>
            <w:tcW w:w="800" w:type="dxa"/>
            <w:shd w:val="pct10" w:color="auto" w:fill="FFFFFF"/>
          </w:tcPr>
          <w:p w14:paraId="0B81700B" w14:textId="77777777" w:rsidR="003C3971" w:rsidRPr="00986958" w:rsidRDefault="00DF2B1F" w:rsidP="00C72833">
            <w:pPr>
              <w:pStyle w:val="TAL"/>
              <w:rPr>
                <w:b/>
                <w:sz w:val="16"/>
              </w:rPr>
            </w:pPr>
            <w:r w:rsidRPr="00986958">
              <w:rPr>
                <w:b/>
                <w:sz w:val="16"/>
              </w:rPr>
              <w:t>Meeting</w:t>
            </w:r>
          </w:p>
        </w:tc>
        <w:tc>
          <w:tcPr>
            <w:tcW w:w="1094" w:type="dxa"/>
            <w:shd w:val="pct10" w:color="auto" w:fill="FFFFFF"/>
          </w:tcPr>
          <w:p w14:paraId="7FB3FCCE" w14:textId="77777777" w:rsidR="003C3971" w:rsidRPr="00986958" w:rsidRDefault="003C3971" w:rsidP="00DF2B1F">
            <w:pPr>
              <w:pStyle w:val="TAL"/>
              <w:rPr>
                <w:b/>
                <w:sz w:val="16"/>
              </w:rPr>
            </w:pPr>
            <w:r w:rsidRPr="00986958">
              <w:rPr>
                <w:b/>
                <w:sz w:val="16"/>
              </w:rPr>
              <w:t>TDoc</w:t>
            </w:r>
          </w:p>
        </w:tc>
        <w:tc>
          <w:tcPr>
            <w:tcW w:w="525" w:type="dxa"/>
            <w:shd w:val="pct10" w:color="auto" w:fill="FFFFFF"/>
          </w:tcPr>
          <w:p w14:paraId="36F66E7C" w14:textId="77777777" w:rsidR="003C3971" w:rsidRPr="00986958" w:rsidRDefault="003C3971" w:rsidP="00C72833">
            <w:pPr>
              <w:pStyle w:val="TAL"/>
              <w:rPr>
                <w:b/>
                <w:sz w:val="16"/>
              </w:rPr>
            </w:pPr>
            <w:r w:rsidRPr="00986958">
              <w:rPr>
                <w:b/>
                <w:sz w:val="16"/>
              </w:rPr>
              <w:t>CR</w:t>
            </w:r>
          </w:p>
        </w:tc>
        <w:tc>
          <w:tcPr>
            <w:tcW w:w="425" w:type="dxa"/>
            <w:shd w:val="pct10" w:color="auto" w:fill="FFFFFF"/>
          </w:tcPr>
          <w:p w14:paraId="26F96A6F" w14:textId="77777777" w:rsidR="003C3971" w:rsidRPr="00986958" w:rsidRDefault="003C3971" w:rsidP="00C72833">
            <w:pPr>
              <w:pStyle w:val="TAL"/>
              <w:rPr>
                <w:b/>
                <w:sz w:val="16"/>
              </w:rPr>
            </w:pPr>
            <w:r w:rsidRPr="00986958">
              <w:rPr>
                <w:b/>
                <w:sz w:val="16"/>
              </w:rPr>
              <w:t>Rev</w:t>
            </w:r>
          </w:p>
        </w:tc>
        <w:tc>
          <w:tcPr>
            <w:tcW w:w="425" w:type="dxa"/>
            <w:shd w:val="pct10" w:color="auto" w:fill="FFFFFF"/>
          </w:tcPr>
          <w:p w14:paraId="4974E091" w14:textId="77777777" w:rsidR="003C3971" w:rsidRPr="00986958" w:rsidRDefault="003C3971" w:rsidP="00C72833">
            <w:pPr>
              <w:pStyle w:val="TAL"/>
              <w:rPr>
                <w:b/>
                <w:sz w:val="16"/>
              </w:rPr>
            </w:pPr>
            <w:r w:rsidRPr="00986958">
              <w:rPr>
                <w:b/>
                <w:sz w:val="16"/>
              </w:rPr>
              <w:t>Cat</w:t>
            </w:r>
          </w:p>
        </w:tc>
        <w:tc>
          <w:tcPr>
            <w:tcW w:w="4962" w:type="dxa"/>
            <w:shd w:val="pct10" w:color="auto" w:fill="FFFFFF"/>
          </w:tcPr>
          <w:p w14:paraId="23D7F604" w14:textId="77777777" w:rsidR="003C3971" w:rsidRPr="00986958" w:rsidRDefault="003C3971" w:rsidP="00C72833">
            <w:pPr>
              <w:pStyle w:val="TAL"/>
              <w:rPr>
                <w:b/>
                <w:sz w:val="16"/>
              </w:rPr>
            </w:pPr>
            <w:r w:rsidRPr="00986958">
              <w:rPr>
                <w:b/>
                <w:sz w:val="16"/>
              </w:rPr>
              <w:t>Subject/Comment</w:t>
            </w:r>
          </w:p>
        </w:tc>
        <w:tc>
          <w:tcPr>
            <w:tcW w:w="708" w:type="dxa"/>
            <w:shd w:val="pct10" w:color="auto" w:fill="FFFFFF"/>
          </w:tcPr>
          <w:p w14:paraId="2F05BB0A" w14:textId="77777777" w:rsidR="003C3971" w:rsidRPr="00986958" w:rsidRDefault="003C3971" w:rsidP="00C72833">
            <w:pPr>
              <w:pStyle w:val="TAL"/>
              <w:rPr>
                <w:b/>
                <w:sz w:val="16"/>
              </w:rPr>
            </w:pPr>
            <w:r w:rsidRPr="00986958">
              <w:rPr>
                <w:b/>
                <w:sz w:val="16"/>
              </w:rPr>
              <w:t>New vers</w:t>
            </w:r>
            <w:r w:rsidR="00DF2B1F" w:rsidRPr="00986958">
              <w:rPr>
                <w:b/>
                <w:sz w:val="16"/>
              </w:rPr>
              <w:t>ion</w:t>
            </w:r>
          </w:p>
        </w:tc>
      </w:tr>
      <w:tr w:rsidR="00315252" w:rsidRPr="00986958" w14:paraId="1F60958F" w14:textId="77777777" w:rsidTr="00820A5B">
        <w:tc>
          <w:tcPr>
            <w:tcW w:w="800" w:type="dxa"/>
            <w:shd w:val="solid" w:color="FFFFFF" w:fill="auto"/>
          </w:tcPr>
          <w:p w14:paraId="3B2E663C"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7E14DDD7"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018F7D57" w14:textId="77777777" w:rsidR="00315252" w:rsidRPr="00986958" w:rsidRDefault="00315252" w:rsidP="00315252">
            <w:pPr>
              <w:pStyle w:val="TAC"/>
              <w:rPr>
                <w:sz w:val="16"/>
                <w:szCs w:val="16"/>
                <w:lang w:eastAsia="ko-KR"/>
              </w:rPr>
            </w:pPr>
            <w:r w:rsidRPr="00986958">
              <w:rPr>
                <w:rFonts w:hint="eastAsia"/>
                <w:sz w:val="16"/>
                <w:szCs w:val="16"/>
                <w:lang w:eastAsia="ko-KR"/>
              </w:rPr>
              <w:t>C1-193478</w:t>
            </w:r>
          </w:p>
        </w:tc>
        <w:tc>
          <w:tcPr>
            <w:tcW w:w="525" w:type="dxa"/>
            <w:shd w:val="solid" w:color="FFFFFF" w:fill="auto"/>
          </w:tcPr>
          <w:p w14:paraId="78C82C5F" w14:textId="77777777" w:rsidR="00315252" w:rsidRPr="00986958" w:rsidRDefault="00315252" w:rsidP="00315252">
            <w:pPr>
              <w:pStyle w:val="TAL"/>
              <w:rPr>
                <w:sz w:val="16"/>
                <w:szCs w:val="16"/>
              </w:rPr>
            </w:pPr>
          </w:p>
        </w:tc>
        <w:tc>
          <w:tcPr>
            <w:tcW w:w="425" w:type="dxa"/>
            <w:shd w:val="solid" w:color="FFFFFF" w:fill="auto"/>
          </w:tcPr>
          <w:p w14:paraId="325B3A71" w14:textId="77777777" w:rsidR="00315252" w:rsidRPr="00986958" w:rsidRDefault="00315252" w:rsidP="00315252">
            <w:pPr>
              <w:pStyle w:val="TAR"/>
              <w:rPr>
                <w:sz w:val="16"/>
                <w:szCs w:val="16"/>
              </w:rPr>
            </w:pPr>
          </w:p>
        </w:tc>
        <w:tc>
          <w:tcPr>
            <w:tcW w:w="425" w:type="dxa"/>
            <w:shd w:val="solid" w:color="FFFFFF" w:fill="auto"/>
          </w:tcPr>
          <w:p w14:paraId="70DDBEB7" w14:textId="77777777" w:rsidR="00315252" w:rsidRPr="00986958" w:rsidRDefault="00315252" w:rsidP="00315252">
            <w:pPr>
              <w:pStyle w:val="TAC"/>
              <w:rPr>
                <w:sz w:val="16"/>
                <w:szCs w:val="16"/>
              </w:rPr>
            </w:pPr>
          </w:p>
        </w:tc>
        <w:tc>
          <w:tcPr>
            <w:tcW w:w="4962" w:type="dxa"/>
            <w:shd w:val="solid" w:color="FFFFFF" w:fill="auto"/>
          </w:tcPr>
          <w:p w14:paraId="05EA5F21" w14:textId="77777777" w:rsidR="00315252" w:rsidRPr="00986958" w:rsidRDefault="00315252" w:rsidP="00315252">
            <w:pPr>
              <w:pStyle w:val="TAL"/>
              <w:rPr>
                <w:sz w:val="16"/>
                <w:szCs w:val="16"/>
              </w:rPr>
            </w:pPr>
            <w:r w:rsidRPr="00986958">
              <w:rPr>
                <w:bCs/>
                <w:snapToGrid w:val="0"/>
                <w:sz w:val="16"/>
                <w:lang w:val="en-AU"/>
              </w:rPr>
              <w:t>Draft skeleton provided in C1-193478 by the rapporteur.</w:t>
            </w:r>
          </w:p>
        </w:tc>
        <w:tc>
          <w:tcPr>
            <w:tcW w:w="708" w:type="dxa"/>
            <w:shd w:val="solid" w:color="FFFFFF" w:fill="auto"/>
          </w:tcPr>
          <w:p w14:paraId="0B503727" w14:textId="77777777" w:rsidR="00315252" w:rsidRPr="00986958" w:rsidRDefault="00315252" w:rsidP="00315252">
            <w:pPr>
              <w:pStyle w:val="TAC"/>
              <w:rPr>
                <w:sz w:val="16"/>
                <w:szCs w:val="16"/>
                <w:lang w:eastAsia="ko-KR"/>
              </w:rPr>
            </w:pPr>
            <w:r w:rsidRPr="00986958">
              <w:rPr>
                <w:rFonts w:hint="eastAsia"/>
                <w:sz w:val="16"/>
                <w:szCs w:val="16"/>
                <w:lang w:eastAsia="ko-KR"/>
              </w:rPr>
              <w:t>0.0.</w:t>
            </w:r>
            <w:r w:rsidRPr="00986958">
              <w:rPr>
                <w:sz w:val="16"/>
                <w:szCs w:val="16"/>
                <w:lang w:eastAsia="ko-KR"/>
              </w:rPr>
              <w:t>0</w:t>
            </w:r>
          </w:p>
        </w:tc>
      </w:tr>
      <w:tr w:rsidR="00315252" w:rsidRPr="00986958" w14:paraId="31E4FDDA" w14:textId="77777777" w:rsidTr="00820A5B">
        <w:tc>
          <w:tcPr>
            <w:tcW w:w="800" w:type="dxa"/>
            <w:shd w:val="solid" w:color="FFFFFF" w:fill="auto"/>
          </w:tcPr>
          <w:p w14:paraId="57563FE0"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22DD65AB"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22921D2D" w14:textId="77777777" w:rsidR="00315252" w:rsidRPr="00986958" w:rsidRDefault="00315252" w:rsidP="00315252">
            <w:pPr>
              <w:pStyle w:val="TAC"/>
              <w:rPr>
                <w:sz w:val="16"/>
                <w:szCs w:val="16"/>
                <w:lang w:eastAsia="ko-KR"/>
              </w:rPr>
            </w:pPr>
          </w:p>
        </w:tc>
        <w:tc>
          <w:tcPr>
            <w:tcW w:w="525" w:type="dxa"/>
            <w:shd w:val="solid" w:color="FFFFFF" w:fill="auto"/>
          </w:tcPr>
          <w:p w14:paraId="5A7608D5" w14:textId="77777777" w:rsidR="00315252" w:rsidRPr="00986958" w:rsidRDefault="00315252" w:rsidP="00315252">
            <w:pPr>
              <w:pStyle w:val="TAL"/>
              <w:rPr>
                <w:sz w:val="16"/>
                <w:szCs w:val="16"/>
              </w:rPr>
            </w:pPr>
          </w:p>
        </w:tc>
        <w:tc>
          <w:tcPr>
            <w:tcW w:w="425" w:type="dxa"/>
            <w:shd w:val="solid" w:color="FFFFFF" w:fill="auto"/>
          </w:tcPr>
          <w:p w14:paraId="7D3DCA23" w14:textId="77777777" w:rsidR="00315252" w:rsidRPr="00986958" w:rsidRDefault="00315252" w:rsidP="00315252">
            <w:pPr>
              <w:pStyle w:val="TAR"/>
              <w:rPr>
                <w:sz w:val="16"/>
                <w:szCs w:val="16"/>
              </w:rPr>
            </w:pPr>
          </w:p>
        </w:tc>
        <w:tc>
          <w:tcPr>
            <w:tcW w:w="425" w:type="dxa"/>
            <w:shd w:val="solid" w:color="FFFFFF" w:fill="auto"/>
          </w:tcPr>
          <w:p w14:paraId="46809D19" w14:textId="77777777" w:rsidR="00315252" w:rsidRPr="00986958" w:rsidRDefault="00315252" w:rsidP="00315252">
            <w:pPr>
              <w:pStyle w:val="TAC"/>
              <w:rPr>
                <w:sz w:val="16"/>
                <w:szCs w:val="16"/>
              </w:rPr>
            </w:pPr>
          </w:p>
        </w:tc>
        <w:tc>
          <w:tcPr>
            <w:tcW w:w="4962" w:type="dxa"/>
            <w:shd w:val="solid" w:color="FFFFFF" w:fill="auto"/>
          </w:tcPr>
          <w:p w14:paraId="4F178FA3" w14:textId="77777777" w:rsidR="00315252" w:rsidRPr="00986958" w:rsidRDefault="00315252" w:rsidP="00315252">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r>
            <w:r w:rsidRPr="00986958">
              <w:rPr>
                <w:bCs/>
                <w:snapToGrid w:val="0"/>
                <w:sz w:val="16"/>
                <w:lang w:val="en-AU"/>
              </w:rPr>
              <w:t>C1-193479</w:t>
            </w:r>
          </w:p>
        </w:tc>
        <w:tc>
          <w:tcPr>
            <w:tcW w:w="708" w:type="dxa"/>
            <w:shd w:val="solid" w:color="FFFFFF" w:fill="auto"/>
          </w:tcPr>
          <w:p w14:paraId="55EE4BF6" w14:textId="77777777" w:rsidR="00315252" w:rsidRPr="00986958" w:rsidRDefault="00315252" w:rsidP="00315252">
            <w:pPr>
              <w:pStyle w:val="TAC"/>
              <w:rPr>
                <w:sz w:val="16"/>
                <w:szCs w:val="16"/>
                <w:lang w:val="en-AU" w:eastAsia="ko-KR"/>
              </w:rPr>
            </w:pPr>
            <w:r w:rsidRPr="00986958">
              <w:rPr>
                <w:sz w:val="16"/>
                <w:szCs w:val="16"/>
                <w:lang w:val="en-AU" w:eastAsia="ko-KR"/>
              </w:rPr>
              <w:t>0.1.0</w:t>
            </w:r>
          </w:p>
        </w:tc>
      </w:tr>
      <w:tr w:rsidR="00DD2F7B" w:rsidRPr="00986958" w14:paraId="4FB47D0C" w14:textId="77777777" w:rsidTr="00820A5B">
        <w:tc>
          <w:tcPr>
            <w:tcW w:w="800" w:type="dxa"/>
            <w:shd w:val="solid" w:color="FFFFFF" w:fill="auto"/>
          </w:tcPr>
          <w:p w14:paraId="38EB53BC" w14:textId="77777777" w:rsidR="00DD2F7B" w:rsidRPr="00986958" w:rsidRDefault="00DD2F7B" w:rsidP="00DD2F7B">
            <w:pPr>
              <w:pStyle w:val="TAC"/>
              <w:rPr>
                <w:sz w:val="16"/>
                <w:szCs w:val="16"/>
                <w:lang w:eastAsia="ko-KR"/>
              </w:rPr>
            </w:pPr>
            <w:r w:rsidRPr="00986958">
              <w:rPr>
                <w:rFonts w:hint="eastAsia"/>
                <w:sz w:val="16"/>
                <w:szCs w:val="16"/>
                <w:lang w:eastAsia="ko-KR"/>
              </w:rPr>
              <w:t>2019-09</w:t>
            </w:r>
          </w:p>
        </w:tc>
        <w:tc>
          <w:tcPr>
            <w:tcW w:w="800" w:type="dxa"/>
            <w:shd w:val="solid" w:color="FFFFFF" w:fill="auto"/>
          </w:tcPr>
          <w:p w14:paraId="36F82E56" w14:textId="77777777" w:rsidR="00DD2F7B" w:rsidRPr="00986958" w:rsidRDefault="00DD2F7B" w:rsidP="00DD2F7B">
            <w:pPr>
              <w:pStyle w:val="TAC"/>
              <w:rPr>
                <w:sz w:val="16"/>
                <w:szCs w:val="16"/>
                <w:lang w:eastAsia="ko-KR"/>
              </w:rPr>
            </w:pPr>
            <w:r w:rsidRPr="00986958">
              <w:rPr>
                <w:rFonts w:hint="eastAsia"/>
                <w:sz w:val="16"/>
                <w:szCs w:val="16"/>
                <w:lang w:eastAsia="ko-KR"/>
              </w:rPr>
              <w:t>CT1#119</w:t>
            </w:r>
          </w:p>
        </w:tc>
        <w:tc>
          <w:tcPr>
            <w:tcW w:w="1094" w:type="dxa"/>
            <w:shd w:val="solid" w:color="FFFFFF" w:fill="auto"/>
          </w:tcPr>
          <w:p w14:paraId="6A166751" w14:textId="77777777" w:rsidR="00DD2F7B" w:rsidRPr="00986958" w:rsidRDefault="00DD2F7B" w:rsidP="00DD2F7B">
            <w:pPr>
              <w:pStyle w:val="TAC"/>
              <w:rPr>
                <w:sz w:val="16"/>
                <w:szCs w:val="16"/>
                <w:lang w:eastAsia="ko-KR"/>
              </w:rPr>
            </w:pPr>
          </w:p>
        </w:tc>
        <w:tc>
          <w:tcPr>
            <w:tcW w:w="525" w:type="dxa"/>
            <w:shd w:val="solid" w:color="FFFFFF" w:fill="auto"/>
          </w:tcPr>
          <w:p w14:paraId="7886729A" w14:textId="77777777" w:rsidR="00DD2F7B" w:rsidRPr="00986958" w:rsidRDefault="00DD2F7B" w:rsidP="00DD2F7B">
            <w:pPr>
              <w:pStyle w:val="TAL"/>
              <w:rPr>
                <w:sz w:val="16"/>
                <w:szCs w:val="16"/>
              </w:rPr>
            </w:pPr>
          </w:p>
        </w:tc>
        <w:tc>
          <w:tcPr>
            <w:tcW w:w="425" w:type="dxa"/>
            <w:shd w:val="solid" w:color="FFFFFF" w:fill="auto"/>
          </w:tcPr>
          <w:p w14:paraId="58E77887" w14:textId="77777777" w:rsidR="00DD2F7B" w:rsidRPr="00986958" w:rsidRDefault="00DD2F7B" w:rsidP="00DD2F7B">
            <w:pPr>
              <w:pStyle w:val="TAR"/>
              <w:rPr>
                <w:sz w:val="16"/>
                <w:szCs w:val="16"/>
              </w:rPr>
            </w:pPr>
          </w:p>
        </w:tc>
        <w:tc>
          <w:tcPr>
            <w:tcW w:w="425" w:type="dxa"/>
            <w:shd w:val="solid" w:color="FFFFFF" w:fill="auto"/>
          </w:tcPr>
          <w:p w14:paraId="4307B32D" w14:textId="77777777" w:rsidR="00DD2F7B" w:rsidRPr="00986958" w:rsidRDefault="00DD2F7B" w:rsidP="00DD2F7B">
            <w:pPr>
              <w:pStyle w:val="TAC"/>
              <w:rPr>
                <w:sz w:val="16"/>
                <w:szCs w:val="16"/>
              </w:rPr>
            </w:pPr>
          </w:p>
        </w:tc>
        <w:tc>
          <w:tcPr>
            <w:tcW w:w="4962" w:type="dxa"/>
            <w:shd w:val="solid" w:color="FFFFFF" w:fill="auto"/>
          </w:tcPr>
          <w:p w14:paraId="1971A0EA" w14:textId="77777777" w:rsidR="00DD2F7B" w:rsidRPr="00986958" w:rsidRDefault="00DD2F7B" w:rsidP="00DD2F7B">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C1-194553, C1-194847, C1-194849 and C1-194850</w:t>
            </w:r>
          </w:p>
        </w:tc>
        <w:tc>
          <w:tcPr>
            <w:tcW w:w="708" w:type="dxa"/>
            <w:shd w:val="solid" w:color="FFFFFF" w:fill="auto"/>
          </w:tcPr>
          <w:p w14:paraId="3736E323" w14:textId="77777777" w:rsidR="00DD2F7B" w:rsidRPr="00986958" w:rsidRDefault="00DD2F7B" w:rsidP="00DD2F7B">
            <w:pPr>
              <w:pStyle w:val="TAC"/>
              <w:rPr>
                <w:sz w:val="16"/>
                <w:szCs w:val="16"/>
                <w:lang w:val="en-AU" w:eastAsia="ko-KR"/>
              </w:rPr>
            </w:pPr>
            <w:r w:rsidRPr="00986958">
              <w:rPr>
                <w:sz w:val="16"/>
                <w:szCs w:val="16"/>
                <w:lang w:val="en-AU" w:eastAsia="ko-KR"/>
              </w:rPr>
              <w:t>0.2.0</w:t>
            </w:r>
          </w:p>
        </w:tc>
      </w:tr>
      <w:tr w:rsidR="007C0DDA" w:rsidRPr="00986958" w14:paraId="2C58C3CA" w14:textId="77777777" w:rsidTr="00820A5B">
        <w:tc>
          <w:tcPr>
            <w:tcW w:w="800" w:type="dxa"/>
            <w:shd w:val="solid" w:color="FFFFFF" w:fill="auto"/>
          </w:tcPr>
          <w:p w14:paraId="5A2E0C33" w14:textId="77777777" w:rsidR="007C0DDA" w:rsidRPr="00986958" w:rsidRDefault="007C0DDA" w:rsidP="00DD2F7B">
            <w:pPr>
              <w:pStyle w:val="TAC"/>
              <w:rPr>
                <w:sz w:val="16"/>
                <w:szCs w:val="16"/>
                <w:lang w:eastAsia="ko-KR"/>
              </w:rPr>
            </w:pPr>
            <w:r w:rsidRPr="00986958">
              <w:rPr>
                <w:rFonts w:hint="eastAsia"/>
                <w:sz w:val="16"/>
                <w:szCs w:val="16"/>
                <w:lang w:eastAsia="ko-KR"/>
              </w:rPr>
              <w:t>2019-10</w:t>
            </w:r>
          </w:p>
        </w:tc>
        <w:tc>
          <w:tcPr>
            <w:tcW w:w="800" w:type="dxa"/>
            <w:shd w:val="solid" w:color="FFFFFF" w:fill="auto"/>
          </w:tcPr>
          <w:p w14:paraId="3396EE60" w14:textId="77777777" w:rsidR="007C0DDA" w:rsidRPr="00986958" w:rsidRDefault="007C0DDA" w:rsidP="00DD2F7B">
            <w:pPr>
              <w:pStyle w:val="TAC"/>
              <w:rPr>
                <w:sz w:val="16"/>
                <w:szCs w:val="16"/>
                <w:lang w:eastAsia="ko-KR"/>
              </w:rPr>
            </w:pPr>
            <w:r w:rsidRPr="00986958">
              <w:rPr>
                <w:rFonts w:hint="eastAsia"/>
                <w:sz w:val="16"/>
                <w:szCs w:val="16"/>
                <w:lang w:eastAsia="ko-KR"/>
              </w:rPr>
              <w:t>CT1#120</w:t>
            </w:r>
          </w:p>
        </w:tc>
        <w:tc>
          <w:tcPr>
            <w:tcW w:w="1094" w:type="dxa"/>
            <w:shd w:val="solid" w:color="FFFFFF" w:fill="auto"/>
          </w:tcPr>
          <w:p w14:paraId="4043974A" w14:textId="77777777" w:rsidR="007C0DDA" w:rsidRPr="00986958" w:rsidRDefault="007C0DDA" w:rsidP="00DD2F7B">
            <w:pPr>
              <w:pStyle w:val="TAC"/>
              <w:rPr>
                <w:sz w:val="16"/>
                <w:szCs w:val="16"/>
                <w:lang w:eastAsia="ko-KR"/>
              </w:rPr>
            </w:pPr>
          </w:p>
        </w:tc>
        <w:tc>
          <w:tcPr>
            <w:tcW w:w="525" w:type="dxa"/>
            <w:shd w:val="solid" w:color="FFFFFF" w:fill="auto"/>
          </w:tcPr>
          <w:p w14:paraId="7C0FD77B" w14:textId="77777777" w:rsidR="007C0DDA" w:rsidRPr="00986958" w:rsidRDefault="007C0DDA" w:rsidP="00DD2F7B">
            <w:pPr>
              <w:pStyle w:val="TAL"/>
              <w:rPr>
                <w:sz w:val="16"/>
                <w:szCs w:val="16"/>
              </w:rPr>
            </w:pPr>
          </w:p>
        </w:tc>
        <w:tc>
          <w:tcPr>
            <w:tcW w:w="425" w:type="dxa"/>
            <w:shd w:val="solid" w:color="FFFFFF" w:fill="auto"/>
          </w:tcPr>
          <w:p w14:paraId="06CA9594" w14:textId="77777777" w:rsidR="007C0DDA" w:rsidRPr="00986958" w:rsidRDefault="007C0DDA" w:rsidP="00DD2F7B">
            <w:pPr>
              <w:pStyle w:val="TAR"/>
              <w:rPr>
                <w:sz w:val="16"/>
                <w:szCs w:val="16"/>
              </w:rPr>
            </w:pPr>
          </w:p>
        </w:tc>
        <w:tc>
          <w:tcPr>
            <w:tcW w:w="425" w:type="dxa"/>
            <w:shd w:val="solid" w:color="FFFFFF" w:fill="auto"/>
          </w:tcPr>
          <w:p w14:paraId="24D9070A" w14:textId="77777777" w:rsidR="007C0DDA" w:rsidRPr="00986958" w:rsidRDefault="007C0DDA" w:rsidP="00DD2F7B">
            <w:pPr>
              <w:pStyle w:val="TAC"/>
              <w:rPr>
                <w:sz w:val="16"/>
                <w:szCs w:val="16"/>
              </w:rPr>
            </w:pPr>
          </w:p>
        </w:tc>
        <w:tc>
          <w:tcPr>
            <w:tcW w:w="4962" w:type="dxa"/>
            <w:shd w:val="solid" w:color="FFFFFF" w:fill="auto"/>
          </w:tcPr>
          <w:p w14:paraId="34EFCDEB" w14:textId="77777777" w:rsidR="007C0DDA" w:rsidRPr="00986958" w:rsidRDefault="007C0DDA" w:rsidP="007C0DDA">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C1-196493</w:t>
            </w:r>
          </w:p>
        </w:tc>
        <w:tc>
          <w:tcPr>
            <w:tcW w:w="708" w:type="dxa"/>
            <w:shd w:val="solid" w:color="FFFFFF" w:fill="auto"/>
          </w:tcPr>
          <w:p w14:paraId="6EBB8E8E" w14:textId="77777777" w:rsidR="007C0DDA" w:rsidRPr="00986958" w:rsidRDefault="007C0DDA" w:rsidP="00DD2F7B">
            <w:pPr>
              <w:pStyle w:val="TAC"/>
              <w:rPr>
                <w:sz w:val="16"/>
                <w:szCs w:val="16"/>
                <w:lang w:val="en-AU" w:eastAsia="ko-KR"/>
              </w:rPr>
            </w:pPr>
            <w:r w:rsidRPr="00986958">
              <w:rPr>
                <w:rFonts w:hint="eastAsia"/>
                <w:sz w:val="16"/>
                <w:szCs w:val="16"/>
                <w:lang w:val="en-AU" w:eastAsia="ko-KR"/>
              </w:rPr>
              <w:t>0.3.0</w:t>
            </w:r>
          </w:p>
        </w:tc>
      </w:tr>
      <w:tr w:rsidR="004E0D03" w:rsidRPr="00986958" w14:paraId="57726757" w14:textId="77777777" w:rsidTr="00820A5B">
        <w:tc>
          <w:tcPr>
            <w:tcW w:w="800" w:type="dxa"/>
            <w:shd w:val="solid" w:color="FFFFFF" w:fill="auto"/>
          </w:tcPr>
          <w:p w14:paraId="645BECEE" w14:textId="77777777" w:rsidR="004E0D03" w:rsidRPr="00986958" w:rsidRDefault="004E0D03" w:rsidP="00DD2F7B">
            <w:pPr>
              <w:pStyle w:val="TAC"/>
              <w:rPr>
                <w:sz w:val="16"/>
                <w:szCs w:val="16"/>
                <w:lang w:eastAsia="ko-KR"/>
              </w:rPr>
            </w:pPr>
            <w:r w:rsidRPr="00986958">
              <w:rPr>
                <w:sz w:val="16"/>
                <w:szCs w:val="16"/>
                <w:lang w:eastAsia="ko-KR"/>
              </w:rPr>
              <w:t>2019-12</w:t>
            </w:r>
          </w:p>
        </w:tc>
        <w:tc>
          <w:tcPr>
            <w:tcW w:w="800" w:type="dxa"/>
            <w:shd w:val="solid" w:color="FFFFFF" w:fill="auto"/>
          </w:tcPr>
          <w:p w14:paraId="359D4A6B" w14:textId="77777777" w:rsidR="004E0D03" w:rsidRPr="00986958" w:rsidRDefault="004E0D03" w:rsidP="00DD2F7B">
            <w:pPr>
              <w:pStyle w:val="TAC"/>
              <w:rPr>
                <w:sz w:val="16"/>
                <w:szCs w:val="16"/>
                <w:lang w:eastAsia="ko-KR"/>
              </w:rPr>
            </w:pPr>
            <w:r w:rsidRPr="00986958">
              <w:rPr>
                <w:sz w:val="16"/>
                <w:szCs w:val="16"/>
                <w:lang w:eastAsia="ko-KR"/>
              </w:rPr>
              <w:t>CT</w:t>
            </w:r>
            <w:r w:rsidR="002D37B1" w:rsidRPr="00986958">
              <w:rPr>
                <w:sz w:val="16"/>
                <w:szCs w:val="16"/>
                <w:lang w:eastAsia="ko-KR"/>
              </w:rPr>
              <w:t>#</w:t>
            </w:r>
            <w:r w:rsidRPr="00986958">
              <w:rPr>
                <w:sz w:val="16"/>
                <w:szCs w:val="16"/>
                <w:lang w:eastAsia="ko-KR"/>
              </w:rPr>
              <w:t>86</w:t>
            </w:r>
          </w:p>
        </w:tc>
        <w:tc>
          <w:tcPr>
            <w:tcW w:w="1094" w:type="dxa"/>
            <w:shd w:val="solid" w:color="FFFFFF" w:fill="auto"/>
          </w:tcPr>
          <w:p w14:paraId="6E3CAA2F" w14:textId="77777777" w:rsidR="004E0D03" w:rsidRPr="00986958" w:rsidRDefault="004E0D03" w:rsidP="00DD2F7B">
            <w:pPr>
              <w:pStyle w:val="TAC"/>
              <w:rPr>
                <w:sz w:val="16"/>
                <w:szCs w:val="16"/>
                <w:lang w:eastAsia="ko-KR"/>
              </w:rPr>
            </w:pPr>
            <w:r w:rsidRPr="00986958">
              <w:rPr>
                <w:sz w:val="16"/>
                <w:szCs w:val="16"/>
                <w:lang w:eastAsia="ko-KR"/>
              </w:rPr>
              <w:t>CP-193157</w:t>
            </w:r>
          </w:p>
        </w:tc>
        <w:tc>
          <w:tcPr>
            <w:tcW w:w="525" w:type="dxa"/>
            <w:shd w:val="solid" w:color="FFFFFF" w:fill="auto"/>
          </w:tcPr>
          <w:p w14:paraId="2859B992" w14:textId="77777777" w:rsidR="004E0D03" w:rsidRPr="00986958" w:rsidRDefault="004E0D03" w:rsidP="00DD2F7B">
            <w:pPr>
              <w:pStyle w:val="TAL"/>
              <w:rPr>
                <w:sz w:val="16"/>
                <w:szCs w:val="16"/>
              </w:rPr>
            </w:pPr>
          </w:p>
        </w:tc>
        <w:tc>
          <w:tcPr>
            <w:tcW w:w="425" w:type="dxa"/>
            <w:shd w:val="solid" w:color="FFFFFF" w:fill="auto"/>
          </w:tcPr>
          <w:p w14:paraId="1530F07B" w14:textId="77777777" w:rsidR="004E0D03" w:rsidRPr="00986958" w:rsidRDefault="004E0D03" w:rsidP="00DD2F7B">
            <w:pPr>
              <w:pStyle w:val="TAR"/>
              <w:rPr>
                <w:sz w:val="16"/>
                <w:szCs w:val="16"/>
              </w:rPr>
            </w:pPr>
          </w:p>
        </w:tc>
        <w:tc>
          <w:tcPr>
            <w:tcW w:w="425" w:type="dxa"/>
            <w:shd w:val="solid" w:color="FFFFFF" w:fill="auto"/>
          </w:tcPr>
          <w:p w14:paraId="11865B61" w14:textId="77777777" w:rsidR="004E0D03" w:rsidRPr="00986958" w:rsidRDefault="004E0D03" w:rsidP="00DD2F7B">
            <w:pPr>
              <w:pStyle w:val="TAC"/>
              <w:rPr>
                <w:sz w:val="16"/>
                <w:szCs w:val="16"/>
              </w:rPr>
            </w:pPr>
          </w:p>
        </w:tc>
        <w:tc>
          <w:tcPr>
            <w:tcW w:w="4962" w:type="dxa"/>
            <w:shd w:val="solid" w:color="FFFFFF" w:fill="auto"/>
          </w:tcPr>
          <w:p w14:paraId="6A6C50A8" w14:textId="77777777" w:rsidR="004E0D03" w:rsidRPr="00986958" w:rsidRDefault="004E0D03" w:rsidP="007C0DDA">
            <w:pPr>
              <w:pStyle w:val="TAL"/>
              <w:rPr>
                <w:bCs/>
                <w:snapToGrid w:val="0"/>
                <w:sz w:val="16"/>
                <w:lang w:val="en-AU" w:eastAsia="ko-KR"/>
              </w:rPr>
            </w:pPr>
            <w:r w:rsidRPr="00986958">
              <w:rPr>
                <w:bCs/>
                <w:snapToGrid w:val="0"/>
                <w:sz w:val="16"/>
                <w:lang w:val="en-AU" w:eastAsia="ko-KR"/>
              </w:rPr>
              <w:t xml:space="preserve">Presentation for information at TSG CT </w:t>
            </w:r>
          </w:p>
        </w:tc>
        <w:tc>
          <w:tcPr>
            <w:tcW w:w="708" w:type="dxa"/>
            <w:shd w:val="solid" w:color="FFFFFF" w:fill="auto"/>
          </w:tcPr>
          <w:p w14:paraId="585F349E" w14:textId="77777777" w:rsidR="004E0D03" w:rsidRPr="00986958" w:rsidRDefault="004E0D03" w:rsidP="00DD2F7B">
            <w:pPr>
              <w:pStyle w:val="TAC"/>
              <w:rPr>
                <w:sz w:val="16"/>
                <w:szCs w:val="16"/>
                <w:lang w:val="en-AU" w:eastAsia="ko-KR"/>
              </w:rPr>
            </w:pPr>
            <w:r w:rsidRPr="00986958">
              <w:rPr>
                <w:sz w:val="16"/>
                <w:szCs w:val="16"/>
                <w:lang w:val="en-AU" w:eastAsia="ko-KR"/>
              </w:rPr>
              <w:t>1.0.0</w:t>
            </w:r>
          </w:p>
        </w:tc>
      </w:tr>
      <w:tr w:rsidR="002D37B1" w:rsidRPr="00986958" w14:paraId="1E32DF45" w14:textId="77777777" w:rsidTr="00820A5B">
        <w:tc>
          <w:tcPr>
            <w:tcW w:w="800" w:type="dxa"/>
            <w:shd w:val="solid" w:color="FFFFFF" w:fill="auto"/>
          </w:tcPr>
          <w:p w14:paraId="5AF35B8E" w14:textId="77777777" w:rsidR="002D37B1" w:rsidRPr="00986958" w:rsidRDefault="002D37B1" w:rsidP="00DD2F7B">
            <w:pPr>
              <w:pStyle w:val="TAC"/>
              <w:rPr>
                <w:sz w:val="16"/>
                <w:szCs w:val="16"/>
                <w:lang w:eastAsia="ko-KR"/>
              </w:rPr>
            </w:pPr>
            <w:r w:rsidRPr="00986958">
              <w:rPr>
                <w:sz w:val="16"/>
                <w:szCs w:val="16"/>
                <w:lang w:eastAsia="ko-KR"/>
              </w:rPr>
              <w:t>2019-12</w:t>
            </w:r>
          </w:p>
        </w:tc>
        <w:tc>
          <w:tcPr>
            <w:tcW w:w="800" w:type="dxa"/>
            <w:shd w:val="solid" w:color="FFFFFF" w:fill="auto"/>
          </w:tcPr>
          <w:p w14:paraId="450C4674" w14:textId="77777777" w:rsidR="002D37B1" w:rsidRPr="00986958" w:rsidRDefault="002D37B1" w:rsidP="00DD2F7B">
            <w:pPr>
              <w:pStyle w:val="TAC"/>
              <w:rPr>
                <w:sz w:val="16"/>
                <w:szCs w:val="16"/>
                <w:lang w:eastAsia="ko-KR"/>
              </w:rPr>
            </w:pPr>
            <w:r w:rsidRPr="00986958">
              <w:rPr>
                <w:sz w:val="16"/>
                <w:szCs w:val="16"/>
                <w:lang w:eastAsia="ko-KR"/>
              </w:rPr>
              <w:t>CT#86</w:t>
            </w:r>
          </w:p>
        </w:tc>
        <w:tc>
          <w:tcPr>
            <w:tcW w:w="1094" w:type="dxa"/>
            <w:shd w:val="solid" w:color="FFFFFF" w:fill="auto"/>
          </w:tcPr>
          <w:p w14:paraId="02F7B140" w14:textId="77777777" w:rsidR="002D37B1" w:rsidRPr="00986958" w:rsidRDefault="002D37B1" w:rsidP="00DD2F7B">
            <w:pPr>
              <w:pStyle w:val="TAC"/>
              <w:rPr>
                <w:sz w:val="16"/>
                <w:szCs w:val="16"/>
                <w:lang w:eastAsia="ko-KR"/>
              </w:rPr>
            </w:pPr>
            <w:r w:rsidRPr="00986958">
              <w:rPr>
                <w:sz w:val="16"/>
                <w:szCs w:val="16"/>
                <w:lang w:eastAsia="ko-KR"/>
              </w:rPr>
              <w:t>CP-193290</w:t>
            </w:r>
          </w:p>
        </w:tc>
        <w:tc>
          <w:tcPr>
            <w:tcW w:w="525" w:type="dxa"/>
            <w:shd w:val="solid" w:color="FFFFFF" w:fill="auto"/>
          </w:tcPr>
          <w:p w14:paraId="7357A74F" w14:textId="77777777" w:rsidR="002D37B1" w:rsidRPr="00986958" w:rsidRDefault="002D37B1" w:rsidP="00DD2F7B">
            <w:pPr>
              <w:pStyle w:val="TAL"/>
              <w:rPr>
                <w:sz w:val="16"/>
                <w:szCs w:val="16"/>
              </w:rPr>
            </w:pPr>
          </w:p>
        </w:tc>
        <w:tc>
          <w:tcPr>
            <w:tcW w:w="425" w:type="dxa"/>
            <w:shd w:val="solid" w:color="FFFFFF" w:fill="auto"/>
          </w:tcPr>
          <w:p w14:paraId="04BA7159" w14:textId="77777777" w:rsidR="002D37B1" w:rsidRPr="00986958" w:rsidRDefault="002D37B1" w:rsidP="00DD2F7B">
            <w:pPr>
              <w:pStyle w:val="TAR"/>
              <w:rPr>
                <w:sz w:val="16"/>
                <w:szCs w:val="16"/>
              </w:rPr>
            </w:pPr>
          </w:p>
        </w:tc>
        <w:tc>
          <w:tcPr>
            <w:tcW w:w="425" w:type="dxa"/>
            <w:shd w:val="solid" w:color="FFFFFF" w:fill="auto"/>
          </w:tcPr>
          <w:p w14:paraId="7F9B203F" w14:textId="77777777" w:rsidR="002D37B1" w:rsidRPr="00986958" w:rsidRDefault="002D37B1" w:rsidP="00DD2F7B">
            <w:pPr>
              <w:pStyle w:val="TAC"/>
              <w:rPr>
                <w:sz w:val="16"/>
                <w:szCs w:val="16"/>
              </w:rPr>
            </w:pPr>
          </w:p>
        </w:tc>
        <w:tc>
          <w:tcPr>
            <w:tcW w:w="4962" w:type="dxa"/>
            <w:shd w:val="solid" w:color="FFFFFF" w:fill="auto"/>
          </w:tcPr>
          <w:p w14:paraId="7D310493" w14:textId="77777777" w:rsidR="002D37B1" w:rsidRPr="00986958" w:rsidRDefault="002D37B1" w:rsidP="007C0DDA">
            <w:pPr>
              <w:pStyle w:val="TAL"/>
              <w:rPr>
                <w:bCs/>
                <w:snapToGrid w:val="0"/>
                <w:sz w:val="16"/>
                <w:lang w:val="en-AU" w:eastAsia="ko-KR"/>
              </w:rPr>
            </w:pPr>
            <w:r w:rsidRPr="00986958">
              <w:rPr>
                <w:bCs/>
                <w:snapToGrid w:val="0"/>
                <w:sz w:val="16"/>
                <w:lang w:val="en-AU" w:eastAsia="ko-KR"/>
              </w:rPr>
              <w:t>A title corrected</w:t>
            </w:r>
          </w:p>
        </w:tc>
        <w:tc>
          <w:tcPr>
            <w:tcW w:w="708" w:type="dxa"/>
            <w:shd w:val="solid" w:color="FFFFFF" w:fill="auto"/>
          </w:tcPr>
          <w:p w14:paraId="5C8966A0" w14:textId="77777777" w:rsidR="002D37B1" w:rsidRPr="00986958" w:rsidRDefault="002D37B1" w:rsidP="00DD2F7B">
            <w:pPr>
              <w:pStyle w:val="TAC"/>
              <w:rPr>
                <w:sz w:val="16"/>
                <w:szCs w:val="16"/>
                <w:lang w:val="en-AU" w:eastAsia="ko-KR"/>
              </w:rPr>
            </w:pPr>
            <w:r w:rsidRPr="00986958">
              <w:rPr>
                <w:sz w:val="16"/>
                <w:szCs w:val="16"/>
                <w:lang w:val="en-AU" w:eastAsia="ko-KR"/>
              </w:rPr>
              <w:t>1.0.1</w:t>
            </w:r>
          </w:p>
        </w:tc>
      </w:tr>
      <w:tr w:rsidR="00843CF5" w:rsidRPr="00986958" w14:paraId="4615912B" w14:textId="77777777" w:rsidTr="00820A5B">
        <w:tc>
          <w:tcPr>
            <w:tcW w:w="800" w:type="dxa"/>
            <w:shd w:val="solid" w:color="FFFFFF" w:fill="auto"/>
          </w:tcPr>
          <w:p w14:paraId="20AC170F" w14:textId="77777777" w:rsidR="00843CF5" w:rsidRPr="00986958" w:rsidRDefault="00843CF5" w:rsidP="00BF1342">
            <w:pPr>
              <w:pStyle w:val="TAC"/>
              <w:rPr>
                <w:sz w:val="16"/>
                <w:szCs w:val="16"/>
                <w:lang w:eastAsia="ko-KR"/>
              </w:rPr>
            </w:pPr>
            <w:r w:rsidRPr="00986958">
              <w:rPr>
                <w:rFonts w:hint="eastAsia"/>
                <w:sz w:val="16"/>
                <w:szCs w:val="16"/>
                <w:lang w:eastAsia="ko-KR"/>
              </w:rPr>
              <w:t>20</w:t>
            </w:r>
            <w:r w:rsidR="00BF1342" w:rsidRPr="00986958">
              <w:rPr>
                <w:sz w:val="16"/>
                <w:szCs w:val="16"/>
                <w:lang w:eastAsia="ko-KR"/>
              </w:rPr>
              <w:t>20</w:t>
            </w:r>
            <w:r w:rsidRPr="00986958">
              <w:rPr>
                <w:rFonts w:hint="eastAsia"/>
                <w:sz w:val="16"/>
                <w:szCs w:val="16"/>
                <w:lang w:eastAsia="ko-KR"/>
              </w:rPr>
              <w:t>-03</w:t>
            </w:r>
          </w:p>
        </w:tc>
        <w:tc>
          <w:tcPr>
            <w:tcW w:w="800" w:type="dxa"/>
            <w:shd w:val="solid" w:color="FFFFFF" w:fill="auto"/>
          </w:tcPr>
          <w:p w14:paraId="04FD6EBF" w14:textId="77777777" w:rsidR="00843CF5" w:rsidRPr="00986958" w:rsidRDefault="00843CF5" w:rsidP="00DD2F7B">
            <w:pPr>
              <w:pStyle w:val="TAC"/>
              <w:rPr>
                <w:sz w:val="16"/>
                <w:szCs w:val="16"/>
                <w:lang w:eastAsia="ko-KR"/>
              </w:rPr>
            </w:pPr>
            <w:r w:rsidRPr="00986958">
              <w:rPr>
                <w:rFonts w:hint="eastAsia"/>
                <w:sz w:val="16"/>
                <w:szCs w:val="16"/>
                <w:lang w:eastAsia="ko-KR"/>
              </w:rPr>
              <w:t>CT1#122-e</w:t>
            </w:r>
          </w:p>
        </w:tc>
        <w:tc>
          <w:tcPr>
            <w:tcW w:w="1094" w:type="dxa"/>
            <w:shd w:val="solid" w:color="FFFFFF" w:fill="auto"/>
          </w:tcPr>
          <w:p w14:paraId="098E5621" w14:textId="77777777" w:rsidR="00843CF5" w:rsidRPr="00986958" w:rsidRDefault="00843CF5" w:rsidP="00DD2F7B">
            <w:pPr>
              <w:pStyle w:val="TAC"/>
              <w:rPr>
                <w:sz w:val="16"/>
                <w:szCs w:val="16"/>
                <w:lang w:eastAsia="ko-KR"/>
              </w:rPr>
            </w:pPr>
          </w:p>
        </w:tc>
        <w:tc>
          <w:tcPr>
            <w:tcW w:w="525" w:type="dxa"/>
            <w:shd w:val="solid" w:color="FFFFFF" w:fill="auto"/>
          </w:tcPr>
          <w:p w14:paraId="348AE111" w14:textId="77777777" w:rsidR="00843CF5" w:rsidRPr="00986958" w:rsidRDefault="00843CF5" w:rsidP="00DD2F7B">
            <w:pPr>
              <w:pStyle w:val="TAL"/>
              <w:rPr>
                <w:sz w:val="16"/>
                <w:szCs w:val="16"/>
              </w:rPr>
            </w:pPr>
          </w:p>
        </w:tc>
        <w:tc>
          <w:tcPr>
            <w:tcW w:w="425" w:type="dxa"/>
            <w:shd w:val="solid" w:color="FFFFFF" w:fill="auto"/>
          </w:tcPr>
          <w:p w14:paraId="4EE9220A" w14:textId="77777777" w:rsidR="00843CF5" w:rsidRPr="00986958" w:rsidRDefault="00843CF5" w:rsidP="00DD2F7B">
            <w:pPr>
              <w:pStyle w:val="TAR"/>
              <w:rPr>
                <w:sz w:val="16"/>
                <w:szCs w:val="16"/>
              </w:rPr>
            </w:pPr>
          </w:p>
        </w:tc>
        <w:tc>
          <w:tcPr>
            <w:tcW w:w="425" w:type="dxa"/>
            <w:shd w:val="solid" w:color="FFFFFF" w:fill="auto"/>
          </w:tcPr>
          <w:p w14:paraId="60CBC3CE" w14:textId="77777777" w:rsidR="00843CF5" w:rsidRPr="00986958" w:rsidRDefault="00843CF5" w:rsidP="00DD2F7B">
            <w:pPr>
              <w:pStyle w:val="TAC"/>
              <w:rPr>
                <w:sz w:val="16"/>
                <w:szCs w:val="16"/>
              </w:rPr>
            </w:pPr>
          </w:p>
        </w:tc>
        <w:tc>
          <w:tcPr>
            <w:tcW w:w="4962" w:type="dxa"/>
            <w:shd w:val="solid" w:color="FFFFFF" w:fill="auto"/>
          </w:tcPr>
          <w:p w14:paraId="04239E71" w14:textId="77777777" w:rsidR="00843CF5" w:rsidRPr="00986958" w:rsidRDefault="00843CF5" w:rsidP="007C0DDA">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t>C1-200652, C1-200933 and C1-200936</w:t>
            </w:r>
          </w:p>
        </w:tc>
        <w:tc>
          <w:tcPr>
            <w:tcW w:w="708" w:type="dxa"/>
            <w:shd w:val="solid" w:color="FFFFFF" w:fill="auto"/>
          </w:tcPr>
          <w:p w14:paraId="6581F80A" w14:textId="77777777" w:rsidR="00843CF5" w:rsidRPr="00986958" w:rsidRDefault="00843CF5" w:rsidP="00DD2F7B">
            <w:pPr>
              <w:pStyle w:val="TAC"/>
              <w:rPr>
                <w:sz w:val="16"/>
                <w:szCs w:val="16"/>
                <w:lang w:val="en-AU" w:eastAsia="ko-KR"/>
              </w:rPr>
            </w:pPr>
            <w:r w:rsidRPr="00986958">
              <w:rPr>
                <w:sz w:val="16"/>
                <w:szCs w:val="16"/>
                <w:lang w:val="en-AU" w:eastAsia="ko-KR"/>
              </w:rPr>
              <w:t>1.1.0</w:t>
            </w:r>
          </w:p>
        </w:tc>
      </w:tr>
      <w:tr w:rsidR="00387D04" w:rsidRPr="00986958" w14:paraId="04C51EA8" w14:textId="77777777" w:rsidTr="00820A5B">
        <w:tc>
          <w:tcPr>
            <w:tcW w:w="800" w:type="dxa"/>
            <w:shd w:val="solid" w:color="FFFFFF" w:fill="auto"/>
          </w:tcPr>
          <w:p w14:paraId="446EE9ED" w14:textId="77777777" w:rsidR="00387D04" w:rsidRPr="00986958" w:rsidRDefault="00387D04" w:rsidP="00BF1342">
            <w:pPr>
              <w:pStyle w:val="TAC"/>
              <w:rPr>
                <w:sz w:val="16"/>
                <w:szCs w:val="16"/>
                <w:lang w:eastAsia="ko-KR"/>
              </w:rPr>
            </w:pPr>
            <w:r w:rsidRPr="00986958">
              <w:rPr>
                <w:sz w:val="16"/>
                <w:szCs w:val="16"/>
                <w:lang w:eastAsia="ko-KR"/>
              </w:rPr>
              <w:t>2020-03</w:t>
            </w:r>
          </w:p>
        </w:tc>
        <w:tc>
          <w:tcPr>
            <w:tcW w:w="800" w:type="dxa"/>
            <w:shd w:val="solid" w:color="FFFFFF" w:fill="auto"/>
          </w:tcPr>
          <w:p w14:paraId="6E10F1A0" w14:textId="77777777" w:rsidR="00387D04" w:rsidRPr="00986958" w:rsidRDefault="00387D04" w:rsidP="00DD2F7B">
            <w:pPr>
              <w:pStyle w:val="TAC"/>
              <w:rPr>
                <w:sz w:val="16"/>
                <w:szCs w:val="16"/>
                <w:lang w:eastAsia="ko-KR"/>
              </w:rPr>
            </w:pPr>
            <w:r w:rsidRPr="00986958">
              <w:rPr>
                <w:sz w:val="16"/>
                <w:szCs w:val="16"/>
                <w:lang w:eastAsia="ko-KR"/>
              </w:rPr>
              <w:t>CT-87</w:t>
            </w:r>
            <w:r w:rsidR="006A2342" w:rsidRPr="00986958">
              <w:rPr>
                <w:sz w:val="16"/>
                <w:szCs w:val="16"/>
                <w:lang w:eastAsia="ko-KR"/>
              </w:rPr>
              <w:t>e</w:t>
            </w:r>
          </w:p>
        </w:tc>
        <w:tc>
          <w:tcPr>
            <w:tcW w:w="1094" w:type="dxa"/>
            <w:shd w:val="solid" w:color="FFFFFF" w:fill="auto"/>
          </w:tcPr>
          <w:p w14:paraId="1B1280BC" w14:textId="77777777" w:rsidR="00387D04" w:rsidRPr="00986958" w:rsidRDefault="00387D04" w:rsidP="00DD2F7B">
            <w:pPr>
              <w:pStyle w:val="TAC"/>
              <w:rPr>
                <w:sz w:val="16"/>
                <w:szCs w:val="16"/>
                <w:lang w:eastAsia="ko-KR"/>
              </w:rPr>
            </w:pPr>
            <w:r w:rsidRPr="00986958">
              <w:rPr>
                <w:sz w:val="16"/>
                <w:szCs w:val="16"/>
                <w:lang w:eastAsia="ko-KR"/>
              </w:rPr>
              <w:t>CP-200174</w:t>
            </w:r>
          </w:p>
        </w:tc>
        <w:tc>
          <w:tcPr>
            <w:tcW w:w="525" w:type="dxa"/>
            <w:shd w:val="solid" w:color="FFFFFF" w:fill="auto"/>
          </w:tcPr>
          <w:p w14:paraId="2FE17EA5" w14:textId="77777777" w:rsidR="00387D04" w:rsidRPr="00986958" w:rsidRDefault="00387D04" w:rsidP="00DD2F7B">
            <w:pPr>
              <w:pStyle w:val="TAL"/>
              <w:rPr>
                <w:sz w:val="16"/>
                <w:szCs w:val="16"/>
              </w:rPr>
            </w:pPr>
          </w:p>
        </w:tc>
        <w:tc>
          <w:tcPr>
            <w:tcW w:w="425" w:type="dxa"/>
            <w:shd w:val="solid" w:color="FFFFFF" w:fill="auto"/>
          </w:tcPr>
          <w:p w14:paraId="78C44B51" w14:textId="77777777" w:rsidR="00387D04" w:rsidRPr="00986958" w:rsidRDefault="00387D04" w:rsidP="00DD2F7B">
            <w:pPr>
              <w:pStyle w:val="TAR"/>
              <w:rPr>
                <w:sz w:val="16"/>
                <w:szCs w:val="16"/>
              </w:rPr>
            </w:pPr>
          </w:p>
        </w:tc>
        <w:tc>
          <w:tcPr>
            <w:tcW w:w="425" w:type="dxa"/>
            <w:shd w:val="solid" w:color="FFFFFF" w:fill="auto"/>
          </w:tcPr>
          <w:p w14:paraId="1D8A584A" w14:textId="77777777" w:rsidR="00387D04" w:rsidRPr="00986958" w:rsidRDefault="00387D04" w:rsidP="00DD2F7B">
            <w:pPr>
              <w:pStyle w:val="TAC"/>
              <w:rPr>
                <w:sz w:val="16"/>
                <w:szCs w:val="16"/>
              </w:rPr>
            </w:pPr>
          </w:p>
        </w:tc>
        <w:tc>
          <w:tcPr>
            <w:tcW w:w="4962" w:type="dxa"/>
            <w:shd w:val="solid" w:color="FFFFFF" w:fill="auto"/>
          </w:tcPr>
          <w:p w14:paraId="5F69DE15" w14:textId="77777777" w:rsidR="00387D04" w:rsidRPr="00986958" w:rsidRDefault="00387D04" w:rsidP="007C0DDA">
            <w:pPr>
              <w:pStyle w:val="TAL"/>
              <w:rPr>
                <w:bCs/>
                <w:snapToGrid w:val="0"/>
                <w:sz w:val="16"/>
                <w:lang w:val="en-AU" w:eastAsia="ko-KR"/>
              </w:rPr>
            </w:pPr>
            <w:r w:rsidRPr="00986958">
              <w:rPr>
                <w:bCs/>
                <w:snapToGrid w:val="0"/>
                <w:sz w:val="16"/>
                <w:lang w:val="en-AU" w:eastAsia="ko-KR"/>
              </w:rPr>
              <w:t xml:space="preserve">Presentation for approval at TSG CT </w:t>
            </w:r>
          </w:p>
        </w:tc>
        <w:tc>
          <w:tcPr>
            <w:tcW w:w="708" w:type="dxa"/>
            <w:shd w:val="solid" w:color="FFFFFF" w:fill="auto"/>
          </w:tcPr>
          <w:p w14:paraId="7B79A53D" w14:textId="77777777" w:rsidR="00387D04" w:rsidRPr="00986958" w:rsidRDefault="00387D04" w:rsidP="00DD2F7B">
            <w:pPr>
              <w:pStyle w:val="TAC"/>
              <w:rPr>
                <w:sz w:val="16"/>
                <w:szCs w:val="16"/>
                <w:lang w:val="en-AU" w:eastAsia="ko-KR"/>
              </w:rPr>
            </w:pPr>
            <w:r w:rsidRPr="00986958">
              <w:rPr>
                <w:sz w:val="16"/>
                <w:szCs w:val="16"/>
                <w:lang w:val="en-AU" w:eastAsia="ko-KR"/>
              </w:rPr>
              <w:t>2.0.0</w:t>
            </w:r>
          </w:p>
        </w:tc>
      </w:tr>
      <w:tr w:rsidR="009519D3" w:rsidRPr="00986958" w14:paraId="06E8000A" w14:textId="77777777" w:rsidTr="00820A5B">
        <w:tc>
          <w:tcPr>
            <w:tcW w:w="800" w:type="dxa"/>
            <w:shd w:val="solid" w:color="FFFFFF" w:fill="auto"/>
          </w:tcPr>
          <w:p w14:paraId="549232EB" w14:textId="6685A6E6" w:rsidR="009519D3" w:rsidRPr="00986958" w:rsidRDefault="009519D3" w:rsidP="00BF1342">
            <w:pPr>
              <w:pStyle w:val="TAC"/>
              <w:rPr>
                <w:sz w:val="16"/>
                <w:szCs w:val="16"/>
                <w:lang w:eastAsia="ko-KR"/>
              </w:rPr>
            </w:pPr>
            <w:r w:rsidRPr="00986958">
              <w:rPr>
                <w:sz w:val="16"/>
                <w:szCs w:val="16"/>
                <w:lang w:eastAsia="ko-KR"/>
              </w:rPr>
              <w:t>2020-03</w:t>
            </w:r>
          </w:p>
        </w:tc>
        <w:tc>
          <w:tcPr>
            <w:tcW w:w="800" w:type="dxa"/>
            <w:shd w:val="solid" w:color="FFFFFF" w:fill="auto"/>
          </w:tcPr>
          <w:p w14:paraId="07B83572" w14:textId="6241AA86" w:rsidR="009519D3" w:rsidRPr="00986958" w:rsidRDefault="009519D3" w:rsidP="00DD2F7B">
            <w:pPr>
              <w:pStyle w:val="TAC"/>
              <w:rPr>
                <w:sz w:val="16"/>
                <w:szCs w:val="16"/>
                <w:lang w:eastAsia="ko-KR"/>
              </w:rPr>
            </w:pPr>
            <w:r w:rsidRPr="00986958">
              <w:rPr>
                <w:sz w:val="16"/>
                <w:szCs w:val="16"/>
                <w:lang w:eastAsia="ko-KR"/>
              </w:rPr>
              <w:t>CT-87e</w:t>
            </w:r>
          </w:p>
        </w:tc>
        <w:tc>
          <w:tcPr>
            <w:tcW w:w="1094" w:type="dxa"/>
            <w:shd w:val="solid" w:color="FFFFFF" w:fill="auto"/>
          </w:tcPr>
          <w:p w14:paraId="40E7023F" w14:textId="77777777" w:rsidR="009519D3" w:rsidRPr="00986958" w:rsidRDefault="009519D3" w:rsidP="00DD2F7B">
            <w:pPr>
              <w:pStyle w:val="TAC"/>
              <w:rPr>
                <w:sz w:val="16"/>
                <w:szCs w:val="16"/>
                <w:lang w:eastAsia="ko-KR"/>
              </w:rPr>
            </w:pPr>
          </w:p>
        </w:tc>
        <w:tc>
          <w:tcPr>
            <w:tcW w:w="525" w:type="dxa"/>
            <w:shd w:val="solid" w:color="FFFFFF" w:fill="auto"/>
          </w:tcPr>
          <w:p w14:paraId="794E0EB0" w14:textId="77777777" w:rsidR="009519D3" w:rsidRPr="00986958" w:rsidRDefault="009519D3" w:rsidP="00DD2F7B">
            <w:pPr>
              <w:pStyle w:val="TAL"/>
              <w:rPr>
                <w:sz w:val="16"/>
                <w:szCs w:val="16"/>
              </w:rPr>
            </w:pPr>
          </w:p>
        </w:tc>
        <w:tc>
          <w:tcPr>
            <w:tcW w:w="425" w:type="dxa"/>
            <w:shd w:val="solid" w:color="FFFFFF" w:fill="auto"/>
          </w:tcPr>
          <w:p w14:paraId="4296740B" w14:textId="77777777" w:rsidR="009519D3" w:rsidRPr="00986958" w:rsidRDefault="009519D3" w:rsidP="00DD2F7B">
            <w:pPr>
              <w:pStyle w:val="TAR"/>
              <w:rPr>
                <w:sz w:val="16"/>
                <w:szCs w:val="16"/>
              </w:rPr>
            </w:pPr>
          </w:p>
        </w:tc>
        <w:tc>
          <w:tcPr>
            <w:tcW w:w="425" w:type="dxa"/>
            <w:shd w:val="solid" w:color="FFFFFF" w:fill="auto"/>
          </w:tcPr>
          <w:p w14:paraId="20EE9873" w14:textId="77777777" w:rsidR="009519D3" w:rsidRPr="00986958" w:rsidRDefault="009519D3" w:rsidP="00DD2F7B">
            <w:pPr>
              <w:pStyle w:val="TAC"/>
              <w:rPr>
                <w:sz w:val="16"/>
                <w:szCs w:val="16"/>
              </w:rPr>
            </w:pPr>
          </w:p>
        </w:tc>
        <w:tc>
          <w:tcPr>
            <w:tcW w:w="4962" w:type="dxa"/>
            <w:shd w:val="solid" w:color="FFFFFF" w:fill="auto"/>
          </w:tcPr>
          <w:p w14:paraId="7C5B2E11" w14:textId="284ACB7F" w:rsidR="009519D3" w:rsidRPr="00986958" w:rsidRDefault="009519D3" w:rsidP="007C0DDA">
            <w:pPr>
              <w:pStyle w:val="TAL"/>
              <w:rPr>
                <w:bCs/>
                <w:snapToGrid w:val="0"/>
                <w:sz w:val="16"/>
                <w:lang w:val="en-AU" w:eastAsia="ko-KR"/>
              </w:rPr>
            </w:pPr>
            <w:r w:rsidRPr="00986958">
              <w:rPr>
                <w:bCs/>
                <w:snapToGrid w:val="0"/>
                <w:sz w:val="16"/>
                <w:lang w:val="en-AU" w:eastAsia="ko-KR"/>
              </w:rPr>
              <w:t>Version 16.0.0 created after approval</w:t>
            </w:r>
          </w:p>
        </w:tc>
        <w:tc>
          <w:tcPr>
            <w:tcW w:w="708" w:type="dxa"/>
            <w:shd w:val="solid" w:color="FFFFFF" w:fill="auto"/>
          </w:tcPr>
          <w:p w14:paraId="51034E84" w14:textId="39B2E86E" w:rsidR="009519D3" w:rsidRPr="00986958" w:rsidRDefault="009519D3" w:rsidP="00DD2F7B">
            <w:pPr>
              <w:pStyle w:val="TAC"/>
              <w:rPr>
                <w:sz w:val="16"/>
                <w:szCs w:val="16"/>
                <w:lang w:val="en-AU" w:eastAsia="ko-KR"/>
              </w:rPr>
            </w:pPr>
            <w:r w:rsidRPr="00986958">
              <w:rPr>
                <w:sz w:val="16"/>
                <w:szCs w:val="16"/>
                <w:lang w:val="en-AU" w:eastAsia="ko-KR"/>
              </w:rPr>
              <w:t>16.0.0</w:t>
            </w:r>
          </w:p>
        </w:tc>
      </w:tr>
      <w:tr w:rsidR="00383E7A" w:rsidRPr="00986958" w14:paraId="39F92071" w14:textId="77777777" w:rsidTr="00820A5B">
        <w:tc>
          <w:tcPr>
            <w:tcW w:w="800" w:type="dxa"/>
            <w:shd w:val="solid" w:color="FFFFFF" w:fill="auto"/>
          </w:tcPr>
          <w:p w14:paraId="63719D9A" w14:textId="4416099D" w:rsidR="00383E7A" w:rsidRPr="00986958" w:rsidRDefault="00383E7A" w:rsidP="00BF1342">
            <w:pPr>
              <w:pStyle w:val="TAC"/>
              <w:rPr>
                <w:sz w:val="16"/>
                <w:szCs w:val="16"/>
                <w:lang w:eastAsia="ko-KR"/>
              </w:rPr>
            </w:pPr>
            <w:r w:rsidRPr="00986958">
              <w:rPr>
                <w:sz w:val="16"/>
                <w:szCs w:val="16"/>
                <w:lang w:eastAsia="ko-KR"/>
              </w:rPr>
              <w:t>2020-06</w:t>
            </w:r>
          </w:p>
        </w:tc>
        <w:tc>
          <w:tcPr>
            <w:tcW w:w="800" w:type="dxa"/>
            <w:shd w:val="solid" w:color="FFFFFF" w:fill="auto"/>
          </w:tcPr>
          <w:p w14:paraId="18B80AB8" w14:textId="2D41EE3A" w:rsidR="00383E7A" w:rsidRPr="00986958" w:rsidRDefault="00383E7A" w:rsidP="00DD2F7B">
            <w:pPr>
              <w:pStyle w:val="TAC"/>
              <w:rPr>
                <w:sz w:val="16"/>
                <w:szCs w:val="16"/>
                <w:lang w:eastAsia="ko-KR"/>
              </w:rPr>
            </w:pPr>
            <w:r w:rsidRPr="00986958">
              <w:rPr>
                <w:sz w:val="16"/>
                <w:szCs w:val="16"/>
                <w:lang w:eastAsia="ko-KR"/>
              </w:rPr>
              <w:t>CT-88e</w:t>
            </w:r>
          </w:p>
        </w:tc>
        <w:tc>
          <w:tcPr>
            <w:tcW w:w="1094" w:type="dxa"/>
            <w:shd w:val="solid" w:color="FFFFFF" w:fill="auto"/>
          </w:tcPr>
          <w:p w14:paraId="677FEC4A" w14:textId="71BCBB34" w:rsidR="00383E7A" w:rsidRPr="00986958" w:rsidRDefault="004152D7" w:rsidP="00DD2F7B">
            <w:pPr>
              <w:pStyle w:val="TAC"/>
              <w:rPr>
                <w:sz w:val="16"/>
                <w:szCs w:val="16"/>
                <w:lang w:eastAsia="ko-KR"/>
              </w:rPr>
            </w:pPr>
            <w:r w:rsidRPr="00986958">
              <w:rPr>
                <w:sz w:val="16"/>
                <w:szCs w:val="16"/>
                <w:lang w:eastAsia="ko-KR"/>
              </w:rPr>
              <w:t>CP-201116</w:t>
            </w:r>
          </w:p>
        </w:tc>
        <w:tc>
          <w:tcPr>
            <w:tcW w:w="525" w:type="dxa"/>
            <w:shd w:val="solid" w:color="FFFFFF" w:fill="auto"/>
          </w:tcPr>
          <w:p w14:paraId="3198BC9C" w14:textId="6957DEB7" w:rsidR="00383E7A" w:rsidRPr="00986958" w:rsidRDefault="00791F3D" w:rsidP="00DD2F7B">
            <w:pPr>
              <w:pStyle w:val="TAL"/>
              <w:rPr>
                <w:sz w:val="16"/>
                <w:szCs w:val="16"/>
              </w:rPr>
            </w:pPr>
            <w:r w:rsidRPr="00986958">
              <w:rPr>
                <w:sz w:val="16"/>
                <w:szCs w:val="16"/>
              </w:rPr>
              <w:t>0001</w:t>
            </w:r>
          </w:p>
        </w:tc>
        <w:tc>
          <w:tcPr>
            <w:tcW w:w="425" w:type="dxa"/>
            <w:shd w:val="solid" w:color="FFFFFF" w:fill="auto"/>
          </w:tcPr>
          <w:p w14:paraId="4B886B76" w14:textId="0D0240C3" w:rsidR="00383E7A" w:rsidRPr="00986958" w:rsidRDefault="00791F3D" w:rsidP="00DD2F7B">
            <w:pPr>
              <w:pStyle w:val="TAR"/>
              <w:rPr>
                <w:sz w:val="16"/>
                <w:szCs w:val="16"/>
              </w:rPr>
            </w:pPr>
            <w:r w:rsidRPr="00986958">
              <w:rPr>
                <w:sz w:val="16"/>
                <w:szCs w:val="16"/>
              </w:rPr>
              <w:t>2</w:t>
            </w:r>
          </w:p>
        </w:tc>
        <w:tc>
          <w:tcPr>
            <w:tcW w:w="425" w:type="dxa"/>
            <w:shd w:val="solid" w:color="FFFFFF" w:fill="auto"/>
          </w:tcPr>
          <w:p w14:paraId="4B8F6FF3" w14:textId="3DAFF558" w:rsidR="00383E7A" w:rsidRPr="00986958" w:rsidRDefault="00791F3D" w:rsidP="00DD2F7B">
            <w:pPr>
              <w:pStyle w:val="TAC"/>
              <w:rPr>
                <w:sz w:val="16"/>
                <w:szCs w:val="16"/>
              </w:rPr>
            </w:pPr>
            <w:r w:rsidRPr="00986958">
              <w:rPr>
                <w:sz w:val="16"/>
                <w:szCs w:val="16"/>
              </w:rPr>
              <w:t>B</w:t>
            </w:r>
          </w:p>
        </w:tc>
        <w:tc>
          <w:tcPr>
            <w:tcW w:w="4962" w:type="dxa"/>
            <w:shd w:val="solid" w:color="FFFFFF" w:fill="auto"/>
          </w:tcPr>
          <w:p w14:paraId="58C68E33" w14:textId="49FEDFA7" w:rsidR="00383E7A" w:rsidRPr="00986958" w:rsidRDefault="004152D7" w:rsidP="007C0DDA">
            <w:pPr>
              <w:pStyle w:val="TAL"/>
              <w:rPr>
                <w:bCs/>
                <w:snapToGrid w:val="0"/>
                <w:sz w:val="16"/>
                <w:lang w:val="en-AU" w:eastAsia="ko-KR"/>
              </w:rPr>
            </w:pPr>
            <w:r w:rsidRPr="00986958">
              <w:rPr>
                <w:bCs/>
                <w:snapToGrid w:val="0"/>
                <w:sz w:val="16"/>
                <w:lang w:val="en-AU" w:eastAsia="ko-KR"/>
              </w:rPr>
              <w:t>NR PC5 unicast security policy provisioning</w:t>
            </w:r>
          </w:p>
        </w:tc>
        <w:tc>
          <w:tcPr>
            <w:tcW w:w="708" w:type="dxa"/>
            <w:shd w:val="solid" w:color="FFFFFF" w:fill="auto"/>
          </w:tcPr>
          <w:p w14:paraId="544A1AF6" w14:textId="5A3B1B0A" w:rsidR="00383E7A" w:rsidRPr="00986958" w:rsidRDefault="00383E7A" w:rsidP="00DD2F7B">
            <w:pPr>
              <w:pStyle w:val="TAC"/>
              <w:rPr>
                <w:sz w:val="16"/>
                <w:szCs w:val="16"/>
                <w:lang w:val="en-AU" w:eastAsia="ko-KR"/>
              </w:rPr>
            </w:pPr>
            <w:r w:rsidRPr="00986958">
              <w:rPr>
                <w:sz w:val="16"/>
                <w:szCs w:val="16"/>
                <w:lang w:val="en-AU" w:eastAsia="ko-KR"/>
              </w:rPr>
              <w:t>16.1.0</w:t>
            </w:r>
          </w:p>
        </w:tc>
      </w:tr>
      <w:tr w:rsidR="00D56BCA" w:rsidRPr="00986958" w14:paraId="23AF044D" w14:textId="77777777" w:rsidTr="00820A5B">
        <w:tc>
          <w:tcPr>
            <w:tcW w:w="800" w:type="dxa"/>
            <w:shd w:val="solid" w:color="FFFFFF" w:fill="auto"/>
          </w:tcPr>
          <w:p w14:paraId="49F62EE5" w14:textId="173C7744"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0471EE72" w14:textId="05B822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21D54A6E" w14:textId="2C3712B0"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0E952E96" w14:textId="4A21C991" w:rsidR="00D56BCA" w:rsidRPr="00986958" w:rsidRDefault="00D56BCA" w:rsidP="00D56BCA">
            <w:pPr>
              <w:pStyle w:val="TAL"/>
              <w:rPr>
                <w:sz w:val="16"/>
                <w:szCs w:val="16"/>
              </w:rPr>
            </w:pPr>
            <w:r w:rsidRPr="00986958">
              <w:rPr>
                <w:sz w:val="16"/>
                <w:szCs w:val="16"/>
              </w:rPr>
              <w:t>0002</w:t>
            </w:r>
          </w:p>
        </w:tc>
        <w:tc>
          <w:tcPr>
            <w:tcW w:w="425" w:type="dxa"/>
            <w:shd w:val="solid" w:color="FFFFFF" w:fill="auto"/>
          </w:tcPr>
          <w:p w14:paraId="0C28F50E" w14:textId="68A52D6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A4DD548" w14:textId="1D2D4F89"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6FBF1AA" w14:textId="2DC80CA9" w:rsidR="00D56BCA" w:rsidRPr="00986958" w:rsidRDefault="00D56BCA" w:rsidP="00D56BCA">
            <w:pPr>
              <w:pStyle w:val="TAL"/>
              <w:rPr>
                <w:bCs/>
                <w:snapToGrid w:val="0"/>
                <w:sz w:val="16"/>
                <w:lang w:val="en-AU" w:eastAsia="ko-KR"/>
              </w:rPr>
            </w:pPr>
            <w:r w:rsidRPr="00986958">
              <w:rPr>
                <w:bCs/>
                <w:snapToGrid w:val="0"/>
                <w:sz w:val="16"/>
                <w:lang w:val="en-AU" w:eastAsia="ko-KR"/>
              </w:rPr>
              <w:t>Clarifications on the V2X policies regarding QoS</w:t>
            </w:r>
          </w:p>
        </w:tc>
        <w:tc>
          <w:tcPr>
            <w:tcW w:w="708" w:type="dxa"/>
            <w:shd w:val="solid" w:color="FFFFFF" w:fill="auto"/>
          </w:tcPr>
          <w:p w14:paraId="7A72DDAC" w14:textId="3C2E75D1"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5B519CB" w14:textId="77777777" w:rsidTr="00791F3D">
        <w:tc>
          <w:tcPr>
            <w:tcW w:w="800" w:type="dxa"/>
            <w:shd w:val="solid" w:color="FFFFFF" w:fill="auto"/>
          </w:tcPr>
          <w:p w14:paraId="1B92E61F" w14:textId="03FE3479"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D92EC5B" w14:textId="4A2FB5D6"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88248A2" w14:textId="5A3A9D87"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79294624" w14:textId="374DB845" w:rsidR="00D56BCA" w:rsidRPr="00986958" w:rsidRDefault="00D56BCA" w:rsidP="00D56BCA">
            <w:pPr>
              <w:pStyle w:val="TAL"/>
              <w:rPr>
                <w:sz w:val="16"/>
                <w:szCs w:val="16"/>
              </w:rPr>
            </w:pPr>
            <w:r w:rsidRPr="00986958">
              <w:rPr>
                <w:sz w:val="16"/>
                <w:szCs w:val="16"/>
              </w:rPr>
              <w:t>0003</w:t>
            </w:r>
          </w:p>
        </w:tc>
        <w:tc>
          <w:tcPr>
            <w:tcW w:w="425" w:type="dxa"/>
            <w:shd w:val="solid" w:color="FFFFFF" w:fill="auto"/>
          </w:tcPr>
          <w:p w14:paraId="3F74C45F" w14:textId="7C2E236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D9E3C8F" w14:textId="164BA458" w:rsidR="00D56BCA" w:rsidRPr="00986958" w:rsidRDefault="00D56BCA" w:rsidP="00D56BCA">
            <w:pPr>
              <w:pStyle w:val="TAC"/>
              <w:rPr>
                <w:sz w:val="16"/>
                <w:szCs w:val="16"/>
              </w:rPr>
            </w:pPr>
            <w:r w:rsidRPr="00986958">
              <w:rPr>
                <w:sz w:val="16"/>
                <w:szCs w:val="16"/>
              </w:rPr>
              <w:t>B</w:t>
            </w:r>
          </w:p>
        </w:tc>
        <w:tc>
          <w:tcPr>
            <w:tcW w:w="4962" w:type="dxa"/>
            <w:shd w:val="solid" w:color="FFFFFF" w:fill="auto"/>
          </w:tcPr>
          <w:p w14:paraId="3A86482A" w14:textId="2DC598BB" w:rsidR="00D56BCA" w:rsidRPr="00986958" w:rsidRDefault="00D56BCA" w:rsidP="00D56BCA">
            <w:pPr>
              <w:pStyle w:val="TAL"/>
              <w:rPr>
                <w:bCs/>
                <w:snapToGrid w:val="0"/>
                <w:sz w:val="16"/>
                <w:lang w:val="en-AU" w:eastAsia="ko-KR"/>
              </w:rPr>
            </w:pPr>
            <w:r w:rsidRPr="00986958">
              <w:rPr>
                <w:bCs/>
                <w:snapToGrid w:val="0"/>
                <w:sz w:val="16"/>
                <w:lang w:val="en-AU" w:eastAsia="ko-KR"/>
              </w:rPr>
              <w:t>Update to the V2X policies regarding RAN parameters</w:t>
            </w:r>
          </w:p>
        </w:tc>
        <w:tc>
          <w:tcPr>
            <w:tcW w:w="708" w:type="dxa"/>
            <w:shd w:val="solid" w:color="FFFFFF" w:fill="auto"/>
          </w:tcPr>
          <w:p w14:paraId="4C8B43CE" w14:textId="5D6AB90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6D1A4F8" w14:textId="77777777" w:rsidTr="00791F3D">
        <w:tc>
          <w:tcPr>
            <w:tcW w:w="800" w:type="dxa"/>
            <w:shd w:val="solid" w:color="FFFFFF" w:fill="auto"/>
          </w:tcPr>
          <w:p w14:paraId="65CF8975" w14:textId="235FAF3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5D9478F" w14:textId="28D13D4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5B9B3507" w14:textId="4CA58246"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C4E45F3" w14:textId="40CCFB6B" w:rsidR="00D56BCA" w:rsidRPr="00986958" w:rsidRDefault="00D56BCA" w:rsidP="00D56BCA">
            <w:pPr>
              <w:pStyle w:val="TAL"/>
              <w:rPr>
                <w:sz w:val="16"/>
                <w:szCs w:val="16"/>
              </w:rPr>
            </w:pPr>
            <w:r w:rsidRPr="00986958">
              <w:rPr>
                <w:sz w:val="16"/>
                <w:szCs w:val="16"/>
              </w:rPr>
              <w:t>0004</w:t>
            </w:r>
          </w:p>
        </w:tc>
        <w:tc>
          <w:tcPr>
            <w:tcW w:w="425" w:type="dxa"/>
            <w:shd w:val="solid" w:color="FFFFFF" w:fill="auto"/>
          </w:tcPr>
          <w:p w14:paraId="11DE7783" w14:textId="12D5FE02"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E9B965D" w14:textId="367E46CD" w:rsidR="00D56BCA" w:rsidRPr="00986958" w:rsidRDefault="00D56BCA" w:rsidP="00D56BCA">
            <w:pPr>
              <w:pStyle w:val="TAC"/>
              <w:rPr>
                <w:sz w:val="16"/>
                <w:szCs w:val="16"/>
              </w:rPr>
            </w:pPr>
            <w:r w:rsidRPr="00986958">
              <w:rPr>
                <w:sz w:val="16"/>
                <w:szCs w:val="16"/>
              </w:rPr>
              <w:t>C</w:t>
            </w:r>
          </w:p>
        </w:tc>
        <w:tc>
          <w:tcPr>
            <w:tcW w:w="4962" w:type="dxa"/>
            <w:shd w:val="solid" w:color="FFFFFF" w:fill="auto"/>
          </w:tcPr>
          <w:p w14:paraId="51E422FC" w14:textId="7A70B4D2"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D96946F" w14:textId="77777777" w:rsidTr="00791F3D">
        <w:tc>
          <w:tcPr>
            <w:tcW w:w="800" w:type="dxa"/>
            <w:shd w:val="solid" w:color="FFFFFF" w:fill="auto"/>
          </w:tcPr>
          <w:p w14:paraId="3EF3DE0C" w14:textId="7E28890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C9A3EB6" w14:textId="741DF99B"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464A97B" w14:textId="13A3F8C3"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4C6939A" w14:textId="7942AE2E" w:rsidR="00D56BCA" w:rsidRPr="00986958" w:rsidRDefault="00D56BCA" w:rsidP="00D56BCA">
            <w:pPr>
              <w:pStyle w:val="TAL"/>
              <w:rPr>
                <w:sz w:val="16"/>
                <w:szCs w:val="16"/>
              </w:rPr>
            </w:pPr>
            <w:r w:rsidRPr="00986958">
              <w:rPr>
                <w:sz w:val="16"/>
                <w:szCs w:val="16"/>
              </w:rPr>
              <w:t>0005</w:t>
            </w:r>
          </w:p>
        </w:tc>
        <w:tc>
          <w:tcPr>
            <w:tcW w:w="425" w:type="dxa"/>
            <w:shd w:val="solid" w:color="FFFFFF" w:fill="auto"/>
          </w:tcPr>
          <w:p w14:paraId="21192C1A" w14:textId="673B81A5"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DBD9AEA" w14:textId="54A2A5C0"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DECE90F" w14:textId="779545DF"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50C4CE61" w14:textId="77777777" w:rsidTr="00791F3D">
        <w:tc>
          <w:tcPr>
            <w:tcW w:w="800" w:type="dxa"/>
            <w:shd w:val="solid" w:color="FFFFFF" w:fill="auto"/>
          </w:tcPr>
          <w:p w14:paraId="21DFFCFD" w14:textId="3CFD995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8F94303" w14:textId="67F02C9D"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D8CA067" w14:textId="0EB444C2"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6F29937" w14:textId="4B836EF3" w:rsidR="00D56BCA" w:rsidRPr="00986958" w:rsidRDefault="00D56BCA" w:rsidP="00D56BCA">
            <w:pPr>
              <w:pStyle w:val="TAL"/>
              <w:rPr>
                <w:sz w:val="16"/>
                <w:szCs w:val="16"/>
              </w:rPr>
            </w:pPr>
            <w:r w:rsidRPr="00986958">
              <w:rPr>
                <w:sz w:val="16"/>
                <w:szCs w:val="16"/>
              </w:rPr>
              <w:t>0006</w:t>
            </w:r>
          </w:p>
        </w:tc>
        <w:tc>
          <w:tcPr>
            <w:tcW w:w="425" w:type="dxa"/>
            <w:shd w:val="solid" w:color="FFFFFF" w:fill="auto"/>
          </w:tcPr>
          <w:p w14:paraId="73EC87F4" w14:textId="42CA3EF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4288597" w14:textId="0396D957"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199C5B4" w14:textId="1CF9C1F2" w:rsidR="00D56BCA" w:rsidRPr="00986958" w:rsidRDefault="00D56BCA" w:rsidP="00D56BCA">
            <w:pPr>
              <w:pStyle w:val="TAL"/>
              <w:rPr>
                <w:bCs/>
                <w:snapToGrid w:val="0"/>
                <w:sz w:val="16"/>
                <w:lang w:val="en-AU" w:eastAsia="ko-KR"/>
              </w:rPr>
            </w:pPr>
            <w:r w:rsidRPr="00986958">
              <w:rPr>
                <w:bCs/>
                <w:snapToGrid w:val="0"/>
                <w:sz w:val="16"/>
                <w:lang w:val="en-AU" w:eastAsia="ko-KR"/>
              </w:rPr>
              <w:t>Correction of PC5 RAT names</w:t>
            </w:r>
          </w:p>
        </w:tc>
        <w:tc>
          <w:tcPr>
            <w:tcW w:w="708" w:type="dxa"/>
            <w:shd w:val="solid" w:color="FFFFFF" w:fill="auto"/>
          </w:tcPr>
          <w:p w14:paraId="734247AE" w14:textId="32AB1CAF"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60D5787F" w14:textId="77777777" w:rsidTr="00791F3D">
        <w:tc>
          <w:tcPr>
            <w:tcW w:w="800" w:type="dxa"/>
            <w:shd w:val="solid" w:color="FFFFFF" w:fill="auto"/>
          </w:tcPr>
          <w:p w14:paraId="7E851315" w14:textId="03EC81F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23A161F" w14:textId="2342AF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196F8918" w14:textId="667A0FBE"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6EB0B6C" w14:textId="6D9F2AC7" w:rsidR="00D56BCA" w:rsidRPr="00986958" w:rsidRDefault="00D56BCA" w:rsidP="00D56BCA">
            <w:pPr>
              <w:pStyle w:val="TAL"/>
              <w:rPr>
                <w:sz w:val="16"/>
                <w:szCs w:val="16"/>
              </w:rPr>
            </w:pPr>
            <w:r w:rsidRPr="00986958">
              <w:rPr>
                <w:sz w:val="16"/>
                <w:szCs w:val="16"/>
              </w:rPr>
              <w:t>0007</w:t>
            </w:r>
          </w:p>
        </w:tc>
        <w:tc>
          <w:tcPr>
            <w:tcW w:w="425" w:type="dxa"/>
            <w:shd w:val="solid" w:color="FFFFFF" w:fill="auto"/>
          </w:tcPr>
          <w:p w14:paraId="622226CB" w14:textId="312862AF"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3371D8D" w14:textId="72543A8E"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047581F8" w14:textId="3972C764" w:rsidR="00D56BCA" w:rsidRPr="00986958" w:rsidRDefault="00D56BCA" w:rsidP="00D56BCA">
            <w:pPr>
              <w:pStyle w:val="TAL"/>
              <w:rPr>
                <w:bCs/>
                <w:snapToGrid w:val="0"/>
                <w:sz w:val="16"/>
                <w:lang w:eastAsia="ko-KR"/>
              </w:rPr>
            </w:pPr>
            <w:r w:rsidRPr="00986958">
              <w:rPr>
                <w:bCs/>
                <w:snapToGrid w:val="0"/>
                <w:sz w:val="16"/>
                <w:lang w:eastAsia="ko-KR"/>
              </w:rPr>
              <w:t>Correction of coding of PC5 QoS mapping configuration</w:t>
            </w:r>
          </w:p>
        </w:tc>
        <w:tc>
          <w:tcPr>
            <w:tcW w:w="708" w:type="dxa"/>
            <w:shd w:val="solid" w:color="FFFFFF" w:fill="auto"/>
          </w:tcPr>
          <w:p w14:paraId="2B07AF1B" w14:textId="69782F3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02D84545" w14:textId="77777777" w:rsidTr="00791F3D">
        <w:tc>
          <w:tcPr>
            <w:tcW w:w="800" w:type="dxa"/>
            <w:shd w:val="solid" w:color="FFFFFF" w:fill="auto"/>
          </w:tcPr>
          <w:p w14:paraId="12E329E2" w14:textId="504198A0"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FCA7D8C" w14:textId="7F89205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063F316A" w14:textId="7E05DD6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415762E9" w14:textId="1393AF3A" w:rsidR="00D56BCA" w:rsidRPr="00986958" w:rsidRDefault="00D56BCA" w:rsidP="00D56BCA">
            <w:pPr>
              <w:pStyle w:val="TAL"/>
              <w:rPr>
                <w:sz w:val="16"/>
                <w:szCs w:val="16"/>
              </w:rPr>
            </w:pPr>
            <w:r w:rsidRPr="00986958">
              <w:rPr>
                <w:sz w:val="16"/>
                <w:szCs w:val="16"/>
              </w:rPr>
              <w:t>0008</w:t>
            </w:r>
          </w:p>
        </w:tc>
        <w:tc>
          <w:tcPr>
            <w:tcW w:w="425" w:type="dxa"/>
            <w:shd w:val="solid" w:color="FFFFFF" w:fill="auto"/>
          </w:tcPr>
          <w:p w14:paraId="507A4F59" w14:textId="55FAFCC0"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F42E6D7" w14:textId="4F7C072C"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49EBA52" w14:textId="4137CA29" w:rsidR="00D56BCA" w:rsidRPr="00986958" w:rsidRDefault="00D56BCA" w:rsidP="00D56BCA">
            <w:pPr>
              <w:pStyle w:val="TAL"/>
              <w:rPr>
                <w:bCs/>
                <w:snapToGrid w:val="0"/>
                <w:sz w:val="16"/>
                <w:lang w:val="en-AU" w:eastAsia="ko-KR"/>
              </w:rPr>
            </w:pPr>
            <w:r w:rsidRPr="00986958">
              <w:rPr>
                <w:bCs/>
                <w:snapToGrid w:val="0"/>
                <w:sz w:val="16"/>
                <w:lang w:val="en-AU" w:eastAsia="ko-KR"/>
              </w:rPr>
              <w:t>Correction in coding of PC5 QoS profile</w:t>
            </w:r>
          </w:p>
        </w:tc>
        <w:tc>
          <w:tcPr>
            <w:tcW w:w="708" w:type="dxa"/>
            <w:shd w:val="solid" w:color="FFFFFF" w:fill="auto"/>
          </w:tcPr>
          <w:p w14:paraId="185EAB24" w14:textId="42B8B31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2A4ECA17" w14:textId="77777777" w:rsidTr="00791F3D">
        <w:tc>
          <w:tcPr>
            <w:tcW w:w="800" w:type="dxa"/>
            <w:shd w:val="solid" w:color="FFFFFF" w:fill="auto"/>
          </w:tcPr>
          <w:p w14:paraId="70B734B5" w14:textId="4AAAB13A"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3F6E00BC" w14:textId="115DCF39"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A1F053C" w14:textId="04FFAA8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318BFF1" w14:textId="145C0B87" w:rsidR="00D56BCA" w:rsidRPr="00986958" w:rsidRDefault="00D56BCA" w:rsidP="00D56BCA">
            <w:pPr>
              <w:pStyle w:val="TAL"/>
              <w:rPr>
                <w:sz w:val="16"/>
                <w:szCs w:val="16"/>
              </w:rPr>
            </w:pPr>
            <w:r w:rsidRPr="00986958">
              <w:rPr>
                <w:sz w:val="16"/>
                <w:szCs w:val="16"/>
              </w:rPr>
              <w:t>0009</w:t>
            </w:r>
          </w:p>
        </w:tc>
        <w:tc>
          <w:tcPr>
            <w:tcW w:w="425" w:type="dxa"/>
            <w:shd w:val="solid" w:color="FFFFFF" w:fill="auto"/>
          </w:tcPr>
          <w:p w14:paraId="37883ED1" w14:textId="2241CCB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00DEAF99" w14:textId="7522964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7A03219F" w14:textId="434C60CE"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validity timers</w:t>
            </w:r>
          </w:p>
        </w:tc>
        <w:tc>
          <w:tcPr>
            <w:tcW w:w="708" w:type="dxa"/>
            <w:shd w:val="solid" w:color="FFFFFF" w:fill="auto"/>
          </w:tcPr>
          <w:p w14:paraId="652DD4EF" w14:textId="42BC40B8"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34BD219" w14:textId="77777777" w:rsidTr="00791F3D">
        <w:tc>
          <w:tcPr>
            <w:tcW w:w="800" w:type="dxa"/>
            <w:shd w:val="solid" w:color="FFFFFF" w:fill="auto"/>
          </w:tcPr>
          <w:p w14:paraId="21EB591B" w14:textId="56E36651"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CC62BF6" w14:textId="6CD91C7F"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9915D53" w14:textId="2838835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8B614A4" w14:textId="70DD9A0F" w:rsidR="00D56BCA" w:rsidRPr="00986958" w:rsidRDefault="00D56BCA" w:rsidP="00D56BCA">
            <w:pPr>
              <w:pStyle w:val="TAL"/>
              <w:rPr>
                <w:sz w:val="16"/>
                <w:szCs w:val="16"/>
              </w:rPr>
            </w:pPr>
            <w:r w:rsidRPr="00986958">
              <w:rPr>
                <w:sz w:val="16"/>
                <w:szCs w:val="16"/>
              </w:rPr>
              <w:t>0010</w:t>
            </w:r>
          </w:p>
        </w:tc>
        <w:tc>
          <w:tcPr>
            <w:tcW w:w="425" w:type="dxa"/>
            <w:shd w:val="solid" w:color="FFFFFF" w:fill="auto"/>
          </w:tcPr>
          <w:p w14:paraId="1C42A91A" w14:textId="6F37A61E"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445E15E6" w14:textId="73DD7A6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687AEF05" w14:textId="733A9192" w:rsidR="00D56BCA" w:rsidRPr="00986958" w:rsidRDefault="00D56BCA" w:rsidP="00D56BCA">
            <w:pPr>
              <w:pStyle w:val="TAL"/>
              <w:rPr>
                <w:bCs/>
                <w:snapToGrid w:val="0"/>
                <w:sz w:val="16"/>
                <w:lang w:val="en-AU" w:eastAsia="ko-KR"/>
              </w:rPr>
            </w:pPr>
            <w:r w:rsidRPr="00986958">
              <w:rPr>
                <w:bCs/>
                <w:snapToGrid w:val="0"/>
                <w:sz w:val="16"/>
                <w:lang w:val="en-AU" w:eastAsia="ko-KR"/>
              </w:rPr>
              <w:t>Remove IP address from privacy timer</w:t>
            </w:r>
          </w:p>
        </w:tc>
        <w:tc>
          <w:tcPr>
            <w:tcW w:w="708" w:type="dxa"/>
            <w:shd w:val="solid" w:color="FFFFFF" w:fill="auto"/>
          </w:tcPr>
          <w:p w14:paraId="4F30842F" w14:textId="4B0B9CDF" w:rsidR="00D56BCA" w:rsidRPr="00986958" w:rsidRDefault="00D56BCA" w:rsidP="00D56BCA">
            <w:pPr>
              <w:pStyle w:val="TAC"/>
              <w:rPr>
                <w:sz w:val="16"/>
                <w:szCs w:val="16"/>
                <w:lang w:val="en-AU" w:eastAsia="ko-KR"/>
              </w:rPr>
            </w:pPr>
            <w:r w:rsidRPr="00986958">
              <w:rPr>
                <w:sz w:val="16"/>
                <w:szCs w:val="16"/>
                <w:lang w:val="en-AU" w:eastAsia="ko-KR"/>
              </w:rPr>
              <w:t>16.1.0</w:t>
            </w:r>
          </w:p>
        </w:tc>
      </w:tr>
      <w:tr w:rsidR="007F28DA" w:rsidRPr="00986958" w14:paraId="322D7772" w14:textId="77777777" w:rsidTr="00791F3D">
        <w:tc>
          <w:tcPr>
            <w:tcW w:w="800" w:type="dxa"/>
            <w:shd w:val="solid" w:color="FFFFFF" w:fill="auto"/>
          </w:tcPr>
          <w:p w14:paraId="35BE221B" w14:textId="37F672ED" w:rsidR="007F28DA" w:rsidRPr="00986958" w:rsidRDefault="007F28DA" w:rsidP="00D56BCA">
            <w:pPr>
              <w:pStyle w:val="TAC"/>
              <w:rPr>
                <w:sz w:val="16"/>
                <w:szCs w:val="16"/>
                <w:lang w:eastAsia="ko-KR"/>
              </w:rPr>
            </w:pPr>
            <w:r w:rsidRPr="00986958">
              <w:rPr>
                <w:sz w:val="16"/>
                <w:szCs w:val="16"/>
                <w:lang w:eastAsia="ko-KR"/>
              </w:rPr>
              <w:t>2020-09</w:t>
            </w:r>
          </w:p>
        </w:tc>
        <w:tc>
          <w:tcPr>
            <w:tcW w:w="800" w:type="dxa"/>
            <w:shd w:val="solid" w:color="FFFFFF" w:fill="auto"/>
          </w:tcPr>
          <w:p w14:paraId="5A2F2C9D" w14:textId="02A67778" w:rsidR="007F28DA" w:rsidRPr="00986958" w:rsidRDefault="007F28DA" w:rsidP="00D56BCA">
            <w:pPr>
              <w:pStyle w:val="TAC"/>
              <w:rPr>
                <w:sz w:val="16"/>
                <w:szCs w:val="16"/>
                <w:lang w:eastAsia="ko-KR"/>
              </w:rPr>
            </w:pPr>
            <w:r w:rsidRPr="00986958">
              <w:rPr>
                <w:sz w:val="16"/>
                <w:szCs w:val="16"/>
                <w:lang w:eastAsia="ko-KR"/>
              </w:rPr>
              <w:t>CT-89e</w:t>
            </w:r>
          </w:p>
        </w:tc>
        <w:tc>
          <w:tcPr>
            <w:tcW w:w="1094" w:type="dxa"/>
            <w:shd w:val="solid" w:color="FFFFFF" w:fill="auto"/>
          </w:tcPr>
          <w:p w14:paraId="5ECF75D3" w14:textId="36E2C835" w:rsidR="007F28DA" w:rsidRPr="00986958" w:rsidRDefault="005E1E6A" w:rsidP="00D56BCA">
            <w:pPr>
              <w:pStyle w:val="TAC"/>
              <w:rPr>
                <w:sz w:val="16"/>
                <w:szCs w:val="16"/>
                <w:lang w:eastAsia="ko-KR"/>
              </w:rPr>
            </w:pPr>
            <w:r w:rsidRPr="00986958">
              <w:rPr>
                <w:sz w:val="16"/>
                <w:szCs w:val="16"/>
                <w:lang w:eastAsia="ko-KR"/>
              </w:rPr>
              <w:t>CP-202248</w:t>
            </w:r>
          </w:p>
        </w:tc>
        <w:tc>
          <w:tcPr>
            <w:tcW w:w="525" w:type="dxa"/>
            <w:shd w:val="solid" w:color="FFFFFF" w:fill="auto"/>
          </w:tcPr>
          <w:p w14:paraId="57E803FB" w14:textId="44B26041" w:rsidR="007F28DA" w:rsidRPr="00986958" w:rsidRDefault="00C56A29" w:rsidP="00D56BCA">
            <w:pPr>
              <w:pStyle w:val="TAL"/>
              <w:rPr>
                <w:sz w:val="16"/>
                <w:szCs w:val="16"/>
              </w:rPr>
            </w:pPr>
            <w:r w:rsidRPr="00986958">
              <w:rPr>
                <w:sz w:val="16"/>
                <w:szCs w:val="16"/>
              </w:rPr>
              <w:t>0013</w:t>
            </w:r>
          </w:p>
        </w:tc>
        <w:tc>
          <w:tcPr>
            <w:tcW w:w="425" w:type="dxa"/>
            <w:shd w:val="solid" w:color="FFFFFF" w:fill="auto"/>
          </w:tcPr>
          <w:p w14:paraId="7AED9656" w14:textId="0A238684" w:rsidR="007F28DA" w:rsidRPr="00986958" w:rsidRDefault="00C56A29" w:rsidP="00D56BCA">
            <w:pPr>
              <w:pStyle w:val="TAR"/>
              <w:rPr>
                <w:sz w:val="16"/>
                <w:szCs w:val="16"/>
              </w:rPr>
            </w:pPr>
            <w:r w:rsidRPr="00986958">
              <w:rPr>
                <w:sz w:val="16"/>
                <w:szCs w:val="16"/>
              </w:rPr>
              <w:t>3</w:t>
            </w:r>
          </w:p>
        </w:tc>
        <w:tc>
          <w:tcPr>
            <w:tcW w:w="425" w:type="dxa"/>
            <w:shd w:val="solid" w:color="FFFFFF" w:fill="auto"/>
          </w:tcPr>
          <w:p w14:paraId="07AD5F80" w14:textId="0FEC34D2" w:rsidR="007F28DA" w:rsidRPr="00986958" w:rsidRDefault="00C56A29" w:rsidP="00D56BCA">
            <w:pPr>
              <w:pStyle w:val="TAC"/>
              <w:rPr>
                <w:sz w:val="16"/>
                <w:szCs w:val="16"/>
              </w:rPr>
            </w:pPr>
            <w:r w:rsidRPr="00986958">
              <w:rPr>
                <w:sz w:val="16"/>
                <w:szCs w:val="16"/>
              </w:rPr>
              <w:t>F</w:t>
            </w:r>
          </w:p>
        </w:tc>
        <w:tc>
          <w:tcPr>
            <w:tcW w:w="4962" w:type="dxa"/>
            <w:shd w:val="solid" w:color="FFFFFF" w:fill="auto"/>
          </w:tcPr>
          <w:p w14:paraId="21356787" w14:textId="1DCC280C" w:rsidR="007F28DA" w:rsidRPr="00986958" w:rsidRDefault="00E73E25" w:rsidP="00D56BCA">
            <w:pPr>
              <w:pStyle w:val="TAL"/>
              <w:rPr>
                <w:bCs/>
                <w:snapToGrid w:val="0"/>
                <w:sz w:val="16"/>
                <w:lang w:val="en-AU" w:eastAsia="ko-KR"/>
              </w:rPr>
            </w:pPr>
            <w:r w:rsidRPr="00986958">
              <w:rPr>
                <w:bCs/>
                <w:snapToGrid w:val="0"/>
                <w:sz w:val="16"/>
                <w:lang w:val="en-AU" w:eastAsia="ko-KR"/>
              </w:rPr>
              <w:t>Update configuration parameters over Uu to meet stage2 requirements</w:t>
            </w:r>
          </w:p>
        </w:tc>
        <w:tc>
          <w:tcPr>
            <w:tcW w:w="708" w:type="dxa"/>
            <w:shd w:val="solid" w:color="FFFFFF" w:fill="auto"/>
          </w:tcPr>
          <w:p w14:paraId="18D15819" w14:textId="7597D364" w:rsidR="007F28DA" w:rsidRPr="00986958" w:rsidRDefault="007F28DA" w:rsidP="00D56BCA">
            <w:pPr>
              <w:pStyle w:val="TAC"/>
              <w:rPr>
                <w:sz w:val="16"/>
                <w:szCs w:val="16"/>
                <w:lang w:val="en-AU" w:eastAsia="ko-KR"/>
              </w:rPr>
            </w:pPr>
            <w:r w:rsidRPr="00986958">
              <w:rPr>
                <w:sz w:val="16"/>
                <w:szCs w:val="16"/>
                <w:lang w:val="en-AU" w:eastAsia="ko-KR"/>
              </w:rPr>
              <w:t>16.2.0</w:t>
            </w:r>
          </w:p>
        </w:tc>
      </w:tr>
      <w:tr w:rsidR="00E30F74" w:rsidRPr="00986958" w14:paraId="7D233C70" w14:textId="77777777" w:rsidTr="00791F3D">
        <w:tc>
          <w:tcPr>
            <w:tcW w:w="800" w:type="dxa"/>
            <w:shd w:val="solid" w:color="FFFFFF" w:fill="auto"/>
          </w:tcPr>
          <w:p w14:paraId="0FCC70B8" w14:textId="15350E5A"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10CFDD0" w14:textId="2F745EE6"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5A71EC87" w14:textId="5A70AD4C"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5F8BDA52" w14:textId="2B743D85" w:rsidR="00E30F74" w:rsidRPr="00986958" w:rsidRDefault="00E30F74" w:rsidP="00E30F74">
            <w:pPr>
              <w:pStyle w:val="TAL"/>
              <w:rPr>
                <w:sz w:val="16"/>
                <w:szCs w:val="16"/>
              </w:rPr>
            </w:pPr>
            <w:r w:rsidRPr="00986958">
              <w:rPr>
                <w:sz w:val="16"/>
                <w:szCs w:val="16"/>
              </w:rPr>
              <w:t>0014</w:t>
            </w:r>
          </w:p>
        </w:tc>
        <w:tc>
          <w:tcPr>
            <w:tcW w:w="425" w:type="dxa"/>
            <w:shd w:val="solid" w:color="FFFFFF" w:fill="auto"/>
          </w:tcPr>
          <w:p w14:paraId="13436F7B" w14:textId="77777777" w:rsidR="00E30F74" w:rsidRPr="00986958" w:rsidRDefault="00E30F74" w:rsidP="00E30F74">
            <w:pPr>
              <w:pStyle w:val="TAR"/>
              <w:rPr>
                <w:sz w:val="16"/>
                <w:szCs w:val="16"/>
              </w:rPr>
            </w:pPr>
          </w:p>
        </w:tc>
        <w:tc>
          <w:tcPr>
            <w:tcW w:w="425" w:type="dxa"/>
            <w:shd w:val="solid" w:color="FFFFFF" w:fill="auto"/>
          </w:tcPr>
          <w:p w14:paraId="1D18868C" w14:textId="0D54784B"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0EE5990" w14:textId="59277BB8" w:rsidR="00E30F74" w:rsidRPr="00986958" w:rsidRDefault="00E30F74" w:rsidP="00E30F74">
            <w:pPr>
              <w:pStyle w:val="TAL"/>
              <w:rPr>
                <w:bCs/>
                <w:snapToGrid w:val="0"/>
                <w:sz w:val="16"/>
                <w:lang w:val="en-AU" w:eastAsia="ko-KR"/>
              </w:rPr>
            </w:pPr>
            <w:r w:rsidRPr="00986958">
              <w:rPr>
                <w:bCs/>
                <w:snapToGrid w:val="0"/>
                <w:sz w:val="16"/>
                <w:lang w:val="en-AU" w:eastAsia="ko-KR"/>
              </w:rPr>
              <w:t>Corrections in V2XP UE policy part</w:t>
            </w:r>
          </w:p>
        </w:tc>
        <w:tc>
          <w:tcPr>
            <w:tcW w:w="708" w:type="dxa"/>
            <w:shd w:val="solid" w:color="FFFFFF" w:fill="auto"/>
          </w:tcPr>
          <w:p w14:paraId="62EEC5B3" w14:textId="1D3553D0"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60CDB8E" w14:textId="77777777" w:rsidTr="00791F3D">
        <w:tc>
          <w:tcPr>
            <w:tcW w:w="800" w:type="dxa"/>
            <w:shd w:val="solid" w:color="FFFFFF" w:fill="auto"/>
          </w:tcPr>
          <w:p w14:paraId="4569BA7E" w14:textId="1E696CFB"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4245E40" w14:textId="4D86A157"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2407500" w14:textId="35A93765"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7DD539DE" w14:textId="62A4EAFD" w:rsidR="00E30F74" w:rsidRPr="00986958" w:rsidRDefault="00E30F74" w:rsidP="00E30F74">
            <w:pPr>
              <w:pStyle w:val="TAL"/>
              <w:rPr>
                <w:sz w:val="16"/>
                <w:szCs w:val="16"/>
              </w:rPr>
            </w:pPr>
            <w:r w:rsidRPr="00986958">
              <w:rPr>
                <w:sz w:val="16"/>
                <w:szCs w:val="16"/>
              </w:rPr>
              <w:t>0017</w:t>
            </w:r>
          </w:p>
        </w:tc>
        <w:tc>
          <w:tcPr>
            <w:tcW w:w="425" w:type="dxa"/>
            <w:shd w:val="solid" w:color="FFFFFF" w:fill="auto"/>
          </w:tcPr>
          <w:p w14:paraId="7819F4AE" w14:textId="77777777" w:rsidR="00E30F74" w:rsidRPr="00986958" w:rsidRDefault="00E30F74" w:rsidP="00E30F74">
            <w:pPr>
              <w:pStyle w:val="TAR"/>
              <w:rPr>
                <w:sz w:val="16"/>
                <w:szCs w:val="16"/>
              </w:rPr>
            </w:pPr>
          </w:p>
        </w:tc>
        <w:tc>
          <w:tcPr>
            <w:tcW w:w="425" w:type="dxa"/>
            <w:shd w:val="solid" w:color="FFFFFF" w:fill="auto"/>
          </w:tcPr>
          <w:p w14:paraId="16CCB1DF" w14:textId="1171A27E"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5D078D3" w14:textId="0779CDD7" w:rsidR="00E30F74" w:rsidRPr="00986958" w:rsidRDefault="00E30F74" w:rsidP="00E30F74">
            <w:pPr>
              <w:pStyle w:val="TAL"/>
              <w:rPr>
                <w:bCs/>
                <w:snapToGrid w:val="0"/>
                <w:sz w:val="16"/>
                <w:lang w:val="en-AU" w:eastAsia="ko-KR"/>
              </w:rPr>
            </w:pPr>
            <w:r w:rsidRPr="00986958">
              <w:rPr>
                <w:bCs/>
                <w:snapToGrid w:val="0"/>
                <w:sz w:val="16"/>
                <w:lang w:val="en-AU" w:eastAsia="ko-KR"/>
              </w:rPr>
              <w:t>Correction of V2XP statement</w:t>
            </w:r>
          </w:p>
        </w:tc>
        <w:tc>
          <w:tcPr>
            <w:tcW w:w="708" w:type="dxa"/>
            <w:shd w:val="solid" w:color="FFFFFF" w:fill="auto"/>
          </w:tcPr>
          <w:p w14:paraId="69B8150F" w14:textId="21DD13C1"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6CE96BC6" w14:textId="77777777" w:rsidTr="00791F3D">
        <w:tc>
          <w:tcPr>
            <w:tcW w:w="800" w:type="dxa"/>
            <w:shd w:val="solid" w:color="FFFFFF" w:fill="auto"/>
          </w:tcPr>
          <w:p w14:paraId="657629E8" w14:textId="40E85D5F"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1329602" w14:textId="2D52EC64"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CB16D59" w14:textId="03951A14"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0DBC9FAA" w14:textId="0A4F493D" w:rsidR="00E30F74" w:rsidRPr="00986958" w:rsidRDefault="00E30F74" w:rsidP="00E30F74">
            <w:pPr>
              <w:pStyle w:val="TAL"/>
              <w:rPr>
                <w:sz w:val="16"/>
                <w:szCs w:val="16"/>
              </w:rPr>
            </w:pPr>
            <w:r w:rsidRPr="00986958">
              <w:rPr>
                <w:sz w:val="16"/>
                <w:szCs w:val="16"/>
              </w:rPr>
              <w:t>0018</w:t>
            </w:r>
          </w:p>
        </w:tc>
        <w:tc>
          <w:tcPr>
            <w:tcW w:w="425" w:type="dxa"/>
            <w:shd w:val="solid" w:color="FFFFFF" w:fill="auto"/>
          </w:tcPr>
          <w:p w14:paraId="184601CF" w14:textId="77777777" w:rsidR="00E30F74" w:rsidRPr="00986958" w:rsidRDefault="00E30F74" w:rsidP="00E30F74">
            <w:pPr>
              <w:pStyle w:val="TAR"/>
              <w:rPr>
                <w:sz w:val="16"/>
                <w:szCs w:val="16"/>
              </w:rPr>
            </w:pPr>
          </w:p>
        </w:tc>
        <w:tc>
          <w:tcPr>
            <w:tcW w:w="425" w:type="dxa"/>
            <w:shd w:val="solid" w:color="FFFFFF" w:fill="auto"/>
          </w:tcPr>
          <w:p w14:paraId="50C01124" w14:textId="48F1338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735E7757" w14:textId="162E5031" w:rsidR="00E30F74" w:rsidRPr="00986958" w:rsidRDefault="00E30F74" w:rsidP="00E30F74">
            <w:pPr>
              <w:pStyle w:val="TAL"/>
              <w:rPr>
                <w:bCs/>
                <w:snapToGrid w:val="0"/>
                <w:sz w:val="16"/>
                <w:lang w:val="en-AU" w:eastAsia="ko-KR"/>
              </w:rPr>
            </w:pPr>
            <w:r w:rsidRPr="00986958">
              <w:rPr>
                <w:bCs/>
                <w:snapToGrid w:val="0"/>
                <w:sz w:val="16"/>
                <w:lang w:val="en-AU" w:eastAsia="ko-KR"/>
              </w:rPr>
              <w:t>Removal of V2X policy for EPC interworking</w:t>
            </w:r>
          </w:p>
        </w:tc>
        <w:tc>
          <w:tcPr>
            <w:tcW w:w="708" w:type="dxa"/>
            <w:shd w:val="solid" w:color="FFFFFF" w:fill="auto"/>
          </w:tcPr>
          <w:p w14:paraId="0A154449" w14:textId="394B87A4"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7613AEFD" w14:textId="77777777" w:rsidTr="00791F3D">
        <w:tc>
          <w:tcPr>
            <w:tcW w:w="800" w:type="dxa"/>
            <w:shd w:val="solid" w:color="FFFFFF" w:fill="auto"/>
          </w:tcPr>
          <w:p w14:paraId="7C466167" w14:textId="61437ADD"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313B11E" w14:textId="74CD5583"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157E99C0" w14:textId="37F429C4" w:rsidR="00E30F74" w:rsidRPr="00986958" w:rsidRDefault="00E30F74" w:rsidP="00E30F74">
            <w:pPr>
              <w:pStyle w:val="TAC"/>
              <w:rPr>
                <w:sz w:val="16"/>
                <w:szCs w:val="16"/>
                <w:lang w:eastAsia="ko-KR"/>
              </w:rPr>
            </w:pPr>
            <w:r w:rsidRPr="00986958">
              <w:rPr>
                <w:sz w:val="16"/>
                <w:szCs w:val="16"/>
                <w:lang w:eastAsia="ko-KR"/>
              </w:rPr>
              <w:t>CP-202041</w:t>
            </w:r>
          </w:p>
        </w:tc>
        <w:tc>
          <w:tcPr>
            <w:tcW w:w="525" w:type="dxa"/>
            <w:shd w:val="solid" w:color="FFFFFF" w:fill="auto"/>
          </w:tcPr>
          <w:p w14:paraId="34DD2A06" w14:textId="22B10D85" w:rsidR="00E30F74" w:rsidRPr="00986958" w:rsidRDefault="00E30F74" w:rsidP="00E30F74">
            <w:pPr>
              <w:pStyle w:val="TAL"/>
              <w:rPr>
                <w:sz w:val="16"/>
                <w:szCs w:val="16"/>
              </w:rPr>
            </w:pPr>
            <w:r w:rsidRPr="00986958">
              <w:rPr>
                <w:sz w:val="16"/>
                <w:szCs w:val="16"/>
              </w:rPr>
              <w:t>0019</w:t>
            </w:r>
          </w:p>
        </w:tc>
        <w:tc>
          <w:tcPr>
            <w:tcW w:w="425" w:type="dxa"/>
            <w:shd w:val="solid" w:color="FFFFFF" w:fill="auto"/>
          </w:tcPr>
          <w:p w14:paraId="23A208C4" w14:textId="38A8AEF8" w:rsidR="00E30F74" w:rsidRPr="00986958" w:rsidRDefault="00E30F74" w:rsidP="00E30F74">
            <w:pPr>
              <w:pStyle w:val="TAR"/>
              <w:rPr>
                <w:sz w:val="16"/>
                <w:szCs w:val="16"/>
              </w:rPr>
            </w:pPr>
            <w:r w:rsidRPr="00986958">
              <w:rPr>
                <w:sz w:val="16"/>
                <w:szCs w:val="16"/>
              </w:rPr>
              <w:t>2</w:t>
            </w:r>
          </w:p>
        </w:tc>
        <w:tc>
          <w:tcPr>
            <w:tcW w:w="425" w:type="dxa"/>
            <w:shd w:val="solid" w:color="FFFFFF" w:fill="auto"/>
          </w:tcPr>
          <w:p w14:paraId="1A36FFDA" w14:textId="3F975C9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B020DF5" w14:textId="5BFA639E" w:rsidR="00E30F74" w:rsidRPr="00986958" w:rsidRDefault="00E30F74" w:rsidP="00E30F74">
            <w:pPr>
              <w:pStyle w:val="TAL"/>
              <w:rPr>
                <w:bCs/>
                <w:snapToGrid w:val="0"/>
                <w:sz w:val="16"/>
                <w:lang w:val="en-AU" w:eastAsia="ko-KR"/>
              </w:rPr>
            </w:pPr>
            <w:r w:rsidRPr="00986958">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2F68F2B" w14:textId="77777777" w:rsidTr="00791F3D">
        <w:tc>
          <w:tcPr>
            <w:tcW w:w="800" w:type="dxa"/>
            <w:shd w:val="solid" w:color="FFFFFF" w:fill="auto"/>
          </w:tcPr>
          <w:p w14:paraId="175A4F41" w14:textId="04566BA5"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7E9F3B03" w14:textId="026C3F89"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3DA7F074" w14:textId="47376D6F" w:rsidR="00E30F74" w:rsidRPr="00986958" w:rsidRDefault="00E30F74" w:rsidP="00E30F74">
            <w:pPr>
              <w:pStyle w:val="TAC"/>
              <w:rPr>
                <w:sz w:val="16"/>
                <w:szCs w:val="16"/>
                <w:lang w:eastAsia="ko-KR"/>
              </w:rPr>
            </w:pPr>
            <w:r w:rsidRPr="00986958">
              <w:rPr>
                <w:sz w:val="16"/>
                <w:szCs w:val="16"/>
                <w:lang w:eastAsia="ko-KR"/>
              </w:rPr>
              <w:t>CP-202039</w:t>
            </w:r>
          </w:p>
        </w:tc>
        <w:tc>
          <w:tcPr>
            <w:tcW w:w="525" w:type="dxa"/>
            <w:shd w:val="solid" w:color="FFFFFF" w:fill="auto"/>
          </w:tcPr>
          <w:p w14:paraId="6EC07079" w14:textId="6DA47C73" w:rsidR="00E30F74" w:rsidRPr="00986958" w:rsidRDefault="00E30F74" w:rsidP="00E30F74">
            <w:pPr>
              <w:pStyle w:val="TAL"/>
              <w:rPr>
                <w:sz w:val="16"/>
                <w:szCs w:val="16"/>
              </w:rPr>
            </w:pPr>
            <w:r w:rsidRPr="00986958">
              <w:rPr>
                <w:sz w:val="16"/>
                <w:szCs w:val="16"/>
              </w:rPr>
              <w:t>0020</w:t>
            </w:r>
          </w:p>
        </w:tc>
        <w:tc>
          <w:tcPr>
            <w:tcW w:w="425" w:type="dxa"/>
            <w:shd w:val="solid" w:color="FFFFFF" w:fill="auto"/>
          </w:tcPr>
          <w:p w14:paraId="67A7C618" w14:textId="2595B8E9" w:rsidR="00E30F74" w:rsidRPr="00986958" w:rsidRDefault="00E30F74" w:rsidP="00E30F74">
            <w:pPr>
              <w:pStyle w:val="TAR"/>
              <w:rPr>
                <w:sz w:val="16"/>
                <w:szCs w:val="16"/>
              </w:rPr>
            </w:pPr>
            <w:r w:rsidRPr="00986958">
              <w:rPr>
                <w:sz w:val="16"/>
                <w:szCs w:val="16"/>
              </w:rPr>
              <w:t>3</w:t>
            </w:r>
          </w:p>
        </w:tc>
        <w:tc>
          <w:tcPr>
            <w:tcW w:w="425" w:type="dxa"/>
            <w:shd w:val="solid" w:color="FFFFFF" w:fill="auto"/>
          </w:tcPr>
          <w:p w14:paraId="2A67758A" w14:textId="634DB136"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E14FB69" w14:textId="70ACAF73" w:rsidR="00E30F74" w:rsidRPr="00986958" w:rsidRDefault="00E30F74" w:rsidP="00E30F74">
            <w:pPr>
              <w:pStyle w:val="TAL"/>
              <w:rPr>
                <w:bCs/>
                <w:snapToGrid w:val="0"/>
                <w:sz w:val="16"/>
                <w:lang w:val="en-AU" w:eastAsia="ko-KR"/>
              </w:rPr>
            </w:pPr>
            <w:r w:rsidRPr="00986958">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Pr="00986958" w:rsidRDefault="00E30F74" w:rsidP="00E30F74">
            <w:pPr>
              <w:pStyle w:val="TAC"/>
              <w:rPr>
                <w:sz w:val="16"/>
                <w:szCs w:val="16"/>
                <w:lang w:val="en-AU" w:eastAsia="ko-KR"/>
              </w:rPr>
            </w:pPr>
            <w:r w:rsidRPr="00986958">
              <w:rPr>
                <w:sz w:val="16"/>
                <w:szCs w:val="16"/>
                <w:lang w:val="en-AU" w:eastAsia="ko-KR"/>
              </w:rPr>
              <w:t>16.2.0</w:t>
            </w:r>
          </w:p>
        </w:tc>
      </w:tr>
      <w:tr w:rsidR="007D56C3" w:rsidRPr="00986958" w14:paraId="010EA35D" w14:textId="77777777" w:rsidTr="007D5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Pr="00986958" w:rsidRDefault="007D56C3"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Pr="00986958" w:rsidRDefault="007D56C3"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986958" w:rsidRDefault="007D56C3" w:rsidP="0041110D">
            <w:pPr>
              <w:pStyle w:val="TAC"/>
              <w:rPr>
                <w:sz w:val="16"/>
                <w:szCs w:val="16"/>
                <w:lang w:eastAsia="ko-KR"/>
              </w:rPr>
            </w:pPr>
            <w:r w:rsidRPr="00986958">
              <w:rPr>
                <w:sz w:val="16"/>
                <w:szCs w:val="16"/>
                <w:lang w:eastAsia="ko-KR"/>
              </w:rPr>
              <w:t>CP-20</w:t>
            </w:r>
            <w:r w:rsidR="005E749D" w:rsidRPr="00986958">
              <w:rPr>
                <w:sz w:val="16"/>
                <w:szCs w:val="16"/>
                <w:lang w:eastAsia="ko-KR"/>
              </w:rPr>
              <w:t>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Pr="00986958" w:rsidRDefault="007D56C3" w:rsidP="0041110D">
            <w:pPr>
              <w:pStyle w:val="TAL"/>
              <w:rPr>
                <w:sz w:val="16"/>
                <w:szCs w:val="16"/>
              </w:rPr>
            </w:pPr>
            <w:r w:rsidRPr="00986958">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Pr="00986958" w:rsidRDefault="007D56C3"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Pr="00986958" w:rsidRDefault="007D56C3"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986958" w:rsidRDefault="005E749D" w:rsidP="0041110D">
            <w:pPr>
              <w:pStyle w:val="TAL"/>
              <w:rPr>
                <w:bCs/>
                <w:snapToGrid w:val="0"/>
                <w:sz w:val="16"/>
                <w:lang w:val="en-AU" w:eastAsia="ko-KR"/>
              </w:rPr>
            </w:pPr>
            <w:r w:rsidRPr="00986958">
              <w:rPr>
                <w:noProof/>
              </w:rPr>
              <w:t>Corrections in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Pr="00986958" w:rsidRDefault="007D56C3" w:rsidP="0041110D">
            <w:pPr>
              <w:pStyle w:val="TAC"/>
              <w:rPr>
                <w:sz w:val="16"/>
                <w:szCs w:val="16"/>
                <w:lang w:val="en-AU" w:eastAsia="ko-KR"/>
              </w:rPr>
            </w:pPr>
            <w:r w:rsidRPr="00986958">
              <w:rPr>
                <w:sz w:val="16"/>
                <w:szCs w:val="16"/>
                <w:lang w:val="en-AU" w:eastAsia="ko-KR"/>
              </w:rPr>
              <w:t>16.3.0</w:t>
            </w:r>
          </w:p>
        </w:tc>
      </w:tr>
      <w:tr w:rsidR="0041110D" w:rsidRPr="00986958" w14:paraId="561D4419" w14:textId="77777777" w:rsidTr="0041110D">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Pr="00986958" w:rsidRDefault="0041110D"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Pr="00986958" w:rsidRDefault="0041110D"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986958" w:rsidRDefault="0041110D" w:rsidP="0041110D">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Pr="00986958" w:rsidRDefault="0041110D" w:rsidP="0041110D">
            <w:pPr>
              <w:pStyle w:val="TAL"/>
              <w:rPr>
                <w:sz w:val="16"/>
                <w:szCs w:val="16"/>
              </w:rPr>
            </w:pPr>
            <w:r w:rsidRPr="0098695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Pr="00986958" w:rsidRDefault="0041110D"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Pr="00986958" w:rsidRDefault="0041110D"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986958" w:rsidRDefault="0041110D" w:rsidP="0041110D">
            <w:pPr>
              <w:pStyle w:val="TAL"/>
              <w:rPr>
                <w:bCs/>
                <w:snapToGrid w:val="0"/>
                <w:sz w:val="16"/>
                <w:lang w:val="en-AU" w:eastAsia="ko-KR"/>
              </w:rPr>
            </w:pPr>
            <w:r w:rsidRPr="00986958">
              <w:rPr>
                <w:noProof/>
              </w:rPr>
              <w:t>Corrections in UE policies for V2X communication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Pr="00986958" w:rsidRDefault="0041110D" w:rsidP="0041110D">
            <w:pPr>
              <w:pStyle w:val="TAC"/>
              <w:rPr>
                <w:sz w:val="16"/>
                <w:szCs w:val="16"/>
                <w:lang w:val="en-AU" w:eastAsia="ko-KR"/>
              </w:rPr>
            </w:pPr>
            <w:r w:rsidRPr="00986958">
              <w:rPr>
                <w:sz w:val="16"/>
                <w:szCs w:val="16"/>
                <w:lang w:val="en-AU" w:eastAsia="ko-KR"/>
              </w:rPr>
              <w:t>16.3.0</w:t>
            </w:r>
          </w:p>
        </w:tc>
      </w:tr>
      <w:tr w:rsidR="009D7C6B" w:rsidRPr="00986958" w14:paraId="4F7A3078" w14:textId="77777777" w:rsidTr="009D7C6B">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Pr="00986958" w:rsidRDefault="009D7C6B" w:rsidP="009D7C6B">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Pr="00986958" w:rsidRDefault="009D7C6B" w:rsidP="009D7C6B">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986958" w:rsidRDefault="009D7C6B" w:rsidP="009D7C6B">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Pr="00986958" w:rsidRDefault="009D7C6B" w:rsidP="009D7C6B">
            <w:pPr>
              <w:pStyle w:val="TAL"/>
              <w:rPr>
                <w:sz w:val="16"/>
                <w:szCs w:val="16"/>
              </w:rPr>
            </w:pPr>
            <w:r w:rsidRPr="0098695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Pr="00986958" w:rsidRDefault="009D7C6B" w:rsidP="009D7C6B">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Pr="00986958" w:rsidRDefault="009D7C6B" w:rsidP="009D7C6B">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986958" w:rsidRDefault="009D7C6B" w:rsidP="009D7C6B">
            <w:pPr>
              <w:pStyle w:val="TAL"/>
              <w:rPr>
                <w:bCs/>
                <w:snapToGrid w:val="0"/>
                <w:sz w:val="16"/>
                <w:lang w:val="en-AU" w:eastAsia="ko-KR"/>
              </w:rPr>
            </w:pPr>
            <w:r w:rsidRPr="00986958">
              <w:t>Update RAT selection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Pr="00986958" w:rsidRDefault="009D7C6B" w:rsidP="009D7C6B">
            <w:pPr>
              <w:pStyle w:val="TAC"/>
              <w:rPr>
                <w:sz w:val="16"/>
                <w:szCs w:val="16"/>
                <w:lang w:val="en-AU" w:eastAsia="ko-KR"/>
              </w:rPr>
            </w:pPr>
            <w:r w:rsidRPr="00986958">
              <w:rPr>
                <w:sz w:val="16"/>
                <w:szCs w:val="16"/>
                <w:lang w:val="en-AU" w:eastAsia="ko-KR"/>
              </w:rPr>
              <w:t>16.3.0</w:t>
            </w:r>
          </w:p>
        </w:tc>
      </w:tr>
      <w:tr w:rsidR="00137E22" w:rsidRPr="00986958" w14:paraId="172810A5" w14:textId="77777777" w:rsidTr="00137E22">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Pr="00986958" w:rsidRDefault="00137E22" w:rsidP="00137E22">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Pr="00986958" w:rsidRDefault="00137E22" w:rsidP="00137E22">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986958" w:rsidRDefault="00137E22" w:rsidP="00137E22">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Pr="00986958" w:rsidRDefault="00137E22" w:rsidP="00137E22">
            <w:pPr>
              <w:pStyle w:val="TAL"/>
              <w:rPr>
                <w:sz w:val="16"/>
                <w:szCs w:val="16"/>
              </w:rPr>
            </w:pPr>
            <w:r w:rsidRPr="00986958">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Pr="00986958" w:rsidRDefault="00137E22" w:rsidP="00137E22">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Pr="00986958" w:rsidRDefault="00137E22" w:rsidP="00137E22">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986958" w:rsidRDefault="00137E22" w:rsidP="00137E22">
            <w:pPr>
              <w:pStyle w:val="TAL"/>
            </w:pPr>
            <w:r w:rsidRPr="00986958">
              <w:rPr>
                <w:noProof/>
              </w:rPr>
              <w:t>V2X service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Pr="00986958" w:rsidRDefault="00137E22" w:rsidP="00137E22">
            <w:pPr>
              <w:pStyle w:val="TAC"/>
              <w:rPr>
                <w:sz w:val="16"/>
                <w:szCs w:val="16"/>
                <w:lang w:val="en-AU" w:eastAsia="ko-KR"/>
              </w:rPr>
            </w:pPr>
            <w:r w:rsidRPr="00986958">
              <w:rPr>
                <w:sz w:val="16"/>
                <w:szCs w:val="16"/>
                <w:lang w:val="en-AU" w:eastAsia="ko-KR"/>
              </w:rPr>
              <w:t>16.3.0</w:t>
            </w:r>
          </w:p>
        </w:tc>
      </w:tr>
      <w:tr w:rsidR="003B7D00" w:rsidRPr="00986958" w14:paraId="1E30197D"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Pr="00986958" w:rsidRDefault="003B7D00" w:rsidP="003B7D00">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Pr="00986958" w:rsidRDefault="003B7D00" w:rsidP="003B7D00">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986958" w:rsidRDefault="003B7D00" w:rsidP="003B7D00">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Pr="00986958" w:rsidRDefault="003B7D00" w:rsidP="003B7D00">
            <w:pPr>
              <w:pStyle w:val="TAL"/>
              <w:rPr>
                <w:sz w:val="16"/>
                <w:szCs w:val="16"/>
              </w:rPr>
            </w:pPr>
            <w:r w:rsidRPr="00986958">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Pr="00986958" w:rsidRDefault="003B7D00"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Pr="00986958" w:rsidRDefault="003B7D00"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986958" w:rsidRDefault="003B7D00" w:rsidP="003B7D00">
            <w:pPr>
              <w:pStyle w:val="TAL"/>
              <w:rPr>
                <w:noProof/>
              </w:rPr>
            </w:pPr>
            <w:r w:rsidRPr="00986958">
              <w:rPr>
                <w:rFonts w:hint="eastAsia"/>
                <w:lang w:eastAsia="zh-CN"/>
              </w:rPr>
              <w:t>Some corrections on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Pr="00986958" w:rsidRDefault="003B7D00" w:rsidP="003B7D00">
            <w:pPr>
              <w:pStyle w:val="TAC"/>
              <w:rPr>
                <w:sz w:val="16"/>
                <w:szCs w:val="16"/>
                <w:lang w:val="en-AU" w:eastAsia="ko-KR"/>
              </w:rPr>
            </w:pPr>
            <w:r w:rsidRPr="00986958">
              <w:rPr>
                <w:sz w:val="16"/>
                <w:szCs w:val="16"/>
                <w:lang w:val="en-AU" w:eastAsia="ko-KR"/>
              </w:rPr>
              <w:t>16.3.0</w:t>
            </w:r>
          </w:p>
        </w:tc>
      </w:tr>
      <w:tr w:rsidR="00211B2C" w:rsidRPr="00986958" w14:paraId="08ABFB6C"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05EE0F4" w14:textId="7E6E37D4" w:rsidR="00211B2C" w:rsidRPr="00986958" w:rsidRDefault="00211B2C" w:rsidP="003B7D00">
            <w:pPr>
              <w:pStyle w:val="TAC"/>
              <w:rPr>
                <w:sz w:val="16"/>
                <w:szCs w:val="16"/>
                <w:lang w:eastAsia="ko-KR"/>
              </w:rPr>
            </w:pPr>
            <w:r w:rsidRPr="00986958">
              <w:rPr>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8CC81" w14:textId="0F57A7AC" w:rsidR="00211B2C" w:rsidRPr="00986958" w:rsidRDefault="00211B2C" w:rsidP="003B7D00">
            <w:pPr>
              <w:pStyle w:val="TAC"/>
              <w:rPr>
                <w:sz w:val="16"/>
                <w:szCs w:val="16"/>
                <w:lang w:eastAsia="ko-KR"/>
              </w:rPr>
            </w:pPr>
            <w:r w:rsidRPr="00986958">
              <w:rPr>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3EDC" w14:textId="516E3044" w:rsidR="00211B2C" w:rsidRPr="00986958" w:rsidRDefault="00A0060D" w:rsidP="003B7D00">
            <w:pPr>
              <w:pStyle w:val="TAC"/>
              <w:rPr>
                <w:sz w:val="16"/>
                <w:szCs w:val="16"/>
                <w:lang w:eastAsia="ko-KR"/>
              </w:rPr>
            </w:pPr>
            <w:r w:rsidRPr="00986958">
              <w:rPr>
                <w:sz w:val="16"/>
                <w:szCs w:val="16"/>
                <w:lang w:eastAsia="ko-KR"/>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A817F" w14:textId="036DFFE7" w:rsidR="00211B2C" w:rsidRPr="00986958" w:rsidRDefault="00707049" w:rsidP="003B7D00">
            <w:pPr>
              <w:pStyle w:val="TAL"/>
              <w:rPr>
                <w:sz w:val="16"/>
                <w:szCs w:val="16"/>
              </w:rPr>
            </w:pPr>
            <w:r w:rsidRPr="0098695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6BD7B" w14:textId="77777777" w:rsidR="00211B2C" w:rsidRPr="00986958" w:rsidRDefault="00211B2C" w:rsidP="003B7D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D114" w14:textId="7938B415" w:rsidR="00211B2C" w:rsidRPr="00986958" w:rsidRDefault="004D5765"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4CB5A" w14:textId="0B165CCA" w:rsidR="00211B2C" w:rsidRPr="00986958" w:rsidRDefault="00707049" w:rsidP="003B7D00">
            <w:pPr>
              <w:pStyle w:val="TAL"/>
              <w:rPr>
                <w:lang w:eastAsia="zh-CN"/>
              </w:rPr>
            </w:pPr>
            <w:r w:rsidRPr="00986958">
              <w:rPr>
                <w:lang w:eastAsia="zh-CN"/>
              </w:rPr>
              <w:t>Removal of Tx Profile for NR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026E" w14:textId="7BC7194D" w:rsidR="00211B2C" w:rsidRPr="00986958" w:rsidRDefault="00211B2C" w:rsidP="003B7D00">
            <w:pPr>
              <w:pStyle w:val="TAC"/>
              <w:rPr>
                <w:sz w:val="16"/>
                <w:szCs w:val="16"/>
                <w:lang w:val="en-AU" w:eastAsia="ko-KR"/>
              </w:rPr>
            </w:pPr>
            <w:r w:rsidRPr="00986958">
              <w:rPr>
                <w:sz w:val="16"/>
                <w:szCs w:val="16"/>
                <w:lang w:val="en-AU" w:eastAsia="ko-KR"/>
              </w:rPr>
              <w:t>16.4.0</w:t>
            </w:r>
          </w:p>
        </w:tc>
      </w:tr>
      <w:tr w:rsidR="00AB5D0C" w:rsidRPr="00986958" w14:paraId="5BD78CA7"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6B9F256" w14:textId="50349A87"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897D" w14:textId="140D1F12"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13562" w14:textId="00C055C1"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9DA8D" w14:textId="2AD18E36" w:rsidR="00AB5D0C" w:rsidRPr="00986958" w:rsidRDefault="00AB5D0C" w:rsidP="003B7D00">
            <w:pPr>
              <w:pStyle w:val="TAL"/>
              <w:rPr>
                <w:sz w:val="16"/>
                <w:szCs w:val="16"/>
              </w:rPr>
            </w:pPr>
            <w:r w:rsidRPr="0098695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226EB" w14:textId="444967B0" w:rsidR="00AB5D0C" w:rsidRPr="00986958" w:rsidRDefault="00AB5D0C"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DB17" w14:textId="713CE718"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0D366" w14:textId="1C9743C4" w:rsidR="00AB5D0C" w:rsidRPr="00986958" w:rsidRDefault="00AB5D0C" w:rsidP="003B7D00">
            <w:pPr>
              <w:pStyle w:val="TAL"/>
              <w:rPr>
                <w:lang w:eastAsia="zh-CN"/>
              </w:rPr>
            </w:pPr>
            <w:r w:rsidRPr="00986958">
              <w:rPr>
                <w:lang w:eastAsia="zh-CN"/>
              </w:rPr>
              <w:t>NR-PC5 Tx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AEC49" w14:textId="0C61044A" w:rsidR="00AB5D0C" w:rsidRPr="00986958" w:rsidRDefault="00AB5D0C" w:rsidP="003B7D00">
            <w:pPr>
              <w:pStyle w:val="TAC"/>
              <w:rPr>
                <w:sz w:val="16"/>
                <w:szCs w:val="16"/>
                <w:lang w:val="en-AU" w:eastAsia="ko-KR"/>
              </w:rPr>
            </w:pPr>
            <w:r w:rsidRPr="00986958">
              <w:rPr>
                <w:sz w:val="16"/>
                <w:szCs w:val="16"/>
                <w:lang w:val="en-AU" w:eastAsia="ko-KR"/>
              </w:rPr>
              <w:t>17.0.0</w:t>
            </w:r>
          </w:p>
        </w:tc>
      </w:tr>
      <w:tr w:rsidR="00AB5D0C" w:rsidRPr="00986958" w14:paraId="3312F6C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99EDEE7" w14:textId="7992190A"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A167E" w14:textId="74D79249"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D99B2" w14:textId="3EFA6D5E"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04CD" w14:textId="72F378A2" w:rsidR="00AB5D0C" w:rsidRPr="00986958" w:rsidRDefault="00AB5D0C" w:rsidP="003B7D00">
            <w:pPr>
              <w:pStyle w:val="TAL"/>
              <w:rPr>
                <w:sz w:val="16"/>
                <w:szCs w:val="16"/>
              </w:rPr>
            </w:pPr>
            <w:r w:rsidRPr="0098695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AFCB9" w14:textId="07AE7BCE" w:rsidR="00AB5D0C" w:rsidRPr="00986958" w:rsidRDefault="00AB5D0C" w:rsidP="003B7D00">
            <w:pPr>
              <w:pStyle w:val="TAR"/>
              <w:rPr>
                <w:sz w:val="16"/>
                <w:szCs w:val="16"/>
              </w:rPr>
            </w:pPr>
            <w:r w:rsidRPr="0098695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0D49" w14:textId="0E16265F"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09FAF" w14:textId="368E4898" w:rsidR="00AB5D0C" w:rsidRPr="00986958" w:rsidRDefault="00AB5D0C" w:rsidP="003B7D00">
            <w:pPr>
              <w:pStyle w:val="TAL"/>
              <w:rPr>
                <w:lang w:eastAsia="zh-CN"/>
              </w:rPr>
            </w:pPr>
            <w:r w:rsidRPr="00986958">
              <w:rPr>
                <w:lang w:eastAsia="zh-CN"/>
              </w:rPr>
              <w:t>Adding the PC5 DRX configuration for broadcast and groupcast to the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AC135" w14:textId="460A2BE0" w:rsidR="00AB5D0C" w:rsidRPr="00986958" w:rsidRDefault="00AB5D0C" w:rsidP="003B7D00">
            <w:pPr>
              <w:pStyle w:val="TAC"/>
              <w:rPr>
                <w:sz w:val="16"/>
                <w:szCs w:val="16"/>
                <w:lang w:val="en-AU" w:eastAsia="ko-KR"/>
              </w:rPr>
            </w:pPr>
            <w:r w:rsidRPr="00986958">
              <w:rPr>
                <w:sz w:val="16"/>
                <w:szCs w:val="16"/>
                <w:lang w:val="en-AU" w:eastAsia="ko-KR"/>
              </w:rPr>
              <w:t>17.0.0</w:t>
            </w:r>
          </w:p>
        </w:tc>
      </w:tr>
      <w:tr w:rsidR="002B1EC4" w:rsidRPr="00986958" w14:paraId="7436228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D775635" w14:textId="1376D45D" w:rsidR="002B1EC4" w:rsidRPr="00986958" w:rsidRDefault="002B1EC4" w:rsidP="003B7D00">
            <w:pPr>
              <w:pStyle w:val="TAC"/>
              <w:rPr>
                <w:sz w:val="16"/>
                <w:szCs w:val="16"/>
                <w:lang w:eastAsia="ko-KR"/>
              </w:rPr>
            </w:pPr>
            <w:r>
              <w:rPr>
                <w:sz w:val="16"/>
                <w:szCs w:val="16"/>
                <w:lang w:eastAsia="ko-KR"/>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2D744" w14:textId="1A68E10E" w:rsidR="002B1EC4" w:rsidRPr="00986958" w:rsidRDefault="002B1EC4" w:rsidP="003B7D00">
            <w:pPr>
              <w:pStyle w:val="TAC"/>
              <w:rPr>
                <w:sz w:val="16"/>
                <w:szCs w:val="16"/>
                <w:lang w:eastAsia="ko-KR"/>
              </w:rPr>
            </w:pPr>
            <w:r>
              <w:rPr>
                <w:sz w:val="16"/>
                <w:szCs w:val="16"/>
                <w:lang w:eastAsia="ko-KR"/>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92564" w14:textId="3F22D477" w:rsidR="002B1EC4" w:rsidRPr="00986958" w:rsidRDefault="002B1EC4" w:rsidP="003B7D00">
            <w:pPr>
              <w:pStyle w:val="TAC"/>
              <w:rPr>
                <w:sz w:val="16"/>
                <w:szCs w:val="16"/>
                <w:lang w:eastAsia="ko-KR"/>
              </w:rPr>
            </w:pPr>
            <w:r>
              <w:rPr>
                <w:sz w:val="16"/>
                <w:szCs w:val="16"/>
                <w:lang w:eastAsia="ko-KR"/>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9C576D" w14:textId="727D1151" w:rsidR="002B1EC4" w:rsidRPr="00986958" w:rsidRDefault="002B1EC4" w:rsidP="003B7D00">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2D23A" w14:textId="181B1819" w:rsidR="002B1EC4" w:rsidRPr="00986958" w:rsidRDefault="002B1EC4"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EEE9" w14:textId="363F2A8C" w:rsidR="002B1EC4" w:rsidRPr="00986958" w:rsidRDefault="002B1EC4"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53371" w14:textId="08112A68" w:rsidR="002B1EC4" w:rsidRPr="00986958" w:rsidRDefault="002B1EC4" w:rsidP="003B7D00">
            <w:pPr>
              <w:pStyle w:val="TAL"/>
              <w:rPr>
                <w:lang w:eastAsia="zh-CN"/>
              </w:rPr>
            </w:pPr>
            <w:r>
              <w:rPr>
                <w:lang w:eastAsia="zh-CN"/>
              </w:rPr>
              <w:t>Resolving the EN related to defining the PC5 DRX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44E1" w14:textId="6F36DC60" w:rsidR="002B1EC4" w:rsidRPr="00986958" w:rsidRDefault="002B1EC4" w:rsidP="003B7D00">
            <w:pPr>
              <w:pStyle w:val="TAC"/>
              <w:rPr>
                <w:sz w:val="16"/>
                <w:szCs w:val="16"/>
                <w:lang w:val="en-AU" w:eastAsia="ko-KR"/>
              </w:rPr>
            </w:pPr>
            <w:r>
              <w:rPr>
                <w:sz w:val="16"/>
                <w:szCs w:val="16"/>
                <w:lang w:val="en-AU" w:eastAsia="ko-KR"/>
              </w:rPr>
              <w:t>17.1.0</w:t>
            </w:r>
          </w:p>
        </w:tc>
      </w:tr>
      <w:tr w:rsidR="002B1EC4" w:rsidRPr="00986958" w14:paraId="5BA2475B"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15C4B9BD" w14:textId="7B98451F" w:rsidR="002B1EC4" w:rsidRDefault="002B1EC4" w:rsidP="003B7D00">
            <w:pPr>
              <w:pStyle w:val="TAC"/>
              <w:rPr>
                <w:sz w:val="16"/>
                <w:szCs w:val="16"/>
                <w:lang w:eastAsia="ko-KR"/>
              </w:rPr>
            </w:pPr>
            <w:r>
              <w:rPr>
                <w:sz w:val="16"/>
                <w:szCs w:val="16"/>
                <w:lang w:eastAsia="ko-KR"/>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63EF5" w14:textId="1BA0B904" w:rsidR="002B1EC4" w:rsidRDefault="002B1EC4" w:rsidP="003B7D00">
            <w:pPr>
              <w:pStyle w:val="TAC"/>
              <w:rPr>
                <w:sz w:val="16"/>
                <w:szCs w:val="16"/>
                <w:lang w:eastAsia="ko-KR"/>
              </w:rPr>
            </w:pPr>
            <w:r>
              <w:rPr>
                <w:sz w:val="16"/>
                <w:szCs w:val="16"/>
                <w:lang w:eastAsia="ko-KR"/>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A18CA" w14:textId="1B87359C" w:rsidR="002B1EC4" w:rsidRDefault="002B1EC4" w:rsidP="003B7D00">
            <w:pPr>
              <w:pStyle w:val="TAC"/>
              <w:rPr>
                <w:sz w:val="16"/>
                <w:szCs w:val="16"/>
                <w:lang w:eastAsia="ko-KR"/>
              </w:rPr>
            </w:pPr>
            <w:r>
              <w:rPr>
                <w:sz w:val="16"/>
                <w:szCs w:val="16"/>
                <w:lang w:eastAsia="ko-KR"/>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5EAC7" w14:textId="741A7593" w:rsidR="002B1EC4" w:rsidRDefault="002B1EC4" w:rsidP="003B7D00">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A0" w14:textId="26257306" w:rsidR="002B1EC4" w:rsidRDefault="002B1EC4"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09318" w14:textId="5BE3EA24" w:rsidR="002B1EC4" w:rsidRDefault="002B1EC4"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7BCA3" w14:textId="25322F20" w:rsidR="002B1EC4" w:rsidRDefault="002B1EC4" w:rsidP="003B7D00">
            <w:pPr>
              <w:pStyle w:val="TAL"/>
              <w:rPr>
                <w:lang w:eastAsia="zh-CN"/>
              </w:rPr>
            </w:pPr>
            <w:r>
              <w:rPr>
                <w:lang w:eastAsia="zh-CN"/>
              </w:rPr>
              <w:t>Resolving the EN related to defining the NR TX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868B" w14:textId="573BFF5C" w:rsidR="002B1EC4" w:rsidRDefault="002B1EC4" w:rsidP="003B7D00">
            <w:pPr>
              <w:pStyle w:val="TAC"/>
              <w:rPr>
                <w:sz w:val="16"/>
                <w:szCs w:val="16"/>
                <w:lang w:val="en-AU" w:eastAsia="ko-KR"/>
              </w:rPr>
            </w:pPr>
            <w:r>
              <w:rPr>
                <w:sz w:val="16"/>
                <w:szCs w:val="16"/>
                <w:lang w:val="en-AU" w:eastAsia="ko-KR"/>
              </w:rPr>
              <w:t>17.1.0</w:t>
            </w:r>
          </w:p>
        </w:tc>
      </w:tr>
    </w:tbl>
    <w:p w14:paraId="1DA25492" w14:textId="77777777" w:rsidR="009D7C6B" w:rsidRPr="00986958" w:rsidRDefault="009D7C6B" w:rsidP="009D7C6B"/>
    <w:p w14:paraId="3BCA4F2B" w14:textId="77777777" w:rsidR="0041110D" w:rsidRPr="00986958" w:rsidRDefault="0041110D" w:rsidP="0041110D"/>
    <w:p w14:paraId="1935D280" w14:textId="77777777" w:rsidR="00080512" w:rsidRDefault="00080512" w:rsidP="00820A5B"/>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99F43" w14:textId="77777777" w:rsidR="00F02BDB" w:rsidRDefault="00F02BDB">
      <w:r>
        <w:separator/>
      </w:r>
    </w:p>
  </w:endnote>
  <w:endnote w:type="continuationSeparator" w:id="0">
    <w:p w14:paraId="13E59F93" w14:textId="77777777" w:rsidR="00F02BDB" w:rsidRDefault="00F02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A7C5" w14:textId="77777777" w:rsidR="001866E2" w:rsidRDefault="00186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643F6" w14:textId="77777777" w:rsidR="00F02BDB" w:rsidRDefault="00F02BDB">
      <w:r>
        <w:separator/>
      </w:r>
    </w:p>
  </w:footnote>
  <w:footnote w:type="continuationSeparator" w:id="0">
    <w:p w14:paraId="57FBCA62" w14:textId="77777777" w:rsidR="00F02BDB" w:rsidRDefault="00F02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9173" w14:textId="77DB451E" w:rsidR="001866E2" w:rsidRDefault="001866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EC4">
      <w:rPr>
        <w:rFonts w:ascii="Arial" w:hAnsi="Arial" w:cs="Arial"/>
        <w:b/>
        <w:noProof/>
        <w:sz w:val="18"/>
        <w:szCs w:val="18"/>
      </w:rPr>
      <w:t>3GPP TS 24.588 V17.1.0 (2022-06)</w:t>
    </w:r>
    <w:r>
      <w:rPr>
        <w:rFonts w:ascii="Arial" w:hAnsi="Arial" w:cs="Arial"/>
        <w:b/>
        <w:sz w:val="18"/>
        <w:szCs w:val="18"/>
      </w:rPr>
      <w:fldChar w:fldCharType="end"/>
    </w:r>
  </w:p>
  <w:p w14:paraId="1C27CC96" w14:textId="77777777" w:rsidR="001866E2" w:rsidRDefault="001866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ECB">
      <w:rPr>
        <w:rFonts w:ascii="Arial" w:hAnsi="Arial" w:cs="Arial"/>
        <w:b/>
        <w:noProof/>
        <w:sz w:val="18"/>
        <w:szCs w:val="18"/>
      </w:rPr>
      <w:t>67</w:t>
    </w:r>
    <w:r>
      <w:rPr>
        <w:rFonts w:ascii="Arial" w:hAnsi="Arial" w:cs="Arial"/>
        <w:b/>
        <w:sz w:val="18"/>
        <w:szCs w:val="18"/>
      </w:rPr>
      <w:fldChar w:fldCharType="end"/>
    </w:r>
  </w:p>
  <w:p w14:paraId="3DE047DF" w14:textId="7F40BFB5" w:rsidR="001866E2" w:rsidRDefault="001866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EC4">
      <w:rPr>
        <w:rFonts w:ascii="Arial" w:hAnsi="Arial" w:cs="Arial"/>
        <w:b/>
        <w:noProof/>
        <w:sz w:val="18"/>
        <w:szCs w:val="18"/>
      </w:rPr>
      <w:t>Release 17</w:t>
    </w:r>
    <w:r>
      <w:rPr>
        <w:rFonts w:ascii="Arial" w:hAnsi="Arial" w:cs="Arial"/>
        <w:b/>
        <w:sz w:val="18"/>
        <w:szCs w:val="18"/>
      </w:rPr>
      <w:fldChar w:fldCharType="end"/>
    </w:r>
  </w:p>
  <w:p w14:paraId="60320463" w14:textId="77777777" w:rsidR="001866E2" w:rsidRDefault="00186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55A6"/>
    <w:rsid w:val="00070095"/>
    <w:rsid w:val="00077E19"/>
    <w:rsid w:val="00080512"/>
    <w:rsid w:val="00083D65"/>
    <w:rsid w:val="00092A48"/>
    <w:rsid w:val="00092D53"/>
    <w:rsid w:val="000A41B0"/>
    <w:rsid w:val="000B4450"/>
    <w:rsid w:val="000B64FA"/>
    <w:rsid w:val="000C47C3"/>
    <w:rsid w:val="000D27B5"/>
    <w:rsid w:val="000D58AB"/>
    <w:rsid w:val="000E60B2"/>
    <w:rsid w:val="000E66DE"/>
    <w:rsid w:val="00102770"/>
    <w:rsid w:val="0010751C"/>
    <w:rsid w:val="00115C74"/>
    <w:rsid w:val="00117274"/>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3FEA"/>
    <w:rsid w:val="00184D27"/>
    <w:rsid w:val="001866E2"/>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11B2C"/>
    <w:rsid w:val="00215BF7"/>
    <w:rsid w:val="002347A2"/>
    <w:rsid w:val="00235965"/>
    <w:rsid w:val="00247B0C"/>
    <w:rsid w:val="0025262C"/>
    <w:rsid w:val="00252D5C"/>
    <w:rsid w:val="00253D25"/>
    <w:rsid w:val="00257162"/>
    <w:rsid w:val="0026300E"/>
    <w:rsid w:val="0026348A"/>
    <w:rsid w:val="00266527"/>
    <w:rsid w:val="002675F0"/>
    <w:rsid w:val="00271E78"/>
    <w:rsid w:val="00272F01"/>
    <w:rsid w:val="00277D92"/>
    <w:rsid w:val="00292097"/>
    <w:rsid w:val="002A1E4C"/>
    <w:rsid w:val="002A7E21"/>
    <w:rsid w:val="002B1EC4"/>
    <w:rsid w:val="002B3163"/>
    <w:rsid w:val="002B3647"/>
    <w:rsid w:val="002B6024"/>
    <w:rsid w:val="002B6339"/>
    <w:rsid w:val="002B6A10"/>
    <w:rsid w:val="002B74D8"/>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48C0"/>
    <w:rsid w:val="00337357"/>
    <w:rsid w:val="00344EB6"/>
    <w:rsid w:val="00353504"/>
    <w:rsid w:val="0035462D"/>
    <w:rsid w:val="0035576A"/>
    <w:rsid w:val="00357D23"/>
    <w:rsid w:val="00361DDB"/>
    <w:rsid w:val="00365897"/>
    <w:rsid w:val="003708BC"/>
    <w:rsid w:val="00374A69"/>
    <w:rsid w:val="003765B8"/>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D4732"/>
    <w:rsid w:val="003E2620"/>
    <w:rsid w:val="003F4384"/>
    <w:rsid w:val="003F4908"/>
    <w:rsid w:val="003F4DF3"/>
    <w:rsid w:val="003F7867"/>
    <w:rsid w:val="0041110D"/>
    <w:rsid w:val="00412080"/>
    <w:rsid w:val="004152D7"/>
    <w:rsid w:val="00423334"/>
    <w:rsid w:val="00423B6D"/>
    <w:rsid w:val="00427548"/>
    <w:rsid w:val="00432FC4"/>
    <w:rsid w:val="004345EC"/>
    <w:rsid w:val="00434741"/>
    <w:rsid w:val="004521EB"/>
    <w:rsid w:val="0045346A"/>
    <w:rsid w:val="004557CE"/>
    <w:rsid w:val="00463AF9"/>
    <w:rsid w:val="0046525E"/>
    <w:rsid w:val="004760B7"/>
    <w:rsid w:val="00480807"/>
    <w:rsid w:val="00480CF0"/>
    <w:rsid w:val="00494D66"/>
    <w:rsid w:val="00495544"/>
    <w:rsid w:val="004A29B0"/>
    <w:rsid w:val="004A3491"/>
    <w:rsid w:val="004A384A"/>
    <w:rsid w:val="004B288F"/>
    <w:rsid w:val="004C2C03"/>
    <w:rsid w:val="004D2956"/>
    <w:rsid w:val="004D2AFA"/>
    <w:rsid w:val="004D3578"/>
    <w:rsid w:val="004D5765"/>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4715D"/>
    <w:rsid w:val="005516D8"/>
    <w:rsid w:val="00553683"/>
    <w:rsid w:val="00565087"/>
    <w:rsid w:val="00566B78"/>
    <w:rsid w:val="005773F9"/>
    <w:rsid w:val="00586281"/>
    <w:rsid w:val="00586B88"/>
    <w:rsid w:val="00590C65"/>
    <w:rsid w:val="00595FB7"/>
    <w:rsid w:val="00596C24"/>
    <w:rsid w:val="005A13C8"/>
    <w:rsid w:val="005A1CFB"/>
    <w:rsid w:val="005A7EF4"/>
    <w:rsid w:val="005C07F0"/>
    <w:rsid w:val="005C36D3"/>
    <w:rsid w:val="005C38E5"/>
    <w:rsid w:val="005C6038"/>
    <w:rsid w:val="005D2E01"/>
    <w:rsid w:val="005D3902"/>
    <w:rsid w:val="005D7526"/>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40061"/>
    <w:rsid w:val="006428A4"/>
    <w:rsid w:val="006437A1"/>
    <w:rsid w:val="00647114"/>
    <w:rsid w:val="00647177"/>
    <w:rsid w:val="00656BD4"/>
    <w:rsid w:val="00666192"/>
    <w:rsid w:val="00667E7A"/>
    <w:rsid w:val="00670B6C"/>
    <w:rsid w:val="006739FB"/>
    <w:rsid w:val="00674A33"/>
    <w:rsid w:val="00680E20"/>
    <w:rsid w:val="00681CFD"/>
    <w:rsid w:val="00683D5A"/>
    <w:rsid w:val="00691908"/>
    <w:rsid w:val="006A2342"/>
    <w:rsid w:val="006A323F"/>
    <w:rsid w:val="006B0357"/>
    <w:rsid w:val="006B2FFC"/>
    <w:rsid w:val="006B30D0"/>
    <w:rsid w:val="006B3FAF"/>
    <w:rsid w:val="006C0B4F"/>
    <w:rsid w:val="006C3BBF"/>
    <w:rsid w:val="006C3D95"/>
    <w:rsid w:val="006E5C86"/>
    <w:rsid w:val="006F429F"/>
    <w:rsid w:val="007026EF"/>
    <w:rsid w:val="00702AB7"/>
    <w:rsid w:val="00703840"/>
    <w:rsid w:val="00707049"/>
    <w:rsid w:val="00713AC2"/>
    <w:rsid w:val="00713C44"/>
    <w:rsid w:val="0072395B"/>
    <w:rsid w:val="00731E25"/>
    <w:rsid w:val="00733512"/>
    <w:rsid w:val="00734A5B"/>
    <w:rsid w:val="007376F4"/>
    <w:rsid w:val="0074026F"/>
    <w:rsid w:val="007429F6"/>
    <w:rsid w:val="00744E76"/>
    <w:rsid w:val="00764F99"/>
    <w:rsid w:val="00774DA4"/>
    <w:rsid w:val="007811A6"/>
    <w:rsid w:val="007812D8"/>
    <w:rsid w:val="00781F0F"/>
    <w:rsid w:val="007859E8"/>
    <w:rsid w:val="00791F3D"/>
    <w:rsid w:val="00794DCE"/>
    <w:rsid w:val="007A64F0"/>
    <w:rsid w:val="007B22A7"/>
    <w:rsid w:val="007B600E"/>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86958"/>
    <w:rsid w:val="0099713F"/>
    <w:rsid w:val="009A09F0"/>
    <w:rsid w:val="009C2279"/>
    <w:rsid w:val="009C4EB7"/>
    <w:rsid w:val="009C6DCA"/>
    <w:rsid w:val="009D1E6F"/>
    <w:rsid w:val="009D5F27"/>
    <w:rsid w:val="009D6FC9"/>
    <w:rsid w:val="009D7C6B"/>
    <w:rsid w:val="009F065A"/>
    <w:rsid w:val="009F37B7"/>
    <w:rsid w:val="009F48B5"/>
    <w:rsid w:val="00A005ED"/>
    <w:rsid w:val="00A0060D"/>
    <w:rsid w:val="00A10F02"/>
    <w:rsid w:val="00A11FAB"/>
    <w:rsid w:val="00A12D93"/>
    <w:rsid w:val="00A13C76"/>
    <w:rsid w:val="00A1473A"/>
    <w:rsid w:val="00A164B4"/>
    <w:rsid w:val="00A2234E"/>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B5D0C"/>
    <w:rsid w:val="00AC359C"/>
    <w:rsid w:val="00AC430D"/>
    <w:rsid w:val="00AC4781"/>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358D"/>
    <w:rsid w:val="00B36309"/>
    <w:rsid w:val="00B367B8"/>
    <w:rsid w:val="00B3799D"/>
    <w:rsid w:val="00B405FB"/>
    <w:rsid w:val="00B4540E"/>
    <w:rsid w:val="00B54A5D"/>
    <w:rsid w:val="00B61FF8"/>
    <w:rsid w:val="00B70DAF"/>
    <w:rsid w:val="00B71C71"/>
    <w:rsid w:val="00B87EA0"/>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F11A8"/>
    <w:rsid w:val="00BF128E"/>
    <w:rsid w:val="00BF1342"/>
    <w:rsid w:val="00BF5248"/>
    <w:rsid w:val="00BF5AFA"/>
    <w:rsid w:val="00C1496A"/>
    <w:rsid w:val="00C165D4"/>
    <w:rsid w:val="00C33079"/>
    <w:rsid w:val="00C4066F"/>
    <w:rsid w:val="00C41E4A"/>
    <w:rsid w:val="00C45231"/>
    <w:rsid w:val="00C47765"/>
    <w:rsid w:val="00C56A29"/>
    <w:rsid w:val="00C61FC3"/>
    <w:rsid w:val="00C62771"/>
    <w:rsid w:val="00C72833"/>
    <w:rsid w:val="00C735C6"/>
    <w:rsid w:val="00C80F1D"/>
    <w:rsid w:val="00C86F8B"/>
    <w:rsid w:val="00C91D62"/>
    <w:rsid w:val="00C93F40"/>
    <w:rsid w:val="00CA3D0C"/>
    <w:rsid w:val="00CB2180"/>
    <w:rsid w:val="00CB54DA"/>
    <w:rsid w:val="00CC22E7"/>
    <w:rsid w:val="00CC4FBE"/>
    <w:rsid w:val="00CC767F"/>
    <w:rsid w:val="00CC7D1E"/>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54D84"/>
    <w:rsid w:val="00D56BCA"/>
    <w:rsid w:val="00D57972"/>
    <w:rsid w:val="00D675A9"/>
    <w:rsid w:val="00D708C7"/>
    <w:rsid w:val="00D738D6"/>
    <w:rsid w:val="00D755EB"/>
    <w:rsid w:val="00D77920"/>
    <w:rsid w:val="00D779F4"/>
    <w:rsid w:val="00D8222D"/>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B13E7"/>
    <w:rsid w:val="00EB163A"/>
    <w:rsid w:val="00EB3021"/>
    <w:rsid w:val="00EB4C84"/>
    <w:rsid w:val="00EC4A25"/>
    <w:rsid w:val="00EC697C"/>
    <w:rsid w:val="00EE18C8"/>
    <w:rsid w:val="00EE41D3"/>
    <w:rsid w:val="00EE71D2"/>
    <w:rsid w:val="00EE7D6E"/>
    <w:rsid w:val="00EF2414"/>
    <w:rsid w:val="00EF3B92"/>
    <w:rsid w:val="00EF4DC7"/>
    <w:rsid w:val="00F025A2"/>
    <w:rsid w:val="00F02BDB"/>
    <w:rsid w:val="00F04712"/>
    <w:rsid w:val="00F14F25"/>
    <w:rsid w:val="00F16C8C"/>
    <w:rsid w:val="00F22EC7"/>
    <w:rsid w:val="00F278F8"/>
    <w:rsid w:val="00F325C8"/>
    <w:rsid w:val="00F32755"/>
    <w:rsid w:val="00F36C56"/>
    <w:rsid w:val="00F566D9"/>
    <w:rsid w:val="00F57732"/>
    <w:rsid w:val="00F60E26"/>
    <w:rsid w:val="00F64F40"/>
    <w:rsid w:val="00F653B8"/>
    <w:rsid w:val="00F71E91"/>
    <w:rsid w:val="00F7508F"/>
    <w:rsid w:val="00F76ECB"/>
    <w:rsid w:val="00F77ACA"/>
    <w:rsid w:val="00F80E13"/>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 w:type="paragraph" w:styleId="Bibliography">
    <w:name w:val="Bibliography"/>
    <w:basedOn w:val="Normal"/>
    <w:next w:val="Normal"/>
    <w:uiPriority w:val="37"/>
    <w:semiHidden/>
    <w:unhideWhenUsed/>
    <w:rsid w:val="00183FEA"/>
  </w:style>
  <w:style w:type="paragraph" w:styleId="BlockText">
    <w:name w:val="Block Text"/>
    <w:basedOn w:val="Normal"/>
    <w:rsid w:val="00183FE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3FEA"/>
    <w:pPr>
      <w:spacing w:after="120"/>
    </w:pPr>
  </w:style>
  <w:style w:type="character" w:customStyle="1" w:styleId="BodyTextChar">
    <w:name w:val="Body Text Char"/>
    <w:basedOn w:val="DefaultParagraphFont"/>
    <w:link w:val="BodyText"/>
    <w:rsid w:val="00183FEA"/>
    <w:rPr>
      <w:lang w:val="en-GB" w:eastAsia="en-US"/>
    </w:rPr>
  </w:style>
  <w:style w:type="paragraph" w:styleId="BodyText2">
    <w:name w:val="Body Text 2"/>
    <w:basedOn w:val="Normal"/>
    <w:link w:val="BodyText2Char"/>
    <w:rsid w:val="00183FEA"/>
    <w:pPr>
      <w:spacing w:after="120" w:line="480" w:lineRule="auto"/>
    </w:pPr>
  </w:style>
  <w:style w:type="character" w:customStyle="1" w:styleId="BodyText2Char">
    <w:name w:val="Body Text 2 Char"/>
    <w:basedOn w:val="DefaultParagraphFont"/>
    <w:link w:val="BodyText2"/>
    <w:rsid w:val="00183FEA"/>
    <w:rPr>
      <w:lang w:val="en-GB" w:eastAsia="en-US"/>
    </w:rPr>
  </w:style>
  <w:style w:type="paragraph" w:styleId="BodyText3">
    <w:name w:val="Body Text 3"/>
    <w:basedOn w:val="Normal"/>
    <w:link w:val="BodyText3Char"/>
    <w:rsid w:val="00183FEA"/>
    <w:pPr>
      <w:spacing w:after="120"/>
    </w:pPr>
    <w:rPr>
      <w:sz w:val="16"/>
      <w:szCs w:val="16"/>
    </w:rPr>
  </w:style>
  <w:style w:type="character" w:customStyle="1" w:styleId="BodyText3Char">
    <w:name w:val="Body Text 3 Char"/>
    <w:basedOn w:val="DefaultParagraphFont"/>
    <w:link w:val="BodyText3"/>
    <w:rsid w:val="00183FEA"/>
    <w:rPr>
      <w:sz w:val="16"/>
      <w:szCs w:val="16"/>
      <w:lang w:val="en-GB" w:eastAsia="en-US"/>
    </w:rPr>
  </w:style>
  <w:style w:type="paragraph" w:styleId="BodyTextFirstIndent">
    <w:name w:val="Body Text First Indent"/>
    <w:basedOn w:val="BodyText"/>
    <w:link w:val="BodyTextFirstIndentChar"/>
    <w:rsid w:val="00183FEA"/>
    <w:pPr>
      <w:spacing w:after="180"/>
      <w:ind w:firstLine="360"/>
    </w:pPr>
  </w:style>
  <w:style w:type="character" w:customStyle="1" w:styleId="BodyTextFirstIndentChar">
    <w:name w:val="Body Text First Indent Char"/>
    <w:basedOn w:val="BodyTextChar"/>
    <w:link w:val="BodyTextFirstIndent"/>
    <w:rsid w:val="00183FEA"/>
    <w:rPr>
      <w:lang w:val="en-GB" w:eastAsia="en-US"/>
    </w:rPr>
  </w:style>
  <w:style w:type="paragraph" w:styleId="BodyTextIndent">
    <w:name w:val="Body Text Indent"/>
    <w:basedOn w:val="Normal"/>
    <w:link w:val="BodyTextIndentChar"/>
    <w:rsid w:val="00183FEA"/>
    <w:pPr>
      <w:spacing w:after="120"/>
      <w:ind w:left="283"/>
    </w:pPr>
  </w:style>
  <w:style w:type="character" w:customStyle="1" w:styleId="BodyTextIndentChar">
    <w:name w:val="Body Text Indent Char"/>
    <w:basedOn w:val="DefaultParagraphFont"/>
    <w:link w:val="BodyTextIndent"/>
    <w:rsid w:val="00183FEA"/>
    <w:rPr>
      <w:lang w:val="en-GB" w:eastAsia="en-US"/>
    </w:rPr>
  </w:style>
  <w:style w:type="paragraph" w:styleId="BodyTextFirstIndent2">
    <w:name w:val="Body Text First Indent 2"/>
    <w:basedOn w:val="BodyTextIndent"/>
    <w:link w:val="BodyTextFirstIndent2Char"/>
    <w:rsid w:val="00183FEA"/>
    <w:pPr>
      <w:spacing w:after="180"/>
      <w:ind w:left="360" w:firstLine="360"/>
    </w:pPr>
  </w:style>
  <w:style w:type="character" w:customStyle="1" w:styleId="BodyTextFirstIndent2Char">
    <w:name w:val="Body Text First Indent 2 Char"/>
    <w:basedOn w:val="BodyTextIndentChar"/>
    <w:link w:val="BodyTextFirstIndent2"/>
    <w:rsid w:val="00183FEA"/>
    <w:rPr>
      <w:lang w:val="en-GB" w:eastAsia="en-US"/>
    </w:rPr>
  </w:style>
  <w:style w:type="paragraph" w:styleId="BodyTextIndent2">
    <w:name w:val="Body Text Indent 2"/>
    <w:basedOn w:val="Normal"/>
    <w:link w:val="BodyTextIndent2Char"/>
    <w:rsid w:val="00183FEA"/>
    <w:pPr>
      <w:spacing w:after="120" w:line="480" w:lineRule="auto"/>
      <w:ind w:left="283"/>
    </w:pPr>
  </w:style>
  <w:style w:type="character" w:customStyle="1" w:styleId="BodyTextIndent2Char">
    <w:name w:val="Body Text Indent 2 Char"/>
    <w:basedOn w:val="DefaultParagraphFont"/>
    <w:link w:val="BodyTextIndent2"/>
    <w:rsid w:val="00183FEA"/>
    <w:rPr>
      <w:lang w:val="en-GB" w:eastAsia="en-US"/>
    </w:rPr>
  </w:style>
  <w:style w:type="paragraph" w:styleId="BodyTextIndent3">
    <w:name w:val="Body Text Indent 3"/>
    <w:basedOn w:val="Normal"/>
    <w:link w:val="BodyTextIndent3Char"/>
    <w:rsid w:val="00183FEA"/>
    <w:pPr>
      <w:spacing w:after="120"/>
      <w:ind w:left="283"/>
    </w:pPr>
    <w:rPr>
      <w:sz w:val="16"/>
      <w:szCs w:val="16"/>
    </w:rPr>
  </w:style>
  <w:style w:type="character" w:customStyle="1" w:styleId="BodyTextIndent3Char">
    <w:name w:val="Body Text Indent 3 Char"/>
    <w:basedOn w:val="DefaultParagraphFont"/>
    <w:link w:val="BodyTextIndent3"/>
    <w:rsid w:val="00183FEA"/>
    <w:rPr>
      <w:sz w:val="16"/>
      <w:szCs w:val="16"/>
      <w:lang w:val="en-GB" w:eastAsia="en-US"/>
    </w:rPr>
  </w:style>
  <w:style w:type="paragraph" w:styleId="Caption">
    <w:name w:val="caption"/>
    <w:basedOn w:val="Normal"/>
    <w:next w:val="Normal"/>
    <w:semiHidden/>
    <w:unhideWhenUsed/>
    <w:qFormat/>
    <w:rsid w:val="00183FEA"/>
    <w:pPr>
      <w:spacing w:after="200"/>
    </w:pPr>
    <w:rPr>
      <w:i/>
      <w:iCs/>
      <w:color w:val="44546A" w:themeColor="text2"/>
      <w:sz w:val="18"/>
      <w:szCs w:val="18"/>
    </w:rPr>
  </w:style>
  <w:style w:type="paragraph" w:styleId="Closing">
    <w:name w:val="Closing"/>
    <w:basedOn w:val="Normal"/>
    <w:link w:val="ClosingChar"/>
    <w:rsid w:val="00183FEA"/>
    <w:pPr>
      <w:spacing w:after="0"/>
      <w:ind w:left="4252"/>
    </w:pPr>
  </w:style>
  <w:style w:type="character" w:customStyle="1" w:styleId="ClosingChar">
    <w:name w:val="Closing Char"/>
    <w:basedOn w:val="DefaultParagraphFont"/>
    <w:link w:val="Closing"/>
    <w:rsid w:val="00183FEA"/>
    <w:rPr>
      <w:lang w:val="en-GB" w:eastAsia="en-US"/>
    </w:rPr>
  </w:style>
  <w:style w:type="paragraph" w:styleId="CommentText">
    <w:name w:val="annotation text"/>
    <w:basedOn w:val="Normal"/>
    <w:link w:val="CommentTextChar"/>
    <w:rsid w:val="00183FEA"/>
  </w:style>
  <w:style w:type="character" w:customStyle="1" w:styleId="CommentTextChar">
    <w:name w:val="Comment Text Char"/>
    <w:basedOn w:val="DefaultParagraphFont"/>
    <w:link w:val="CommentText"/>
    <w:rsid w:val="00183FEA"/>
    <w:rPr>
      <w:lang w:val="en-GB" w:eastAsia="en-US"/>
    </w:rPr>
  </w:style>
  <w:style w:type="paragraph" w:styleId="CommentSubject">
    <w:name w:val="annotation subject"/>
    <w:basedOn w:val="CommentText"/>
    <w:next w:val="CommentText"/>
    <w:link w:val="CommentSubjectChar"/>
    <w:semiHidden/>
    <w:unhideWhenUsed/>
    <w:rsid w:val="00183FEA"/>
    <w:rPr>
      <w:b/>
      <w:bCs/>
    </w:rPr>
  </w:style>
  <w:style w:type="character" w:customStyle="1" w:styleId="CommentSubjectChar">
    <w:name w:val="Comment Subject Char"/>
    <w:basedOn w:val="CommentTextChar"/>
    <w:link w:val="CommentSubject"/>
    <w:semiHidden/>
    <w:rsid w:val="00183FEA"/>
    <w:rPr>
      <w:b/>
      <w:bCs/>
      <w:lang w:val="en-GB" w:eastAsia="en-US"/>
    </w:rPr>
  </w:style>
  <w:style w:type="paragraph" w:styleId="Date">
    <w:name w:val="Date"/>
    <w:basedOn w:val="Normal"/>
    <w:next w:val="Normal"/>
    <w:link w:val="DateChar"/>
    <w:rsid w:val="00183FEA"/>
  </w:style>
  <w:style w:type="character" w:customStyle="1" w:styleId="DateChar">
    <w:name w:val="Date Char"/>
    <w:basedOn w:val="DefaultParagraphFont"/>
    <w:link w:val="Date"/>
    <w:rsid w:val="00183FEA"/>
    <w:rPr>
      <w:lang w:val="en-GB" w:eastAsia="en-US"/>
    </w:rPr>
  </w:style>
  <w:style w:type="paragraph" w:styleId="DocumentMap">
    <w:name w:val="Document Map"/>
    <w:basedOn w:val="Normal"/>
    <w:link w:val="DocumentMapChar"/>
    <w:rsid w:val="00183FEA"/>
    <w:pPr>
      <w:spacing w:after="0"/>
    </w:pPr>
    <w:rPr>
      <w:rFonts w:ascii="Segoe UI" w:hAnsi="Segoe UI" w:cs="Segoe UI"/>
      <w:sz w:val="16"/>
      <w:szCs w:val="16"/>
    </w:rPr>
  </w:style>
  <w:style w:type="character" w:customStyle="1" w:styleId="DocumentMapChar">
    <w:name w:val="Document Map Char"/>
    <w:basedOn w:val="DefaultParagraphFont"/>
    <w:link w:val="DocumentMap"/>
    <w:rsid w:val="00183FEA"/>
    <w:rPr>
      <w:rFonts w:ascii="Segoe UI" w:hAnsi="Segoe UI" w:cs="Segoe UI"/>
      <w:sz w:val="16"/>
      <w:szCs w:val="16"/>
      <w:lang w:val="en-GB" w:eastAsia="en-US"/>
    </w:rPr>
  </w:style>
  <w:style w:type="paragraph" w:styleId="E-mailSignature">
    <w:name w:val="E-mail Signature"/>
    <w:basedOn w:val="Normal"/>
    <w:link w:val="E-mailSignatureChar"/>
    <w:rsid w:val="00183FEA"/>
    <w:pPr>
      <w:spacing w:after="0"/>
    </w:pPr>
  </w:style>
  <w:style w:type="character" w:customStyle="1" w:styleId="E-mailSignatureChar">
    <w:name w:val="E-mail Signature Char"/>
    <w:basedOn w:val="DefaultParagraphFont"/>
    <w:link w:val="E-mailSignature"/>
    <w:rsid w:val="00183FEA"/>
    <w:rPr>
      <w:lang w:val="en-GB" w:eastAsia="en-US"/>
    </w:rPr>
  </w:style>
  <w:style w:type="paragraph" w:styleId="EndnoteText">
    <w:name w:val="endnote text"/>
    <w:basedOn w:val="Normal"/>
    <w:link w:val="EndnoteTextChar"/>
    <w:rsid w:val="00183FEA"/>
    <w:pPr>
      <w:spacing w:after="0"/>
    </w:pPr>
  </w:style>
  <w:style w:type="character" w:customStyle="1" w:styleId="EndnoteTextChar">
    <w:name w:val="Endnote Text Char"/>
    <w:basedOn w:val="DefaultParagraphFont"/>
    <w:link w:val="EndnoteText"/>
    <w:rsid w:val="00183FEA"/>
    <w:rPr>
      <w:lang w:val="en-GB" w:eastAsia="en-US"/>
    </w:rPr>
  </w:style>
  <w:style w:type="paragraph" w:styleId="EnvelopeAddress">
    <w:name w:val="envelope address"/>
    <w:basedOn w:val="Normal"/>
    <w:rsid w:val="00183F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3FEA"/>
    <w:pPr>
      <w:spacing w:after="0"/>
    </w:pPr>
    <w:rPr>
      <w:rFonts w:asciiTheme="majorHAnsi" w:eastAsiaTheme="majorEastAsia" w:hAnsiTheme="majorHAnsi" w:cstheme="majorBidi"/>
    </w:rPr>
  </w:style>
  <w:style w:type="paragraph" w:styleId="FootnoteText">
    <w:name w:val="footnote text"/>
    <w:basedOn w:val="Normal"/>
    <w:link w:val="FootnoteTextChar"/>
    <w:rsid w:val="00183FEA"/>
    <w:pPr>
      <w:spacing w:after="0"/>
    </w:pPr>
  </w:style>
  <w:style w:type="character" w:customStyle="1" w:styleId="FootnoteTextChar">
    <w:name w:val="Footnote Text Char"/>
    <w:basedOn w:val="DefaultParagraphFont"/>
    <w:link w:val="FootnoteText"/>
    <w:rsid w:val="00183FEA"/>
    <w:rPr>
      <w:lang w:val="en-GB" w:eastAsia="en-US"/>
    </w:rPr>
  </w:style>
  <w:style w:type="paragraph" w:styleId="HTMLAddress">
    <w:name w:val="HTML Address"/>
    <w:basedOn w:val="Normal"/>
    <w:link w:val="HTMLAddressChar"/>
    <w:rsid w:val="00183FEA"/>
    <w:pPr>
      <w:spacing w:after="0"/>
    </w:pPr>
    <w:rPr>
      <w:i/>
      <w:iCs/>
    </w:rPr>
  </w:style>
  <w:style w:type="character" w:customStyle="1" w:styleId="HTMLAddressChar">
    <w:name w:val="HTML Address Char"/>
    <w:basedOn w:val="DefaultParagraphFont"/>
    <w:link w:val="HTMLAddress"/>
    <w:rsid w:val="00183FEA"/>
    <w:rPr>
      <w:i/>
      <w:iCs/>
      <w:lang w:val="en-GB" w:eastAsia="en-US"/>
    </w:rPr>
  </w:style>
  <w:style w:type="paragraph" w:styleId="HTMLPreformatted">
    <w:name w:val="HTML Preformatted"/>
    <w:basedOn w:val="Normal"/>
    <w:link w:val="HTMLPreformattedChar"/>
    <w:semiHidden/>
    <w:unhideWhenUsed/>
    <w:rsid w:val="00183FEA"/>
    <w:pPr>
      <w:spacing w:after="0"/>
    </w:pPr>
    <w:rPr>
      <w:rFonts w:ascii="Consolas" w:hAnsi="Consolas"/>
    </w:rPr>
  </w:style>
  <w:style w:type="character" w:customStyle="1" w:styleId="HTMLPreformattedChar">
    <w:name w:val="HTML Preformatted Char"/>
    <w:basedOn w:val="DefaultParagraphFont"/>
    <w:link w:val="HTMLPreformatted"/>
    <w:semiHidden/>
    <w:rsid w:val="00183FEA"/>
    <w:rPr>
      <w:rFonts w:ascii="Consolas" w:hAnsi="Consolas"/>
      <w:lang w:val="en-GB" w:eastAsia="en-US"/>
    </w:rPr>
  </w:style>
  <w:style w:type="paragraph" w:styleId="Index1">
    <w:name w:val="index 1"/>
    <w:basedOn w:val="Normal"/>
    <w:next w:val="Normal"/>
    <w:rsid w:val="00183FEA"/>
    <w:pPr>
      <w:spacing w:after="0"/>
      <w:ind w:left="200" w:hanging="200"/>
    </w:pPr>
  </w:style>
  <w:style w:type="paragraph" w:styleId="Index2">
    <w:name w:val="index 2"/>
    <w:basedOn w:val="Normal"/>
    <w:next w:val="Normal"/>
    <w:rsid w:val="00183FEA"/>
    <w:pPr>
      <w:spacing w:after="0"/>
      <w:ind w:left="400" w:hanging="200"/>
    </w:pPr>
  </w:style>
  <w:style w:type="paragraph" w:styleId="Index3">
    <w:name w:val="index 3"/>
    <w:basedOn w:val="Normal"/>
    <w:next w:val="Normal"/>
    <w:rsid w:val="00183FEA"/>
    <w:pPr>
      <w:spacing w:after="0"/>
      <w:ind w:left="600" w:hanging="200"/>
    </w:pPr>
  </w:style>
  <w:style w:type="paragraph" w:styleId="Index4">
    <w:name w:val="index 4"/>
    <w:basedOn w:val="Normal"/>
    <w:next w:val="Normal"/>
    <w:rsid w:val="00183FEA"/>
    <w:pPr>
      <w:spacing w:after="0"/>
      <w:ind w:left="800" w:hanging="200"/>
    </w:pPr>
  </w:style>
  <w:style w:type="paragraph" w:styleId="Index5">
    <w:name w:val="index 5"/>
    <w:basedOn w:val="Normal"/>
    <w:next w:val="Normal"/>
    <w:rsid w:val="00183FEA"/>
    <w:pPr>
      <w:spacing w:after="0"/>
      <w:ind w:left="1000" w:hanging="200"/>
    </w:pPr>
  </w:style>
  <w:style w:type="paragraph" w:styleId="Index6">
    <w:name w:val="index 6"/>
    <w:basedOn w:val="Normal"/>
    <w:next w:val="Normal"/>
    <w:rsid w:val="00183FEA"/>
    <w:pPr>
      <w:spacing w:after="0"/>
      <w:ind w:left="1200" w:hanging="200"/>
    </w:pPr>
  </w:style>
  <w:style w:type="paragraph" w:styleId="Index7">
    <w:name w:val="index 7"/>
    <w:basedOn w:val="Normal"/>
    <w:next w:val="Normal"/>
    <w:rsid w:val="00183FEA"/>
    <w:pPr>
      <w:spacing w:after="0"/>
      <w:ind w:left="1400" w:hanging="200"/>
    </w:pPr>
  </w:style>
  <w:style w:type="paragraph" w:styleId="Index8">
    <w:name w:val="index 8"/>
    <w:basedOn w:val="Normal"/>
    <w:next w:val="Normal"/>
    <w:rsid w:val="00183FEA"/>
    <w:pPr>
      <w:spacing w:after="0"/>
      <w:ind w:left="1600" w:hanging="200"/>
    </w:pPr>
  </w:style>
  <w:style w:type="paragraph" w:styleId="Index9">
    <w:name w:val="index 9"/>
    <w:basedOn w:val="Normal"/>
    <w:next w:val="Normal"/>
    <w:rsid w:val="00183FEA"/>
    <w:pPr>
      <w:spacing w:after="0"/>
      <w:ind w:left="1800" w:hanging="200"/>
    </w:pPr>
  </w:style>
  <w:style w:type="paragraph" w:styleId="IndexHeading">
    <w:name w:val="index heading"/>
    <w:basedOn w:val="Normal"/>
    <w:next w:val="Index1"/>
    <w:rsid w:val="00183FE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3F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3FEA"/>
    <w:rPr>
      <w:i/>
      <w:iCs/>
      <w:color w:val="4472C4" w:themeColor="accent1"/>
      <w:lang w:val="en-GB" w:eastAsia="en-US"/>
    </w:rPr>
  </w:style>
  <w:style w:type="paragraph" w:styleId="List">
    <w:name w:val="List"/>
    <w:basedOn w:val="Normal"/>
    <w:rsid w:val="00183FEA"/>
    <w:pPr>
      <w:ind w:left="283" w:hanging="283"/>
      <w:contextualSpacing/>
    </w:pPr>
  </w:style>
  <w:style w:type="paragraph" w:styleId="List2">
    <w:name w:val="List 2"/>
    <w:basedOn w:val="Normal"/>
    <w:rsid w:val="00183FEA"/>
    <w:pPr>
      <w:ind w:left="566" w:hanging="283"/>
      <w:contextualSpacing/>
    </w:pPr>
  </w:style>
  <w:style w:type="paragraph" w:styleId="List3">
    <w:name w:val="List 3"/>
    <w:basedOn w:val="Normal"/>
    <w:rsid w:val="00183FEA"/>
    <w:pPr>
      <w:ind w:left="849" w:hanging="283"/>
      <w:contextualSpacing/>
    </w:pPr>
  </w:style>
  <w:style w:type="paragraph" w:styleId="List4">
    <w:name w:val="List 4"/>
    <w:basedOn w:val="Normal"/>
    <w:rsid w:val="00183FEA"/>
    <w:pPr>
      <w:ind w:left="1132" w:hanging="283"/>
      <w:contextualSpacing/>
    </w:pPr>
  </w:style>
  <w:style w:type="paragraph" w:styleId="List5">
    <w:name w:val="List 5"/>
    <w:basedOn w:val="Normal"/>
    <w:rsid w:val="00183FEA"/>
    <w:pPr>
      <w:ind w:left="1415" w:hanging="283"/>
      <w:contextualSpacing/>
    </w:pPr>
  </w:style>
  <w:style w:type="paragraph" w:styleId="ListBullet">
    <w:name w:val="List Bullet"/>
    <w:basedOn w:val="Normal"/>
    <w:rsid w:val="00183FEA"/>
    <w:pPr>
      <w:numPr>
        <w:numId w:val="5"/>
      </w:numPr>
      <w:contextualSpacing/>
    </w:pPr>
  </w:style>
  <w:style w:type="paragraph" w:styleId="ListBullet2">
    <w:name w:val="List Bullet 2"/>
    <w:basedOn w:val="Normal"/>
    <w:rsid w:val="00183FEA"/>
    <w:pPr>
      <w:numPr>
        <w:numId w:val="6"/>
      </w:numPr>
      <w:contextualSpacing/>
    </w:pPr>
  </w:style>
  <w:style w:type="paragraph" w:styleId="ListBullet3">
    <w:name w:val="List Bullet 3"/>
    <w:basedOn w:val="Normal"/>
    <w:rsid w:val="00183FEA"/>
    <w:pPr>
      <w:numPr>
        <w:numId w:val="7"/>
      </w:numPr>
      <w:contextualSpacing/>
    </w:pPr>
  </w:style>
  <w:style w:type="paragraph" w:styleId="ListContinue">
    <w:name w:val="List Continue"/>
    <w:basedOn w:val="Normal"/>
    <w:rsid w:val="00183FEA"/>
    <w:pPr>
      <w:spacing w:after="120"/>
      <w:ind w:left="283"/>
      <w:contextualSpacing/>
    </w:pPr>
  </w:style>
  <w:style w:type="paragraph" w:styleId="ListContinue2">
    <w:name w:val="List Continue 2"/>
    <w:basedOn w:val="Normal"/>
    <w:rsid w:val="00183FEA"/>
    <w:pPr>
      <w:spacing w:after="120"/>
      <w:ind w:left="566"/>
      <w:contextualSpacing/>
    </w:pPr>
  </w:style>
  <w:style w:type="paragraph" w:styleId="ListContinue3">
    <w:name w:val="List Continue 3"/>
    <w:basedOn w:val="Normal"/>
    <w:rsid w:val="00183FEA"/>
    <w:pPr>
      <w:spacing w:after="120"/>
      <w:ind w:left="849"/>
      <w:contextualSpacing/>
    </w:pPr>
  </w:style>
  <w:style w:type="paragraph" w:styleId="ListContinue4">
    <w:name w:val="List Continue 4"/>
    <w:basedOn w:val="Normal"/>
    <w:rsid w:val="00183FEA"/>
    <w:pPr>
      <w:spacing w:after="120"/>
      <w:ind w:left="1132"/>
      <w:contextualSpacing/>
    </w:pPr>
  </w:style>
  <w:style w:type="paragraph" w:styleId="ListContinue5">
    <w:name w:val="List Continue 5"/>
    <w:basedOn w:val="Normal"/>
    <w:rsid w:val="00183FEA"/>
    <w:pPr>
      <w:spacing w:after="120"/>
      <w:ind w:left="1415"/>
      <w:contextualSpacing/>
    </w:pPr>
  </w:style>
  <w:style w:type="paragraph" w:styleId="ListNumber">
    <w:name w:val="List Number"/>
    <w:basedOn w:val="Normal"/>
    <w:rsid w:val="00183FEA"/>
    <w:pPr>
      <w:numPr>
        <w:numId w:val="10"/>
      </w:numPr>
      <w:contextualSpacing/>
    </w:pPr>
  </w:style>
  <w:style w:type="paragraph" w:styleId="ListNumber2">
    <w:name w:val="List Number 2"/>
    <w:basedOn w:val="Normal"/>
    <w:rsid w:val="00183FEA"/>
    <w:pPr>
      <w:numPr>
        <w:numId w:val="11"/>
      </w:numPr>
      <w:contextualSpacing/>
    </w:pPr>
  </w:style>
  <w:style w:type="paragraph" w:styleId="ListNumber3">
    <w:name w:val="List Number 3"/>
    <w:basedOn w:val="Normal"/>
    <w:rsid w:val="00183FEA"/>
    <w:pPr>
      <w:numPr>
        <w:numId w:val="12"/>
      </w:numPr>
      <w:contextualSpacing/>
    </w:pPr>
  </w:style>
  <w:style w:type="paragraph" w:styleId="ListNumber4">
    <w:name w:val="List Number 4"/>
    <w:basedOn w:val="Normal"/>
    <w:rsid w:val="00183FEA"/>
    <w:pPr>
      <w:numPr>
        <w:numId w:val="13"/>
      </w:numPr>
      <w:contextualSpacing/>
    </w:pPr>
  </w:style>
  <w:style w:type="paragraph" w:styleId="ListNumber5">
    <w:name w:val="List Number 5"/>
    <w:basedOn w:val="Normal"/>
    <w:rsid w:val="00183FEA"/>
    <w:pPr>
      <w:numPr>
        <w:numId w:val="14"/>
      </w:numPr>
      <w:contextualSpacing/>
    </w:pPr>
  </w:style>
  <w:style w:type="paragraph" w:styleId="ListParagraph">
    <w:name w:val="List Paragraph"/>
    <w:basedOn w:val="Normal"/>
    <w:uiPriority w:val="34"/>
    <w:qFormat/>
    <w:rsid w:val="00183FEA"/>
    <w:pPr>
      <w:ind w:left="720"/>
      <w:contextualSpacing/>
    </w:pPr>
  </w:style>
  <w:style w:type="paragraph" w:styleId="MacroText">
    <w:name w:val="macro"/>
    <w:link w:val="MacroTextChar"/>
    <w:rsid w:val="00183F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3FEA"/>
    <w:rPr>
      <w:rFonts w:ascii="Consolas" w:hAnsi="Consolas"/>
      <w:lang w:val="en-GB" w:eastAsia="en-US"/>
    </w:rPr>
  </w:style>
  <w:style w:type="paragraph" w:styleId="MessageHeader">
    <w:name w:val="Message Header"/>
    <w:basedOn w:val="Normal"/>
    <w:link w:val="MessageHeaderChar"/>
    <w:rsid w:val="00183F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3FE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83FEA"/>
    <w:rPr>
      <w:lang w:val="en-GB" w:eastAsia="en-US"/>
    </w:rPr>
  </w:style>
  <w:style w:type="paragraph" w:styleId="NormalWeb">
    <w:name w:val="Normal (Web)"/>
    <w:basedOn w:val="Normal"/>
    <w:rsid w:val="00183FEA"/>
    <w:rPr>
      <w:sz w:val="24"/>
      <w:szCs w:val="24"/>
    </w:rPr>
  </w:style>
  <w:style w:type="paragraph" w:styleId="NormalIndent">
    <w:name w:val="Normal Indent"/>
    <w:basedOn w:val="Normal"/>
    <w:rsid w:val="00183FEA"/>
    <w:pPr>
      <w:ind w:left="720"/>
    </w:pPr>
  </w:style>
  <w:style w:type="paragraph" w:styleId="NoteHeading">
    <w:name w:val="Note Heading"/>
    <w:basedOn w:val="Normal"/>
    <w:next w:val="Normal"/>
    <w:link w:val="NoteHeadingChar"/>
    <w:rsid w:val="00183FEA"/>
    <w:pPr>
      <w:spacing w:after="0"/>
    </w:pPr>
  </w:style>
  <w:style w:type="character" w:customStyle="1" w:styleId="NoteHeadingChar">
    <w:name w:val="Note Heading Char"/>
    <w:basedOn w:val="DefaultParagraphFont"/>
    <w:link w:val="NoteHeading"/>
    <w:rsid w:val="00183FEA"/>
    <w:rPr>
      <w:lang w:val="en-GB" w:eastAsia="en-US"/>
    </w:rPr>
  </w:style>
  <w:style w:type="paragraph" w:styleId="PlainText">
    <w:name w:val="Plain Text"/>
    <w:basedOn w:val="Normal"/>
    <w:link w:val="PlainTextChar"/>
    <w:rsid w:val="00183FEA"/>
    <w:pPr>
      <w:spacing w:after="0"/>
    </w:pPr>
    <w:rPr>
      <w:rFonts w:ascii="Consolas" w:hAnsi="Consolas"/>
      <w:sz w:val="21"/>
      <w:szCs w:val="21"/>
    </w:rPr>
  </w:style>
  <w:style w:type="character" w:customStyle="1" w:styleId="PlainTextChar">
    <w:name w:val="Plain Text Char"/>
    <w:basedOn w:val="DefaultParagraphFont"/>
    <w:link w:val="PlainText"/>
    <w:rsid w:val="00183FEA"/>
    <w:rPr>
      <w:rFonts w:ascii="Consolas" w:hAnsi="Consolas"/>
      <w:sz w:val="21"/>
      <w:szCs w:val="21"/>
      <w:lang w:val="en-GB" w:eastAsia="en-US"/>
    </w:rPr>
  </w:style>
  <w:style w:type="paragraph" w:styleId="Quote">
    <w:name w:val="Quote"/>
    <w:basedOn w:val="Normal"/>
    <w:next w:val="Normal"/>
    <w:link w:val="QuoteChar"/>
    <w:uiPriority w:val="29"/>
    <w:qFormat/>
    <w:rsid w:val="00183F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3FEA"/>
    <w:rPr>
      <w:i/>
      <w:iCs/>
      <w:color w:val="404040" w:themeColor="text1" w:themeTint="BF"/>
      <w:lang w:val="en-GB" w:eastAsia="en-US"/>
    </w:rPr>
  </w:style>
  <w:style w:type="paragraph" w:styleId="Salutation">
    <w:name w:val="Salutation"/>
    <w:basedOn w:val="Normal"/>
    <w:next w:val="Normal"/>
    <w:link w:val="SalutationChar"/>
    <w:rsid w:val="00183FEA"/>
  </w:style>
  <w:style w:type="character" w:customStyle="1" w:styleId="SalutationChar">
    <w:name w:val="Salutation Char"/>
    <w:basedOn w:val="DefaultParagraphFont"/>
    <w:link w:val="Salutation"/>
    <w:rsid w:val="00183FEA"/>
    <w:rPr>
      <w:lang w:val="en-GB" w:eastAsia="en-US"/>
    </w:rPr>
  </w:style>
  <w:style w:type="paragraph" w:styleId="Signature">
    <w:name w:val="Signature"/>
    <w:basedOn w:val="Normal"/>
    <w:link w:val="SignatureChar"/>
    <w:rsid w:val="00183FEA"/>
    <w:pPr>
      <w:spacing w:after="0"/>
      <w:ind w:left="4252"/>
    </w:pPr>
  </w:style>
  <w:style w:type="character" w:customStyle="1" w:styleId="SignatureChar">
    <w:name w:val="Signature Char"/>
    <w:basedOn w:val="DefaultParagraphFont"/>
    <w:link w:val="Signature"/>
    <w:rsid w:val="00183FEA"/>
    <w:rPr>
      <w:lang w:val="en-GB" w:eastAsia="en-US"/>
    </w:rPr>
  </w:style>
  <w:style w:type="paragraph" w:styleId="Subtitle">
    <w:name w:val="Subtitle"/>
    <w:basedOn w:val="Normal"/>
    <w:next w:val="Normal"/>
    <w:link w:val="SubtitleChar"/>
    <w:qFormat/>
    <w:rsid w:val="00183F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3FE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3FEA"/>
    <w:pPr>
      <w:spacing w:after="0"/>
      <w:ind w:left="200" w:hanging="200"/>
    </w:pPr>
  </w:style>
  <w:style w:type="paragraph" w:styleId="TableofFigures">
    <w:name w:val="table of figures"/>
    <w:basedOn w:val="Normal"/>
    <w:next w:val="Normal"/>
    <w:rsid w:val="00183FEA"/>
    <w:pPr>
      <w:spacing w:after="0"/>
    </w:pPr>
  </w:style>
  <w:style w:type="paragraph" w:styleId="Title">
    <w:name w:val="Title"/>
    <w:basedOn w:val="Normal"/>
    <w:next w:val="Normal"/>
    <w:link w:val="TitleChar"/>
    <w:qFormat/>
    <w:rsid w:val="00183F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3FE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3F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3FE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rsid w:val="00A2234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55974933">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16972</Words>
  <Characters>96744</Characters>
  <Application>Microsoft Office Word</Application>
  <DocSecurity>0</DocSecurity>
  <Lines>806</Lines>
  <Paragraphs>226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113490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16)</dc:subject>
  <dc:creator>MCC Support</dc:creator>
  <cp:keywords/>
  <dc:description/>
  <cp:lastModifiedBy>24.588_CR0028R1_(Rel-17)_eV2XARC_Ph2</cp:lastModifiedBy>
  <cp:revision>10</cp:revision>
  <cp:lastPrinted>2019-02-25T14:05:00Z</cp:lastPrinted>
  <dcterms:created xsi:type="dcterms:W3CDTF">2022-03-24T14:18:00Z</dcterms:created>
  <dcterms:modified xsi:type="dcterms:W3CDTF">2022-06-24T17:29:00Z</dcterms:modified>
</cp:coreProperties>
</file>