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822134">
            <w:pPr>
              <w:pStyle w:val="ZA"/>
              <w:framePr w:w="0" w:hRule="auto" w:wrap="auto" w:vAnchor="margin" w:hAnchor="text" w:yAlign="inline"/>
            </w:pPr>
            <w:bookmarkStart w:id="0" w:name="page1"/>
            <w:bookmarkStart w:id="1" w:name="_GoBack"/>
            <w:bookmarkEnd w:id="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387D04">
              <w:t>2</w:t>
            </w:r>
            <w:r w:rsidR="005516D8" w:rsidRPr="000275B4">
              <w:t>.</w:t>
            </w:r>
            <w:r w:rsidR="00387D04">
              <w:t>0</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822134">
              <w:rPr>
                <w:sz w:val="32"/>
              </w:rPr>
              <w:t>03</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2"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3" w:name="copyrightaddon"/>
            <w:bookmarkEnd w:id="3"/>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2"/>
    </w:tbl>
    <w:p w:rsidR="00080512" w:rsidRPr="004D3578" w:rsidRDefault="00080512">
      <w:pPr>
        <w:pStyle w:val="TT"/>
      </w:pPr>
      <w:r w:rsidRPr="004D3578">
        <w:br w:type="page"/>
      </w:r>
      <w:r w:rsidRPr="004D3578">
        <w:lastRenderedPageBreak/>
        <w:t>Contents</w:t>
      </w:r>
    </w:p>
    <w:p w:rsidR="00387D04" w:rsidRDefault="00387D0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_Toc34387352 \h </w:instrText>
      </w:r>
      <w:r>
        <w:fldChar w:fldCharType="separate"/>
      </w:r>
      <w:r>
        <w:t>4</w:t>
      </w:r>
      <w:r>
        <w:fldChar w:fldCharType="end"/>
      </w:r>
    </w:p>
    <w:p w:rsidR="00387D04" w:rsidRDefault="00387D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_Toc34387353 \h </w:instrText>
      </w:r>
      <w:r>
        <w:fldChar w:fldCharType="separate"/>
      </w:r>
      <w:r>
        <w:t>6</w:t>
      </w:r>
      <w:r>
        <w:fldChar w:fldCharType="end"/>
      </w:r>
    </w:p>
    <w:p w:rsidR="00387D04" w:rsidRDefault="00387D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_Toc34387354 \h </w:instrText>
      </w:r>
      <w:r>
        <w:fldChar w:fldCharType="separate"/>
      </w:r>
      <w:r>
        <w:t>6</w:t>
      </w:r>
      <w:r>
        <w:fldChar w:fldCharType="end"/>
      </w:r>
    </w:p>
    <w:p w:rsidR="00387D04" w:rsidRDefault="00387D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_Toc34387355 \h </w:instrText>
      </w:r>
      <w:r>
        <w:fldChar w:fldCharType="separate"/>
      </w:r>
      <w:r>
        <w:t>6</w:t>
      </w:r>
      <w:r>
        <w:fldChar w:fldCharType="end"/>
      </w:r>
    </w:p>
    <w:p w:rsidR="00387D04" w:rsidRDefault="00387D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_Toc34387356 \h </w:instrText>
      </w:r>
      <w:r>
        <w:fldChar w:fldCharType="separate"/>
      </w:r>
      <w:r>
        <w:t>6</w:t>
      </w:r>
      <w:r>
        <w:fldChar w:fldCharType="end"/>
      </w:r>
    </w:p>
    <w:p w:rsidR="00387D04" w:rsidRDefault="00387D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_Toc34387357 \h </w:instrText>
      </w:r>
      <w:r>
        <w:fldChar w:fldCharType="separate"/>
      </w:r>
      <w:r>
        <w:t>7</w:t>
      </w:r>
      <w:r>
        <w:fldChar w:fldCharType="end"/>
      </w:r>
    </w:p>
    <w:p w:rsidR="00387D04" w:rsidRDefault="00387D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_Toc34387358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_Toc34387359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_Toc34387360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_Toc34387361 \h </w:instrText>
      </w:r>
      <w:r>
        <w:fldChar w:fldCharType="separate"/>
      </w:r>
      <w:r>
        <w:t>7</w:t>
      </w:r>
      <w:r>
        <w:fldChar w:fldCharType="end"/>
      </w:r>
    </w:p>
    <w:p w:rsidR="00387D04" w:rsidRDefault="00387D0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_Toc34387362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_Toc34387363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_Toc34387364 \h </w:instrText>
      </w:r>
      <w:r>
        <w:fldChar w:fldCharType="separate"/>
      </w:r>
      <w:r>
        <w:t>7</w:t>
      </w:r>
      <w:r>
        <w:fldChar w:fldCharType="end"/>
      </w:r>
    </w:p>
    <w:p w:rsidR="00387D04" w:rsidRDefault="00387D04">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_Toc34387365 \h </w:instrText>
      </w:r>
      <w:r>
        <w:fldChar w:fldCharType="separate"/>
      </w:r>
      <w:r>
        <w:t>7</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_Toc34387366 \h </w:instrText>
      </w:r>
      <w:r>
        <w:fldChar w:fldCharType="separate"/>
      </w:r>
      <w:r>
        <w:t>9</w:t>
      </w:r>
      <w:r>
        <w:fldChar w:fldCharType="end"/>
      </w:r>
    </w:p>
    <w:p w:rsidR="00387D04" w:rsidRDefault="00387D0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_Toc34387367 \h </w:instrText>
      </w:r>
      <w:r>
        <w:fldChar w:fldCharType="separate"/>
      </w:r>
      <w:r>
        <w:t>9</w:t>
      </w:r>
      <w:r>
        <w:fldChar w:fldCharType="end"/>
      </w:r>
    </w:p>
    <w:p w:rsidR="00387D04" w:rsidRDefault="00387D04">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_Toc34387368 \h </w:instrText>
      </w:r>
      <w:r>
        <w:fldChar w:fldCharType="separate"/>
      </w:r>
      <w:r>
        <w:t>49</w:t>
      </w:r>
      <w:r>
        <w:fldChar w:fldCharType="end"/>
      </w:r>
    </w:p>
    <w:p w:rsidR="00387D04" w:rsidRDefault="00387D0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_Toc34387369 \h </w:instrText>
      </w:r>
      <w:r>
        <w:fldChar w:fldCharType="separate"/>
      </w:r>
      <w:r>
        <w:t>49</w:t>
      </w:r>
      <w:r>
        <w:fldChar w:fldCharType="end"/>
      </w:r>
    </w:p>
    <w:p w:rsidR="00387D04" w:rsidRDefault="00387D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_Toc34387370 \h </w:instrText>
      </w:r>
      <w:r>
        <w:fldChar w:fldCharType="separate"/>
      </w:r>
      <w:r>
        <w:t>63</w:t>
      </w:r>
      <w:r>
        <w:fldChar w:fldCharType="end"/>
      </w:r>
    </w:p>
    <w:p w:rsidR="00080512" w:rsidRPr="004D3578" w:rsidRDefault="00387D04">
      <w:r>
        <w:rPr>
          <w:noProof/>
          <w:sz w:val="22"/>
        </w:rPr>
        <w:fldChar w:fldCharType="end"/>
      </w:r>
    </w:p>
    <w:p w:rsidR="005516D8" w:rsidRDefault="00080512" w:rsidP="005516D8">
      <w:pPr>
        <w:pStyle w:val="Heading1"/>
        <w:ind w:left="0" w:firstLine="0"/>
      </w:pPr>
      <w:r w:rsidRPr="004D3578">
        <w:br w:type="page"/>
      </w:r>
      <w:bookmarkStart w:id="4" w:name="_Toc8882531"/>
      <w:bookmarkStart w:id="5" w:name="_Toc23343263"/>
      <w:bookmarkStart w:id="6" w:name="_Toc26193816"/>
      <w:bookmarkStart w:id="7" w:name="_Toc34382698"/>
      <w:bookmarkStart w:id="8" w:name="_Toc34387352"/>
      <w:r w:rsidR="005516D8" w:rsidRPr="004D3578">
        <w:lastRenderedPageBreak/>
        <w:t>Foreword</w:t>
      </w:r>
      <w:bookmarkEnd w:id="4"/>
      <w:bookmarkEnd w:id="5"/>
      <w:bookmarkEnd w:id="6"/>
      <w:bookmarkEnd w:id="7"/>
      <w:bookmarkEnd w:id="8"/>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9" w:name="_Toc8882532"/>
      <w:bookmarkStart w:id="10" w:name="_Toc23343264"/>
      <w:bookmarkStart w:id="11" w:name="_Toc26193817"/>
      <w:bookmarkStart w:id="12" w:name="_Toc34382699"/>
      <w:bookmarkStart w:id="13" w:name="_Toc34387353"/>
      <w:r w:rsidRPr="004D3578">
        <w:lastRenderedPageBreak/>
        <w:t>1</w:t>
      </w:r>
      <w:r w:rsidRPr="004D3578">
        <w:tab/>
        <w:t>Scope</w:t>
      </w:r>
      <w:bookmarkEnd w:id="9"/>
      <w:bookmarkEnd w:id="10"/>
      <w:bookmarkEnd w:id="11"/>
      <w:bookmarkEnd w:id="12"/>
      <w:bookmarkEnd w:id="13"/>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Heading1"/>
      </w:pPr>
      <w:bookmarkStart w:id="14" w:name="_Toc8882533"/>
      <w:bookmarkStart w:id="15" w:name="_Toc23343265"/>
      <w:bookmarkStart w:id="16" w:name="_Toc26193818"/>
      <w:bookmarkStart w:id="17" w:name="_Toc34382700"/>
      <w:bookmarkStart w:id="18" w:name="_Toc34387354"/>
      <w:r w:rsidRPr="004D3578">
        <w:t>2</w:t>
      </w:r>
      <w:r w:rsidRPr="004D3578">
        <w:tab/>
        <w:t>References</w:t>
      </w:r>
      <w:bookmarkEnd w:id="14"/>
      <w:bookmarkEnd w:id="15"/>
      <w:bookmarkEnd w:id="16"/>
      <w:bookmarkEnd w:id="17"/>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9"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381293" w:rsidRPr="003A0AD9" w:rsidRDefault="00381293" w:rsidP="00381293">
      <w:pPr>
        <w:pStyle w:val="EX"/>
        <w:rPr>
          <w:lang w:eastAsia="ko-KR"/>
        </w:rPr>
      </w:pPr>
      <w:bookmarkStart w:id="20" w:name="_Toc23343266"/>
      <w:bookmarkStart w:id="21"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rsidR="00080512" w:rsidRPr="004D3578" w:rsidRDefault="00080512">
      <w:pPr>
        <w:pStyle w:val="Heading1"/>
      </w:pPr>
      <w:bookmarkStart w:id="22" w:name="_Toc34382701"/>
      <w:bookmarkStart w:id="23" w:name="_Toc34387355"/>
      <w:r w:rsidRPr="004D3578">
        <w:t>3</w:t>
      </w:r>
      <w:r w:rsidRPr="004D3578">
        <w:tab/>
        <w:t>Definitions</w:t>
      </w:r>
      <w:r w:rsidR="00602AEA">
        <w:t xml:space="preserve"> of terms and abbreviations</w:t>
      </w:r>
      <w:bookmarkEnd w:id="19"/>
      <w:bookmarkEnd w:id="20"/>
      <w:bookmarkEnd w:id="21"/>
      <w:bookmarkEnd w:id="22"/>
      <w:bookmarkEnd w:id="23"/>
    </w:p>
    <w:p w:rsidR="00080512" w:rsidRPr="004D3578" w:rsidRDefault="00080512">
      <w:pPr>
        <w:pStyle w:val="Heading2"/>
      </w:pPr>
      <w:bookmarkStart w:id="24" w:name="_Toc8882535"/>
      <w:bookmarkStart w:id="25" w:name="_Toc23343267"/>
      <w:bookmarkStart w:id="26" w:name="_Toc26193820"/>
      <w:bookmarkStart w:id="27" w:name="_Toc34382702"/>
      <w:bookmarkStart w:id="28" w:name="_Toc34387356"/>
      <w:r w:rsidRPr="004D3578">
        <w:t>3.1</w:t>
      </w:r>
      <w:r w:rsidRPr="004D3578">
        <w:tab/>
      </w:r>
      <w:r w:rsidR="002B6339">
        <w:t>Terms</w:t>
      </w:r>
      <w:bookmarkEnd w:id="24"/>
      <w:bookmarkEnd w:id="25"/>
      <w:bookmarkEnd w:id="26"/>
      <w:bookmarkEnd w:id="27"/>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9" w:name="_Toc8882536"/>
      <w:bookmarkStart w:id="30" w:name="_Toc23343268"/>
      <w:bookmarkStart w:id="31" w:name="_Toc26193821"/>
      <w:bookmarkStart w:id="32" w:name="_Toc34382703"/>
      <w:bookmarkStart w:id="33" w:name="_Toc34387357"/>
      <w:r w:rsidRPr="004D3578">
        <w:lastRenderedPageBreak/>
        <w:t>3.</w:t>
      </w:r>
      <w:r w:rsidR="00F278F8">
        <w:t>2</w:t>
      </w:r>
      <w:r w:rsidRPr="004D3578">
        <w:tab/>
        <w:t>Abbreviations</w:t>
      </w:r>
      <w:bookmarkEnd w:id="29"/>
      <w:bookmarkEnd w:id="30"/>
      <w:bookmarkEnd w:id="31"/>
      <w:bookmarkEnd w:id="32"/>
      <w:bookmarkEnd w:id="3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Heading1"/>
      </w:pPr>
      <w:bookmarkStart w:id="34" w:name="_Toc4488078"/>
      <w:bookmarkStart w:id="35" w:name="_Toc8882537"/>
      <w:bookmarkStart w:id="36" w:name="_Toc23343269"/>
      <w:bookmarkStart w:id="37" w:name="_Toc26193822"/>
      <w:bookmarkStart w:id="38" w:name="_Toc34382704"/>
      <w:bookmarkStart w:id="39" w:name="_Toc34387358"/>
      <w:r w:rsidRPr="004D3578">
        <w:t>4</w:t>
      </w:r>
      <w:r w:rsidRPr="004D3578">
        <w:tab/>
      </w:r>
      <w:r>
        <w:t>Descriptions of UE policies</w:t>
      </w:r>
      <w:r w:rsidRPr="00385E68">
        <w:t xml:space="preserve"> for</w:t>
      </w:r>
      <w:r>
        <w:t xml:space="preserve"> V2X</w:t>
      </w:r>
      <w:bookmarkEnd w:id="34"/>
      <w:bookmarkEnd w:id="35"/>
      <w:bookmarkEnd w:id="36"/>
      <w:bookmarkEnd w:id="37"/>
      <w:bookmarkEnd w:id="38"/>
      <w:bookmarkEnd w:id="39"/>
    </w:p>
    <w:p w:rsidR="00007E62" w:rsidRDefault="00007E62" w:rsidP="00007E62">
      <w:pPr>
        <w:pStyle w:val="Heading2"/>
      </w:pPr>
      <w:bookmarkStart w:id="40" w:name="_Toc4488079"/>
      <w:bookmarkStart w:id="41" w:name="_Toc8882538"/>
      <w:bookmarkStart w:id="42" w:name="_Toc23343270"/>
      <w:bookmarkStart w:id="43" w:name="_Toc26193823"/>
      <w:bookmarkStart w:id="44" w:name="_Toc34382705"/>
      <w:bookmarkStart w:id="45" w:name="_Toc34387359"/>
      <w:r w:rsidRPr="004D3578">
        <w:t>4.1</w:t>
      </w:r>
      <w:r w:rsidRPr="004D3578">
        <w:tab/>
      </w:r>
      <w:r>
        <w:rPr>
          <w:lang w:eastAsia="zh-CN"/>
        </w:rPr>
        <w:t>Overview</w:t>
      </w:r>
      <w:bookmarkEnd w:id="40"/>
      <w:bookmarkEnd w:id="41"/>
      <w:bookmarkEnd w:id="42"/>
      <w:bookmarkEnd w:id="43"/>
      <w:bookmarkEnd w:id="44"/>
      <w:bookmarkEnd w:id="45"/>
    </w:p>
    <w:p w:rsidR="0017014C" w:rsidRPr="000532DA" w:rsidRDefault="0017014C" w:rsidP="0017014C">
      <w:pPr>
        <w:rPr>
          <w:lang w:eastAsia="zh-CN"/>
        </w:rPr>
      </w:pPr>
      <w:bookmarkStart w:id="46" w:name="_Toc4488080"/>
      <w:bookmarkStart w:id="47"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Heading2"/>
        <w:rPr>
          <w:lang w:eastAsia="zh-CN"/>
        </w:rPr>
      </w:pPr>
      <w:bookmarkStart w:id="48" w:name="_Toc23343271"/>
      <w:bookmarkStart w:id="49" w:name="_Toc26193824"/>
      <w:bookmarkStart w:id="50" w:name="_Toc34382706"/>
      <w:bookmarkStart w:id="51" w:name="_Toc34387360"/>
      <w:r>
        <w:rPr>
          <w:rFonts w:hint="eastAsia"/>
          <w:lang w:eastAsia="zh-CN"/>
        </w:rPr>
        <w:t>4.2</w:t>
      </w:r>
      <w:r>
        <w:rPr>
          <w:lang w:eastAsia="zh-CN"/>
        </w:rPr>
        <w:tab/>
      </w:r>
      <w:bookmarkEnd w:id="46"/>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47"/>
      <w:bookmarkEnd w:id="48"/>
      <w:bookmarkEnd w:id="49"/>
      <w:bookmarkEnd w:id="50"/>
      <w:bookmarkEnd w:id="51"/>
    </w:p>
    <w:p w:rsidR="00313142" w:rsidRPr="006D45B3" w:rsidRDefault="00313142" w:rsidP="00313142">
      <w:bookmarkStart w:id="52" w:name="_Toc4488084"/>
      <w:bookmarkStart w:id="53"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Heading2"/>
        <w:rPr>
          <w:lang w:eastAsia="zh-CN"/>
        </w:rPr>
      </w:pPr>
      <w:bookmarkStart w:id="54" w:name="_Toc23343272"/>
      <w:bookmarkStart w:id="55" w:name="_Toc26193825"/>
      <w:bookmarkStart w:id="56" w:name="_Toc34382707"/>
      <w:bookmarkStart w:id="57" w:name="_Toc34387361"/>
      <w:r>
        <w:rPr>
          <w:rFonts w:hint="eastAsia"/>
          <w:lang w:eastAsia="zh-CN"/>
        </w:rPr>
        <w:t>4.3</w:t>
      </w:r>
      <w:r>
        <w:rPr>
          <w:lang w:eastAsia="zh-CN"/>
        </w:rPr>
        <w:tab/>
      </w:r>
      <w:bookmarkEnd w:id="5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53"/>
      <w:bookmarkEnd w:id="54"/>
      <w:bookmarkEnd w:id="55"/>
      <w:bookmarkEnd w:id="56"/>
      <w:bookmarkEnd w:id="57"/>
    </w:p>
    <w:p w:rsidR="00313142" w:rsidRPr="006D45B3" w:rsidRDefault="00313142" w:rsidP="00313142">
      <w:bookmarkStart w:id="58" w:name="_Toc4488092"/>
      <w:bookmarkStart w:id="5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rsidR="00007E62" w:rsidRPr="004D3578" w:rsidRDefault="00007E62" w:rsidP="00007E62">
      <w:pPr>
        <w:pStyle w:val="Heading1"/>
      </w:pPr>
      <w:bookmarkStart w:id="60" w:name="_Toc4488093"/>
      <w:bookmarkStart w:id="61" w:name="_Toc8882544"/>
      <w:bookmarkStart w:id="62" w:name="_Toc23343274"/>
      <w:bookmarkStart w:id="63" w:name="_Toc26193827"/>
      <w:bookmarkStart w:id="64" w:name="_Toc34382708"/>
      <w:bookmarkStart w:id="65" w:name="_Toc34387362"/>
      <w:bookmarkEnd w:id="58"/>
      <w:bookmarkEnd w:id="59"/>
      <w:r>
        <w:t>5</w:t>
      </w:r>
      <w:r w:rsidRPr="004D3578">
        <w:tab/>
      </w:r>
      <w:r>
        <w:t xml:space="preserve">Encoding of </w:t>
      </w:r>
      <w:r w:rsidRPr="00163B5C">
        <w:t>UE</w:t>
      </w:r>
      <w:r>
        <w:t xml:space="preserve"> policies</w:t>
      </w:r>
      <w:bookmarkEnd w:id="60"/>
      <w:r w:rsidR="00EF3B92">
        <w:t xml:space="preserve"> for V2X</w:t>
      </w:r>
      <w:bookmarkEnd w:id="61"/>
      <w:bookmarkEnd w:id="62"/>
      <w:bookmarkEnd w:id="63"/>
      <w:bookmarkEnd w:id="64"/>
      <w:bookmarkEnd w:id="65"/>
    </w:p>
    <w:p w:rsidR="00007E62" w:rsidRPr="0038606A" w:rsidRDefault="00007E62" w:rsidP="00007E62">
      <w:pPr>
        <w:pStyle w:val="Heading2"/>
      </w:pPr>
      <w:bookmarkStart w:id="66" w:name="_Toc4488094"/>
      <w:bookmarkStart w:id="67" w:name="_Toc8882545"/>
      <w:bookmarkStart w:id="68" w:name="_Toc23343275"/>
      <w:bookmarkStart w:id="69" w:name="_Toc26193828"/>
      <w:bookmarkStart w:id="70" w:name="_Toc34382709"/>
      <w:bookmarkStart w:id="71" w:name="_Toc34387363"/>
      <w:r>
        <w:rPr>
          <w:lang w:eastAsia="zh-CN"/>
        </w:rPr>
        <w:t>5</w:t>
      </w:r>
      <w:r>
        <w:rPr>
          <w:rFonts w:hint="eastAsia"/>
          <w:lang w:eastAsia="zh-CN"/>
        </w:rPr>
        <w:t>.1</w:t>
      </w:r>
      <w:r>
        <w:rPr>
          <w:lang w:eastAsia="zh-CN"/>
        </w:rPr>
        <w:tab/>
        <w:t>Overview</w:t>
      </w:r>
      <w:bookmarkEnd w:id="66"/>
      <w:bookmarkEnd w:id="67"/>
      <w:bookmarkEnd w:id="68"/>
      <w:bookmarkEnd w:id="69"/>
      <w:bookmarkEnd w:id="70"/>
      <w:bookmarkEnd w:id="71"/>
    </w:p>
    <w:p w:rsidR="00313142" w:rsidRPr="006D45B3" w:rsidRDefault="00313142" w:rsidP="00313142">
      <w:bookmarkStart w:id="72" w:name="_Toc4488095"/>
      <w:bookmarkStart w:id="73"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Heading2"/>
        <w:rPr>
          <w:lang w:eastAsia="zh-CN"/>
        </w:rPr>
      </w:pPr>
      <w:bookmarkStart w:id="74" w:name="_Toc23343276"/>
      <w:bookmarkStart w:id="75" w:name="_Toc26193829"/>
      <w:bookmarkStart w:id="76" w:name="_Toc34382710"/>
      <w:bookmarkStart w:id="77" w:name="_Toc34387364"/>
      <w:r>
        <w:rPr>
          <w:lang w:eastAsia="zh-CN"/>
        </w:rPr>
        <w:t>5.</w:t>
      </w:r>
      <w:r w:rsidR="00DD2F7B">
        <w:rPr>
          <w:lang w:eastAsia="zh-CN"/>
        </w:rPr>
        <w:t>2</w:t>
      </w:r>
      <w:r>
        <w:rPr>
          <w:lang w:eastAsia="zh-CN"/>
        </w:rPr>
        <w:tab/>
        <w:t>Encoding of V2X policy (V2XP) UE policy part</w:t>
      </w:r>
      <w:bookmarkEnd w:id="74"/>
      <w:bookmarkEnd w:id="75"/>
      <w:bookmarkEnd w:id="76"/>
      <w:bookmarkEnd w:id="77"/>
    </w:p>
    <w:p w:rsidR="00313142" w:rsidRPr="003265DC" w:rsidRDefault="00313142" w:rsidP="00313142">
      <w:pPr>
        <w:pStyle w:val="Heading3"/>
      </w:pPr>
      <w:bookmarkStart w:id="78" w:name="_Toc23343277"/>
      <w:bookmarkStart w:id="79" w:name="_Toc26193830"/>
      <w:bookmarkStart w:id="80" w:name="_Toc34382711"/>
      <w:bookmarkStart w:id="81" w:name="_Toc34387365"/>
      <w:r>
        <w:rPr>
          <w:lang w:eastAsia="zh-CN"/>
        </w:rPr>
        <w:t>5.</w:t>
      </w:r>
      <w:r w:rsidR="00DD2F7B">
        <w:rPr>
          <w:lang w:eastAsia="zh-CN"/>
        </w:rPr>
        <w:t>2</w:t>
      </w:r>
      <w:r>
        <w:t>.1</w:t>
      </w:r>
      <w:r>
        <w:rPr>
          <w:rFonts w:hint="eastAsia"/>
        </w:rPr>
        <w:tab/>
      </w:r>
      <w:r>
        <w:t>General</w:t>
      </w:r>
      <w:bookmarkEnd w:id="78"/>
      <w:bookmarkEnd w:id="79"/>
      <w:bookmarkEnd w:id="80"/>
      <w:bookmarkEnd w:id="81"/>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lastRenderedPageBreak/>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007E62" w:rsidRDefault="00007E62" w:rsidP="00007E62">
      <w:pPr>
        <w:pStyle w:val="Heading2"/>
        <w:rPr>
          <w:lang w:eastAsia="zh-CN"/>
        </w:rPr>
      </w:pPr>
      <w:bookmarkStart w:id="82" w:name="_Toc23343278"/>
      <w:bookmarkStart w:id="83" w:name="_Toc26193831"/>
      <w:bookmarkStart w:id="84" w:name="_Toc34382712"/>
      <w:bookmarkStart w:id="85" w:name="_Toc34387366"/>
      <w:r>
        <w:rPr>
          <w:lang w:eastAsia="zh-CN"/>
        </w:rPr>
        <w:t>5</w:t>
      </w:r>
      <w:r>
        <w:rPr>
          <w:rFonts w:hint="eastAsia"/>
          <w:lang w:eastAsia="zh-CN"/>
        </w:rPr>
        <w:t>.</w:t>
      </w:r>
      <w:r w:rsidR="00DD2F7B">
        <w:rPr>
          <w:lang w:eastAsia="zh-CN"/>
        </w:rPr>
        <w:t>3</w:t>
      </w:r>
      <w:r>
        <w:rPr>
          <w:lang w:eastAsia="zh-CN"/>
        </w:rPr>
        <w:tab/>
        <w:t xml:space="preserve">Encoding of </w:t>
      </w:r>
      <w:bookmarkEnd w:id="72"/>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73"/>
      <w:bookmarkEnd w:id="82"/>
      <w:bookmarkEnd w:id="83"/>
      <w:bookmarkEnd w:id="84"/>
      <w:bookmarkEnd w:id="85"/>
    </w:p>
    <w:p w:rsidR="00AC359C" w:rsidRPr="003265DC" w:rsidRDefault="00AC359C" w:rsidP="00AC359C">
      <w:pPr>
        <w:pStyle w:val="Heading3"/>
      </w:pPr>
      <w:bookmarkStart w:id="86" w:name="_Toc8882547"/>
      <w:bookmarkStart w:id="87" w:name="_Toc23343279"/>
      <w:bookmarkStart w:id="88" w:name="_Toc26193832"/>
      <w:bookmarkStart w:id="89" w:name="_Toc34382713"/>
      <w:bookmarkStart w:id="90" w:name="_Toc34387367"/>
      <w:bookmarkStart w:id="91" w:name="_Toc4488096"/>
      <w:r>
        <w:t>5</w:t>
      </w:r>
      <w:r>
        <w:rPr>
          <w:rFonts w:hint="eastAsia"/>
        </w:rPr>
        <w:t>.</w:t>
      </w:r>
      <w:r w:rsidR="00DD2F7B">
        <w:t>3</w:t>
      </w:r>
      <w:r>
        <w:t>.1</w:t>
      </w:r>
      <w:r>
        <w:rPr>
          <w:rFonts w:hint="eastAsia"/>
        </w:rPr>
        <w:tab/>
      </w:r>
      <w:r>
        <w:t>General</w:t>
      </w:r>
      <w:bookmarkEnd w:id="86"/>
      <w:bookmarkEnd w:id="87"/>
      <w:bookmarkEnd w:id="88"/>
      <w:bookmarkEnd w:id="89"/>
      <w:bookmarkEnd w:id="90"/>
    </w:p>
    <w:p w:rsidR="00313142" w:rsidRPr="00482B2D" w:rsidRDefault="00313142" w:rsidP="00313142">
      <w:bookmarkStart w:id="92"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81293" w:rsidRPr="007818E9" w:rsidTr="00381293">
        <w:trPr>
          <w:jc w:val="center"/>
        </w:trPr>
        <w:tc>
          <w:tcPr>
            <w:tcW w:w="5671" w:type="dxa"/>
            <w:gridSpan w:val="8"/>
            <w:tcBorders>
              <w:left w:val="single" w:sz="6" w:space="0" w:color="auto"/>
              <w:bottom w:val="single" w:sz="6" w:space="0" w:color="auto"/>
              <w:right w:val="single" w:sz="6" w:space="0" w:color="auto"/>
            </w:tcBorders>
          </w:tcPr>
          <w:p w:rsidR="00381293" w:rsidRDefault="00381293" w:rsidP="00381293">
            <w:pPr>
              <w:pStyle w:val="TAC"/>
            </w:pPr>
          </w:p>
          <w:p w:rsidR="00381293" w:rsidDel="00761E16" w:rsidRDefault="00381293" w:rsidP="00381293">
            <w:pPr>
              <w:pStyle w:val="TAC"/>
            </w:pPr>
            <w:r>
              <w:t>Validity timer</w:t>
            </w:r>
          </w:p>
        </w:tc>
        <w:tc>
          <w:tcPr>
            <w:tcW w:w="1134" w:type="dxa"/>
          </w:tcPr>
          <w:p w:rsidR="00381293" w:rsidRPr="00381293" w:rsidRDefault="00381293" w:rsidP="00381293">
            <w:pPr>
              <w:pStyle w:val="TAL"/>
            </w:pPr>
            <w:r w:rsidRPr="00381293">
              <w:t>octet k+3</w:t>
            </w:r>
          </w:p>
          <w:p w:rsidR="00381293" w:rsidRPr="00381293" w:rsidRDefault="00381293" w:rsidP="00381293">
            <w:pPr>
              <w:pStyle w:val="TAL"/>
            </w:pPr>
          </w:p>
          <w:p w:rsidR="00381293" w:rsidRPr="00381293" w:rsidDel="00761E16" w:rsidRDefault="00381293" w:rsidP="00381293">
            <w:pPr>
              <w:pStyle w:val="TAL"/>
            </w:pPr>
            <w:r w:rsidRPr="00381293">
              <w:t>octet k+TBD</w:t>
            </w:r>
          </w:p>
        </w:tc>
      </w:tr>
      <w:tr w:rsidR="00381293" w:rsidRPr="002A12F4" w:rsidTr="00381293">
        <w:trPr>
          <w:jc w:val="center"/>
        </w:trPr>
        <w:tc>
          <w:tcPr>
            <w:tcW w:w="708" w:type="dxa"/>
            <w:tcBorders>
              <w:top w:val="single" w:sz="4" w:space="0" w:color="auto"/>
              <w:left w:val="single" w:sz="4" w:space="0" w:color="auto"/>
              <w:bottom w:val="single" w:sz="4" w:space="0" w:color="auto"/>
              <w:right w:val="single" w:sz="4" w:space="0" w:color="auto"/>
            </w:tcBorders>
          </w:tcPr>
          <w:p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pPr>
            <w:r>
              <w:t>0</w:t>
            </w:r>
          </w:p>
          <w:p w:rsidR="00381293" w:rsidDel="00761E16" w:rsidRDefault="00381293" w:rsidP="00381293">
            <w:pPr>
              <w:pStyle w:val="TAC"/>
            </w:pPr>
            <w:r>
              <w:t>Spare</w:t>
            </w:r>
          </w:p>
        </w:tc>
        <w:tc>
          <w:tcPr>
            <w:tcW w:w="1134" w:type="dxa"/>
            <w:tcBorders>
              <w:left w:val="single" w:sz="4" w:space="0" w:color="auto"/>
            </w:tcBorders>
          </w:tcPr>
          <w:p w:rsidR="00381293" w:rsidRDefault="00381293" w:rsidP="00381293">
            <w:pPr>
              <w:pStyle w:val="TAL"/>
            </w:pPr>
            <w:r>
              <w:t>octet k+TBD+1</w:t>
            </w:r>
          </w:p>
          <w:p w:rsidR="00381293" w:rsidRPr="002A12F4" w:rsidDel="00761E16" w:rsidRDefault="00381293" w:rsidP="00381293">
            <w:pPr>
              <w:pStyle w:val="TAL"/>
            </w:pPr>
          </w:p>
        </w:tc>
      </w:tr>
      <w:tr w:rsidR="00381293" w:rsidRPr="007818E9"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rsidR="00381293" w:rsidRPr="00381293" w:rsidRDefault="00381293" w:rsidP="00381293">
            <w:pPr>
              <w:pStyle w:val="TAL"/>
              <w:rPr>
                <w:lang w:val="sv-SE"/>
              </w:rPr>
            </w:pPr>
            <w:r w:rsidRPr="00381293">
              <w:rPr>
                <w:lang w:val="sv-SE"/>
              </w:rPr>
              <w:t>octet k+TBD+2</w:t>
            </w:r>
          </w:p>
          <w:p w:rsidR="00381293" w:rsidRPr="00381293" w:rsidRDefault="00381293" w:rsidP="00381293">
            <w:pPr>
              <w:pStyle w:val="TAL"/>
              <w:rPr>
                <w:lang w:val="sv-SE"/>
              </w:rPr>
            </w:pPr>
          </w:p>
          <w:p w:rsidR="00381293" w:rsidRPr="00381293" w:rsidRDefault="00381293" w:rsidP="00381293">
            <w:pPr>
              <w:pStyle w:val="TAL"/>
              <w:rPr>
                <w:lang w:val="sv-SE"/>
              </w:rPr>
            </w:pPr>
            <w:r w:rsidRPr="00381293">
              <w:rPr>
                <w:lang w:val="sv-SE"/>
              </w:rPr>
              <w:t>octet o1</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Pr="00381293" w:rsidRDefault="00381293" w:rsidP="00381293">
            <w:pPr>
              <w:pStyle w:val="TAC"/>
              <w:rPr>
                <w:noProof/>
                <w:lang w:val="sv-SE"/>
              </w:rPr>
            </w:pPr>
          </w:p>
          <w:p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rsidR="00381293" w:rsidRDefault="00381293" w:rsidP="00381293">
            <w:pPr>
              <w:pStyle w:val="TAL"/>
            </w:pPr>
            <w:r>
              <w:t>octet o1+1</w:t>
            </w:r>
          </w:p>
          <w:p w:rsidR="00381293" w:rsidRDefault="00381293" w:rsidP="00381293">
            <w:pPr>
              <w:pStyle w:val="TAL"/>
            </w:pPr>
          </w:p>
          <w:p w:rsidR="00381293" w:rsidRDefault="00381293" w:rsidP="00381293">
            <w:pPr>
              <w:pStyle w:val="TAL"/>
            </w:pPr>
            <w:r>
              <w:t>octet o2</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rsidR="00381293" w:rsidRDefault="00381293" w:rsidP="00381293">
            <w:pPr>
              <w:pStyle w:val="TAL"/>
            </w:pPr>
            <w:r>
              <w:t>octet (o2+1)*</w:t>
            </w:r>
          </w:p>
          <w:p w:rsidR="00381293" w:rsidRDefault="00381293" w:rsidP="00381293">
            <w:pPr>
              <w:pStyle w:val="TAL"/>
            </w:pPr>
          </w:p>
          <w:p w:rsidR="00381293" w:rsidRDefault="00381293" w:rsidP="00381293">
            <w:pPr>
              <w:pStyle w:val="TAL"/>
            </w:pPr>
            <w:r>
              <w:t>octet o3*</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rPr>
            </w:pPr>
          </w:p>
          <w:p w:rsidR="00381293" w:rsidRDefault="00381293" w:rsidP="00381293">
            <w:pPr>
              <w:pStyle w:val="TAC"/>
              <w:rPr>
                <w:noProof/>
                <w:lang w:val="en-US"/>
              </w:rPr>
            </w:pPr>
            <w:r>
              <w:rPr>
                <w:noProof/>
              </w:rPr>
              <w:t>Privacy config</w:t>
            </w:r>
          </w:p>
        </w:tc>
        <w:tc>
          <w:tcPr>
            <w:tcW w:w="1134" w:type="dxa"/>
            <w:tcBorders>
              <w:left w:val="single" w:sz="4" w:space="0" w:color="auto"/>
            </w:tcBorders>
          </w:tcPr>
          <w:p w:rsidR="00381293" w:rsidRDefault="00381293" w:rsidP="00381293">
            <w:pPr>
              <w:pStyle w:val="TAL"/>
            </w:pPr>
            <w:r>
              <w:t>octet o3+1</w:t>
            </w:r>
          </w:p>
          <w:p w:rsidR="00381293" w:rsidRDefault="00381293" w:rsidP="00381293">
            <w:pPr>
              <w:pStyle w:val="TAL"/>
            </w:pPr>
          </w:p>
          <w:p w:rsidR="00381293" w:rsidRDefault="00381293" w:rsidP="00381293">
            <w:pPr>
              <w:pStyle w:val="TAL"/>
            </w:pPr>
            <w:r>
              <w:t>octet o4</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rsidR="00381293" w:rsidRDefault="00381293" w:rsidP="00381293">
            <w:pPr>
              <w:pStyle w:val="TAL"/>
            </w:pPr>
            <w:r>
              <w:t>octet o4+1</w:t>
            </w:r>
          </w:p>
          <w:p w:rsidR="00381293" w:rsidRDefault="00381293" w:rsidP="00381293">
            <w:pPr>
              <w:pStyle w:val="TAL"/>
            </w:pPr>
          </w:p>
          <w:p w:rsidR="00381293" w:rsidRDefault="00381293" w:rsidP="00381293">
            <w:pPr>
              <w:pStyle w:val="TAL"/>
            </w:pPr>
            <w:r>
              <w:t>octet o5</w:t>
            </w:r>
          </w:p>
        </w:tc>
      </w:tr>
      <w:tr w:rsidR="00381293" w:rsidRPr="002A12F4"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noProof/>
                <w:lang w:val="en-US"/>
              </w:rPr>
            </w:pPr>
          </w:p>
          <w:p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rsidR="00381293" w:rsidRDefault="00381293" w:rsidP="00381293">
            <w:pPr>
              <w:pStyle w:val="TAL"/>
            </w:pPr>
            <w:r>
              <w:t>octet o5+1</w:t>
            </w:r>
          </w:p>
          <w:p w:rsidR="00381293" w:rsidRDefault="00381293" w:rsidP="00381293">
            <w:pPr>
              <w:pStyle w:val="TAL"/>
            </w:pPr>
          </w:p>
          <w:p w:rsidR="00381293" w:rsidRDefault="00381293" w:rsidP="00381293">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Validity timer:</w:t>
            </w:r>
          </w:p>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Del="00761E16"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822134" w:rsidP="00381293">
            <w:pPr>
              <w:pStyle w:val="TAL"/>
            </w:pPr>
            <w:r w:rsidRPr="00381293">
              <w:t>V2X service identifier to Tx profiles mapping rules indicator (</w:t>
            </w:r>
            <w:r>
              <w:t>VSITPMRI</w:t>
            </w:r>
            <w:r w:rsidRPr="00381293">
              <w:t>)</w:t>
            </w:r>
          </w:p>
          <w:p w:rsidR="00381293" w:rsidRDefault="00381293" w:rsidP="00381293">
            <w:pPr>
              <w:pStyle w:val="TAL"/>
            </w:pPr>
            <w:r w:rsidRPr="00381293">
              <w:t xml:space="preserve">The </w:t>
            </w:r>
            <w:r>
              <w:t xml:space="preserve">VSITPMRI bit indicates presence of the </w:t>
            </w:r>
            <w:r w:rsidRPr="00381293">
              <w:t xml:space="preserve">V2X service identifier to Tx profiles mapping rules </w:t>
            </w:r>
            <w:r>
              <w:t>field.</w:t>
            </w:r>
          </w:p>
          <w:p w:rsidR="00822134" w:rsidRDefault="00822134" w:rsidP="00822134">
            <w:pPr>
              <w:pStyle w:val="TAL"/>
            </w:pPr>
            <w:r>
              <w:t>Bit</w:t>
            </w:r>
          </w:p>
          <w:p w:rsidR="00822134" w:rsidRPr="00922493" w:rsidRDefault="00822134" w:rsidP="00822134">
            <w:pPr>
              <w:pStyle w:val="TAL"/>
              <w:rPr>
                <w:b/>
              </w:rPr>
            </w:pPr>
            <w:r>
              <w:rPr>
                <w:b/>
              </w:rPr>
              <w:t>8</w:t>
            </w:r>
          </w:p>
          <w:p w:rsidR="00381293" w:rsidRDefault="00381293" w:rsidP="00381293">
            <w:pPr>
              <w:pStyle w:val="TAL"/>
            </w:pPr>
            <w:r>
              <w:t>0</w:t>
            </w:r>
            <w:r>
              <w:tab/>
            </w:r>
            <w:r w:rsidRPr="00381293">
              <w:t xml:space="preserve">V2X service identifier to Tx profiles mapping rules </w:t>
            </w:r>
            <w:r>
              <w:t xml:space="preserve">field </w:t>
            </w:r>
            <w:r w:rsidRPr="00381293">
              <w:t>is absent</w:t>
            </w:r>
          </w:p>
          <w:p w:rsidR="00381293" w:rsidDel="00761E16" w:rsidRDefault="00381293" w:rsidP="00381293">
            <w:pPr>
              <w:pStyle w:val="TAL"/>
            </w:pPr>
            <w:r>
              <w:t>1</w:t>
            </w:r>
            <w:r>
              <w:tab/>
            </w:r>
            <w:r w:rsidRPr="00381293">
              <w:t xml:space="preserve">V2X service identifier to Tx profiles mapping rules </w:t>
            </w:r>
            <w:r>
              <w:t xml:space="preserve">field </w:t>
            </w:r>
            <w:r w:rsidRPr="00381293">
              <w:t>is present</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S</w:t>
            </w:r>
            <w:r w:rsidRPr="004906BD">
              <w:t xml:space="preserve">erved by E-UTRA </w:t>
            </w:r>
            <w:r>
              <w:t xml:space="preserve">or </w:t>
            </w:r>
            <w:r w:rsidRPr="004906BD">
              <w:t>served by NR</w:t>
            </w:r>
            <w:r>
              <w:t>:</w:t>
            </w:r>
          </w:p>
          <w:p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Not served by E-UTRA and not served by NR:</w:t>
            </w:r>
          </w:p>
          <w:p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V2X service identifier to Tx profiles mapping rules:</w:t>
            </w:r>
          </w:p>
          <w:p w:rsidR="00381293" w:rsidRDefault="00381293" w:rsidP="00381293">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t>Privacy config:</w:t>
            </w:r>
          </w:p>
          <w:p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V2X communication over PC5 in E-UTRA:</w:t>
            </w:r>
          </w:p>
          <w:p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Pr="00381293" w:rsidRDefault="00381293" w:rsidP="00381293">
            <w:pPr>
              <w:pStyle w:val="TAL"/>
            </w:pPr>
            <w:r w:rsidRPr="00381293">
              <w:t>V2X communication over PC5 in NR:</w:t>
            </w:r>
          </w:p>
          <w:p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rsidTr="00381293">
        <w:trPr>
          <w:cantSplit/>
          <w:jc w:val="center"/>
        </w:trPr>
        <w:tc>
          <w:tcPr>
            <w:tcW w:w="7094" w:type="dxa"/>
            <w:tcBorders>
              <w:left w:val="single" w:sz="4" w:space="0" w:color="auto"/>
              <w:right w:val="single" w:sz="4" w:space="0" w:color="auto"/>
            </w:tcBorders>
          </w:tcPr>
          <w:p w:rsidR="00381293" w:rsidRPr="00964D6E" w:rsidRDefault="00381293" w:rsidP="00381293">
            <w:pPr>
              <w:pStyle w:val="TAL"/>
            </w:pPr>
          </w:p>
        </w:tc>
      </w:tr>
      <w:tr w:rsidR="00381293" w:rsidRPr="003168A2" w:rsidTr="00381293">
        <w:trPr>
          <w:cantSplit/>
          <w:jc w:val="center"/>
        </w:trPr>
        <w:tc>
          <w:tcPr>
            <w:tcW w:w="7094" w:type="dxa"/>
            <w:tcBorders>
              <w:left w:val="single" w:sz="4" w:space="0" w:color="auto"/>
              <w:right w:val="single" w:sz="4" w:space="0" w:color="auto"/>
            </w:tcBorders>
          </w:tcPr>
          <w:p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rsidTr="00381293">
        <w:trPr>
          <w:cantSplit/>
          <w:jc w:val="center"/>
        </w:trPr>
        <w:tc>
          <w:tcPr>
            <w:tcW w:w="7094" w:type="dxa"/>
            <w:tcBorders>
              <w:left w:val="single" w:sz="4" w:space="0" w:color="auto"/>
              <w:bottom w:val="single" w:sz="4" w:space="0" w:color="auto"/>
              <w:right w:val="single" w:sz="4" w:space="0" w:color="auto"/>
            </w:tcBorders>
          </w:tcPr>
          <w:p w:rsidR="00381293" w:rsidRPr="00381293" w:rsidRDefault="00381293" w:rsidP="00381293">
            <w:pPr>
              <w:pStyle w:val="TAL"/>
            </w:pPr>
          </w:p>
        </w:tc>
      </w:tr>
    </w:tbl>
    <w:p w:rsidR="00313142" w:rsidRPr="00381293" w:rsidRDefault="00313142" w:rsidP="00313142"/>
    <w:p w:rsidR="00964D6E" w:rsidRPr="00DA03EB" w:rsidRDefault="00964D6E" w:rsidP="00964D6E">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bookmarkStart w:id="93" w:name="_Toc23343280"/>
            <w:bookmarkStart w:id="94" w:name="_Toc26193833"/>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RPr="007818E9"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rsidR="00964D6E" w:rsidRPr="00D13BF4" w:rsidRDefault="00964D6E" w:rsidP="00964D6E">
            <w:pPr>
              <w:pStyle w:val="TAL"/>
              <w:rPr>
                <w:lang w:val="sv-SE"/>
              </w:rPr>
            </w:pPr>
            <w:r w:rsidRPr="00D13BF4">
              <w:rPr>
                <w:lang w:val="sv-SE"/>
              </w:rPr>
              <w:t>octet k+</w:t>
            </w:r>
            <w:r w:rsidRPr="00BC6374">
              <w:rPr>
                <w:lang w:val="sv-SE"/>
              </w:rPr>
              <w:t>TBD+2</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3</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o1</w:t>
            </w:r>
          </w:p>
        </w:tc>
      </w:tr>
    </w:tbl>
    <w:p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Authorized PLMN and RATs combinations:</w:t>
            </w:r>
          </w:p>
          <w:p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943B47" w:rsidTr="00964D6E">
        <w:trPr>
          <w:cantSplit/>
          <w:jc w:val="center"/>
        </w:trPr>
        <w:tc>
          <w:tcPr>
            <w:tcW w:w="7094" w:type="dxa"/>
          </w:tcPr>
          <w:p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RPr="007818E9"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rsidR="00964D6E" w:rsidRPr="00D13BF4" w:rsidRDefault="00964D6E" w:rsidP="00964D6E">
            <w:pPr>
              <w:pStyle w:val="TAL"/>
              <w:rPr>
                <w:lang w:val="sv-SE"/>
              </w:rPr>
            </w:pPr>
            <w:r w:rsidRPr="00D13BF4">
              <w:rPr>
                <w:lang w:val="sv-SE"/>
              </w:rPr>
              <w:t>octet k+</w:t>
            </w:r>
            <w:r w:rsidRPr="00BC6374">
              <w:rPr>
                <w:lang w:val="sv-SE"/>
              </w:rPr>
              <w:t>TBD+</w:t>
            </w:r>
            <w:r>
              <w:rPr>
                <w:lang w:val="sv-SE"/>
              </w:rPr>
              <w:t>4</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5</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6</w:t>
            </w:r>
            <w:r w:rsidRPr="00D13BF4">
              <w:rPr>
                <w:lang w:val="sv-SE"/>
              </w:rPr>
              <w:t>)*</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10</w:t>
            </w:r>
            <w:r w:rsidRPr="00D13BF4">
              <w:rPr>
                <w:lang w:val="sv-SE"/>
              </w:rPr>
              <w:t>)*</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lang w:val="sv-SE"/>
              </w:rPr>
            </w:pPr>
          </w:p>
          <w:p w:rsidR="00964D6E" w:rsidRDefault="00964D6E" w:rsidP="00964D6E">
            <w:pPr>
              <w:pStyle w:val="TAC"/>
            </w:pPr>
            <w:r>
              <w:t>...</w:t>
            </w:r>
          </w:p>
        </w:tc>
        <w:tc>
          <w:tcPr>
            <w:tcW w:w="1346" w:type="dxa"/>
            <w:tcBorders>
              <w:top w:val="nil"/>
              <w:left w:val="single" w:sz="6" w:space="0" w:color="auto"/>
              <w:bottom w:val="nil"/>
              <w:right w:val="nil"/>
            </w:tcBorders>
          </w:tcPr>
          <w:p w:rsidR="00964D6E" w:rsidRPr="00D13BF4" w:rsidRDefault="00964D6E" w:rsidP="00964D6E">
            <w:pPr>
              <w:pStyle w:val="TAL"/>
            </w:pPr>
            <w:r w:rsidRPr="00D13BF4">
              <w:t>octet (k+TBD+14)*</w:t>
            </w:r>
          </w:p>
          <w:p w:rsidR="00964D6E" w:rsidRPr="00D13BF4" w:rsidRDefault="00964D6E" w:rsidP="00964D6E">
            <w:pPr>
              <w:pStyle w:val="TAL"/>
            </w:pPr>
          </w:p>
          <w:p w:rsidR="00964D6E" w:rsidRPr="00D13BF4" w:rsidRDefault="00964D6E" w:rsidP="00964D6E">
            <w:pPr>
              <w:pStyle w:val="TAL"/>
            </w:pPr>
            <w:r w:rsidRPr="00D13BF4">
              <w:t>octet (k+TBD+1+n*4)*</w:t>
            </w: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pPr>
          </w:p>
          <w:p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rsidR="00964D6E" w:rsidRPr="00D13BF4" w:rsidRDefault="00964D6E" w:rsidP="00964D6E">
            <w:pPr>
              <w:pStyle w:val="TAL"/>
            </w:pPr>
            <w:r w:rsidRPr="00D13BF4">
              <w:t>octet (k+TBD+2+n*4)*</w:t>
            </w:r>
          </w:p>
          <w:p w:rsidR="00964D6E" w:rsidRPr="00D13BF4" w:rsidRDefault="00964D6E" w:rsidP="00964D6E">
            <w:pPr>
              <w:pStyle w:val="TAL"/>
            </w:pPr>
          </w:p>
          <w:p w:rsidR="00964D6E" w:rsidRPr="007818E9" w:rsidRDefault="00964D6E" w:rsidP="00964D6E">
            <w:pPr>
              <w:pStyle w:val="TAL"/>
              <w:rPr>
                <w:lang w:val="sv-SE"/>
              </w:rPr>
            </w:pPr>
            <w:r w:rsidRPr="007818E9">
              <w:rPr>
                <w:lang w:val="sv-SE"/>
              </w:rPr>
              <w:t>octet (k+TBD+5+n*4)* = octet o1*</w:t>
            </w:r>
          </w:p>
        </w:tc>
      </w:tr>
    </w:tbl>
    <w:p w:rsidR="00964D6E" w:rsidRDefault="00964D6E" w:rsidP="00964D6E">
      <w:pPr>
        <w:pStyle w:val="TF"/>
      </w:pPr>
      <w:r w:rsidRPr="00BD0557">
        <w:t>Figure </w:t>
      </w:r>
      <w:r>
        <w:t>5</w:t>
      </w:r>
      <w:r>
        <w:rPr>
          <w:rFonts w:hint="eastAsia"/>
        </w:rPr>
        <w:t>.</w:t>
      </w:r>
      <w:r>
        <w:t>3.1.3: Authorized PLMN and RATs combinations</w:t>
      </w:r>
    </w:p>
    <w:p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Authorized PLMN and RATs combination:</w:t>
            </w:r>
          </w:p>
          <w:p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RPr="007818E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PLMN ID</w:t>
            </w:r>
          </w:p>
        </w:tc>
        <w:tc>
          <w:tcPr>
            <w:tcW w:w="1416" w:type="dxa"/>
            <w:tcBorders>
              <w:top w:val="nil"/>
              <w:left w:val="single" w:sz="6" w:space="0" w:color="auto"/>
              <w:bottom w:val="nil"/>
              <w:right w:val="nil"/>
            </w:tcBorders>
          </w:tcPr>
          <w:p w:rsidR="00964D6E" w:rsidRPr="00D13BF4" w:rsidRDefault="00964D6E" w:rsidP="00964D6E">
            <w:pPr>
              <w:pStyle w:val="TAL"/>
              <w:rPr>
                <w:lang w:val="sv-SE"/>
              </w:rPr>
            </w:pPr>
            <w:r w:rsidRPr="00D13BF4">
              <w:rPr>
                <w:lang w:val="sv-SE"/>
              </w:rPr>
              <w:t>octet k+</w:t>
            </w:r>
            <w:r w:rsidRPr="00BC6374">
              <w:rPr>
                <w:lang w:val="sv-SE"/>
              </w:rPr>
              <w:t>TBD+</w:t>
            </w:r>
            <w:r>
              <w:rPr>
                <w:lang w:val="sv-SE"/>
              </w:rPr>
              <w:t>10</w:t>
            </w:r>
          </w:p>
          <w:p w:rsidR="00964D6E" w:rsidRPr="00D13BF4" w:rsidRDefault="00964D6E" w:rsidP="00964D6E">
            <w:pPr>
              <w:pStyle w:val="TAL"/>
              <w:rPr>
                <w:lang w:val="sv-SE"/>
              </w:rPr>
            </w:pPr>
          </w:p>
          <w:p w:rsidR="00964D6E" w:rsidRPr="00D13BF4" w:rsidRDefault="00964D6E" w:rsidP="00964D6E">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13</w:t>
            </w:r>
          </w:p>
        </w:tc>
      </w:tr>
    </w:tbl>
    <w:p w:rsidR="00964D6E" w:rsidRDefault="00964D6E" w:rsidP="00964D6E">
      <w:pPr>
        <w:pStyle w:val="TF"/>
      </w:pPr>
      <w:r w:rsidRPr="00BD0557">
        <w:t>Figure </w:t>
      </w:r>
      <w:r>
        <w:t>5</w:t>
      </w:r>
      <w:r>
        <w:rPr>
          <w:rFonts w:hint="eastAsia"/>
        </w:rPr>
        <w:t>.</w:t>
      </w:r>
      <w:r>
        <w:t xml:space="preserve">3.1.4: </w:t>
      </w:r>
      <w:r w:rsidRPr="008545BA">
        <w:t>Authorized PLMN and RATs combination</w:t>
      </w:r>
    </w:p>
    <w:p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PLMN ID:</w:t>
            </w:r>
          </w:p>
          <w:p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rsidR="00964D6E" w:rsidRDefault="00964D6E" w:rsidP="00964D6E">
            <w:pPr>
              <w:pStyle w:val="TAL"/>
            </w:pPr>
            <w:r>
              <w:t>Bit</w:t>
            </w:r>
          </w:p>
          <w:p w:rsidR="00964D6E" w:rsidRPr="00922493" w:rsidRDefault="00964D6E" w:rsidP="00964D6E">
            <w:pPr>
              <w:pStyle w:val="TAL"/>
              <w:rPr>
                <w:b/>
              </w:rPr>
            </w:pPr>
            <w:r>
              <w:rPr>
                <w:b/>
              </w:rPr>
              <w:t>7</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bl>
    <w:p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1</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10</w:t>
            </w: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MCC digit 3</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11</w:t>
            </w:r>
          </w:p>
        </w:tc>
      </w:tr>
      <w:tr w:rsidR="00964D6E"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913BB3">
              <w:t>MNC digit 1</w:t>
            </w:r>
          </w:p>
        </w:tc>
        <w:tc>
          <w:tcPr>
            <w:tcW w:w="1416" w:type="dxa"/>
            <w:tcBorders>
              <w:top w:val="nil"/>
              <w:left w:val="single" w:sz="6" w:space="0" w:color="auto"/>
              <w:bottom w:val="nil"/>
              <w:right w:val="nil"/>
            </w:tcBorders>
          </w:tcPr>
          <w:p w:rsidR="00964D6E" w:rsidRDefault="00964D6E" w:rsidP="00964D6E">
            <w:pPr>
              <w:pStyle w:val="TAL"/>
            </w:pPr>
            <w:r>
              <w:t>octet k+</w:t>
            </w:r>
            <w:r w:rsidRPr="00BC6374">
              <w:rPr>
                <w:lang w:val="sv-SE"/>
              </w:rPr>
              <w:t>TBD+</w:t>
            </w:r>
            <w:r>
              <w:rPr>
                <w:lang w:val="sv-SE"/>
              </w:rPr>
              <w:t>12</w:t>
            </w:r>
          </w:p>
        </w:tc>
      </w:tr>
    </w:tbl>
    <w:p w:rsidR="00964D6E" w:rsidRDefault="00964D6E" w:rsidP="00964D6E">
      <w:pPr>
        <w:pStyle w:val="TF"/>
      </w:pPr>
      <w:r w:rsidRPr="00BD0557">
        <w:t>Figure </w:t>
      </w:r>
      <w:r>
        <w:t>5</w:t>
      </w:r>
      <w:r>
        <w:rPr>
          <w:rFonts w:hint="eastAsia"/>
        </w:rPr>
        <w:t>.</w:t>
      </w:r>
      <w:r>
        <w:t>3.1.5: PLMN ID</w:t>
      </w:r>
    </w:p>
    <w:p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844D9B" w:rsidRDefault="00964D6E" w:rsidP="00964D6E">
            <w:pPr>
              <w:pStyle w:val="TAL"/>
            </w:pPr>
            <w:r w:rsidRPr="00844D9B">
              <w:t>Mobile country code (MCC):</w:t>
            </w:r>
          </w:p>
          <w:p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rsidTr="00964D6E">
        <w:trPr>
          <w:cantSplit/>
          <w:jc w:val="center"/>
        </w:trPr>
        <w:tc>
          <w:tcPr>
            <w:tcW w:w="7094" w:type="dxa"/>
          </w:tcPr>
          <w:p w:rsidR="00964D6E" w:rsidRPr="00844D9B"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913BB3">
              <w:t xml:space="preserve">Mobile network code </w:t>
            </w:r>
            <w:r>
              <w:t>(MNC):</w:t>
            </w:r>
          </w:p>
          <w:p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rsidTr="00964D6E">
        <w:trPr>
          <w:cantSplit/>
          <w:jc w:val="center"/>
        </w:trPr>
        <w:tc>
          <w:tcPr>
            <w:tcW w:w="7094" w:type="dxa"/>
          </w:tcPr>
          <w:p w:rsidR="00964D6E" w:rsidRPr="00913BB3"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rsidR="00964D6E" w:rsidRDefault="00964D6E" w:rsidP="00964D6E">
            <w:pPr>
              <w:pStyle w:val="TAL"/>
            </w:pPr>
            <w:r>
              <w:t>octet o1+1</w:t>
            </w:r>
          </w:p>
          <w:p w:rsidR="00964D6E" w:rsidRDefault="00964D6E" w:rsidP="00964D6E">
            <w:pPr>
              <w:pStyle w:val="TAL"/>
            </w:pPr>
          </w:p>
          <w:p w:rsidR="00964D6E" w:rsidRDefault="00964D6E" w:rsidP="00964D6E">
            <w:pPr>
              <w:pStyle w:val="TAL"/>
            </w:pPr>
            <w:r>
              <w:t>octet o1+2</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VPNENNI</w:t>
            </w:r>
          </w:p>
        </w:tc>
        <w:tc>
          <w:tcPr>
            <w:tcW w:w="1416" w:type="dxa"/>
            <w:tcBorders>
              <w:top w:val="nil"/>
              <w:left w:val="single" w:sz="6" w:space="0" w:color="auto"/>
              <w:bottom w:val="nil"/>
              <w:right w:val="nil"/>
            </w:tcBorders>
          </w:tcPr>
          <w:p w:rsidR="00964D6E" w:rsidRDefault="00964D6E" w:rsidP="00964D6E">
            <w:pPr>
              <w:pStyle w:val="TAL"/>
            </w:pPr>
            <w:r>
              <w:t>octet o1+3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rsidR="00964D6E" w:rsidRDefault="00964D6E" w:rsidP="00964D6E">
            <w:pPr>
              <w:pStyle w:val="TAL"/>
            </w:pPr>
            <w:r>
              <w:t>octet o1+4</w:t>
            </w:r>
          </w:p>
          <w:p w:rsidR="00964D6E" w:rsidRDefault="00964D6E" w:rsidP="00964D6E">
            <w:pPr>
              <w:pStyle w:val="TAL"/>
            </w:pPr>
          </w:p>
          <w:p w:rsidR="00964D6E" w:rsidRDefault="00964D6E" w:rsidP="00964D6E">
            <w:pPr>
              <w:pStyle w:val="TAL"/>
            </w:pPr>
            <w:r>
              <w:t>octet o2</w:t>
            </w:r>
          </w:p>
        </w:tc>
      </w:tr>
    </w:tbl>
    <w:p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rsidR="00964D6E" w:rsidRDefault="00964D6E" w:rsidP="00964D6E">
            <w:pPr>
              <w:pStyle w:val="TAL"/>
            </w:pPr>
            <w:r>
              <w:t>Bit</w:t>
            </w:r>
          </w:p>
          <w:p w:rsidR="00964D6E" w:rsidRPr="00922493" w:rsidRDefault="00964D6E" w:rsidP="00964D6E">
            <w:pPr>
              <w:pStyle w:val="TAL"/>
              <w:rPr>
                <w:b/>
              </w:rPr>
            </w:pPr>
            <w:r>
              <w:rPr>
                <w:b/>
              </w:rPr>
              <w:t>1</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rsidR="00964D6E" w:rsidRDefault="00964D6E" w:rsidP="00964D6E">
            <w:pPr>
              <w:pStyle w:val="TAL"/>
            </w:pPr>
            <w:r>
              <w:t>Bit</w:t>
            </w:r>
          </w:p>
          <w:p w:rsidR="00964D6E" w:rsidRPr="00922493" w:rsidRDefault="00964D6E" w:rsidP="00964D6E">
            <w:pPr>
              <w:pStyle w:val="TAL"/>
              <w:rPr>
                <w:b/>
              </w:rPr>
            </w:pPr>
            <w:r>
              <w:rPr>
                <w:b/>
              </w:rPr>
              <w:t>7</w:t>
            </w:r>
          </w:p>
          <w:p w:rsidR="00964D6E" w:rsidRDefault="00964D6E" w:rsidP="00964D6E">
            <w:pPr>
              <w:pStyle w:val="TAL"/>
            </w:pPr>
            <w:r>
              <w:t>0</w:t>
            </w:r>
            <w:r w:rsidRPr="009E1E84">
              <w:tab/>
            </w:r>
            <w:r>
              <w:t>Not authorized</w:t>
            </w:r>
          </w:p>
          <w:p w:rsidR="00964D6E" w:rsidRDefault="00964D6E" w:rsidP="00964D6E">
            <w:pPr>
              <w:pStyle w:val="TAL"/>
            </w:pPr>
            <w:r>
              <w:t>1</w:t>
            </w:r>
            <w:r w:rsidRPr="009E1E84">
              <w:tab/>
            </w:r>
            <w:r>
              <w:t>Authorized</w:t>
            </w:r>
          </w:p>
        </w:tc>
      </w:tr>
      <w:tr w:rsidR="00964D6E" w:rsidRPr="003168A2" w:rsidTr="00964D6E">
        <w:trPr>
          <w:cantSplit/>
          <w:jc w:val="center"/>
        </w:trPr>
        <w:tc>
          <w:tcPr>
            <w:tcW w:w="7094" w:type="dxa"/>
          </w:tcPr>
          <w:p w:rsidR="00964D6E" w:rsidRPr="00903C49" w:rsidRDefault="00964D6E" w:rsidP="00964D6E">
            <w:pPr>
              <w:pStyle w:val="TAL"/>
              <w:rPr>
                <w:lang w:val="en-US"/>
              </w:rPr>
            </w:pPr>
          </w:p>
        </w:tc>
      </w:tr>
      <w:tr w:rsidR="00964D6E" w:rsidRPr="003168A2" w:rsidTr="00964D6E">
        <w:trPr>
          <w:cantSplit/>
          <w:jc w:val="center"/>
        </w:trPr>
        <w:tc>
          <w:tcPr>
            <w:tcW w:w="7094" w:type="dxa"/>
          </w:tcPr>
          <w:p w:rsidR="00964D6E" w:rsidRDefault="00964D6E" w:rsidP="00964D6E">
            <w:pPr>
              <w:pStyle w:val="TAL"/>
            </w:pPr>
            <w:r>
              <w:t>Radio parameters per geographical area list:</w:t>
            </w:r>
          </w:p>
          <w:p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rsidR="00964D6E" w:rsidRDefault="00964D6E" w:rsidP="00964D6E">
            <w:pPr>
              <w:pStyle w:val="TAL"/>
            </w:pPr>
            <w:r>
              <w:t>octet o1+4</w:t>
            </w:r>
          </w:p>
          <w:p w:rsidR="00964D6E" w:rsidRDefault="00964D6E" w:rsidP="00964D6E">
            <w:pPr>
              <w:pStyle w:val="TAL"/>
            </w:pPr>
          </w:p>
          <w:p w:rsidR="00964D6E" w:rsidRDefault="00964D6E" w:rsidP="00964D6E">
            <w:pPr>
              <w:pStyle w:val="TAL"/>
            </w:pPr>
            <w:r>
              <w:t>octet o1+5</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rsidR="00964D6E" w:rsidRDefault="00964D6E" w:rsidP="00964D6E">
            <w:pPr>
              <w:pStyle w:val="TAL"/>
            </w:pPr>
            <w:r>
              <w:t>octet (o1+6)*</w:t>
            </w:r>
          </w:p>
          <w:p w:rsidR="00964D6E" w:rsidRDefault="00964D6E" w:rsidP="00964D6E">
            <w:pPr>
              <w:pStyle w:val="TAL"/>
            </w:pPr>
          </w:p>
          <w:p w:rsidR="00964D6E" w:rsidRDefault="00964D6E" w:rsidP="00964D6E">
            <w:pPr>
              <w:pStyle w:val="TAL"/>
            </w:pPr>
            <w:r>
              <w:t>octet o6*</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rsidR="00964D6E" w:rsidRDefault="00964D6E" w:rsidP="00964D6E">
            <w:pPr>
              <w:pStyle w:val="TAL"/>
            </w:pPr>
            <w:r>
              <w:t>octet (o6+1)*</w:t>
            </w:r>
          </w:p>
          <w:p w:rsidR="00964D6E" w:rsidRDefault="00964D6E" w:rsidP="00964D6E">
            <w:pPr>
              <w:pStyle w:val="TAL"/>
            </w:pPr>
          </w:p>
          <w:p w:rsidR="00964D6E" w:rsidRDefault="00964D6E" w:rsidP="00964D6E">
            <w:pPr>
              <w:pStyle w:val="TAL"/>
            </w:pPr>
            <w:r>
              <w:t>octet o7*</w:t>
            </w:r>
          </w:p>
        </w:tc>
      </w:tr>
      <w:tr w:rsidR="00964D6E" w:rsidRPr="00903C4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346" w:type="dxa"/>
            <w:tcBorders>
              <w:top w:val="nil"/>
              <w:left w:val="single" w:sz="6" w:space="0" w:color="auto"/>
              <w:bottom w:val="nil"/>
              <w:right w:val="nil"/>
            </w:tcBorders>
          </w:tcPr>
          <w:p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rsidR="00964D6E" w:rsidRPr="00903C49" w:rsidRDefault="00964D6E" w:rsidP="00964D6E">
            <w:pPr>
              <w:pStyle w:val="TAL"/>
              <w:rPr>
                <w:lang w:val="sv-SE"/>
              </w:rPr>
            </w:pPr>
          </w:p>
          <w:p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en-US"/>
              </w:rPr>
            </w:pPr>
          </w:p>
          <w:p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rsidR="00964D6E" w:rsidRPr="00903C49" w:rsidRDefault="00964D6E" w:rsidP="00964D6E">
            <w:pPr>
              <w:pStyle w:val="TAL"/>
              <w:rPr>
                <w:lang w:val="sv-SE"/>
              </w:rPr>
            </w:pPr>
          </w:p>
          <w:p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AA1F8D">
              <w:t>Radio parameters per geographical area</w:t>
            </w:r>
            <w:r>
              <w:t xml:space="preserve"> info:</w:t>
            </w:r>
          </w:p>
          <w:p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rsidR="00964D6E" w:rsidRDefault="00964D6E" w:rsidP="00964D6E">
            <w:pPr>
              <w:pStyle w:val="TAL"/>
            </w:pPr>
            <w:r>
              <w:t>octet o6+1</w:t>
            </w:r>
          </w:p>
          <w:p w:rsidR="00964D6E" w:rsidRDefault="00964D6E" w:rsidP="00964D6E">
            <w:pPr>
              <w:pStyle w:val="TAL"/>
            </w:pPr>
          </w:p>
          <w:p w:rsidR="00964D6E" w:rsidRDefault="00964D6E" w:rsidP="00964D6E">
            <w:pPr>
              <w:pStyle w:val="TAL"/>
            </w:pPr>
            <w:r>
              <w:t>octet o6+2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rsidR="00964D6E" w:rsidRDefault="00964D6E" w:rsidP="00964D6E">
            <w:pPr>
              <w:pStyle w:val="TAL"/>
            </w:pPr>
            <w:r>
              <w:t>octet o6+3</w:t>
            </w:r>
          </w:p>
          <w:p w:rsidR="00964D6E" w:rsidRDefault="00964D6E" w:rsidP="00964D6E">
            <w:pPr>
              <w:pStyle w:val="TAL"/>
            </w:pPr>
          </w:p>
          <w:p w:rsidR="00964D6E" w:rsidRDefault="00964D6E" w:rsidP="00964D6E">
            <w:pPr>
              <w:pStyle w:val="TAL"/>
            </w:pPr>
            <w:r>
              <w:t>octet o9</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AA1F8D">
              <w:t>Radio parameters</w:t>
            </w:r>
          </w:p>
        </w:tc>
        <w:tc>
          <w:tcPr>
            <w:tcW w:w="1416" w:type="dxa"/>
            <w:tcBorders>
              <w:top w:val="nil"/>
              <w:left w:val="single" w:sz="6" w:space="0" w:color="auto"/>
              <w:bottom w:val="nil"/>
              <w:right w:val="nil"/>
            </w:tcBorders>
          </w:tcPr>
          <w:p w:rsidR="00964D6E" w:rsidRDefault="00964D6E" w:rsidP="00964D6E">
            <w:pPr>
              <w:pStyle w:val="TAL"/>
            </w:pPr>
            <w:r>
              <w:t>octet o9+1</w:t>
            </w:r>
          </w:p>
          <w:p w:rsidR="00964D6E" w:rsidRDefault="00964D6E" w:rsidP="00964D6E">
            <w:pPr>
              <w:pStyle w:val="TAL"/>
            </w:pPr>
          </w:p>
          <w:p w:rsidR="00964D6E" w:rsidRDefault="00964D6E" w:rsidP="00964D6E">
            <w:pPr>
              <w:pStyle w:val="TAL"/>
            </w:pPr>
            <w:r>
              <w:t>octet o7-1</w:t>
            </w:r>
          </w:p>
        </w:tc>
      </w:tr>
      <w:tr w:rsidR="00964D6E"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tcBorders>
              <w:top w:val="nil"/>
              <w:left w:val="single" w:sz="6" w:space="0" w:color="auto"/>
              <w:bottom w:val="nil"/>
              <w:right w:val="nil"/>
            </w:tcBorders>
          </w:tcPr>
          <w:p w:rsidR="00964D6E" w:rsidRDefault="00964D6E" w:rsidP="00964D6E">
            <w:pPr>
              <w:pStyle w:val="TAL"/>
            </w:pPr>
            <w:r>
              <w:t>octet o7</w:t>
            </w:r>
          </w:p>
        </w:tc>
      </w:tr>
    </w:tbl>
    <w:p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G</w:t>
            </w:r>
            <w:r w:rsidRPr="00AA1F8D">
              <w:t>eographical area</w:t>
            </w:r>
            <w:r>
              <w:t>:</w:t>
            </w:r>
          </w:p>
          <w:p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AA1F8D">
              <w:t>Radio parameters</w:t>
            </w:r>
            <w:r>
              <w:t>:</w:t>
            </w:r>
          </w:p>
          <w:p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Pr="00A21A20" w:rsidRDefault="00964D6E" w:rsidP="00964D6E">
            <w:pPr>
              <w:pStyle w:val="TAL"/>
              <w:rPr>
                <w:noProof/>
                <w:lang w:val="en-US"/>
              </w:rPr>
            </w:pPr>
            <w:r>
              <w:t>Managed indicator (MI):</w:t>
            </w:r>
          </w:p>
          <w:p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rsidR="00964D6E" w:rsidRDefault="00964D6E" w:rsidP="00964D6E">
            <w:pPr>
              <w:pStyle w:val="TAL"/>
            </w:pPr>
            <w:r>
              <w:t>Bit</w:t>
            </w:r>
          </w:p>
          <w:p w:rsidR="00964D6E" w:rsidRPr="00922493" w:rsidRDefault="00964D6E" w:rsidP="00964D6E">
            <w:pPr>
              <w:pStyle w:val="TAL"/>
              <w:rPr>
                <w:b/>
              </w:rPr>
            </w:pPr>
            <w:r>
              <w:rPr>
                <w:b/>
              </w:rPr>
              <w:t>8</w:t>
            </w:r>
          </w:p>
          <w:p w:rsidR="00964D6E" w:rsidRDefault="00964D6E" w:rsidP="00964D6E">
            <w:pPr>
              <w:pStyle w:val="TAL"/>
            </w:pPr>
            <w:r>
              <w:t>0</w:t>
            </w:r>
            <w:r w:rsidRPr="009E1E84">
              <w:tab/>
            </w:r>
            <w:r>
              <w:t>N</w:t>
            </w:r>
            <w:r w:rsidRPr="00EE1E10">
              <w:t>on-operator managed</w:t>
            </w:r>
          </w:p>
          <w:p w:rsidR="00964D6E" w:rsidRDefault="00964D6E" w:rsidP="00964D6E">
            <w:pPr>
              <w:pStyle w:val="TAL"/>
            </w:pPr>
            <w:r>
              <w:t>1</w:t>
            </w:r>
            <w:r w:rsidRPr="009E1E84">
              <w:tab/>
            </w:r>
            <w:r>
              <w:t>O</w:t>
            </w:r>
            <w:r w:rsidRPr="00EE1E10">
              <w:t>perator managed</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rsidR="00964D6E" w:rsidRDefault="00964D6E" w:rsidP="00964D6E">
            <w:pPr>
              <w:pStyle w:val="TAL"/>
            </w:pPr>
            <w:r>
              <w:t>octet o6+3</w:t>
            </w:r>
          </w:p>
          <w:p w:rsidR="00964D6E" w:rsidRDefault="00964D6E" w:rsidP="00964D6E">
            <w:pPr>
              <w:pStyle w:val="TAL"/>
            </w:pPr>
          </w:p>
          <w:p w:rsidR="00964D6E" w:rsidRDefault="00964D6E" w:rsidP="00964D6E">
            <w:pPr>
              <w:pStyle w:val="TAL"/>
            </w:pPr>
            <w:r>
              <w:t>octet o6+4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rsidR="00964D6E" w:rsidRDefault="00964D6E" w:rsidP="00964D6E">
            <w:pPr>
              <w:pStyle w:val="TAL"/>
            </w:pPr>
            <w:r>
              <w:t>octet (o6+5)*</w:t>
            </w:r>
          </w:p>
          <w:p w:rsidR="00964D6E" w:rsidRDefault="00964D6E" w:rsidP="00964D6E">
            <w:pPr>
              <w:pStyle w:val="TAL"/>
            </w:pPr>
          </w:p>
          <w:p w:rsidR="00964D6E" w:rsidRDefault="00964D6E" w:rsidP="00964D6E">
            <w:pPr>
              <w:pStyle w:val="TAL"/>
            </w:pPr>
            <w:r>
              <w:t>octet (o6+10)*</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(o6+16)*</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346" w:type="dxa"/>
            <w:tcBorders>
              <w:top w:val="nil"/>
              <w:left w:val="single" w:sz="6" w:space="0" w:color="auto"/>
              <w:bottom w:val="nil"/>
              <w:right w:val="nil"/>
            </w:tcBorders>
          </w:tcPr>
          <w:p w:rsidR="00964D6E" w:rsidRDefault="00964D6E" w:rsidP="00964D6E">
            <w:pPr>
              <w:pStyle w:val="TAL"/>
            </w:pPr>
            <w:r>
              <w:t>octet (o6+17)*</w:t>
            </w:r>
          </w:p>
          <w:p w:rsidR="00964D6E" w:rsidRDefault="00964D6E" w:rsidP="00964D6E">
            <w:pPr>
              <w:pStyle w:val="TAL"/>
            </w:pPr>
          </w:p>
          <w:p w:rsidR="00964D6E" w:rsidRDefault="00964D6E" w:rsidP="00964D6E">
            <w:pPr>
              <w:pStyle w:val="TAL"/>
            </w:pPr>
            <w:r>
              <w:t>octet (o6-2+6*n)*</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rsidR="00964D6E" w:rsidRDefault="00964D6E" w:rsidP="00964D6E">
            <w:pPr>
              <w:pStyle w:val="TAL"/>
            </w:pPr>
            <w:r>
              <w:t>octet (o6-1+6*n)*</w:t>
            </w:r>
          </w:p>
          <w:p w:rsidR="00964D6E" w:rsidRDefault="00964D6E" w:rsidP="00964D6E">
            <w:pPr>
              <w:pStyle w:val="TAL"/>
            </w:pPr>
          </w:p>
          <w:p w:rsidR="00964D6E" w:rsidRDefault="00964D6E" w:rsidP="00964D6E">
            <w:pPr>
              <w:pStyle w:val="TAL"/>
            </w:pPr>
            <w:r>
              <w:t>octet (o6+4+6*n)* = octet o9*</w:t>
            </w:r>
          </w:p>
        </w:tc>
      </w:tr>
    </w:tbl>
    <w:p w:rsidR="00964D6E" w:rsidRDefault="00964D6E" w:rsidP="00964D6E">
      <w:pPr>
        <w:pStyle w:val="TF"/>
      </w:pPr>
      <w:r w:rsidRPr="00BD0557">
        <w:t>Figure </w:t>
      </w:r>
      <w:r>
        <w:t>5</w:t>
      </w:r>
      <w:r>
        <w:rPr>
          <w:rFonts w:hint="eastAsia"/>
        </w:rPr>
        <w:t>.</w:t>
      </w:r>
      <w:r>
        <w:t>3.</w:t>
      </w:r>
      <w:r w:rsidRPr="009D730C">
        <w:t>1.</w:t>
      </w:r>
      <w:r>
        <w:t>9: Geographical area</w:t>
      </w:r>
    </w:p>
    <w:p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rPr>
            </w:pPr>
            <w:r>
              <w:t>Coordinate:</w:t>
            </w:r>
          </w:p>
          <w:p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rsidTr="00964D6E">
        <w:trPr>
          <w:cantSplit/>
          <w:jc w:val="center"/>
        </w:trPr>
        <w:tc>
          <w:tcPr>
            <w:tcW w:w="7094" w:type="dxa"/>
          </w:tcPr>
          <w:p w:rsidR="00964D6E" w:rsidRDefault="00964D6E" w:rsidP="00964D6E">
            <w:pPr>
              <w:pStyle w:val="TAL"/>
              <w:rPr>
                <w:noProof/>
                <w:lang w:val="en-US"/>
              </w:rPr>
            </w:pPr>
          </w:p>
        </w:tc>
      </w:tr>
    </w:tbl>
    <w:p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sidRPr="008B0B43">
              <w:rPr>
                <w:noProof/>
                <w:lang w:val="en-US"/>
              </w:rPr>
              <w:t>Latitude</w:t>
            </w:r>
          </w:p>
        </w:tc>
        <w:tc>
          <w:tcPr>
            <w:tcW w:w="1346" w:type="dxa"/>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o6+13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8B0B43">
              <w:t>Longitude</w:t>
            </w:r>
          </w:p>
        </w:tc>
        <w:tc>
          <w:tcPr>
            <w:tcW w:w="1346" w:type="dxa"/>
            <w:tcBorders>
              <w:top w:val="nil"/>
              <w:left w:val="single" w:sz="6" w:space="0" w:color="auto"/>
              <w:bottom w:val="nil"/>
              <w:right w:val="nil"/>
            </w:tcBorders>
          </w:tcPr>
          <w:p w:rsidR="00964D6E" w:rsidRDefault="00964D6E" w:rsidP="00964D6E">
            <w:pPr>
              <w:pStyle w:val="TAL"/>
            </w:pPr>
            <w:r>
              <w:t>octet o6+14</w:t>
            </w:r>
          </w:p>
          <w:p w:rsidR="00964D6E" w:rsidRDefault="00964D6E" w:rsidP="00964D6E">
            <w:pPr>
              <w:pStyle w:val="TAL"/>
            </w:pPr>
          </w:p>
          <w:p w:rsidR="00964D6E" w:rsidRDefault="00964D6E" w:rsidP="00964D6E">
            <w:pPr>
              <w:pStyle w:val="TAL"/>
            </w:pPr>
            <w:r>
              <w:t>octet o6+17</w:t>
            </w:r>
          </w:p>
        </w:tc>
      </w:tr>
    </w:tbl>
    <w:p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Pr="00844D9B" w:rsidRDefault="00964D6E" w:rsidP="00964D6E">
            <w:pPr>
              <w:pStyle w:val="TAL"/>
              <w:rPr>
                <w:noProof/>
                <w:lang w:val="en-US"/>
              </w:rPr>
            </w:pPr>
            <w:r w:rsidRPr="00844D9B">
              <w:rPr>
                <w:noProof/>
                <w:lang w:val="en-US"/>
              </w:rPr>
              <w:t>Latitude:</w:t>
            </w:r>
          </w:p>
          <w:p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rsidTr="00964D6E">
        <w:trPr>
          <w:cantSplit/>
          <w:jc w:val="center"/>
        </w:trPr>
        <w:tc>
          <w:tcPr>
            <w:tcW w:w="7094" w:type="dxa"/>
          </w:tcPr>
          <w:p w:rsidR="00964D6E" w:rsidRPr="00822134" w:rsidRDefault="00964D6E" w:rsidP="00964D6E">
            <w:pPr>
              <w:pStyle w:val="TAL"/>
              <w:rPr>
                <w:noProof/>
              </w:rPr>
            </w:pPr>
          </w:p>
        </w:tc>
      </w:tr>
      <w:tr w:rsidR="00964D6E" w:rsidRPr="003168A2" w:rsidTr="00964D6E">
        <w:trPr>
          <w:cantSplit/>
          <w:jc w:val="center"/>
        </w:trPr>
        <w:tc>
          <w:tcPr>
            <w:tcW w:w="7094" w:type="dxa"/>
          </w:tcPr>
          <w:p w:rsidR="00964D6E" w:rsidRPr="00844D9B" w:rsidRDefault="00964D6E" w:rsidP="00964D6E">
            <w:pPr>
              <w:pStyle w:val="TAL"/>
            </w:pPr>
            <w:r w:rsidRPr="00844D9B">
              <w:t>Longitude:</w:t>
            </w:r>
          </w:p>
          <w:p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rsidTr="00964D6E">
        <w:trPr>
          <w:cantSplit/>
          <w:jc w:val="center"/>
        </w:trPr>
        <w:tc>
          <w:tcPr>
            <w:tcW w:w="7094" w:type="dxa"/>
          </w:tcPr>
          <w:p w:rsidR="00964D6E" w:rsidRPr="00903C49" w:rsidRDefault="00964D6E" w:rsidP="00964D6E">
            <w:pPr>
              <w:pStyle w:val="TAL"/>
              <w:rPr>
                <w:noProof/>
              </w:rPr>
            </w:pPr>
          </w:p>
        </w:tc>
      </w:tr>
    </w:tbl>
    <w:p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rsidR="00964D6E" w:rsidRDefault="00964D6E" w:rsidP="00964D6E">
            <w:pPr>
              <w:pStyle w:val="TAL"/>
            </w:pPr>
            <w:r>
              <w:t>octet o9+1</w:t>
            </w:r>
          </w:p>
          <w:p w:rsidR="00964D6E" w:rsidRDefault="00964D6E" w:rsidP="00964D6E">
            <w:pPr>
              <w:pStyle w:val="TAL"/>
            </w:pPr>
          </w:p>
          <w:p w:rsidR="00964D6E" w:rsidRDefault="00964D6E" w:rsidP="00964D6E">
            <w:pPr>
              <w:pStyle w:val="TAL"/>
            </w:pPr>
            <w:r>
              <w:t>octet o9+2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rsidR="00964D6E" w:rsidRDefault="00964D6E" w:rsidP="00964D6E">
            <w:pPr>
              <w:pStyle w:val="TAL"/>
            </w:pPr>
            <w:r>
              <w:t>octet o9+3</w:t>
            </w:r>
          </w:p>
          <w:p w:rsidR="00964D6E" w:rsidRDefault="00964D6E" w:rsidP="00964D6E">
            <w:pPr>
              <w:pStyle w:val="TAL"/>
            </w:pPr>
          </w:p>
          <w:p w:rsidR="00964D6E" w:rsidRDefault="00964D6E" w:rsidP="00964D6E">
            <w:pPr>
              <w:pStyle w:val="TAL"/>
            </w:pPr>
            <w:r>
              <w:t>octet o7-1</w:t>
            </w:r>
          </w:p>
        </w:tc>
      </w:tr>
    </w:tbl>
    <w:p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EE1E10">
              <w:t>Radio parameters</w:t>
            </w:r>
            <w:r>
              <w:t xml:space="preserve"> contents:</w:t>
            </w:r>
          </w:p>
          <w:p w:rsidR="00964D6E" w:rsidRPr="003168A2" w:rsidRDefault="00964D6E" w:rsidP="00964D6E">
            <w:pPr>
              <w:pStyle w:val="TAL"/>
            </w:pPr>
          </w:p>
        </w:tc>
      </w:tr>
      <w:tr w:rsidR="00964D6E" w:rsidRPr="003168A2" w:rsidTr="00964D6E">
        <w:trPr>
          <w:cantSplit/>
          <w:jc w:val="center"/>
        </w:trPr>
        <w:tc>
          <w:tcPr>
            <w:tcW w:w="7094" w:type="dxa"/>
          </w:tcPr>
          <w:p w:rsidR="00964D6E" w:rsidRPr="008B0B43" w:rsidRDefault="00964D6E" w:rsidP="00964D6E">
            <w:pPr>
              <w:pStyle w:val="TAL"/>
              <w:rPr>
                <w:noProof/>
                <w:lang w:val="en-US"/>
              </w:rPr>
            </w:pPr>
          </w:p>
        </w:tc>
      </w:tr>
    </w:tbl>
    <w:p w:rsidR="00964D6E" w:rsidRPr="00530E20" w:rsidRDefault="00964D6E" w:rsidP="00964D6E"/>
    <w:p w:rsidR="00964D6E" w:rsidRDefault="00964D6E" w:rsidP="00964D6E">
      <w:pPr>
        <w:pStyle w:val="EditorsNote"/>
      </w:pPr>
      <w:r>
        <w:t>Editor's notes: radio parameters contents are FFS.</w:t>
      </w:r>
    </w:p>
    <w:p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34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rsidR="00964D6E" w:rsidRDefault="00964D6E" w:rsidP="00964D6E">
            <w:pPr>
              <w:pStyle w:val="TAL"/>
            </w:pPr>
            <w:r>
              <w:t>octet o2+1</w:t>
            </w:r>
          </w:p>
          <w:p w:rsidR="00964D6E" w:rsidRDefault="00964D6E" w:rsidP="00964D6E">
            <w:pPr>
              <w:pStyle w:val="TAL"/>
            </w:pPr>
          </w:p>
          <w:p w:rsidR="00964D6E" w:rsidRDefault="00964D6E" w:rsidP="00964D6E">
            <w:pPr>
              <w:pStyle w:val="TAL"/>
            </w:pPr>
            <w:r>
              <w:t>octet o2+2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492F28">
              <w:t>o2+3</w:t>
            </w:r>
            <w:r>
              <w:t>)*</w:t>
            </w:r>
          </w:p>
          <w:p w:rsidR="00964D6E" w:rsidRPr="00530E20" w:rsidRDefault="00964D6E" w:rsidP="00964D6E">
            <w:pPr>
              <w:pStyle w:val="TAL"/>
              <w:rPr>
                <w:highlight w:val="yellow"/>
              </w:rPr>
            </w:pPr>
          </w:p>
          <w:p w:rsidR="00964D6E" w:rsidRPr="00530E20" w:rsidRDefault="00964D6E" w:rsidP="00964D6E">
            <w:pPr>
              <w:pStyle w:val="TAL"/>
              <w:rPr>
                <w:highlight w:val="yellow"/>
              </w:rPr>
            </w:pPr>
            <w:r w:rsidRPr="00492F28">
              <w:t>octet o</w:t>
            </w:r>
            <w:r w:rsidRPr="00530E20">
              <w:t>10</w:t>
            </w:r>
            <w:r>
              <w:t>*</w:t>
            </w:r>
          </w:p>
        </w:tc>
      </w:tr>
      <w:tr w:rsidR="00964D6E" w:rsidRPr="00492F28"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pPr>
          </w:p>
          <w:p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rsidR="00964D6E" w:rsidRPr="00530E20" w:rsidRDefault="00964D6E" w:rsidP="00964D6E">
            <w:pPr>
              <w:pStyle w:val="TAL"/>
              <w:rPr>
                <w:lang w:val="sv-SE"/>
              </w:rPr>
            </w:pPr>
          </w:p>
          <w:p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Pr="00492F28" w:rsidRDefault="00964D6E" w:rsidP="00964D6E">
            <w:pPr>
              <w:pStyle w:val="TAC"/>
            </w:pPr>
            <w:r w:rsidRPr="00492F28">
              <w:t>...</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530E20">
              <w:t>o11+1</w:t>
            </w:r>
            <w:r>
              <w:t>)</w:t>
            </w:r>
            <w:r w:rsidRPr="00492F28">
              <w:t>*</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o12</w:t>
            </w:r>
            <w:r w:rsidRPr="00492F28">
              <w:t>*</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pPr>
          </w:p>
          <w:p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rsidR="00964D6E" w:rsidRPr="00492F28" w:rsidRDefault="00964D6E" w:rsidP="00964D6E">
            <w:pPr>
              <w:pStyle w:val="TAL"/>
            </w:pPr>
            <w:r w:rsidRPr="00492F28">
              <w:t xml:space="preserve">octet </w:t>
            </w:r>
            <w:r>
              <w:t>(</w:t>
            </w:r>
            <w:r w:rsidRPr="00530E20">
              <w:t>o12+1</w:t>
            </w:r>
            <w:r>
              <w:t>)</w:t>
            </w:r>
            <w:r w:rsidRPr="00492F28">
              <w:t>*</w:t>
            </w:r>
          </w:p>
          <w:p w:rsidR="00964D6E" w:rsidRPr="007E2A70" w:rsidRDefault="00964D6E" w:rsidP="00964D6E">
            <w:pPr>
              <w:pStyle w:val="TAL"/>
            </w:pPr>
          </w:p>
          <w:p w:rsidR="00964D6E" w:rsidRPr="00492F28" w:rsidRDefault="00964D6E" w:rsidP="00964D6E">
            <w:pPr>
              <w:pStyle w:val="TAL"/>
            </w:pPr>
            <w:r w:rsidRPr="007864C2">
              <w:t>octet</w:t>
            </w:r>
            <w:r>
              <w:t xml:space="preserve"> o3</w:t>
            </w:r>
            <w:r w:rsidRPr="00492F28">
              <w:t>*</w:t>
            </w:r>
          </w:p>
        </w:tc>
      </w:tr>
    </w:tbl>
    <w:p w:rsidR="00964D6E" w:rsidRDefault="00964D6E" w:rsidP="00964D6E">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rsidR="00964D6E" w:rsidRDefault="00964D6E" w:rsidP="00964D6E">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4240C">
              <w:t>V2X service identifier to Tx profiles mapping rule</w:t>
            </w:r>
            <w:r>
              <w:t>:</w:t>
            </w:r>
          </w:p>
          <w:p w:rsidR="00964D6E" w:rsidRPr="003168A2" w:rsidRDefault="00964D6E" w:rsidP="00964D6E">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rsidTr="00964D6E">
        <w:trPr>
          <w:cantSplit/>
          <w:jc w:val="center"/>
        </w:trPr>
        <w:tc>
          <w:tcPr>
            <w:tcW w:w="7094" w:type="dxa"/>
          </w:tcPr>
          <w:p w:rsidR="00964D6E" w:rsidRDefault="00964D6E" w:rsidP="00964D6E">
            <w:pPr>
              <w:pStyle w:val="TAL"/>
              <w:rPr>
                <w:noProof/>
                <w:lang w:val="en-US"/>
              </w:rPr>
            </w:pPr>
          </w:p>
        </w:tc>
      </w:tr>
    </w:tbl>
    <w:p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rsidR="00964D6E" w:rsidRPr="00492F28" w:rsidRDefault="00964D6E" w:rsidP="00964D6E">
            <w:pPr>
              <w:pStyle w:val="TAL"/>
            </w:pPr>
            <w:r w:rsidRPr="00492F28">
              <w:t>octet o</w:t>
            </w:r>
            <w:r w:rsidRPr="00530E20">
              <w:t>10</w:t>
            </w:r>
            <w:r w:rsidRPr="00492F28">
              <w:t>+</w:t>
            </w:r>
            <w:r w:rsidRPr="00530E20">
              <w:t>1</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o10+2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rsidRPr="00530E20">
              <w:t>o10+3</w:t>
            </w:r>
          </w:p>
          <w:p w:rsidR="00964D6E" w:rsidRPr="007E2A70" w:rsidRDefault="00964D6E" w:rsidP="00964D6E">
            <w:pPr>
              <w:pStyle w:val="TAL"/>
            </w:pPr>
          </w:p>
          <w:p w:rsidR="00964D6E" w:rsidRPr="00492F28" w:rsidRDefault="00964D6E" w:rsidP="00964D6E">
            <w:pPr>
              <w:pStyle w:val="TAL"/>
            </w:pPr>
            <w:r w:rsidRPr="00BE73EE">
              <w:t xml:space="preserve">octet </w:t>
            </w:r>
            <w:r w:rsidRPr="00530E20">
              <w:t>o</w:t>
            </w:r>
            <w:r>
              <w:t>79</w:t>
            </w:r>
          </w:p>
        </w:tc>
      </w:tr>
      <w:tr w:rsidR="00964D6E" w:rsidRPr="0010093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Tx profile</w:t>
            </w:r>
          </w:p>
        </w:tc>
        <w:tc>
          <w:tcPr>
            <w:tcW w:w="1416" w:type="dxa"/>
            <w:tcBorders>
              <w:top w:val="nil"/>
              <w:left w:val="single" w:sz="6" w:space="0" w:color="auto"/>
              <w:bottom w:val="nil"/>
              <w:right w:val="nil"/>
            </w:tcBorders>
          </w:tcPr>
          <w:p w:rsidR="00964D6E" w:rsidRDefault="00964D6E" w:rsidP="00964D6E">
            <w:pPr>
              <w:pStyle w:val="TAL"/>
            </w:pPr>
            <w:r w:rsidRPr="00492F28">
              <w:t xml:space="preserve">octet </w:t>
            </w:r>
            <w:r w:rsidRPr="0046576E">
              <w:t>o</w:t>
            </w:r>
            <w:r>
              <w:t>79</w:t>
            </w:r>
          </w:p>
          <w:p w:rsidR="00964D6E" w:rsidRDefault="00964D6E" w:rsidP="00964D6E">
            <w:pPr>
              <w:pStyle w:val="TAL"/>
            </w:pPr>
          </w:p>
          <w:p w:rsidR="00964D6E" w:rsidRPr="00530E20" w:rsidRDefault="00964D6E" w:rsidP="00964D6E">
            <w:pPr>
              <w:pStyle w:val="TAL"/>
              <w:rPr>
                <w:lang w:val="sv-SE"/>
              </w:rPr>
            </w:pPr>
            <w:r w:rsidRPr="00530E20">
              <w:rPr>
                <w:lang w:val="sv-SE"/>
              </w:rPr>
              <w:t>octet (o79 + TBD) = octet o11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rsidR="00964D6E" w:rsidRDefault="00964D6E" w:rsidP="00964D6E">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Tx profile: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p w:rsidR="00964D6E" w:rsidRDefault="00964D6E" w:rsidP="00964D6E">
      <w:pPr>
        <w:pStyle w:val="EditorsNote"/>
      </w:pPr>
      <w:r>
        <w:t>Editor's note: length and coding of Tx profile is FFS. If of variable length, a new length of Tx profile field mig</w:t>
      </w:r>
      <w:r w:rsidR="0035576A">
        <w:t>h</w:t>
      </w:r>
      <w:r>
        <w:t>t need to be introduced.</w:t>
      </w:r>
    </w:p>
    <w:p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rsidR="00964D6E" w:rsidRDefault="00964D6E" w:rsidP="00964D6E">
            <w:pPr>
              <w:pStyle w:val="TAL"/>
            </w:pPr>
            <w:r>
              <w:t>octet o10+3</w:t>
            </w:r>
          </w:p>
          <w:p w:rsidR="00964D6E" w:rsidRDefault="00964D6E" w:rsidP="00964D6E">
            <w:pPr>
              <w:pStyle w:val="TAL"/>
            </w:pPr>
          </w:p>
          <w:p w:rsidR="00964D6E" w:rsidRDefault="00964D6E" w:rsidP="00964D6E">
            <w:pPr>
              <w:pStyle w:val="TAL"/>
            </w:pPr>
            <w:r>
              <w:t>octet o10+4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rsidR="00964D6E" w:rsidRDefault="00964D6E" w:rsidP="00964D6E">
            <w:pPr>
              <w:pStyle w:val="TAL"/>
            </w:pPr>
            <w:r>
              <w:t>octet (o10+5)*</w:t>
            </w:r>
          </w:p>
          <w:p w:rsidR="00964D6E" w:rsidRDefault="00964D6E" w:rsidP="00964D6E">
            <w:pPr>
              <w:pStyle w:val="TAL"/>
            </w:pPr>
          </w:p>
          <w:p w:rsidR="00964D6E" w:rsidRDefault="00964D6E" w:rsidP="00964D6E">
            <w:pPr>
              <w:pStyle w:val="TAL"/>
            </w:pPr>
            <w:r>
              <w:t>octet (o10+8)*</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rsidR="00964D6E" w:rsidRDefault="00964D6E" w:rsidP="00964D6E">
            <w:pPr>
              <w:pStyle w:val="TAL"/>
            </w:pPr>
            <w:r>
              <w:t>octet (o10+9)*</w:t>
            </w:r>
          </w:p>
          <w:p w:rsidR="00964D6E" w:rsidRDefault="00964D6E" w:rsidP="00964D6E">
            <w:pPr>
              <w:pStyle w:val="TAL"/>
            </w:pPr>
          </w:p>
          <w:p w:rsidR="00964D6E" w:rsidRDefault="00964D6E" w:rsidP="00964D6E">
            <w:pPr>
              <w:pStyle w:val="TAL"/>
            </w:pPr>
            <w:r>
              <w:t>octet (o10+12)*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tcBorders>
              <w:top w:val="nil"/>
              <w:left w:val="single" w:sz="6" w:space="0" w:color="auto"/>
              <w:bottom w:val="nil"/>
              <w:right w:val="nil"/>
            </w:tcBorders>
          </w:tcPr>
          <w:p w:rsidR="00964D6E" w:rsidRDefault="00964D6E" w:rsidP="00964D6E">
            <w:pPr>
              <w:pStyle w:val="TAL"/>
            </w:pPr>
            <w:r>
              <w:t>octet (o10+13)*</w:t>
            </w:r>
          </w:p>
          <w:p w:rsidR="00964D6E" w:rsidRDefault="00964D6E" w:rsidP="00964D6E">
            <w:pPr>
              <w:pStyle w:val="TAL"/>
            </w:pPr>
          </w:p>
          <w:p w:rsidR="00964D6E" w:rsidRDefault="00964D6E" w:rsidP="00964D6E">
            <w:pPr>
              <w:pStyle w:val="TAL"/>
            </w:pPr>
            <w:r>
              <w:t>octet (o10+n*4)*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rsidR="00964D6E" w:rsidRDefault="00964D6E" w:rsidP="00964D6E">
            <w:pPr>
              <w:pStyle w:val="TAL"/>
            </w:pPr>
            <w:r>
              <w:t>octet (o10+1+n*4)*</w:t>
            </w:r>
          </w:p>
          <w:p w:rsidR="00964D6E" w:rsidRDefault="00964D6E" w:rsidP="00964D6E">
            <w:pPr>
              <w:pStyle w:val="TAL"/>
            </w:pPr>
          </w:p>
          <w:p w:rsidR="00964D6E" w:rsidRDefault="00964D6E" w:rsidP="00964D6E">
            <w:pPr>
              <w:pStyle w:val="TAL"/>
            </w:pPr>
            <w:r>
              <w:t>octet (o10+4+n*4)*</w:t>
            </w:r>
          </w:p>
          <w:p w:rsidR="00964D6E" w:rsidRDefault="00964D6E" w:rsidP="00964D6E">
            <w:pPr>
              <w:pStyle w:val="TAL"/>
            </w:pPr>
            <w:r>
              <w:t xml:space="preserve"> = octet </w:t>
            </w:r>
            <w:r w:rsidRPr="00903C49">
              <w:t>o11-1</w:t>
            </w:r>
            <w:r>
              <w:t>*</w:t>
            </w:r>
          </w:p>
        </w:tc>
      </w:tr>
    </w:tbl>
    <w:p w:rsidR="00964D6E" w:rsidRDefault="00964D6E" w:rsidP="00964D6E">
      <w:pPr>
        <w:pStyle w:val="TF"/>
      </w:pPr>
      <w:r w:rsidRPr="00BD0557">
        <w:t>Figure </w:t>
      </w:r>
      <w:r>
        <w:t>5</w:t>
      </w:r>
      <w:r>
        <w:rPr>
          <w:rFonts w:hint="eastAsia"/>
        </w:rPr>
        <w:t>.</w:t>
      </w:r>
      <w:r>
        <w:t>3.</w:t>
      </w:r>
      <w:r w:rsidRPr="009D730C">
        <w:t>1.</w:t>
      </w:r>
      <w:r>
        <w:t>14: V2X service identifiers</w:t>
      </w:r>
    </w:p>
    <w:p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V2X service identifier:</w:t>
            </w:r>
          </w:p>
          <w:p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trPr>
        <w:tc>
          <w:tcPr>
            <w:tcW w:w="708" w:type="dxa"/>
          </w:tcPr>
          <w:p w:rsidR="00964D6E" w:rsidRDefault="00964D6E" w:rsidP="00964D6E">
            <w:pPr>
              <w:pStyle w:val="TAC"/>
            </w:pPr>
            <w:r>
              <w:lastRenderedPageBreak/>
              <w:t>8</w:t>
            </w:r>
          </w:p>
        </w:tc>
        <w:tc>
          <w:tcPr>
            <w:tcW w:w="709" w:type="dxa"/>
          </w:tcPr>
          <w:p w:rsidR="00964D6E" w:rsidRDefault="00964D6E" w:rsidP="00964D6E">
            <w:pPr>
              <w:pStyle w:val="TAC"/>
            </w:pPr>
            <w:r>
              <w:t>7</w:t>
            </w:r>
          </w:p>
        </w:tc>
        <w:tc>
          <w:tcPr>
            <w:tcW w:w="709" w:type="dxa"/>
          </w:tcPr>
          <w:p w:rsidR="00964D6E" w:rsidRDefault="00964D6E" w:rsidP="00964D6E">
            <w:pPr>
              <w:pStyle w:val="TAC"/>
            </w:pPr>
            <w:r>
              <w:t>6</w:t>
            </w:r>
          </w:p>
        </w:tc>
        <w:tc>
          <w:tcPr>
            <w:tcW w:w="709" w:type="dxa"/>
          </w:tcPr>
          <w:p w:rsidR="00964D6E" w:rsidRDefault="00964D6E" w:rsidP="00964D6E">
            <w:pPr>
              <w:pStyle w:val="TAC"/>
            </w:pPr>
            <w:r>
              <w:t>5</w:t>
            </w:r>
          </w:p>
        </w:tc>
        <w:tc>
          <w:tcPr>
            <w:tcW w:w="709" w:type="dxa"/>
          </w:tcPr>
          <w:p w:rsidR="00964D6E" w:rsidRDefault="00964D6E" w:rsidP="00964D6E">
            <w:pPr>
              <w:pStyle w:val="TAC"/>
            </w:pPr>
            <w:r>
              <w:t>4</w:t>
            </w:r>
          </w:p>
        </w:tc>
        <w:tc>
          <w:tcPr>
            <w:tcW w:w="709" w:type="dxa"/>
          </w:tcPr>
          <w:p w:rsidR="00964D6E" w:rsidRDefault="00964D6E" w:rsidP="00964D6E">
            <w:pPr>
              <w:pStyle w:val="TAC"/>
            </w:pPr>
            <w:r>
              <w:t>3</w:t>
            </w:r>
          </w:p>
        </w:tc>
        <w:tc>
          <w:tcPr>
            <w:tcW w:w="709" w:type="dxa"/>
          </w:tcPr>
          <w:p w:rsidR="00964D6E" w:rsidRDefault="00964D6E" w:rsidP="00964D6E">
            <w:pPr>
              <w:pStyle w:val="TAC"/>
            </w:pPr>
            <w:r>
              <w:t>2</w:t>
            </w:r>
          </w:p>
        </w:tc>
        <w:tc>
          <w:tcPr>
            <w:tcW w:w="709" w:type="dxa"/>
          </w:tcPr>
          <w:p w:rsidR="00964D6E" w:rsidRDefault="00964D6E" w:rsidP="00964D6E">
            <w:pPr>
              <w:pStyle w:val="TAC"/>
            </w:pPr>
            <w:r>
              <w:t>1</w:t>
            </w:r>
          </w:p>
        </w:tc>
        <w:tc>
          <w:tcPr>
            <w:tcW w:w="1416" w:type="dxa"/>
          </w:tcPr>
          <w:p w:rsidR="00964D6E" w:rsidRDefault="00964D6E" w:rsidP="00964D6E">
            <w:pPr>
              <w:pStyle w:val="TAL"/>
            </w:pP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t>o3+1</w:t>
            </w:r>
          </w:p>
          <w:p w:rsidR="00964D6E" w:rsidRPr="00903C49" w:rsidRDefault="00964D6E" w:rsidP="00964D6E">
            <w:pPr>
              <w:pStyle w:val="TAL"/>
            </w:pPr>
          </w:p>
          <w:p w:rsidR="00964D6E" w:rsidRPr="00492F28" w:rsidRDefault="00964D6E" w:rsidP="00964D6E">
            <w:pPr>
              <w:pStyle w:val="TAL"/>
            </w:pPr>
            <w:r w:rsidRPr="00903C49">
              <w:t xml:space="preserve">octet </w:t>
            </w:r>
            <w:r>
              <w:t>o3+2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rsidR="00964D6E" w:rsidRPr="00492F28" w:rsidRDefault="00964D6E" w:rsidP="00964D6E">
            <w:pPr>
              <w:pStyle w:val="TAL"/>
            </w:pPr>
            <w:r w:rsidRPr="00492F28">
              <w:t xml:space="preserve">octet </w:t>
            </w:r>
            <w:r>
              <w:t>o3+3</w:t>
            </w:r>
          </w:p>
          <w:p w:rsidR="00964D6E" w:rsidRPr="00903C49" w:rsidRDefault="00964D6E" w:rsidP="00964D6E">
            <w:pPr>
              <w:pStyle w:val="TAL"/>
            </w:pPr>
          </w:p>
          <w:p w:rsidR="00964D6E" w:rsidRPr="00492F28" w:rsidRDefault="00964D6E" w:rsidP="00964D6E">
            <w:pPr>
              <w:pStyle w:val="TAL"/>
            </w:pPr>
            <w:r w:rsidRPr="00903C49">
              <w:t>octet o</w:t>
            </w:r>
            <w:r>
              <w:t>4-2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rsidR="00964D6E" w:rsidRPr="00530E20" w:rsidRDefault="00964D6E" w:rsidP="00964D6E">
            <w:pPr>
              <w:pStyle w:val="TAL"/>
            </w:pPr>
            <w:r w:rsidRPr="002E39DE">
              <w:t>octet o4</w:t>
            </w:r>
            <w:r w:rsidRPr="00530E20">
              <w:t>-1</w:t>
            </w:r>
          </w:p>
          <w:p w:rsidR="00964D6E" w:rsidRPr="00530E20" w:rsidRDefault="00964D6E" w:rsidP="00964D6E">
            <w:pPr>
              <w:pStyle w:val="TAL"/>
            </w:pPr>
          </w:p>
          <w:p w:rsidR="00964D6E" w:rsidRPr="00530E20" w:rsidRDefault="00964D6E" w:rsidP="00964D6E">
            <w:pPr>
              <w:pStyle w:val="TAL"/>
              <w:rPr>
                <w:highlight w:val="yellow"/>
              </w:rPr>
            </w:pPr>
            <w:r w:rsidRPr="00530E20">
              <w:t>octet o4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F1445B">
              <w:rPr>
                <w:noProof/>
                <w:lang w:val="en-US"/>
              </w:rPr>
              <w:t xml:space="preserve">V2X </w:t>
            </w:r>
            <w:r>
              <w:rPr>
                <w:noProof/>
                <w:lang w:val="en-US"/>
              </w:rPr>
              <w:t>services requiring privacy:</w:t>
            </w:r>
          </w:p>
          <w:p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2E39DE">
              <w:t>Privacy ti</w:t>
            </w:r>
            <w:r w:rsidRPr="00903C49">
              <w:t>mer</w:t>
            </w:r>
            <w:r>
              <w:t>:</w:t>
            </w:r>
          </w:p>
        </w:tc>
      </w:tr>
      <w:tr w:rsidR="00964D6E" w:rsidRPr="003168A2" w:rsidTr="00964D6E">
        <w:trPr>
          <w:cantSplit/>
          <w:jc w:val="center"/>
        </w:trPr>
        <w:tc>
          <w:tcPr>
            <w:tcW w:w="7094" w:type="dxa"/>
          </w:tcPr>
          <w:p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jc w:val="center"/>
        </w:trPr>
        <w:tc>
          <w:tcPr>
            <w:tcW w:w="708" w:type="dxa"/>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tcPr>
          <w:p w:rsidR="00964D6E" w:rsidRDefault="00964D6E" w:rsidP="00964D6E">
            <w:pPr>
              <w:pStyle w:val="TAL"/>
            </w:pPr>
          </w:p>
        </w:tc>
      </w:tr>
      <w:tr w:rsidR="00964D6E"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rsidR="00964D6E" w:rsidRPr="00D13BF4" w:rsidRDefault="00964D6E" w:rsidP="00964D6E">
            <w:pPr>
              <w:pStyle w:val="TAC"/>
              <w:rPr>
                <w:noProof/>
              </w:rPr>
            </w:pPr>
          </w:p>
          <w:p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rsidR="00964D6E" w:rsidRDefault="00964D6E" w:rsidP="00964D6E">
            <w:pPr>
              <w:pStyle w:val="TAL"/>
            </w:pPr>
            <w:r>
              <w:t>octet o3+3</w:t>
            </w:r>
          </w:p>
          <w:p w:rsidR="00964D6E" w:rsidRDefault="00964D6E" w:rsidP="00964D6E">
            <w:pPr>
              <w:pStyle w:val="TAL"/>
            </w:pPr>
          </w:p>
          <w:p w:rsidR="00964D6E" w:rsidRDefault="00964D6E" w:rsidP="00964D6E">
            <w:pPr>
              <w:pStyle w:val="TAL"/>
            </w:pPr>
            <w:r>
              <w:t>octet o3+4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rsidR="00964D6E" w:rsidRDefault="00964D6E" w:rsidP="00964D6E">
            <w:pPr>
              <w:pStyle w:val="TAL"/>
            </w:pPr>
            <w:r>
              <w:t>octet (o3+5)*</w:t>
            </w:r>
          </w:p>
          <w:p w:rsidR="00964D6E" w:rsidRDefault="00964D6E" w:rsidP="00964D6E">
            <w:pPr>
              <w:pStyle w:val="TAL"/>
            </w:pPr>
          </w:p>
          <w:p w:rsidR="00964D6E" w:rsidRDefault="00964D6E" w:rsidP="00964D6E">
            <w:pPr>
              <w:pStyle w:val="TAL"/>
            </w:pPr>
            <w:r>
              <w:t>octet o12*</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rsidR="00964D6E" w:rsidRDefault="00964D6E" w:rsidP="00964D6E">
            <w:pPr>
              <w:pStyle w:val="TAL"/>
            </w:pPr>
            <w:r>
              <w:t>octet (o12+1)*</w:t>
            </w:r>
          </w:p>
          <w:p w:rsidR="00964D6E" w:rsidRDefault="00964D6E" w:rsidP="00964D6E">
            <w:pPr>
              <w:pStyle w:val="TAL"/>
            </w:pPr>
          </w:p>
          <w:p w:rsidR="00964D6E" w:rsidRDefault="00964D6E" w:rsidP="00964D6E">
            <w:pPr>
              <w:pStyle w:val="TAL"/>
            </w:pPr>
            <w:r>
              <w:t>octet o13*</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tcBorders>
              <w:top w:val="nil"/>
              <w:left w:val="single" w:sz="6" w:space="0" w:color="auto"/>
              <w:bottom w:val="nil"/>
              <w:right w:val="nil"/>
            </w:tcBorders>
          </w:tcPr>
          <w:p w:rsidR="00964D6E" w:rsidRDefault="00964D6E" w:rsidP="00964D6E">
            <w:pPr>
              <w:pStyle w:val="TAL"/>
            </w:pPr>
            <w:r>
              <w:t>octet (o13+1)*</w:t>
            </w:r>
          </w:p>
          <w:p w:rsidR="00964D6E" w:rsidRDefault="00964D6E" w:rsidP="00964D6E">
            <w:pPr>
              <w:pStyle w:val="TAL"/>
            </w:pPr>
          </w:p>
          <w:p w:rsidR="00964D6E" w:rsidRDefault="00964D6E" w:rsidP="00964D6E">
            <w:pPr>
              <w:pStyle w:val="TAL"/>
            </w:pPr>
            <w:r>
              <w:t>octet o14*</w:t>
            </w:r>
          </w:p>
        </w:tc>
      </w:tr>
      <w:tr w:rsidR="00964D6E"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rsidR="00964D6E" w:rsidRDefault="00964D6E" w:rsidP="00964D6E">
            <w:pPr>
              <w:pStyle w:val="TAL"/>
            </w:pPr>
            <w:r>
              <w:t>octet (o14+1)*</w:t>
            </w:r>
          </w:p>
          <w:p w:rsidR="00964D6E" w:rsidRDefault="00964D6E" w:rsidP="00964D6E">
            <w:pPr>
              <w:pStyle w:val="TAL"/>
            </w:pPr>
          </w:p>
          <w:p w:rsidR="00964D6E" w:rsidRDefault="00964D6E" w:rsidP="00964D6E">
            <w:pPr>
              <w:pStyle w:val="TAL"/>
            </w:pPr>
            <w:r>
              <w:t>octet (o4-2)*</w:t>
            </w:r>
          </w:p>
        </w:tc>
      </w:tr>
    </w:tbl>
    <w:p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F1445B">
              <w:rPr>
                <w:noProof/>
                <w:lang w:val="en-US"/>
              </w:rPr>
              <w:t xml:space="preserve">V2X </w:t>
            </w:r>
            <w:r>
              <w:rPr>
                <w:noProof/>
                <w:lang w:val="en-US"/>
              </w:rPr>
              <w:t>service requiring privacy:</w:t>
            </w:r>
          </w:p>
          <w:p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o12+1</w:t>
            </w:r>
          </w:p>
          <w:p w:rsidR="00964D6E" w:rsidRPr="00903C49" w:rsidRDefault="00964D6E" w:rsidP="00964D6E">
            <w:pPr>
              <w:pStyle w:val="TAL"/>
            </w:pPr>
          </w:p>
          <w:p w:rsidR="00964D6E" w:rsidRPr="00492F28" w:rsidRDefault="00964D6E" w:rsidP="00964D6E">
            <w:pPr>
              <w:pStyle w:val="TAL"/>
            </w:pPr>
            <w:r w:rsidRPr="00903C49">
              <w:t xml:space="preserve">octet </w:t>
            </w:r>
            <w:r>
              <w:t>o12+2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o12+3</w:t>
            </w:r>
          </w:p>
          <w:p w:rsidR="00964D6E" w:rsidRPr="00903C49" w:rsidRDefault="00964D6E" w:rsidP="00964D6E">
            <w:pPr>
              <w:pStyle w:val="TAL"/>
            </w:pPr>
          </w:p>
          <w:p w:rsidR="00964D6E" w:rsidRPr="00492F28" w:rsidRDefault="00964D6E" w:rsidP="00964D6E">
            <w:pPr>
              <w:pStyle w:val="TAL"/>
            </w:pPr>
            <w:r w:rsidRPr="00903C49">
              <w:t>octet o</w:t>
            </w:r>
            <w:r>
              <w:t>15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 o</w:t>
            </w:r>
            <w:r>
              <w:t>15+1</w:t>
            </w:r>
          </w:p>
          <w:p w:rsidR="00964D6E" w:rsidRPr="00903C49" w:rsidRDefault="00964D6E" w:rsidP="00964D6E">
            <w:pPr>
              <w:pStyle w:val="TAL"/>
            </w:pPr>
          </w:p>
          <w:p w:rsidR="00964D6E" w:rsidRPr="00903C49" w:rsidRDefault="00964D6E" w:rsidP="00964D6E">
            <w:pPr>
              <w:pStyle w:val="TAL"/>
              <w:rPr>
                <w:highlight w:val="yellow"/>
              </w:rPr>
            </w:pPr>
            <w:r w:rsidRPr="00903C49">
              <w:t xml:space="preserve">octet </w:t>
            </w:r>
            <w:r>
              <w:t>o13</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rsidR="00964D6E" w:rsidRDefault="00964D6E" w:rsidP="00964D6E">
            <w:pPr>
              <w:pStyle w:val="TAL"/>
            </w:pPr>
            <w:r>
              <w:t>octet o15+1</w:t>
            </w:r>
          </w:p>
          <w:p w:rsidR="00964D6E" w:rsidRDefault="00964D6E" w:rsidP="00964D6E">
            <w:pPr>
              <w:pStyle w:val="TAL"/>
            </w:pPr>
          </w:p>
          <w:p w:rsidR="00964D6E" w:rsidRDefault="00964D6E" w:rsidP="00964D6E">
            <w:pPr>
              <w:pStyle w:val="TAL"/>
            </w:pPr>
            <w:r>
              <w:t>octet o15+2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(o15+3)*</w:t>
            </w:r>
          </w:p>
          <w:p w:rsidR="00964D6E" w:rsidRDefault="00964D6E" w:rsidP="00964D6E">
            <w:pPr>
              <w:pStyle w:val="TAL"/>
            </w:pPr>
          </w:p>
          <w:p w:rsidR="00964D6E" w:rsidRDefault="00964D6E" w:rsidP="00964D6E">
            <w:pPr>
              <w:pStyle w:val="TAL"/>
            </w:pPr>
            <w:r>
              <w:t>octet o23*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(o23+1)*</w:t>
            </w:r>
          </w:p>
          <w:p w:rsidR="00964D6E" w:rsidRDefault="00964D6E" w:rsidP="00964D6E">
            <w:pPr>
              <w:pStyle w:val="TAL"/>
            </w:pPr>
          </w:p>
          <w:p w:rsidR="00964D6E" w:rsidRDefault="00964D6E" w:rsidP="00964D6E">
            <w:pPr>
              <w:pStyle w:val="TAL"/>
            </w:pPr>
            <w:r>
              <w:t>octet o24*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(o24+1)*</w:t>
            </w:r>
          </w:p>
          <w:p w:rsidR="00964D6E" w:rsidRDefault="00964D6E" w:rsidP="00964D6E">
            <w:pPr>
              <w:pStyle w:val="TAL"/>
            </w:pPr>
          </w:p>
          <w:p w:rsidR="00964D6E" w:rsidRDefault="00964D6E" w:rsidP="00964D6E">
            <w:pPr>
              <w:pStyle w:val="TAL"/>
            </w:pPr>
            <w:r>
              <w:t>octet o25*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(o25+1)*</w:t>
            </w:r>
          </w:p>
          <w:p w:rsidR="00964D6E" w:rsidRDefault="00964D6E" w:rsidP="00964D6E">
            <w:pPr>
              <w:pStyle w:val="TAL"/>
            </w:pPr>
          </w:p>
          <w:p w:rsidR="00964D6E" w:rsidRDefault="00964D6E" w:rsidP="00964D6E">
            <w:pPr>
              <w:pStyle w:val="TAL"/>
            </w:pPr>
            <w:r>
              <w:t>octet o13*</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t>G</w:t>
            </w:r>
            <w:r w:rsidRPr="002E39DE">
              <w:t>eographical area</w:t>
            </w:r>
            <w:r>
              <w:t>:</w:t>
            </w:r>
          </w:p>
          <w:p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o4+1</w:t>
            </w:r>
          </w:p>
          <w:p w:rsidR="00964D6E" w:rsidRPr="00903C49" w:rsidRDefault="00964D6E" w:rsidP="00964D6E">
            <w:pPr>
              <w:pStyle w:val="TAL"/>
            </w:pPr>
          </w:p>
          <w:p w:rsidR="00964D6E" w:rsidRPr="00492F28" w:rsidRDefault="00964D6E" w:rsidP="00964D6E">
            <w:pPr>
              <w:pStyle w:val="TAL"/>
            </w:pPr>
            <w:r w:rsidRPr="00903C49">
              <w:t xml:space="preserve">octet </w:t>
            </w:r>
            <w:r>
              <w:t>o4+2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o4+3</w:t>
            </w:r>
          </w:p>
          <w:p w:rsidR="00964D6E" w:rsidRPr="00492F28"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o4+4</w:t>
            </w:r>
          </w:p>
          <w:p w:rsidR="00964D6E" w:rsidRPr="00903C49" w:rsidRDefault="00964D6E" w:rsidP="00964D6E">
            <w:pPr>
              <w:pStyle w:val="TAL"/>
            </w:pPr>
          </w:p>
          <w:p w:rsidR="00964D6E" w:rsidRPr="00492F28" w:rsidRDefault="00964D6E" w:rsidP="00964D6E">
            <w:pPr>
              <w:pStyle w:val="TAL"/>
            </w:pPr>
            <w:r w:rsidRPr="00903C49">
              <w:t>octet o</w:t>
            </w:r>
            <w:r>
              <w:t>26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eastAsia="ko-KR"/>
              </w:rPr>
            </w:pPr>
          </w:p>
          <w:p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26+1</w:t>
            </w:r>
          </w:p>
          <w:p w:rsidR="00964D6E" w:rsidRDefault="00964D6E" w:rsidP="00964D6E">
            <w:pPr>
              <w:pStyle w:val="TAL"/>
            </w:pPr>
          </w:p>
          <w:p w:rsidR="00964D6E" w:rsidRPr="002E39DE" w:rsidRDefault="00964D6E" w:rsidP="00964D6E">
            <w:pPr>
              <w:pStyle w:val="TAL"/>
            </w:pPr>
            <w:r w:rsidRPr="00903C49">
              <w:t>octet o</w:t>
            </w:r>
            <w:r>
              <w:t>27</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27+1)*</w:t>
            </w:r>
          </w:p>
          <w:p w:rsidR="00964D6E" w:rsidRDefault="00964D6E" w:rsidP="00964D6E">
            <w:pPr>
              <w:pStyle w:val="TAL"/>
            </w:pPr>
          </w:p>
          <w:p w:rsidR="00964D6E" w:rsidRPr="002E39DE" w:rsidRDefault="00964D6E" w:rsidP="00964D6E">
            <w:pPr>
              <w:pStyle w:val="TAL"/>
            </w:pPr>
            <w:r w:rsidRPr="00903C49">
              <w:t>octet o</w:t>
            </w:r>
            <w:r>
              <w:t>28*</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28+1)*</w:t>
            </w:r>
          </w:p>
          <w:p w:rsidR="00964D6E" w:rsidRDefault="00964D6E" w:rsidP="00964D6E">
            <w:pPr>
              <w:pStyle w:val="TAL"/>
            </w:pPr>
          </w:p>
          <w:p w:rsidR="00964D6E" w:rsidRPr="002E39DE" w:rsidRDefault="00964D6E" w:rsidP="00964D6E">
            <w:pPr>
              <w:pStyle w:val="TAL"/>
            </w:pPr>
            <w:r w:rsidRPr="00903C49">
              <w:t>octet o</w:t>
            </w:r>
            <w:r>
              <w:t>29*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2E39DE">
              <w:t>o</w:t>
            </w:r>
            <w:r>
              <w:t>29+1)*</w:t>
            </w:r>
          </w:p>
          <w:p w:rsidR="00964D6E" w:rsidRPr="00903C49" w:rsidRDefault="00964D6E" w:rsidP="00964D6E">
            <w:pPr>
              <w:pStyle w:val="TAL"/>
            </w:pPr>
          </w:p>
          <w:p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trPr>
        <w:tc>
          <w:tcPr>
            <w:tcW w:w="7094" w:type="dxa"/>
          </w:tcPr>
          <w:p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464312" w:rsidTr="00964D6E">
        <w:trPr>
          <w:cantSplit/>
          <w:jc w:val="center"/>
        </w:trPr>
        <w:tc>
          <w:tcPr>
            <w:tcW w:w="7094" w:type="dxa"/>
          </w:tcPr>
          <w:p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rsidRPr="00BF01CD">
              <w:rPr>
                <w:noProof/>
                <w:lang w:val="en-US" w:eastAsia="ko-KR"/>
              </w:rPr>
              <w:t xml:space="preserve">PPPP to PDB </w:t>
            </w:r>
            <w:r w:rsidRPr="00BF01CD">
              <w:t>mapping rules</w:t>
            </w:r>
            <w:r>
              <w:t>:</w:t>
            </w:r>
          </w:p>
          <w:p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services authorized for </w:t>
            </w:r>
            <w:r>
              <w:rPr>
                <w:noProof/>
                <w:lang w:val="en-US"/>
              </w:rPr>
              <w:t>PPPR:</w:t>
            </w:r>
          </w:p>
          <w:p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Pr="00B553EA" w:rsidRDefault="00964D6E" w:rsidP="00964D6E">
            <w:pPr>
              <w:pStyle w:val="TAL"/>
            </w:pPr>
            <w:r w:rsidRPr="00530E20">
              <w:t>D</w:t>
            </w:r>
            <w:r w:rsidRPr="00C434ED">
              <w:t>efault destination layer-2 ID</w:t>
            </w:r>
            <w:r>
              <w:t>:</w:t>
            </w:r>
          </w:p>
          <w:p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Pr="00530E20" w:rsidRDefault="00964D6E" w:rsidP="00964D6E">
            <w:pPr>
              <w:pStyle w:val="TAL"/>
            </w:pPr>
          </w:p>
        </w:tc>
      </w:tr>
      <w:tr w:rsidR="00964D6E" w:rsidRPr="003168A2" w:rsidTr="00964D6E">
        <w:trPr>
          <w:cantSplit/>
          <w:jc w:val="center"/>
        </w:trPr>
        <w:tc>
          <w:tcPr>
            <w:tcW w:w="7094" w:type="dxa"/>
          </w:tcPr>
          <w:p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C434ED"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rsidR="00964D6E" w:rsidRDefault="00964D6E" w:rsidP="00964D6E">
            <w:pPr>
              <w:pStyle w:val="TAL"/>
            </w:pPr>
            <w:r>
              <w:t>octet o4+4</w:t>
            </w:r>
          </w:p>
          <w:p w:rsidR="00964D6E" w:rsidRDefault="00964D6E" w:rsidP="00964D6E">
            <w:pPr>
              <w:pStyle w:val="TAL"/>
            </w:pPr>
          </w:p>
          <w:p w:rsidR="00964D6E" w:rsidRDefault="00964D6E" w:rsidP="00964D6E">
            <w:pPr>
              <w:pStyle w:val="TAL"/>
            </w:pPr>
            <w:r>
              <w:t>octet o4+5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o4+6*</w:t>
            </w:r>
          </w:p>
          <w:p w:rsidR="00964D6E" w:rsidRDefault="00964D6E" w:rsidP="00964D6E">
            <w:pPr>
              <w:pStyle w:val="TAL"/>
            </w:pPr>
          </w:p>
          <w:p w:rsidR="00964D6E" w:rsidRDefault="00964D6E" w:rsidP="00964D6E">
            <w:pPr>
              <w:pStyle w:val="TAL"/>
            </w:pPr>
            <w:r>
              <w:t>octet o19*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(o19+1)*</w:t>
            </w:r>
          </w:p>
          <w:p w:rsidR="00964D6E" w:rsidRDefault="00964D6E" w:rsidP="00964D6E">
            <w:pPr>
              <w:pStyle w:val="TAL"/>
            </w:pPr>
          </w:p>
          <w:p w:rsidR="00964D6E" w:rsidRDefault="00964D6E" w:rsidP="00964D6E">
            <w:pPr>
              <w:pStyle w:val="TAL"/>
            </w:pPr>
            <w:r>
              <w:t>octet o20*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(o20+1)*</w:t>
            </w:r>
          </w:p>
          <w:p w:rsidR="00964D6E" w:rsidRDefault="00964D6E" w:rsidP="00964D6E">
            <w:pPr>
              <w:pStyle w:val="TAL"/>
            </w:pPr>
          </w:p>
          <w:p w:rsidR="00964D6E" w:rsidRDefault="00964D6E" w:rsidP="00964D6E">
            <w:pPr>
              <w:pStyle w:val="TAL"/>
            </w:pPr>
            <w:r>
              <w:t>octet o21*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(o21+1)*</w:t>
            </w:r>
          </w:p>
          <w:p w:rsidR="00964D6E" w:rsidRDefault="00964D6E" w:rsidP="00964D6E">
            <w:pPr>
              <w:pStyle w:val="TAL"/>
            </w:pPr>
          </w:p>
          <w:p w:rsidR="00964D6E" w:rsidRDefault="00964D6E" w:rsidP="00964D6E">
            <w:pPr>
              <w:pStyle w:val="TAL"/>
            </w:pPr>
            <w:r>
              <w:t>octet o26*</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rsidR="00964D6E" w:rsidRDefault="00964D6E" w:rsidP="00964D6E">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o19+1</w:t>
            </w:r>
          </w:p>
          <w:p w:rsidR="00964D6E" w:rsidRPr="00903C49" w:rsidRDefault="00964D6E" w:rsidP="00964D6E">
            <w:pPr>
              <w:pStyle w:val="TAL"/>
            </w:pPr>
          </w:p>
          <w:p w:rsidR="00964D6E" w:rsidRPr="00492F28" w:rsidRDefault="00964D6E" w:rsidP="00964D6E">
            <w:pPr>
              <w:pStyle w:val="TAL"/>
            </w:pPr>
            <w:r w:rsidRPr="00903C49">
              <w:t xml:space="preserve">octet </w:t>
            </w:r>
            <w:r>
              <w:t>o19+2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o19+3</w:t>
            </w:r>
          </w:p>
          <w:p w:rsidR="00964D6E" w:rsidRPr="00903C49" w:rsidRDefault="00964D6E" w:rsidP="00964D6E">
            <w:pPr>
              <w:pStyle w:val="TAL"/>
            </w:pPr>
          </w:p>
          <w:p w:rsidR="00964D6E" w:rsidRPr="00492F28" w:rsidRDefault="00964D6E" w:rsidP="00964D6E">
            <w:pPr>
              <w:pStyle w:val="TAL"/>
            </w:pPr>
            <w:r w:rsidRPr="00903C49">
              <w:t xml:space="preserve">octet </w:t>
            </w:r>
            <w:r w:rsidRPr="00DA0A17">
              <w:t>o22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DA0A17">
              <w:t>o22</w:t>
            </w:r>
            <w:r>
              <w:t>+1</w:t>
            </w:r>
          </w:p>
          <w:p w:rsidR="00964D6E" w:rsidRPr="00903C49" w:rsidRDefault="00964D6E" w:rsidP="00964D6E">
            <w:pPr>
              <w:pStyle w:val="TAL"/>
            </w:pPr>
          </w:p>
          <w:p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530E20">
              <w:t>estination layer-2 ID</w:t>
            </w:r>
            <w:r>
              <w: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rsidR="00964D6E" w:rsidRDefault="00964D6E" w:rsidP="00964D6E">
            <w:pPr>
              <w:pStyle w:val="TAL"/>
            </w:pPr>
            <w:r>
              <w:t>octet o26+1</w:t>
            </w:r>
          </w:p>
          <w:p w:rsidR="00964D6E" w:rsidRDefault="00964D6E" w:rsidP="00964D6E">
            <w:pPr>
              <w:pStyle w:val="TAL"/>
            </w:pPr>
          </w:p>
          <w:p w:rsidR="00964D6E" w:rsidRDefault="00964D6E" w:rsidP="00964D6E">
            <w:pPr>
              <w:pStyle w:val="TAL"/>
            </w:pPr>
            <w:r>
              <w:t>octet o26+2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(o26+3)*</w:t>
            </w:r>
          </w:p>
          <w:p w:rsidR="00964D6E" w:rsidRDefault="00964D6E" w:rsidP="00964D6E">
            <w:pPr>
              <w:pStyle w:val="TAL"/>
            </w:pPr>
          </w:p>
          <w:p w:rsidR="00964D6E" w:rsidRDefault="00964D6E" w:rsidP="00964D6E">
            <w:pPr>
              <w:pStyle w:val="TAL"/>
            </w:pPr>
            <w:r>
              <w:t>octet (o26+5)*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(o26+6)*</w:t>
            </w:r>
          </w:p>
          <w:p w:rsidR="00964D6E" w:rsidRDefault="00964D6E" w:rsidP="00964D6E">
            <w:pPr>
              <w:pStyle w:val="TAL"/>
            </w:pPr>
          </w:p>
          <w:p w:rsidR="00964D6E" w:rsidRDefault="00964D6E" w:rsidP="00964D6E">
            <w:pPr>
              <w:pStyle w:val="TAL"/>
            </w:pPr>
            <w:r>
              <w:t>octet (o26+8)*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(o26+9)*</w:t>
            </w:r>
          </w:p>
          <w:p w:rsidR="00964D6E" w:rsidRDefault="00964D6E" w:rsidP="00964D6E">
            <w:pPr>
              <w:pStyle w:val="TAL"/>
            </w:pPr>
          </w:p>
          <w:p w:rsidR="00964D6E" w:rsidRDefault="00964D6E" w:rsidP="00964D6E">
            <w:pPr>
              <w:pStyle w:val="TAL"/>
            </w:pPr>
            <w:r>
              <w:t>octet (o26+3*n-1)*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(o26+3*n)*</w:t>
            </w:r>
          </w:p>
          <w:p w:rsidR="00964D6E" w:rsidRDefault="00964D6E" w:rsidP="00964D6E">
            <w:pPr>
              <w:pStyle w:val="TAL"/>
            </w:pPr>
          </w:p>
          <w:p w:rsidR="00964D6E" w:rsidRDefault="00964D6E" w:rsidP="00964D6E">
            <w:pPr>
              <w:pStyle w:val="TAL"/>
            </w:pPr>
            <w:r>
              <w:t>octet (o26+2+3*n)*</w:t>
            </w:r>
          </w:p>
          <w:p w:rsidR="00964D6E" w:rsidRDefault="00964D6E" w:rsidP="00964D6E">
            <w:pPr>
              <w:pStyle w:val="TAL"/>
            </w:pPr>
            <w:r>
              <w:t>= octet o27*</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PPPP</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o26+6</w:t>
            </w: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o26+7</w:t>
            </w:r>
          </w:p>
          <w:p w:rsidR="00964D6E" w:rsidRPr="00903C49" w:rsidRDefault="00964D6E" w:rsidP="00964D6E">
            <w:pPr>
              <w:pStyle w:val="TAL"/>
            </w:pPr>
          </w:p>
          <w:p w:rsidR="00964D6E" w:rsidRPr="00903C49" w:rsidRDefault="00964D6E" w:rsidP="00964D6E">
            <w:pPr>
              <w:pStyle w:val="TAL"/>
              <w:rPr>
                <w:highlight w:val="yellow"/>
              </w:rPr>
            </w:pPr>
            <w:r w:rsidRPr="00530E20">
              <w:t xml:space="preserve">octet </w:t>
            </w:r>
            <w:r>
              <w:t>o26+8</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t>ProSe per-packet priority (</w:t>
            </w:r>
            <w:r>
              <w:rPr>
                <w:noProof/>
                <w:lang w:val="en-US"/>
              </w:rPr>
              <w:t>PPPP):</w:t>
            </w:r>
          </w:p>
          <w:p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PPPP value 1</w:t>
            </w:r>
          </w:p>
          <w:p w:rsidR="00964D6E" w:rsidRPr="00903C49" w:rsidRDefault="00964D6E" w:rsidP="00964D6E">
            <w:pPr>
              <w:pStyle w:val="TAL"/>
              <w:rPr>
                <w:noProof/>
                <w:lang w:val="en-US"/>
              </w:rPr>
            </w:pPr>
            <w:r>
              <w:t>0 0 1</w:t>
            </w:r>
            <w:r w:rsidRPr="009E1E84">
              <w:tab/>
            </w:r>
            <w:r>
              <w:t>PPPP value 2</w:t>
            </w:r>
          </w:p>
          <w:p w:rsidR="00964D6E" w:rsidRPr="00903C49" w:rsidRDefault="00964D6E" w:rsidP="00964D6E">
            <w:pPr>
              <w:pStyle w:val="TAL"/>
              <w:rPr>
                <w:noProof/>
                <w:lang w:val="en-US"/>
              </w:rPr>
            </w:pPr>
            <w:r>
              <w:t>0 1 0</w:t>
            </w:r>
            <w:r w:rsidRPr="009E1E84">
              <w:tab/>
            </w:r>
            <w:r>
              <w:t>PPPP value 3</w:t>
            </w:r>
          </w:p>
          <w:p w:rsidR="00964D6E" w:rsidRPr="00903C49" w:rsidRDefault="00964D6E" w:rsidP="00964D6E">
            <w:pPr>
              <w:pStyle w:val="TAL"/>
              <w:rPr>
                <w:noProof/>
                <w:lang w:val="en-US"/>
              </w:rPr>
            </w:pPr>
            <w:r>
              <w:t>0 1 1</w:t>
            </w:r>
            <w:r w:rsidRPr="009E1E84">
              <w:tab/>
            </w:r>
            <w:r>
              <w:t>PPPP value 4</w:t>
            </w:r>
          </w:p>
          <w:p w:rsidR="00964D6E" w:rsidRDefault="00964D6E" w:rsidP="00964D6E">
            <w:pPr>
              <w:pStyle w:val="TAL"/>
            </w:pPr>
            <w:r>
              <w:t>1 0 0</w:t>
            </w:r>
            <w:r w:rsidRPr="009E1E84">
              <w:tab/>
            </w:r>
            <w:r>
              <w:t>PPPP value 5</w:t>
            </w:r>
          </w:p>
          <w:p w:rsidR="00964D6E" w:rsidRPr="00903C49" w:rsidRDefault="00964D6E" w:rsidP="00964D6E">
            <w:pPr>
              <w:pStyle w:val="TAL"/>
              <w:rPr>
                <w:noProof/>
                <w:lang w:val="en-US"/>
              </w:rPr>
            </w:pPr>
            <w:r>
              <w:t>1 0 1</w:t>
            </w:r>
            <w:r w:rsidRPr="009E1E84">
              <w:tab/>
            </w:r>
            <w:r>
              <w:t>PPPP value 6</w:t>
            </w:r>
          </w:p>
          <w:p w:rsidR="00964D6E" w:rsidRPr="00903C49" w:rsidRDefault="00964D6E" w:rsidP="00964D6E">
            <w:pPr>
              <w:pStyle w:val="TAL"/>
              <w:rPr>
                <w:noProof/>
                <w:lang w:val="en-US"/>
              </w:rPr>
            </w:pPr>
            <w:r>
              <w:t>1 1 0</w:t>
            </w:r>
            <w:r w:rsidRPr="009E1E84">
              <w:tab/>
            </w:r>
            <w:r>
              <w:t>PPPP value 7</w:t>
            </w:r>
          </w:p>
          <w:p w:rsidR="00964D6E" w:rsidRDefault="00964D6E" w:rsidP="00964D6E">
            <w:pPr>
              <w:pStyle w:val="TAL"/>
              <w:rPr>
                <w:noProof/>
                <w:lang w:val="en-US"/>
              </w:rPr>
            </w:pPr>
            <w:r>
              <w:t>1 1 1</w:t>
            </w:r>
            <w:r w:rsidRPr="009E1E84">
              <w:tab/>
            </w:r>
            <w:r>
              <w:t>PPPP value 8</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rsidTr="00964D6E">
        <w:trPr>
          <w:cantSplit/>
          <w:jc w:val="center"/>
        </w:trPr>
        <w:tc>
          <w:tcPr>
            <w:tcW w:w="7094" w:type="dxa"/>
          </w:tcPr>
          <w:p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rsidR="00964D6E" w:rsidRDefault="00964D6E" w:rsidP="00964D6E">
            <w:pPr>
              <w:pStyle w:val="TAL"/>
            </w:pPr>
            <w:r>
              <w:t>octet o27+1</w:t>
            </w:r>
          </w:p>
          <w:p w:rsidR="00964D6E" w:rsidRDefault="00964D6E" w:rsidP="00964D6E">
            <w:pPr>
              <w:pStyle w:val="TAL"/>
            </w:pPr>
          </w:p>
          <w:p w:rsidR="00964D6E" w:rsidRDefault="00964D6E" w:rsidP="00964D6E">
            <w:pPr>
              <w:pStyle w:val="TAL"/>
            </w:pPr>
            <w:r>
              <w:t>octet o27+2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(o27+3)*</w:t>
            </w:r>
          </w:p>
          <w:p w:rsidR="00964D6E" w:rsidRDefault="00964D6E" w:rsidP="00964D6E">
            <w:pPr>
              <w:pStyle w:val="TAL"/>
            </w:pPr>
          </w:p>
          <w:p w:rsidR="00964D6E" w:rsidRDefault="00964D6E" w:rsidP="00964D6E">
            <w:pPr>
              <w:pStyle w:val="TAL"/>
            </w:pPr>
            <w:r>
              <w:t>octet o33*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(o33+1)*</w:t>
            </w:r>
          </w:p>
          <w:p w:rsidR="00964D6E" w:rsidRDefault="00964D6E" w:rsidP="00964D6E">
            <w:pPr>
              <w:pStyle w:val="TAL"/>
            </w:pPr>
          </w:p>
          <w:p w:rsidR="00964D6E" w:rsidRDefault="00964D6E" w:rsidP="00964D6E">
            <w:pPr>
              <w:pStyle w:val="TAL"/>
            </w:pPr>
            <w:r>
              <w:t>octet o34*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(o34+1)*</w:t>
            </w:r>
          </w:p>
          <w:p w:rsidR="00964D6E" w:rsidRDefault="00964D6E" w:rsidP="00964D6E">
            <w:pPr>
              <w:pStyle w:val="TAL"/>
            </w:pPr>
          </w:p>
          <w:p w:rsidR="00964D6E" w:rsidRDefault="00964D6E" w:rsidP="00964D6E">
            <w:pPr>
              <w:pStyle w:val="TAL"/>
            </w:pPr>
            <w:r>
              <w:t>octet o35*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(o35+1)*</w:t>
            </w:r>
          </w:p>
          <w:p w:rsidR="00964D6E" w:rsidRDefault="00964D6E" w:rsidP="00964D6E">
            <w:pPr>
              <w:pStyle w:val="TAL"/>
            </w:pPr>
          </w:p>
          <w:p w:rsidR="00964D6E" w:rsidRDefault="00964D6E" w:rsidP="00964D6E">
            <w:pPr>
              <w:pStyle w:val="TAL"/>
            </w:pPr>
            <w:r>
              <w:t>octet o28*</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o33+1</w:t>
            </w:r>
          </w:p>
          <w:p w:rsidR="00964D6E" w:rsidRPr="00903C49" w:rsidRDefault="00964D6E" w:rsidP="00964D6E">
            <w:pPr>
              <w:pStyle w:val="TAL"/>
            </w:pPr>
          </w:p>
          <w:p w:rsidR="00964D6E" w:rsidRPr="00492F28" w:rsidRDefault="00964D6E" w:rsidP="00964D6E">
            <w:pPr>
              <w:pStyle w:val="TAL"/>
            </w:pPr>
            <w:r w:rsidRPr="00903C49">
              <w:t xml:space="preserve">octet </w:t>
            </w:r>
            <w:r>
              <w:t>o33+2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o33+3</w:t>
            </w:r>
          </w:p>
          <w:p w:rsidR="00964D6E" w:rsidRPr="00903C49" w:rsidRDefault="00964D6E" w:rsidP="00964D6E">
            <w:pPr>
              <w:pStyle w:val="TAL"/>
            </w:pPr>
          </w:p>
          <w:p w:rsidR="00964D6E" w:rsidRPr="00492F28" w:rsidRDefault="00964D6E" w:rsidP="00964D6E">
            <w:pPr>
              <w:pStyle w:val="TAL"/>
            </w:pPr>
            <w:r w:rsidRPr="00903C49">
              <w:t>octet o</w:t>
            </w:r>
            <w:r>
              <w:t>39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o39+1</w:t>
            </w:r>
          </w:p>
          <w:p w:rsidR="00964D6E" w:rsidRPr="00903C49" w:rsidRDefault="00964D6E" w:rsidP="00964D6E">
            <w:pPr>
              <w:pStyle w:val="TAL"/>
            </w:pPr>
          </w:p>
          <w:p w:rsidR="00964D6E" w:rsidRPr="00492F28" w:rsidRDefault="00964D6E" w:rsidP="00964D6E">
            <w:pPr>
              <w:pStyle w:val="TAL"/>
            </w:pPr>
            <w:r w:rsidRPr="00903C49">
              <w:t>octet o</w:t>
            </w:r>
            <w:r>
              <w:t>34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rsidR="00964D6E" w:rsidRDefault="00964D6E" w:rsidP="00964D6E">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rsidTr="00964D6E">
        <w:trPr>
          <w:cantSplit/>
          <w:jc w:val="center"/>
        </w:trPr>
        <w:tc>
          <w:tcPr>
            <w:tcW w:w="7094" w:type="dxa"/>
          </w:tcPr>
          <w:p w:rsidR="00964D6E" w:rsidRPr="00492F28" w:rsidRDefault="00964D6E" w:rsidP="00964D6E">
            <w:pPr>
              <w:pStyle w:val="TAL"/>
              <w:rPr>
                <w:noProof/>
                <w:lang w:val="en-US"/>
              </w:rPr>
            </w:pPr>
          </w:p>
        </w:tc>
      </w:tr>
      <w:tr w:rsidR="00964D6E" w:rsidRPr="003168A2" w:rsidTr="00964D6E">
        <w:trPr>
          <w:cantSplit/>
          <w:jc w:val="center"/>
        </w:trPr>
        <w:tc>
          <w:tcPr>
            <w:tcW w:w="7094" w:type="dxa"/>
          </w:tcPr>
          <w:p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530E20"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rsidR="00964D6E" w:rsidRPr="00485AE2" w:rsidRDefault="00964D6E" w:rsidP="00964D6E">
            <w:pPr>
              <w:pStyle w:val="TAL"/>
            </w:pPr>
            <w:r w:rsidRPr="00485AE2">
              <w:t xml:space="preserve">octet </w:t>
            </w:r>
            <w:r w:rsidRPr="001964C6">
              <w:t>o</w:t>
            </w:r>
            <w:r w:rsidRPr="00530E20">
              <w:t>39</w:t>
            </w:r>
            <w:r w:rsidRPr="00485AE2">
              <w:t>+</w:t>
            </w:r>
            <w:r w:rsidRPr="00530E20">
              <w:t>1</w:t>
            </w:r>
          </w:p>
          <w:p w:rsidR="00964D6E" w:rsidRPr="00485AE2" w:rsidRDefault="00964D6E" w:rsidP="00964D6E">
            <w:pPr>
              <w:pStyle w:val="TAL"/>
            </w:pPr>
          </w:p>
          <w:p w:rsidR="00964D6E" w:rsidRPr="00485AE2" w:rsidRDefault="00964D6E" w:rsidP="00964D6E">
            <w:pPr>
              <w:pStyle w:val="TAL"/>
            </w:pPr>
            <w:r w:rsidRPr="00485AE2">
              <w:t>octet o</w:t>
            </w:r>
            <w:r w:rsidRPr="00530E20">
              <w:t>39</w:t>
            </w:r>
            <w:r w:rsidRPr="00485AE2">
              <w:t>+</w:t>
            </w:r>
            <w:r w:rsidRPr="00530E20">
              <w:t>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rsidR="00964D6E" w:rsidRPr="00485AE2" w:rsidRDefault="00964D6E" w:rsidP="00964D6E">
            <w:pPr>
              <w:pStyle w:val="TAL"/>
            </w:pPr>
          </w:p>
          <w:p w:rsidR="00964D6E" w:rsidRPr="00485AE2" w:rsidRDefault="00964D6E" w:rsidP="00964D6E">
            <w:pPr>
              <w:pStyle w:val="TAL"/>
            </w:pPr>
            <w:r w:rsidRPr="00485AE2">
              <w:t>octet o</w:t>
            </w:r>
            <w:r w:rsidRPr="00530E20">
              <w:t>40</w:t>
            </w:r>
            <w:r>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41</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42</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rsidRPr="00530E20">
              <w:t>34</w:t>
            </w:r>
            <w:r w:rsidRPr="00485AE2">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o40+1</w:t>
            </w:r>
          </w:p>
          <w:p w:rsidR="00964D6E" w:rsidRPr="00903C49" w:rsidRDefault="00964D6E" w:rsidP="00964D6E">
            <w:pPr>
              <w:pStyle w:val="TAL"/>
            </w:pPr>
          </w:p>
          <w:p w:rsidR="00964D6E" w:rsidRPr="00492F28" w:rsidRDefault="00964D6E" w:rsidP="00964D6E">
            <w:pPr>
              <w:pStyle w:val="TAL"/>
            </w:pPr>
            <w:r w:rsidRPr="00903C49">
              <w:t xml:space="preserve">octet </w:t>
            </w:r>
            <w:r>
              <w:t>o40+2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o40+3</w:t>
            </w:r>
          </w:p>
          <w:p w:rsidR="00964D6E" w:rsidRPr="00903C49" w:rsidRDefault="00964D6E" w:rsidP="00964D6E">
            <w:pPr>
              <w:pStyle w:val="TAL"/>
            </w:pPr>
          </w:p>
          <w:p w:rsidR="00964D6E" w:rsidRPr="00492F28" w:rsidRDefault="00964D6E" w:rsidP="00964D6E">
            <w:pPr>
              <w:pStyle w:val="TAL"/>
            </w:pPr>
            <w:r w:rsidRPr="00903C49">
              <w:t>octet o</w:t>
            </w:r>
            <w:r>
              <w:t>43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o43+1</w:t>
            </w:r>
          </w:p>
          <w:p w:rsidR="00964D6E" w:rsidRPr="00903C49" w:rsidRDefault="00964D6E" w:rsidP="00964D6E">
            <w:pPr>
              <w:pStyle w:val="TAL"/>
            </w:pPr>
          </w:p>
          <w:p w:rsidR="00964D6E" w:rsidRPr="00492F28" w:rsidRDefault="00964D6E" w:rsidP="00964D6E">
            <w:pPr>
              <w:pStyle w:val="TAL"/>
            </w:pPr>
            <w:r w:rsidRPr="00903C49">
              <w:t>octet o</w:t>
            </w:r>
            <w:r>
              <w:t>41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rsidR="00964D6E" w:rsidRDefault="00964D6E" w:rsidP="00964D6E">
      <w:pPr>
        <w:pStyle w:val="TH"/>
      </w:pPr>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E-UTRA frequencies:</w:t>
            </w:r>
          </w:p>
          <w:p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rsidR="00964D6E" w:rsidRPr="001964C6" w:rsidRDefault="00964D6E" w:rsidP="00964D6E">
            <w:pPr>
              <w:pStyle w:val="TAL"/>
            </w:pPr>
            <w:r w:rsidRPr="001964C6">
              <w:t>octet o40+3</w:t>
            </w:r>
          </w:p>
          <w:p w:rsidR="00964D6E" w:rsidRPr="001964C6" w:rsidRDefault="00964D6E" w:rsidP="00964D6E">
            <w:pPr>
              <w:pStyle w:val="TAL"/>
            </w:pPr>
          </w:p>
          <w:p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rsidR="00964D6E" w:rsidRPr="004B2F57" w:rsidRDefault="00964D6E" w:rsidP="00964D6E">
            <w:pPr>
              <w:pStyle w:val="TAL"/>
            </w:pPr>
          </w:p>
          <w:p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rsidR="00964D6E" w:rsidRPr="00530E20" w:rsidRDefault="00964D6E" w:rsidP="00964D6E">
            <w:pPr>
              <w:pStyle w:val="TAL"/>
              <w:rPr>
                <w:lang w:val="sv-SE"/>
              </w:rPr>
            </w:pPr>
            <w:r w:rsidRPr="00530E20">
              <w:rPr>
                <w:lang w:val="sv-SE"/>
              </w:rPr>
              <w:t>octet (o40+5+TBD)*</w:t>
            </w:r>
          </w:p>
          <w:p w:rsidR="00964D6E" w:rsidRPr="00530E20" w:rsidRDefault="00964D6E" w:rsidP="00964D6E">
            <w:pPr>
              <w:pStyle w:val="TAL"/>
              <w:rPr>
                <w:lang w:val="sv-SE"/>
              </w:rPr>
            </w:pPr>
          </w:p>
          <w:p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4B2F57">
              <w:t>octet</w:t>
            </w:r>
            <w:r w:rsidRPr="00530E20">
              <w:t xml:space="preserve"> (o40+5+2*TBD)</w:t>
            </w:r>
            <w:r w:rsidRPr="004B2F57">
              <w:t>*</w:t>
            </w:r>
          </w:p>
          <w:p w:rsidR="00964D6E" w:rsidRPr="004B2F57" w:rsidRDefault="00964D6E" w:rsidP="00964D6E">
            <w:pPr>
              <w:pStyle w:val="TAL"/>
            </w:pPr>
          </w:p>
          <w:p w:rsidR="00964D6E" w:rsidRPr="004B2F57" w:rsidRDefault="00964D6E" w:rsidP="00964D6E">
            <w:pPr>
              <w:pStyle w:val="TAL"/>
            </w:pPr>
            <w:r w:rsidRPr="00530E20">
              <w:t>octet (o40+4+(n-1)*TBD)</w:t>
            </w:r>
            <w:r w:rsidRPr="004B2F57">
              <w:t>*</w:t>
            </w:r>
          </w:p>
        </w:tc>
      </w:tr>
      <w:tr w:rsidR="00964D6E" w:rsidRPr="004B2F5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4B2F57" w:rsidRDefault="00964D6E" w:rsidP="00964D6E">
            <w:pPr>
              <w:pStyle w:val="TAC"/>
            </w:pPr>
          </w:p>
          <w:p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rsidR="00964D6E" w:rsidRPr="004B2F57" w:rsidRDefault="00964D6E" w:rsidP="00964D6E">
            <w:pPr>
              <w:pStyle w:val="TAL"/>
            </w:pPr>
            <w:r w:rsidRPr="00530E20">
              <w:t>octet (o40+5+(n-1)*TBD)</w:t>
            </w:r>
            <w:r w:rsidRPr="004B2F57">
              <w:t>*</w:t>
            </w:r>
          </w:p>
          <w:p w:rsidR="00964D6E" w:rsidRPr="004B2F57" w:rsidRDefault="00964D6E" w:rsidP="00964D6E">
            <w:pPr>
              <w:pStyle w:val="TAL"/>
            </w:pPr>
          </w:p>
          <w:p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E-UTRA frequency:</w:t>
            </w:r>
          </w:p>
          <w:p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p w:rsidR="00964D6E" w:rsidRDefault="00964D6E" w:rsidP="00964D6E">
      <w:pPr>
        <w:pStyle w:val="EditorsNote"/>
      </w:pPr>
      <w:r>
        <w:t>Editor's note: length and coding of V2X E-UTRA frequency is FFS.</w:t>
      </w:r>
    </w:p>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rsidR="00964D6E" w:rsidRDefault="00964D6E" w:rsidP="00964D6E">
            <w:pPr>
              <w:pStyle w:val="TAL"/>
            </w:pPr>
            <w:r>
              <w:t>octet o28+1</w:t>
            </w:r>
          </w:p>
          <w:p w:rsidR="00964D6E" w:rsidRDefault="00964D6E" w:rsidP="00964D6E">
            <w:pPr>
              <w:pStyle w:val="TAL"/>
            </w:pPr>
          </w:p>
          <w:p w:rsidR="00964D6E" w:rsidRDefault="00964D6E" w:rsidP="00964D6E">
            <w:pPr>
              <w:pStyle w:val="TAL"/>
            </w:pPr>
            <w:r>
              <w:t>octet o28+2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(o28+3)*</w:t>
            </w:r>
          </w:p>
          <w:p w:rsidR="00964D6E" w:rsidRDefault="00964D6E" w:rsidP="00964D6E">
            <w:pPr>
              <w:pStyle w:val="TAL"/>
            </w:pPr>
          </w:p>
          <w:p w:rsidR="00964D6E" w:rsidRDefault="00964D6E" w:rsidP="00964D6E">
            <w:pPr>
              <w:pStyle w:val="TAL"/>
            </w:pPr>
            <w:r>
              <w:t>octet o36*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(o36+1)*</w:t>
            </w:r>
          </w:p>
          <w:p w:rsidR="00964D6E" w:rsidRDefault="00964D6E" w:rsidP="00964D6E">
            <w:pPr>
              <w:pStyle w:val="TAL"/>
            </w:pPr>
          </w:p>
          <w:p w:rsidR="00964D6E" w:rsidRDefault="00964D6E" w:rsidP="00964D6E">
            <w:pPr>
              <w:pStyle w:val="TAL"/>
            </w:pPr>
            <w:r>
              <w:t>octet o37*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(o37+1)*</w:t>
            </w:r>
          </w:p>
          <w:p w:rsidR="00964D6E" w:rsidRDefault="00964D6E" w:rsidP="00964D6E">
            <w:pPr>
              <w:pStyle w:val="TAL"/>
            </w:pPr>
          </w:p>
          <w:p w:rsidR="00964D6E" w:rsidRDefault="00964D6E" w:rsidP="00964D6E">
            <w:pPr>
              <w:pStyle w:val="TAL"/>
            </w:pPr>
            <w:r>
              <w:t>octet o38*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(o38+1)*</w:t>
            </w:r>
          </w:p>
          <w:p w:rsidR="00964D6E" w:rsidRDefault="00964D6E" w:rsidP="00964D6E">
            <w:pPr>
              <w:pStyle w:val="TAL"/>
            </w:pPr>
          </w:p>
          <w:p w:rsidR="00964D6E" w:rsidRDefault="00964D6E" w:rsidP="00964D6E">
            <w:pPr>
              <w:pStyle w:val="TAL"/>
            </w:pPr>
            <w:r>
              <w:t>octet o29*</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authorized for </w:t>
            </w:r>
            <w:r>
              <w:rPr>
                <w:noProof/>
                <w:lang w:val="en-US"/>
              </w:rPr>
              <w:t>PPPR:</w:t>
            </w:r>
          </w:p>
          <w:p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o36+1</w:t>
            </w:r>
          </w:p>
          <w:p w:rsidR="00964D6E" w:rsidRPr="00903C49" w:rsidRDefault="00964D6E" w:rsidP="00964D6E">
            <w:pPr>
              <w:pStyle w:val="TAL"/>
            </w:pPr>
          </w:p>
          <w:p w:rsidR="00964D6E" w:rsidRPr="00492F28" w:rsidRDefault="00964D6E" w:rsidP="00964D6E">
            <w:pPr>
              <w:pStyle w:val="TAL"/>
            </w:pPr>
            <w:r w:rsidRPr="00903C49">
              <w:t xml:space="preserve">octet </w:t>
            </w:r>
            <w:r>
              <w:t>o36+2</w:t>
            </w:r>
          </w:p>
        </w:tc>
      </w:tr>
      <w:tr w:rsidR="00964D6E"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o36+3</w:t>
            </w:r>
          </w:p>
          <w:p w:rsidR="00964D6E" w:rsidRPr="00903C49" w:rsidRDefault="00964D6E" w:rsidP="00964D6E">
            <w:pPr>
              <w:pStyle w:val="TAL"/>
            </w:pPr>
          </w:p>
          <w:p w:rsidR="00964D6E" w:rsidRPr="00492F28" w:rsidRDefault="00964D6E" w:rsidP="00964D6E">
            <w:pPr>
              <w:pStyle w:val="TAL"/>
            </w:pPr>
            <w:r w:rsidRPr="00903C49">
              <w:t>octet o</w:t>
            </w:r>
            <w:r>
              <w:t>37-1</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rsidR="00964D6E" w:rsidRPr="00903C49" w:rsidRDefault="00964D6E" w:rsidP="00964D6E">
            <w:pPr>
              <w:pStyle w:val="TAL"/>
              <w:rPr>
                <w:highlight w:val="yellow"/>
              </w:rPr>
            </w:pPr>
            <w:r w:rsidRPr="00530E20">
              <w:t>octet o37</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rPr>
                <w:noProof/>
                <w:lang w:val="en-US"/>
              </w:rPr>
            </w:pPr>
            <w:r>
              <w:t>ProSe per-packet reliability (</w:t>
            </w:r>
            <w:r>
              <w:rPr>
                <w:noProof/>
                <w:lang w:val="en-US"/>
              </w:rPr>
              <w:t>PPPR):</w:t>
            </w:r>
          </w:p>
          <w:p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PPPR value 1</w:t>
            </w:r>
          </w:p>
          <w:p w:rsidR="00964D6E" w:rsidRPr="00903C49" w:rsidRDefault="00964D6E" w:rsidP="00964D6E">
            <w:pPr>
              <w:pStyle w:val="TAL"/>
              <w:rPr>
                <w:noProof/>
                <w:lang w:val="en-US"/>
              </w:rPr>
            </w:pPr>
            <w:r>
              <w:t>0 0 1</w:t>
            </w:r>
            <w:r w:rsidRPr="009E1E84">
              <w:tab/>
            </w:r>
            <w:r>
              <w:t>PPPR value 2</w:t>
            </w:r>
          </w:p>
          <w:p w:rsidR="00964D6E" w:rsidRPr="00903C49" w:rsidRDefault="00964D6E" w:rsidP="00964D6E">
            <w:pPr>
              <w:pStyle w:val="TAL"/>
              <w:rPr>
                <w:noProof/>
                <w:lang w:val="en-US"/>
              </w:rPr>
            </w:pPr>
            <w:r>
              <w:t>0 1 0</w:t>
            </w:r>
            <w:r w:rsidRPr="009E1E84">
              <w:tab/>
            </w:r>
            <w:r>
              <w:t>PPPR value 3</w:t>
            </w:r>
          </w:p>
          <w:p w:rsidR="00964D6E" w:rsidRPr="00903C49" w:rsidRDefault="00964D6E" w:rsidP="00964D6E">
            <w:pPr>
              <w:pStyle w:val="TAL"/>
              <w:rPr>
                <w:noProof/>
                <w:lang w:val="en-US"/>
              </w:rPr>
            </w:pPr>
            <w:r>
              <w:t>0 1 1</w:t>
            </w:r>
            <w:r w:rsidRPr="009E1E84">
              <w:tab/>
            </w:r>
            <w:r>
              <w:t>PPPR value 4</w:t>
            </w:r>
          </w:p>
          <w:p w:rsidR="00964D6E" w:rsidRDefault="00964D6E" w:rsidP="00964D6E">
            <w:pPr>
              <w:pStyle w:val="TAL"/>
            </w:pPr>
            <w:r>
              <w:t>1 0 0</w:t>
            </w:r>
            <w:r w:rsidRPr="009E1E84">
              <w:tab/>
            </w:r>
            <w:r>
              <w:t>PPPR value 5</w:t>
            </w:r>
          </w:p>
          <w:p w:rsidR="00964D6E" w:rsidRPr="00903C49" w:rsidRDefault="00964D6E" w:rsidP="00964D6E">
            <w:pPr>
              <w:pStyle w:val="TAL"/>
              <w:rPr>
                <w:noProof/>
                <w:lang w:val="en-US"/>
              </w:rPr>
            </w:pPr>
            <w:r>
              <w:t>1 0 1</w:t>
            </w:r>
            <w:r w:rsidRPr="009E1E84">
              <w:tab/>
            </w:r>
            <w:r>
              <w:t>PPPR value 6</w:t>
            </w:r>
          </w:p>
          <w:p w:rsidR="00964D6E" w:rsidRPr="00903C49" w:rsidRDefault="00964D6E" w:rsidP="00964D6E">
            <w:pPr>
              <w:pStyle w:val="TAL"/>
              <w:rPr>
                <w:noProof/>
                <w:lang w:val="en-US"/>
              </w:rPr>
            </w:pPr>
            <w:r>
              <w:t>1 1 0</w:t>
            </w:r>
            <w:r w:rsidRPr="009E1E84">
              <w:tab/>
            </w:r>
            <w:r>
              <w:t>PPPR value 7</w:t>
            </w:r>
          </w:p>
          <w:p w:rsidR="00964D6E" w:rsidRDefault="00964D6E" w:rsidP="00964D6E">
            <w:pPr>
              <w:pStyle w:val="TAL"/>
            </w:pPr>
            <w:r>
              <w:t>1 1 1</w:t>
            </w:r>
            <w:r w:rsidRPr="009E1E84">
              <w:tab/>
            </w:r>
            <w:r>
              <w:t>PPPR value 8</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w:t>
            </w:r>
          </w:p>
          <w:p w:rsidR="00964D6E" w:rsidRPr="00903C49" w:rsidRDefault="00964D6E" w:rsidP="00964D6E">
            <w:pPr>
              <w:pStyle w:val="TAL"/>
            </w:pPr>
          </w:p>
          <w:p w:rsidR="00964D6E" w:rsidRPr="00492F28" w:rsidRDefault="00964D6E" w:rsidP="00964D6E">
            <w:pPr>
              <w:pStyle w:val="TAL"/>
            </w:pPr>
            <w:r w:rsidRPr="00903C49">
              <w:t xml:space="preserve">octet </w:t>
            </w:r>
            <w:r>
              <w:t>o5+2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o5+3</w:t>
            </w:r>
          </w:p>
          <w:p w:rsidR="00964D6E" w:rsidRPr="00492F28"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 xml:space="preserve">octet </w:t>
            </w:r>
            <w:r>
              <w:t>(</w:t>
            </w:r>
            <w:r w:rsidRPr="00903C49">
              <w:t>o</w:t>
            </w:r>
            <w:r>
              <w:t>5+4)*</w:t>
            </w:r>
          </w:p>
          <w:p w:rsidR="00964D6E" w:rsidRDefault="00964D6E" w:rsidP="00964D6E">
            <w:pPr>
              <w:pStyle w:val="TAL"/>
            </w:pPr>
          </w:p>
          <w:p w:rsidR="00964D6E" w:rsidRPr="002E39DE" w:rsidRDefault="00964D6E" w:rsidP="00964D6E">
            <w:pPr>
              <w:pStyle w:val="TAL"/>
            </w:pPr>
            <w:r w:rsidRPr="00903C49">
              <w:t>octet o</w:t>
            </w:r>
            <w:r>
              <w:t>45*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o45+1</w:t>
            </w:r>
          </w:p>
          <w:p w:rsidR="00964D6E" w:rsidRPr="00903C49" w:rsidRDefault="00964D6E" w:rsidP="00964D6E">
            <w:pPr>
              <w:pStyle w:val="TAL"/>
            </w:pPr>
          </w:p>
          <w:p w:rsidR="00964D6E" w:rsidRPr="00492F28" w:rsidRDefault="00964D6E" w:rsidP="00964D6E">
            <w:pPr>
              <w:pStyle w:val="TAL"/>
            </w:pPr>
            <w:r w:rsidRPr="00903C49">
              <w:t>octet o</w:t>
            </w:r>
            <w:r>
              <w:t>46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o46+1</w:t>
            </w:r>
          </w:p>
          <w:p w:rsidR="00964D6E" w:rsidRPr="00903C49" w:rsidRDefault="00964D6E" w:rsidP="00964D6E">
            <w:pPr>
              <w:pStyle w:val="TAL"/>
            </w:pPr>
          </w:p>
          <w:p w:rsidR="00964D6E" w:rsidRPr="00492F28" w:rsidRDefault="00964D6E" w:rsidP="00964D6E">
            <w:pPr>
              <w:pStyle w:val="TAL"/>
            </w:pPr>
            <w:r w:rsidRPr="00903C49">
              <w:t>octet o</w:t>
            </w:r>
            <w:r>
              <w:t>47</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o47+1</w:t>
            </w:r>
          </w:p>
          <w:p w:rsidR="00964D6E" w:rsidRPr="00903C49" w:rsidRDefault="00964D6E" w:rsidP="00964D6E">
            <w:pPr>
              <w:pStyle w:val="TAL"/>
            </w:pPr>
          </w:p>
          <w:p w:rsidR="00964D6E" w:rsidRPr="00492F28" w:rsidRDefault="00964D6E" w:rsidP="00964D6E">
            <w:pPr>
              <w:pStyle w:val="TAL"/>
            </w:pPr>
            <w:r w:rsidRPr="00903C49">
              <w:t>octet o</w:t>
            </w:r>
            <w:r>
              <w:t>48</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eastAsia="ko-KR"/>
              </w:rPr>
            </w:pPr>
          </w:p>
          <w:p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48+1</w:t>
            </w:r>
          </w:p>
          <w:p w:rsidR="00964D6E" w:rsidRDefault="00964D6E" w:rsidP="00964D6E">
            <w:pPr>
              <w:pStyle w:val="TAL"/>
            </w:pPr>
          </w:p>
          <w:p w:rsidR="00964D6E" w:rsidRPr="002E39DE" w:rsidRDefault="00964D6E" w:rsidP="00964D6E">
            <w:pPr>
              <w:pStyle w:val="TAL"/>
            </w:pPr>
            <w:r w:rsidRPr="00903C49">
              <w:t>octet o</w:t>
            </w:r>
            <w:r>
              <w:t>49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rsidR="00964D6E" w:rsidRDefault="00964D6E" w:rsidP="00964D6E">
            <w:pPr>
              <w:pStyle w:val="TAL"/>
            </w:pPr>
            <w:r w:rsidRPr="00903C49">
              <w:t>octet o</w:t>
            </w:r>
            <w:r>
              <w:t>49+1</w:t>
            </w:r>
          </w:p>
          <w:p w:rsidR="00964D6E" w:rsidRDefault="00964D6E" w:rsidP="00964D6E">
            <w:pPr>
              <w:pStyle w:val="TAL"/>
            </w:pPr>
          </w:p>
          <w:p w:rsidR="00964D6E" w:rsidRPr="002E39DE" w:rsidRDefault="00964D6E" w:rsidP="00964D6E">
            <w:pPr>
              <w:pStyle w:val="TAL"/>
            </w:pPr>
            <w:r w:rsidRPr="00903C49">
              <w:t xml:space="preserve">octet </w:t>
            </w:r>
            <w:r w:rsidRPr="00FD3950">
              <w:t>o50</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FD3950">
              <w:t>o50+1</w:t>
            </w:r>
            <w:r>
              <w:t>)*</w:t>
            </w:r>
          </w:p>
          <w:p w:rsidR="00964D6E" w:rsidRPr="00903C49" w:rsidRDefault="00964D6E" w:rsidP="00964D6E">
            <w:pPr>
              <w:pStyle w:val="TAL"/>
            </w:pPr>
          </w:p>
          <w:p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trPr>
        <w:tc>
          <w:tcPr>
            <w:tcW w:w="7094" w:type="dxa"/>
          </w:tcPr>
          <w:p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464312" w:rsidTr="00964D6E">
        <w:trPr>
          <w:cantSplit/>
          <w:jc w:val="center"/>
        </w:trPr>
        <w:tc>
          <w:tcPr>
            <w:tcW w:w="7094" w:type="dxa"/>
          </w:tcPr>
          <w:p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rsidTr="00964D6E">
        <w:trPr>
          <w:cantSplit/>
          <w:jc w:val="center"/>
        </w:trPr>
        <w:tc>
          <w:tcPr>
            <w:tcW w:w="7094" w:type="dxa"/>
          </w:tcPr>
          <w:p w:rsidR="00964D6E" w:rsidRDefault="00964D6E" w:rsidP="00964D6E">
            <w:pPr>
              <w:pStyle w:val="TAL"/>
              <w:rPr>
                <w:noProof/>
                <w:lang w:val="en-US"/>
              </w:rPr>
            </w:pPr>
          </w:p>
        </w:tc>
      </w:tr>
      <w:tr w:rsidR="00964D6E" w:rsidRPr="00903C49"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rsidTr="00964D6E">
        <w:trPr>
          <w:cantSplit/>
          <w:jc w:val="center"/>
        </w:trPr>
        <w:tc>
          <w:tcPr>
            <w:tcW w:w="7094" w:type="dxa"/>
          </w:tcPr>
          <w:p w:rsidR="00964D6E" w:rsidRPr="00BF01CD" w:rsidRDefault="00964D6E" w:rsidP="00964D6E">
            <w:pPr>
              <w:pStyle w:val="TAL"/>
              <w:rPr>
                <w:noProof/>
                <w:lang w:val="en-US" w:eastAsia="ko-KR"/>
              </w:rPr>
            </w:pPr>
          </w:p>
        </w:tc>
      </w:tr>
      <w:tr w:rsidR="00964D6E" w:rsidRPr="0046431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224B9A"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46576E"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rsidTr="00964D6E">
        <w:trPr>
          <w:cantSplit/>
          <w:jc w:val="center"/>
        </w:trPr>
        <w:tc>
          <w:tcPr>
            <w:tcW w:w="7094" w:type="dxa"/>
          </w:tcPr>
          <w:p w:rsidR="00964D6E" w:rsidRPr="00530E20" w:rsidRDefault="00964D6E" w:rsidP="00964D6E">
            <w:pPr>
              <w:pStyle w:val="TAL"/>
              <w:rPr>
                <w:lang w:val="en-US"/>
              </w:rPr>
            </w:pPr>
          </w:p>
        </w:tc>
      </w:tr>
      <w:tr w:rsidR="00964D6E" w:rsidRPr="0046576E" w:rsidTr="00964D6E">
        <w:trPr>
          <w:cantSplit/>
          <w:jc w:val="center"/>
        </w:trPr>
        <w:tc>
          <w:tcPr>
            <w:tcW w:w="7094" w:type="dxa"/>
          </w:tcPr>
          <w:p w:rsidR="00964D6E" w:rsidRDefault="00964D6E" w:rsidP="00964D6E">
            <w:pPr>
              <w:pStyle w:val="TAL"/>
            </w:pPr>
            <w:r w:rsidRPr="00070444">
              <w:rPr>
                <w:noProof/>
                <w:lang w:val="en-US"/>
              </w:rPr>
              <w:t xml:space="preserve">PC5 QoS </w:t>
            </w:r>
            <w:r>
              <w:t>mapping rules:</w:t>
            </w:r>
          </w:p>
          <w:p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rsidTr="00964D6E">
        <w:trPr>
          <w:cantSplit/>
          <w:jc w:val="center"/>
        </w:trPr>
        <w:tc>
          <w:tcPr>
            <w:tcW w:w="7094" w:type="dxa"/>
          </w:tcPr>
          <w:p w:rsidR="00964D6E" w:rsidRPr="0046576E" w:rsidRDefault="00964D6E" w:rsidP="00964D6E">
            <w:pPr>
              <w:pStyle w:val="TAL"/>
              <w:rPr>
                <w:lang w:val="en-US"/>
              </w:rPr>
            </w:pPr>
          </w:p>
        </w:tc>
      </w:tr>
      <w:tr w:rsidR="00964D6E" w:rsidRPr="0046576E" w:rsidTr="00964D6E">
        <w:trPr>
          <w:cantSplit/>
          <w:jc w:val="center"/>
        </w:trPr>
        <w:tc>
          <w:tcPr>
            <w:tcW w:w="7094" w:type="dxa"/>
          </w:tcPr>
          <w:p w:rsidR="00964D6E" w:rsidRDefault="00964D6E" w:rsidP="00964D6E">
            <w:pPr>
              <w:pStyle w:val="TAL"/>
            </w:pPr>
            <w:r w:rsidRPr="005F5586">
              <w:t xml:space="preserve">SLRB </w:t>
            </w:r>
            <w:r>
              <w:t>mapping rules:</w:t>
            </w:r>
          </w:p>
          <w:p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rsidTr="00964D6E">
        <w:trPr>
          <w:cantSplit/>
          <w:jc w:val="center"/>
        </w:trPr>
        <w:tc>
          <w:tcPr>
            <w:tcW w:w="7094" w:type="dxa"/>
          </w:tcPr>
          <w:p w:rsidR="00964D6E" w:rsidRPr="0046576E" w:rsidRDefault="00964D6E" w:rsidP="00964D6E">
            <w:pPr>
              <w:pStyle w:val="TAL"/>
              <w:rPr>
                <w:lang w:val="en-US"/>
              </w:rPr>
            </w:pPr>
          </w:p>
        </w:tc>
      </w:tr>
      <w:tr w:rsidR="00964D6E" w:rsidRPr="003168A2" w:rsidTr="00964D6E">
        <w:trPr>
          <w:cantSplit/>
          <w:jc w:val="center"/>
        </w:trPr>
        <w:tc>
          <w:tcPr>
            <w:tcW w:w="7094" w:type="dxa"/>
          </w:tcPr>
          <w:p w:rsidR="00964D6E" w:rsidRPr="00B553EA" w:rsidRDefault="00964D6E" w:rsidP="00964D6E">
            <w:pPr>
              <w:pStyle w:val="TAL"/>
            </w:pPr>
            <w:r w:rsidRPr="0046576E">
              <w:t>D</w:t>
            </w:r>
            <w:r w:rsidRPr="00C434ED">
              <w:t>efault destination layer-2 ID</w:t>
            </w:r>
            <w:r>
              <w:t xml:space="preserve"> for broadcast:</w:t>
            </w:r>
          </w:p>
          <w:p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Pr="0046576E" w:rsidRDefault="00964D6E" w:rsidP="00964D6E">
            <w:pPr>
              <w:pStyle w:val="TAL"/>
            </w:pPr>
          </w:p>
        </w:tc>
      </w:tr>
      <w:tr w:rsidR="00964D6E" w:rsidRPr="003168A2" w:rsidTr="00964D6E">
        <w:trPr>
          <w:cantSplit/>
          <w:jc w:val="center"/>
        </w:trPr>
        <w:tc>
          <w:tcPr>
            <w:tcW w:w="7094" w:type="dxa"/>
          </w:tcPr>
          <w:p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rsidTr="00964D6E">
        <w:trPr>
          <w:cantSplit/>
          <w:jc w:val="center"/>
        </w:trPr>
        <w:tc>
          <w:tcPr>
            <w:tcW w:w="7094" w:type="dxa"/>
          </w:tcPr>
          <w:p w:rsidR="00964D6E" w:rsidRPr="00530E20" w:rsidRDefault="00964D6E" w:rsidP="00964D6E">
            <w:pPr>
              <w:pStyle w:val="TAL"/>
              <w:rPr>
                <w:noProof/>
                <w:lang w:eastAsia="ko-KR"/>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rsidR="00964D6E" w:rsidRDefault="00964D6E" w:rsidP="00964D6E">
            <w:pPr>
              <w:pStyle w:val="TAL"/>
            </w:pPr>
            <w:r>
              <w:t xml:space="preserve">octet </w:t>
            </w:r>
            <w:r w:rsidRPr="00903C49">
              <w:t>o</w:t>
            </w:r>
            <w:r>
              <w:t>5+4</w:t>
            </w:r>
          </w:p>
          <w:p w:rsidR="00964D6E" w:rsidRDefault="00964D6E" w:rsidP="00964D6E">
            <w:pPr>
              <w:pStyle w:val="TAL"/>
            </w:pPr>
          </w:p>
          <w:p w:rsidR="00964D6E" w:rsidRDefault="00964D6E" w:rsidP="00964D6E">
            <w:pPr>
              <w:pStyle w:val="TAL"/>
            </w:pPr>
            <w:r>
              <w:t xml:space="preserve">octet </w:t>
            </w:r>
            <w:r w:rsidRPr="00903C49">
              <w:t>o</w:t>
            </w:r>
            <w:r>
              <w:t>5+5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w:t>
            </w:r>
            <w:r w:rsidRPr="00903C49">
              <w:t>o</w:t>
            </w:r>
            <w:r>
              <w:t>5+6)*</w:t>
            </w:r>
          </w:p>
          <w:p w:rsidR="00964D6E" w:rsidRDefault="00964D6E" w:rsidP="00964D6E">
            <w:pPr>
              <w:pStyle w:val="TAL"/>
            </w:pPr>
          </w:p>
          <w:p w:rsidR="00964D6E" w:rsidRDefault="00964D6E" w:rsidP="00964D6E">
            <w:pPr>
              <w:pStyle w:val="TAL"/>
            </w:pPr>
            <w:r>
              <w:t>octet o51*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(o51+1)*</w:t>
            </w:r>
          </w:p>
          <w:p w:rsidR="00964D6E" w:rsidRDefault="00964D6E" w:rsidP="00964D6E">
            <w:pPr>
              <w:pStyle w:val="TAL"/>
            </w:pPr>
          </w:p>
          <w:p w:rsidR="00964D6E" w:rsidRDefault="00964D6E" w:rsidP="00964D6E">
            <w:pPr>
              <w:pStyle w:val="TAL"/>
            </w:pPr>
            <w:r>
              <w:t>octet o52*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(o52+1)*</w:t>
            </w:r>
          </w:p>
          <w:p w:rsidR="00964D6E" w:rsidRDefault="00964D6E" w:rsidP="00964D6E">
            <w:pPr>
              <w:pStyle w:val="TAL"/>
            </w:pPr>
          </w:p>
          <w:p w:rsidR="00964D6E" w:rsidRDefault="00964D6E" w:rsidP="00964D6E">
            <w:pPr>
              <w:pStyle w:val="TAL"/>
            </w:pPr>
            <w:r>
              <w:t>octet o53*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(o53+1)*</w:t>
            </w:r>
          </w:p>
          <w:p w:rsidR="00964D6E" w:rsidRDefault="00964D6E" w:rsidP="00964D6E">
            <w:pPr>
              <w:pStyle w:val="TAL"/>
            </w:pPr>
          </w:p>
          <w:p w:rsidR="00964D6E" w:rsidRDefault="00964D6E" w:rsidP="00964D6E">
            <w:pPr>
              <w:pStyle w:val="TAL"/>
            </w:pPr>
            <w:r>
              <w:t>octet o45*</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rsidR="00964D6E" w:rsidRDefault="00964D6E" w:rsidP="00964D6E">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o51+1</w:t>
            </w:r>
          </w:p>
          <w:p w:rsidR="00964D6E" w:rsidRPr="00903C49" w:rsidRDefault="00964D6E" w:rsidP="00964D6E">
            <w:pPr>
              <w:pStyle w:val="TAL"/>
            </w:pPr>
          </w:p>
          <w:p w:rsidR="00964D6E" w:rsidRPr="00492F28" w:rsidRDefault="00964D6E" w:rsidP="00964D6E">
            <w:pPr>
              <w:pStyle w:val="TAL"/>
            </w:pPr>
            <w:r w:rsidRPr="00903C49">
              <w:t xml:space="preserve">octet </w:t>
            </w:r>
            <w:r>
              <w:t>o51+2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o51+3</w:t>
            </w:r>
          </w:p>
          <w:p w:rsidR="00964D6E" w:rsidRPr="00903C49" w:rsidRDefault="00964D6E" w:rsidP="00964D6E">
            <w:pPr>
              <w:pStyle w:val="TAL"/>
            </w:pPr>
          </w:p>
          <w:p w:rsidR="00964D6E" w:rsidRPr="00492F28" w:rsidRDefault="00964D6E" w:rsidP="00964D6E">
            <w:pPr>
              <w:pStyle w:val="TAL"/>
            </w:pPr>
            <w:r w:rsidRPr="00903C49">
              <w:t>octet o</w:t>
            </w:r>
            <w:r>
              <w:t>54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o54+1</w:t>
            </w:r>
          </w:p>
          <w:p w:rsidR="00964D6E" w:rsidRPr="00903C49" w:rsidRDefault="00964D6E" w:rsidP="00964D6E">
            <w:pPr>
              <w:pStyle w:val="TAL"/>
            </w:pPr>
          </w:p>
          <w:p w:rsidR="00964D6E" w:rsidRPr="00492F28" w:rsidRDefault="00964D6E" w:rsidP="00964D6E">
            <w:pPr>
              <w:pStyle w:val="TAL"/>
            </w:pPr>
            <w:r w:rsidRPr="00903C49">
              <w:t>octet o</w:t>
            </w:r>
            <w:r>
              <w:t>52</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rsidTr="00964D6E">
        <w:trPr>
          <w:cantSplit/>
          <w:jc w:val="center"/>
        </w:trPr>
        <w:tc>
          <w:tcPr>
            <w:tcW w:w="7094" w:type="dxa"/>
          </w:tcPr>
          <w:p w:rsidR="00964D6E" w:rsidRPr="00492F28" w:rsidRDefault="00964D6E" w:rsidP="00964D6E">
            <w:pPr>
              <w:pStyle w:val="TAL"/>
              <w:rPr>
                <w:noProof/>
                <w:lang w:val="en-US"/>
              </w:rPr>
            </w:pPr>
          </w:p>
        </w:tc>
      </w:tr>
      <w:tr w:rsidR="00964D6E" w:rsidRPr="003168A2" w:rsidTr="00964D6E">
        <w:trPr>
          <w:cantSplit/>
          <w:jc w:val="center"/>
        </w:trPr>
        <w:tc>
          <w:tcPr>
            <w:tcW w:w="7094" w:type="dxa"/>
          </w:tcPr>
          <w:p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46576E"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rsidR="00964D6E" w:rsidRPr="00485AE2" w:rsidRDefault="00964D6E" w:rsidP="00964D6E">
            <w:pPr>
              <w:pStyle w:val="TAL"/>
            </w:pPr>
            <w:r w:rsidRPr="00485AE2">
              <w:t xml:space="preserve">octet </w:t>
            </w:r>
            <w:r w:rsidRPr="001964C6">
              <w:t>o</w:t>
            </w:r>
            <w:r>
              <w:t>54</w:t>
            </w:r>
            <w:r w:rsidRPr="00485AE2">
              <w:t>+</w:t>
            </w:r>
            <w:r w:rsidRPr="0046576E">
              <w:t>1</w:t>
            </w:r>
          </w:p>
          <w:p w:rsidR="00964D6E" w:rsidRPr="00485AE2" w:rsidRDefault="00964D6E" w:rsidP="00964D6E">
            <w:pPr>
              <w:pStyle w:val="TAL"/>
            </w:pPr>
          </w:p>
          <w:p w:rsidR="00964D6E" w:rsidRPr="00485AE2" w:rsidRDefault="00964D6E" w:rsidP="00964D6E">
            <w:pPr>
              <w:pStyle w:val="TAL"/>
            </w:pPr>
            <w:r w:rsidRPr="00485AE2">
              <w:t>octet o</w:t>
            </w:r>
            <w:r>
              <w:t>54</w:t>
            </w:r>
            <w:r w:rsidRPr="00485AE2">
              <w:t>+</w:t>
            </w:r>
            <w:r w:rsidRPr="0046576E">
              <w:t>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rsidR="00964D6E" w:rsidRPr="00485AE2" w:rsidRDefault="00964D6E" w:rsidP="00964D6E">
            <w:pPr>
              <w:pStyle w:val="TAL"/>
            </w:pPr>
            <w:r w:rsidRPr="00485AE2">
              <w:t xml:space="preserve">octet </w:t>
            </w:r>
            <w:r>
              <w:t>(</w:t>
            </w:r>
            <w:r w:rsidRPr="001964C6">
              <w:t>o</w:t>
            </w:r>
            <w:r>
              <w:t>54</w:t>
            </w:r>
            <w:r w:rsidRPr="00485AE2">
              <w:t>+</w:t>
            </w:r>
            <w:r w:rsidRPr="0046576E">
              <w:t>3</w:t>
            </w:r>
            <w:r>
              <w:t>)*</w:t>
            </w:r>
          </w:p>
          <w:p w:rsidR="00964D6E" w:rsidRPr="00485AE2" w:rsidRDefault="00964D6E" w:rsidP="00964D6E">
            <w:pPr>
              <w:pStyle w:val="TAL"/>
            </w:pPr>
          </w:p>
          <w:p w:rsidR="00964D6E" w:rsidRPr="00485AE2" w:rsidRDefault="00964D6E" w:rsidP="00964D6E">
            <w:pPr>
              <w:pStyle w:val="TAL"/>
            </w:pPr>
            <w:r w:rsidRPr="00485AE2">
              <w:t>octet o</w:t>
            </w:r>
            <w:r>
              <w:t>55*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56</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57</w:t>
            </w:r>
            <w:r w:rsidRPr="00485AE2">
              <w:t>*</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rsidR="00964D6E" w:rsidRPr="00485AE2" w:rsidRDefault="00964D6E" w:rsidP="00964D6E">
            <w:pPr>
              <w:pStyle w:val="TAL"/>
            </w:pPr>
          </w:p>
          <w:p w:rsidR="00964D6E" w:rsidRPr="001964C6" w:rsidRDefault="00964D6E" w:rsidP="00964D6E">
            <w:pPr>
              <w:pStyle w:val="TAL"/>
            </w:pPr>
            <w:r w:rsidRPr="00485AE2">
              <w:t>octet o</w:t>
            </w:r>
            <w:r>
              <w:t>52</w:t>
            </w:r>
            <w:r w:rsidRPr="00485AE2">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o55+1</w:t>
            </w:r>
          </w:p>
          <w:p w:rsidR="00964D6E" w:rsidRPr="00903C49" w:rsidRDefault="00964D6E" w:rsidP="00964D6E">
            <w:pPr>
              <w:pStyle w:val="TAL"/>
            </w:pPr>
          </w:p>
          <w:p w:rsidR="00964D6E" w:rsidRPr="00492F28" w:rsidRDefault="00964D6E" w:rsidP="00964D6E">
            <w:pPr>
              <w:pStyle w:val="TAL"/>
            </w:pPr>
            <w:r w:rsidRPr="00903C49">
              <w:t xml:space="preserve">octet </w:t>
            </w:r>
            <w:r>
              <w:t>o55+2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o55+3</w:t>
            </w:r>
          </w:p>
          <w:p w:rsidR="00964D6E" w:rsidRPr="00903C49" w:rsidRDefault="00964D6E" w:rsidP="00964D6E">
            <w:pPr>
              <w:pStyle w:val="TAL"/>
            </w:pPr>
          </w:p>
          <w:p w:rsidR="00964D6E" w:rsidRPr="00492F28" w:rsidRDefault="00964D6E" w:rsidP="00964D6E">
            <w:pPr>
              <w:pStyle w:val="TAL"/>
            </w:pPr>
            <w:r w:rsidRPr="00903C49">
              <w:t>octet o</w:t>
            </w:r>
            <w:r>
              <w:t>58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o58+1</w:t>
            </w:r>
          </w:p>
          <w:p w:rsidR="00964D6E" w:rsidRPr="00903C49" w:rsidRDefault="00964D6E" w:rsidP="00964D6E">
            <w:pPr>
              <w:pStyle w:val="TAL"/>
            </w:pPr>
          </w:p>
          <w:p w:rsidR="00964D6E" w:rsidRPr="00492F28" w:rsidRDefault="00964D6E" w:rsidP="00964D6E">
            <w:pPr>
              <w:pStyle w:val="TAL"/>
            </w:pPr>
            <w:r w:rsidRPr="00903C49">
              <w:t>octet o</w:t>
            </w:r>
            <w:r>
              <w:t>56</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NR frequencies:</w:t>
            </w:r>
          </w:p>
          <w:p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G</w:t>
            </w:r>
            <w:r w:rsidRPr="002E39DE">
              <w:t>eographical areas</w:t>
            </w:r>
            <w:r>
              <w:t>:</w:t>
            </w:r>
          </w:p>
          <w:p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rsidR="00964D6E" w:rsidRPr="001964C6" w:rsidRDefault="00964D6E" w:rsidP="00964D6E">
            <w:pPr>
              <w:pStyle w:val="TAL"/>
            </w:pPr>
            <w:r w:rsidRPr="001964C6">
              <w:t>octet o</w:t>
            </w:r>
            <w:r>
              <w:t>55</w:t>
            </w:r>
            <w:r w:rsidRPr="001964C6">
              <w:t>+3</w:t>
            </w:r>
          </w:p>
          <w:p w:rsidR="00964D6E" w:rsidRPr="001964C6" w:rsidRDefault="00964D6E" w:rsidP="00964D6E">
            <w:pPr>
              <w:pStyle w:val="TAL"/>
            </w:pPr>
          </w:p>
          <w:p w:rsidR="00964D6E" w:rsidRPr="0046576E" w:rsidRDefault="00964D6E" w:rsidP="00964D6E">
            <w:pPr>
              <w:pStyle w:val="TAL"/>
              <w:rPr>
                <w:highlight w:val="yellow"/>
              </w:rPr>
            </w:pPr>
            <w:r w:rsidRPr="001964C6">
              <w:t>octet o</w:t>
            </w:r>
            <w:r>
              <w:t>55</w:t>
            </w:r>
            <w:r w:rsidRPr="001964C6">
              <w:t>+</w:t>
            </w:r>
            <w:r w:rsidRPr="0046576E">
              <w:t>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rsidR="00964D6E" w:rsidRPr="001964C6" w:rsidRDefault="00964D6E" w:rsidP="00964D6E">
            <w:pPr>
              <w:pStyle w:val="TAL"/>
            </w:pPr>
            <w:r w:rsidRPr="001964C6">
              <w:t xml:space="preserve">octet </w:t>
            </w:r>
            <w:r>
              <w:t>(</w:t>
            </w:r>
            <w:r w:rsidRPr="001964C6">
              <w:t>o</w:t>
            </w:r>
            <w:r>
              <w:t>55</w:t>
            </w:r>
            <w:r w:rsidRPr="001964C6">
              <w:t>+</w:t>
            </w:r>
            <w:r w:rsidRPr="0046576E">
              <w:t>5</w:t>
            </w:r>
            <w:r>
              <w:t>)*</w:t>
            </w:r>
          </w:p>
          <w:p w:rsidR="00964D6E" w:rsidRPr="0046576E" w:rsidRDefault="00964D6E" w:rsidP="00964D6E">
            <w:pPr>
              <w:pStyle w:val="TAL"/>
              <w:rPr>
                <w:highlight w:val="yellow"/>
              </w:rPr>
            </w:pPr>
          </w:p>
          <w:p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rPr>
                <w:lang w:val="sv-SE"/>
              </w:rPr>
            </w:pPr>
            <w:r w:rsidRPr="00530E20">
              <w:rPr>
                <w:lang w:val="sv-SE"/>
              </w:rPr>
              <w:t>octet (o55+</w:t>
            </w:r>
            <w:r>
              <w:rPr>
                <w:lang w:val="sv-SE"/>
              </w:rPr>
              <w:t>5</w:t>
            </w:r>
            <w:r w:rsidRPr="00530E20">
              <w:rPr>
                <w:lang w:val="sv-SE"/>
              </w:rPr>
              <w:t>+TBD)*</w:t>
            </w:r>
          </w:p>
          <w:p w:rsidR="00964D6E" w:rsidRPr="00530E20" w:rsidRDefault="00964D6E" w:rsidP="00964D6E">
            <w:pPr>
              <w:pStyle w:val="TAL"/>
              <w:rPr>
                <w:highlight w:val="yellow"/>
                <w:lang w:val="sv-SE"/>
              </w:rPr>
            </w:pPr>
          </w:p>
          <w:p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lang w:val="sv-SE"/>
              </w:rPr>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rsidR="00964D6E" w:rsidRPr="00A51E49" w:rsidRDefault="00964D6E" w:rsidP="00964D6E">
            <w:pPr>
              <w:pStyle w:val="TAL"/>
              <w:rPr>
                <w:highlight w:val="yellow"/>
              </w:rPr>
            </w:pPr>
          </w:p>
          <w:p w:rsidR="00964D6E" w:rsidRPr="00A51E49" w:rsidRDefault="00964D6E" w:rsidP="00964D6E">
            <w:pPr>
              <w:pStyle w:val="TAL"/>
              <w:rPr>
                <w:highlight w:val="yellow"/>
              </w:rPr>
            </w:pPr>
            <w:r w:rsidRPr="00530E20">
              <w:t>octet (o55+4+(n-1)*TBD)*</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Pr="00A51E49" w:rsidRDefault="00964D6E" w:rsidP="00964D6E">
            <w:pPr>
              <w:pStyle w:val="TAC"/>
            </w:pPr>
          </w:p>
          <w:p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rsidRPr="0046576E">
              <w:t>octet (o55+</w:t>
            </w:r>
            <w:r>
              <w:t>5</w:t>
            </w:r>
            <w:r w:rsidRPr="0046576E">
              <w:t>+(n-1)*TBD)*</w:t>
            </w:r>
          </w:p>
          <w:p w:rsidR="00964D6E" w:rsidRPr="0046576E" w:rsidRDefault="00964D6E" w:rsidP="00964D6E">
            <w:pPr>
              <w:pStyle w:val="TAL"/>
              <w:rPr>
                <w:highlight w:val="yellow"/>
              </w:rPr>
            </w:pPr>
          </w:p>
          <w:p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92F28">
              <w:rPr>
                <w:noProof/>
                <w:lang w:val="en-US"/>
              </w:rPr>
              <w:t xml:space="preserve">V2X </w:t>
            </w:r>
            <w:r>
              <w:rPr>
                <w:noProof/>
                <w:lang w:val="en-US"/>
              </w:rPr>
              <w:t>NR frequency:</w:t>
            </w:r>
          </w:p>
          <w:p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p w:rsidR="00964D6E" w:rsidRDefault="00964D6E" w:rsidP="00964D6E">
      <w:pPr>
        <w:pStyle w:val="EditorsNote"/>
      </w:pPr>
      <w:r>
        <w:t>Editor's note: length and coding of V2X NR frequency is FFS.</w:t>
      </w:r>
    </w:p>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o45+1</w:t>
            </w:r>
          </w:p>
          <w:p w:rsidR="00964D6E" w:rsidRDefault="00964D6E" w:rsidP="00964D6E">
            <w:pPr>
              <w:pStyle w:val="TAL"/>
            </w:pPr>
          </w:p>
          <w:p w:rsidR="00964D6E" w:rsidRDefault="00964D6E" w:rsidP="00964D6E">
            <w:pPr>
              <w:pStyle w:val="TAL"/>
            </w:pPr>
            <w:r>
              <w:t>octet o45+2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(o45+3)*</w:t>
            </w:r>
          </w:p>
          <w:p w:rsidR="00964D6E" w:rsidRDefault="00964D6E" w:rsidP="00964D6E">
            <w:pPr>
              <w:pStyle w:val="TAL"/>
            </w:pPr>
          </w:p>
          <w:p w:rsidR="00964D6E" w:rsidRDefault="00964D6E" w:rsidP="00964D6E">
            <w:pPr>
              <w:pStyle w:val="TAL"/>
            </w:pPr>
            <w:r>
              <w:t>octet o59*</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(o59+1)*</w:t>
            </w:r>
          </w:p>
          <w:p w:rsidR="00964D6E" w:rsidRDefault="00964D6E" w:rsidP="00964D6E">
            <w:pPr>
              <w:pStyle w:val="TAL"/>
            </w:pPr>
          </w:p>
          <w:p w:rsidR="00964D6E" w:rsidRDefault="00964D6E" w:rsidP="00964D6E">
            <w:pPr>
              <w:pStyle w:val="TAL"/>
            </w:pPr>
            <w:r>
              <w:t>octet o60*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(o60+1)*</w:t>
            </w:r>
          </w:p>
          <w:p w:rsidR="00964D6E" w:rsidRDefault="00964D6E" w:rsidP="00964D6E">
            <w:pPr>
              <w:pStyle w:val="TAL"/>
            </w:pPr>
          </w:p>
          <w:p w:rsidR="00964D6E" w:rsidRDefault="00964D6E" w:rsidP="00964D6E">
            <w:pPr>
              <w:pStyle w:val="TAL"/>
            </w:pPr>
            <w:r>
              <w:t>octet o61*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(o61+1)*</w:t>
            </w:r>
          </w:p>
          <w:p w:rsidR="00964D6E" w:rsidRDefault="00964D6E" w:rsidP="00964D6E">
            <w:pPr>
              <w:pStyle w:val="TAL"/>
            </w:pPr>
          </w:p>
          <w:p w:rsidR="00964D6E" w:rsidRDefault="00964D6E" w:rsidP="00964D6E">
            <w:pPr>
              <w:pStyle w:val="TAL"/>
            </w:pPr>
            <w:r>
              <w:t>octet o46*</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o59+1</w:t>
            </w:r>
          </w:p>
          <w:p w:rsidR="00964D6E" w:rsidRPr="00903C49" w:rsidRDefault="00964D6E" w:rsidP="00964D6E">
            <w:pPr>
              <w:pStyle w:val="TAL"/>
            </w:pPr>
          </w:p>
          <w:p w:rsidR="00964D6E" w:rsidRPr="00492F28" w:rsidRDefault="00964D6E" w:rsidP="00964D6E">
            <w:pPr>
              <w:pStyle w:val="TAL"/>
            </w:pPr>
            <w:r w:rsidRPr="00903C49">
              <w:t xml:space="preserve">octet </w:t>
            </w:r>
            <w:r>
              <w:t>o59+2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o59+3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o62</w:t>
            </w:r>
            <w:r>
              <w:t>+1</w:t>
            </w:r>
          </w:p>
          <w:p w:rsidR="00964D6E" w:rsidRPr="00903C49" w:rsidRDefault="00964D6E" w:rsidP="00964D6E">
            <w:pPr>
              <w:pStyle w:val="TAL"/>
            </w:pPr>
          </w:p>
          <w:p w:rsidR="00964D6E" w:rsidRPr="00903C49" w:rsidRDefault="00964D6E" w:rsidP="00964D6E">
            <w:pPr>
              <w:pStyle w:val="TAL"/>
            </w:pPr>
            <w:r w:rsidRPr="002E39DE">
              <w:t>octet</w:t>
            </w:r>
            <w:r>
              <w:t xml:space="preserve"> (</w:t>
            </w:r>
            <w:r w:rsidRPr="00A51E49">
              <w:t>o62</w:t>
            </w:r>
            <w:r>
              <w:t>+3)</w:t>
            </w:r>
          </w:p>
          <w:p w:rsidR="00964D6E" w:rsidRPr="00903C49" w:rsidRDefault="00964D6E" w:rsidP="00964D6E">
            <w:pPr>
              <w:pStyle w:val="TAL"/>
              <w:rPr>
                <w:highlight w:val="yellow"/>
              </w:rPr>
            </w:pPr>
            <w:r>
              <w:t xml:space="preserve"> = </w:t>
            </w:r>
            <w:r w:rsidRPr="0046576E">
              <w:t>octet o</w:t>
            </w:r>
            <w:r>
              <w:t>6</w:t>
            </w:r>
            <w:r w:rsidRPr="0046576E">
              <w:t>0</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broadcast: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o46+1</w:t>
            </w:r>
          </w:p>
          <w:p w:rsidR="00964D6E" w:rsidRDefault="00964D6E" w:rsidP="00964D6E">
            <w:pPr>
              <w:pStyle w:val="TAL"/>
            </w:pPr>
          </w:p>
          <w:p w:rsidR="00964D6E" w:rsidRDefault="00964D6E" w:rsidP="00964D6E">
            <w:pPr>
              <w:pStyle w:val="TAL"/>
            </w:pPr>
            <w:r>
              <w:t>octet o46+2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(o46+3)*</w:t>
            </w:r>
          </w:p>
          <w:p w:rsidR="00964D6E" w:rsidRDefault="00964D6E" w:rsidP="00964D6E">
            <w:pPr>
              <w:pStyle w:val="TAL"/>
            </w:pPr>
          </w:p>
          <w:p w:rsidR="00964D6E" w:rsidRDefault="00964D6E" w:rsidP="00964D6E">
            <w:pPr>
              <w:pStyle w:val="TAL"/>
            </w:pPr>
            <w:r>
              <w:t>octet o63*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(o63+1)*</w:t>
            </w:r>
          </w:p>
          <w:p w:rsidR="00964D6E" w:rsidRDefault="00964D6E" w:rsidP="00964D6E">
            <w:pPr>
              <w:pStyle w:val="TAL"/>
            </w:pPr>
          </w:p>
          <w:p w:rsidR="00964D6E" w:rsidRDefault="00964D6E" w:rsidP="00964D6E">
            <w:pPr>
              <w:pStyle w:val="TAL"/>
            </w:pPr>
            <w:r>
              <w:t>octet o64*</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(o64+1)*</w:t>
            </w:r>
          </w:p>
          <w:p w:rsidR="00964D6E" w:rsidRDefault="00964D6E" w:rsidP="00964D6E">
            <w:pPr>
              <w:pStyle w:val="TAL"/>
            </w:pPr>
          </w:p>
          <w:p w:rsidR="00964D6E" w:rsidRDefault="00964D6E" w:rsidP="00964D6E">
            <w:pPr>
              <w:pStyle w:val="TAL"/>
            </w:pPr>
            <w:r>
              <w:t>octet o65*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(o65+1)*</w:t>
            </w:r>
          </w:p>
          <w:p w:rsidR="00964D6E" w:rsidRDefault="00964D6E" w:rsidP="00964D6E">
            <w:pPr>
              <w:pStyle w:val="TAL"/>
            </w:pPr>
          </w:p>
          <w:p w:rsidR="00964D6E" w:rsidRDefault="00964D6E" w:rsidP="00964D6E">
            <w:pPr>
              <w:pStyle w:val="TAL"/>
            </w:pPr>
            <w:r>
              <w:t>octet o47*</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o63+1</w:t>
            </w:r>
          </w:p>
          <w:p w:rsidR="00964D6E" w:rsidRPr="00903C49" w:rsidRDefault="00964D6E" w:rsidP="00964D6E">
            <w:pPr>
              <w:pStyle w:val="TAL"/>
            </w:pPr>
          </w:p>
          <w:p w:rsidR="00964D6E" w:rsidRPr="00492F28" w:rsidRDefault="00964D6E" w:rsidP="00964D6E">
            <w:pPr>
              <w:pStyle w:val="TAL"/>
            </w:pPr>
            <w:r w:rsidRPr="00903C49">
              <w:t xml:space="preserve">octet </w:t>
            </w:r>
            <w:r>
              <w:t>o63+2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o63+3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o80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o80</w:t>
            </w:r>
            <w:r>
              <w:t>+1</w:t>
            </w:r>
          </w:p>
          <w:p w:rsidR="00964D6E" w:rsidRPr="00903C49" w:rsidRDefault="00964D6E" w:rsidP="00964D6E">
            <w:pPr>
              <w:pStyle w:val="TAL"/>
            </w:pPr>
          </w:p>
          <w:p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groupcast:</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rsidR="00964D6E" w:rsidRDefault="00964D6E" w:rsidP="00964D6E">
            <w:pPr>
              <w:pStyle w:val="TAL"/>
            </w:pPr>
            <w:r>
              <w:t>octet o47+1</w:t>
            </w:r>
          </w:p>
          <w:p w:rsidR="00964D6E" w:rsidRDefault="00964D6E" w:rsidP="00964D6E">
            <w:pPr>
              <w:pStyle w:val="TAL"/>
            </w:pPr>
          </w:p>
          <w:p w:rsidR="00964D6E" w:rsidRDefault="00964D6E" w:rsidP="00964D6E">
            <w:pPr>
              <w:pStyle w:val="TAL"/>
            </w:pPr>
            <w:r>
              <w:t>octet o47+2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(o47+3)*</w:t>
            </w:r>
          </w:p>
          <w:p w:rsidR="00964D6E" w:rsidRDefault="00964D6E" w:rsidP="00964D6E">
            <w:pPr>
              <w:pStyle w:val="TAL"/>
            </w:pPr>
          </w:p>
          <w:p w:rsidR="00964D6E" w:rsidRDefault="00964D6E" w:rsidP="00964D6E">
            <w:pPr>
              <w:pStyle w:val="TAL"/>
            </w:pPr>
            <w:r>
              <w:t>octet o66*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(o66+1)*</w:t>
            </w:r>
          </w:p>
          <w:p w:rsidR="00964D6E" w:rsidRDefault="00964D6E" w:rsidP="00964D6E">
            <w:pPr>
              <w:pStyle w:val="TAL"/>
            </w:pPr>
          </w:p>
          <w:p w:rsidR="00964D6E" w:rsidRDefault="00964D6E" w:rsidP="00964D6E">
            <w:pPr>
              <w:pStyle w:val="TAL"/>
            </w:pPr>
            <w:r>
              <w:t>octet o67*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(o67+1)*</w:t>
            </w:r>
          </w:p>
          <w:p w:rsidR="00964D6E" w:rsidRDefault="00964D6E" w:rsidP="00964D6E">
            <w:pPr>
              <w:pStyle w:val="TAL"/>
            </w:pPr>
          </w:p>
          <w:p w:rsidR="00964D6E" w:rsidRDefault="00964D6E" w:rsidP="00964D6E">
            <w:pPr>
              <w:pStyle w:val="TAL"/>
            </w:pPr>
            <w:r>
              <w:t>octet o68*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(o68+1)*</w:t>
            </w:r>
          </w:p>
          <w:p w:rsidR="00964D6E" w:rsidRDefault="00964D6E" w:rsidP="00964D6E">
            <w:pPr>
              <w:pStyle w:val="TAL"/>
            </w:pPr>
          </w:p>
          <w:p w:rsidR="00964D6E" w:rsidRDefault="00964D6E" w:rsidP="00964D6E">
            <w:pPr>
              <w:pStyle w:val="TAL"/>
            </w:pPr>
            <w:r>
              <w:t>octet o48*</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o66+1</w:t>
            </w:r>
          </w:p>
          <w:p w:rsidR="00964D6E" w:rsidRPr="00903C49" w:rsidRDefault="00964D6E" w:rsidP="00964D6E">
            <w:pPr>
              <w:pStyle w:val="TAL"/>
            </w:pPr>
          </w:p>
          <w:p w:rsidR="00964D6E" w:rsidRPr="00492F28" w:rsidRDefault="00964D6E" w:rsidP="00964D6E">
            <w:pPr>
              <w:pStyle w:val="TAL"/>
            </w:pPr>
            <w:r w:rsidRPr="00903C49">
              <w:t xml:space="preserve">octet </w:t>
            </w:r>
            <w:r>
              <w:t>o66+2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o66+3</w:t>
            </w:r>
          </w:p>
          <w:p w:rsidR="00964D6E" w:rsidRPr="00903C49" w:rsidRDefault="00964D6E" w:rsidP="00964D6E">
            <w:pPr>
              <w:pStyle w:val="TAL"/>
            </w:pPr>
          </w:p>
          <w:p w:rsidR="00964D6E" w:rsidRPr="00492F28" w:rsidRDefault="00964D6E" w:rsidP="00964D6E">
            <w:pPr>
              <w:pStyle w:val="TAL"/>
            </w:pPr>
            <w:r w:rsidRPr="00903C49">
              <w:t xml:space="preserve">octet </w:t>
            </w:r>
            <w:r w:rsidRPr="00A51E49">
              <w:t>o81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octet</w:t>
            </w:r>
            <w:r>
              <w:t xml:space="preserve"> </w:t>
            </w:r>
            <w:r w:rsidRPr="00A51E49">
              <w:t>o81</w:t>
            </w:r>
            <w:r>
              <w:t>+1</w:t>
            </w:r>
          </w:p>
          <w:p w:rsidR="00964D6E" w:rsidRPr="00903C49" w:rsidRDefault="00964D6E" w:rsidP="00964D6E">
            <w:pPr>
              <w:pStyle w:val="TAL"/>
            </w:pPr>
          </w:p>
          <w:p w:rsidR="00964D6E" w:rsidRPr="00903C49" w:rsidRDefault="00964D6E" w:rsidP="00964D6E">
            <w:pPr>
              <w:pStyle w:val="TAL"/>
            </w:pPr>
            <w:r w:rsidRPr="002E39DE">
              <w:t>octet</w:t>
            </w:r>
            <w:r>
              <w:t xml:space="preserve"> (</w:t>
            </w:r>
            <w:r w:rsidRPr="00A51E49">
              <w:t>o81</w:t>
            </w:r>
            <w:r>
              <w:t>+3)</w:t>
            </w:r>
          </w:p>
          <w:p w:rsidR="00964D6E" w:rsidRPr="00903C49" w:rsidRDefault="00964D6E" w:rsidP="00964D6E">
            <w:pPr>
              <w:pStyle w:val="TAL"/>
              <w:rPr>
                <w:highlight w:val="yellow"/>
              </w:rPr>
            </w:pPr>
            <w:r>
              <w:t xml:space="preserve"> = </w:t>
            </w:r>
            <w:r w:rsidRPr="0046576E">
              <w:t>octet o</w:t>
            </w:r>
            <w:r>
              <w:t>67</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pPr>
            <w:r>
              <w:t>D</w:t>
            </w:r>
            <w:r w:rsidRPr="0046576E">
              <w:t>estination layer-2 ID</w:t>
            </w:r>
            <w:r>
              <w:t xml:space="preserve"> </w:t>
            </w:r>
            <w:r>
              <w:rPr>
                <w:noProof/>
                <w:lang w:val="en-US"/>
              </w:rPr>
              <w:t>for unicast initial signalling:</w:t>
            </w:r>
          </w:p>
          <w:p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rsidR="00964D6E" w:rsidRDefault="00964D6E" w:rsidP="00964D6E">
            <w:pPr>
              <w:pStyle w:val="TAL"/>
            </w:pPr>
            <w:r>
              <w:t>octet o48+1</w:t>
            </w:r>
          </w:p>
          <w:p w:rsidR="00964D6E" w:rsidRDefault="00964D6E" w:rsidP="00964D6E">
            <w:pPr>
              <w:pStyle w:val="TAL"/>
            </w:pPr>
          </w:p>
          <w:p w:rsidR="00964D6E" w:rsidRDefault="00964D6E" w:rsidP="00964D6E">
            <w:pPr>
              <w:pStyle w:val="TAL"/>
            </w:pPr>
            <w:r>
              <w:t>octet o48+2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(o48+3)*</w:t>
            </w:r>
          </w:p>
          <w:p w:rsidR="00964D6E" w:rsidRDefault="00964D6E" w:rsidP="00964D6E">
            <w:pPr>
              <w:pStyle w:val="TAL"/>
            </w:pPr>
          </w:p>
          <w:p w:rsidR="00964D6E" w:rsidRDefault="00964D6E" w:rsidP="00964D6E">
            <w:pPr>
              <w:pStyle w:val="TAL"/>
            </w:pPr>
            <w:r>
              <w:t>octet o70*</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(o70+1)*</w:t>
            </w:r>
          </w:p>
          <w:p w:rsidR="00964D6E" w:rsidRDefault="00964D6E" w:rsidP="00964D6E">
            <w:pPr>
              <w:pStyle w:val="TAL"/>
            </w:pPr>
          </w:p>
          <w:p w:rsidR="00964D6E" w:rsidRDefault="00964D6E" w:rsidP="00964D6E">
            <w:pPr>
              <w:pStyle w:val="TAL"/>
            </w:pPr>
            <w:r>
              <w:t>octet o71*</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(o71+1)*</w:t>
            </w:r>
          </w:p>
          <w:p w:rsidR="00964D6E" w:rsidRDefault="00964D6E" w:rsidP="00964D6E">
            <w:pPr>
              <w:pStyle w:val="TAL"/>
            </w:pPr>
          </w:p>
          <w:p w:rsidR="00964D6E" w:rsidRDefault="00964D6E" w:rsidP="00964D6E">
            <w:pPr>
              <w:pStyle w:val="TAL"/>
            </w:pPr>
            <w:r>
              <w:t>octet o72*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(o72+1)*</w:t>
            </w:r>
          </w:p>
          <w:p w:rsidR="00964D6E" w:rsidRDefault="00964D6E" w:rsidP="00964D6E">
            <w:pPr>
              <w:pStyle w:val="TAL"/>
            </w:pPr>
          </w:p>
          <w:p w:rsidR="00964D6E" w:rsidRDefault="00964D6E" w:rsidP="00964D6E">
            <w:pPr>
              <w:pStyle w:val="TAL"/>
            </w:pPr>
            <w:r>
              <w:t>octet o49*</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w:t>
            </w:r>
          </w:p>
          <w:p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o70+1</w:t>
            </w:r>
          </w:p>
          <w:p w:rsidR="00964D6E" w:rsidRPr="00903C49" w:rsidRDefault="00964D6E" w:rsidP="00964D6E">
            <w:pPr>
              <w:pStyle w:val="TAL"/>
            </w:pPr>
          </w:p>
          <w:p w:rsidR="00964D6E" w:rsidRPr="00492F28" w:rsidRDefault="00964D6E" w:rsidP="00964D6E">
            <w:pPr>
              <w:pStyle w:val="TAL"/>
            </w:pPr>
            <w:r w:rsidRPr="00903C49">
              <w:t xml:space="preserve">octet </w:t>
            </w:r>
            <w:r>
              <w:t>o70+2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o70+3</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o73</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o73</w:t>
            </w:r>
            <w:r>
              <w:t>+1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 xml:space="preserve"> inputs:</w:t>
            </w:r>
          </w:p>
          <w:p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rsidTr="00964D6E">
        <w:trPr>
          <w:cantSplit/>
          <w:jc w:val="center"/>
        </w:trPr>
        <w:tc>
          <w:tcPr>
            <w:tcW w:w="7094" w:type="dxa"/>
          </w:tcPr>
          <w:p w:rsidR="00964D6E" w:rsidRDefault="00964D6E" w:rsidP="00964D6E">
            <w:pPr>
              <w:pStyle w:val="TAL"/>
              <w:rPr>
                <w:noProof/>
                <w:lang w:val="en-US"/>
              </w:rPr>
            </w:pPr>
          </w:p>
        </w:tc>
      </w:tr>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PC5 QoS mapping rule</w:t>
            </w:r>
            <w:r>
              <w:rPr>
                <w:noProof/>
                <w:lang w:val="en-US"/>
              </w:rPr>
              <w:t xml:space="preserve"> outputs:</w:t>
            </w:r>
          </w:p>
          <w:p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rsidTr="00964D6E">
        <w:trPr>
          <w:cantSplit/>
          <w:jc w:val="center"/>
        </w:trPr>
        <w:tc>
          <w:tcPr>
            <w:tcW w:w="7094" w:type="dxa"/>
          </w:tcPr>
          <w:p w:rsidR="00964D6E" w:rsidRPr="00501C97" w:rsidRDefault="00964D6E" w:rsidP="00964D6E">
            <w:pPr>
              <w:pStyle w:val="TAL"/>
              <w:rPr>
                <w:noProof/>
                <w:lang w:val="en-US"/>
              </w:rPr>
            </w:pPr>
          </w:p>
        </w:tc>
      </w:tr>
      <w:tr w:rsidR="00964D6E" w:rsidRPr="003168A2" w:rsidTr="00964D6E">
        <w:trPr>
          <w:cantSplit/>
          <w:jc w:val="center"/>
        </w:trPr>
        <w:tc>
          <w:tcPr>
            <w:tcW w:w="7094" w:type="dxa"/>
          </w:tcPr>
          <w:p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Pr="00092BAD" w:rsidRDefault="00964D6E" w:rsidP="00964D6E">
            <w:pPr>
              <w:pStyle w:val="TAL"/>
              <w:rPr>
                <w:lang w:val="en-US"/>
              </w:rPr>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o70+3</w:t>
            </w:r>
          </w:p>
          <w:p w:rsidR="00964D6E" w:rsidRPr="00903C49" w:rsidRDefault="00964D6E" w:rsidP="00964D6E">
            <w:pPr>
              <w:pStyle w:val="TAL"/>
            </w:pPr>
          </w:p>
          <w:p w:rsidR="00964D6E" w:rsidRPr="00492F28" w:rsidRDefault="00964D6E" w:rsidP="00964D6E">
            <w:pPr>
              <w:pStyle w:val="TAL"/>
            </w:pPr>
            <w:r w:rsidRPr="00903C49">
              <w:t xml:space="preserve">octet </w:t>
            </w:r>
            <w:r>
              <w:t>o70+4</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o70+6</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w:t>
            </w:r>
            <w:r>
              <w:t>4</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4+1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74+2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highlight w:val="yellow"/>
              </w:rPr>
            </w:pPr>
          </w:p>
          <w:p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4+3</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73</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Default="00964D6E" w:rsidP="00964D6E">
            <w:pPr>
              <w:pStyle w:val="TAL"/>
              <w:rPr>
                <w:noProof/>
                <w:lang w:val="en-US"/>
              </w:rPr>
            </w:pPr>
            <w:r w:rsidRPr="00492F28">
              <w:rPr>
                <w:noProof/>
                <w:lang w:val="en-US"/>
              </w:rPr>
              <w:t>V2X service identifiers</w:t>
            </w:r>
            <w:r>
              <w:rPr>
                <w:noProof/>
                <w:lang w:val="en-US"/>
              </w:rPr>
              <w:t>:</w:t>
            </w:r>
          </w:p>
          <w:p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rsidTr="00964D6E">
        <w:trPr>
          <w:cantSplit/>
          <w:jc w:val="center"/>
        </w:trPr>
        <w:tc>
          <w:tcPr>
            <w:tcW w:w="7094" w:type="dxa"/>
          </w:tcPr>
          <w:p w:rsidR="00964D6E" w:rsidRPr="00530E20" w:rsidRDefault="00964D6E" w:rsidP="00964D6E">
            <w:pPr>
              <w:pStyle w:val="TAL"/>
              <w:rPr>
                <w:noProof/>
              </w:rPr>
            </w:pPr>
          </w:p>
        </w:tc>
      </w:tr>
      <w:tr w:rsidR="00964D6E" w:rsidRPr="003168A2" w:rsidTr="00964D6E">
        <w:trPr>
          <w:cantSplit/>
          <w:jc w:val="center"/>
        </w:trPr>
        <w:tc>
          <w:tcPr>
            <w:tcW w:w="7094" w:type="dxa"/>
          </w:tcPr>
          <w:p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rPr>
                <w:noProof/>
                <w:lang w:val="en-US"/>
              </w:rPr>
            </w:pPr>
            <w:r w:rsidRPr="00501C97">
              <w:rPr>
                <w:noProof/>
                <w:lang w:val="en-US"/>
              </w:rPr>
              <w:t>V2X application requirements for V2X service</w:t>
            </w:r>
            <w:r>
              <w:rPr>
                <w:noProof/>
                <w:lang w:val="en-US"/>
              </w:rPr>
              <w:t>:</w:t>
            </w:r>
          </w:p>
          <w:p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rsidTr="00964D6E">
        <w:trPr>
          <w:cantSplit/>
          <w:jc w:val="center"/>
        </w:trPr>
        <w:tc>
          <w:tcPr>
            <w:tcW w:w="7094" w:type="dxa"/>
          </w:tcPr>
          <w:p w:rsidR="00964D6E" w:rsidRPr="00501C97" w:rsidRDefault="00964D6E" w:rsidP="00964D6E">
            <w:pPr>
              <w:pStyle w:val="TAL"/>
              <w:rPr>
                <w:noProof/>
                <w:lang w:val="en-US"/>
              </w:rPr>
            </w:pPr>
          </w:p>
        </w:tc>
      </w:tr>
      <w:tr w:rsidR="00964D6E" w:rsidRPr="003168A2" w:rsidTr="00964D6E">
        <w:trPr>
          <w:cantSplit/>
          <w:jc w:val="center"/>
        </w:trPr>
        <w:tc>
          <w:tcPr>
            <w:tcW w:w="7094" w:type="dxa"/>
          </w:tcPr>
          <w:p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o73+1</w:t>
            </w:r>
          </w:p>
          <w:p w:rsidR="00964D6E" w:rsidRPr="00903C49" w:rsidRDefault="00964D6E" w:rsidP="00964D6E">
            <w:pPr>
              <w:pStyle w:val="TAL"/>
            </w:pPr>
          </w:p>
          <w:p w:rsidR="00964D6E" w:rsidRPr="00492F28" w:rsidRDefault="00964D6E" w:rsidP="00964D6E">
            <w:pPr>
              <w:pStyle w:val="TAL"/>
            </w:pPr>
            <w:r w:rsidRPr="00903C49">
              <w:t xml:space="preserve">octet </w:t>
            </w:r>
            <w:r>
              <w:t>o73+2</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o73+3</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PQI</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o70+6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0+7)*</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0+10)*</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70+12)*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0+13)*</w:t>
            </w:r>
          </w:p>
          <w:p w:rsidR="00964D6E" w:rsidRPr="00903C49" w:rsidRDefault="00964D6E" w:rsidP="00964D6E">
            <w:pPr>
              <w:pStyle w:val="TAL"/>
            </w:pPr>
          </w:p>
          <w:p w:rsidR="00964D6E" w:rsidRPr="00903C49" w:rsidRDefault="00964D6E" w:rsidP="00964D6E">
            <w:pPr>
              <w:pStyle w:val="TAL"/>
              <w:rPr>
                <w:highlight w:val="yellow"/>
              </w:rPr>
            </w:pPr>
            <w:r w:rsidRPr="0046576E">
              <w:t xml:space="preserve">octet </w:t>
            </w:r>
            <w:r>
              <w:t>(</w:t>
            </w:r>
            <w:r w:rsidRPr="0046576E">
              <w:t>o</w:t>
            </w:r>
            <w:r>
              <w:t>70+15)*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rsidR="00964D6E" w:rsidRDefault="00964D6E" w:rsidP="00964D6E">
            <w:pPr>
              <w:pStyle w:val="TAL"/>
            </w:pPr>
            <w:r w:rsidRPr="0046576E">
              <w:t xml:space="preserve">octet </w:t>
            </w:r>
            <w:r>
              <w:t>(</w:t>
            </w:r>
            <w:r w:rsidRPr="0046576E">
              <w:t>o</w:t>
            </w:r>
            <w:r>
              <w:t>70+16)*</w:t>
            </w:r>
          </w:p>
          <w:p w:rsidR="00964D6E" w:rsidRDefault="00964D6E" w:rsidP="00964D6E">
            <w:pPr>
              <w:pStyle w:val="TAL"/>
            </w:pPr>
          </w:p>
          <w:p w:rsidR="00964D6E" w:rsidRPr="002E39DE" w:rsidRDefault="00964D6E" w:rsidP="00964D6E">
            <w:pPr>
              <w:pStyle w:val="TAL"/>
            </w:pPr>
            <w:r w:rsidRPr="0046576E">
              <w:t xml:space="preserve">octet </w:t>
            </w:r>
            <w:r>
              <w:t>(</w:t>
            </w:r>
            <w:r w:rsidRPr="0046576E">
              <w:t>o</w:t>
            </w:r>
            <w:r>
              <w:t>70+17)* = octet o71*</w:t>
            </w:r>
          </w:p>
        </w:tc>
      </w:tr>
    </w:tbl>
    <w:p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rsidR="00964D6E" w:rsidRDefault="00964D6E" w:rsidP="00964D6E">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530E20" w:rsidRDefault="00964D6E" w:rsidP="00964D6E">
            <w:pPr>
              <w:pStyle w:val="TAL"/>
              <w:rPr>
                <w:noProof/>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 xml:space="preserve">Range </w:t>
            </w:r>
            <w:r>
              <w:rPr>
                <w:noProof/>
                <w:lang w:val="en-US"/>
              </w:rPr>
              <w:t>indicator</w:t>
            </w:r>
            <w:r>
              <w:t xml:space="preserve"> (RI):</w:t>
            </w:r>
          </w:p>
          <w:p w:rsidR="00964D6E" w:rsidRDefault="00964D6E" w:rsidP="00964D6E">
            <w:pPr>
              <w:pStyle w:val="TAL"/>
            </w:pPr>
            <w:r>
              <w:rPr>
                <w:noProof/>
                <w:lang w:val="en-US"/>
              </w:rPr>
              <w:t xml:space="preserve">The </w:t>
            </w:r>
            <w:r>
              <w:t>RI bit indicates presence of range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5</w:t>
            </w:r>
          </w:p>
          <w:p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rsidR="00964D6E" w:rsidRPr="00492F28" w:rsidRDefault="00964D6E" w:rsidP="00964D6E">
            <w:pPr>
              <w:pStyle w:val="TAL"/>
              <w:rPr>
                <w:noProof/>
                <w:lang w:val="en-US"/>
              </w:rPr>
            </w:pPr>
            <w:r>
              <w:t>1</w:t>
            </w:r>
            <w:r w:rsidRPr="009E1E84">
              <w:tab/>
            </w:r>
            <w:r>
              <w:t>Range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13BB3" w:rsidRDefault="00964D6E" w:rsidP="00964D6E">
            <w:pPr>
              <w:pStyle w:val="TAL"/>
              <w:rPr>
                <w:lang w:eastAsia="ja-JP"/>
              </w:rPr>
            </w:pPr>
            <w:r>
              <w:lastRenderedPageBreak/>
              <w:t>P</w:t>
            </w:r>
            <w:r w:rsidRPr="00913BB3">
              <w:t>QI:</w:t>
            </w:r>
          </w:p>
          <w:p w:rsidR="00964D6E" w:rsidRPr="00913BB3" w:rsidRDefault="00964D6E" w:rsidP="00964D6E">
            <w:pPr>
              <w:pStyle w:val="TAL"/>
            </w:pPr>
            <w:r w:rsidRPr="00913BB3">
              <w:t>Bits</w:t>
            </w:r>
          </w:p>
          <w:p w:rsidR="00964D6E" w:rsidRPr="00530E20" w:rsidRDefault="00964D6E" w:rsidP="00964D6E">
            <w:pPr>
              <w:pStyle w:val="TAL"/>
              <w:rPr>
                <w:b/>
              </w:rPr>
            </w:pPr>
            <w:r w:rsidRPr="00530E20">
              <w:rPr>
                <w:b/>
              </w:rPr>
              <w:t>8 7 6 5 4 3 2 1</w:t>
            </w:r>
          </w:p>
          <w:p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eastAsia="ja-JP"/>
              </w:rPr>
            </w:pPr>
            <w:r w:rsidRPr="00913BB3">
              <w:rPr>
                <w:lang w:eastAsia="ja-JP"/>
              </w:rPr>
              <w:t>0 1 1 1 1 1 1 1</w:t>
            </w:r>
          </w:p>
          <w:p w:rsidR="00964D6E" w:rsidRPr="00913BB3" w:rsidRDefault="00964D6E" w:rsidP="00964D6E">
            <w:pPr>
              <w:pStyle w:val="TAL"/>
              <w:rPr>
                <w:lang w:eastAsia="ja-JP"/>
              </w:rPr>
            </w:pPr>
            <w:r w:rsidRPr="00913BB3">
              <w:rPr>
                <w:lang w:eastAsia="ja-JP"/>
              </w:rPr>
              <w:t>1 0 0 0 0 0 0 0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rsidR="00964D6E" w:rsidRPr="00913BB3" w:rsidRDefault="00964D6E" w:rsidP="00964D6E">
            <w:pPr>
              <w:pStyle w:val="TAL"/>
              <w:rPr>
                <w:lang w:eastAsia="ja-JP"/>
              </w:rPr>
            </w:pPr>
            <w:r w:rsidRPr="00913BB3">
              <w:rPr>
                <w:lang w:eastAsia="ja-JP"/>
              </w:rPr>
              <w:t>1 1 1 1 1 1 1 0</w:t>
            </w:r>
          </w:p>
          <w:p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964D6E" w:rsidRPr="00913BB3" w:rsidRDefault="00964D6E" w:rsidP="00964D6E">
            <w:pPr>
              <w:pStyle w:val="TAL"/>
              <w:rPr>
                <w:lang w:eastAsia="ja-JP"/>
              </w:rPr>
            </w:pPr>
          </w:p>
          <w:p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rsidR="00964D6E" w:rsidRPr="00913BB3" w:rsidRDefault="00964D6E" w:rsidP="00964D6E">
            <w:pPr>
              <w:pStyle w:val="TAL"/>
              <w:rPr>
                <w:lang w:eastAsia="ko-KR"/>
              </w:rPr>
            </w:pPr>
          </w:p>
          <w:p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rsidR="00964D6E" w:rsidRPr="00913BB3" w:rsidRDefault="00964D6E" w:rsidP="00964D6E">
            <w:pPr>
              <w:pStyle w:val="TAL"/>
            </w:pPr>
            <w:r w:rsidRPr="00913BB3">
              <w:t>Bits</w:t>
            </w:r>
          </w:p>
          <w:p w:rsidR="00964D6E" w:rsidRPr="00530E20" w:rsidRDefault="00964D6E" w:rsidP="00964D6E">
            <w:pPr>
              <w:pStyle w:val="TAL"/>
              <w:rPr>
                <w:b/>
              </w:rPr>
            </w:pPr>
            <w:r w:rsidRPr="00530E20">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EB750B">
              <w:lastRenderedPageBreak/>
              <w:t>Per</w:t>
            </w:r>
            <w:r>
              <w:t>-</w:t>
            </w:r>
            <w:r w:rsidRPr="00EB750B">
              <w:t>link aggregate maximum bit rate</w:t>
            </w:r>
            <w:r>
              <w:t>:</w:t>
            </w:r>
          </w:p>
          <w:p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 xml:space="preserve">Range </w:t>
            </w:r>
          </w:p>
          <w:p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rsidTr="00964D6E">
        <w:trPr>
          <w:cantSplit/>
          <w:jc w:val="center"/>
        </w:trPr>
        <w:tc>
          <w:tcPr>
            <w:tcW w:w="7094" w:type="dxa"/>
          </w:tcPr>
          <w:p w:rsidR="00964D6E" w:rsidRDefault="00964D6E" w:rsidP="00964D6E">
            <w:pPr>
              <w:pStyle w:val="TAL"/>
            </w:pPr>
          </w:p>
        </w:tc>
      </w:tr>
    </w:tbl>
    <w:p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noProof/>
                <w:lang w:val="en-US"/>
              </w:rPr>
            </w:pPr>
          </w:p>
          <w:p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rsidR="00964D6E" w:rsidRDefault="00964D6E" w:rsidP="00964D6E">
            <w:pPr>
              <w:pStyle w:val="TAL"/>
            </w:pPr>
            <w:r>
              <w:t>octet o49+1</w:t>
            </w:r>
          </w:p>
          <w:p w:rsidR="00964D6E" w:rsidRDefault="00964D6E" w:rsidP="00964D6E">
            <w:pPr>
              <w:pStyle w:val="TAL"/>
            </w:pPr>
          </w:p>
          <w:p w:rsidR="00964D6E" w:rsidRDefault="00964D6E" w:rsidP="00964D6E">
            <w:pPr>
              <w:pStyle w:val="TAL"/>
            </w:pPr>
            <w:r>
              <w:t>octet o49+2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rsidR="00964D6E" w:rsidRDefault="00964D6E" w:rsidP="00964D6E">
            <w:pPr>
              <w:pStyle w:val="TAL"/>
            </w:pPr>
            <w:r>
              <w:t>octet (o48+3)*</w:t>
            </w:r>
          </w:p>
          <w:p w:rsidR="00964D6E" w:rsidRDefault="00964D6E" w:rsidP="00964D6E">
            <w:pPr>
              <w:pStyle w:val="TAL"/>
            </w:pPr>
          </w:p>
          <w:p w:rsidR="00964D6E" w:rsidRDefault="00964D6E" w:rsidP="00964D6E">
            <w:pPr>
              <w:pStyle w:val="TAL"/>
            </w:pPr>
            <w:r>
              <w:t>octet o75*</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rsidR="00964D6E" w:rsidRDefault="00964D6E" w:rsidP="00964D6E">
            <w:pPr>
              <w:pStyle w:val="TAL"/>
            </w:pPr>
            <w:r>
              <w:t>octet (o75+1)*</w:t>
            </w:r>
          </w:p>
          <w:p w:rsidR="00964D6E" w:rsidRDefault="00964D6E" w:rsidP="00964D6E">
            <w:pPr>
              <w:pStyle w:val="TAL"/>
            </w:pPr>
          </w:p>
          <w:p w:rsidR="00964D6E" w:rsidRDefault="00964D6E" w:rsidP="00964D6E">
            <w:pPr>
              <w:pStyle w:val="TAL"/>
            </w:pPr>
            <w:r>
              <w:t>octet o76*</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w:t>
            </w:r>
          </w:p>
        </w:tc>
        <w:tc>
          <w:tcPr>
            <w:tcW w:w="1416" w:type="dxa"/>
            <w:gridSpan w:val="2"/>
            <w:tcBorders>
              <w:top w:val="nil"/>
              <w:left w:val="single" w:sz="6" w:space="0" w:color="auto"/>
              <w:bottom w:val="nil"/>
              <w:right w:val="nil"/>
            </w:tcBorders>
          </w:tcPr>
          <w:p w:rsidR="00964D6E" w:rsidRDefault="00964D6E" w:rsidP="00964D6E">
            <w:pPr>
              <w:pStyle w:val="TAL"/>
            </w:pPr>
            <w:r>
              <w:t>octet (o76+1)*</w:t>
            </w:r>
          </w:p>
          <w:p w:rsidR="00964D6E" w:rsidRDefault="00964D6E" w:rsidP="00964D6E">
            <w:pPr>
              <w:pStyle w:val="TAL"/>
            </w:pPr>
          </w:p>
          <w:p w:rsidR="00964D6E" w:rsidRDefault="00964D6E" w:rsidP="00964D6E">
            <w:pPr>
              <w:pStyle w:val="TAL"/>
            </w:pPr>
            <w:r>
              <w:t>octet o77*</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rsidR="00964D6E" w:rsidRDefault="00964D6E" w:rsidP="00964D6E">
            <w:pPr>
              <w:pStyle w:val="TAL"/>
            </w:pPr>
            <w:r>
              <w:t>octet (o77+1)*</w:t>
            </w:r>
          </w:p>
          <w:p w:rsidR="00964D6E" w:rsidRDefault="00964D6E" w:rsidP="00964D6E">
            <w:pPr>
              <w:pStyle w:val="TAL"/>
            </w:pPr>
          </w:p>
          <w:p w:rsidR="00964D6E" w:rsidRDefault="00964D6E" w:rsidP="00964D6E">
            <w:pPr>
              <w:pStyle w:val="TAL"/>
            </w:pPr>
            <w:r>
              <w:t>octet o50*</w:t>
            </w:r>
          </w:p>
        </w:tc>
      </w:tr>
    </w:tbl>
    <w:p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rsidR="00964D6E" w:rsidRDefault="00964D6E" w:rsidP="00964D6E">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trPr>
        <w:tc>
          <w:tcPr>
            <w:tcW w:w="7094" w:type="dxa"/>
          </w:tcPr>
          <w:p w:rsidR="00964D6E" w:rsidRDefault="00964D6E" w:rsidP="00964D6E">
            <w:pPr>
              <w:pStyle w:val="TAL"/>
              <w:rPr>
                <w:noProof/>
                <w:lang w:val="en-US"/>
              </w:rPr>
            </w:pPr>
            <w:r w:rsidRPr="005F5586">
              <w:t xml:space="preserve">SLRB </w:t>
            </w:r>
            <w:r>
              <w:t>mapping rule</w:t>
            </w:r>
            <w:r>
              <w:rPr>
                <w:noProof/>
                <w:lang w:val="en-US"/>
              </w:rPr>
              <w:t>:</w:t>
            </w:r>
          </w:p>
          <w:p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rsidTr="00964D6E">
        <w:trPr>
          <w:cantSplit/>
          <w:jc w:val="center"/>
        </w:trPr>
        <w:tc>
          <w:tcPr>
            <w:tcW w:w="7094" w:type="dxa"/>
          </w:tcPr>
          <w:p w:rsidR="00964D6E" w:rsidRPr="00922493" w:rsidRDefault="00964D6E" w:rsidP="00964D6E">
            <w:pPr>
              <w:pStyle w:val="TAL"/>
              <w:rPr>
                <w:noProof/>
              </w:rPr>
            </w:pPr>
          </w:p>
        </w:tc>
      </w:tr>
    </w:tbl>
    <w:p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t>8</w:t>
            </w:r>
          </w:p>
        </w:tc>
        <w:tc>
          <w:tcPr>
            <w:tcW w:w="709" w:type="dxa"/>
            <w:tcBorders>
              <w:bottom w:val="single" w:sz="4" w:space="0" w:color="auto"/>
            </w:tcBorders>
          </w:tcPr>
          <w:p w:rsidR="00964D6E" w:rsidRDefault="00964D6E" w:rsidP="00964D6E">
            <w:pPr>
              <w:pStyle w:val="TAC"/>
            </w:pPr>
            <w:r>
              <w:t>7</w:t>
            </w:r>
          </w:p>
        </w:tc>
        <w:tc>
          <w:tcPr>
            <w:tcW w:w="709" w:type="dxa"/>
            <w:tcBorders>
              <w:bottom w:val="single" w:sz="4" w:space="0" w:color="auto"/>
            </w:tcBorders>
          </w:tcPr>
          <w:p w:rsidR="00964D6E" w:rsidRDefault="00964D6E" w:rsidP="00964D6E">
            <w:pPr>
              <w:pStyle w:val="TAC"/>
            </w:pPr>
            <w:r>
              <w:t>6</w:t>
            </w:r>
          </w:p>
        </w:tc>
        <w:tc>
          <w:tcPr>
            <w:tcW w:w="709" w:type="dxa"/>
            <w:tcBorders>
              <w:bottom w:val="single" w:sz="4" w:space="0" w:color="auto"/>
            </w:tcBorders>
          </w:tcPr>
          <w:p w:rsidR="00964D6E" w:rsidRDefault="00964D6E" w:rsidP="00964D6E">
            <w:pPr>
              <w:pStyle w:val="TAC"/>
            </w:pPr>
            <w:r>
              <w:t>5</w:t>
            </w:r>
          </w:p>
        </w:tc>
        <w:tc>
          <w:tcPr>
            <w:tcW w:w="709" w:type="dxa"/>
            <w:tcBorders>
              <w:bottom w:val="single" w:sz="4" w:space="0" w:color="auto"/>
            </w:tcBorders>
          </w:tcPr>
          <w:p w:rsidR="00964D6E" w:rsidRDefault="00964D6E" w:rsidP="00964D6E">
            <w:pPr>
              <w:pStyle w:val="TAC"/>
            </w:pPr>
            <w:r>
              <w:t>4</w:t>
            </w:r>
          </w:p>
        </w:tc>
        <w:tc>
          <w:tcPr>
            <w:tcW w:w="709" w:type="dxa"/>
            <w:tcBorders>
              <w:bottom w:val="single" w:sz="4" w:space="0" w:color="auto"/>
            </w:tcBorders>
          </w:tcPr>
          <w:p w:rsidR="00964D6E" w:rsidRDefault="00964D6E" w:rsidP="00964D6E">
            <w:pPr>
              <w:pStyle w:val="TAC"/>
            </w:pPr>
            <w:r>
              <w:t>3</w:t>
            </w:r>
          </w:p>
        </w:tc>
        <w:tc>
          <w:tcPr>
            <w:tcW w:w="709" w:type="dxa"/>
            <w:tcBorders>
              <w:bottom w:val="single" w:sz="4" w:space="0" w:color="auto"/>
            </w:tcBorders>
          </w:tcPr>
          <w:p w:rsidR="00964D6E" w:rsidRDefault="00964D6E" w:rsidP="00964D6E">
            <w:pPr>
              <w:pStyle w:val="TAC"/>
            </w:pPr>
            <w:r>
              <w:t>2</w:t>
            </w:r>
          </w:p>
        </w:tc>
        <w:tc>
          <w:tcPr>
            <w:tcW w:w="709" w:type="dxa"/>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o75+1</w:t>
            </w:r>
          </w:p>
          <w:p w:rsidR="00964D6E" w:rsidRPr="00903C49" w:rsidRDefault="00964D6E" w:rsidP="00964D6E">
            <w:pPr>
              <w:pStyle w:val="TAL"/>
            </w:pPr>
          </w:p>
          <w:p w:rsidR="00964D6E" w:rsidRPr="00492F28" w:rsidRDefault="00964D6E" w:rsidP="00964D6E">
            <w:pPr>
              <w:pStyle w:val="TAL"/>
            </w:pPr>
            <w:r w:rsidRPr="00903C49">
              <w:t xml:space="preserve">octet </w:t>
            </w:r>
            <w:r>
              <w:t>o75+2</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5+3</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78</w:t>
            </w:r>
          </w:p>
        </w:tc>
      </w:tr>
      <w:tr w:rsidR="00964D6E"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rsidRPr="00501C97">
              <w:t>o7</w:t>
            </w:r>
            <w:r>
              <w:t>8+1</w:t>
            </w:r>
          </w:p>
          <w:p w:rsidR="00964D6E" w:rsidRPr="00903C49" w:rsidRDefault="00964D6E" w:rsidP="00964D6E">
            <w:pPr>
              <w:pStyle w:val="TAL"/>
            </w:pPr>
          </w:p>
          <w:p w:rsidR="00964D6E" w:rsidRPr="00903C49" w:rsidRDefault="00964D6E" w:rsidP="00964D6E">
            <w:pPr>
              <w:pStyle w:val="TAL"/>
              <w:rPr>
                <w:highlight w:val="yellow"/>
              </w:rPr>
            </w:pPr>
            <w:r w:rsidRPr="0046576E">
              <w:t>octet o</w:t>
            </w:r>
            <w:r>
              <w:t>76</w:t>
            </w:r>
          </w:p>
        </w:tc>
      </w:tr>
    </w:tbl>
    <w:p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Default="00964D6E" w:rsidP="00964D6E">
            <w:pPr>
              <w:pStyle w:val="TAL"/>
            </w:pPr>
            <w:r>
              <w:t>PC5 QoS profile:</w:t>
            </w:r>
          </w:p>
          <w:p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t>SLRB</w:t>
            </w:r>
          </w:p>
        </w:tc>
      </w:tr>
      <w:tr w:rsidR="00964D6E" w:rsidRPr="00903C49" w:rsidTr="00964D6E">
        <w:trPr>
          <w:cantSplit/>
          <w:jc w:val="center"/>
        </w:trPr>
        <w:tc>
          <w:tcPr>
            <w:tcW w:w="7094" w:type="dxa"/>
          </w:tcPr>
          <w:p w:rsidR="00964D6E" w:rsidRDefault="00964D6E" w:rsidP="00964D6E">
            <w:pPr>
              <w:pStyle w:val="TAL"/>
            </w:pPr>
            <w:r>
              <w:t>SLRB</w:t>
            </w:r>
          </w:p>
        </w:tc>
      </w:tr>
      <w:tr w:rsidR="00964D6E" w:rsidRPr="00903C49" w:rsidTr="00964D6E">
        <w:trPr>
          <w:cantSplit/>
          <w:jc w:val="center"/>
        </w:trPr>
        <w:tc>
          <w:tcPr>
            <w:tcW w:w="7094" w:type="dxa"/>
          </w:tcPr>
          <w:p w:rsidR="00964D6E" w:rsidRDefault="00964D6E" w:rsidP="00964D6E">
            <w:pPr>
              <w:pStyle w:val="TAL"/>
            </w:pPr>
          </w:p>
        </w:tc>
      </w:tr>
      <w:tr w:rsidR="00964D6E" w:rsidRPr="00903C49" w:rsidTr="00964D6E">
        <w:trPr>
          <w:cantSplit/>
          <w:jc w:val="center"/>
        </w:trPr>
        <w:tc>
          <w:tcPr>
            <w:tcW w:w="7094" w:type="dxa"/>
          </w:tcPr>
          <w:p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rsidTr="00964D6E">
        <w:trPr>
          <w:cantSplit/>
          <w:jc w:val="center"/>
        </w:trPr>
        <w:tc>
          <w:tcPr>
            <w:tcW w:w="7094" w:type="dxa"/>
          </w:tcPr>
          <w:p w:rsidR="00964D6E" w:rsidRDefault="00964D6E" w:rsidP="00964D6E">
            <w:pPr>
              <w:pStyle w:val="TAL"/>
            </w:pPr>
          </w:p>
        </w:tc>
      </w:tr>
    </w:tbl>
    <w:p w:rsidR="00964D6E" w:rsidRDefault="00964D6E" w:rsidP="00964D6E"/>
    <w:p w:rsidR="00964D6E" w:rsidRDefault="00964D6E" w:rsidP="00964D6E">
      <w:pPr>
        <w:pStyle w:val="EditorsNote"/>
      </w:pPr>
      <w:r>
        <w:t>Editor's note: length and coding of SLRB is FFS. If of variable length, a new length of SLRB field mig</w:t>
      </w:r>
      <w:r w:rsidR="005F77E3">
        <w:t>h</w:t>
      </w:r>
      <w:r>
        <w:t>t need to be introduced.</w:t>
      </w:r>
    </w:p>
    <w:p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trPr>
        <w:tc>
          <w:tcPr>
            <w:tcW w:w="708" w:type="dxa"/>
            <w:gridSpan w:val="2"/>
            <w:tcBorders>
              <w:bottom w:val="single" w:sz="4" w:space="0" w:color="auto"/>
            </w:tcBorders>
          </w:tcPr>
          <w:p w:rsidR="00964D6E" w:rsidRDefault="00964D6E" w:rsidP="00964D6E">
            <w:pPr>
              <w:pStyle w:val="TAC"/>
            </w:pPr>
            <w:r>
              <w:lastRenderedPageBreak/>
              <w:t>8</w:t>
            </w:r>
          </w:p>
        </w:tc>
        <w:tc>
          <w:tcPr>
            <w:tcW w:w="709" w:type="dxa"/>
            <w:gridSpan w:val="2"/>
            <w:tcBorders>
              <w:bottom w:val="single" w:sz="4" w:space="0" w:color="auto"/>
            </w:tcBorders>
          </w:tcPr>
          <w:p w:rsidR="00964D6E" w:rsidRDefault="00964D6E" w:rsidP="00964D6E">
            <w:pPr>
              <w:pStyle w:val="TAC"/>
            </w:pPr>
            <w:r>
              <w:t>7</w:t>
            </w:r>
          </w:p>
        </w:tc>
        <w:tc>
          <w:tcPr>
            <w:tcW w:w="709" w:type="dxa"/>
            <w:gridSpan w:val="2"/>
            <w:tcBorders>
              <w:bottom w:val="single" w:sz="4" w:space="0" w:color="auto"/>
            </w:tcBorders>
          </w:tcPr>
          <w:p w:rsidR="00964D6E" w:rsidRDefault="00964D6E" w:rsidP="00964D6E">
            <w:pPr>
              <w:pStyle w:val="TAC"/>
            </w:pPr>
            <w:r>
              <w:t>6</w:t>
            </w:r>
          </w:p>
        </w:tc>
        <w:tc>
          <w:tcPr>
            <w:tcW w:w="709" w:type="dxa"/>
            <w:gridSpan w:val="2"/>
            <w:tcBorders>
              <w:bottom w:val="single" w:sz="4" w:space="0" w:color="auto"/>
            </w:tcBorders>
          </w:tcPr>
          <w:p w:rsidR="00964D6E" w:rsidRDefault="00964D6E" w:rsidP="00964D6E">
            <w:pPr>
              <w:pStyle w:val="TAC"/>
            </w:pPr>
            <w:r>
              <w:t>5</w:t>
            </w:r>
          </w:p>
        </w:tc>
        <w:tc>
          <w:tcPr>
            <w:tcW w:w="709" w:type="dxa"/>
            <w:gridSpan w:val="2"/>
            <w:tcBorders>
              <w:bottom w:val="single" w:sz="4" w:space="0" w:color="auto"/>
            </w:tcBorders>
          </w:tcPr>
          <w:p w:rsidR="00964D6E" w:rsidRDefault="00964D6E" w:rsidP="00964D6E">
            <w:pPr>
              <w:pStyle w:val="TAC"/>
            </w:pPr>
            <w:r>
              <w:t>4</w:t>
            </w:r>
          </w:p>
        </w:tc>
        <w:tc>
          <w:tcPr>
            <w:tcW w:w="709" w:type="dxa"/>
            <w:gridSpan w:val="2"/>
            <w:tcBorders>
              <w:bottom w:val="single" w:sz="4" w:space="0" w:color="auto"/>
            </w:tcBorders>
          </w:tcPr>
          <w:p w:rsidR="00964D6E" w:rsidRDefault="00964D6E" w:rsidP="00964D6E">
            <w:pPr>
              <w:pStyle w:val="TAC"/>
            </w:pPr>
            <w:r>
              <w:t>3</w:t>
            </w:r>
          </w:p>
        </w:tc>
        <w:tc>
          <w:tcPr>
            <w:tcW w:w="709" w:type="dxa"/>
            <w:gridSpan w:val="2"/>
            <w:tcBorders>
              <w:bottom w:val="single" w:sz="4" w:space="0" w:color="auto"/>
            </w:tcBorders>
          </w:tcPr>
          <w:p w:rsidR="00964D6E" w:rsidRDefault="00964D6E" w:rsidP="00964D6E">
            <w:pPr>
              <w:pStyle w:val="TAC"/>
            </w:pPr>
            <w:r>
              <w:t>2</w:t>
            </w:r>
          </w:p>
        </w:tc>
        <w:tc>
          <w:tcPr>
            <w:tcW w:w="709" w:type="dxa"/>
            <w:gridSpan w:val="2"/>
            <w:tcBorders>
              <w:bottom w:val="single" w:sz="4" w:space="0" w:color="auto"/>
            </w:tcBorders>
          </w:tcPr>
          <w:p w:rsidR="00964D6E" w:rsidRDefault="00964D6E" w:rsidP="00964D6E">
            <w:pPr>
              <w:pStyle w:val="TAC"/>
            </w:pPr>
            <w:r>
              <w:t>1</w:t>
            </w:r>
          </w:p>
        </w:tc>
        <w:tc>
          <w:tcPr>
            <w:tcW w:w="1416" w:type="dxa"/>
            <w:gridSpan w:val="2"/>
          </w:tcPr>
          <w:p w:rsidR="00964D6E" w:rsidRDefault="00964D6E" w:rsidP="00964D6E">
            <w:pPr>
              <w:pStyle w:val="TAL"/>
            </w:pP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rsidRPr="00501C97">
              <w:t>o7</w:t>
            </w:r>
            <w:r>
              <w:t>5+3</w:t>
            </w:r>
          </w:p>
          <w:p w:rsidR="00964D6E" w:rsidRPr="00903C49" w:rsidRDefault="00964D6E" w:rsidP="00964D6E">
            <w:pPr>
              <w:pStyle w:val="TAL"/>
            </w:pPr>
          </w:p>
          <w:p w:rsidR="00964D6E" w:rsidRPr="00492F28" w:rsidRDefault="00964D6E" w:rsidP="00964D6E">
            <w:pPr>
              <w:pStyle w:val="TAL"/>
            </w:pPr>
            <w:r w:rsidRPr="00903C49">
              <w:t xml:space="preserve">octet </w:t>
            </w:r>
            <w:r w:rsidRPr="00501C97">
              <w:t>o7</w:t>
            </w:r>
            <w:r>
              <w:t>5+4</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1416" w:type="dxa"/>
            <w:gridSpan w:val="2"/>
            <w:tcBorders>
              <w:top w:val="nil"/>
              <w:left w:val="single" w:sz="6" w:space="0" w:color="auto"/>
              <w:bottom w:val="nil"/>
              <w:right w:val="nil"/>
            </w:tcBorders>
          </w:tcPr>
          <w:p w:rsidR="00964D6E" w:rsidRPr="00492F28" w:rsidRDefault="00964D6E" w:rsidP="00964D6E">
            <w:pPr>
              <w:pStyle w:val="TAL"/>
            </w:pPr>
            <w:r w:rsidRPr="00492F28">
              <w:t xml:space="preserve">octet </w:t>
            </w:r>
            <w:r>
              <w:t>o73+5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rsidR="00964D6E" w:rsidRPr="00530E20" w:rsidRDefault="00964D6E" w:rsidP="00964D6E">
            <w:pPr>
              <w:pStyle w:val="TAL"/>
            </w:pPr>
            <w:r w:rsidRPr="002E39DE">
              <w:t xml:space="preserve">octet </w:t>
            </w:r>
            <w:r w:rsidRPr="00501C97">
              <w:t>o7</w:t>
            </w:r>
            <w:r>
              <w:t>5+6</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5+7)*</w:t>
            </w:r>
          </w:p>
          <w:p w:rsidR="00964D6E" w:rsidRPr="00903C49" w:rsidRDefault="00964D6E" w:rsidP="00964D6E">
            <w:pPr>
              <w:pStyle w:val="TAL"/>
            </w:pPr>
          </w:p>
          <w:p w:rsidR="00964D6E" w:rsidRPr="00530E20" w:rsidRDefault="00964D6E" w:rsidP="00964D6E">
            <w:pPr>
              <w:pStyle w:val="TAL"/>
            </w:pPr>
            <w:r w:rsidRPr="002E39DE">
              <w:t xml:space="preserve">octet </w:t>
            </w:r>
            <w:r>
              <w:t>(</w:t>
            </w:r>
            <w:r w:rsidRPr="00501C97">
              <w:t>o7</w:t>
            </w:r>
            <w:r>
              <w:t>5+9)*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5+10)*</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5+12)*</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5+13)*</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5+15)*</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Range</w:t>
            </w:r>
          </w:p>
        </w:tc>
        <w:tc>
          <w:tcPr>
            <w:tcW w:w="1416" w:type="dxa"/>
            <w:gridSpan w:val="2"/>
            <w:tcBorders>
              <w:top w:val="nil"/>
              <w:left w:val="single" w:sz="6" w:space="0" w:color="auto"/>
              <w:bottom w:val="nil"/>
              <w:right w:val="nil"/>
            </w:tcBorders>
          </w:tcPr>
          <w:p w:rsidR="00964D6E" w:rsidRPr="00903C49" w:rsidRDefault="00964D6E" w:rsidP="00964D6E">
            <w:pPr>
              <w:pStyle w:val="TAL"/>
            </w:pPr>
            <w:r w:rsidRPr="002E39DE">
              <w:t xml:space="preserve">octet </w:t>
            </w:r>
            <w:r>
              <w:t>(</w:t>
            </w:r>
            <w:r w:rsidRPr="00501C97">
              <w:t>o7</w:t>
            </w:r>
            <w:r>
              <w:t>5+7)*</w:t>
            </w:r>
          </w:p>
          <w:p w:rsidR="00964D6E" w:rsidRPr="00903C49" w:rsidRDefault="00964D6E" w:rsidP="00964D6E">
            <w:pPr>
              <w:pStyle w:val="TAL"/>
            </w:pPr>
          </w:p>
          <w:p w:rsidR="00964D6E" w:rsidRPr="002E39DE" w:rsidRDefault="00964D6E" w:rsidP="00964D6E">
            <w:pPr>
              <w:pStyle w:val="TAL"/>
            </w:pPr>
            <w:r w:rsidRPr="002E39DE">
              <w:t xml:space="preserve">octet </w:t>
            </w:r>
            <w:r>
              <w:t>(</w:t>
            </w:r>
            <w:r w:rsidRPr="00501C97">
              <w:t>o7</w:t>
            </w:r>
            <w:r>
              <w:t>5+8)*</w:t>
            </w:r>
          </w:p>
        </w:tc>
      </w:tr>
      <w:tr w:rsidR="00964D6E"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0</w:t>
            </w:r>
          </w:p>
          <w:p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rsidR="00964D6E" w:rsidRDefault="00964D6E" w:rsidP="00964D6E">
            <w:pPr>
              <w:pStyle w:val="TAC"/>
            </w:pPr>
            <w:r>
              <w:t>Priority level</w:t>
            </w:r>
          </w:p>
        </w:tc>
        <w:tc>
          <w:tcPr>
            <w:tcW w:w="1416" w:type="dxa"/>
            <w:gridSpan w:val="2"/>
            <w:tcBorders>
              <w:top w:val="nil"/>
              <w:left w:val="single" w:sz="6" w:space="0" w:color="auto"/>
              <w:bottom w:val="nil"/>
              <w:right w:val="nil"/>
            </w:tcBorders>
          </w:tcPr>
          <w:p w:rsidR="00964D6E" w:rsidRPr="002E39DE" w:rsidRDefault="00964D6E" w:rsidP="00964D6E">
            <w:pPr>
              <w:pStyle w:val="TAL"/>
            </w:pPr>
            <w:r w:rsidRPr="002E39DE">
              <w:t xml:space="preserve">octet </w:t>
            </w:r>
            <w:r>
              <w:t>(</w:t>
            </w:r>
            <w:r w:rsidRPr="00501C97">
              <w:t>o7</w:t>
            </w:r>
            <w:r>
              <w:t>5+9)*</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w:t>
            </w:r>
            <w:r w:rsidRPr="00501C97">
              <w:t>o7</w:t>
            </w:r>
            <w:r>
              <w:t>5+10)*</w:t>
            </w:r>
          </w:p>
          <w:p w:rsidR="00964D6E" w:rsidRDefault="00964D6E" w:rsidP="00964D6E">
            <w:pPr>
              <w:pStyle w:val="TAL"/>
            </w:pPr>
          </w:p>
          <w:p w:rsidR="00964D6E" w:rsidRPr="002E39DE" w:rsidRDefault="00964D6E" w:rsidP="00964D6E">
            <w:pPr>
              <w:pStyle w:val="TAL"/>
            </w:pPr>
            <w:r w:rsidRPr="002E39DE">
              <w:t xml:space="preserve">octet </w:t>
            </w:r>
            <w:r>
              <w:t>(</w:t>
            </w:r>
            <w:r w:rsidRPr="00501C97">
              <w:t>o7</w:t>
            </w:r>
            <w:r>
              <w:t>5+11)*</w:t>
            </w:r>
          </w:p>
        </w:tc>
      </w:tr>
      <w:tr w:rsidR="00964D6E"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pPr>
          </w:p>
          <w:p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rsidR="00964D6E" w:rsidRDefault="00964D6E" w:rsidP="00964D6E">
            <w:pPr>
              <w:pStyle w:val="TAL"/>
            </w:pPr>
            <w:r w:rsidRPr="002E39DE">
              <w:t xml:space="preserve">octet </w:t>
            </w:r>
            <w:r>
              <w:t>(</w:t>
            </w:r>
            <w:r w:rsidRPr="00501C97">
              <w:t>o7</w:t>
            </w:r>
            <w:r>
              <w:t>5+12)*</w:t>
            </w:r>
          </w:p>
          <w:p w:rsidR="00964D6E" w:rsidRDefault="00964D6E" w:rsidP="00964D6E">
            <w:pPr>
              <w:pStyle w:val="TAL"/>
            </w:pPr>
          </w:p>
          <w:p w:rsidR="00964D6E" w:rsidRPr="002E39DE" w:rsidRDefault="00964D6E" w:rsidP="00964D6E">
            <w:pPr>
              <w:pStyle w:val="TAL"/>
            </w:pPr>
            <w:r w:rsidRPr="002E39DE">
              <w:t xml:space="preserve">octet </w:t>
            </w:r>
            <w:r>
              <w:t>(</w:t>
            </w:r>
            <w:r w:rsidRPr="00501C97">
              <w:t>o7</w:t>
            </w:r>
            <w:r>
              <w:t>5+13)* = octet o78*</w:t>
            </w:r>
          </w:p>
        </w:tc>
      </w:tr>
    </w:tbl>
    <w:p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trPr>
        <w:tc>
          <w:tcPr>
            <w:tcW w:w="7094" w:type="dxa"/>
          </w:tcPr>
          <w:p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8</w:t>
            </w:r>
          </w:p>
          <w:p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6576E" w:rsidRDefault="00964D6E" w:rsidP="00964D6E">
            <w:pPr>
              <w:pStyle w:val="TAL"/>
              <w:rPr>
                <w:noProof/>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7</w:t>
            </w:r>
          </w:p>
          <w:p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6</w:t>
            </w:r>
          </w:p>
          <w:p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 xml:space="preserve">Range </w:t>
            </w:r>
            <w:r>
              <w:rPr>
                <w:noProof/>
                <w:lang w:val="en-US"/>
              </w:rPr>
              <w:t>indicator</w:t>
            </w:r>
            <w:r>
              <w:t xml:space="preserve"> (RI):</w:t>
            </w:r>
          </w:p>
          <w:p w:rsidR="00964D6E" w:rsidRDefault="00964D6E" w:rsidP="00964D6E">
            <w:pPr>
              <w:pStyle w:val="TAL"/>
            </w:pPr>
            <w:r>
              <w:rPr>
                <w:noProof/>
                <w:lang w:val="en-US"/>
              </w:rPr>
              <w:t xml:space="preserve">The </w:t>
            </w:r>
            <w:r>
              <w:t>RI bit indicates presence of range</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5</w:t>
            </w:r>
          </w:p>
          <w:p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rsidR="00964D6E" w:rsidRPr="00492F28" w:rsidRDefault="00964D6E" w:rsidP="00964D6E">
            <w:pPr>
              <w:pStyle w:val="TAL"/>
              <w:rPr>
                <w:noProof/>
                <w:lang w:val="en-US"/>
              </w:rPr>
            </w:pPr>
            <w:r>
              <w:t>1</w:t>
            </w:r>
            <w:r w:rsidRPr="009E1E84">
              <w:tab/>
            </w:r>
            <w:r>
              <w:t>Range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Priority level</w:t>
            </w:r>
            <w:r>
              <w:rPr>
                <w:noProof/>
                <w:lang w:val="en-US"/>
              </w:rPr>
              <w:t xml:space="preserve"> octet </w:t>
            </w:r>
            <w:r>
              <w:t>indicator (OPLI):</w:t>
            </w:r>
          </w:p>
          <w:p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4</w:t>
            </w:r>
          </w:p>
          <w:p w:rsidR="00964D6E" w:rsidRPr="00903C49" w:rsidRDefault="00964D6E" w:rsidP="00964D6E">
            <w:pPr>
              <w:pStyle w:val="TAL"/>
              <w:rPr>
                <w:noProof/>
                <w:lang w:val="en-US"/>
              </w:rPr>
            </w:pPr>
            <w:r>
              <w:t>0</w:t>
            </w:r>
            <w:r w:rsidRPr="009E1E84">
              <w:tab/>
            </w:r>
            <w:r>
              <w:t>The octet of the priority level is absent</w:t>
            </w:r>
          </w:p>
          <w:p w:rsidR="00964D6E" w:rsidRPr="00492F28" w:rsidRDefault="00964D6E" w:rsidP="00964D6E">
            <w:pPr>
              <w:pStyle w:val="TAL"/>
              <w:rPr>
                <w:noProof/>
                <w:lang w:val="en-US"/>
              </w:rPr>
            </w:pPr>
            <w:r>
              <w:t>1</w:t>
            </w:r>
            <w:r w:rsidRPr="009E1E84">
              <w:tab/>
            </w:r>
            <w:r>
              <w:t>The octet of the priority level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rsidR="00964D6E" w:rsidRDefault="00964D6E" w:rsidP="00964D6E">
            <w:pPr>
              <w:pStyle w:val="TAL"/>
            </w:pPr>
            <w:r>
              <w:t>Bit</w:t>
            </w:r>
          </w:p>
          <w:p w:rsidR="00964D6E" w:rsidRPr="00922493" w:rsidRDefault="00964D6E" w:rsidP="00964D6E">
            <w:pPr>
              <w:pStyle w:val="TAL"/>
              <w:rPr>
                <w:b/>
              </w:rPr>
            </w:pPr>
            <w:r>
              <w:rPr>
                <w:b/>
              </w:rPr>
              <w:t>3</w:t>
            </w:r>
          </w:p>
          <w:p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rsidR="00964D6E" w:rsidRDefault="00964D6E" w:rsidP="00964D6E">
            <w:pPr>
              <w:pStyle w:val="TAL"/>
            </w:pPr>
            <w:r>
              <w:t>Bit</w:t>
            </w:r>
          </w:p>
          <w:p w:rsidR="00964D6E" w:rsidRPr="00922493" w:rsidRDefault="00964D6E" w:rsidP="00964D6E">
            <w:pPr>
              <w:pStyle w:val="TAL"/>
              <w:rPr>
                <w:b/>
              </w:rPr>
            </w:pPr>
            <w:r>
              <w:rPr>
                <w:b/>
              </w:rPr>
              <w:t>2</w:t>
            </w:r>
          </w:p>
          <w:p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rsidTr="00964D6E">
        <w:trPr>
          <w:cantSplit/>
          <w:jc w:val="center"/>
        </w:trPr>
        <w:tc>
          <w:tcPr>
            <w:tcW w:w="7094" w:type="dxa"/>
          </w:tcPr>
          <w:p w:rsidR="00964D6E" w:rsidRPr="00492F28" w:rsidRDefault="00964D6E" w:rsidP="00964D6E">
            <w:pPr>
              <w:pStyle w:val="TAL"/>
              <w:rPr>
                <w:noProof/>
                <w:lang w:val="en-US"/>
              </w:rPr>
            </w:pPr>
          </w:p>
        </w:tc>
      </w:tr>
      <w:tr w:rsidR="00964D6E" w:rsidRPr="00903C49" w:rsidTr="00964D6E">
        <w:trPr>
          <w:cantSplit/>
          <w:jc w:val="center"/>
        </w:trPr>
        <w:tc>
          <w:tcPr>
            <w:tcW w:w="7094" w:type="dxa"/>
          </w:tcPr>
          <w:p w:rsidR="00964D6E" w:rsidRPr="00913BB3" w:rsidRDefault="00964D6E" w:rsidP="00964D6E">
            <w:pPr>
              <w:pStyle w:val="TAL"/>
              <w:rPr>
                <w:lang w:eastAsia="ja-JP"/>
              </w:rPr>
            </w:pPr>
            <w:r>
              <w:lastRenderedPageBreak/>
              <w:t>P</w:t>
            </w:r>
            <w:r w:rsidRPr="00913BB3">
              <w:t>QI:</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964D6E" w:rsidRPr="00913BB3" w:rsidRDefault="00964D6E" w:rsidP="00964D6E">
            <w:pPr>
              <w:pStyle w:val="TAL"/>
              <w:rPr>
                <w:lang w:eastAsia="ja-JP"/>
              </w:rPr>
            </w:pPr>
            <w:r w:rsidRPr="00913BB3">
              <w:rPr>
                <w:lang w:eastAsia="ja-JP"/>
              </w:rPr>
              <w:t>0 1 1 1 1 1 1 1</w:t>
            </w:r>
          </w:p>
          <w:p w:rsidR="00964D6E" w:rsidRPr="00913BB3" w:rsidRDefault="00964D6E" w:rsidP="00964D6E">
            <w:pPr>
              <w:pStyle w:val="TAL"/>
              <w:rPr>
                <w:lang w:eastAsia="ja-JP"/>
              </w:rPr>
            </w:pPr>
            <w:r w:rsidRPr="00913BB3">
              <w:rPr>
                <w:lang w:eastAsia="ja-JP"/>
              </w:rPr>
              <w:t>1 0 0 0 0 0 0 0</w:t>
            </w:r>
          </w:p>
          <w:p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rsidR="00964D6E" w:rsidRPr="00913BB3" w:rsidRDefault="00964D6E" w:rsidP="00964D6E">
            <w:pPr>
              <w:pStyle w:val="TAL"/>
              <w:rPr>
                <w:lang w:eastAsia="ja-JP"/>
              </w:rPr>
            </w:pPr>
            <w:r w:rsidRPr="00913BB3">
              <w:rPr>
                <w:lang w:eastAsia="ja-JP"/>
              </w:rPr>
              <w:t>1 1 1 1 1 1 1 0</w:t>
            </w:r>
          </w:p>
          <w:p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964D6E" w:rsidRPr="00913BB3" w:rsidRDefault="00964D6E" w:rsidP="00964D6E">
            <w:pPr>
              <w:pStyle w:val="TAL"/>
              <w:rPr>
                <w:lang w:eastAsia="ja-JP"/>
              </w:rPr>
            </w:pPr>
          </w:p>
          <w:p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rsidR="00964D6E" w:rsidRPr="00913BB3" w:rsidRDefault="00964D6E" w:rsidP="00964D6E">
            <w:pPr>
              <w:pStyle w:val="TAL"/>
              <w:rPr>
                <w:lang w:eastAsia="ko-KR"/>
              </w:rPr>
            </w:pPr>
          </w:p>
          <w:p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EB750B">
              <w:lastRenderedPageBreak/>
              <w:t>Per</w:t>
            </w:r>
            <w:r>
              <w:t>-</w:t>
            </w:r>
            <w:r w:rsidRPr="00EB750B">
              <w:t>link aggregate maximum bit rate</w:t>
            </w:r>
            <w:r>
              <w:t>:</w:t>
            </w:r>
          </w:p>
          <w:p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rsidR="00964D6E" w:rsidRDefault="00964D6E" w:rsidP="00964D6E">
            <w:pPr>
              <w:pStyle w:val="TAL"/>
            </w:pPr>
          </w:p>
          <w:p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rsidR="00964D6E" w:rsidRPr="00913BB3" w:rsidRDefault="00964D6E" w:rsidP="00964D6E">
            <w:pPr>
              <w:pStyle w:val="TAL"/>
            </w:pPr>
            <w:r w:rsidRPr="00913BB3">
              <w:t>Bits</w:t>
            </w:r>
          </w:p>
          <w:p w:rsidR="00964D6E" w:rsidRPr="0046576E" w:rsidRDefault="00964D6E" w:rsidP="00964D6E">
            <w:pPr>
              <w:pStyle w:val="TAL"/>
              <w:rPr>
                <w:b/>
              </w:rPr>
            </w:pPr>
            <w:r w:rsidRPr="0046576E">
              <w:rPr>
                <w:b/>
              </w:rPr>
              <w:t>8 7 6 5 4 3 2 1</w:t>
            </w:r>
          </w:p>
          <w:p w:rsidR="00964D6E" w:rsidRPr="00913BB3" w:rsidRDefault="00964D6E" w:rsidP="00964D6E">
            <w:pPr>
              <w:pStyle w:val="TAL"/>
            </w:pPr>
            <w:r w:rsidRPr="00913BB3">
              <w:t>0 0 0 0 0 0 0 0</w:t>
            </w:r>
            <w:r w:rsidRPr="00913BB3">
              <w:tab/>
              <w:t>value is not used</w:t>
            </w:r>
          </w:p>
          <w:p w:rsidR="00964D6E" w:rsidRPr="00913BB3" w:rsidRDefault="00964D6E" w:rsidP="00964D6E">
            <w:pPr>
              <w:pStyle w:val="TAL"/>
            </w:pPr>
            <w:r w:rsidRPr="00913BB3">
              <w:t>0 0 0 0 0 0 0 1</w:t>
            </w:r>
            <w:r w:rsidRPr="00913BB3">
              <w:tab/>
              <w:t>value is incremented in multiples of 1 Kbps</w:t>
            </w:r>
          </w:p>
          <w:p w:rsidR="00964D6E" w:rsidRPr="00913BB3" w:rsidRDefault="00964D6E" w:rsidP="00964D6E">
            <w:pPr>
              <w:pStyle w:val="TAL"/>
            </w:pPr>
            <w:r w:rsidRPr="00913BB3">
              <w:t>0 0 0 0 0 0 1 0</w:t>
            </w:r>
            <w:r w:rsidRPr="00913BB3">
              <w:tab/>
              <w:t>value is incremented in multiples of 4 Kbps</w:t>
            </w:r>
          </w:p>
          <w:p w:rsidR="00964D6E" w:rsidRPr="00913BB3" w:rsidRDefault="00964D6E" w:rsidP="00964D6E">
            <w:pPr>
              <w:pStyle w:val="TAL"/>
            </w:pPr>
            <w:r w:rsidRPr="00913BB3">
              <w:t>0 0 0 0 0 0 1 1</w:t>
            </w:r>
            <w:r w:rsidRPr="00913BB3">
              <w:tab/>
              <w:t>value is incremented in multiples of 16 Kbps</w:t>
            </w:r>
          </w:p>
          <w:p w:rsidR="00964D6E" w:rsidRPr="00913BB3" w:rsidRDefault="00964D6E" w:rsidP="00964D6E">
            <w:pPr>
              <w:pStyle w:val="TAL"/>
            </w:pPr>
            <w:r w:rsidRPr="00913BB3">
              <w:t>0 0 0 0 0 1 0 0</w:t>
            </w:r>
            <w:r w:rsidRPr="00913BB3">
              <w:tab/>
              <w:t>value is incremented in multiples of 64 Kbps</w:t>
            </w:r>
          </w:p>
          <w:p w:rsidR="00964D6E" w:rsidRPr="00913BB3" w:rsidRDefault="00964D6E" w:rsidP="00964D6E">
            <w:pPr>
              <w:pStyle w:val="TAL"/>
            </w:pPr>
            <w:r w:rsidRPr="00913BB3">
              <w:t>0 0 0 0 0 1 0 1</w:t>
            </w:r>
            <w:r w:rsidRPr="00913BB3">
              <w:tab/>
              <w:t>value is incremented in multiples of 256 Kbps</w:t>
            </w:r>
          </w:p>
          <w:p w:rsidR="00964D6E" w:rsidRPr="00913BB3" w:rsidRDefault="00964D6E" w:rsidP="00964D6E">
            <w:pPr>
              <w:pStyle w:val="TAL"/>
            </w:pPr>
            <w:r w:rsidRPr="00913BB3">
              <w:t>0 0 0 0 0 1 1 0</w:t>
            </w:r>
            <w:r w:rsidRPr="00913BB3">
              <w:tab/>
              <w:t>value is incremented in multiples of 1 Mbps</w:t>
            </w:r>
          </w:p>
          <w:p w:rsidR="00964D6E" w:rsidRPr="00913BB3" w:rsidRDefault="00964D6E" w:rsidP="00964D6E">
            <w:pPr>
              <w:pStyle w:val="TAL"/>
            </w:pPr>
            <w:r w:rsidRPr="00913BB3">
              <w:t>0 0 0 0 0 1 1 1</w:t>
            </w:r>
            <w:r w:rsidRPr="00913BB3">
              <w:tab/>
              <w:t>value is incremented in multiples of 4 Mbps</w:t>
            </w:r>
          </w:p>
          <w:p w:rsidR="00964D6E" w:rsidRPr="00913BB3" w:rsidRDefault="00964D6E" w:rsidP="00964D6E">
            <w:pPr>
              <w:pStyle w:val="TAL"/>
            </w:pPr>
            <w:r w:rsidRPr="00913BB3">
              <w:t>0 0 0 0 1 0 0 0</w:t>
            </w:r>
            <w:r w:rsidRPr="00913BB3">
              <w:tab/>
              <w:t>value is incremented in multiples of 16 Mbps</w:t>
            </w:r>
          </w:p>
          <w:p w:rsidR="00964D6E" w:rsidRPr="00913BB3" w:rsidRDefault="00964D6E" w:rsidP="00964D6E">
            <w:pPr>
              <w:pStyle w:val="TAL"/>
            </w:pPr>
            <w:r w:rsidRPr="00913BB3">
              <w:t>0 0 0 0 1 0 0 1</w:t>
            </w:r>
            <w:r w:rsidRPr="00913BB3">
              <w:tab/>
              <w:t>value is incremented in multiples of 64 Mbps</w:t>
            </w:r>
          </w:p>
          <w:p w:rsidR="00964D6E" w:rsidRPr="00913BB3" w:rsidRDefault="00964D6E" w:rsidP="00964D6E">
            <w:pPr>
              <w:pStyle w:val="TAL"/>
            </w:pPr>
            <w:r w:rsidRPr="00913BB3">
              <w:t>0 0 0 0 1 0 1 0</w:t>
            </w:r>
            <w:r w:rsidRPr="00913BB3">
              <w:tab/>
              <w:t>value is incremented in multiples of 256 Mbps</w:t>
            </w:r>
          </w:p>
          <w:p w:rsidR="00964D6E" w:rsidRPr="00913BB3" w:rsidRDefault="00964D6E" w:rsidP="00964D6E">
            <w:pPr>
              <w:pStyle w:val="TAL"/>
            </w:pPr>
            <w:r w:rsidRPr="00913BB3">
              <w:t>0 0 0 0 1 0 1 1</w:t>
            </w:r>
            <w:r w:rsidRPr="00913BB3">
              <w:tab/>
              <w:t>value is incremented in multiples of 1 Gbps</w:t>
            </w:r>
          </w:p>
          <w:p w:rsidR="00964D6E" w:rsidRPr="00913BB3" w:rsidRDefault="00964D6E" w:rsidP="00964D6E">
            <w:pPr>
              <w:pStyle w:val="TAL"/>
            </w:pPr>
            <w:r w:rsidRPr="00913BB3">
              <w:t>0 0 0 0 1 1 0 0</w:t>
            </w:r>
            <w:r w:rsidRPr="00913BB3">
              <w:tab/>
              <w:t>value is incremented in multiples of 4 Gbps</w:t>
            </w:r>
          </w:p>
          <w:p w:rsidR="00964D6E" w:rsidRPr="00913BB3" w:rsidRDefault="00964D6E" w:rsidP="00964D6E">
            <w:pPr>
              <w:pStyle w:val="TAL"/>
            </w:pPr>
            <w:r w:rsidRPr="00913BB3">
              <w:t>0 0 0 0 1 1 0 1</w:t>
            </w:r>
            <w:r w:rsidRPr="00913BB3">
              <w:tab/>
              <w:t>value is incremented in multiples of 16 Gbps</w:t>
            </w:r>
          </w:p>
          <w:p w:rsidR="00964D6E" w:rsidRPr="00913BB3" w:rsidRDefault="00964D6E" w:rsidP="00964D6E">
            <w:pPr>
              <w:pStyle w:val="TAL"/>
            </w:pPr>
            <w:r w:rsidRPr="00913BB3">
              <w:t>0 0 0 0 1 1 1 0</w:t>
            </w:r>
            <w:r w:rsidRPr="00913BB3">
              <w:tab/>
              <w:t>value is incremented in multiples of 64 Gbps</w:t>
            </w:r>
          </w:p>
          <w:p w:rsidR="00964D6E" w:rsidRPr="00913BB3" w:rsidRDefault="00964D6E" w:rsidP="00964D6E">
            <w:pPr>
              <w:pStyle w:val="TAL"/>
            </w:pPr>
            <w:r w:rsidRPr="00913BB3">
              <w:t>0 0 0 0 1 1 1 1</w:t>
            </w:r>
            <w:r w:rsidRPr="00913BB3">
              <w:tab/>
              <w:t>value is incremented in multiples of 256 Gbps</w:t>
            </w:r>
          </w:p>
          <w:p w:rsidR="00964D6E" w:rsidRPr="00913BB3" w:rsidRDefault="00964D6E" w:rsidP="00964D6E">
            <w:pPr>
              <w:pStyle w:val="TAL"/>
            </w:pPr>
            <w:r w:rsidRPr="00913BB3">
              <w:t>0 0 0 1 0 0 0 0</w:t>
            </w:r>
            <w:r w:rsidRPr="00913BB3">
              <w:tab/>
              <w:t>value is incremented in multiples of 1 Tbps</w:t>
            </w:r>
          </w:p>
          <w:p w:rsidR="00964D6E" w:rsidRPr="00913BB3" w:rsidRDefault="00964D6E" w:rsidP="00964D6E">
            <w:pPr>
              <w:pStyle w:val="TAL"/>
            </w:pPr>
            <w:r w:rsidRPr="00913BB3">
              <w:t>0 0 0 1 0 0 0 1</w:t>
            </w:r>
            <w:r w:rsidRPr="00913BB3">
              <w:tab/>
              <w:t>value is incremented in multiples of 4 Tbps</w:t>
            </w:r>
          </w:p>
          <w:p w:rsidR="00964D6E" w:rsidRPr="00913BB3" w:rsidRDefault="00964D6E" w:rsidP="00964D6E">
            <w:pPr>
              <w:pStyle w:val="TAL"/>
            </w:pPr>
            <w:r w:rsidRPr="00913BB3">
              <w:t>0 0 0 1 0 0 1 0</w:t>
            </w:r>
            <w:r w:rsidRPr="00913BB3">
              <w:tab/>
              <w:t>value is incremented in multiples of 16 Tbps</w:t>
            </w:r>
          </w:p>
          <w:p w:rsidR="00964D6E" w:rsidRPr="00913BB3" w:rsidRDefault="00964D6E" w:rsidP="00964D6E">
            <w:pPr>
              <w:pStyle w:val="TAL"/>
            </w:pPr>
            <w:r w:rsidRPr="00913BB3">
              <w:t>0 0 0 1 0 0 1 1</w:t>
            </w:r>
            <w:r w:rsidRPr="00913BB3">
              <w:tab/>
              <w:t>value is incremented in multiples of 64 Tbps</w:t>
            </w:r>
          </w:p>
          <w:p w:rsidR="00964D6E" w:rsidRPr="00913BB3" w:rsidRDefault="00964D6E" w:rsidP="00964D6E">
            <w:pPr>
              <w:pStyle w:val="TAL"/>
            </w:pPr>
            <w:r w:rsidRPr="00913BB3">
              <w:t>0 0 0 1 0 1 0 0</w:t>
            </w:r>
            <w:r w:rsidRPr="00913BB3">
              <w:tab/>
              <w:t>value is incremented in multiples of 256 Tbps</w:t>
            </w:r>
          </w:p>
          <w:p w:rsidR="00964D6E" w:rsidRPr="00913BB3" w:rsidRDefault="00964D6E" w:rsidP="00964D6E">
            <w:pPr>
              <w:pStyle w:val="TAL"/>
            </w:pPr>
            <w:r w:rsidRPr="00913BB3">
              <w:t>0 0 0 1 0 1 0 1</w:t>
            </w:r>
            <w:r w:rsidRPr="00913BB3">
              <w:tab/>
              <w:t>value is incremented in multiples of 1 Pbps</w:t>
            </w:r>
          </w:p>
          <w:p w:rsidR="00964D6E" w:rsidRPr="00913BB3" w:rsidRDefault="00964D6E" w:rsidP="00964D6E">
            <w:pPr>
              <w:pStyle w:val="TAL"/>
            </w:pPr>
            <w:r w:rsidRPr="00913BB3">
              <w:t>0 0 0 1 0 1 1 0</w:t>
            </w:r>
            <w:r w:rsidRPr="00913BB3">
              <w:tab/>
              <w:t>value is incremented in multiples of 4 Pbps</w:t>
            </w:r>
          </w:p>
          <w:p w:rsidR="00964D6E" w:rsidRPr="00913BB3" w:rsidRDefault="00964D6E" w:rsidP="00964D6E">
            <w:pPr>
              <w:pStyle w:val="TAL"/>
            </w:pPr>
            <w:r w:rsidRPr="00913BB3">
              <w:t>0 0 0 1 0 1 1 1</w:t>
            </w:r>
            <w:r w:rsidRPr="00913BB3">
              <w:tab/>
              <w:t>value is incremented in multiples of 16 Pbps</w:t>
            </w:r>
          </w:p>
          <w:p w:rsidR="00964D6E" w:rsidRPr="00913BB3" w:rsidRDefault="00964D6E" w:rsidP="00964D6E">
            <w:pPr>
              <w:pStyle w:val="TAL"/>
            </w:pPr>
            <w:r w:rsidRPr="00913BB3">
              <w:t>0 0 0 1 1 0 0 0</w:t>
            </w:r>
            <w:r w:rsidRPr="00913BB3">
              <w:tab/>
              <w:t>value is incremented in multiples of 64 Pbps</w:t>
            </w:r>
          </w:p>
          <w:p w:rsidR="00964D6E" w:rsidRPr="00913BB3" w:rsidRDefault="00964D6E" w:rsidP="00964D6E">
            <w:pPr>
              <w:pStyle w:val="TAL"/>
            </w:pPr>
            <w:r w:rsidRPr="00913BB3">
              <w:t>0 0 0 1 1 0 0 1</w:t>
            </w:r>
            <w:r w:rsidRPr="00913BB3">
              <w:tab/>
              <w:t>value is incremented in multiples of 256 Pbps</w:t>
            </w:r>
          </w:p>
          <w:p w:rsidR="00964D6E" w:rsidRPr="00913BB3" w:rsidRDefault="00964D6E" w:rsidP="00964D6E">
            <w:pPr>
              <w:pStyle w:val="TAL"/>
            </w:pPr>
            <w:r w:rsidRPr="00913BB3">
              <w:t>Other values shall be interpreted as multiples of 256 Pbps in this version of the protocol.</w:t>
            </w:r>
          </w:p>
          <w:p w:rsidR="00964D6E" w:rsidRDefault="00964D6E" w:rsidP="00964D6E">
            <w:pPr>
              <w:pStyle w:val="TAL"/>
              <w:rPr>
                <w:noProof/>
                <w:lang w:val="en-US"/>
              </w:rPr>
            </w:pPr>
          </w:p>
          <w:p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rsidTr="00964D6E">
        <w:trPr>
          <w:cantSplit/>
          <w:jc w:val="center"/>
        </w:trPr>
        <w:tc>
          <w:tcPr>
            <w:tcW w:w="7094" w:type="dxa"/>
          </w:tcPr>
          <w:p w:rsidR="00964D6E" w:rsidRPr="00903C49" w:rsidRDefault="00964D6E" w:rsidP="00964D6E">
            <w:pPr>
              <w:pStyle w:val="TAL"/>
              <w:rPr>
                <w:highlight w:val="yellow"/>
              </w:rPr>
            </w:pPr>
          </w:p>
        </w:tc>
      </w:tr>
      <w:tr w:rsidR="00964D6E" w:rsidRPr="003168A2" w:rsidTr="00964D6E">
        <w:trPr>
          <w:cantSplit/>
          <w:jc w:val="center"/>
        </w:trPr>
        <w:tc>
          <w:tcPr>
            <w:tcW w:w="7094" w:type="dxa"/>
          </w:tcPr>
          <w:p w:rsidR="00964D6E" w:rsidRDefault="00964D6E" w:rsidP="00964D6E">
            <w:pPr>
              <w:pStyle w:val="TAL"/>
            </w:pPr>
            <w:r>
              <w:t>Range:</w:t>
            </w:r>
          </w:p>
          <w:p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rPr>
                <w:noProof/>
                <w:lang w:val="en-US"/>
              </w:rPr>
            </w:pPr>
            <w:r>
              <w:t>Priority level</w:t>
            </w:r>
            <w:r>
              <w:rPr>
                <w:noProof/>
                <w:lang w:val="en-US"/>
              </w:rPr>
              <w:t>:</w:t>
            </w:r>
          </w:p>
          <w:p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rsidR="00964D6E" w:rsidRDefault="00964D6E" w:rsidP="00964D6E">
            <w:pPr>
              <w:pStyle w:val="TAL"/>
            </w:pPr>
            <w:r>
              <w:t>Bits</w:t>
            </w:r>
          </w:p>
          <w:p w:rsidR="00964D6E" w:rsidRPr="00922493" w:rsidRDefault="00964D6E" w:rsidP="00964D6E">
            <w:pPr>
              <w:pStyle w:val="TAL"/>
              <w:rPr>
                <w:b/>
              </w:rPr>
            </w:pPr>
            <w:r>
              <w:rPr>
                <w:b/>
              </w:rPr>
              <w:t>3 2 1</w:t>
            </w:r>
          </w:p>
          <w:p w:rsidR="00964D6E" w:rsidRDefault="00964D6E" w:rsidP="00964D6E">
            <w:pPr>
              <w:pStyle w:val="TAL"/>
            </w:pPr>
            <w:r>
              <w:t>0 0 0</w:t>
            </w:r>
            <w:r w:rsidRPr="009E1E84">
              <w:tab/>
            </w:r>
            <w:r>
              <w:t>PPPP value 1</w:t>
            </w:r>
          </w:p>
          <w:p w:rsidR="00964D6E" w:rsidRPr="00903C49" w:rsidRDefault="00964D6E" w:rsidP="00964D6E">
            <w:pPr>
              <w:pStyle w:val="TAL"/>
              <w:rPr>
                <w:noProof/>
                <w:lang w:val="en-US"/>
              </w:rPr>
            </w:pPr>
            <w:r>
              <w:t>0 0 1</w:t>
            </w:r>
            <w:r w:rsidRPr="009E1E84">
              <w:tab/>
            </w:r>
            <w:r>
              <w:t>PPPP value 2</w:t>
            </w:r>
          </w:p>
          <w:p w:rsidR="00964D6E" w:rsidRPr="00903C49" w:rsidRDefault="00964D6E" w:rsidP="00964D6E">
            <w:pPr>
              <w:pStyle w:val="TAL"/>
              <w:rPr>
                <w:noProof/>
                <w:lang w:val="en-US"/>
              </w:rPr>
            </w:pPr>
            <w:r>
              <w:t>0 1 0</w:t>
            </w:r>
            <w:r w:rsidRPr="009E1E84">
              <w:tab/>
            </w:r>
            <w:r>
              <w:t>PPPP value 3</w:t>
            </w:r>
          </w:p>
          <w:p w:rsidR="00964D6E" w:rsidRPr="00903C49" w:rsidRDefault="00964D6E" w:rsidP="00964D6E">
            <w:pPr>
              <w:pStyle w:val="TAL"/>
              <w:rPr>
                <w:noProof/>
                <w:lang w:val="en-US"/>
              </w:rPr>
            </w:pPr>
            <w:r>
              <w:t>0 1 1</w:t>
            </w:r>
            <w:r w:rsidRPr="009E1E84">
              <w:tab/>
            </w:r>
            <w:r>
              <w:t>PPPP value 4</w:t>
            </w:r>
          </w:p>
          <w:p w:rsidR="00964D6E" w:rsidRDefault="00964D6E" w:rsidP="00964D6E">
            <w:pPr>
              <w:pStyle w:val="TAL"/>
            </w:pPr>
            <w:r>
              <w:t>1 0 0</w:t>
            </w:r>
            <w:r w:rsidRPr="009E1E84">
              <w:tab/>
            </w:r>
            <w:r>
              <w:t>PPPP value 5</w:t>
            </w:r>
          </w:p>
          <w:p w:rsidR="00964D6E" w:rsidRPr="00903C49" w:rsidRDefault="00964D6E" w:rsidP="00964D6E">
            <w:pPr>
              <w:pStyle w:val="TAL"/>
              <w:rPr>
                <w:noProof/>
                <w:lang w:val="en-US"/>
              </w:rPr>
            </w:pPr>
            <w:r>
              <w:t>1 0 1</w:t>
            </w:r>
            <w:r w:rsidRPr="009E1E84">
              <w:tab/>
            </w:r>
            <w:r>
              <w:t>PPPP value 6</w:t>
            </w:r>
          </w:p>
          <w:p w:rsidR="00964D6E" w:rsidRPr="00903C49" w:rsidRDefault="00964D6E" w:rsidP="00964D6E">
            <w:pPr>
              <w:pStyle w:val="TAL"/>
              <w:rPr>
                <w:noProof/>
                <w:lang w:val="en-US"/>
              </w:rPr>
            </w:pPr>
            <w:r>
              <w:t>1 1 0</w:t>
            </w:r>
            <w:r w:rsidRPr="009E1E84">
              <w:tab/>
            </w:r>
            <w:r>
              <w:t>PPPP value 7</w:t>
            </w:r>
          </w:p>
          <w:p w:rsidR="00964D6E" w:rsidRDefault="00964D6E" w:rsidP="00964D6E">
            <w:pPr>
              <w:pStyle w:val="TAL"/>
            </w:pPr>
            <w:r>
              <w:t>1 1 1</w:t>
            </w:r>
            <w:r w:rsidRPr="009E1E84">
              <w:tab/>
            </w:r>
            <w:r>
              <w:t>PPPP value 8</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A</w:t>
            </w:r>
            <w:r w:rsidRPr="00FB6B7C">
              <w:t xml:space="preserve">veraging </w:t>
            </w:r>
            <w:r>
              <w:t>w</w:t>
            </w:r>
            <w:r w:rsidRPr="00FB6B7C">
              <w:t>indow</w:t>
            </w:r>
            <w:r>
              <w:t>:</w:t>
            </w:r>
          </w:p>
          <w:p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rsidTr="00964D6E">
        <w:trPr>
          <w:cantSplit/>
          <w:jc w:val="center"/>
        </w:trPr>
        <w:tc>
          <w:tcPr>
            <w:tcW w:w="7094" w:type="dxa"/>
          </w:tcPr>
          <w:p w:rsidR="00964D6E" w:rsidRDefault="00964D6E" w:rsidP="00964D6E">
            <w:pPr>
              <w:pStyle w:val="TAL"/>
            </w:pPr>
          </w:p>
        </w:tc>
      </w:tr>
      <w:tr w:rsidR="00964D6E" w:rsidRPr="003168A2" w:rsidTr="00964D6E">
        <w:trPr>
          <w:cantSplit/>
          <w:jc w:val="center"/>
        </w:trPr>
        <w:tc>
          <w:tcPr>
            <w:tcW w:w="7094" w:type="dxa"/>
          </w:tcPr>
          <w:p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rsidTr="00964D6E">
        <w:trPr>
          <w:cantSplit/>
          <w:jc w:val="center"/>
        </w:trPr>
        <w:tc>
          <w:tcPr>
            <w:tcW w:w="7094" w:type="dxa"/>
          </w:tcPr>
          <w:p w:rsidR="00964D6E" w:rsidRPr="00092BAD" w:rsidRDefault="00964D6E" w:rsidP="00964D6E">
            <w:pPr>
              <w:pStyle w:val="TAL"/>
              <w:rPr>
                <w:lang w:val="en-US"/>
              </w:rPr>
            </w:pPr>
          </w:p>
        </w:tc>
      </w:tr>
    </w:tbl>
    <w:p w:rsidR="00964D6E" w:rsidRPr="00570896" w:rsidRDefault="00964D6E" w:rsidP="00964D6E"/>
    <w:p w:rsidR="00007E62" w:rsidRPr="0038606A" w:rsidRDefault="00007E62" w:rsidP="00007E62">
      <w:pPr>
        <w:pStyle w:val="Heading2"/>
        <w:rPr>
          <w:lang w:eastAsia="zh-CN"/>
        </w:rPr>
      </w:pPr>
      <w:bookmarkStart w:id="95" w:name="_Toc34382714"/>
      <w:bookmarkStart w:id="96" w:name="_Toc34387368"/>
      <w:r>
        <w:rPr>
          <w:lang w:eastAsia="zh-CN"/>
        </w:rPr>
        <w:t>5</w:t>
      </w:r>
      <w:r>
        <w:rPr>
          <w:rFonts w:hint="eastAsia"/>
          <w:lang w:eastAsia="zh-CN"/>
        </w:rPr>
        <w:t>.</w:t>
      </w:r>
      <w:r w:rsidR="00DD2F7B">
        <w:rPr>
          <w:lang w:eastAsia="zh-CN"/>
        </w:rPr>
        <w:t>4</w:t>
      </w:r>
      <w:r>
        <w:rPr>
          <w:lang w:eastAsia="zh-CN"/>
        </w:rPr>
        <w:tab/>
      </w:r>
      <w:bookmarkEnd w:id="91"/>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92"/>
      <w:bookmarkEnd w:id="93"/>
      <w:bookmarkEnd w:id="94"/>
      <w:bookmarkEnd w:id="95"/>
      <w:bookmarkEnd w:id="96"/>
    </w:p>
    <w:p w:rsidR="00007E62" w:rsidRPr="003265DC" w:rsidRDefault="00007E62" w:rsidP="00007E62">
      <w:pPr>
        <w:pStyle w:val="Heading3"/>
      </w:pPr>
      <w:bookmarkStart w:id="97" w:name="_Toc4488097"/>
      <w:bookmarkStart w:id="98" w:name="_Toc8882549"/>
      <w:bookmarkStart w:id="99" w:name="_Toc23343281"/>
      <w:bookmarkStart w:id="100" w:name="_Toc26193834"/>
      <w:bookmarkStart w:id="101" w:name="_Toc34382715"/>
      <w:bookmarkStart w:id="102" w:name="_Toc34387369"/>
      <w:r>
        <w:t>5</w:t>
      </w:r>
      <w:r>
        <w:rPr>
          <w:rFonts w:hint="eastAsia"/>
        </w:rPr>
        <w:t>.</w:t>
      </w:r>
      <w:r w:rsidR="00DD2F7B">
        <w:t>4</w:t>
      </w:r>
      <w:r>
        <w:t>.1</w:t>
      </w:r>
      <w:r>
        <w:rPr>
          <w:rFonts w:hint="eastAsia"/>
        </w:rPr>
        <w:tab/>
      </w:r>
      <w:r>
        <w:t>General</w:t>
      </w:r>
      <w:bookmarkEnd w:id="97"/>
      <w:bookmarkEnd w:id="98"/>
      <w:bookmarkEnd w:id="99"/>
      <w:bookmarkEnd w:id="100"/>
      <w:bookmarkEnd w:id="101"/>
      <w:bookmarkEnd w:id="102"/>
    </w:p>
    <w:p w:rsidR="00DD2F7B" w:rsidRPr="00482B2D" w:rsidRDefault="00DD2F7B" w:rsidP="00DD2F7B">
      <w:bookmarkStart w:id="103"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25262C" w:rsidRPr="007E2F06" w:rsidTr="0025262C">
        <w:trPr>
          <w:jc w:val="center"/>
        </w:trPr>
        <w:tc>
          <w:tcPr>
            <w:tcW w:w="5671" w:type="dxa"/>
            <w:gridSpan w:val="8"/>
            <w:tcBorders>
              <w:left w:val="single" w:sz="6" w:space="0" w:color="auto"/>
              <w:bottom w:val="single" w:sz="6" w:space="0" w:color="auto"/>
              <w:right w:val="single" w:sz="6" w:space="0" w:color="auto"/>
            </w:tcBorders>
          </w:tcPr>
          <w:p w:rsidR="0025262C" w:rsidRDefault="0025262C" w:rsidP="00CC767F">
            <w:pPr>
              <w:pStyle w:val="TAC"/>
            </w:pPr>
          </w:p>
          <w:p w:rsidR="0025262C" w:rsidRDefault="0025262C" w:rsidP="00CC767F">
            <w:pPr>
              <w:pStyle w:val="TAC"/>
            </w:pPr>
            <w:r>
              <w:t>Validity timer</w:t>
            </w:r>
          </w:p>
        </w:tc>
        <w:tc>
          <w:tcPr>
            <w:tcW w:w="1134" w:type="dxa"/>
          </w:tcPr>
          <w:p w:rsidR="0025262C" w:rsidRPr="003A53D2" w:rsidRDefault="0025262C" w:rsidP="00CC767F">
            <w:pPr>
              <w:pStyle w:val="TAL"/>
            </w:pPr>
            <w:r w:rsidRPr="003A53D2">
              <w:t>octet k+3</w:t>
            </w:r>
          </w:p>
          <w:p w:rsidR="0025262C" w:rsidRPr="003A53D2" w:rsidRDefault="0025262C" w:rsidP="00CC767F">
            <w:pPr>
              <w:pStyle w:val="TAL"/>
            </w:pPr>
          </w:p>
          <w:p w:rsidR="0025262C" w:rsidRPr="003A53D2" w:rsidRDefault="0025262C" w:rsidP="00CC767F">
            <w:pPr>
              <w:pStyle w:val="TAL"/>
            </w:pPr>
            <w:r w:rsidRPr="003A53D2">
              <w:t>octet k+TBD</w:t>
            </w:r>
          </w:p>
        </w:tc>
      </w:tr>
      <w:tr w:rsidR="0025262C" w:rsidRPr="002A12F4" w:rsidTr="00CC767F">
        <w:trPr>
          <w:jc w:val="center"/>
        </w:trPr>
        <w:tc>
          <w:tcPr>
            <w:tcW w:w="708"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pPr>
            <w:r>
              <w:t>0</w:t>
            </w:r>
          </w:p>
          <w:p w:rsidR="0025262C" w:rsidRDefault="0025262C" w:rsidP="00CC767F">
            <w:pPr>
              <w:pStyle w:val="TAC"/>
            </w:pPr>
            <w:r>
              <w:t>Spare</w:t>
            </w:r>
          </w:p>
        </w:tc>
        <w:tc>
          <w:tcPr>
            <w:tcW w:w="1134" w:type="dxa"/>
            <w:tcBorders>
              <w:left w:val="single" w:sz="4" w:space="0" w:color="auto"/>
            </w:tcBorders>
          </w:tcPr>
          <w:p w:rsidR="0025262C" w:rsidRDefault="0025262C" w:rsidP="00CC767F">
            <w:pPr>
              <w:pStyle w:val="TAL"/>
            </w:pPr>
            <w:r>
              <w:t>octet k+TBD+1*</w:t>
            </w:r>
          </w:p>
        </w:tc>
      </w:tr>
      <w:tr w:rsidR="0025262C" w:rsidRPr="007E2F06"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5262C" w:rsidRDefault="0025262C" w:rsidP="00CC767F">
            <w:pPr>
              <w:pStyle w:val="TAC"/>
              <w:rPr>
                <w:noProof/>
                <w:lang w:val="en-US"/>
              </w:rPr>
            </w:pPr>
          </w:p>
          <w:p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rsidR="0025262C" w:rsidRPr="003A53D2" w:rsidRDefault="0025262C" w:rsidP="00CC767F">
            <w:pPr>
              <w:pStyle w:val="TAL"/>
            </w:pPr>
            <w:r w:rsidRPr="003A53D2">
              <w:t>octet k+TBD+2*</w:t>
            </w:r>
          </w:p>
          <w:p w:rsidR="0025262C" w:rsidRPr="003A53D2" w:rsidRDefault="0025262C" w:rsidP="00CC767F">
            <w:pPr>
              <w:pStyle w:val="TAL"/>
            </w:pPr>
          </w:p>
          <w:p w:rsidR="0025262C" w:rsidRPr="003A53D2" w:rsidRDefault="0025262C" w:rsidP="00CC767F">
            <w:pPr>
              <w:pStyle w:val="TAL"/>
            </w:pPr>
            <w:r w:rsidRPr="003A53D2">
              <w:t>octet o1*</w:t>
            </w:r>
          </w:p>
        </w:tc>
      </w:tr>
      <w:tr w:rsidR="0025262C" w:rsidRPr="002A12F4"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5262C" w:rsidRPr="003A53D2" w:rsidRDefault="0025262C" w:rsidP="00CC767F">
            <w:pPr>
              <w:pStyle w:val="TAC"/>
              <w:rPr>
                <w:noProof/>
                <w:lang w:val="en-US"/>
              </w:rPr>
            </w:pPr>
          </w:p>
          <w:p w:rsidR="0025262C" w:rsidRDefault="0025262C" w:rsidP="00CC767F">
            <w:pPr>
              <w:pStyle w:val="TAC"/>
            </w:pPr>
            <w:r>
              <w:t>PLMN infos</w:t>
            </w:r>
          </w:p>
        </w:tc>
        <w:tc>
          <w:tcPr>
            <w:tcW w:w="1134" w:type="dxa"/>
            <w:tcBorders>
              <w:left w:val="single" w:sz="4" w:space="0" w:color="auto"/>
            </w:tcBorders>
          </w:tcPr>
          <w:p w:rsidR="0025262C" w:rsidRDefault="0025262C" w:rsidP="00CC767F">
            <w:pPr>
              <w:pStyle w:val="TAL"/>
            </w:pPr>
            <w:r>
              <w:t>octet o1+1*</w:t>
            </w:r>
          </w:p>
          <w:p w:rsidR="0025262C" w:rsidRDefault="0025262C" w:rsidP="00CC767F">
            <w:pPr>
              <w:pStyle w:val="TAL"/>
            </w:pPr>
          </w:p>
          <w:p w:rsidR="0025262C" w:rsidRPr="002A12F4" w:rsidRDefault="0025262C" w:rsidP="00CC767F">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r>
              <w:t>Validity timer</w:t>
            </w:r>
          </w:p>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6C5037" w:rsidRDefault="00CC767F" w:rsidP="00CC767F">
            <w:pPr>
              <w:pStyle w:val="TAL"/>
            </w:pPr>
            <w:r w:rsidRPr="00CC767F">
              <w:t>V2X service identifier to PDU session parameters mapping rules indicator</w:t>
            </w:r>
            <w:r>
              <w:t xml:space="preserve"> (VPSPI)</w:t>
            </w:r>
          </w:p>
          <w:p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rsidR="00CC767F" w:rsidRDefault="00CC767F" w:rsidP="00CC767F">
            <w:pPr>
              <w:pStyle w:val="TAL"/>
            </w:pPr>
            <w:r>
              <w:t>Bit</w:t>
            </w:r>
          </w:p>
          <w:p w:rsidR="00CC767F" w:rsidRPr="00CC767F" w:rsidRDefault="00CC767F" w:rsidP="00CC767F">
            <w:pPr>
              <w:pStyle w:val="TAL"/>
            </w:pPr>
            <w:r w:rsidRPr="00CC767F">
              <w:t>8</w:t>
            </w:r>
          </w:p>
          <w:p w:rsidR="00CC767F" w:rsidRPr="006C5037" w:rsidRDefault="00CC767F" w:rsidP="00CC767F">
            <w:pPr>
              <w:pStyle w:val="TAL"/>
            </w:pPr>
            <w:r>
              <w:t>0</w:t>
            </w:r>
            <w:r w:rsidRPr="009E1E84">
              <w:tab/>
            </w:r>
            <w:r w:rsidRPr="00CC767F">
              <w:t>V2X service identifier to PDU session parameters mapping rules</w:t>
            </w:r>
            <w:r>
              <w:t xml:space="preserve"> field is absent</w:t>
            </w:r>
          </w:p>
          <w:p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r>
              <w:t>PLMN infos indicator (APII)</w:t>
            </w:r>
          </w:p>
          <w:p w:rsidR="00CC767F" w:rsidRDefault="00CC767F" w:rsidP="00CC767F">
            <w:pPr>
              <w:pStyle w:val="TAL"/>
            </w:pPr>
            <w:r w:rsidRPr="00CC767F">
              <w:t xml:space="preserve">The </w:t>
            </w:r>
            <w:r>
              <w:t>PII bit indicates presence of the PLMN infos field.</w:t>
            </w:r>
          </w:p>
          <w:p w:rsidR="00CC767F" w:rsidRDefault="00CC767F" w:rsidP="00CC767F">
            <w:pPr>
              <w:pStyle w:val="TAL"/>
            </w:pPr>
            <w:r>
              <w:t>Bit</w:t>
            </w:r>
          </w:p>
          <w:p w:rsidR="00CC767F" w:rsidRPr="00CC767F" w:rsidRDefault="00CC767F" w:rsidP="00CC767F">
            <w:pPr>
              <w:pStyle w:val="TAL"/>
            </w:pPr>
            <w:r w:rsidRPr="00CC767F">
              <w:t>7</w:t>
            </w:r>
          </w:p>
          <w:p w:rsidR="00CC767F" w:rsidRDefault="00CC767F" w:rsidP="00CC767F">
            <w:pPr>
              <w:pStyle w:val="TAL"/>
            </w:pPr>
            <w:r>
              <w:t>0</w:t>
            </w:r>
            <w:r w:rsidRPr="009E1E84">
              <w:tab/>
            </w:r>
            <w:r>
              <w:t>PLMN infos field is absent</w:t>
            </w:r>
          </w:p>
          <w:p w:rsidR="00CC767F" w:rsidRPr="00CC767F" w:rsidRDefault="00CC767F" w:rsidP="00CC767F">
            <w:pPr>
              <w:pStyle w:val="TAL"/>
            </w:pPr>
            <w:r>
              <w:t>1</w:t>
            </w:r>
            <w:r w:rsidRPr="009E1E84">
              <w:tab/>
            </w:r>
            <w:r>
              <w:t>PLMN infos field is present</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Pr="00CC767F" w:rsidRDefault="00CC767F" w:rsidP="00CC767F">
            <w:pPr>
              <w:pStyle w:val="TAL"/>
            </w:pPr>
            <w:r w:rsidRPr="00CC767F">
              <w:t>V2X service identifier to PDU session parameters mapping rules</w:t>
            </w:r>
          </w:p>
          <w:p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r>
              <w:t>PLMN infos</w:t>
            </w:r>
          </w:p>
          <w:p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rsidTr="00CC767F">
        <w:trPr>
          <w:cantSplit/>
          <w:jc w:val="center"/>
        </w:trPr>
        <w:tc>
          <w:tcPr>
            <w:tcW w:w="7094" w:type="dxa"/>
            <w:tcBorders>
              <w:left w:val="single" w:sz="4" w:space="0" w:color="auto"/>
              <w:right w:val="single" w:sz="4" w:space="0" w:color="auto"/>
            </w:tcBorders>
          </w:tcPr>
          <w:p w:rsidR="00CC767F" w:rsidRDefault="00CC767F" w:rsidP="00CC767F">
            <w:pPr>
              <w:pStyle w:val="TAL"/>
            </w:pPr>
          </w:p>
        </w:tc>
      </w:tr>
      <w:tr w:rsidR="00CC767F" w:rsidRPr="003168A2" w:rsidTr="00CC767F">
        <w:trPr>
          <w:cantSplit/>
          <w:jc w:val="center"/>
        </w:trPr>
        <w:tc>
          <w:tcPr>
            <w:tcW w:w="7094" w:type="dxa"/>
            <w:tcBorders>
              <w:left w:val="single" w:sz="4" w:space="0" w:color="auto"/>
              <w:bottom w:val="single" w:sz="4" w:space="0" w:color="auto"/>
              <w:right w:val="single" w:sz="4" w:space="0" w:color="auto"/>
            </w:tcBorders>
          </w:tcPr>
          <w:p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rsidR="00DD2F7B" w:rsidRDefault="00DD2F7B" w:rsidP="00DD2F7B"/>
    <w:p w:rsidR="00CC767F" w:rsidRPr="00DA03EB" w:rsidRDefault="00CC767F" w:rsidP="00CC767F">
      <w:pPr>
        <w:pStyle w:val="EditorsNote"/>
      </w:pPr>
      <w:r>
        <w:t>Editor's note: length and semantic of validity timer field is FFS.</w:t>
      </w:r>
    </w:p>
    <w:p w:rsidR="00CC767F" w:rsidRDefault="00CC767F" w:rsidP="00CC767F">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PLMN infos contents</w:t>
            </w:r>
          </w:p>
        </w:tc>
        <w:tc>
          <w:tcPr>
            <w:tcW w:w="1346" w:type="dxa"/>
          </w:tcPr>
          <w:p w:rsidR="00CC767F" w:rsidRDefault="00CC767F" w:rsidP="00CC767F">
            <w:pPr>
              <w:pStyle w:val="TAL"/>
            </w:pPr>
            <w:r>
              <w:t>octet o1+1</w:t>
            </w:r>
          </w:p>
          <w:p w:rsidR="00CC767F" w:rsidRDefault="00CC767F" w:rsidP="00CC767F">
            <w:pPr>
              <w:pStyle w:val="TAL"/>
            </w:pPr>
          </w:p>
          <w:p w:rsidR="00CC767F" w:rsidRDefault="00CC767F" w:rsidP="00CC767F">
            <w:pPr>
              <w:pStyle w:val="TAL"/>
            </w:pPr>
            <w:r>
              <w:t>octet o1+2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 1</w:t>
            </w:r>
          </w:p>
        </w:tc>
        <w:tc>
          <w:tcPr>
            <w:tcW w:w="1346" w:type="dxa"/>
            <w:tcBorders>
              <w:top w:val="nil"/>
              <w:left w:val="single" w:sz="6" w:space="0" w:color="auto"/>
              <w:bottom w:val="nil"/>
              <w:right w:val="nil"/>
            </w:tcBorders>
          </w:tcPr>
          <w:p w:rsidR="00CC767F" w:rsidRDefault="00CC767F" w:rsidP="00CC767F">
            <w:pPr>
              <w:pStyle w:val="TAL"/>
            </w:pPr>
            <w:r>
              <w:t>octet o1+3</w:t>
            </w:r>
          </w:p>
          <w:p w:rsidR="00CC767F" w:rsidRDefault="00CC767F" w:rsidP="00CC767F">
            <w:pPr>
              <w:pStyle w:val="TAL"/>
            </w:pPr>
          </w:p>
          <w:p w:rsidR="00CC767F" w:rsidRDefault="00CC767F" w:rsidP="00CC767F">
            <w:pPr>
              <w:pStyle w:val="TAL"/>
            </w:pPr>
            <w:r>
              <w:t>octet o7</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o7+1*</w:t>
            </w:r>
          </w:p>
          <w:p w:rsidR="00CC767F" w:rsidRDefault="00CC767F" w:rsidP="00CC767F">
            <w:pPr>
              <w:pStyle w:val="TAL"/>
            </w:pPr>
          </w:p>
          <w:p w:rsidR="00CC767F" w:rsidRDefault="00CC767F" w:rsidP="00CC767F">
            <w:pPr>
              <w:pStyle w:val="TAL"/>
            </w:pPr>
            <w:r>
              <w:t>octet o8*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o8+1*</w:t>
            </w:r>
          </w:p>
          <w:p w:rsidR="00CC767F" w:rsidRDefault="00CC767F" w:rsidP="00CC767F">
            <w:pPr>
              <w:pStyle w:val="TAL"/>
            </w:pPr>
          </w:p>
          <w:p w:rsidR="00CC767F" w:rsidRDefault="00CC767F" w:rsidP="00CC767F">
            <w:pPr>
              <w:pStyle w:val="TAL"/>
            </w:pPr>
            <w:r>
              <w:t>octet o9*</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o9+1*</w:t>
            </w:r>
          </w:p>
          <w:p w:rsidR="00CC767F" w:rsidRDefault="00CC767F" w:rsidP="00CC767F">
            <w:pPr>
              <w:pStyle w:val="TAL"/>
            </w:pPr>
          </w:p>
          <w:p w:rsidR="00CC767F" w:rsidRDefault="00CC767F" w:rsidP="00CC767F">
            <w:pPr>
              <w:pStyle w:val="TAL"/>
            </w:pPr>
            <w:r>
              <w:t>octet l*</w:t>
            </w:r>
          </w:p>
        </w:tc>
      </w:tr>
    </w:tbl>
    <w:p w:rsidR="00CC767F" w:rsidRDefault="00CC767F" w:rsidP="00CC767F">
      <w:pPr>
        <w:pStyle w:val="TF"/>
      </w:pPr>
      <w:r w:rsidRPr="00BD0557">
        <w:t>Figure </w:t>
      </w:r>
      <w:r>
        <w:t>5</w:t>
      </w:r>
      <w:r>
        <w:rPr>
          <w:rFonts w:hint="eastAsia"/>
        </w:rPr>
        <w:t>.</w:t>
      </w:r>
      <w:r>
        <w:t>4.1.2: PLMN infos</w:t>
      </w:r>
    </w:p>
    <w:p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info</w:t>
            </w:r>
          </w:p>
          <w:p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rsidTr="00CC767F">
        <w:trPr>
          <w:cantSplit/>
          <w:jc w:val="center"/>
        </w:trPr>
        <w:tc>
          <w:tcPr>
            <w:tcW w:w="7094" w:type="dxa"/>
          </w:tcPr>
          <w:p w:rsidR="00CC767F" w:rsidRDefault="00CC767F" w:rsidP="00CC767F">
            <w:pPr>
              <w:pStyle w:val="TAL"/>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PLMN info contents</w:t>
            </w:r>
          </w:p>
        </w:tc>
        <w:tc>
          <w:tcPr>
            <w:tcW w:w="1416" w:type="dxa"/>
          </w:tcPr>
          <w:p w:rsidR="00CC767F" w:rsidRDefault="00CC767F" w:rsidP="00CC767F">
            <w:pPr>
              <w:pStyle w:val="TAL"/>
            </w:pPr>
            <w:r>
              <w:t>octet o7+1</w:t>
            </w:r>
          </w:p>
          <w:p w:rsidR="00CC767F" w:rsidRDefault="00CC767F" w:rsidP="00CC767F">
            <w:pPr>
              <w:pStyle w:val="TAL"/>
            </w:pPr>
          </w:p>
          <w:p w:rsidR="00CC767F" w:rsidRDefault="00CC767F" w:rsidP="00CC767F">
            <w:pPr>
              <w:pStyle w:val="TAL"/>
            </w:pPr>
            <w:r>
              <w:t>octet o7+2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IDs</w:t>
            </w:r>
          </w:p>
        </w:tc>
        <w:tc>
          <w:tcPr>
            <w:tcW w:w="1416" w:type="dxa"/>
            <w:tcBorders>
              <w:top w:val="nil"/>
              <w:left w:val="single" w:sz="6" w:space="0" w:color="auto"/>
              <w:bottom w:val="nil"/>
              <w:right w:val="nil"/>
            </w:tcBorders>
          </w:tcPr>
          <w:p w:rsidR="00CC767F" w:rsidRDefault="00CC767F" w:rsidP="00CC767F">
            <w:pPr>
              <w:pStyle w:val="TAL"/>
            </w:pPr>
            <w:r>
              <w:t>octet o7+3</w:t>
            </w:r>
          </w:p>
          <w:p w:rsidR="00CC767F" w:rsidRDefault="00CC767F" w:rsidP="00CC767F">
            <w:pPr>
              <w:pStyle w:val="TAL"/>
            </w:pPr>
          </w:p>
          <w:p w:rsidR="00CC767F" w:rsidRDefault="00CC767F" w:rsidP="00CC767F">
            <w:pPr>
              <w:pStyle w:val="TAL"/>
            </w:pPr>
            <w:r>
              <w:t>octet o5</w:t>
            </w:r>
          </w:p>
        </w:tc>
      </w:tr>
      <w:tr w:rsidR="00CC767F"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Borders>
              <w:top w:val="nil"/>
              <w:left w:val="single" w:sz="6" w:space="0" w:color="auto"/>
              <w:bottom w:val="nil"/>
              <w:right w:val="nil"/>
            </w:tcBorders>
          </w:tcPr>
          <w:p w:rsidR="00CC767F" w:rsidRDefault="00CC767F" w:rsidP="00CC767F">
            <w:pPr>
              <w:pStyle w:val="TAL"/>
            </w:pPr>
            <w:r>
              <w:t>octet o5+1</w:t>
            </w:r>
          </w:p>
          <w:p w:rsidR="00CC767F" w:rsidRDefault="00CC767F" w:rsidP="00CC767F">
            <w:pPr>
              <w:pStyle w:val="TAL"/>
            </w:pP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rsidR="00CC767F" w:rsidRDefault="00CC767F" w:rsidP="00CC767F">
            <w:pPr>
              <w:pStyle w:val="TAL"/>
            </w:pPr>
            <w:r>
              <w:t>octet o5+2*</w:t>
            </w:r>
          </w:p>
          <w:p w:rsidR="00CC767F" w:rsidRDefault="00CC767F" w:rsidP="00CC767F">
            <w:pPr>
              <w:pStyle w:val="TAL"/>
            </w:pPr>
          </w:p>
          <w:p w:rsidR="00CC767F" w:rsidRDefault="00CC767F" w:rsidP="00CC767F">
            <w:pPr>
              <w:pStyle w:val="TAL"/>
            </w:pPr>
            <w:r>
              <w:t>octet o6*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rsidR="00CC767F" w:rsidRDefault="00CC767F" w:rsidP="00CC767F">
            <w:pPr>
              <w:pStyle w:val="TAL"/>
            </w:pPr>
            <w:r>
              <w:t>octet o6+1*</w:t>
            </w:r>
          </w:p>
          <w:p w:rsidR="00CC767F" w:rsidRDefault="00CC767F" w:rsidP="00CC767F">
            <w:pPr>
              <w:pStyle w:val="TAL"/>
            </w:pPr>
          </w:p>
          <w:p w:rsidR="00CC767F" w:rsidRDefault="00CC767F" w:rsidP="00CC767F">
            <w:pPr>
              <w:pStyle w:val="TAL"/>
            </w:pPr>
            <w:r>
              <w:t>octet o8*</w:t>
            </w:r>
          </w:p>
        </w:tc>
      </w:tr>
    </w:tbl>
    <w:p w:rsidR="00CC767F" w:rsidRDefault="00CC767F" w:rsidP="00CC767F">
      <w:pPr>
        <w:pStyle w:val="TF"/>
      </w:pPr>
      <w:r w:rsidRPr="00BD0557">
        <w:t>Figure </w:t>
      </w:r>
      <w:r>
        <w:t>5</w:t>
      </w:r>
      <w:r>
        <w:rPr>
          <w:rFonts w:hint="eastAsia"/>
        </w:rPr>
        <w:t>.</w:t>
      </w:r>
      <w:r>
        <w:t>4.1.3: PLMN info</w:t>
      </w:r>
    </w:p>
    <w:p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IDs</w:t>
            </w:r>
          </w:p>
          <w:p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1929FA" w:rsidRDefault="00CC767F" w:rsidP="00CC767F">
            <w:pPr>
              <w:pStyle w:val="TAL"/>
            </w:pPr>
            <w:r>
              <w:t>V2X service identifier unrelated info</w:t>
            </w:r>
            <w:r>
              <w:rPr>
                <w:noProof/>
                <w:lang w:val="en-US"/>
              </w:rPr>
              <w:t xml:space="preserve"> indicator</w:t>
            </w:r>
            <w:r>
              <w:t xml:space="preserve"> (VSIUII)</w:t>
            </w:r>
          </w:p>
          <w:p w:rsidR="00CC767F" w:rsidRDefault="00CC767F" w:rsidP="00CC767F">
            <w:pPr>
              <w:pStyle w:val="TAL"/>
            </w:pPr>
            <w:r>
              <w:rPr>
                <w:noProof/>
                <w:lang w:val="en-US"/>
              </w:rPr>
              <w:t xml:space="preserve">The </w:t>
            </w:r>
            <w:r>
              <w:t>VSIUII bit indicates presence of the V2X service identifier unrelated info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V2X service identifier unrelated info field is absent</w:t>
            </w:r>
          </w:p>
          <w:p w:rsidR="00CC767F" w:rsidRDefault="00CC767F" w:rsidP="00CC767F">
            <w:pPr>
              <w:pStyle w:val="TAL"/>
            </w:pPr>
            <w:r>
              <w:t>1</w:t>
            </w:r>
            <w:r w:rsidRPr="009E1E84">
              <w:tab/>
            </w:r>
            <w:r>
              <w:t>V2X service identifier unrelated info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service identifier related info</w:t>
            </w:r>
            <w:r>
              <w:rPr>
                <w:noProof/>
                <w:lang w:val="en-US"/>
              </w:rPr>
              <w:t xml:space="preserve"> indicator</w:t>
            </w:r>
            <w:r>
              <w:t xml:space="preserve"> (VSIRII)</w:t>
            </w:r>
          </w:p>
          <w:p w:rsidR="00CC767F" w:rsidRDefault="00CC767F" w:rsidP="00CC767F">
            <w:pPr>
              <w:pStyle w:val="TAL"/>
            </w:pPr>
            <w:r>
              <w:rPr>
                <w:noProof/>
                <w:lang w:val="en-US"/>
              </w:rPr>
              <w:t xml:space="preserve">The </w:t>
            </w:r>
            <w:r>
              <w:t>VSIRII bit indicates presence of the V2X service identifier related info field.</w:t>
            </w:r>
          </w:p>
          <w:p w:rsidR="00CC767F" w:rsidRDefault="00CC767F" w:rsidP="00CC767F">
            <w:pPr>
              <w:pStyle w:val="TAL"/>
            </w:pPr>
            <w:r>
              <w:t>Bit</w:t>
            </w:r>
          </w:p>
          <w:p w:rsidR="00CC767F" w:rsidRPr="00922493" w:rsidRDefault="00CC767F" w:rsidP="00CC767F">
            <w:pPr>
              <w:pStyle w:val="TAL"/>
              <w:rPr>
                <w:b/>
              </w:rPr>
            </w:pPr>
            <w:r>
              <w:rPr>
                <w:b/>
              </w:rPr>
              <w:t>7</w:t>
            </w:r>
          </w:p>
          <w:p w:rsidR="00CC767F" w:rsidRDefault="00CC767F" w:rsidP="00CC767F">
            <w:pPr>
              <w:pStyle w:val="TAL"/>
            </w:pPr>
            <w:r>
              <w:t>0</w:t>
            </w:r>
            <w:r w:rsidRPr="009E1E84">
              <w:tab/>
            </w:r>
            <w:r>
              <w:t>V2X service identifier related info field is absent</w:t>
            </w:r>
          </w:p>
          <w:p w:rsidR="00CC767F" w:rsidRDefault="00CC767F" w:rsidP="00CC767F">
            <w:pPr>
              <w:pStyle w:val="TAL"/>
            </w:pPr>
            <w:r>
              <w:t>1</w:t>
            </w:r>
            <w:r w:rsidRPr="009E1E84">
              <w:tab/>
            </w:r>
            <w:r>
              <w:t>V2X service identifier related info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service identifier unrelated info</w:t>
            </w:r>
          </w:p>
          <w:p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service identifier related info</w:t>
            </w:r>
          </w:p>
          <w:p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rsidTr="00CC767F">
        <w:trPr>
          <w:cantSplit/>
          <w:jc w:val="center"/>
        </w:trPr>
        <w:tc>
          <w:tcPr>
            <w:tcW w:w="7094" w:type="dxa"/>
          </w:tcPr>
          <w:p w:rsidR="00CC767F" w:rsidRPr="003168A2" w:rsidRDefault="00CC767F" w:rsidP="00CC767F">
            <w:pPr>
              <w:pStyle w:val="TAL"/>
            </w:pPr>
          </w:p>
        </w:tc>
      </w:tr>
      <w:tr w:rsidR="00CC767F" w:rsidRPr="003168A2" w:rsidTr="00CC767F">
        <w:trPr>
          <w:cantSplit/>
          <w:jc w:val="center"/>
        </w:trPr>
        <w:tc>
          <w:tcPr>
            <w:tcW w:w="7094" w:type="dxa"/>
          </w:tcPr>
          <w:p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Length of PLMN IDs contents</w:t>
            </w:r>
          </w:p>
        </w:tc>
        <w:tc>
          <w:tcPr>
            <w:tcW w:w="1416" w:type="dxa"/>
          </w:tcPr>
          <w:p w:rsidR="00CC767F" w:rsidRDefault="00CC767F" w:rsidP="00CC767F">
            <w:pPr>
              <w:pStyle w:val="TAL"/>
            </w:pPr>
            <w:r>
              <w:t>octet o7+3</w:t>
            </w:r>
          </w:p>
          <w:p w:rsidR="00CC767F" w:rsidRDefault="00CC767F" w:rsidP="00CC767F">
            <w:pPr>
              <w:pStyle w:val="TAL"/>
            </w:pPr>
          </w:p>
          <w:p w:rsidR="00CC767F" w:rsidRDefault="00CC767F" w:rsidP="00CC767F">
            <w:pPr>
              <w:pStyle w:val="TAL"/>
            </w:pPr>
            <w:r>
              <w:t>octet o7+4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1</w:t>
            </w:r>
          </w:p>
        </w:tc>
        <w:tc>
          <w:tcPr>
            <w:tcW w:w="1416" w:type="dxa"/>
            <w:tcBorders>
              <w:top w:val="nil"/>
              <w:left w:val="single" w:sz="6" w:space="0" w:color="auto"/>
              <w:bottom w:val="nil"/>
              <w:right w:val="nil"/>
            </w:tcBorders>
          </w:tcPr>
          <w:p w:rsidR="00CC767F" w:rsidRDefault="00CC767F" w:rsidP="00CC767F">
            <w:pPr>
              <w:pStyle w:val="TAL"/>
            </w:pPr>
            <w:r>
              <w:t>octet o7+5</w:t>
            </w:r>
          </w:p>
          <w:p w:rsidR="00CC767F" w:rsidRDefault="00CC767F" w:rsidP="00CC767F">
            <w:pPr>
              <w:pStyle w:val="TAL"/>
            </w:pPr>
          </w:p>
          <w:p w:rsidR="00CC767F" w:rsidRDefault="00CC767F" w:rsidP="00CC767F">
            <w:pPr>
              <w:pStyle w:val="TAL"/>
            </w:pPr>
            <w:r>
              <w:t>octet o7+7</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2</w:t>
            </w:r>
          </w:p>
        </w:tc>
        <w:tc>
          <w:tcPr>
            <w:tcW w:w="1416" w:type="dxa"/>
            <w:tcBorders>
              <w:top w:val="nil"/>
              <w:left w:val="single" w:sz="6" w:space="0" w:color="auto"/>
              <w:bottom w:val="nil"/>
              <w:right w:val="nil"/>
            </w:tcBorders>
          </w:tcPr>
          <w:p w:rsidR="00CC767F" w:rsidRDefault="00CC767F" w:rsidP="00CC767F">
            <w:pPr>
              <w:pStyle w:val="TAL"/>
            </w:pPr>
            <w:r>
              <w:t>octet o7+8*</w:t>
            </w:r>
          </w:p>
          <w:p w:rsidR="00CC767F" w:rsidRDefault="00CC767F" w:rsidP="00CC767F">
            <w:pPr>
              <w:pStyle w:val="TAL"/>
            </w:pPr>
          </w:p>
          <w:p w:rsidR="00CC767F" w:rsidRDefault="00CC767F" w:rsidP="00CC767F">
            <w:pPr>
              <w:pStyle w:val="TAL"/>
            </w:pPr>
            <w:r>
              <w:t>octet o7+10*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o7+11*</w:t>
            </w:r>
          </w:p>
          <w:p w:rsidR="00CC767F" w:rsidRDefault="00CC767F" w:rsidP="00CC767F">
            <w:pPr>
              <w:pStyle w:val="TAL"/>
            </w:pPr>
          </w:p>
          <w:p w:rsidR="00CC767F" w:rsidRDefault="00CC767F" w:rsidP="00CC767F">
            <w:pPr>
              <w:pStyle w:val="TAL"/>
            </w:pPr>
            <w:r>
              <w:t>octet o7+1+(3*n)*</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PLMN ID n</w:t>
            </w:r>
          </w:p>
        </w:tc>
        <w:tc>
          <w:tcPr>
            <w:tcW w:w="1416" w:type="dxa"/>
            <w:tcBorders>
              <w:top w:val="nil"/>
              <w:left w:val="single" w:sz="6" w:space="0" w:color="auto"/>
              <w:bottom w:val="nil"/>
              <w:right w:val="nil"/>
            </w:tcBorders>
          </w:tcPr>
          <w:p w:rsidR="00CC767F" w:rsidRDefault="00CC767F" w:rsidP="00CC767F">
            <w:pPr>
              <w:pStyle w:val="TAL"/>
            </w:pPr>
            <w:r>
              <w:t>octet o7+2+(3*n)*</w:t>
            </w:r>
          </w:p>
          <w:p w:rsidR="00CC767F" w:rsidRDefault="00CC767F" w:rsidP="00CC767F">
            <w:pPr>
              <w:pStyle w:val="TAL"/>
            </w:pPr>
          </w:p>
          <w:p w:rsidR="00CC767F" w:rsidRDefault="00CC767F" w:rsidP="00CC767F">
            <w:pPr>
              <w:pStyle w:val="TAL"/>
            </w:pPr>
            <w:r>
              <w:t>octet o7+4+(3*n) = octet o5*</w:t>
            </w:r>
          </w:p>
        </w:tc>
      </w:tr>
    </w:tbl>
    <w:p w:rsidR="00CC767F" w:rsidRDefault="00CC767F" w:rsidP="00CC767F">
      <w:pPr>
        <w:pStyle w:val="TF"/>
      </w:pPr>
      <w:r w:rsidRPr="00BD0557">
        <w:t>Figure </w:t>
      </w:r>
      <w:r>
        <w:t>5</w:t>
      </w:r>
      <w:r>
        <w:rPr>
          <w:rFonts w:hint="eastAsia"/>
        </w:rPr>
        <w:t>.</w:t>
      </w:r>
      <w:r>
        <w:t>4.1.4: PLMN IDs</w:t>
      </w:r>
    </w:p>
    <w:p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PLMN ID</w:t>
            </w:r>
          </w:p>
          <w:p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rsidTr="00CC767F">
        <w:trPr>
          <w:cantSplit/>
          <w:jc w:val="center"/>
        </w:trPr>
        <w:tc>
          <w:tcPr>
            <w:tcW w:w="7094" w:type="dxa"/>
          </w:tcPr>
          <w:p w:rsidR="00CC767F" w:rsidRDefault="00CC767F" w:rsidP="00CC767F">
            <w:pPr>
              <w:pStyle w:val="TAL"/>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1</w:t>
            </w:r>
          </w:p>
        </w:tc>
        <w:tc>
          <w:tcPr>
            <w:tcW w:w="1416" w:type="dxa"/>
            <w:tcBorders>
              <w:top w:val="nil"/>
              <w:left w:val="single" w:sz="6" w:space="0" w:color="auto"/>
              <w:bottom w:val="nil"/>
              <w:right w:val="nil"/>
            </w:tcBorders>
          </w:tcPr>
          <w:p w:rsidR="00CC767F" w:rsidRDefault="00CC767F" w:rsidP="00CC767F">
            <w:pPr>
              <w:pStyle w:val="TAL"/>
            </w:pPr>
            <w:r>
              <w:t>octet o7+8</w:t>
            </w: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MCC digit 3</w:t>
            </w:r>
          </w:p>
        </w:tc>
        <w:tc>
          <w:tcPr>
            <w:tcW w:w="1416" w:type="dxa"/>
            <w:tcBorders>
              <w:top w:val="nil"/>
              <w:left w:val="single" w:sz="6" w:space="0" w:color="auto"/>
              <w:bottom w:val="nil"/>
              <w:right w:val="nil"/>
            </w:tcBorders>
          </w:tcPr>
          <w:p w:rsidR="00CC767F" w:rsidRDefault="00CC767F" w:rsidP="00CC767F">
            <w:pPr>
              <w:pStyle w:val="TAL"/>
            </w:pPr>
            <w:r>
              <w:t>octet o7+9</w:t>
            </w:r>
          </w:p>
        </w:tc>
      </w:tr>
      <w:tr w:rsidR="00CC767F"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rsidRPr="00913BB3">
              <w:t>MNC digit 1</w:t>
            </w:r>
          </w:p>
        </w:tc>
        <w:tc>
          <w:tcPr>
            <w:tcW w:w="1416" w:type="dxa"/>
            <w:tcBorders>
              <w:top w:val="nil"/>
              <w:left w:val="single" w:sz="6" w:space="0" w:color="auto"/>
              <w:bottom w:val="nil"/>
              <w:right w:val="nil"/>
            </w:tcBorders>
          </w:tcPr>
          <w:p w:rsidR="00CC767F" w:rsidRDefault="00CC767F" w:rsidP="00CC767F">
            <w:pPr>
              <w:pStyle w:val="TAL"/>
            </w:pPr>
            <w:r>
              <w:t>octet o7+10</w:t>
            </w:r>
          </w:p>
        </w:tc>
      </w:tr>
    </w:tbl>
    <w:p w:rsidR="00CC767F" w:rsidRDefault="00CC767F" w:rsidP="00CC767F">
      <w:pPr>
        <w:pStyle w:val="TF"/>
      </w:pPr>
      <w:r w:rsidRPr="00BD0557">
        <w:t>Figure </w:t>
      </w:r>
      <w:r>
        <w:t>5</w:t>
      </w:r>
      <w:r>
        <w:rPr>
          <w:rFonts w:hint="eastAsia"/>
        </w:rPr>
        <w:t>.</w:t>
      </w:r>
      <w:r>
        <w:t>4.1.5: PLMN ID</w:t>
      </w:r>
    </w:p>
    <w:p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rsidRPr="00913BB3">
              <w:t xml:space="preserve">Mobile country code </w:t>
            </w:r>
            <w:r>
              <w:t>(MCC)</w:t>
            </w:r>
          </w:p>
          <w:p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rsidTr="00CC767F">
        <w:trPr>
          <w:cantSplit/>
          <w:jc w:val="center"/>
        </w:trPr>
        <w:tc>
          <w:tcPr>
            <w:tcW w:w="7094" w:type="dxa"/>
          </w:tcPr>
          <w:p w:rsidR="00CC767F" w:rsidRPr="00913BB3"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913BB3">
              <w:t xml:space="preserve">Mobile network code </w:t>
            </w:r>
            <w:r>
              <w:t>(MNC)</w:t>
            </w:r>
          </w:p>
          <w:p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rsidTr="00CC767F">
        <w:trPr>
          <w:cantSplit/>
          <w:jc w:val="center"/>
        </w:trPr>
        <w:tc>
          <w:tcPr>
            <w:tcW w:w="7094" w:type="dxa"/>
          </w:tcPr>
          <w:p w:rsidR="00CC767F" w:rsidRPr="00913BB3" w:rsidRDefault="00CC767F" w:rsidP="00CC767F">
            <w:pPr>
              <w:pStyle w:val="TAL"/>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identifier unrelated info contents</w:t>
            </w:r>
          </w:p>
        </w:tc>
        <w:tc>
          <w:tcPr>
            <w:tcW w:w="1416" w:type="dxa"/>
          </w:tcPr>
          <w:p w:rsidR="00CC767F" w:rsidRDefault="00CC767F" w:rsidP="00CC767F">
            <w:pPr>
              <w:pStyle w:val="TAL"/>
            </w:pPr>
            <w:r>
              <w:t>octet o5+2</w:t>
            </w:r>
          </w:p>
          <w:p w:rsidR="00CC767F" w:rsidRDefault="00CC767F" w:rsidP="00CC767F">
            <w:pPr>
              <w:pStyle w:val="TAL"/>
            </w:pPr>
          </w:p>
          <w:p w:rsidR="00CC767F" w:rsidRDefault="00CC767F" w:rsidP="00CC767F">
            <w:pPr>
              <w:pStyle w:val="TAL"/>
            </w:pPr>
            <w:r>
              <w:t>octet o5+3</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VAAI</w:t>
            </w:r>
          </w:p>
        </w:tc>
        <w:tc>
          <w:tcPr>
            <w:tcW w:w="1416" w:type="dxa"/>
          </w:tcPr>
          <w:p w:rsidR="00CC767F" w:rsidRDefault="00CC767F" w:rsidP="00CC767F">
            <w:pPr>
              <w:pStyle w:val="TAL"/>
            </w:pPr>
            <w:r>
              <w:t>octet o5+4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o5+5*</w:t>
            </w:r>
          </w:p>
          <w:p w:rsidR="00CC767F" w:rsidRDefault="00CC767F" w:rsidP="00CC767F">
            <w:pPr>
              <w:pStyle w:val="TAL"/>
            </w:pPr>
          </w:p>
          <w:p w:rsidR="00CC767F" w:rsidRDefault="00CC767F" w:rsidP="00CC767F">
            <w:pPr>
              <w:pStyle w:val="TAL"/>
            </w:pPr>
            <w:r>
              <w:t>octet o6*</w:t>
            </w:r>
          </w:p>
        </w:tc>
      </w:tr>
    </w:tbl>
    <w:p w:rsidR="00CC767F" w:rsidRDefault="00CC767F" w:rsidP="00CC767F">
      <w:pPr>
        <w:pStyle w:val="TF"/>
      </w:pPr>
      <w:r w:rsidRPr="00BD0557">
        <w:t>Figure </w:t>
      </w:r>
      <w:r>
        <w:t>5</w:t>
      </w:r>
      <w:r>
        <w:rPr>
          <w:rFonts w:hint="eastAsia"/>
        </w:rPr>
        <w:t>.</w:t>
      </w:r>
      <w:r>
        <w:t>4.1.6: V2X service identifier unrelated info</w:t>
      </w:r>
    </w:p>
    <w:p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Pr="00A21A20" w:rsidRDefault="00CC767F" w:rsidP="00CC767F">
            <w:pPr>
              <w:pStyle w:val="TAL"/>
              <w:rPr>
                <w:noProof/>
                <w:lang w:val="en-US"/>
              </w:rPr>
            </w:pPr>
            <w:r>
              <w:rPr>
                <w:noProof/>
                <w:lang w:val="en-US"/>
              </w:rPr>
              <w:t>V2X AS address indicator</w:t>
            </w:r>
            <w:r>
              <w:t xml:space="preserve"> (VAAI)</w:t>
            </w:r>
          </w:p>
          <w:p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rsidR="00CC767F" w:rsidRDefault="00CC767F" w:rsidP="00CC767F">
            <w:pPr>
              <w:pStyle w:val="TAL"/>
            </w:pPr>
            <w:r>
              <w:t>Bit</w:t>
            </w:r>
          </w:p>
          <w:p w:rsidR="00CC767F" w:rsidRPr="00922493" w:rsidRDefault="00CC767F" w:rsidP="00CC767F">
            <w:pPr>
              <w:pStyle w:val="TAL"/>
              <w:rPr>
                <w:b/>
              </w:rPr>
            </w:pPr>
            <w:r>
              <w:rPr>
                <w:b/>
              </w:rPr>
              <w:t>1</w:t>
            </w:r>
          </w:p>
          <w:p w:rsidR="00CC767F" w:rsidRDefault="00CC767F" w:rsidP="00CC767F">
            <w:pPr>
              <w:pStyle w:val="TAL"/>
            </w:pPr>
            <w:r>
              <w:t>0</w:t>
            </w:r>
            <w:r w:rsidRPr="009E1E84">
              <w:tab/>
            </w:r>
            <w:r>
              <w:rPr>
                <w:noProof/>
                <w:lang w:val="en-US"/>
              </w:rPr>
              <w:t xml:space="preserve">V2X AS address </w:t>
            </w:r>
            <w:r>
              <w:t>field is absent</w:t>
            </w:r>
          </w:p>
          <w:p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AS addresses</w:t>
            </w:r>
          </w:p>
          <w:p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rsidTr="00CC767F">
        <w:trPr>
          <w:cantSplit/>
          <w:jc w:val="center"/>
        </w:trPr>
        <w:tc>
          <w:tcPr>
            <w:tcW w:w="7094" w:type="dxa"/>
          </w:tcPr>
          <w:p w:rsidR="00CC767F" w:rsidRDefault="00CC767F" w:rsidP="00CC767F">
            <w:pPr>
              <w:pStyle w:val="TAL"/>
              <w:rPr>
                <w:noProof/>
                <w:lang w:val="en-US"/>
              </w:rPr>
            </w:pPr>
          </w:p>
        </w:tc>
      </w:tr>
      <w:tr w:rsidR="00CC767F" w:rsidRPr="003168A2" w:rsidTr="00CC767F">
        <w:trPr>
          <w:cantSplit/>
          <w:jc w:val="center"/>
        </w:trPr>
        <w:tc>
          <w:tcPr>
            <w:tcW w:w="7094" w:type="dxa"/>
          </w:tcPr>
          <w:p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rsidR="00CC767F" w:rsidRDefault="00CC767F" w:rsidP="00CC767F">
            <w:pPr>
              <w:pStyle w:val="TAL"/>
            </w:pPr>
            <w:r>
              <w:t>octet o5+5</w:t>
            </w:r>
          </w:p>
          <w:p w:rsidR="00CC767F" w:rsidRDefault="00CC767F" w:rsidP="00CC767F">
            <w:pPr>
              <w:pStyle w:val="TAL"/>
            </w:pPr>
          </w:p>
          <w:p w:rsidR="00CC767F" w:rsidRDefault="00CC767F" w:rsidP="00CC767F">
            <w:pPr>
              <w:pStyle w:val="TAL"/>
            </w:pPr>
            <w:r>
              <w:t>octet o5+6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o5+7</w:t>
            </w:r>
          </w:p>
          <w:p w:rsidR="00CC767F" w:rsidRDefault="00CC767F" w:rsidP="00CC767F">
            <w:pPr>
              <w:pStyle w:val="TAL"/>
            </w:pPr>
          </w:p>
          <w:p w:rsidR="00CC767F" w:rsidRDefault="00CC767F" w:rsidP="00CC767F">
            <w:pPr>
              <w:pStyle w:val="TAL"/>
            </w:pPr>
            <w:r>
              <w:t>octet o12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o12+1*</w:t>
            </w:r>
          </w:p>
          <w:p w:rsidR="00CC767F" w:rsidRDefault="00CC767F" w:rsidP="00CC767F">
            <w:pPr>
              <w:pStyle w:val="TAL"/>
            </w:pPr>
          </w:p>
          <w:p w:rsidR="00CC767F" w:rsidRDefault="00CC767F" w:rsidP="00CC767F">
            <w:pPr>
              <w:pStyle w:val="TAL"/>
            </w:pPr>
            <w:r>
              <w:t>octet o13*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o13+1*</w:t>
            </w:r>
          </w:p>
          <w:p w:rsidR="00CC767F" w:rsidRDefault="00CC767F" w:rsidP="00CC767F">
            <w:pPr>
              <w:pStyle w:val="TAL"/>
            </w:pPr>
          </w:p>
          <w:p w:rsidR="00CC767F" w:rsidRDefault="00CC767F" w:rsidP="00CC767F">
            <w:pPr>
              <w:pStyle w:val="TAL"/>
            </w:pPr>
            <w:r>
              <w:t>octet o14*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o14+1*</w:t>
            </w:r>
          </w:p>
          <w:p w:rsidR="00CC767F" w:rsidRDefault="00CC767F" w:rsidP="00CC767F">
            <w:pPr>
              <w:pStyle w:val="TAL"/>
            </w:pPr>
          </w:p>
          <w:p w:rsidR="00CC767F" w:rsidRDefault="00CC767F" w:rsidP="00CC767F">
            <w:pPr>
              <w:pStyle w:val="TAL"/>
            </w:pPr>
            <w:r>
              <w:t>octet o6*</w:t>
            </w:r>
          </w:p>
        </w:tc>
      </w:tr>
    </w:tbl>
    <w:p w:rsidR="00CC767F" w:rsidRDefault="00CC767F" w:rsidP="00CC767F">
      <w:pPr>
        <w:pStyle w:val="TF"/>
      </w:pPr>
      <w:r w:rsidRPr="00BD0557">
        <w:t>Figure </w:t>
      </w:r>
      <w:r>
        <w:t>5</w:t>
      </w:r>
      <w:r>
        <w:rPr>
          <w:rFonts w:hint="eastAsia"/>
        </w:rPr>
        <w:t>.</w:t>
      </w:r>
      <w:r>
        <w:t>4.1.7: V2X AS addresses</w:t>
      </w:r>
    </w:p>
    <w:p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AS address</w:t>
            </w:r>
          </w:p>
          <w:p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rsidTr="00CC767F">
        <w:trPr>
          <w:cantSplit/>
          <w:jc w:val="center"/>
        </w:trPr>
        <w:tc>
          <w:tcPr>
            <w:tcW w:w="7094" w:type="dxa"/>
          </w:tcPr>
          <w:p w:rsidR="00CC767F" w:rsidRDefault="00CC767F" w:rsidP="00CC767F">
            <w:pPr>
              <w:pStyle w:val="TAL"/>
              <w:rPr>
                <w:noProof/>
                <w:lang w:val="en-US"/>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lastRenderedPageBreak/>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AS address contents</w:t>
            </w:r>
          </w:p>
        </w:tc>
        <w:tc>
          <w:tcPr>
            <w:tcW w:w="1416" w:type="dxa"/>
          </w:tcPr>
          <w:p w:rsidR="00CC767F" w:rsidRDefault="00CC767F" w:rsidP="00CC767F">
            <w:pPr>
              <w:pStyle w:val="TAL"/>
            </w:pPr>
            <w:r>
              <w:t>octet o12+1</w:t>
            </w:r>
          </w:p>
          <w:p w:rsidR="00CC767F" w:rsidRDefault="00CC767F" w:rsidP="00CC767F">
            <w:pPr>
              <w:pStyle w:val="TAL"/>
            </w:pPr>
          </w:p>
          <w:p w:rsidR="00CC767F" w:rsidRDefault="00CC767F" w:rsidP="00CC767F">
            <w:pPr>
              <w:pStyle w:val="TAL"/>
            </w:pPr>
            <w:r>
              <w:t>octet o12+2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rPr>
                <w:noProof/>
                <w:lang w:val="en-US"/>
              </w:rPr>
              <w:t>0</w:t>
            </w:r>
          </w:p>
          <w:p w:rsidR="00CC767F" w:rsidRDefault="00CC767F" w:rsidP="00CC767F">
            <w:pPr>
              <w:pStyle w:val="TAC"/>
              <w:rPr>
                <w:noProof/>
                <w:lang w:val="en-US"/>
              </w:rPr>
            </w:pPr>
            <w:r>
              <w:rPr>
                <w:noProof/>
                <w:lang w:val="en-US"/>
              </w:rPr>
              <w:t>Spare</w:t>
            </w:r>
          </w:p>
        </w:tc>
        <w:tc>
          <w:tcPr>
            <w:tcW w:w="1416" w:type="dxa"/>
          </w:tcPr>
          <w:p w:rsidR="00CC767F" w:rsidRDefault="00CC767F" w:rsidP="00CC767F">
            <w:pPr>
              <w:pStyle w:val="TAL"/>
            </w:pPr>
            <w:r>
              <w:t>octet o12+3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IPv4 address</w:t>
            </w:r>
          </w:p>
        </w:tc>
        <w:tc>
          <w:tcPr>
            <w:tcW w:w="1416" w:type="dxa"/>
          </w:tcPr>
          <w:p w:rsidR="00CC767F" w:rsidRDefault="00CC767F" w:rsidP="00CC767F">
            <w:pPr>
              <w:pStyle w:val="TAL"/>
            </w:pPr>
            <w:r>
              <w:t>octet o12+4*</w:t>
            </w:r>
          </w:p>
          <w:p w:rsidR="00CC767F" w:rsidRDefault="00CC767F" w:rsidP="00CC767F">
            <w:pPr>
              <w:pStyle w:val="TAL"/>
            </w:pPr>
          </w:p>
          <w:p w:rsidR="00CC767F" w:rsidRDefault="00CC767F" w:rsidP="00CC767F">
            <w:pPr>
              <w:pStyle w:val="TAL"/>
            </w:pPr>
            <w:r>
              <w:t>octet o12+7*</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IPv6 address</w:t>
            </w:r>
          </w:p>
        </w:tc>
        <w:tc>
          <w:tcPr>
            <w:tcW w:w="1416" w:type="dxa"/>
          </w:tcPr>
          <w:p w:rsidR="00CC767F" w:rsidRDefault="00CC767F" w:rsidP="00CC767F">
            <w:pPr>
              <w:pStyle w:val="TAL"/>
            </w:pPr>
            <w:r>
              <w:t>octet o12+8*</w:t>
            </w:r>
          </w:p>
          <w:p w:rsidR="00CC767F" w:rsidRDefault="00CC767F" w:rsidP="00CC767F">
            <w:pPr>
              <w:pStyle w:val="TAL"/>
            </w:pPr>
          </w:p>
          <w:p w:rsidR="00CC767F" w:rsidRDefault="00CC767F" w:rsidP="00CC767F">
            <w:pPr>
              <w:pStyle w:val="TAL"/>
            </w:pPr>
            <w:r>
              <w:t>octet o12+23*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FQDN</w:t>
            </w:r>
          </w:p>
        </w:tc>
        <w:tc>
          <w:tcPr>
            <w:tcW w:w="1416" w:type="dxa"/>
          </w:tcPr>
          <w:p w:rsidR="00CC767F" w:rsidRDefault="00CC767F" w:rsidP="00CC767F">
            <w:pPr>
              <w:pStyle w:val="TAL"/>
            </w:pPr>
            <w:r>
              <w:t>octet o12+24*</w:t>
            </w:r>
          </w:p>
          <w:p w:rsidR="00CC767F" w:rsidRDefault="00CC767F" w:rsidP="00CC767F">
            <w:pPr>
              <w:pStyle w:val="TAL"/>
            </w:pPr>
          </w:p>
          <w:p w:rsidR="00CC767F" w:rsidRDefault="00CC767F" w:rsidP="00CC767F">
            <w:pPr>
              <w:pStyle w:val="TAL"/>
            </w:pPr>
            <w:r>
              <w:t>octet o15*</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UDP port for uplink transport</w:t>
            </w:r>
          </w:p>
        </w:tc>
        <w:tc>
          <w:tcPr>
            <w:tcW w:w="1416" w:type="dxa"/>
          </w:tcPr>
          <w:p w:rsidR="00CC767F" w:rsidRDefault="00CC767F" w:rsidP="00CC767F">
            <w:pPr>
              <w:pStyle w:val="TAL"/>
            </w:pPr>
            <w:r>
              <w:t>octet o15+1*</w:t>
            </w:r>
          </w:p>
          <w:p w:rsidR="00CC767F" w:rsidRDefault="00CC767F" w:rsidP="00CC767F">
            <w:pPr>
              <w:pStyle w:val="TAL"/>
            </w:pPr>
          </w:p>
          <w:p w:rsidR="00CC767F" w:rsidRDefault="00CC767F" w:rsidP="00CC767F">
            <w:pPr>
              <w:pStyle w:val="TAL"/>
            </w:pPr>
            <w:r>
              <w:t>octet o15+2*</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TCP port for bidirectional transport</w:t>
            </w:r>
          </w:p>
        </w:tc>
        <w:tc>
          <w:tcPr>
            <w:tcW w:w="1416" w:type="dxa"/>
          </w:tcPr>
          <w:p w:rsidR="00CC767F" w:rsidRDefault="00CC767F" w:rsidP="00CC767F">
            <w:pPr>
              <w:pStyle w:val="TAL"/>
            </w:pPr>
            <w:r>
              <w:t>octet o15+3*</w:t>
            </w:r>
          </w:p>
          <w:p w:rsidR="00CC767F" w:rsidRDefault="00CC767F" w:rsidP="00CC767F">
            <w:pPr>
              <w:pStyle w:val="TAL"/>
            </w:pPr>
          </w:p>
          <w:p w:rsidR="00CC767F" w:rsidRDefault="00CC767F" w:rsidP="00CC767F">
            <w:pPr>
              <w:pStyle w:val="TAL"/>
            </w:pPr>
            <w:r>
              <w:t>octet o15+4*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UDP port for downlink transport</w:t>
            </w:r>
          </w:p>
        </w:tc>
        <w:tc>
          <w:tcPr>
            <w:tcW w:w="1416" w:type="dxa"/>
          </w:tcPr>
          <w:p w:rsidR="00CC767F" w:rsidRDefault="00CC767F" w:rsidP="00CC767F">
            <w:pPr>
              <w:pStyle w:val="TAL"/>
            </w:pPr>
            <w:r>
              <w:t>octet o15+5*</w:t>
            </w:r>
          </w:p>
          <w:p w:rsidR="00CC767F" w:rsidRDefault="00CC767F" w:rsidP="00CC767F">
            <w:pPr>
              <w:pStyle w:val="TAL"/>
            </w:pPr>
          </w:p>
          <w:p w:rsidR="00CC767F" w:rsidRDefault="00CC767F" w:rsidP="00CC767F">
            <w:pPr>
              <w:pStyle w:val="TAL"/>
            </w:pPr>
            <w:r>
              <w:t>octet o15+6*</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Geographical area</w:t>
            </w:r>
          </w:p>
        </w:tc>
        <w:tc>
          <w:tcPr>
            <w:tcW w:w="1416" w:type="dxa"/>
          </w:tcPr>
          <w:p w:rsidR="00CC767F" w:rsidRDefault="00CC767F" w:rsidP="00CC767F">
            <w:pPr>
              <w:pStyle w:val="TAL"/>
            </w:pPr>
            <w:r>
              <w:t>octet o15+7*</w:t>
            </w:r>
          </w:p>
          <w:p w:rsidR="00CC767F" w:rsidRDefault="00CC767F" w:rsidP="00CC767F">
            <w:pPr>
              <w:pStyle w:val="TAL"/>
            </w:pPr>
          </w:p>
          <w:p w:rsidR="00CC767F" w:rsidRDefault="00CC767F" w:rsidP="00CC767F">
            <w:pPr>
              <w:pStyle w:val="TAL"/>
            </w:pPr>
            <w:r>
              <w:t>octet o13*</w:t>
            </w:r>
          </w:p>
        </w:tc>
      </w:tr>
    </w:tbl>
    <w:p w:rsidR="00CC767F" w:rsidRDefault="00CC767F" w:rsidP="00CC767F">
      <w:pPr>
        <w:pStyle w:val="TF"/>
      </w:pPr>
      <w:r w:rsidRPr="00BD0557">
        <w:t>Figure </w:t>
      </w:r>
      <w:r>
        <w:t>5</w:t>
      </w:r>
      <w:r>
        <w:rPr>
          <w:rFonts w:hint="eastAsia"/>
        </w:rPr>
        <w:t>.</w:t>
      </w:r>
      <w:r>
        <w:t>4.1.8: V2X AS address</w:t>
      </w:r>
    </w:p>
    <w:p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lastRenderedPageBreak/>
              <w:t>IPv4 Address Indicator (I4AI)</w:t>
            </w:r>
          </w:p>
          <w:p w:rsidR="00CC767F" w:rsidRDefault="00CC767F" w:rsidP="00CC767F">
            <w:pPr>
              <w:pStyle w:val="TAL"/>
            </w:pPr>
            <w:r>
              <w:rPr>
                <w:noProof/>
                <w:lang w:val="en-US"/>
              </w:rPr>
              <w:t>The I4AI</w:t>
            </w:r>
            <w:r>
              <w:t xml:space="preserve"> bit indicates presence of the IPv4 address field.</w:t>
            </w:r>
          </w:p>
          <w:p w:rsidR="00CC767F" w:rsidRDefault="00CC767F" w:rsidP="00CC767F">
            <w:pPr>
              <w:pStyle w:val="TAL"/>
            </w:pPr>
            <w:r>
              <w:t>Bit</w:t>
            </w:r>
          </w:p>
          <w:p w:rsidR="00CC767F" w:rsidRPr="001929FA" w:rsidRDefault="00CC767F" w:rsidP="00CC767F">
            <w:pPr>
              <w:pStyle w:val="TAL"/>
              <w:rPr>
                <w:b/>
              </w:rPr>
            </w:pPr>
            <w:r>
              <w:rPr>
                <w:b/>
              </w:rPr>
              <w:t>8</w:t>
            </w:r>
          </w:p>
          <w:p w:rsidR="00CC767F" w:rsidRDefault="00CC767F" w:rsidP="00CC767F">
            <w:pPr>
              <w:pStyle w:val="TAL"/>
            </w:pPr>
            <w:r>
              <w:t>0</w:t>
            </w:r>
            <w:r w:rsidRPr="009E1E84">
              <w:tab/>
            </w:r>
            <w:r>
              <w:t>IPv4 address field is absent</w:t>
            </w:r>
          </w:p>
          <w:p w:rsidR="00CC767F" w:rsidRPr="003168A2" w:rsidRDefault="00CC767F" w:rsidP="00CC767F">
            <w:pPr>
              <w:pStyle w:val="TAL"/>
            </w:pPr>
            <w:r>
              <w:t>1</w:t>
            </w:r>
            <w:r w:rsidRPr="009E1E84">
              <w:tab/>
            </w:r>
            <w:r>
              <w:t>IPv4 address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IPv6 Address Indicator (I6AI)</w:t>
            </w:r>
          </w:p>
          <w:p w:rsidR="00CC767F" w:rsidRDefault="00CC767F" w:rsidP="00CC767F">
            <w:pPr>
              <w:pStyle w:val="TAL"/>
            </w:pPr>
            <w:r>
              <w:rPr>
                <w:noProof/>
                <w:lang w:val="en-US"/>
              </w:rPr>
              <w:t>The I6AI</w:t>
            </w:r>
            <w:r>
              <w:t xml:space="preserve"> bit indicates presence of the IPv6 address field.</w:t>
            </w:r>
          </w:p>
          <w:p w:rsidR="00CC767F" w:rsidRDefault="00CC767F" w:rsidP="00CC767F">
            <w:pPr>
              <w:pStyle w:val="TAL"/>
            </w:pPr>
            <w:r>
              <w:t>Bit</w:t>
            </w:r>
          </w:p>
          <w:p w:rsidR="00CC767F" w:rsidRPr="00A21A20" w:rsidRDefault="00CC767F" w:rsidP="00CC767F">
            <w:pPr>
              <w:pStyle w:val="TAL"/>
              <w:rPr>
                <w:b/>
              </w:rPr>
            </w:pPr>
            <w:r>
              <w:rPr>
                <w:b/>
              </w:rPr>
              <w:t>7</w:t>
            </w:r>
          </w:p>
          <w:p w:rsidR="00CC767F" w:rsidRDefault="00CC767F" w:rsidP="00CC767F">
            <w:pPr>
              <w:pStyle w:val="TAL"/>
            </w:pPr>
            <w:r>
              <w:t>0</w:t>
            </w:r>
            <w:r w:rsidRPr="009E1E84">
              <w:tab/>
            </w:r>
            <w:r>
              <w:t>IPv6 address field is absent</w:t>
            </w:r>
          </w:p>
          <w:p w:rsidR="00CC767F" w:rsidRPr="003168A2" w:rsidRDefault="00CC767F" w:rsidP="00CC767F">
            <w:pPr>
              <w:pStyle w:val="TAL"/>
            </w:pPr>
            <w:r>
              <w:t>1</w:t>
            </w:r>
            <w:r w:rsidRPr="009E1E84">
              <w:tab/>
            </w:r>
            <w:r>
              <w:t>IPv6 address field is present</w:t>
            </w:r>
          </w:p>
        </w:tc>
      </w:tr>
      <w:tr w:rsidR="00CC767F" w:rsidRPr="003168A2" w:rsidTr="00CC767F">
        <w:trPr>
          <w:cantSplit/>
          <w:jc w:val="center"/>
        </w:trPr>
        <w:tc>
          <w:tcPr>
            <w:tcW w:w="7094" w:type="dxa"/>
          </w:tcPr>
          <w:p w:rsidR="00CC767F" w:rsidRPr="00A21A20"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FQDN Indicator (FI)</w:t>
            </w:r>
          </w:p>
          <w:p w:rsidR="00CC767F" w:rsidRDefault="00CC767F" w:rsidP="00CC767F">
            <w:pPr>
              <w:pStyle w:val="TAL"/>
            </w:pPr>
            <w:r>
              <w:rPr>
                <w:noProof/>
                <w:lang w:val="en-US"/>
              </w:rPr>
              <w:t>The FI</w:t>
            </w:r>
            <w:r>
              <w:t xml:space="preserve"> bit indicates presence of the FQDN field.</w:t>
            </w:r>
          </w:p>
          <w:p w:rsidR="00CC767F" w:rsidRDefault="00CC767F" w:rsidP="00CC767F">
            <w:pPr>
              <w:pStyle w:val="TAL"/>
            </w:pPr>
            <w:r>
              <w:t>Bit</w:t>
            </w:r>
          </w:p>
          <w:p w:rsidR="00CC767F" w:rsidRPr="00922493" w:rsidRDefault="00CC767F" w:rsidP="00CC767F">
            <w:pPr>
              <w:pStyle w:val="TAL"/>
              <w:rPr>
                <w:b/>
              </w:rPr>
            </w:pPr>
            <w:r>
              <w:rPr>
                <w:b/>
              </w:rPr>
              <w:t>6</w:t>
            </w:r>
          </w:p>
          <w:p w:rsidR="00CC767F" w:rsidRDefault="00CC767F" w:rsidP="00CC767F">
            <w:pPr>
              <w:pStyle w:val="TAL"/>
            </w:pPr>
            <w:r>
              <w:t>0</w:t>
            </w:r>
            <w:r w:rsidRPr="009E1E84">
              <w:tab/>
            </w:r>
            <w:r>
              <w:t>FQDN field is absent</w:t>
            </w:r>
          </w:p>
          <w:p w:rsidR="00CC767F" w:rsidRDefault="00CC767F" w:rsidP="00CC767F">
            <w:pPr>
              <w:pStyle w:val="TAL"/>
              <w:rPr>
                <w:noProof/>
                <w:lang w:val="en-US"/>
              </w:rPr>
            </w:pPr>
            <w:r>
              <w:t>1</w:t>
            </w:r>
            <w:r w:rsidRPr="009E1E84">
              <w:tab/>
            </w:r>
            <w:r>
              <w:t>FQDN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UDP Port for Uplink Transport Indicator (</w:t>
            </w:r>
            <w:r>
              <w:rPr>
                <w:noProof/>
                <w:lang w:val="en-US"/>
              </w:rPr>
              <w:t>UPUTI</w:t>
            </w:r>
            <w:r>
              <w:t>)</w:t>
            </w:r>
          </w:p>
          <w:p w:rsidR="00CC767F" w:rsidRDefault="00CC767F" w:rsidP="00CC767F">
            <w:pPr>
              <w:pStyle w:val="TAL"/>
            </w:pPr>
            <w:r>
              <w:rPr>
                <w:noProof/>
                <w:lang w:val="en-US"/>
              </w:rPr>
              <w:t>The UPUI</w:t>
            </w:r>
            <w:r>
              <w:t xml:space="preserve"> bit indicates presence of the UDP port for uplink transport field.</w:t>
            </w:r>
          </w:p>
          <w:p w:rsidR="00CC767F" w:rsidRDefault="00CC767F" w:rsidP="00CC767F">
            <w:pPr>
              <w:pStyle w:val="TAL"/>
            </w:pPr>
            <w:r>
              <w:t>Bit</w:t>
            </w:r>
          </w:p>
          <w:p w:rsidR="00CC767F" w:rsidRPr="00922493" w:rsidRDefault="00CC767F" w:rsidP="00CC767F">
            <w:pPr>
              <w:pStyle w:val="TAL"/>
              <w:rPr>
                <w:b/>
              </w:rPr>
            </w:pPr>
            <w:r>
              <w:rPr>
                <w:b/>
              </w:rPr>
              <w:t>5</w:t>
            </w:r>
          </w:p>
          <w:p w:rsidR="00CC767F" w:rsidRDefault="00CC767F" w:rsidP="00CC767F">
            <w:pPr>
              <w:pStyle w:val="TAL"/>
            </w:pPr>
            <w:r>
              <w:t>0</w:t>
            </w:r>
            <w:r w:rsidRPr="009E1E84">
              <w:tab/>
            </w:r>
            <w:r>
              <w:t>UDP port for uplink transport field is absent</w:t>
            </w:r>
          </w:p>
          <w:p w:rsidR="00CC767F" w:rsidRDefault="00CC767F" w:rsidP="00CC767F">
            <w:pPr>
              <w:pStyle w:val="TAL"/>
              <w:rPr>
                <w:noProof/>
                <w:lang w:val="en-US"/>
              </w:rPr>
            </w:pPr>
            <w:r>
              <w:t>1</w:t>
            </w:r>
            <w:r w:rsidRPr="009E1E84">
              <w:tab/>
            </w:r>
            <w:r>
              <w:t>UDP port for uplink transport field is present</w:t>
            </w:r>
          </w:p>
        </w:tc>
      </w:tr>
      <w:tr w:rsidR="00CC767F" w:rsidRPr="003168A2" w:rsidTr="00CC767F">
        <w:trPr>
          <w:cantSplit/>
          <w:jc w:val="center"/>
        </w:trPr>
        <w:tc>
          <w:tcPr>
            <w:tcW w:w="7094" w:type="dxa"/>
          </w:tcPr>
          <w:p w:rsidR="00CC767F" w:rsidRPr="001929FA"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TCP Port for Bidirectional Transport Indicator (TPBT</w:t>
            </w:r>
            <w:r>
              <w:rPr>
                <w:noProof/>
                <w:lang w:val="en-US"/>
              </w:rPr>
              <w:t>I</w:t>
            </w:r>
            <w:r>
              <w:t>)</w:t>
            </w:r>
          </w:p>
          <w:p w:rsidR="00CC767F" w:rsidRDefault="00CC767F" w:rsidP="00CC767F">
            <w:pPr>
              <w:pStyle w:val="TAL"/>
            </w:pPr>
            <w:r>
              <w:t>The TPBT</w:t>
            </w:r>
            <w:r>
              <w:rPr>
                <w:noProof/>
                <w:lang w:val="en-US"/>
              </w:rPr>
              <w:t>I</w:t>
            </w:r>
            <w:r>
              <w:t xml:space="preserve"> bit indicates presence of the TCP port for bidirectional transport field.</w:t>
            </w:r>
          </w:p>
          <w:p w:rsidR="00CC767F" w:rsidRDefault="00CC767F" w:rsidP="00CC767F">
            <w:pPr>
              <w:pStyle w:val="TAL"/>
            </w:pPr>
            <w:r>
              <w:t>Bit</w:t>
            </w:r>
          </w:p>
          <w:p w:rsidR="00CC767F" w:rsidRPr="00922493" w:rsidRDefault="00CC767F" w:rsidP="00CC767F">
            <w:pPr>
              <w:pStyle w:val="TAL"/>
              <w:rPr>
                <w:b/>
              </w:rPr>
            </w:pPr>
            <w:r>
              <w:rPr>
                <w:b/>
              </w:rPr>
              <w:t>4</w:t>
            </w:r>
          </w:p>
          <w:p w:rsidR="00CC767F" w:rsidRDefault="00CC767F" w:rsidP="00CC767F">
            <w:pPr>
              <w:pStyle w:val="TAL"/>
            </w:pPr>
            <w:r>
              <w:t>0</w:t>
            </w:r>
            <w:r w:rsidRPr="009E1E84">
              <w:tab/>
            </w:r>
            <w:r>
              <w:t>TCP port for bidirectional transport field is absent</w:t>
            </w:r>
          </w:p>
          <w:p w:rsidR="00CC767F" w:rsidRDefault="00CC767F" w:rsidP="00CC767F">
            <w:pPr>
              <w:pStyle w:val="TAL"/>
              <w:rPr>
                <w:noProof/>
                <w:lang w:val="en-US"/>
              </w:rPr>
            </w:pPr>
            <w:r>
              <w:t>1</w:t>
            </w:r>
            <w:r w:rsidRPr="009E1E84">
              <w:tab/>
            </w:r>
            <w:r>
              <w:t>TCP port for bidirectional transport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UDP Port for Downlink Transport Indicator (</w:t>
            </w:r>
            <w:r>
              <w:rPr>
                <w:noProof/>
                <w:lang w:val="en-US"/>
              </w:rPr>
              <w:t>UPUTI</w:t>
            </w:r>
            <w:r>
              <w:t>)</w:t>
            </w:r>
          </w:p>
          <w:p w:rsidR="00CC767F" w:rsidRDefault="00CC767F" w:rsidP="00CC767F">
            <w:pPr>
              <w:pStyle w:val="TAL"/>
            </w:pPr>
            <w:r>
              <w:rPr>
                <w:noProof/>
                <w:lang w:val="en-US"/>
              </w:rPr>
              <w:t xml:space="preserve">The UPUTI </w:t>
            </w:r>
            <w:r>
              <w:t>bit indicates presence of the UDP port for downlink transport field.</w:t>
            </w:r>
          </w:p>
          <w:p w:rsidR="00CC767F" w:rsidRDefault="00CC767F" w:rsidP="00CC767F">
            <w:pPr>
              <w:pStyle w:val="TAL"/>
            </w:pPr>
            <w:r>
              <w:t>Bit</w:t>
            </w:r>
          </w:p>
          <w:p w:rsidR="00CC767F" w:rsidRPr="00922493" w:rsidRDefault="00CC767F" w:rsidP="00CC767F">
            <w:pPr>
              <w:pStyle w:val="TAL"/>
              <w:rPr>
                <w:b/>
              </w:rPr>
            </w:pPr>
            <w:r>
              <w:rPr>
                <w:b/>
              </w:rPr>
              <w:t>3</w:t>
            </w:r>
          </w:p>
          <w:p w:rsidR="00CC767F" w:rsidRDefault="00CC767F" w:rsidP="00CC767F">
            <w:pPr>
              <w:pStyle w:val="TAL"/>
            </w:pPr>
            <w:r>
              <w:t>0</w:t>
            </w:r>
            <w:r w:rsidRPr="009E1E84">
              <w:tab/>
            </w:r>
            <w:r>
              <w:t>UDP port for downlink transport field is absent</w:t>
            </w:r>
          </w:p>
          <w:p w:rsidR="00CC767F" w:rsidRDefault="00CC767F" w:rsidP="00CC767F">
            <w:pPr>
              <w:pStyle w:val="TAL"/>
              <w:rPr>
                <w:noProof/>
                <w:lang w:val="en-US"/>
              </w:rPr>
            </w:pPr>
            <w:r>
              <w:t>1</w:t>
            </w:r>
            <w:r w:rsidRPr="009E1E84">
              <w:tab/>
            </w:r>
            <w:r>
              <w:t>UDP port for downlink transport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rPr>
                <w:noProof/>
                <w:lang w:val="en-US"/>
              </w:rPr>
            </w:pPr>
            <w:r>
              <w:t>Geographical Area Indicator (</w:t>
            </w:r>
            <w:r>
              <w:rPr>
                <w:noProof/>
                <w:lang w:val="en-US"/>
              </w:rPr>
              <w:t>GAI)</w:t>
            </w:r>
          </w:p>
          <w:p w:rsidR="00CC767F" w:rsidRPr="001929FA" w:rsidRDefault="00CC767F" w:rsidP="00CC767F">
            <w:pPr>
              <w:pStyle w:val="TAL"/>
            </w:pPr>
            <w:r>
              <w:rPr>
                <w:noProof/>
                <w:lang w:val="en-US"/>
              </w:rPr>
              <w:t xml:space="preserve">The GAI </w:t>
            </w:r>
            <w:r>
              <w:t>bit indicates presence of the geographical area field.</w:t>
            </w:r>
          </w:p>
          <w:p w:rsidR="00CC767F" w:rsidRDefault="00CC767F" w:rsidP="00CC767F">
            <w:pPr>
              <w:pStyle w:val="TAL"/>
              <w:rPr>
                <w:noProof/>
                <w:lang w:val="en-US"/>
              </w:rPr>
            </w:pPr>
            <w:r>
              <w:rPr>
                <w:noProof/>
                <w:lang w:val="en-US"/>
              </w:rPr>
              <w:t>Bit</w:t>
            </w:r>
          </w:p>
          <w:p w:rsidR="00CC767F" w:rsidRPr="00922493" w:rsidRDefault="00CC767F" w:rsidP="00CC767F">
            <w:pPr>
              <w:pStyle w:val="TAL"/>
              <w:rPr>
                <w:b/>
              </w:rPr>
            </w:pPr>
            <w:r>
              <w:rPr>
                <w:b/>
              </w:rPr>
              <w:t>2</w:t>
            </w:r>
          </w:p>
          <w:p w:rsidR="00CC767F" w:rsidRDefault="00CC767F" w:rsidP="00CC767F">
            <w:pPr>
              <w:pStyle w:val="TAL"/>
            </w:pPr>
            <w:r>
              <w:t>0</w:t>
            </w:r>
            <w:r w:rsidRPr="009E1E84">
              <w:tab/>
            </w:r>
            <w:r>
              <w:t>geographical area field is absent</w:t>
            </w:r>
          </w:p>
          <w:p w:rsidR="00CC767F" w:rsidRPr="00922493" w:rsidRDefault="00CC767F" w:rsidP="00CC767F">
            <w:pPr>
              <w:pStyle w:val="TAL"/>
              <w:rPr>
                <w:noProof/>
              </w:rPr>
            </w:pPr>
            <w:r>
              <w:t>1</w:t>
            </w:r>
            <w:r w:rsidRPr="009E1E84">
              <w:tab/>
            </w:r>
            <w:r>
              <w:t>geographical area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IPv4 address (NOTE 2)</w:t>
            </w:r>
          </w:p>
          <w:p w:rsidR="00CC767F" w:rsidRDefault="00CC767F" w:rsidP="00CC767F">
            <w:pPr>
              <w:pStyle w:val="TAL"/>
            </w:pPr>
            <w:r>
              <w:t>The IPv4 address field contains an IPv4 address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IPv6 address (NOTE 2)</w:t>
            </w:r>
          </w:p>
          <w:p w:rsidR="00CC767F" w:rsidRDefault="00CC767F" w:rsidP="00CC767F">
            <w:pPr>
              <w:pStyle w:val="TAL"/>
            </w:pPr>
            <w:r>
              <w:t>The IPv6 address field contains an IPv6 address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FQDN (NOTE 2)</w:t>
            </w:r>
          </w:p>
          <w:p w:rsidR="00CC767F" w:rsidRDefault="00CC767F" w:rsidP="00CC767F">
            <w:pPr>
              <w:pStyle w:val="TAL"/>
            </w:pPr>
            <w:r>
              <w:t>The FQDN field contains an FQDN of a V2X application server.</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UDP port for uplink transport (NOTE 1)</w:t>
            </w:r>
          </w:p>
          <w:p w:rsidR="00CC767F" w:rsidRDefault="00CC767F" w:rsidP="00CC767F">
            <w:pPr>
              <w:pStyle w:val="TAL"/>
            </w:pPr>
            <w:r>
              <w:t>The UDP port for uplink transport field indicates binary coded UDP port to be used for uplink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TCP port for bidirectional transport (NOTE 1)</w:t>
            </w:r>
          </w:p>
          <w:p w:rsidR="00CC767F" w:rsidRDefault="00CC767F" w:rsidP="00CC767F">
            <w:pPr>
              <w:pStyle w:val="TAL"/>
            </w:pPr>
            <w:r>
              <w:t>The TCP port for bidirectional transport field indicates binary coded TCP port to be used for bidirectional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lastRenderedPageBreak/>
              <w:t>UDP port for downlink transport (NOTE 1)</w:t>
            </w:r>
          </w:p>
          <w:p w:rsidR="00CC767F" w:rsidRDefault="00CC767F" w:rsidP="00CC767F">
            <w:pPr>
              <w:pStyle w:val="TAL"/>
            </w:pPr>
            <w:r>
              <w:t>The UDP port for downlink transport field indicates binary coded UDP port to be used for downlink transport.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Geographical area</w:t>
            </w:r>
          </w:p>
          <w:p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rsidTr="00CC767F">
        <w:trPr>
          <w:cantSplit/>
          <w:jc w:val="center"/>
        </w:trPr>
        <w:tc>
          <w:tcPr>
            <w:tcW w:w="7094" w:type="dxa"/>
            <w:tcBorders>
              <w:bottom w:val="single" w:sz="4" w:space="0" w:color="auto"/>
            </w:tcBorders>
          </w:tcPr>
          <w:p w:rsidR="00CC767F" w:rsidRDefault="00CC767F" w:rsidP="00CC767F">
            <w:pPr>
              <w:pStyle w:val="TAL"/>
            </w:pPr>
          </w:p>
        </w:tc>
      </w:tr>
      <w:tr w:rsidR="00CC767F" w:rsidRPr="003168A2" w:rsidTr="00CC767F">
        <w:trPr>
          <w:cantSplit/>
          <w:jc w:val="center"/>
        </w:trPr>
        <w:tc>
          <w:tcPr>
            <w:tcW w:w="7094" w:type="dxa"/>
            <w:tcBorders>
              <w:top w:val="single" w:sz="4" w:space="0" w:color="auto"/>
              <w:bottom w:val="nil"/>
            </w:tcBorders>
          </w:tcPr>
          <w:p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rsidTr="00CC767F">
        <w:trPr>
          <w:cantSplit/>
          <w:jc w:val="center"/>
        </w:trPr>
        <w:tc>
          <w:tcPr>
            <w:tcW w:w="7094" w:type="dxa"/>
            <w:tcBorders>
              <w:top w:val="nil"/>
              <w:bottom w:val="single" w:sz="4" w:space="0" w:color="auto"/>
            </w:tcBorders>
          </w:tcPr>
          <w:p w:rsidR="00CC767F" w:rsidRDefault="00CC767F" w:rsidP="00CC767F">
            <w:pPr>
              <w:pStyle w:val="TAN"/>
            </w:pPr>
            <w:r>
              <w:t>NOTE 2:</w:t>
            </w:r>
            <w:r w:rsidRPr="006C7153">
              <w:tab/>
            </w:r>
            <w:r>
              <w:t>One of the IPv4 address field, the IPv6 address field or the FQDN field is present.</w:t>
            </w: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identifier related info contents</w:t>
            </w:r>
          </w:p>
        </w:tc>
        <w:tc>
          <w:tcPr>
            <w:tcW w:w="1346" w:type="dxa"/>
          </w:tcPr>
          <w:p w:rsidR="00CC767F" w:rsidRDefault="00CC767F" w:rsidP="00CC767F">
            <w:pPr>
              <w:pStyle w:val="TAL"/>
            </w:pPr>
            <w:r>
              <w:t>octet o6+1</w:t>
            </w:r>
          </w:p>
          <w:p w:rsidR="00CC767F" w:rsidRDefault="00CC767F" w:rsidP="00CC767F">
            <w:pPr>
              <w:pStyle w:val="TAL"/>
            </w:pPr>
          </w:p>
          <w:p w:rsidR="00CC767F" w:rsidRDefault="00CC767F" w:rsidP="00CC767F">
            <w:pPr>
              <w:pStyle w:val="TAL"/>
            </w:pPr>
            <w:r>
              <w:t>octet o6+2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rPr>
                <w:noProof/>
                <w:lang w:val="en-US"/>
              </w:rPr>
            </w:pPr>
            <w:r>
              <w:t>Spare</w:t>
            </w:r>
          </w:p>
        </w:tc>
        <w:tc>
          <w:tcPr>
            <w:tcW w:w="1346" w:type="dxa"/>
          </w:tcPr>
          <w:p w:rsidR="00CC767F" w:rsidRDefault="00CC767F" w:rsidP="00CC767F">
            <w:pPr>
              <w:pStyle w:val="TAL"/>
            </w:pPr>
            <w:r>
              <w:t>octet o6+3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infos</w:t>
            </w:r>
          </w:p>
        </w:tc>
        <w:tc>
          <w:tcPr>
            <w:tcW w:w="1346" w:type="dxa"/>
          </w:tcPr>
          <w:p w:rsidR="00CC767F" w:rsidRDefault="00CC767F" w:rsidP="00CC767F">
            <w:pPr>
              <w:pStyle w:val="TAL"/>
            </w:pPr>
            <w:r>
              <w:t>octet o6+4*</w:t>
            </w:r>
          </w:p>
          <w:p w:rsidR="00CC767F" w:rsidRDefault="00CC767F" w:rsidP="00CC767F">
            <w:pPr>
              <w:pStyle w:val="TAL"/>
            </w:pPr>
          </w:p>
          <w:p w:rsidR="00CC767F" w:rsidRDefault="00CC767F" w:rsidP="00CC767F">
            <w:pPr>
              <w:pStyle w:val="TAL"/>
            </w:pPr>
            <w:r>
              <w:t>octet o18*</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 infos</w:t>
            </w:r>
          </w:p>
        </w:tc>
        <w:tc>
          <w:tcPr>
            <w:tcW w:w="1346" w:type="dxa"/>
          </w:tcPr>
          <w:p w:rsidR="00CC767F" w:rsidRDefault="00CC767F" w:rsidP="00CC767F">
            <w:pPr>
              <w:pStyle w:val="TAL"/>
            </w:pPr>
            <w:r>
              <w:t>octet o18+1*</w:t>
            </w:r>
          </w:p>
          <w:p w:rsidR="00CC767F" w:rsidRDefault="00CC767F" w:rsidP="00CC767F">
            <w:pPr>
              <w:pStyle w:val="TAL"/>
            </w:pPr>
          </w:p>
          <w:p w:rsidR="00CC767F" w:rsidRDefault="00CC767F" w:rsidP="00CC767F">
            <w:pPr>
              <w:pStyle w:val="TAL"/>
            </w:pPr>
            <w:r>
              <w:t>octet o19*</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services with IP unicast routing</w:t>
            </w:r>
          </w:p>
        </w:tc>
        <w:tc>
          <w:tcPr>
            <w:tcW w:w="1346" w:type="dxa"/>
          </w:tcPr>
          <w:p w:rsidR="00CC767F" w:rsidRDefault="00CC767F" w:rsidP="00CC767F">
            <w:pPr>
              <w:pStyle w:val="TAL"/>
            </w:pPr>
            <w:r>
              <w:t>octet o19+1*</w:t>
            </w:r>
          </w:p>
          <w:p w:rsidR="00CC767F" w:rsidRDefault="00CC767F" w:rsidP="00CC767F">
            <w:pPr>
              <w:pStyle w:val="TAL"/>
            </w:pPr>
          </w:p>
          <w:p w:rsidR="00CC767F" w:rsidRDefault="00CC767F" w:rsidP="00CC767F">
            <w:pPr>
              <w:pStyle w:val="TAL"/>
            </w:pPr>
            <w:r>
              <w:t>octet o8*</w:t>
            </w:r>
          </w:p>
        </w:tc>
      </w:tr>
    </w:tbl>
    <w:p w:rsidR="00CC767F" w:rsidRDefault="00CC767F" w:rsidP="00CC767F">
      <w:pPr>
        <w:pStyle w:val="TF"/>
      </w:pPr>
      <w:r w:rsidRPr="00BD0557">
        <w:t>Figure </w:t>
      </w:r>
      <w:r>
        <w:t>5</w:t>
      </w:r>
      <w:r>
        <w:rPr>
          <w:rFonts w:hint="eastAsia"/>
        </w:rPr>
        <w:t>.</w:t>
      </w:r>
      <w:r>
        <w:t>4.1.9: V2X service identifier related info</w:t>
      </w:r>
    </w:p>
    <w:p w:rsidR="00CC767F" w:rsidRDefault="00CC767F" w:rsidP="00CC767F">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Pr="00A21A20" w:rsidRDefault="00CC767F" w:rsidP="00CC767F">
            <w:pPr>
              <w:pStyle w:val="TAL"/>
              <w:rPr>
                <w:noProof/>
                <w:lang w:val="en-US"/>
              </w:rPr>
            </w:pPr>
            <w:r>
              <w:t>V2X service infos</w:t>
            </w:r>
            <w:r>
              <w:rPr>
                <w:noProof/>
                <w:lang w:val="en-US"/>
              </w:rPr>
              <w:t xml:space="preserve"> indicator</w:t>
            </w:r>
            <w:r>
              <w:t xml:space="preserve"> (VSII)</w:t>
            </w:r>
          </w:p>
          <w:p w:rsidR="00CC767F" w:rsidRDefault="00CC767F" w:rsidP="00CC767F">
            <w:pPr>
              <w:pStyle w:val="TAL"/>
            </w:pPr>
            <w:r>
              <w:rPr>
                <w:noProof/>
                <w:lang w:val="en-US"/>
              </w:rPr>
              <w:t xml:space="preserve">The </w:t>
            </w:r>
            <w:r>
              <w:t>VSII bit indicates presence of the V2X service infos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V2X service infos field is absent</w:t>
            </w:r>
          </w:p>
          <w:p w:rsidR="00CC767F" w:rsidRPr="003168A2" w:rsidRDefault="00CC767F" w:rsidP="00CC767F">
            <w:pPr>
              <w:pStyle w:val="TAL"/>
            </w:pPr>
            <w:r>
              <w:t>1</w:t>
            </w:r>
            <w:r w:rsidRPr="009E1E84">
              <w:tab/>
            </w:r>
            <w:r>
              <w:t>V2X service infos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1929FA" w:rsidRDefault="00CC767F" w:rsidP="00CC767F">
            <w:pPr>
              <w:pStyle w:val="TAL"/>
            </w:pPr>
            <w:r>
              <w:t>Default V2X AS address infos indicator (DVAAII)</w:t>
            </w:r>
          </w:p>
          <w:p w:rsidR="00CC767F" w:rsidRDefault="00CC767F" w:rsidP="00CC767F">
            <w:pPr>
              <w:pStyle w:val="TAL"/>
            </w:pPr>
            <w:r>
              <w:rPr>
                <w:noProof/>
                <w:lang w:val="en-US"/>
              </w:rPr>
              <w:t xml:space="preserve">The </w:t>
            </w:r>
            <w:r>
              <w:t>AVSII bit indicates presence of the default V2X AS address infos field.</w:t>
            </w:r>
          </w:p>
          <w:p w:rsidR="00CC767F" w:rsidRDefault="00CC767F" w:rsidP="00CC767F">
            <w:pPr>
              <w:pStyle w:val="TAL"/>
            </w:pPr>
            <w:r>
              <w:t>Bit</w:t>
            </w:r>
          </w:p>
          <w:p w:rsidR="00CC767F" w:rsidRPr="00922493" w:rsidRDefault="00CC767F" w:rsidP="00CC767F">
            <w:pPr>
              <w:pStyle w:val="TAL"/>
              <w:rPr>
                <w:b/>
              </w:rPr>
            </w:pPr>
            <w:r>
              <w:rPr>
                <w:b/>
              </w:rPr>
              <w:t>7</w:t>
            </w:r>
          </w:p>
          <w:p w:rsidR="00CC767F" w:rsidRDefault="00CC767F" w:rsidP="00CC767F">
            <w:pPr>
              <w:pStyle w:val="TAL"/>
            </w:pPr>
            <w:r>
              <w:t>0</w:t>
            </w:r>
            <w:r w:rsidRPr="009E1E84">
              <w:tab/>
            </w:r>
            <w:r>
              <w:t>Default V2X AS address infos field is absent</w:t>
            </w:r>
          </w:p>
          <w:p w:rsidR="00CC767F" w:rsidRDefault="00CC767F" w:rsidP="00CC767F">
            <w:pPr>
              <w:pStyle w:val="TAL"/>
            </w:pPr>
            <w:r>
              <w:t>1</w:t>
            </w:r>
            <w:r w:rsidRPr="009E1E84">
              <w:tab/>
            </w:r>
            <w:r>
              <w:t>Default V2X AS address infos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services with IP unicast routing indicator (VSIURI)</w:t>
            </w:r>
          </w:p>
          <w:p w:rsidR="00CC767F" w:rsidRDefault="00CC767F" w:rsidP="00CC767F">
            <w:pPr>
              <w:pStyle w:val="TAL"/>
            </w:pPr>
            <w:r>
              <w:rPr>
                <w:noProof/>
                <w:lang w:val="en-US"/>
              </w:rPr>
              <w:t xml:space="preserve">The </w:t>
            </w:r>
            <w:r>
              <w:t>VSIIURI bit indicates presence of the V2X services with IP unicast routing field.</w:t>
            </w:r>
          </w:p>
          <w:p w:rsidR="00CC767F" w:rsidRDefault="00CC767F" w:rsidP="00CC767F">
            <w:pPr>
              <w:pStyle w:val="TAL"/>
            </w:pPr>
            <w:r>
              <w:t>Bit</w:t>
            </w:r>
          </w:p>
          <w:p w:rsidR="00CC767F" w:rsidRPr="00922493" w:rsidRDefault="00CC767F" w:rsidP="00CC767F">
            <w:pPr>
              <w:pStyle w:val="TAL"/>
              <w:rPr>
                <w:b/>
              </w:rPr>
            </w:pPr>
            <w:r>
              <w:rPr>
                <w:b/>
              </w:rPr>
              <w:t>6</w:t>
            </w:r>
          </w:p>
          <w:p w:rsidR="00CC767F" w:rsidRDefault="00CC767F" w:rsidP="00CC767F">
            <w:pPr>
              <w:pStyle w:val="TAL"/>
            </w:pPr>
            <w:r>
              <w:t>0</w:t>
            </w:r>
            <w:r w:rsidRPr="009E1E84">
              <w:tab/>
            </w:r>
            <w:r>
              <w:t>V2X services with IP unicast routing field is absent</w:t>
            </w:r>
          </w:p>
          <w:p w:rsidR="00CC767F" w:rsidRDefault="00CC767F" w:rsidP="00CC767F">
            <w:pPr>
              <w:pStyle w:val="TAL"/>
            </w:pPr>
            <w:r>
              <w:t>1</w:t>
            </w:r>
            <w:r w:rsidRPr="009E1E84">
              <w:tab/>
            </w:r>
            <w:r>
              <w:t>V2X services with IP unicast routing field is present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V2X service infos</w:t>
            </w:r>
          </w:p>
          <w:p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Default V2X AS address infos</w:t>
            </w:r>
          </w:p>
          <w:p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services with IP unicast routing</w:t>
            </w:r>
          </w:p>
          <w:p w:rsidR="00CC767F" w:rsidRPr="001929FA" w:rsidRDefault="00CC767F" w:rsidP="00CC767F">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rsidR="00CC767F" w:rsidRDefault="00CC767F" w:rsidP="00CC767F">
            <w:pPr>
              <w:pStyle w:val="TAL"/>
            </w:pPr>
            <w:r>
              <w:t>octet o6+4</w:t>
            </w:r>
          </w:p>
          <w:p w:rsidR="00CC767F" w:rsidRDefault="00CC767F" w:rsidP="00CC767F">
            <w:pPr>
              <w:pStyle w:val="TAL"/>
            </w:pPr>
          </w:p>
          <w:p w:rsidR="00CC767F" w:rsidRDefault="00CC767F" w:rsidP="00CC767F">
            <w:pPr>
              <w:pStyle w:val="TAL"/>
            </w:pPr>
            <w:r>
              <w:t>octet o6+5</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o6+6</w:t>
            </w:r>
          </w:p>
          <w:p w:rsidR="00CC767F" w:rsidRDefault="00CC767F" w:rsidP="00CC767F">
            <w:pPr>
              <w:pStyle w:val="TAL"/>
            </w:pPr>
          </w:p>
          <w:p w:rsidR="00CC767F" w:rsidRDefault="00CC767F" w:rsidP="00CC767F">
            <w:pPr>
              <w:pStyle w:val="TAL"/>
            </w:pPr>
            <w:r>
              <w:t>octet o20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o20+1*</w:t>
            </w:r>
          </w:p>
          <w:p w:rsidR="00CC767F" w:rsidRDefault="00CC767F" w:rsidP="00CC767F">
            <w:pPr>
              <w:pStyle w:val="TAL"/>
            </w:pPr>
          </w:p>
          <w:p w:rsidR="00CC767F" w:rsidRDefault="00CC767F" w:rsidP="00CC767F">
            <w:pPr>
              <w:pStyle w:val="TAL"/>
            </w:pPr>
            <w:r>
              <w:t>octet o21*</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o21+1*</w:t>
            </w:r>
          </w:p>
          <w:p w:rsidR="00CC767F" w:rsidRDefault="00CC767F" w:rsidP="00CC767F">
            <w:pPr>
              <w:pStyle w:val="TAL"/>
            </w:pPr>
          </w:p>
          <w:p w:rsidR="00CC767F" w:rsidRDefault="00CC767F" w:rsidP="00CC767F">
            <w:pPr>
              <w:pStyle w:val="TAL"/>
            </w:pPr>
            <w:r>
              <w:t>octet o22*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o22+1*</w:t>
            </w:r>
          </w:p>
          <w:p w:rsidR="00CC767F" w:rsidRDefault="00CC767F" w:rsidP="00CC767F">
            <w:pPr>
              <w:pStyle w:val="TAL"/>
            </w:pPr>
          </w:p>
          <w:p w:rsidR="00CC767F" w:rsidRDefault="00CC767F" w:rsidP="00CC767F">
            <w:pPr>
              <w:pStyle w:val="TAL"/>
            </w:pPr>
            <w:r>
              <w:t>octet o18*</w:t>
            </w:r>
          </w:p>
        </w:tc>
      </w:tr>
    </w:tbl>
    <w:p w:rsidR="00CC767F" w:rsidRDefault="00CC767F" w:rsidP="00CC767F">
      <w:pPr>
        <w:pStyle w:val="TF"/>
      </w:pPr>
      <w:r w:rsidRPr="00BD0557">
        <w:t>Figure </w:t>
      </w:r>
      <w:r>
        <w:t>5</w:t>
      </w:r>
      <w:r>
        <w:rPr>
          <w:rFonts w:hint="eastAsia"/>
        </w:rPr>
        <w:t>.</w:t>
      </w:r>
      <w:r>
        <w:t>4.1.10: V2X service infos</w:t>
      </w:r>
    </w:p>
    <w:p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rPr>
            </w:pPr>
            <w:r>
              <w:t>V2X service info</w:t>
            </w:r>
          </w:p>
          <w:p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rsidTr="00CC767F">
        <w:trPr>
          <w:cantSplit/>
          <w:jc w:val="center"/>
        </w:trPr>
        <w:tc>
          <w:tcPr>
            <w:tcW w:w="7094" w:type="dxa"/>
          </w:tcPr>
          <w:p w:rsidR="00CC767F" w:rsidRPr="00A21A20"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V2X service info contents</w:t>
            </w:r>
          </w:p>
        </w:tc>
        <w:tc>
          <w:tcPr>
            <w:tcW w:w="1416" w:type="dxa"/>
          </w:tcPr>
          <w:p w:rsidR="00CC767F" w:rsidRDefault="00CC767F" w:rsidP="00CC767F">
            <w:pPr>
              <w:pStyle w:val="TAL"/>
            </w:pPr>
            <w:r>
              <w:t>octet o20+1</w:t>
            </w:r>
          </w:p>
          <w:p w:rsidR="00CC767F" w:rsidRDefault="00CC767F" w:rsidP="00CC767F">
            <w:pPr>
              <w:pStyle w:val="TAL"/>
            </w:pPr>
          </w:p>
          <w:p w:rsidR="00CC767F" w:rsidRDefault="00CC767F" w:rsidP="00CC767F">
            <w:pPr>
              <w:pStyle w:val="TAL"/>
            </w:pPr>
            <w:r>
              <w:t>octet o20+2</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identifiers</w:t>
            </w:r>
          </w:p>
        </w:tc>
        <w:tc>
          <w:tcPr>
            <w:tcW w:w="1416" w:type="dxa"/>
          </w:tcPr>
          <w:p w:rsidR="00CC767F" w:rsidRDefault="00CC767F" w:rsidP="00CC767F">
            <w:pPr>
              <w:pStyle w:val="TAL"/>
            </w:pPr>
            <w:r>
              <w:t>octet o20+3</w:t>
            </w:r>
          </w:p>
          <w:p w:rsidR="00CC767F" w:rsidRDefault="00CC767F" w:rsidP="00CC767F">
            <w:pPr>
              <w:pStyle w:val="TAL"/>
            </w:pPr>
          </w:p>
          <w:p w:rsidR="00CC767F" w:rsidRDefault="00CC767F" w:rsidP="00CC767F">
            <w:pPr>
              <w:pStyle w:val="TAL"/>
            </w:pPr>
            <w:r>
              <w:t>octet o23</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Pr>
          <w:p w:rsidR="00CC767F" w:rsidRDefault="00CC767F" w:rsidP="00CC767F">
            <w:pPr>
              <w:pStyle w:val="TAL"/>
            </w:pPr>
            <w:r>
              <w:t>octet o23+1</w:t>
            </w:r>
          </w:p>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o23+2*</w:t>
            </w:r>
          </w:p>
          <w:p w:rsidR="00CC767F" w:rsidRDefault="00CC767F" w:rsidP="00CC767F">
            <w:pPr>
              <w:pStyle w:val="TAL"/>
            </w:pPr>
          </w:p>
          <w:p w:rsidR="00CC767F" w:rsidRDefault="00CC767F" w:rsidP="00CC767F">
            <w:pPr>
              <w:pStyle w:val="TAL"/>
            </w:pPr>
            <w:r>
              <w:t>octet o21*</w:t>
            </w:r>
          </w:p>
        </w:tc>
      </w:tr>
    </w:tbl>
    <w:p w:rsidR="00CC767F" w:rsidRDefault="00CC767F" w:rsidP="00CC767F">
      <w:pPr>
        <w:pStyle w:val="TF"/>
      </w:pPr>
      <w:r w:rsidRPr="00BD0557">
        <w:t>Figure </w:t>
      </w:r>
      <w:r>
        <w:t>5</w:t>
      </w:r>
      <w:r>
        <w:rPr>
          <w:rFonts w:hint="eastAsia"/>
        </w:rPr>
        <w:t>.</w:t>
      </w:r>
      <w:r>
        <w:t>4.1.11: V2X service info</w:t>
      </w:r>
    </w:p>
    <w:p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identifiers</w:t>
            </w:r>
          </w:p>
          <w:p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Pr="00A21A20" w:rsidRDefault="00CC767F" w:rsidP="00CC767F">
            <w:pPr>
              <w:pStyle w:val="TAL"/>
            </w:pPr>
            <w:r>
              <w:t>V2X AS addresses indicator (VAAI)</w:t>
            </w:r>
          </w:p>
          <w:p w:rsidR="00CC767F" w:rsidRDefault="00CC767F" w:rsidP="00CC767F">
            <w:pPr>
              <w:pStyle w:val="TAL"/>
            </w:pPr>
            <w:r>
              <w:rPr>
                <w:noProof/>
                <w:lang w:val="en-US"/>
              </w:rPr>
              <w:t xml:space="preserve">The </w:t>
            </w:r>
            <w:r>
              <w:t>AVSII bit indicates presence of the V2X AS addresses field.</w:t>
            </w:r>
          </w:p>
          <w:p w:rsidR="00CC767F" w:rsidRDefault="00CC767F" w:rsidP="00CC767F">
            <w:pPr>
              <w:pStyle w:val="TAL"/>
            </w:pPr>
            <w: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V2X AS addresses field is absent</w:t>
            </w:r>
          </w:p>
          <w:p w:rsidR="00CC767F" w:rsidRDefault="00CC767F" w:rsidP="00CC767F">
            <w:pPr>
              <w:pStyle w:val="TAL"/>
            </w:pPr>
            <w:r>
              <w:t>1</w:t>
            </w:r>
            <w:r w:rsidRPr="009E1E84">
              <w:tab/>
            </w:r>
            <w:r>
              <w:t>V2X AS addresses field is present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AS addresses</w:t>
            </w:r>
          </w:p>
          <w:p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rsidTr="00CC767F">
        <w:trPr>
          <w:cantSplit/>
          <w:jc w:val="center"/>
        </w:trPr>
        <w:tc>
          <w:tcPr>
            <w:tcW w:w="7094" w:type="dxa"/>
          </w:tcPr>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rsidR="00CC767F" w:rsidRDefault="00CC767F" w:rsidP="00CC767F">
            <w:pPr>
              <w:pStyle w:val="TAL"/>
            </w:pPr>
            <w:r>
              <w:t>octet o20+3</w:t>
            </w:r>
          </w:p>
          <w:p w:rsidR="00CC767F" w:rsidRDefault="00CC767F" w:rsidP="00CC767F">
            <w:pPr>
              <w:pStyle w:val="TAL"/>
            </w:pPr>
          </w:p>
          <w:p w:rsidR="00CC767F" w:rsidRDefault="00CC767F" w:rsidP="00CC767F">
            <w:pPr>
              <w:pStyle w:val="TAL"/>
            </w:pPr>
            <w:r>
              <w:t>octet o20+4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rsidR="00CC767F" w:rsidRDefault="00CC767F" w:rsidP="00CC767F">
            <w:pPr>
              <w:pStyle w:val="TAL"/>
            </w:pPr>
            <w:r>
              <w:t>octet o20+5</w:t>
            </w:r>
          </w:p>
          <w:p w:rsidR="00CC767F" w:rsidRDefault="00CC767F" w:rsidP="00CC767F">
            <w:pPr>
              <w:pStyle w:val="TAL"/>
            </w:pPr>
          </w:p>
          <w:p w:rsidR="00CC767F" w:rsidRDefault="00CC767F" w:rsidP="00CC767F">
            <w:pPr>
              <w:pStyle w:val="TAL"/>
            </w:pPr>
            <w:r>
              <w:t>octet o20+8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rsidR="00CC767F" w:rsidRDefault="00CC767F" w:rsidP="00CC767F">
            <w:pPr>
              <w:pStyle w:val="TAL"/>
            </w:pPr>
            <w:r>
              <w:t>octet o20+9*</w:t>
            </w:r>
          </w:p>
          <w:p w:rsidR="00CC767F" w:rsidRDefault="00CC767F" w:rsidP="00CC767F">
            <w:pPr>
              <w:pStyle w:val="TAL"/>
            </w:pPr>
          </w:p>
          <w:p w:rsidR="00CC767F" w:rsidRDefault="00CC767F" w:rsidP="00CC767F">
            <w:pPr>
              <w:pStyle w:val="TAL"/>
            </w:pPr>
            <w:r>
              <w:t>octet o20+12*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o20+13*</w:t>
            </w:r>
          </w:p>
          <w:p w:rsidR="00CC767F" w:rsidRDefault="00CC767F" w:rsidP="00CC767F">
            <w:pPr>
              <w:pStyle w:val="TAL"/>
            </w:pPr>
          </w:p>
          <w:p w:rsidR="00CC767F" w:rsidRDefault="00CC767F" w:rsidP="00CC767F">
            <w:pPr>
              <w:pStyle w:val="TAL"/>
            </w:pPr>
            <w:r>
              <w:t>octet (o20+n*4)*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rsidR="00CC767F" w:rsidRDefault="00CC767F" w:rsidP="00CC767F">
            <w:pPr>
              <w:pStyle w:val="TAL"/>
            </w:pPr>
            <w:r>
              <w:t>octet (o20+1+n*4)*</w:t>
            </w:r>
          </w:p>
          <w:p w:rsidR="00CC767F" w:rsidRDefault="00CC767F" w:rsidP="00CC767F">
            <w:pPr>
              <w:pStyle w:val="TAL"/>
            </w:pPr>
          </w:p>
          <w:p w:rsidR="00CC767F" w:rsidRDefault="00CC767F" w:rsidP="00CC767F">
            <w:pPr>
              <w:pStyle w:val="TAL"/>
            </w:pPr>
            <w:r>
              <w:t>octet o23*</w:t>
            </w:r>
          </w:p>
        </w:tc>
      </w:tr>
    </w:tbl>
    <w:p w:rsidR="00CC767F" w:rsidRDefault="00CC767F" w:rsidP="00CC767F">
      <w:pPr>
        <w:pStyle w:val="TF"/>
      </w:pPr>
      <w:r w:rsidRPr="00BD0557">
        <w:t>Figure </w:t>
      </w:r>
      <w:r>
        <w:t>5</w:t>
      </w:r>
      <w:r>
        <w:rPr>
          <w:rFonts w:hint="eastAsia"/>
        </w:rPr>
        <w:t>.</w:t>
      </w:r>
      <w:r>
        <w:t>4.1.12: V2X service identifiers</w:t>
      </w:r>
    </w:p>
    <w:p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w:t>
            </w:r>
          </w:p>
          <w:p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rsidTr="00CC767F">
        <w:trPr>
          <w:cantSplit/>
          <w:jc w:val="center"/>
        </w:trPr>
        <w:tc>
          <w:tcPr>
            <w:tcW w:w="7094" w:type="dxa"/>
          </w:tcPr>
          <w:p w:rsidR="00CC767F" w:rsidRPr="008A538B"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rsidR="00CC767F" w:rsidRDefault="00CC767F" w:rsidP="00CC767F">
            <w:pPr>
              <w:pStyle w:val="TAL"/>
            </w:pPr>
            <w:r>
              <w:t>octet 18+1</w:t>
            </w:r>
          </w:p>
          <w:p w:rsidR="00CC767F" w:rsidRDefault="00CC767F" w:rsidP="00CC767F">
            <w:pPr>
              <w:pStyle w:val="TAL"/>
            </w:pPr>
          </w:p>
          <w:p w:rsidR="00CC767F" w:rsidRDefault="00CC767F" w:rsidP="00CC767F">
            <w:pPr>
              <w:pStyle w:val="TAL"/>
            </w:pPr>
            <w:r>
              <w:t>octet o18+2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rsidR="00CC767F" w:rsidRDefault="00CC767F" w:rsidP="00CC767F">
            <w:pPr>
              <w:pStyle w:val="TAL"/>
            </w:pPr>
            <w:r>
              <w:t>octet o18+3</w:t>
            </w:r>
          </w:p>
          <w:p w:rsidR="00CC767F" w:rsidRDefault="00CC767F" w:rsidP="00CC767F">
            <w:pPr>
              <w:pStyle w:val="TAL"/>
            </w:pPr>
          </w:p>
          <w:p w:rsidR="00CC767F" w:rsidRDefault="00CC767F" w:rsidP="00CC767F">
            <w:pPr>
              <w:pStyle w:val="TAL"/>
            </w:pPr>
            <w:r>
              <w:t>octet o24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rsidR="00CC767F" w:rsidRDefault="00CC767F" w:rsidP="00CC767F">
            <w:pPr>
              <w:pStyle w:val="TAL"/>
            </w:pPr>
            <w:r>
              <w:t>octet o24+1*</w:t>
            </w:r>
          </w:p>
          <w:p w:rsidR="00CC767F" w:rsidRDefault="00CC767F" w:rsidP="00CC767F">
            <w:pPr>
              <w:pStyle w:val="TAL"/>
            </w:pPr>
          </w:p>
          <w:p w:rsidR="00CC767F" w:rsidRDefault="00CC767F" w:rsidP="00CC767F">
            <w:pPr>
              <w:pStyle w:val="TAL"/>
            </w:pPr>
            <w:r>
              <w:t>octet o25*</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o25+1*</w:t>
            </w:r>
          </w:p>
          <w:p w:rsidR="00CC767F" w:rsidRDefault="00CC767F" w:rsidP="00CC767F">
            <w:pPr>
              <w:pStyle w:val="TAL"/>
            </w:pPr>
          </w:p>
          <w:p w:rsidR="00CC767F" w:rsidRDefault="00CC767F" w:rsidP="00CC767F">
            <w:pPr>
              <w:pStyle w:val="TAL"/>
            </w:pPr>
            <w:r>
              <w:t>octet o26*</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rsidR="00CC767F" w:rsidRDefault="00CC767F" w:rsidP="00CC767F">
            <w:pPr>
              <w:pStyle w:val="TAL"/>
            </w:pPr>
            <w:r>
              <w:t>octet o26+1*</w:t>
            </w:r>
          </w:p>
          <w:p w:rsidR="00CC767F" w:rsidRDefault="00CC767F" w:rsidP="00CC767F">
            <w:pPr>
              <w:pStyle w:val="TAL"/>
            </w:pPr>
          </w:p>
          <w:p w:rsidR="00CC767F" w:rsidRDefault="00CC767F" w:rsidP="00CC767F">
            <w:pPr>
              <w:pStyle w:val="TAL"/>
            </w:pPr>
            <w:r>
              <w:t>octet o19*</w:t>
            </w:r>
          </w:p>
        </w:tc>
      </w:tr>
    </w:tbl>
    <w:p w:rsidR="00CC767F" w:rsidRDefault="00CC767F" w:rsidP="00CC767F">
      <w:pPr>
        <w:pStyle w:val="TF"/>
      </w:pPr>
      <w:r w:rsidRPr="00BD0557">
        <w:t>Figure </w:t>
      </w:r>
      <w:r>
        <w:t>5</w:t>
      </w:r>
      <w:r>
        <w:rPr>
          <w:rFonts w:hint="eastAsia"/>
        </w:rPr>
        <w:t>.</w:t>
      </w:r>
      <w:r>
        <w:t>4.1.13: Default V2X AS address infos</w:t>
      </w:r>
    </w:p>
    <w:p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t>Default V2X AS address</w:t>
            </w:r>
            <w:r>
              <w:rPr>
                <w:noProof/>
                <w:lang w:val="en-US"/>
              </w:rPr>
              <w:t xml:space="preserve"> info</w:t>
            </w:r>
          </w:p>
          <w:p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rsidTr="00CC767F">
        <w:trPr>
          <w:cantSplit/>
          <w:jc w:val="center"/>
        </w:trPr>
        <w:tc>
          <w:tcPr>
            <w:tcW w:w="7094" w:type="dxa"/>
          </w:tcPr>
          <w:p w:rsidR="00CC767F" w:rsidRPr="00A21A20" w:rsidRDefault="00CC767F" w:rsidP="00CC767F">
            <w:pPr>
              <w:pStyle w:val="TAL"/>
              <w:rPr>
                <w:noProof/>
              </w:rPr>
            </w:pPr>
          </w:p>
        </w:tc>
      </w:tr>
    </w:tbl>
    <w:p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t>Length of default V2X AS address</w:t>
            </w:r>
            <w:r>
              <w:rPr>
                <w:noProof/>
                <w:lang w:val="en-US"/>
              </w:rPr>
              <w:t xml:space="preserve"> info</w:t>
            </w:r>
            <w:r>
              <w:t xml:space="preserve"> contents</w:t>
            </w:r>
          </w:p>
        </w:tc>
        <w:tc>
          <w:tcPr>
            <w:tcW w:w="1416" w:type="dxa"/>
          </w:tcPr>
          <w:p w:rsidR="00CC767F" w:rsidRDefault="00CC767F" w:rsidP="00CC767F">
            <w:pPr>
              <w:pStyle w:val="TAL"/>
            </w:pPr>
            <w:r>
              <w:t>octet o24+1</w:t>
            </w:r>
          </w:p>
          <w:p w:rsidR="00CC767F" w:rsidRDefault="00CC767F" w:rsidP="00CC767F">
            <w:pPr>
              <w:pStyle w:val="TAL"/>
            </w:pPr>
          </w:p>
          <w:p w:rsidR="00CC767F" w:rsidRDefault="00CC767F" w:rsidP="00CC767F">
            <w:pPr>
              <w:pStyle w:val="TAL"/>
            </w:pPr>
            <w:r>
              <w:t>octet o24+2</w:t>
            </w:r>
          </w:p>
        </w:tc>
      </w:tr>
      <w:tr w:rsidR="00CC767F" w:rsidTr="00CC767F">
        <w:trPr>
          <w:jc w:val="center"/>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0</w:t>
            </w:r>
          </w:p>
          <w:p w:rsidR="00CC767F" w:rsidRDefault="00CC767F" w:rsidP="00CC767F">
            <w:pPr>
              <w:pStyle w:val="TAC"/>
            </w:pPr>
            <w:r>
              <w:t>Spare</w:t>
            </w:r>
          </w:p>
        </w:tc>
        <w:tc>
          <w:tcPr>
            <w:tcW w:w="1416" w:type="dxa"/>
          </w:tcPr>
          <w:p w:rsidR="00CC767F" w:rsidRDefault="00CC767F" w:rsidP="00CC767F">
            <w:pPr>
              <w:pStyle w:val="TAL"/>
            </w:pPr>
            <w:r>
              <w:t>octet o24+3</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r>
              <w:t>V2X message family</w:t>
            </w:r>
          </w:p>
        </w:tc>
        <w:tc>
          <w:tcPr>
            <w:tcW w:w="1416" w:type="dxa"/>
          </w:tcPr>
          <w:p w:rsidR="00CC767F" w:rsidRDefault="00CC767F" w:rsidP="00CC767F">
            <w:pPr>
              <w:pStyle w:val="TAL"/>
            </w:pPr>
            <w:r>
              <w:t>octet o24+4*</w:t>
            </w: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V2X AS addresses</w:t>
            </w:r>
          </w:p>
        </w:tc>
        <w:tc>
          <w:tcPr>
            <w:tcW w:w="1416" w:type="dxa"/>
          </w:tcPr>
          <w:p w:rsidR="00CC767F" w:rsidRDefault="00CC767F" w:rsidP="00CC767F">
            <w:pPr>
              <w:pStyle w:val="TAL"/>
            </w:pPr>
            <w:r>
              <w:t>octet o24+5</w:t>
            </w:r>
          </w:p>
          <w:p w:rsidR="00CC767F" w:rsidRDefault="00CC767F" w:rsidP="00CC767F">
            <w:pPr>
              <w:pStyle w:val="TAL"/>
            </w:pPr>
          </w:p>
          <w:p w:rsidR="00CC767F" w:rsidRDefault="00CC767F" w:rsidP="00CC767F">
            <w:pPr>
              <w:pStyle w:val="TAL"/>
            </w:pPr>
            <w:r>
              <w:t>octet o25</w:t>
            </w:r>
          </w:p>
        </w:tc>
      </w:tr>
    </w:tbl>
    <w:p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rsidR="00CC767F" w:rsidRDefault="00CC767F" w:rsidP="00CC767F">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t>Type of Data (</w:t>
            </w:r>
            <w:r>
              <w:rPr>
                <w:noProof/>
                <w:lang w:val="en-US"/>
              </w:rPr>
              <w:t>TD)</w:t>
            </w:r>
          </w:p>
          <w:p w:rsidR="00CC767F" w:rsidRDefault="00CC767F" w:rsidP="00CC767F">
            <w:pPr>
              <w:pStyle w:val="TAL"/>
              <w:rPr>
                <w:noProof/>
                <w:lang w:val="en-US"/>
              </w:rPr>
            </w:pPr>
            <w:r>
              <w:rPr>
                <w:noProof/>
                <w:lang w:val="en-US"/>
              </w:rPr>
              <w:t>The type of data bit indicates type of data.</w:t>
            </w:r>
          </w:p>
          <w:p w:rsidR="00CC767F" w:rsidRDefault="00CC767F" w:rsidP="00CC767F">
            <w:pPr>
              <w:pStyle w:val="TAL"/>
              <w:rPr>
                <w:noProof/>
                <w:lang w:val="en-US"/>
              </w:rPr>
            </w:pPr>
            <w:r>
              <w:rPr>
                <w:noProof/>
                <w:lang w:val="en-US"/>
              </w:rPr>
              <w:t>Bit</w:t>
            </w:r>
          </w:p>
          <w:p w:rsidR="00CC767F" w:rsidRPr="00922493" w:rsidRDefault="00CC767F" w:rsidP="00CC767F">
            <w:pPr>
              <w:pStyle w:val="TAL"/>
              <w:rPr>
                <w:b/>
              </w:rPr>
            </w:pPr>
            <w:r>
              <w:rPr>
                <w:b/>
              </w:rPr>
              <w:t>8</w:t>
            </w:r>
          </w:p>
          <w:p w:rsidR="00CC767F" w:rsidRDefault="00CC767F" w:rsidP="00CC767F">
            <w:pPr>
              <w:pStyle w:val="TAL"/>
            </w:pPr>
            <w:r>
              <w:t>0</w:t>
            </w:r>
            <w:r w:rsidRPr="009E1E84">
              <w:tab/>
            </w:r>
            <w:r>
              <w:t>non-IP</w:t>
            </w:r>
          </w:p>
          <w:p w:rsidR="00CC767F" w:rsidRDefault="00CC767F" w:rsidP="00CC767F">
            <w:pPr>
              <w:pStyle w:val="TAL"/>
            </w:pPr>
            <w:r>
              <w:t>1</w:t>
            </w:r>
            <w:r w:rsidRPr="009E1E84">
              <w:tab/>
            </w:r>
            <w:r>
              <w:t>IP</w:t>
            </w:r>
          </w:p>
          <w:p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message family</w:t>
            </w:r>
          </w:p>
          <w:p w:rsidR="00CC767F" w:rsidRDefault="00CC767F" w:rsidP="00CC767F">
            <w:pPr>
              <w:pStyle w:val="TAL"/>
            </w:pPr>
            <w:r>
              <w:t>Bits</w:t>
            </w:r>
          </w:p>
          <w:p w:rsidR="00CC767F" w:rsidRPr="00262805" w:rsidRDefault="00CC767F" w:rsidP="00CC767F">
            <w:pPr>
              <w:pStyle w:val="TAL"/>
              <w:rPr>
                <w:noProof/>
                <w:lang w:val="en-US"/>
              </w:rPr>
            </w:pPr>
            <w:r w:rsidRPr="00262805">
              <w:rPr>
                <w:noProof/>
                <w:lang w:val="en-US"/>
              </w:rPr>
              <w:t>8 7 6 5 4 3 2 1</w:t>
            </w:r>
          </w:p>
          <w:p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rsidR="00CC767F" w:rsidRPr="001929FA" w:rsidRDefault="00CC767F" w:rsidP="00CC767F">
            <w:pPr>
              <w:pStyle w:val="TAL"/>
              <w:rPr>
                <w:noProof/>
                <w:lang w:val="en-US"/>
              </w:rPr>
            </w:pPr>
            <w:r w:rsidRPr="00131129">
              <w:t xml:space="preserve">All other values are </w:t>
            </w:r>
            <w:r>
              <w:t>spare.</w:t>
            </w:r>
          </w:p>
        </w:tc>
      </w:tr>
      <w:tr w:rsidR="00CC767F" w:rsidRPr="003168A2" w:rsidTr="00CC767F">
        <w:trPr>
          <w:cantSplit/>
          <w:jc w:val="center"/>
        </w:trPr>
        <w:tc>
          <w:tcPr>
            <w:tcW w:w="7094" w:type="dxa"/>
          </w:tcPr>
          <w:p w:rsidR="00CC767F" w:rsidRPr="00922493"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t>V2X AS addresses</w:t>
            </w:r>
          </w:p>
          <w:p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rsidR="00CC767F" w:rsidRPr="003168A2"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rsidTr="00CC767F">
        <w:trPr>
          <w:cantSplit/>
          <w:jc w:val="center"/>
        </w:trPr>
        <w:tc>
          <w:tcPr>
            <w:tcW w:w="7094" w:type="dxa"/>
          </w:tcPr>
          <w:p w:rsidR="00CC767F" w:rsidRPr="00922493" w:rsidRDefault="00CC767F" w:rsidP="00CC767F">
            <w:pPr>
              <w:pStyle w:val="TAL"/>
              <w:rPr>
                <w:noProof/>
              </w:rPr>
            </w:pPr>
          </w:p>
        </w:tc>
      </w:tr>
    </w:tbl>
    <w:p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rsidR="00CC767F" w:rsidRDefault="00CC767F" w:rsidP="00CC767F">
            <w:pPr>
              <w:pStyle w:val="TAL"/>
            </w:pPr>
            <w:r>
              <w:t>octet o15+7</w:t>
            </w:r>
          </w:p>
          <w:p w:rsidR="00CC767F" w:rsidRDefault="00CC767F" w:rsidP="00CC767F">
            <w:pPr>
              <w:pStyle w:val="TAL"/>
            </w:pPr>
          </w:p>
          <w:p w:rsidR="00CC767F" w:rsidRDefault="00CC767F" w:rsidP="00CC767F">
            <w:pPr>
              <w:pStyle w:val="TAL"/>
            </w:pPr>
            <w:r>
              <w:t>octet o15+8</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rsidR="00CC767F" w:rsidRDefault="00CC767F" w:rsidP="00CC767F">
            <w:pPr>
              <w:pStyle w:val="TAL"/>
            </w:pPr>
            <w:r>
              <w:t>octet o15+9</w:t>
            </w:r>
          </w:p>
          <w:p w:rsidR="00CC767F" w:rsidRDefault="00CC767F" w:rsidP="00CC767F">
            <w:pPr>
              <w:pStyle w:val="TAL"/>
            </w:pPr>
          </w:p>
          <w:p w:rsidR="00CC767F" w:rsidRDefault="00CC767F" w:rsidP="00CC767F">
            <w:pPr>
              <w:pStyle w:val="TAL"/>
            </w:pPr>
            <w:r>
              <w:t>octet o15+14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rsidR="00CC767F" w:rsidRDefault="00CC767F" w:rsidP="00CC767F">
            <w:pPr>
              <w:pStyle w:val="TAL"/>
            </w:pPr>
            <w:r>
              <w:t>octet o15+15*</w:t>
            </w:r>
          </w:p>
          <w:p w:rsidR="00CC767F" w:rsidRDefault="00CC767F" w:rsidP="00CC767F">
            <w:pPr>
              <w:pStyle w:val="TAL"/>
            </w:pPr>
          </w:p>
          <w:p w:rsidR="00CC767F" w:rsidRDefault="00CC767F" w:rsidP="00CC767F">
            <w:pPr>
              <w:pStyle w:val="TAL"/>
            </w:pPr>
            <w:r>
              <w:t>octet o15+20*</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346" w:type="dxa"/>
            <w:tcBorders>
              <w:top w:val="nil"/>
              <w:left w:val="single" w:sz="6" w:space="0" w:color="auto"/>
              <w:bottom w:val="nil"/>
              <w:right w:val="nil"/>
            </w:tcBorders>
          </w:tcPr>
          <w:p w:rsidR="00CC767F" w:rsidRDefault="00CC767F" w:rsidP="00CC767F">
            <w:pPr>
              <w:pStyle w:val="TAL"/>
            </w:pPr>
            <w:r>
              <w:t>octet o15+21*</w:t>
            </w:r>
          </w:p>
          <w:p w:rsidR="00CC767F" w:rsidRDefault="00CC767F" w:rsidP="00CC767F">
            <w:pPr>
              <w:pStyle w:val="TAL"/>
            </w:pPr>
          </w:p>
          <w:p w:rsidR="00CC767F" w:rsidRDefault="00CC767F" w:rsidP="00CC767F">
            <w:pPr>
              <w:pStyle w:val="TAL"/>
            </w:pPr>
            <w:r>
              <w:t>octet (o15+2+6*n)*</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rsidR="00CC767F" w:rsidRDefault="00CC767F" w:rsidP="00CC767F">
            <w:pPr>
              <w:pStyle w:val="TAL"/>
            </w:pPr>
            <w:r>
              <w:t>octet (o15+3+6*n)*</w:t>
            </w:r>
          </w:p>
          <w:p w:rsidR="00CC767F" w:rsidRDefault="00CC767F" w:rsidP="00CC767F">
            <w:pPr>
              <w:pStyle w:val="TAL"/>
            </w:pPr>
          </w:p>
          <w:p w:rsidR="00CC767F" w:rsidRDefault="00CC767F" w:rsidP="00CC767F">
            <w:pPr>
              <w:pStyle w:val="TAL"/>
            </w:pPr>
            <w:r>
              <w:t>octet (o15+8+6*n) = octet o13*</w:t>
            </w:r>
          </w:p>
        </w:tc>
      </w:tr>
    </w:tbl>
    <w:p w:rsidR="00CC767F" w:rsidRDefault="00CC767F" w:rsidP="00CC767F">
      <w:pPr>
        <w:pStyle w:val="TF"/>
      </w:pPr>
      <w:r w:rsidRPr="00BD0557">
        <w:t>Figure </w:t>
      </w:r>
      <w:r>
        <w:t>5</w:t>
      </w:r>
      <w:r>
        <w:rPr>
          <w:rFonts w:hint="eastAsia"/>
        </w:rPr>
        <w:t>.</w:t>
      </w:r>
      <w:r>
        <w:t>4.1.15: Geographical area</w:t>
      </w:r>
    </w:p>
    <w:p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rPr>
            </w:pPr>
            <w:r>
              <w:t>Coordinate</w:t>
            </w:r>
          </w:p>
          <w:p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rsidTr="00CC767F">
        <w:trPr>
          <w:cantSplit/>
          <w:jc w:val="center"/>
        </w:trPr>
        <w:tc>
          <w:tcPr>
            <w:tcW w:w="7094" w:type="dxa"/>
          </w:tcPr>
          <w:p w:rsidR="00CC767F" w:rsidRDefault="00CC767F" w:rsidP="00CC767F">
            <w:pPr>
              <w:pStyle w:val="TAL"/>
              <w:rPr>
                <w:noProof/>
                <w:lang w:val="en-US"/>
              </w:rPr>
            </w:pPr>
          </w:p>
        </w:tc>
      </w:tr>
    </w:tbl>
    <w:p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346" w:type="dxa"/>
          </w:tcPr>
          <w:p w:rsidR="00CC767F" w:rsidRDefault="00CC767F" w:rsidP="00CC767F">
            <w:pPr>
              <w:pStyle w:val="TAL"/>
            </w:pPr>
          </w:p>
        </w:tc>
      </w:tr>
      <w:tr w:rsidR="00CC767F"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sidRPr="008B0B43">
              <w:rPr>
                <w:noProof/>
                <w:lang w:val="en-US"/>
              </w:rPr>
              <w:t>Latitude</w:t>
            </w:r>
          </w:p>
        </w:tc>
        <w:tc>
          <w:tcPr>
            <w:tcW w:w="1346" w:type="dxa"/>
          </w:tcPr>
          <w:p w:rsidR="00CC767F" w:rsidRDefault="00CC767F" w:rsidP="00CC767F">
            <w:pPr>
              <w:pStyle w:val="TAL"/>
            </w:pPr>
            <w:r>
              <w:t>octet o27+1</w:t>
            </w:r>
          </w:p>
          <w:p w:rsidR="00CC767F" w:rsidRDefault="00CC767F" w:rsidP="00CC767F">
            <w:pPr>
              <w:pStyle w:val="TAL"/>
            </w:pPr>
          </w:p>
          <w:p w:rsidR="00CC767F" w:rsidRDefault="00CC767F" w:rsidP="00CC767F">
            <w:pPr>
              <w:pStyle w:val="TAL"/>
            </w:pPr>
            <w:r>
              <w:t>octet o27+3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sidRPr="008B0B43">
              <w:t>Longitude</w:t>
            </w:r>
          </w:p>
        </w:tc>
        <w:tc>
          <w:tcPr>
            <w:tcW w:w="1346" w:type="dxa"/>
            <w:tcBorders>
              <w:top w:val="nil"/>
              <w:left w:val="single" w:sz="6" w:space="0" w:color="auto"/>
              <w:bottom w:val="nil"/>
              <w:right w:val="nil"/>
            </w:tcBorders>
          </w:tcPr>
          <w:p w:rsidR="00CC767F" w:rsidRDefault="00CC767F" w:rsidP="00CC767F">
            <w:pPr>
              <w:pStyle w:val="TAL"/>
            </w:pPr>
            <w:r>
              <w:t>octet o27+4</w:t>
            </w:r>
          </w:p>
          <w:p w:rsidR="00CC767F" w:rsidRDefault="00CC767F" w:rsidP="00CC767F">
            <w:pPr>
              <w:pStyle w:val="TAL"/>
            </w:pPr>
          </w:p>
          <w:p w:rsidR="00CC767F" w:rsidRDefault="00CC767F" w:rsidP="00CC767F">
            <w:pPr>
              <w:pStyle w:val="TAL"/>
            </w:pPr>
            <w:r>
              <w:t>octet o27+6</w:t>
            </w:r>
          </w:p>
        </w:tc>
      </w:tr>
    </w:tbl>
    <w:p w:rsidR="00CC767F" w:rsidRDefault="00CC767F" w:rsidP="00CC767F">
      <w:pPr>
        <w:pStyle w:val="TF"/>
      </w:pPr>
      <w:r w:rsidRPr="00BD0557">
        <w:t>Figure </w:t>
      </w:r>
      <w:r>
        <w:t>5</w:t>
      </w:r>
      <w:r>
        <w:rPr>
          <w:rFonts w:hint="eastAsia"/>
        </w:rPr>
        <w:t>.</w:t>
      </w:r>
      <w:r>
        <w:t xml:space="preserve">4.1.16: </w:t>
      </w:r>
      <w:r w:rsidRPr="008B0B43">
        <w:t>Coordinate</w:t>
      </w:r>
      <w:r>
        <w:t xml:space="preserve"> area</w:t>
      </w:r>
    </w:p>
    <w:p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rsidRPr="008B0B43">
              <w:rPr>
                <w:noProof/>
                <w:lang w:val="en-US"/>
              </w:rPr>
              <w:t>Latitude</w:t>
            </w:r>
          </w:p>
          <w:p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rsidTr="00CC767F">
        <w:trPr>
          <w:cantSplit/>
          <w:jc w:val="center"/>
        </w:trPr>
        <w:tc>
          <w:tcPr>
            <w:tcW w:w="7094" w:type="dxa"/>
          </w:tcPr>
          <w:p w:rsidR="00CC767F" w:rsidRPr="00822134" w:rsidRDefault="00CC767F" w:rsidP="00CC767F">
            <w:pPr>
              <w:pStyle w:val="TAL"/>
              <w:rPr>
                <w:noProof/>
              </w:rPr>
            </w:pPr>
          </w:p>
        </w:tc>
      </w:tr>
      <w:tr w:rsidR="00CC767F" w:rsidRPr="003168A2" w:rsidTr="00CC767F">
        <w:trPr>
          <w:cantSplit/>
          <w:jc w:val="center"/>
        </w:trPr>
        <w:tc>
          <w:tcPr>
            <w:tcW w:w="7094" w:type="dxa"/>
          </w:tcPr>
          <w:p w:rsidR="00CC767F" w:rsidRDefault="00CC767F" w:rsidP="00CC767F">
            <w:pPr>
              <w:pStyle w:val="TAL"/>
            </w:pPr>
            <w:r w:rsidRPr="008B0B43">
              <w:t>Longitude</w:t>
            </w:r>
          </w:p>
          <w:p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rsidTr="00CC767F">
        <w:trPr>
          <w:cantSplit/>
          <w:jc w:val="center"/>
        </w:trPr>
        <w:tc>
          <w:tcPr>
            <w:tcW w:w="7094" w:type="dxa"/>
          </w:tcPr>
          <w:p w:rsidR="00CC767F" w:rsidRPr="001929FA" w:rsidRDefault="00CC767F" w:rsidP="00CC767F">
            <w:pPr>
              <w:pStyle w:val="TAL"/>
              <w:rPr>
                <w:noProof/>
              </w:rPr>
            </w:pPr>
          </w:p>
        </w:tc>
      </w:tr>
    </w:tbl>
    <w:p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trPr>
        <w:tc>
          <w:tcPr>
            <w:tcW w:w="708" w:type="dxa"/>
          </w:tcPr>
          <w:p w:rsidR="00CC767F" w:rsidRDefault="00CC767F" w:rsidP="00CC767F">
            <w:pPr>
              <w:pStyle w:val="TAC"/>
            </w:pPr>
            <w:r>
              <w:t>8</w:t>
            </w:r>
          </w:p>
        </w:tc>
        <w:tc>
          <w:tcPr>
            <w:tcW w:w="709" w:type="dxa"/>
          </w:tcPr>
          <w:p w:rsidR="00CC767F" w:rsidRDefault="00CC767F" w:rsidP="00CC767F">
            <w:pPr>
              <w:pStyle w:val="TAC"/>
            </w:pPr>
            <w:r>
              <w:t>7</w:t>
            </w:r>
          </w:p>
        </w:tc>
        <w:tc>
          <w:tcPr>
            <w:tcW w:w="709" w:type="dxa"/>
          </w:tcPr>
          <w:p w:rsidR="00CC767F" w:rsidRDefault="00CC767F" w:rsidP="00CC767F">
            <w:pPr>
              <w:pStyle w:val="TAC"/>
            </w:pPr>
            <w:r>
              <w:t>6</w:t>
            </w:r>
          </w:p>
        </w:tc>
        <w:tc>
          <w:tcPr>
            <w:tcW w:w="709" w:type="dxa"/>
          </w:tcPr>
          <w:p w:rsidR="00CC767F" w:rsidRDefault="00CC767F" w:rsidP="00CC767F">
            <w:pPr>
              <w:pStyle w:val="TAC"/>
            </w:pPr>
            <w:r>
              <w:t>5</w:t>
            </w:r>
          </w:p>
        </w:tc>
        <w:tc>
          <w:tcPr>
            <w:tcW w:w="709" w:type="dxa"/>
          </w:tcPr>
          <w:p w:rsidR="00CC767F" w:rsidRDefault="00CC767F" w:rsidP="00CC767F">
            <w:pPr>
              <w:pStyle w:val="TAC"/>
            </w:pPr>
            <w:r>
              <w:t>4</w:t>
            </w:r>
          </w:p>
        </w:tc>
        <w:tc>
          <w:tcPr>
            <w:tcW w:w="709" w:type="dxa"/>
          </w:tcPr>
          <w:p w:rsidR="00CC767F" w:rsidRDefault="00CC767F" w:rsidP="00CC767F">
            <w:pPr>
              <w:pStyle w:val="TAC"/>
            </w:pPr>
            <w:r>
              <w:t>3</w:t>
            </w:r>
          </w:p>
        </w:tc>
        <w:tc>
          <w:tcPr>
            <w:tcW w:w="709" w:type="dxa"/>
          </w:tcPr>
          <w:p w:rsidR="00CC767F" w:rsidRDefault="00CC767F" w:rsidP="00CC767F">
            <w:pPr>
              <w:pStyle w:val="TAC"/>
            </w:pPr>
            <w:r>
              <w:t>2</w:t>
            </w:r>
          </w:p>
        </w:tc>
        <w:tc>
          <w:tcPr>
            <w:tcW w:w="709" w:type="dxa"/>
          </w:tcPr>
          <w:p w:rsidR="00CC767F" w:rsidRDefault="00CC767F" w:rsidP="00CC767F">
            <w:pPr>
              <w:pStyle w:val="TAC"/>
            </w:pPr>
            <w:r>
              <w:t>1</w:t>
            </w:r>
          </w:p>
        </w:tc>
        <w:tc>
          <w:tcPr>
            <w:tcW w:w="1416" w:type="dxa"/>
          </w:tcPr>
          <w:p w:rsidR="00CC767F" w:rsidRDefault="00CC767F" w:rsidP="00CC767F">
            <w:pPr>
              <w:pStyle w:val="TAL"/>
            </w:pPr>
          </w:p>
        </w:tc>
      </w:tr>
      <w:tr w:rsidR="00CC767F" w:rsidRPr="007E2F06"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rsidR="00CC767F" w:rsidRPr="003A53D2" w:rsidRDefault="00CC767F" w:rsidP="00CC767F">
            <w:pPr>
              <w:pStyle w:val="TAL"/>
            </w:pPr>
            <w:r w:rsidRPr="003A53D2">
              <w:t>octet k+TBD+</w:t>
            </w:r>
            <w:r>
              <w:rPr>
                <w:lang w:val="sv-SE"/>
              </w:rPr>
              <w:t>2</w:t>
            </w:r>
          </w:p>
          <w:p w:rsidR="00CC767F" w:rsidRPr="003A53D2" w:rsidRDefault="00CC767F" w:rsidP="00CC767F">
            <w:pPr>
              <w:pStyle w:val="TAL"/>
            </w:pPr>
          </w:p>
          <w:p w:rsidR="00CC767F" w:rsidRPr="003A53D2" w:rsidRDefault="00CC767F" w:rsidP="00CC767F">
            <w:pPr>
              <w:pStyle w:val="TAL"/>
            </w:pPr>
            <w:r w:rsidRPr="003A53D2">
              <w:t>octet k+</w:t>
            </w:r>
            <w:r w:rsidRPr="009732D6">
              <w:rPr>
                <w:lang w:val="sv-SE"/>
              </w:rPr>
              <w:t>TBD+</w:t>
            </w:r>
            <w:r>
              <w:rPr>
                <w:lang w:val="sv-SE"/>
              </w:rPr>
              <w:t>3</w:t>
            </w:r>
          </w:p>
        </w:tc>
      </w:tr>
      <w:tr w:rsidR="00CC767F" w:rsidRPr="007E2F06"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pPr>
          </w:p>
          <w:p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rsidR="00CC767F" w:rsidRPr="003A53D2" w:rsidRDefault="00CC767F" w:rsidP="00CC767F">
            <w:pPr>
              <w:pStyle w:val="TAL"/>
            </w:pPr>
            <w:r w:rsidRPr="003A53D2">
              <w:t>octet k+</w:t>
            </w:r>
            <w:r w:rsidRPr="009732D6">
              <w:rPr>
                <w:lang w:val="sv-SE"/>
              </w:rPr>
              <w:t>TBD+</w:t>
            </w:r>
            <w:r>
              <w:rPr>
                <w:lang w:val="sv-SE"/>
              </w:rPr>
              <w:t>4</w:t>
            </w:r>
          </w:p>
          <w:p w:rsidR="00CC767F" w:rsidRPr="003A53D2" w:rsidRDefault="00CC767F" w:rsidP="00CC767F">
            <w:pPr>
              <w:pStyle w:val="TAL"/>
            </w:pPr>
          </w:p>
          <w:p w:rsidR="00CC767F" w:rsidRPr="003A53D2" w:rsidRDefault="00CC767F" w:rsidP="00CC767F">
            <w:pPr>
              <w:pStyle w:val="TAL"/>
            </w:pPr>
            <w:r w:rsidRPr="003A53D2">
              <w:t>octet o2</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pPr>
          </w:p>
          <w:p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rsidR="00CC767F" w:rsidRDefault="00CC767F" w:rsidP="00CC767F">
            <w:pPr>
              <w:pStyle w:val="TAL"/>
            </w:pPr>
            <w:r>
              <w:t>octet o2+1*</w:t>
            </w:r>
          </w:p>
          <w:p w:rsidR="00CC767F" w:rsidRDefault="00CC767F" w:rsidP="00CC767F">
            <w:pPr>
              <w:pStyle w:val="TAL"/>
            </w:pPr>
          </w:p>
          <w:p w:rsidR="00CC767F" w:rsidRDefault="00CC767F" w:rsidP="00CC767F">
            <w:pPr>
              <w:pStyle w:val="TAL"/>
            </w:pPr>
            <w:r>
              <w:t>octet o3*</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w:t>
            </w:r>
          </w:p>
        </w:tc>
        <w:tc>
          <w:tcPr>
            <w:tcW w:w="1416" w:type="dxa"/>
            <w:tcBorders>
              <w:top w:val="nil"/>
              <w:left w:val="single" w:sz="6" w:space="0" w:color="auto"/>
              <w:bottom w:val="nil"/>
              <w:right w:val="nil"/>
            </w:tcBorders>
          </w:tcPr>
          <w:p w:rsidR="00CC767F" w:rsidRDefault="00CC767F" w:rsidP="00CC767F">
            <w:pPr>
              <w:pStyle w:val="TAL"/>
            </w:pPr>
            <w:r>
              <w:t>octet o3+1*</w:t>
            </w:r>
          </w:p>
          <w:p w:rsidR="00CC767F" w:rsidRDefault="00CC767F" w:rsidP="00CC767F">
            <w:pPr>
              <w:pStyle w:val="TAL"/>
            </w:pPr>
          </w:p>
          <w:p w:rsidR="00CC767F" w:rsidRDefault="00CC767F" w:rsidP="00CC767F">
            <w:pPr>
              <w:pStyle w:val="TAL"/>
            </w:pPr>
            <w:r>
              <w:t>octet o4*</w:t>
            </w:r>
          </w:p>
        </w:tc>
      </w:tr>
      <w:tr w:rsidR="00CC767F"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rsidR="00CC767F" w:rsidRDefault="00CC767F" w:rsidP="00CC767F">
            <w:pPr>
              <w:pStyle w:val="TAL"/>
            </w:pPr>
            <w:r>
              <w:t>octet o4+1*</w:t>
            </w:r>
          </w:p>
          <w:p w:rsidR="00CC767F" w:rsidRDefault="00CC767F" w:rsidP="00CC767F">
            <w:pPr>
              <w:pStyle w:val="TAL"/>
            </w:pPr>
          </w:p>
          <w:p w:rsidR="00CC767F" w:rsidRDefault="00CC767F" w:rsidP="00CC767F">
            <w:pPr>
              <w:pStyle w:val="TAL"/>
            </w:pPr>
            <w:r>
              <w:t>octet o1*</w:t>
            </w:r>
          </w:p>
        </w:tc>
      </w:tr>
    </w:tbl>
    <w:p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rPr>
                <w:noProof/>
                <w:lang w:val="en-US"/>
              </w:rPr>
            </w:pPr>
            <w:r>
              <w:rPr>
                <w:noProof/>
                <w:lang w:val="en-US"/>
              </w:rPr>
              <w:t>V2X service identifier to PDU session parameters mapping rule</w:t>
            </w:r>
          </w:p>
          <w:p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rsidTr="00CC767F">
        <w:trPr>
          <w:cantSplit/>
          <w:jc w:val="center"/>
        </w:trPr>
        <w:tc>
          <w:tcPr>
            <w:tcW w:w="7094" w:type="dxa"/>
          </w:tcPr>
          <w:p w:rsidR="00CC767F" w:rsidRDefault="00CC767F" w:rsidP="00CC767F">
            <w:pPr>
              <w:pStyle w:val="TAL"/>
            </w:pPr>
          </w:p>
        </w:tc>
      </w:tr>
    </w:tbl>
    <w:p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Tr="00CC767F">
        <w:trPr>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noProof/>
                <w:lang w:val="en-US"/>
              </w:rPr>
            </w:pPr>
          </w:p>
          <w:p w:rsidR="00CC767F" w:rsidRDefault="00CC767F" w:rsidP="00CC767F">
            <w:pPr>
              <w:pStyle w:val="TAC"/>
            </w:pPr>
            <w:r>
              <w:rPr>
                <w:noProof/>
                <w:lang w:val="en-US"/>
              </w:rPr>
              <w:t>Length of V2X service identifier to PDU session parameters mapping rule contents</w:t>
            </w:r>
          </w:p>
        </w:tc>
        <w:tc>
          <w:tcPr>
            <w:tcW w:w="1416" w:type="dxa"/>
          </w:tcPr>
          <w:p w:rsidR="00CC767F" w:rsidRDefault="00CC767F" w:rsidP="00CC767F">
            <w:pPr>
              <w:pStyle w:val="TAL"/>
            </w:pPr>
            <w:r>
              <w:t>octet o2+1</w:t>
            </w:r>
          </w:p>
          <w:p w:rsidR="00CC767F" w:rsidRDefault="00CC767F" w:rsidP="00CC767F">
            <w:pPr>
              <w:pStyle w:val="TAL"/>
            </w:pPr>
          </w:p>
          <w:p w:rsidR="00CC767F" w:rsidRDefault="00CC767F" w:rsidP="00CC767F">
            <w:pPr>
              <w:pStyle w:val="TAL"/>
            </w:pPr>
            <w:r>
              <w:t>octet o2+2</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rsidR="00CC767F" w:rsidRDefault="00CC767F" w:rsidP="00CC767F">
            <w:pPr>
              <w:pStyle w:val="TAL"/>
            </w:pPr>
            <w:r>
              <w:t>octet o2+3</w:t>
            </w:r>
          </w:p>
          <w:p w:rsidR="00CC767F" w:rsidRDefault="00CC767F" w:rsidP="00CC767F">
            <w:pPr>
              <w:pStyle w:val="TAL"/>
            </w:pPr>
          </w:p>
          <w:p w:rsidR="00CC767F" w:rsidRDefault="00CC767F" w:rsidP="00CC767F">
            <w:pPr>
              <w:pStyle w:val="TAL"/>
            </w:pPr>
            <w:r>
              <w:t>octet o28</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t>Length of r</w:t>
            </w:r>
            <w:r w:rsidRPr="002A12F4">
              <w:t>oute selection descriptor</w:t>
            </w:r>
            <w:r>
              <w:t xml:space="preserve"> list</w:t>
            </w:r>
          </w:p>
          <w:p w:rsidR="00CC767F" w:rsidRDefault="00CC767F" w:rsidP="00CC767F">
            <w:pPr>
              <w:pStyle w:val="TAC"/>
            </w:pPr>
          </w:p>
        </w:tc>
        <w:tc>
          <w:tcPr>
            <w:tcW w:w="1416" w:type="dxa"/>
            <w:tcBorders>
              <w:top w:val="nil"/>
              <w:left w:val="single" w:sz="6" w:space="0" w:color="auto"/>
              <w:bottom w:val="nil"/>
              <w:right w:val="nil"/>
            </w:tcBorders>
          </w:tcPr>
          <w:p w:rsidR="00CC767F" w:rsidRDefault="00CC767F" w:rsidP="00CC767F">
            <w:pPr>
              <w:pStyle w:val="TAL"/>
            </w:pPr>
            <w:r>
              <w:t>octet o28+1</w:t>
            </w:r>
          </w:p>
          <w:p w:rsidR="00CC767F" w:rsidRDefault="00CC767F" w:rsidP="00CC767F">
            <w:pPr>
              <w:pStyle w:val="TAL"/>
            </w:pPr>
          </w:p>
          <w:p w:rsidR="00CC767F" w:rsidRDefault="00CC767F" w:rsidP="00CC767F">
            <w:pPr>
              <w:pStyle w:val="TAL"/>
            </w:pPr>
            <w:r>
              <w:t>octet o28+2</w:t>
            </w:r>
          </w:p>
        </w:tc>
      </w:tr>
      <w:tr w:rsidR="00CC767F"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pPr>
          </w:p>
          <w:p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rsidR="00CC767F" w:rsidRDefault="00CC767F" w:rsidP="00CC767F">
            <w:pPr>
              <w:pStyle w:val="TAL"/>
            </w:pPr>
            <w:r>
              <w:t>octet (o28+3)*</w:t>
            </w:r>
          </w:p>
          <w:p w:rsidR="00CC767F" w:rsidRDefault="00CC767F" w:rsidP="00CC767F">
            <w:pPr>
              <w:pStyle w:val="TAL"/>
            </w:pPr>
          </w:p>
          <w:p w:rsidR="00CC767F" w:rsidRDefault="00CC767F" w:rsidP="00CC767F">
            <w:pPr>
              <w:pStyle w:val="TAL"/>
            </w:pPr>
            <w:r>
              <w:t>octet o3*</w:t>
            </w:r>
          </w:p>
        </w:tc>
      </w:tr>
    </w:tbl>
    <w:p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p w:rsidR="00CC767F" w:rsidRDefault="00CC767F" w:rsidP="00CC767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trPr>
        <w:tc>
          <w:tcPr>
            <w:tcW w:w="7094" w:type="dxa"/>
          </w:tcPr>
          <w:p w:rsidR="00CC767F" w:rsidRDefault="00CC767F" w:rsidP="00CC767F">
            <w:pPr>
              <w:pStyle w:val="TAL"/>
            </w:pPr>
            <w:r>
              <w:t>V2X service identifiers</w:t>
            </w:r>
          </w:p>
          <w:p w:rsidR="00CC767F" w:rsidRPr="00922493" w:rsidRDefault="00CC767F" w:rsidP="00CC767F">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t>R</w:t>
            </w:r>
            <w:r w:rsidRPr="00554928">
              <w:t>oute selection descriptor list</w:t>
            </w:r>
          </w:p>
        </w:tc>
      </w:tr>
      <w:tr w:rsidR="00CC767F" w:rsidRPr="003168A2" w:rsidTr="00CC767F">
        <w:trPr>
          <w:cantSplit/>
          <w:jc w:val="center"/>
        </w:trPr>
        <w:tc>
          <w:tcPr>
            <w:tcW w:w="7094" w:type="dxa"/>
          </w:tcPr>
          <w:p w:rsidR="00CC767F" w:rsidRDefault="00CC767F" w:rsidP="00EB4C84">
            <w:pPr>
              <w:pStyle w:val="TAL"/>
            </w:pPr>
            <w:r>
              <w:t>The r</w:t>
            </w:r>
            <w:r w:rsidRPr="00554928">
              <w:t>oute selection descriptor list</w:t>
            </w:r>
            <w:r>
              <w:t xml:space="preserve"> field is coded according to 3GPP TS 24.526 [</w:t>
            </w:r>
            <w:r w:rsidR="00843CF5">
              <w:t>11</w:t>
            </w:r>
            <w:r>
              <w:t>]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CC767F" w:rsidRPr="003168A2" w:rsidTr="00CC767F">
        <w:trPr>
          <w:cantSplit/>
          <w:jc w:val="center"/>
        </w:trPr>
        <w:tc>
          <w:tcPr>
            <w:tcW w:w="7094" w:type="dxa"/>
          </w:tcPr>
          <w:p w:rsidR="00CC767F" w:rsidRDefault="00CC767F" w:rsidP="00CC767F">
            <w:pPr>
              <w:pStyle w:val="TAL"/>
            </w:pPr>
          </w:p>
        </w:tc>
      </w:tr>
      <w:tr w:rsidR="00CC767F" w:rsidRPr="003168A2" w:rsidTr="00CC767F">
        <w:trPr>
          <w:cantSplit/>
          <w:jc w:val="center"/>
        </w:trPr>
        <w:tc>
          <w:tcPr>
            <w:tcW w:w="7094" w:type="dxa"/>
          </w:tcPr>
          <w:p w:rsidR="00CC767F" w:rsidRDefault="00CC767F" w:rsidP="00CC767F">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CC767F" w:rsidRPr="003168A2" w:rsidTr="00CC767F">
        <w:trPr>
          <w:cantSplit/>
          <w:jc w:val="center"/>
        </w:trPr>
        <w:tc>
          <w:tcPr>
            <w:tcW w:w="7094" w:type="dxa"/>
          </w:tcPr>
          <w:p w:rsidR="00CC767F" w:rsidRPr="00092BAD" w:rsidRDefault="00CC767F" w:rsidP="00CC767F">
            <w:pPr>
              <w:pStyle w:val="TAL"/>
              <w:rPr>
                <w:lang w:val="en-US"/>
              </w:rPr>
            </w:pPr>
          </w:p>
        </w:tc>
      </w:tr>
    </w:tbl>
    <w:p w:rsidR="00CC767F" w:rsidRPr="00CC767F" w:rsidRDefault="00CC767F" w:rsidP="00DD2F7B"/>
    <w:p w:rsidR="00080512" w:rsidRPr="004D3578" w:rsidRDefault="00080512">
      <w:pPr>
        <w:pStyle w:val="Heading8"/>
      </w:pPr>
      <w:r w:rsidRPr="004D3578">
        <w:br w:type="page"/>
      </w:r>
      <w:bookmarkStart w:id="104" w:name="_Toc8882550"/>
      <w:bookmarkStart w:id="105" w:name="_Toc23343282"/>
      <w:bookmarkStart w:id="106" w:name="_Toc26193835"/>
      <w:bookmarkStart w:id="107" w:name="_Toc34382716"/>
      <w:bookmarkStart w:id="108" w:name="_Toc34387370"/>
      <w:r w:rsidRPr="004D3578">
        <w:t xml:space="preserve">Annex </w:t>
      </w:r>
      <w:r w:rsidR="004E0D03">
        <w:t>A</w:t>
      </w:r>
      <w:r w:rsidRPr="004D3578">
        <w:t xml:space="preserve"> (informative):</w:t>
      </w:r>
      <w:r w:rsidRPr="004D3578">
        <w:br/>
        <w:t>Change history</w:t>
      </w:r>
      <w:bookmarkEnd w:id="104"/>
      <w:bookmarkEnd w:id="105"/>
      <w:bookmarkEnd w:id="106"/>
      <w:bookmarkEnd w:id="107"/>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103"/>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rsidTr="00DD2F7B">
        <w:tc>
          <w:tcPr>
            <w:tcW w:w="800" w:type="dxa"/>
            <w:shd w:val="solid" w:color="FFFFFF" w:fill="auto"/>
          </w:tcPr>
          <w:p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rsidR="004E0D03" w:rsidRPr="000275B4" w:rsidRDefault="004E0D03" w:rsidP="00DD2F7B">
            <w:pPr>
              <w:pStyle w:val="TAL"/>
              <w:rPr>
                <w:sz w:val="16"/>
                <w:szCs w:val="16"/>
              </w:rPr>
            </w:pPr>
          </w:p>
        </w:tc>
        <w:tc>
          <w:tcPr>
            <w:tcW w:w="425" w:type="dxa"/>
            <w:shd w:val="solid" w:color="FFFFFF" w:fill="auto"/>
          </w:tcPr>
          <w:p w:rsidR="004E0D03" w:rsidRPr="000275B4" w:rsidRDefault="004E0D03" w:rsidP="00DD2F7B">
            <w:pPr>
              <w:pStyle w:val="TAR"/>
              <w:rPr>
                <w:sz w:val="16"/>
                <w:szCs w:val="16"/>
              </w:rPr>
            </w:pPr>
          </w:p>
        </w:tc>
        <w:tc>
          <w:tcPr>
            <w:tcW w:w="425" w:type="dxa"/>
            <w:shd w:val="solid" w:color="FFFFFF" w:fill="auto"/>
          </w:tcPr>
          <w:p w:rsidR="004E0D03" w:rsidRPr="000275B4" w:rsidRDefault="004E0D03" w:rsidP="00DD2F7B">
            <w:pPr>
              <w:pStyle w:val="TAC"/>
              <w:rPr>
                <w:sz w:val="16"/>
                <w:szCs w:val="16"/>
              </w:rPr>
            </w:pPr>
          </w:p>
        </w:tc>
        <w:tc>
          <w:tcPr>
            <w:tcW w:w="4962" w:type="dxa"/>
            <w:shd w:val="solid" w:color="FFFFFF" w:fill="auto"/>
          </w:tcPr>
          <w:p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rsidR="004E0D03" w:rsidRDefault="004E0D03" w:rsidP="00DD2F7B">
            <w:pPr>
              <w:pStyle w:val="TAC"/>
              <w:rPr>
                <w:sz w:val="16"/>
                <w:szCs w:val="16"/>
                <w:lang w:val="en-AU" w:eastAsia="ko-KR"/>
              </w:rPr>
            </w:pPr>
            <w:r>
              <w:rPr>
                <w:sz w:val="16"/>
                <w:szCs w:val="16"/>
                <w:lang w:val="en-AU" w:eastAsia="ko-KR"/>
              </w:rPr>
              <w:t>1.0.0</w:t>
            </w:r>
          </w:p>
        </w:tc>
      </w:tr>
      <w:tr w:rsidR="002D37B1" w:rsidRPr="000275B4" w:rsidTr="00DD2F7B">
        <w:tc>
          <w:tcPr>
            <w:tcW w:w="800" w:type="dxa"/>
            <w:shd w:val="solid" w:color="FFFFFF" w:fill="auto"/>
          </w:tcPr>
          <w:p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rsidR="002D37B1" w:rsidRPr="004E0D03" w:rsidRDefault="002D37B1" w:rsidP="00DD2F7B">
            <w:pPr>
              <w:pStyle w:val="TAC"/>
              <w:rPr>
                <w:sz w:val="16"/>
                <w:szCs w:val="16"/>
                <w:lang w:eastAsia="ko-KR"/>
              </w:rPr>
            </w:pPr>
            <w:r>
              <w:rPr>
                <w:sz w:val="16"/>
                <w:szCs w:val="16"/>
                <w:lang w:eastAsia="ko-KR"/>
              </w:rPr>
              <w:t>CP-193290</w:t>
            </w:r>
          </w:p>
        </w:tc>
        <w:tc>
          <w:tcPr>
            <w:tcW w:w="425" w:type="dxa"/>
            <w:shd w:val="solid" w:color="FFFFFF" w:fill="auto"/>
          </w:tcPr>
          <w:p w:rsidR="002D37B1" w:rsidRPr="000275B4" w:rsidRDefault="002D37B1" w:rsidP="00DD2F7B">
            <w:pPr>
              <w:pStyle w:val="TAL"/>
              <w:rPr>
                <w:sz w:val="16"/>
                <w:szCs w:val="16"/>
              </w:rPr>
            </w:pPr>
          </w:p>
        </w:tc>
        <w:tc>
          <w:tcPr>
            <w:tcW w:w="425" w:type="dxa"/>
            <w:shd w:val="solid" w:color="FFFFFF" w:fill="auto"/>
          </w:tcPr>
          <w:p w:rsidR="002D37B1" w:rsidRPr="000275B4" w:rsidRDefault="002D37B1" w:rsidP="00DD2F7B">
            <w:pPr>
              <w:pStyle w:val="TAR"/>
              <w:rPr>
                <w:sz w:val="16"/>
                <w:szCs w:val="16"/>
              </w:rPr>
            </w:pPr>
          </w:p>
        </w:tc>
        <w:tc>
          <w:tcPr>
            <w:tcW w:w="425" w:type="dxa"/>
            <w:shd w:val="solid" w:color="FFFFFF" w:fill="auto"/>
          </w:tcPr>
          <w:p w:rsidR="002D37B1" w:rsidRPr="000275B4" w:rsidRDefault="002D37B1" w:rsidP="00DD2F7B">
            <w:pPr>
              <w:pStyle w:val="TAC"/>
              <w:rPr>
                <w:sz w:val="16"/>
                <w:szCs w:val="16"/>
              </w:rPr>
            </w:pPr>
          </w:p>
        </w:tc>
        <w:tc>
          <w:tcPr>
            <w:tcW w:w="4962" w:type="dxa"/>
            <w:shd w:val="solid" w:color="FFFFFF" w:fill="auto"/>
          </w:tcPr>
          <w:p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rsidR="002D37B1" w:rsidRDefault="002D37B1" w:rsidP="00DD2F7B">
            <w:pPr>
              <w:pStyle w:val="TAC"/>
              <w:rPr>
                <w:sz w:val="16"/>
                <w:szCs w:val="16"/>
                <w:lang w:val="en-AU" w:eastAsia="ko-KR"/>
              </w:rPr>
            </w:pPr>
            <w:r>
              <w:rPr>
                <w:sz w:val="16"/>
                <w:szCs w:val="16"/>
                <w:lang w:val="en-AU" w:eastAsia="ko-KR"/>
              </w:rPr>
              <w:t>1.0.1</w:t>
            </w:r>
          </w:p>
        </w:tc>
      </w:tr>
      <w:tr w:rsidR="00843CF5" w:rsidRPr="000275B4" w:rsidTr="00DD2F7B">
        <w:tc>
          <w:tcPr>
            <w:tcW w:w="800" w:type="dxa"/>
            <w:shd w:val="solid" w:color="FFFFFF" w:fill="auto"/>
          </w:tcPr>
          <w:p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rsidR="00843CF5" w:rsidRDefault="00843CF5" w:rsidP="00DD2F7B">
            <w:pPr>
              <w:pStyle w:val="TAC"/>
              <w:rPr>
                <w:sz w:val="16"/>
                <w:szCs w:val="16"/>
                <w:lang w:eastAsia="ko-KR"/>
              </w:rPr>
            </w:pPr>
          </w:p>
        </w:tc>
        <w:tc>
          <w:tcPr>
            <w:tcW w:w="425" w:type="dxa"/>
            <w:shd w:val="solid" w:color="FFFFFF" w:fill="auto"/>
          </w:tcPr>
          <w:p w:rsidR="00843CF5" w:rsidRPr="000275B4" w:rsidRDefault="00843CF5" w:rsidP="00DD2F7B">
            <w:pPr>
              <w:pStyle w:val="TAL"/>
              <w:rPr>
                <w:sz w:val="16"/>
                <w:szCs w:val="16"/>
              </w:rPr>
            </w:pPr>
          </w:p>
        </w:tc>
        <w:tc>
          <w:tcPr>
            <w:tcW w:w="425" w:type="dxa"/>
            <w:shd w:val="solid" w:color="FFFFFF" w:fill="auto"/>
          </w:tcPr>
          <w:p w:rsidR="00843CF5" w:rsidRPr="000275B4" w:rsidRDefault="00843CF5" w:rsidP="00DD2F7B">
            <w:pPr>
              <w:pStyle w:val="TAR"/>
              <w:rPr>
                <w:sz w:val="16"/>
                <w:szCs w:val="16"/>
              </w:rPr>
            </w:pPr>
          </w:p>
        </w:tc>
        <w:tc>
          <w:tcPr>
            <w:tcW w:w="425" w:type="dxa"/>
            <w:shd w:val="solid" w:color="FFFFFF" w:fill="auto"/>
          </w:tcPr>
          <w:p w:rsidR="00843CF5" w:rsidRPr="000275B4" w:rsidRDefault="00843CF5" w:rsidP="00DD2F7B">
            <w:pPr>
              <w:pStyle w:val="TAC"/>
              <w:rPr>
                <w:sz w:val="16"/>
                <w:szCs w:val="16"/>
              </w:rPr>
            </w:pPr>
          </w:p>
        </w:tc>
        <w:tc>
          <w:tcPr>
            <w:tcW w:w="4962" w:type="dxa"/>
            <w:shd w:val="solid" w:color="FFFFFF" w:fill="auto"/>
          </w:tcPr>
          <w:p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rsidTr="00DD2F7B">
        <w:tc>
          <w:tcPr>
            <w:tcW w:w="800" w:type="dxa"/>
            <w:shd w:val="solid" w:color="FFFFFF" w:fill="auto"/>
          </w:tcPr>
          <w:p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rsidR="00387D04" w:rsidRDefault="00387D04" w:rsidP="00DD2F7B">
            <w:pPr>
              <w:pStyle w:val="TAC"/>
              <w:rPr>
                <w:sz w:val="16"/>
                <w:szCs w:val="16"/>
                <w:lang w:eastAsia="ko-KR"/>
              </w:rPr>
            </w:pPr>
            <w:r>
              <w:rPr>
                <w:sz w:val="16"/>
                <w:szCs w:val="16"/>
                <w:lang w:eastAsia="ko-KR"/>
              </w:rPr>
              <w:t>CP-200174</w:t>
            </w:r>
          </w:p>
        </w:tc>
        <w:tc>
          <w:tcPr>
            <w:tcW w:w="425" w:type="dxa"/>
            <w:shd w:val="solid" w:color="FFFFFF" w:fill="auto"/>
          </w:tcPr>
          <w:p w:rsidR="00387D04" w:rsidRPr="000275B4" w:rsidRDefault="00387D04" w:rsidP="00DD2F7B">
            <w:pPr>
              <w:pStyle w:val="TAL"/>
              <w:rPr>
                <w:sz w:val="16"/>
                <w:szCs w:val="16"/>
              </w:rPr>
            </w:pPr>
          </w:p>
        </w:tc>
        <w:tc>
          <w:tcPr>
            <w:tcW w:w="425" w:type="dxa"/>
            <w:shd w:val="solid" w:color="FFFFFF" w:fill="auto"/>
          </w:tcPr>
          <w:p w:rsidR="00387D04" w:rsidRPr="000275B4" w:rsidRDefault="00387D04" w:rsidP="00DD2F7B">
            <w:pPr>
              <w:pStyle w:val="TAR"/>
              <w:rPr>
                <w:sz w:val="16"/>
                <w:szCs w:val="16"/>
              </w:rPr>
            </w:pPr>
          </w:p>
        </w:tc>
        <w:tc>
          <w:tcPr>
            <w:tcW w:w="425" w:type="dxa"/>
            <w:shd w:val="solid" w:color="FFFFFF" w:fill="auto"/>
          </w:tcPr>
          <w:p w:rsidR="00387D04" w:rsidRPr="000275B4" w:rsidRDefault="00387D04" w:rsidP="00DD2F7B">
            <w:pPr>
              <w:pStyle w:val="TAC"/>
              <w:rPr>
                <w:sz w:val="16"/>
                <w:szCs w:val="16"/>
              </w:rPr>
            </w:pPr>
          </w:p>
        </w:tc>
        <w:tc>
          <w:tcPr>
            <w:tcW w:w="4962" w:type="dxa"/>
            <w:shd w:val="solid" w:color="FFFFFF" w:fill="auto"/>
          </w:tcPr>
          <w:p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rsidR="00387D04" w:rsidRDefault="00387D04" w:rsidP="00DD2F7B">
            <w:pPr>
              <w:pStyle w:val="TAC"/>
              <w:rPr>
                <w:sz w:val="16"/>
                <w:szCs w:val="16"/>
                <w:lang w:val="en-AU" w:eastAsia="ko-KR"/>
              </w:rPr>
            </w:pPr>
            <w:r>
              <w:rPr>
                <w:sz w:val="16"/>
                <w:szCs w:val="16"/>
                <w:lang w:val="en-AU" w:eastAsia="ko-KR"/>
              </w:rPr>
              <w:t>2.0.0</w:t>
            </w:r>
          </w:p>
        </w:tc>
      </w:tr>
    </w:tbl>
    <w:p w:rsidR="00080512" w:rsidRDefault="00080512" w:rsidP="00007E62">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D66" w:rsidRDefault="00494D66">
      <w:r>
        <w:separator/>
      </w:r>
    </w:p>
  </w:endnote>
  <w:endnote w:type="continuationSeparator" w:id="0">
    <w:p w:rsidR="00494D66" w:rsidRDefault="0049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67F" w:rsidRDefault="00CC7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D66" w:rsidRDefault="00494D66">
      <w:r>
        <w:separator/>
      </w:r>
    </w:p>
  </w:footnote>
  <w:footnote w:type="continuationSeparator" w:id="0">
    <w:p w:rsidR="00494D66" w:rsidRDefault="0049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342">
      <w:rPr>
        <w:rFonts w:ascii="Arial" w:hAnsi="Arial" w:cs="Arial"/>
        <w:b/>
        <w:noProof/>
        <w:sz w:val="18"/>
        <w:szCs w:val="18"/>
      </w:rPr>
      <w:t>3GPP TS 24.588 V2.0.0 (2020-03)</w:t>
    </w:r>
    <w:r>
      <w:rPr>
        <w:rFonts w:ascii="Arial" w:hAnsi="Arial" w:cs="Arial"/>
        <w:b/>
        <w:sz w:val="18"/>
        <w:szCs w:val="18"/>
      </w:rPr>
      <w:fldChar w:fldCharType="end"/>
    </w:r>
  </w:p>
  <w:p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72">
      <w:rPr>
        <w:rFonts w:ascii="Arial" w:hAnsi="Arial" w:cs="Arial"/>
        <w:b/>
        <w:noProof/>
        <w:sz w:val="18"/>
        <w:szCs w:val="18"/>
      </w:rPr>
      <w:t>7</w:t>
    </w:r>
    <w:r>
      <w:rPr>
        <w:rFonts w:ascii="Arial" w:hAnsi="Arial" w:cs="Arial"/>
        <w:b/>
        <w:sz w:val="18"/>
        <w:szCs w:val="18"/>
      </w:rPr>
      <w:fldChar w:fldCharType="end"/>
    </w:r>
  </w:p>
  <w:p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342">
      <w:rPr>
        <w:rFonts w:ascii="Arial" w:hAnsi="Arial" w:cs="Arial"/>
        <w:b/>
        <w:noProof/>
        <w:sz w:val="18"/>
        <w:szCs w:val="18"/>
      </w:rPr>
      <w:t>Release 16</w:t>
    </w:r>
    <w:r>
      <w:rPr>
        <w:rFonts w:ascii="Arial" w:hAnsi="Arial" w:cs="Arial"/>
        <w:b/>
        <w:sz w:val="18"/>
        <w:szCs w:val="18"/>
      </w:rPr>
      <w:fldChar w:fldCharType="end"/>
    </w:r>
  </w:p>
  <w:p w:rsidR="00CC767F" w:rsidRDefault="00CC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7208"/>
    <w:rsid w:val="000275B4"/>
    <w:rsid w:val="00031F6F"/>
    <w:rsid w:val="00033397"/>
    <w:rsid w:val="00040095"/>
    <w:rsid w:val="00042E05"/>
    <w:rsid w:val="00051834"/>
    <w:rsid w:val="00054A22"/>
    <w:rsid w:val="00062023"/>
    <w:rsid w:val="000655A6"/>
    <w:rsid w:val="00070095"/>
    <w:rsid w:val="00080512"/>
    <w:rsid w:val="00092A48"/>
    <w:rsid w:val="000C47C3"/>
    <w:rsid w:val="000D58AB"/>
    <w:rsid w:val="00132503"/>
    <w:rsid w:val="00133525"/>
    <w:rsid w:val="0017014C"/>
    <w:rsid w:val="00173636"/>
    <w:rsid w:val="001A4C42"/>
    <w:rsid w:val="001C21C3"/>
    <w:rsid w:val="001C2229"/>
    <w:rsid w:val="001D02C2"/>
    <w:rsid w:val="001E676C"/>
    <w:rsid w:val="001F0C1D"/>
    <w:rsid w:val="001F1132"/>
    <w:rsid w:val="001F168B"/>
    <w:rsid w:val="00207CB9"/>
    <w:rsid w:val="002347A2"/>
    <w:rsid w:val="0025262C"/>
    <w:rsid w:val="0026300E"/>
    <w:rsid w:val="002675F0"/>
    <w:rsid w:val="002B6339"/>
    <w:rsid w:val="002D37B1"/>
    <w:rsid w:val="002E00EE"/>
    <w:rsid w:val="00313142"/>
    <w:rsid w:val="00315252"/>
    <w:rsid w:val="003172DC"/>
    <w:rsid w:val="0032423D"/>
    <w:rsid w:val="003348C0"/>
    <w:rsid w:val="00353504"/>
    <w:rsid w:val="0035462D"/>
    <w:rsid w:val="0035576A"/>
    <w:rsid w:val="003765B8"/>
    <w:rsid w:val="00381293"/>
    <w:rsid w:val="00387D04"/>
    <w:rsid w:val="003B5128"/>
    <w:rsid w:val="003C3971"/>
    <w:rsid w:val="00423334"/>
    <w:rsid w:val="004345EC"/>
    <w:rsid w:val="004521EB"/>
    <w:rsid w:val="00480807"/>
    <w:rsid w:val="00494D66"/>
    <w:rsid w:val="00495544"/>
    <w:rsid w:val="004D3578"/>
    <w:rsid w:val="004E0D03"/>
    <w:rsid w:val="004E213A"/>
    <w:rsid w:val="004F0988"/>
    <w:rsid w:val="004F3340"/>
    <w:rsid w:val="0053388B"/>
    <w:rsid w:val="00535773"/>
    <w:rsid w:val="00543E6C"/>
    <w:rsid w:val="005516D8"/>
    <w:rsid w:val="00565087"/>
    <w:rsid w:val="00586B88"/>
    <w:rsid w:val="005D2E01"/>
    <w:rsid w:val="005D7526"/>
    <w:rsid w:val="005E44FC"/>
    <w:rsid w:val="005F77E3"/>
    <w:rsid w:val="00601F45"/>
    <w:rsid w:val="00602AEA"/>
    <w:rsid w:val="00614FDF"/>
    <w:rsid w:val="0063543D"/>
    <w:rsid w:val="00640061"/>
    <w:rsid w:val="006437A1"/>
    <w:rsid w:val="00647114"/>
    <w:rsid w:val="006739FB"/>
    <w:rsid w:val="00674A33"/>
    <w:rsid w:val="006A2342"/>
    <w:rsid w:val="006A323F"/>
    <w:rsid w:val="006B30D0"/>
    <w:rsid w:val="006B3FA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4DCE"/>
    <w:rsid w:val="007B600E"/>
    <w:rsid w:val="007C0DDA"/>
    <w:rsid w:val="007F0F4A"/>
    <w:rsid w:val="007F5B8D"/>
    <w:rsid w:val="008028A4"/>
    <w:rsid w:val="00822134"/>
    <w:rsid w:val="00830747"/>
    <w:rsid w:val="008434C8"/>
    <w:rsid w:val="00843CF5"/>
    <w:rsid w:val="008768CA"/>
    <w:rsid w:val="00881283"/>
    <w:rsid w:val="008A538B"/>
    <w:rsid w:val="008C384C"/>
    <w:rsid w:val="008F43EC"/>
    <w:rsid w:val="0090271F"/>
    <w:rsid w:val="00902E23"/>
    <w:rsid w:val="00903049"/>
    <w:rsid w:val="009114D7"/>
    <w:rsid w:val="0091348E"/>
    <w:rsid w:val="00917CCB"/>
    <w:rsid w:val="00917EE4"/>
    <w:rsid w:val="00942EC2"/>
    <w:rsid w:val="00943B47"/>
    <w:rsid w:val="009639D7"/>
    <w:rsid w:val="00964D6E"/>
    <w:rsid w:val="009C2279"/>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BF1342"/>
    <w:rsid w:val="00BF5AFA"/>
    <w:rsid w:val="00C1496A"/>
    <w:rsid w:val="00C165D4"/>
    <w:rsid w:val="00C33079"/>
    <w:rsid w:val="00C41E4A"/>
    <w:rsid w:val="00C45231"/>
    <w:rsid w:val="00C61FC3"/>
    <w:rsid w:val="00C72833"/>
    <w:rsid w:val="00C80F1D"/>
    <w:rsid w:val="00C86F8B"/>
    <w:rsid w:val="00C93F40"/>
    <w:rsid w:val="00CA3D0C"/>
    <w:rsid w:val="00CB2180"/>
    <w:rsid w:val="00CC767F"/>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16509"/>
    <w:rsid w:val="00E41CB4"/>
    <w:rsid w:val="00E44582"/>
    <w:rsid w:val="00E77645"/>
    <w:rsid w:val="00EB4C84"/>
    <w:rsid w:val="00EC4A25"/>
    <w:rsid w:val="00EE41D3"/>
    <w:rsid w:val="00EF2414"/>
    <w:rsid w:val="00EF3B92"/>
    <w:rsid w:val="00F025A2"/>
    <w:rsid w:val="00F04712"/>
    <w:rsid w:val="00F22EC7"/>
    <w:rsid w:val="00F278F8"/>
    <w:rsid w:val="00F325C8"/>
    <w:rsid w:val="00F64F40"/>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33FB7-90D8-4EB0-B6FE-E8875D4C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57</Pages>
  <Words>14040</Words>
  <Characters>80029</Characters>
  <Application>Microsoft Office Word</Application>
  <DocSecurity>0</DocSecurity>
  <Lines>666</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6</cp:revision>
  <cp:lastPrinted>2019-02-25T14:05:00Z</cp:lastPrinted>
  <dcterms:created xsi:type="dcterms:W3CDTF">2020-03-06T04:47:00Z</dcterms:created>
  <dcterms:modified xsi:type="dcterms:W3CDTF">2020-03-06T12:50:00Z</dcterms:modified>
</cp:coreProperties>
</file>