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493791BC" w:rsidR="004F0988" w:rsidRPr="008C0084" w:rsidRDefault="004F0988" w:rsidP="00133525">
            <w:pPr>
              <w:pStyle w:val="ZA"/>
              <w:framePr w:w="0" w:hRule="auto" w:wrap="auto" w:vAnchor="margin" w:hAnchor="text" w:yAlign="inline"/>
              <w:rPr>
                <w:b/>
                <w:noProof w:val="0"/>
                <w:sz w:val="20"/>
              </w:rPr>
            </w:pPr>
            <w:bookmarkStart w:id="0" w:name="page1"/>
            <w:r w:rsidRPr="008C0084">
              <w:rPr>
                <w:b/>
                <w:noProof w:val="0"/>
                <w:sz w:val="20"/>
              </w:rPr>
              <w:t xml:space="preserve">3GPP </w:t>
            </w:r>
            <w:r w:rsidR="008E33F7" w:rsidRPr="008C0084">
              <w:rPr>
                <w:b/>
                <w:noProof w:val="0"/>
                <w:sz w:val="20"/>
              </w:rPr>
              <w:t>TS 24.587</w:t>
            </w:r>
            <w:r w:rsidRPr="00133525">
              <w:rPr>
                <w:sz w:val="64"/>
              </w:rPr>
              <w:t xml:space="preserve"> </w:t>
            </w:r>
            <w:r w:rsidRPr="008C0084">
              <w:rPr>
                <w:b/>
                <w:noProof w:val="0"/>
                <w:sz w:val="20"/>
              </w:rPr>
              <w:t>V</w:t>
            </w:r>
            <w:r w:rsidR="008E33F7" w:rsidRPr="008C0084">
              <w:rPr>
                <w:b/>
                <w:noProof w:val="0"/>
                <w:sz w:val="20"/>
              </w:rPr>
              <w:t>17.</w:t>
            </w:r>
            <w:r w:rsidR="006E0CC9" w:rsidRPr="008C0084">
              <w:rPr>
                <w:b/>
                <w:noProof w:val="0"/>
                <w:sz w:val="20"/>
              </w:rPr>
              <w:t>4</w:t>
            </w:r>
            <w:r w:rsidR="008E33F7" w:rsidRPr="008C0084">
              <w:rPr>
                <w:b/>
                <w:noProof w:val="0"/>
                <w:sz w:val="20"/>
              </w:rPr>
              <w:t xml:space="preserve">.0 </w:t>
            </w:r>
            <w:r w:rsidRPr="008C0084">
              <w:rPr>
                <w:b/>
                <w:noProof w:val="0"/>
                <w:sz w:val="20"/>
              </w:rPr>
              <w:t>(</w:t>
            </w:r>
            <w:r w:rsidR="008E33F7" w:rsidRPr="008C0084">
              <w:rPr>
                <w:b/>
                <w:noProof w:val="0"/>
                <w:sz w:val="20"/>
              </w:rPr>
              <w:t>20</w:t>
            </w:r>
            <w:r w:rsidR="008E33F7">
              <w:rPr>
                <w:sz w:val="32"/>
              </w:rPr>
              <w:t>2</w:t>
            </w:r>
            <w:r w:rsidR="008E33F7" w:rsidRPr="008C0084">
              <w:rPr>
                <w:b/>
                <w:noProof w:val="0"/>
                <w:sz w:val="20"/>
              </w:rPr>
              <w:t>1-</w:t>
            </w:r>
            <w:r w:rsidR="006E0CC9" w:rsidRPr="008C0084">
              <w:rPr>
                <w:b/>
                <w:noProof w:val="0"/>
                <w:sz w:val="20"/>
              </w:rPr>
              <w:t>12</w:t>
            </w:r>
            <w:r w:rsidRPr="008C0084">
              <w:rPr>
                <w:b/>
                <w:noProof w:val="0"/>
                <w:sz w:val="20"/>
              </w:rPr>
              <w:t>)</w:t>
            </w:r>
          </w:p>
        </w:tc>
      </w:tr>
      <w:tr w:rsidR="004F0988" w:rsidRPr="008C0084" w14:paraId="0FFD4F19" w14:textId="77777777" w:rsidTr="005E4BB2">
        <w:trPr>
          <w:trHeight w:hRule="exact" w:val="1134"/>
        </w:trPr>
        <w:tc>
          <w:tcPr>
            <w:tcW w:w="10423" w:type="dxa"/>
            <w:gridSpan w:val="2"/>
            <w:shd w:val="clear" w:color="auto" w:fill="auto"/>
          </w:tcPr>
          <w:p w14:paraId="5AB75458" w14:textId="1B40E1CF" w:rsidR="008E33F7" w:rsidRPr="008C0084" w:rsidRDefault="004F0988" w:rsidP="008E33F7">
            <w:pPr>
              <w:pStyle w:val="ZB"/>
              <w:framePr w:w="0" w:hRule="auto" w:wrap="auto" w:vAnchor="margin" w:hAnchor="text" w:yAlign="inline"/>
              <w:rPr>
                <w:b/>
                <w:i w:val="0"/>
                <w:noProof w:val="0"/>
              </w:rPr>
            </w:pPr>
            <w:r w:rsidRPr="008C0084">
              <w:rPr>
                <w:b/>
                <w:i w:val="0"/>
                <w:noProof w:val="0"/>
              </w:rPr>
              <w:t>Techn</w:t>
            </w:r>
            <w:r w:rsidRPr="008E33F7">
              <w:t>i</w:t>
            </w:r>
            <w:r w:rsidRPr="008C0084">
              <w:rPr>
                <w:b/>
                <w:i w:val="0"/>
                <w:noProof w:val="0"/>
              </w:rPr>
              <w:t xml:space="preserve">cal </w:t>
            </w:r>
            <w:bookmarkStart w:id="1" w:name="spectype2"/>
            <w:r w:rsidRPr="008C0084">
              <w:rPr>
                <w:b/>
                <w:i w:val="0"/>
                <w:noProof w:val="0"/>
              </w:rPr>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8C0084" w:rsidRDefault="004F0988" w:rsidP="00133525">
            <w:pPr>
              <w:pStyle w:val="ZT"/>
              <w:framePr w:wrap="auto" w:hAnchor="text" w:yAlign="inline"/>
              <w:rPr>
                <w:sz w:val="20"/>
              </w:rPr>
            </w:pPr>
            <w:r w:rsidRPr="008C0084">
              <w:rPr>
                <w:sz w:val="20"/>
              </w:rPr>
              <w:t>3rd Generation</w:t>
            </w:r>
            <w:r w:rsidRPr="004D3578">
              <w:t xml:space="preserve"> </w:t>
            </w:r>
            <w:r w:rsidRPr="008C0084">
              <w:rPr>
                <w:sz w:val="20"/>
              </w:rPr>
              <w:t>Partnership Project;</w:t>
            </w:r>
          </w:p>
          <w:p w14:paraId="21145489" w14:textId="77777777" w:rsidR="008E33F7" w:rsidRPr="008C0084" w:rsidRDefault="008E33F7" w:rsidP="008E33F7">
            <w:pPr>
              <w:pStyle w:val="ZT"/>
              <w:framePr w:wrap="auto" w:hAnchor="text" w:yAlign="inline"/>
              <w:rPr>
                <w:sz w:val="20"/>
              </w:rPr>
            </w:pPr>
            <w:r w:rsidRPr="008C0084">
              <w:rPr>
                <w:sz w:val="20"/>
              </w:rPr>
              <w:t>Technical Sp</w:t>
            </w:r>
            <w:r w:rsidRPr="004D3578">
              <w:t>e</w:t>
            </w:r>
            <w:r w:rsidRPr="008C0084">
              <w:rPr>
                <w:sz w:val="20"/>
              </w:rPr>
              <w:t>cification Gro</w:t>
            </w:r>
            <w:r w:rsidRPr="004D3578">
              <w:t>u</w:t>
            </w:r>
            <w:r w:rsidRPr="008C0084">
              <w:rPr>
                <w:sz w:val="20"/>
              </w:rPr>
              <w:t>p Core Network and Terminals;</w:t>
            </w:r>
          </w:p>
          <w:p w14:paraId="23FBC444" w14:textId="77777777" w:rsidR="008E33F7" w:rsidRPr="004D3578" w:rsidRDefault="008E33F7" w:rsidP="008E33F7">
            <w:pPr>
              <w:pStyle w:val="ZT"/>
              <w:framePr w:wrap="auto" w:hAnchor="text" w:yAlign="inline"/>
            </w:pPr>
            <w:r w:rsidRPr="008C0084">
              <w:rPr>
                <w:sz w:val="20"/>
              </w:rPr>
              <w:t>Veh</w:t>
            </w:r>
            <w:r w:rsidRPr="006C4B8B">
              <w:t>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021</w:t>
            </w:r>
            <w:bookmarkEnd w:id="7"/>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2FB95CD2" w14:textId="62841E22" w:rsidR="00D20B0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20B05">
        <w:t>Foreword</w:t>
      </w:r>
      <w:r w:rsidR="00D20B05">
        <w:tab/>
      </w:r>
      <w:r w:rsidR="00D20B05">
        <w:fldChar w:fldCharType="begin" w:fldLock="1"/>
      </w:r>
      <w:r w:rsidR="00D20B05">
        <w:instrText xml:space="preserve"> PAGEREF _Toc92273787 \h </w:instrText>
      </w:r>
      <w:r w:rsidR="00D20B05">
        <w:fldChar w:fldCharType="separate"/>
      </w:r>
      <w:r w:rsidR="00D20B05">
        <w:t>7</w:t>
      </w:r>
      <w:r w:rsidR="00D20B05">
        <w:fldChar w:fldCharType="end"/>
      </w:r>
    </w:p>
    <w:p w14:paraId="752AB86E" w14:textId="1322E487" w:rsidR="00D20B05" w:rsidRDefault="00D20B0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_Toc92273788 \h </w:instrText>
      </w:r>
      <w:r>
        <w:fldChar w:fldCharType="separate"/>
      </w:r>
      <w:r>
        <w:t>9</w:t>
      </w:r>
      <w:r>
        <w:fldChar w:fldCharType="end"/>
      </w:r>
    </w:p>
    <w:p w14:paraId="02F2537E" w14:textId="379BF964" w:rsidR="00D20B05" w:rsidRDefault="00D20B0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_Toc92273789 \h </w:instrText>
      </w:r>
      <w:r>
        <w:fldChar w:fldCharType="separate"/>
      </w:r>
      <w:r>
        <w:t>9</w:t>
      </w:r>
      <w:r>
        <w:fldChar w:fldCharType="end"/>
      </w:r>
    </w:p>
    <w:p w14:paraId="2579C23F" w14:textId="594D60F9" w:rsidR="00D20B05" w:rsidRDefault="00D20B0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_Toc92273790 \h </w:instrText>
      </w:r>
      <w:r>
        <w:fldChar w:fldCharType="separate"/>
      </w:r>
      <w:r>
        <w:t>10</w:t>
      </w:r>
      <w:r>
        <w:fldChar w:fldCharType="end"/>
      </w:r>
    </w:p>
    <w:p w14:paraId="4B1DAA94" w14:textId="4EE18337" w:rsidR="00D20B05" w:rsidRDefault="00D20B0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_Toc92273791 \h </w:instrText>
      </w:r>
      <w:r>
        <w:fldChar w:fldCharType="separate"/>
      </w:r>
      <w:r>
        <w:t>10</w:t>
      </w:r>
      <w:r>
        <w:fldChar w:fldCharType="end"/>
      </w:r>
    </w:p>
    <w:p w14:paraId="4C25C961" w14:textId="23B55C13" w:rsidR="00D20B05" w:rsidRDefault="00D20B0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_Toc92273792 \h </w:instrText>
      </w:r>
      <w:r>
        <w:fldChar w:fldCharType="separate"/>
      </w:r>
      <w:r>
        <w:t>11</w:t>
      </w:r>
      <w:r>
        <w:fldChar w:fldCharType="end"/>
      </w:r>
    </w:p>
    <w:p w14:paraId="60AB715E" w14:textId="22589CA1" w:rsidR="00D20B05" w:rsidRDefault="00D20B0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_Toc92273793 \h </w:instrText>
      </w:r>
      <w:r>
        <w:fldChar w:fldCharType="separate"/>
      </w:r>
      <w:r>
        <w:t>11</w:t>
      </w:r>
      <w:r>
        <w:fldChar w:fldCharType="end"/>
      </w:r>
    </w:p>
    <w:p w14:paraId="2C2908E7" w14:textId="3979E42F" w:rsidR="00D20B05" w:rsidRDefault="00D20B0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_Toc92273794 \h </w:instrText>
      </w:r>
      <w:r>
        <w:fldChar w:fldCharType="separate"/>
      </w:r>
      <w:r>
        <w:t>12</w:t>
      </w:r>
      <w:r>
        <w:fldChar w:fldCharType="end"/>
      </w:r>
    </w:p>
    <w:p w14:paraId="3D475305" w14:textId="2959D25B" w:rsidR="00D20B05" w:rsidRDefault="00D20B05">
      <w:pPr>
        <w:pStyle w:val="TOC2"/>
        <w:rPr>
          <w:rFonts w:asciiTheme="minorHAnsi" w:eastAsiaTheme="minorEastAsia" w:hAnsiTheme="minorHAnsi" w:cstheme="minorBidi"/>
          <w:sz w:val="22"/>
          <w:szCs w:val="22"/>
          <w:lang w:eastAsia="en-GB"/>
        </w:rPr>
      </w:pPr>
      <w:r w:rsidRPr="00293965">
        <w:rPr>
          <w:lang w:val="en-US"/>
        </w:rPr>
        <w:t>5.1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_Toc92273795 \h </w:instrText>
      </w:r>
      <w:r>
        <w:fldChar w:fldCharType="separate"/>
      </w:r>
      <w:r>
        <w:t>12</w:t>
      </w:r>
      <w:r>
        <w:fldChar w:fldCharType="end"/>
      </w:r>
    </w:p>
    <w:p w14:paraId="7448BD22" w14:textId="52D3433C" w:rsidR="00D20B05" w:rsidRDefault="00D20B05">
      <w:pPr>
        <w:pStyle w:val="TOC2"/>
        <w:rPr>
          <w:rFonts w:asciiTheme="minorHAnsi" w:eastAsiaTheme="minorEastAsia" w:hAnsiTheme="minorHAnsi" w:cstheme="minorBidi"/>
          <w:sz w:val="22"/>
          <w:szCs w:val="22"/>
          <w:lang w:eastAsia="en-GB"/>
        </w:rPr>
      </w:pPr>
      <w:r w:rsidRPr="00293965">
        <w:rPr>
          <w:lang w:val="en-US"/>
        </w:rPr>
        <w:t>5.2</w:t>
      </w:r>
      <w:r>
        <w:rPr>
          <w:rFonts w:asciiTheme="minorHAnsi" w:eastAsiaTheme="minorEastAsia" w:hAnsiTheme="minorHAnsi" w:cstheme="minorBidi"/>
          <w:sz w:val="22"/>
          <w:szCs w:val="22"/>
          <w:lang w:eastAsia="en-GB"/>
        </w:rPr>
        <w:tab/>
      </w:r>
      <w:r w:rsidRPr="00293965">
        <w:rPr>
          <w:lang w:val="en-US"/>
        </w:rPr>
        <w:t xml:space="preserve">Configuration and precedence of V2X </w:t>
      </w:r>
      <w:r>
        <w:t xml:space="preserve">configuration </w:t>
      </w:r>
      <w:r w:rsidRPr="00293965">
        <w:rPr>
          <w:lang w:val="en-US"/>
        </w:rPr>
        <w:t>parameters</w:t>
      </w:r>
      <w:r>
        <w:tab/>
      </w:r>
      <w:r>
        <w:fldChar w:fldCharType="begin" w:fldLock="1"/>
      </w:r>
      <w:r>
        <w:instrText xml:space="preserve"> PAGEREF _Toc92273796 \h </w:instrText>
      </w:r>
      <w:r>
        <w:fldChar w:fldCharType="separate"/>
      </w:r>
      <w:r>
        <w:t>12</w:t>
      </w:r>
      <w:r>
        <w:fldChar w:fldCharType="end"/>
      </w:r>
    </w:p>
    <w:p w14:paraId="258CA4C9" w14:textId="11E25927" w:rsidR="00D20B05" w:rsidRDefault="00D20B05">
      <w:pPr>
        <w:pStyle w:val="TOC3"/>
        <w:rPr>
          <w:rFonts w:asciiTheme="minorHAnsi" w:eastAsiaTheme="minorEastAsia" w:hAnsiTheme="minorHAnsi" w:cstheme="minorBidi"/>
          <w:sz w:val="22"/>
          <w:szCs w:val="22"/>
          <w:lang w:eastAsia="en-GB"/>
        </w:rPr>
      </w:pPr>
      <w:r w:rsidRPr="00293965">
        <w:rPr>
          <w:lang w:val="en-US"/>
        </w:rPr>
        <w:t>5.2.1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_Toc92273797 \h </w:instrText>
      </w:r>
      <w:r>
        <w:fldChar w:fldCharType="separate"/>
      </w:r>
      <w:r>
        <w:t>12</w:t>
      </w:r>
      <w:r>
        <w:fldChar w:fldCharType="end"/>
      </w:r>
    </w:p>
    <w:p w14:paraId="1F9A67FF" w14:textId="70D79EDB" w:rsidR="00D20B05" w:rsidRDefault="00D20B05">
      <w:pPr>
        <w:pStyle w:val="TOC3"/>
        <w:rPr>
          <w:rFonts w:asciiTheme="minorHAnsi" w:eastAsiaTheme="minorEastAsia" w:hAnsiTheme="minorHAnsi" w:cstheme="minorBidi"/>
          <w:sz w:val="22"/>
          <w:szCs w:val="22"/>
          <w:lang w:eastAsia="en-GB"/>
        </w:rPr>
      </w:pPr>
      <w:r w:rsidRPr="00293965">
        <w:rPr>
          <w:lang w:val="en-US"/>
        </w:rPr>
        <w:t>5.2.2</w:t>
      </w:r>
      <w:r>
        <w:rPr>
          <w:rFonts w:asciiTheme="minorHAnsi" w:eastAsiaTheme="minorEastAsia" w:hAnsiTheme="minorHAnsi" w:cstheme="minorBidi"/>
          <w:sz w:val="22"/>
          <w:szCs w:val="22"/>
          <w:lang w:eastAsia="en-GB"/>
        </w:rPr>
        <w:tab/>
      </w:r>
      <w:r w:rsidRPr="00293965">
        <w:rPr>
          <w:lang w:val="en-US"/>
        </w:rPr>
        <w:t xml:space="preserve">Precedence of V2X </w:t>
      </w:r>
      <w:r>
        <w:t xml:space="preserve">configuration </w:t>
      </w:r>
      <w:r w:rsidRPr="00293965">
        <w:rPr>
          <w:lang w:val="en-US"/>
        </w:rPr>
        <w:t>parameters</w:t>
      </w:r>
      <w:r>
        <w:tab/>
      </w:r>
      <w:r>
        <w:fldChar w:fldCharType="begin" w:fldLock="1"/>
      </w:r>
      <w:r>
        <w:instrText xml:space="preserve"> PAGEREF _Toc92273798 \h </w:instrText>
      </w:r>
      <w:r>
        <w:fldChar w:fldCharType="separate"/>
      </w:r>
      <w:r>
        <w:t>12</w:t>
      </w:r>
      <w:r>
        <w:fldChar w:fldCharType="end"/>
      </w:r>
    </w:p>
    <w:p w14:paraId="0194653A" w14:textId="047B5420" w:rsidR="00D20B05" w:rsidRDefault="00D20B05">
      <w:pPr>
        <w:pStyle w:val="TOC3"/>
        <w:rPr>
          <w:rFonts w:asciiTheme="minorHAnsi" w:eastAsiaTheme="minorEastAsia" w:hAnsiTheme="minorHAnsi" w:cstheme="minorBidi"/>
          <w:sz w:val="22"/>
          <w:szCs w:val="22"/>
          <w:lang w:eastAsia="en-GB"/>
        </w:rPr>
      </w:pPr>
      <w:r w:rsidRPr="00293965">
        <w:rPr>
          <w:lang w:val="en-US"/>
        </w:rPr>
        <w:t>5.2.3</w:t>
      </w:r>
      <w:r>
        <w:rPr>
          <w:rFonts w:asciiTheme="minorHAnsi" w:eastAsiaTheme="minorEastAsia" w:hAnsiTheme="minorHAnsi" w:cstheme="minorBidi"/>
          <w:sz w:val="22"/>
          <w:szCs w:val="22"/>
          <w:lang w:eastAsia="en-GB"/>
        </w:rPr>
        <w:tab/>
      </w:r>
      <w:r w:rsidRPr="00293965">
        <w:rPr>
          <w:lang w:val="en-US"/>
        </w:rPr>
        <w:t>Configuration parameters for V2X communication over PC5</w:t>
      </w:r>
      <w:r>
        <w:tab/>
      </w:r>
      <w:r>
        <w:fldChar w:fldCharType="begin" w:fldLock="1"/>
      </w:r>
      <w:r>
        <w:instrText xml:space="preserve"> PAGEREF _Toc92273799 \h </w:instrText>
      </w:r>
      <w:r>
        <w:fldChar w:fldCharType="separate"/>
      </w:r>
      <w:r>
        <w:t>12</w:t>
      </w:r>
      <w:r>
        <w:fldChar w:fldCharType="end"/>
      </w:r>
    </w:p>
    <w:p w14:paraId="34FC0F67" w14:textId="39220DB9" w:rsidR="00D20B05" w:rsidRDefault="00D20B05">
      <w:pPr>
        <w:pStyle w:val="TOC3"/>
        <w:rPr>
          <w:rFonts w:asciiTheme="minorHAnsi" w:eastAsiaTheme="minorEastAsia" w:hAnsiTheme="minorHAnsi" w:cstheme="minorBidi"/>
          <w:sz w:val="22"/>
          <w:szCs w:val="22"/>
          <w:lang w:eastAsia="en-GB"/>
        </w:rPr>
      </w:pPr>
      <w:r w:rsidRPr="00293965">
        <w:rPr>
          <w:lang w:val="en-US"/>
        </w:rPr>
        <w:t>5.2.4</w:t>
      </w:r>
      <w:r>
        <w:rPr>
          <w:rFonts w:asciiTheme="minorHAnsi" w:eastAsiaTheme="minorEastAsia" w:hAnsiTheme="minorHAnsi" w:cstheme="minorBidi"/>
          <w:sz w:val="22"/>
          <w:szCs w:val="22"/>
          <w:lang w:eastAsia="en-GB"/>
        </w:rPr>
        <w:tab/>
      </w:r>
      <w:r w:rsidRPr="00293965">
        <w:rPr>
          <w:lang w:val="en-US"/>
        </w:rPr>
        <w:t>Configuration parameters for V2X communication over Uu</w:t>
      </w:r>
      <w:r>
        <w:tab/>
      </w:r>
      <w:r>
        <w:fldChar w:fldCharType="begin" w:fldLock="1"/>
      </w:r>
      <w:r>
        <w:instrText xml:space="preserve"> PAGEREF _Toc92273800 \h </w:instrText>
      </w:r>
      <w:r>
        <w:fldChar w:fldCharType="separate"/>
      </w:r>
      <w:r>
        <w:t>14</w:t>
      </w:r>
      <w:r>
        <w:fldChar w:fldCharType="end"/>
      </w:r>
    </w:p>
    <w:p w14:paraId="44E7B823" w14:textId="50B32670" w:rsidR="00D20B05" w:rsidRDefault="00D20B05">
      <w:pPr>
        <w:pStyle w:val="TOC2"/>
        <w:rPr>
          <w:rFonts w:asciiTheme="minorHAnsi" w:eastAsiaTheme="minorEastAsia" w:hAnsiTheme="minorHAnsi" w:cstheme="minorBidi"/>
          <w:sz w:val="22"/>
          <w:szCs w:val="22"/>
          <w:lang w:eastAsia="en-GB"/>
        </w:rPr>
      </w:pPr>
      <w:r w:rsidRPr="00293965">
        <w:rPr>
          <w:lang w:val="en-US"/>
        </w:rPr>
        <w:t>5.3</w:t>
      </w:r>
      <w:r>
        <w:rPr>
          <w:rFonts w:asciiTheme="minorHAnsi" w:eastAsiaTheme="minorEastAsia" w:hAnsiTheme="minorHAnsi" w:cstheme="minorBidi"/>
          <w:sz w:val="22"/>
          <w:szCs w:val="22"/>
          <w:lang w:eastAsia="en-GB"/>
        </w:rPr>
        <w:tab/>
      </w:r>
      <w:r w:rsidRPr="00293965">
        <w:rPr>
          <w:lang w:val="en-US"/>
        </w:rPr>
        <w:t>Procedures</w:t>
      </w:r>
      <w:r>
        <w:tab/>
      </w:r>
      <w:r>
        <w:fldChar w:fldCharType="begin" w:fldLock="1"/>
      </w:r>
      <w:r>
        <w:instrText xml:space="preserve"> PAGEREF _Toc92273801 \h </w:instrText>
      </w:r>
      <w:r>
        <w:fldChar w:fldCharType="separate"/>
      </w:r>
      <w:r>
        <w:t>15</w:t>
      </w:r>
      <w:r>
        <w:fldChar w:fldCharType="end"/>
      </w:r>
    </w:p>
    <w:p w14:paraId="088FF444" w14:textId="1ABE9D87" w:rsidR="00D20B05" w:rsidRDefault="00D20B05">
      <w:pPr>
        <w:pStyle w:val="TOC3"/>
        <w:rPr>
          <w:rFonts w:asciiTheme="minorHAnsi" w:eastAsiaTheme="minorEastAsia" w:hAnsiTheme="minorHAnsi" w:cstheme="minorBidi"/>
          <w:sz w:val="22"/>
          <w:szCs w:val="22"/>
          <w:lang w:eastAsia="en-GB"/>
        </w:rPr>
      </w:pPr>
      <w:r w:rsidRPr="00293965">
        <w:rPr>
          <w:lang w:val="en-US"/>
        </w:rPr>
        <w:t>5.3.1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_Toc92273802 \h </w:instrText>
      </w:r>
      <w:r>
        <w:fldChar w:fldCharType="separate"/>
      </w:r>
      <w:r>
        <w:t>15</w:t>
      </w:r>
      <w:r>
        <w:fldChar w:fldCharType="end"/>
      </w:r>
    </w:p>
    <w:p w14:paraId="159A92E6" w14:textId="5C50FA88" w:rsidR="00D20B05" w:rsidRDefault="00D20B05">
      <w:pPr>
        <w:pStyle w:val="TOC3"/>
        <w:rPr>
          <w:rFonts w:asciiTheme="minorHAnsi" w:eastAsiaTheme="minorEastAsia" w:hAnsiTheme="minorHAnsi" w:cstheme="minorBidi"/>
          <w:sz w:val="22"/>
          <w:szCs w:val="22"/>
          <w:lang w:eastAsia="en-GB"/>
        </w:rPr>
      </w:pPr>
      <w:r w:rsidRPr="00293965">
        <w:rPr>
          <w:lang w:val="en-US"/>
        </w:rPr>
        <w:t>5.3.2</w:t>
      </w:r>
      <w:r>
        <w:rPr>
          <w:rFonts w:asciiTheme="minorHAnsi" w:eastAsiaTheme="minorEastAsia" w:hAnsiTheme="minorHAnsi" w:cstheme="minorBidi"/>
          <w:sz w:val="22"/>
          <w:szCs w:val="22"/>
          <w:lang w:eastAsia="en-GB"/>
        </w:rPr>
        <w:tab/>
      </w:r>
      <w:r w:rsidRPr="00293965">
        <w:rPr>
          <w:lang w:val="en-US"/>
        </w:rPr>
        <w:t>UE-requested V2X policy provisioning procedure</w:t>
      </w:r>
      <w:r>
        <w:tab/>
      </w:r>
      <w:r>
        <w:fldChar w:fldCharType="begin" w:fldLock="1"/>
      </w:r>
      <w:r>
        <w:instrText xml:space="preserve"> PAGEREF _Toc92273803 \h </w:instrText>
      </w:r>
      <w:r>
        <w:fldChar w:fldCharType="separate"/>
      </w:r>
      <w:r>
        <w:t>15</w:t>
      </w:r>
      <w:r>
        <w:fldChar w:fldCharType="end"/>
      </w:r>
    </w:p>
    <w:p w14:paraId="66022BE3" w14:textId="15619B7B" w:rsidR="00D20B05" w:rsidRDefault="00D20B05">
      <w:pPr>
        <w:pStyle w:val="TOC4"/>
        <w:rPr>
          <w:rFonts w:asciiTheme="minorHAnsi" w:eastAsiaTheme="minorEastAsia" w:hAnsiTheme="minorHAnsi" w:cstheme="minorBidi"/>
          <w:sz w:val="22"/>
          <w:szCs w:val="22"/>
          <w:lang w:eastAsia="en-GB"/>
        </w:rPr>
      </w:pPr>
      <w:r w:rsidRPr="00293965">
        <w:rPr>
          <w:lang w:val="en-US"/>
        </w:rPr>
        <w:t>5.3.2.1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_Toc92273804 \h </w:instrText>
      </w:r>
      <w:r>
        <w:fldChar w:fldCharType="separate"/>
      </w:r>
      <w:r>
        <w:t>15</w:t>
      </w:r>
      <w:r>
        <w:fldChar w:fldCharType="end"/>
      </w:r>
    </w:p>
    <w:p w14:paraId="7C5A955A" w14:textId="3412EFA8" w:rsidR="00D20B05" w:rsidRDefault="00D20B05">
      <w:pPr>
        <w:pStyle w:val="TOC4"/>
        <w:rPr>
          <w:rFonts w:asciiTheme="minorHAnsi" w:eastAsiaTheme="minorEastAsia" w:hAnsiTheme="minorHAnsi" w:cstheme="minorBidi"/>
          <w:sz w:val="22"/>
          <w:szCs w:val="22"/>
          <w:lang w:eastAsia="en-GB"/>
        </w:rPr>
      </w:pPr>
      <w:r w:rsidRPr="00293965">
        <w:rPr>
          <w:lang w:val="en-US"/>
        </w:rPr>
        <w:t>5.3.2.2</w:t>
      </w:r>
      <w:r>
        <w:rPr>
          <w:rFonts w:asciiTheme="minorHAnsi" w:eastAsiaTheme="minorEastAsia" w:hAnsiTheme="minorHAnsi" w:cstheme="minorBidi"/>
          <w:sz w:val="22"/>
          <w:szCs w:val="22"/>
          <w:lang w:eastAsia="en-GB"/>
        </w:rPr>
        <w:tab/>
      </w:r>
      <w:r w:rsidRPr="00293965">
        <w:rPr>
          <w:lang w:val="en-US"/>
        </w:rPr>
        <w:t>UE-requested V2X policy provisioning procedure initiation</w:t>
      </w:r>
      <w:r>
        <w:tab/>
      </w:r>
      <w:r>
        <w:fldChar w:fldCharType="begin" w:fldLock="1"/>
      </w:r>
      <w:r>
        <w:instrText xml:space="preserve"> PAGEREF _Toc92273805 \h </w:instrText>
      </w:r>
      <w:r>
        <w:fldChar w:fldCharType="separate"/>
      </w:r>
      <w:r>
        <w:t>15</w:t>
      </w:r>
      <w:r>
        <w:fldChar w:fldCharType="end"/>
      </w:r>
    </w:p>
    <w:p w14:paraId="3A20A17F" w14:textId="760F21CB" w:rsidR="00D20B05" w:rsidRDefault="00D20B05">
      <w:pPr>
        <w:pStyle w:val="TOC4"/>
        <w:rPr>
          <w:rFonts w:asciiTheme="minorHAnsi" w:eastAsiaTheme="minorEastAsia" w:hAnsiTheme="minorHAnsi" w:cstheme="minorBidi"/>
          <w:sz w:val="22"/>
          <w:szCs w:val="22"/>
          <w:lang w:eastAsia="en-GB"/>
        </w:rPr>
      </w:pPr>
      <w:r w:rsidRPr="00293965">
        <w:rPr>
          <w:lang w:val="en-US"/>
        </w:rPr>
        <w:t>5.3.2.3</w:t>
      </w:r>
      <w:r>
        <w:rPr>
          <w:rFonts w:asciiTheme="minorHAnsi" w:eastAsiaTheme="minorEastAsia" w:hAnsiTheme="minorHAnsi" w:cstheme="minorBidi"/>
          <w:sz w:val="22"/>
          <w:szCs w:val="22"/>
          <w:lang w:eastAsia="en-GB"/>
        </w:rPr>
        <w:tab/>
      </w:r>
      <w:r w:rsidRPr="00293965">
        <w:rPr>
          <w:lang w:val="en-US"/>
        </w:rPr>
        <w:t xml:space="preserve">UE-requested V2X policy provisioning procedure </w:t>
      </w:r>
      <w:r>
        <w:t>accepted by the network</w:t>
      </w:r>
      <w:r>
        <w:tab/>
      </w:r>
      <w:r>
        <w:fldChar w:fldCharType="begin" w:fldLock="1"/>
      </w:r>
      <w:r>
        <w:instrText xml:space="preserve"> PAGEREF _Toc92273806 \h </w:instrText>
      </w:r>
      <w:r>
        <w:fldChar w:fldCharType="separate"/>
      </w:r>
      <w:r>
        <w:t>16</w:t>
      </w:r>
      <w:r>
        <w:fldChar w:fldCharType="end"/>
      </w:r>
    </w:p>
    <w:p w14:paraId="10E04C19" w14:textId="0006BE92" w:rsidR="00D20B05" w:rsidRDefault="00D20B05">
      <w:pPr>
        <w:pStyle w:val="TOC4"/>
        <w:rPr>
          <w:rFonts w:asciiTheme="minorHAnsi" w:eastAsiaTheme="minorEastAsia" w:hAnsiTheme="minorHAnsi" w:cstheme="minorBidi"/>
          <w:sz w:val="22"/>
          <w:szCs w:val="22"/>
          <w:lang w:eastAsia="en-GB"/>
        </w:rPr>
      </w:pPr>
      <w:r w:rsidRPr="00293965">
        <w:rPr>
          <w:lang w:val="en-US"/>
        </w:rPr>
        <w:t>5.3.2.4</w:t>
      </w:r>
      <w:r>
        <w:rPr>
          <w:rFonts w:asciiTheme="minorHAnsi" w:eastAsiaTheme="minorEastAsia" w:hAnsiTheme="minorHAnsi" w:cstheme="minorBidi"/>
          <w:sz w:val="22"/>
          <w:szCs w:val="22"/>
          <w:lang w:eastAsia="en-GB"/>
        </w:rPr>
        <w:tab/>
      </w:r>
      <w:r w:rsidRPr="00293965">
        <w:rPr>
          <w:lang w:val="en-US"/>
        </w:rPr>
        <w:t xml:space="preserve">UE-requested V2X policy provisioning procedure not </w:t>
      </w:r>
      <w:r>
        <w:t>accepted by the network</w:t>
      </w:r>
      <w:r>
        <w:tab/>
      </w:r>
      <w:r>
        <w:fldChar w:fldCharType="begin" w:fldLock="1"/>
      </w:r>
      <w:r>
        <w:instrText xml:space="preserve"> PAGEREF _Toc92273807 \h </w:instrText>
      </w:r>
      <w:r>
        <w:fldChar w:fldCharType="separate"/>
      </w:r>
      <w:r>
        <w:t>16</w:t>
      </w:r>
      <w:r>
        <w:fldChar w:fldCharType="end"/>
      </w:r>
    </w:p>
    <w:p w14:paraId="07D40F16" w14:textId="4B2217FF" w:rsidR="00D20B05" w:rsidRDefault="00D20B05">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_Toc92273808 \h </w:instrText>
      </w:r>
      <w:r>
        <w:fldChar w:fldCharType="separate"/>
      </w:r>
      <w:r>
        <w:t>17</w:t>
      </w:r>
      <w:r>
        <w:fldChar w:fldCharType="end"/>
      </w:r>
    </w:p>
    <w:p w14:paraId="6D5374B7" w14:textId="1F9FE4A2" w:rsidR="00D20B05" w:rsidRDefault="00D20B05">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_Toc92273809 \h </w:instrText>
      </w:r>
      <w:r>
        <w:fldChar w:fldCharType="separate"/>
      </w:r>
      <w:r>
        <w:t>17</w:t>
      </w:r>
      <w:r>
        <w:fldChar w:fldCharType="end"/>
      </w:r>
    </w:p>
    <w:p w14:paraId="35B17363" w14:textId="19EF5A13" w:rsidR="00D20B05" w:rsidRDefault="00D20B0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_Toc92273810 \h </w:instrText>
      </w:r>
      <w:r>
        <w:fldChar w:fldCharType="separate"/>
      </w:r>
      <w:r>
        <w:t>17</w:t>
      </w:r>
      <w:r>
        <w:fldChar w:fldCharType="end"/>
      </w:r>
    </w:p>
    <w:p w14:paraId="73A46DCF" w14:textId="74716529" w:rsidR="00D20B05" w:rsidRDefault="00D20B05">
      <w:pPr>
        <w:pStyle w:val="TOC2"/>
        <w:rPr>
          <w:rFonts w:asciiTheme="minorHAnsi" w:eastAsiaTheme="minorEastAsia" w:hAnsiTheme="minorHAnsi" w:cstheme="minorBidi"/>
          <w:sz w:val="22"/>
          <w:szCs w:val="22"/>
          <w:lang w:eastAsia="en-GB"/>
        </w:rPr>
      </w:pPr>
      <w:r w:rsidRPr="00293965">
        <w:rPr>
          <w:lang w:val="en-US"/>
        </w:rPr>
        <w:t>6.1</w:t>
      </w:r>
      <w:r>
        <w:rPr>
          <w:rFonts w:asciiTheme="minorHAnsi" w:eastAsiaTheme="minorEastAsia" w:hAnsiTheme="minorHAnsi" w:cstheme="minorBidi"/>
          <w:sz w:val="22"/>
          <w:szCs w:val="22"/>
          <w:lang w:eastAsia="en-GB"/>
        </w:rPr>
        <w:tab/>
      </w:r>
      <w:r w:rsidRPr="00293965">
        <w:rPr>
          <w:lang w:val="en-US"/>
        </w:rPr>
        <w:t>V2X communication over PC5</w:t>
      </w:r>
      <w:r>
        <w:tab/>
      </w:r>
      <w:r>
        <w:fldChar w:fldCharType="begin" w:fldLock="1"/>
      </w:r>
      <w:r>
        <w:instrText xml:space="preserve"> PAGEREF _Toc92273811 \h </w:instrText>
      </w:r>
      <w:r>
        <w:fldChar w:fldCharType="separate"/>
      </w:r>
      <w:r>
        <w:t>17</w:t>
      </w:r>
      <w:r>
        <w:fldChar w:fldCharType="end"/>
      </w:r>
    </w:p>
    <w:p w14:paraId="06159E08" w14:textId="08E2C5D9" w:rsidR="00D20B05" w:rsidRDefault="00D20B05">
      <w:pPr>
        <w:pStyle w:val="TOC3"/>
        <w:rPr>
          <w:rFonts w:asciiTheme="minorHAnsi" w:eastAsiaTheme="minorEastAsia" w:hAnsiTheme="minorHAnsi" w:cstheme="minorBidi"/>
          <w:sz w:val="22"/>
          <w:szCs w:val="22"/>
          <w:lang w:eastAsia="en-GB"/>
        </w:rPr>
      </w:pPr>
      <w:r w:rsidRPr="00293965">
        <w:rPr>
          <w:lang w:val="en-US"/>
        </w:rPr>
        <w:t>6.1.1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_Toc92273812 \h </w:instrText>
      </w:r>
      <w:r>
        <w:fldChar w:fldCharType="separate"/>
      </w:r>
      <w:r>
        <w:t>17</w:t>
      </w:r>
      <w:r>
        <w:fldChar w:fldCharType="end"/>
      </w:r>
    </w:p>
    <w:p w14:paraId="065C47E4" w14:textId="03AD065D" w:rsidR="00D20B05" w:rsidRDefault="00D20B0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_Toc92273813 \h </w:instrText>
      </w:r>
      <w:r>
        <w:fldChar w:fldCharType="separate"/>
      </w:r>
      <w:r>
        <w:t>17</w:t>
      </w:r>
      <w:r>
        <w:fldChar w:fldCharType="end"/>
      </w:r>
    </w:p>
    <w:p w14:paraId="1D3EA509" w14:textId="762660A4" w:rsidR="00D20B05" w:rsidRDefault="00D20B0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_Toc92273814 \h </w:instrText>
      </w:r>
      <w:r>
        <w:fldChar w:fldCharType="separate"/>
      </w:r>
      <w:r>
        <w:t>17</w:t>
      </w:r>
      <w:r>
        <w:fldChar w:fldCharType="end"/>
      </w:r>
    </w:p>
    <w:p w14:paraId="074E0E62" w14:textId="294067AD" w:rsidR="00D20B05" w:rsidRDefault="00D20B0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_Toc92273815 \h </w:instrText>
      </w:r>
      <w:r>
        <w:fldChar w:fldCharType="separate"/>
      </w:r>
      <w:r>
        <w:t>18</w:t>
      </w:r>
      <w:r>
        <w:fldChar w:fldCharType="end"/>
      </w:r>
    </w:p>
    <w:p w14:paraId="588A7D59" w14:textId="2E4C5F7F" w:rsidR="00D20B05" w:rsidRDefault="00D20B0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_Toc92273816 \h </w:instrText>
      </w:r>
      <w:r>
        <w:fldChar w:fldCharType="separate"/>
      </w:r>
      <w:r>
        <w:t>18</w:t>
      </w:r>
      <w:r>
        <w:fldChar w:fldCharType="end"/>
      </w:r>
    </w:p>
    <w:p w14:paraId="53F79E91" w14:textId="5A54AB7D" w:rsidR="00D20B05" w:rsidRDefault="00D20B0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_Toc92273817 \h </w:instrText>
      </w:r>
      <w:r>
        <w:fldChar w:fldCharType="separate"/>
      </w:r>
      <w:r>
        <w:t>18</w:t>
      </w:r>
      <w:r>
        <w:fldChar w:fldCharType="end"/>
      </w:r>
    </w:p>
    <w:p w14:paraId="5D8AF558" w14:textId="6D46C519" w:rsidR="00D20B05" w:rsidRDefault="00D20B05">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_Toc92273818 \h </w:instrText>
      </w:r>
      <w:r>
        <w:fldChar w:fldCharType="separate"/>
      </w:r>
      <w:r>
        <w:t>20</w:t>
      </w:r>
      <w:r>
        <w:fldChar w:fldCharType="end"/>
      </w:r>
    </w:p>
    <w:p w14:paraId="36F3148D" w14:textId="2000C7BB" w:rsidR="00D20B05" w:rsidRDefault="00D20B05">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_Toc92273819 \h </w:instrText>
      </w:r>
      <w:r>
        <w:fldChar w:fldCharType="separate"/>
      </w:r>
      <w:r>
        <w:t>22</w:t>
      </w:r>
      <w:r>
        <w:fldChar w:fldCharType="end"/>
      </w:r>
    </w:p>
    <w:p w14:paraId="26682810" w14:textId="50214713" w:rsidR="00D20B05" w:rsidRDefault="00D20B05">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_Toc92273820 \h </w:instrText>
      </w:r>
      <w:r>
        <w:fldChar w:fldCharType="separate"/>
      </w:r>
      <w:r>
        <w:t>22</w:t>
      </w:r>
      <w:r>
        <w:fldChar w:fldCharType="end"/>
      </w:r>
    </w:p>
    <w:p w14:paraId="04D5A231" w14:textId="36C999C5" w:rsidR="00D20B05" w:rsidRDefault="00D20B05">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_Toc92273821 \h </w:instrText>
      </w:r>
      <w:r>
        <w:fldChar w:fldCharType="separate"/>
      </w:r>
      <w:r>
        <w:t>23</w:t>
      </w:r>
      <w:r>
        <w:fldChar w:fldCharType="end"/>
      </w:r>
    </w:p>
    <w:p w14:paraId="12BBE401" w14:textId="5D7304FF" w:rsidR="00D20B05" w:rsidRDefault="00D20B05">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_Toc92273822 \h </w:instrText>
      </w:r>
      <w:r>
        <w:fldChar w:fldCharType="separate"/>
      </w:r>
      <w:r>
        <w:t>23</w:t>
      </w:r>
      <w:r>
        <w:fldChar w:fldCharType="end"/>
      </w:r>
    </w:p>
    <w:p w14:paraId="4D26C8AA" w14:textId="7AEE41F9" w:rsidR="00D20B05" w:rsidRDefault="00D20B05">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_Toc92273823 \h </w:instrText>
      </w:r>
      <w:r>
        <w:fldChar w:fldCharType="separate"/>
      </w:r>
      <w:r>
        <w:t>24</w:t>
      </w:r>
      <w:r>
        <w:fldChar w:fldCharType="end"/>
      </w:r>
    </w:p>
    <w:p w14:paraId="63ECF47A" w14:textId="22B7AADF" w:rsidR="00D20B05" w:rsidRDefault="00D20B05">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_Toc92273824 \h </w:instrText>
      </w:r>
      <w:r>
        <w:fldChar w:fldCharType="separate"/>
      </w:r>
      <w:r>
        <w:t>24</w:t>
      </w:r>
      <w:r>
        <w:fldChar w:fldCharType="end"/>
      </w:r>
    </w:p>
    <w:p w14:paraId="146BDA8B" w14:textId="60962831" w:rsidR="00D20B05" w:rsidRDefault="00D20B05">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_Toc92273825 \h </w:instrText>
      </w:r>
      <w:r>
        <w:fldChar w:fldCharType="separate"/>
      </w:r>
      <w:r>
        <w:t>24</w:t>
      </w:r>
      <w:r>
        <w:fldChar w:fldCharType="end"/>
      </w:r>
    </w:p>
    <w:p w14:paraId="08ABC165" w14:textId="58CF7674" w:rsidR="00D20B05" w:rsidRDefault="00D20B05">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_Toc92273826 \h </w:instrText>
      </w:r>
      <w:r>
        <w:fldChar w:fldCharType="separate"/>
      </w:r>
      <w:r>
        <w:t>24</w:t>
      </w:r>
      <w:r>
        <w:fldChar w:fldCharType="end"/>
      </w:r>
    </w:p>
    <w:p w14:paraId="4026EA53" w14:textId="086CA14E" w:rsidR="00D20B05" w:rsidRDefault="00D20B05">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_Toc92273827 \h </w:instrText>
      </w:r>
      <w:r>
        <w:fldChar w:fldCharType="separate"/>
      </w:r>
      <w:r>
        <w:t>26</w:t>
      </w:r>
      <w:r>
        <w:fldChar w:fldCharType="end"/>
      </w:r>
    </w:p>
    <w:p w14:paraId="2FF8598E" w14:textId="4ECACFDD" w:rsidR="00D20B05" w:rsidRDefault="00D20B05">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_Toc92273828 \h </w:instrText>
      </w:r>
      <w:r>
        <w:fldChar w:fldCharType="separate"/>
      </w:r>
      <w:r>
        <w:t>26</w:t>
      </w:r>
      <w:r>
        <w:fldChar w:fldCharType="end"/>
      </w:r>
    </w:p>
    <w:p w14:paraId="65906989" w14:textId="4DCF8A9B" w:rsidR="00D20B05" w:rsidRDefault="00D20B05">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_Toc92273829 \h </w:instrText>
      </w:r>
      <w:r>
        <w:fldChar w:fldCharType="separate"/>
      </w:r>
      <w:r>
        <w:t>27</w:t>
      </w:r>
      <w:r>
        <w:fldChar w:fldCharType="end"/>
      </w:r>
    </w:p>
    <w:p w14:paraId="702D9B83" w14:textId="21F78509" w:rsidR="00D20B05" w:rsidRDefault="00D20B05">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_Toc92273830 \h </w:instrText>
      </w:r>
      <w:r>
        <w:fldChar w:fldCharType="separate"/>
      </w:r>
      <w:r>
        <w:t>27</w:t>
      </w:r>
      <w:r>
        <w:fldChar w:fldCharType="end"/>
      </w:r>
    </w:p>
    <w:p w14:paraId="20B3DC44" w14:textId="5ACF7D5E" w:rsidR="00D20B05" w:rsidRDefault="00D20B05">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_Toc92273831 \h </w:instrText>
      </w:r>
      <w:r>
        <w:fldChar w:fldCharType="separate"/>
      </w:r>
      <w:r>
        <w:t>28</w:t>
      </w:r>
      <w:r>
        <w:fldChar w:fldCharType="end"/>
      </w:r>
    </w:p>
    <w:p w14:paraId="2F15D0EE" w14:textId="01FC5C0F" w:rsidR="00D20B05" w:rsidRDefault="00D20B05">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_Toc92273832 \h </w:instrText>
      </w:r>
      <w:r>
        <w:fldChar w:fldCharType="separate"/>
      </w:r>
      <w:r>
        <w:t>28</w:t>
      </w:r>
      <w:r>
        <w:fldChar w:fldCharType="end"/>
      </w:r>
    </w:p>
    <w:p w14:paraId="72FD0516" w14:textId="3ADD0591" w:rsidR="00D20B05" w:rsidRDefault="00D20B05">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_Toc92273833 \h </w:instrText>
      </w:r>
      <w:r>
        <w:fldChar w:fldCharType="separate"/>
      </w:r>
      <w:r>
        <w:t>28</w:t>
      </w:r>
      <w:r>
        <w:fldChar w:fldCharType="end"/>
      </w:r>
    </w:p>
    <w:p w14:paraId="6FB919E5" w14:textId="3CD8B6BD" w:rsidR="00D20B05" w:rsidRDefault="00D20B05">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_Toc92273834 \h </w:instrText>
      </w:r>
      <w:r>
        <w:fldChar w:fldCharType="separate"/>
      </w:r>
      <w:r>
        <w:t>29</w:t>
      </w:r>
      <w:r>
        <w:fldChar w:fldCharType="end"/>
      </w:r>
    </w:p>
    <w:p w14:paraId="2B235E9A" w14:textId="5856CC81" w:rsidR="00D20B05" w:rsidRDefault="00D20B05">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_Toc92273835 \h </w:instrText>
      </w:r>
      <w:r>
        <w:fldChar w:fldCharType="separate"/>
      </w:r>
      <w:r>
        <w:t>29</w:t>
      </w:r>
      <w:r>
        <w:fldChar w:fldCharType="end"/>
      </w:r>
    </w:p>
    <w:p w14:paraId="06F10FE4" w14:textId="078578C9" w:rsidR="00D20B05" w:rsidRDefault="00D20B05">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_Toc92273836 \h </w:instrText>
      </w:r>
      <w:r>
        <w:fldChar w:fldCharType="separate"/>
      </w:r>
      <w:r>
        <w:t>29</w:t>
      </w:r>
      <w:r>
        <w:fldChar w:fldCharType="end"/>
      </w:r>
    </w:p>
    <w:p w14:paraId="68FB5E6A" w14:textId="5E36B36D" w:rsidR="00D20B05" w:rsidRDefault="00D20B05">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_Toc92273837 \h </w:instrText>
      </w:r>
      <w:r>
        <w:fldChar w:fldCharType="separate"/>
      </w:r>
      <w:r>
        <w:t>29</w:t>
      </w:r>
      <w:r>
        <w:fldChar w:fldCharType="end"/>
      </w:r>
    </w:p>
    <w:p w14:paraId="0E61F861" w14:textId="597D4B13" w:rsidR="00D20B05" w:rsidRDefault="00D20B05">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_Toc92273838 \h </w:instrText>
      </w:r>
      <w:r>
        <w:fldChar w:fldCharType="separate"/>
      </w:r>
      <w:r>
        <w:t>30</w:t>
      </w:r>
      <w:r>
        <w:fldChar w:fldCharType="end"/>
      </w:r>
    </w:p>
    <w:p w14:paraId="5F825BFB" w14:textId="3ACA6CB2" w:rsidR="00D20B05" w:rsidRDefault="00D20B05">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_Toc92273839 \h </w:instrText>
      </w:r>
      <w:r>
        <w:fldChar w:fldCharType="separate"/>
      </w:r>
      <w:r>
        <w:t>30</w:t>
      </w:r>
      <w:r>
        <w:fldChar w:fldCharType="end"/>
      </w:r>
    </w:p>
    <w:p w14:paraId="270F959C" w14:textId="4D073217" w:rsidR="00D20B05" w:rsidRDefault="00D20B05">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_Toc92273840 \h </w:instrText>
      </w:r>
      <w:r>
        <w:fldChar w:fldCharType="separate"/>
      </w:r>
      <w:r>
        <w:t>30</w:t>
      </w:r>
      <w:r>
        <w:fldChar w:fldCharType="end"/>
      </w:r>
    </w:p>
    <w:p w14:paraId="1BEB4AF4" w14:textId="4265379A" w:rsidR="00D20B05" w:rsidRDefault="00D20B05">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_Toc92273841 \h </w:instrText>
      </w:r>
      <w:r>
        <w:fldChar w:fldCharType="separate"/>
      </w:r>
      <w:r>
        <w:t>31</w:t>
      </w:r>
      <w:r>
        <w:fldChar w:fldCharType="end"/>
      </w:r>
    </w:p>
    <w:p w14:paraId="2CA73ED8" w14:textId="6E9A5F40" w:rsidR="00D20B05" w:rsidRDefault="00D20B05">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_Toc92273842 \h </w:instrText>
      </w:r>
      <w:r>
        <w:fldChar w:fldCharType="separate"/>
      </w:r>
      <w:r>
        <w:t>32</w:t>
      </w:r>
      <w:r>
        <w:fldChar w:fldCharType="end"/>
      </w:r>
    </w:p>
    <w:p w14:paraId="2722B3E5" w14:textId="75081EB6" w:rsidR="00D20B05" w:rsidRDefault="00D20B05">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_Toc92273843 \h </w:instrText>
      </w:r>
      <w:r>
        <w:fldChar w:fldCharType="separate"/>
      </w:r>
      <w:r>
        <w:t>32</w:t>
      </w:r>
      <w:r>
        <w:fldChar w:fldCharType="end"/>
      </w:r>
    </w:p>
    <w:p w14:paraId="795C2058" w14:textId="313D0DAE" w:rsidR="00D20B05" w:rsidRDefault="00D20B05">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_Toc92273844 \h </w:instrText>
      </w:r>
      <w:r>
        <w:fldChar w:fldCharType="separate"/>
      </w:r>
      <w:r>
        <w:t>32</w:t>
      </w:r>
      <w:r>
        <w:fldChar w:fldCharType="end"/>
      </w:r>
    </w:p>
    <w:p w14:paraId="5E51CD19" w14:textId="779675D9" w:rsidR="00D20B05" w:rsidRDefault="00D20B05">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_Toc92273845 \h </w:instrText>
      </w:r>
      <w:r>
        <w:fldChar w:fldCharType="separate"/>
      </w:r>
      <w:r>
        <w:t>33</w:t>
      </w:r>
      <w:r>
        <w:fldChar w:fldCharType="end"/>
      </w:r>
    </w:p>
    <w:p w14:paraId="03361F1D" w14:textId="5766988B" w:rsidR="00D20B05" w:rsidRDefault="00D20B05">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_Toc92273846 \h </w:instrText>
      </w:r>
      <w:r>
        <w:fldChar w:fldCharType="separate"/>
      </w:r>
      <w:r>
        <w:t>33</w:t>
      </w:r>
      <w:r>
        <w:fldChar w:fldCharType="end"/>
      </w:r>
    </w:p>
    <w:p w14:paraId="4E5445A5" w14:textId="541D50FC" w:rsidR="00D20B05" w:rsidRDefault="00D20B05">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_Toc92273847 \h </w:instrText>
      </w:r>
      <w:r>
        <w:fldChar w:fldCharType="separate"/>
      </w:r>
      <w:r>
        <w:t>33</w:t>
      </w:r>
      <w:r>
        <w:fldChar w:fldCharType="end"/>
      </w:r>
    </w:p>
    <w:p w14:paraId="1200A7EF" w14:textId="5F446BC5" w:rsidR="00D20B05" w:rsidRDefault="00D20B05">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_Toc92273848 \h </w:instrText>
      </w:r>
      <w:r>
        <w:fldChar w:fldCharType="separate"/>
      </w:r>
      <w:r>
        <w:t>34</w:t>
      </w:r>
      <w:r>
        <w:fldChar w:fldCharType="end"/>
      </w:r>
    </w:p>
    <w:p w14:paraId="3E372FE6" w14:textId="2B98E146" w:rsidR="00D20B05" w:rsidRDefault="00D20B05">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_Toc92273849 \h </w:instrText>
      </w:r>
      <w:r>
        <w:fldChar w:fldCharType="separate"/>
      </w:r>
      <w:r>
        <w:t>34</w:t>
      </w:r>
      <w:r>
        <w:fldChar w:fldCharType="end"/>
      </w:r>
    </w:p>
    <w:p w14:paraId="66356D9C" w14:textId="323B7AAD" w:rsidR="00D20B05" w:rsidRDefault="00D20B05">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_Toc92273850 \h </w:instrText>
      </w:r>
      <w:r>
        <w:fldChar w:fldCharType="separate"/>
      </w:r>
      <w:r>
        <w:t>34</w:t>
      </w:r>
      <w:r>
        <w:fldChar w:fldCharType="end"/>
      </w:r>
    </w:p>
    <w:p w14:paraId="2ABAD875" w14:textId="001C1F22" w:rsidR="00D20B05" w:rsidRDefault="00D20B05">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_Toc92273851 \h </w:instrText>
      </w:r>
      <w:r>
        <w:fldChar w:fldCharType="separate"/>
      </w:r>
      <w:r>
        <w:t>35</w:t>
      </w:r>
      <w:r>
        <w:fldChar w:fldCharType="end"/>
      </w:r>
    </w:p>
    <w:p w14:paraId="5D0ED1BA" w14:textId="0CE03F10" w:rsidR="00D20B05" w:rsidRDefault="00D20B05">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_Toc92273852 \h </w:instrText>
      </w:r>
      <w:r>
        <w:fldChar w:fldCharType="separate"/>
      </w:r>
      <w:r>
        <w:t>35</w:t>
      </w:r>
      <w:r>
        <w:fldChar w:fldCharType="end"/>
      </w:r>
    </w:p>
    <w:p w14:paraId="1C90A284" w14:textId="7F2E17A3" w:rsidR="00D20B05" w:rsidRDefault="00D20B05">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_Toc92273853 \h </w:instrText>
      </w:r>
      <w:r>
        <w:fldChar w:fldCharType="separate"/>
      </w:r>
      <w:r>
        <w:t>35</w:t>
      </w:r>
      <w:r>
        <w:fldChar w:fldCharType="end"/>
      </w:r>
    </w:p>
    <w:p w14:paraId="73B7628A" w14:textId="37CE5811" w:rsidR="00D20B05" w:rsidRDefault="00D20B05">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_Toc92273854 \h </w:instrText>
      </w:r>
      <w:r>
        <w:fldChar w:fldCharType="separate"/>
      </w:r>
      <w:r>
        <w:t>36</w:t>
      </w:r>
      <w:r>
        <w:fldChar w:fldCharType="end"/>
      </w:r>
    </w:p>
    <w:p w14:paraId="5D4C3800" w14:textId="5E8C0E8B" w:rsidR="00D20B05" w:rsidRDefault="00D20B05">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_Toc92273855 \h </w:instrText>
      </w:r>
      <w:r>
        <w:fldChar w:fldCharType="separate"/>
      </w:r>
      <w:r>
        <w:t>36</w:t>
      </w:r>
      <w:r>
        <w:fldChar w:fldCharType="end"/>
      </w:r>
    </w:p>
    <w:p w14:paraId="500D392E" w14:textId="0865A741" w:rsidR="00D20B05" w:rsidRDefault="00D20B05">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_Toc92273856 \h </w:instrText>
      </w:r>
      <w:r>
        <w:fldChar w:fldCharType="separate"/>
      </w:r>
      <w:r>
        <w:t>36</w:t>
      </w:r>
      <w:r>
        <w:fldChar w:fldCharType="end"/>
      </w:r>
    </w:p>
    <w:p w14:paraId="26578A1B" w14:textId="0AFD63DD" w:rsidR="00D20B05" w:rsidRDefault="00D20B05">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_Toc92273857 \h </w:instrText>
      </w:r>
      <w:r>
        <w:fldChar w:fldCharType="separate"/>
      </w:r>
      <w:r>
        <w:t>36</w:t>
      </w:r>
      <w:r>
        <w:fldChar w:fldCharType="end"/>
      </w:r>
    </w:p>
    <w:p w14:paraId="0759F2F9" w14:textId="6027458B" w:rsidR="00D20B05" w:rsidRDefault="00D20B05">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_Toc92273858 \h </w:instrText>
      </w:r>
      <w:r>
        <w:fldChar w:fldCharType="separate"/>
      </w:r>
      <w:r>
        <w:t>36</w:t>
      </w:r>
      <w:r>
        <w:fldChar w:fldCharType="end"/>
      </w:r>
    </w:p>
    <w:p w14:paraId="20CAE0AC" w14:textId="5FB4CB2B" w:rsidR="00D20B05" w:rsidRDefault="00D20B05">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_Toc92273859 \h </w:instrText>
      </w:r>
      <w:r>
        <w:fldChar w:fldCharType="separate"/>
      </w:r>
      <w:r>
        <w:t>37</w:t>
      </w:r>
      <w:r>
        <w:fldChar w:fldCharType="end"/>
      </w:r>
    </w:p>
    <w:p w14:paraId="2219F264" w14:textId="5F5E6D18" w:rsidR="00D20B05" w:rsidRDefault="00D20B05">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_Toc92273860 \h </w:instrText>
      </w:r>
      <w:r>
        <w:fldChar w:fldCharType="separate"/>
      </w:r>
      <w:r>
        <w:t>39</w:t>
      </w:r>
      <w:r>
        <w:fldChar w:fldCharType="end"/>
      </w:r>
    </w:p>
    <w:p w14:paraId="587499E1" w14:textId="164B3FED" w:rsidR="00D20B05" w:rsidRDefault="00D20B05">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_Toc92273861 \h </w:instrText>
      </w:r>
      <w:r>
        <w:fldChar w:fldCharType="separate"/>
      </w:r>
      <w:r>
        <w:t>40</w:t>
      </w:r>
      <w:r>
        <w:fldChar w:fldCharType="end"/>
      </w:r>
    </w:p>
    <w:p w14:paraId="0C402562" w14:textId="0E074C13" w:rsidR="00D20B05" w:rsidRDefault="00D20B05">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_Toc92273862 \h </w:instrText>
      </w:r>
      <w:r>
        <w:fldChar w:fldCharType="separate"/>
      </w:r>
      <w:r>
        <w:t>40</w:t>
      </w:r>
      <w:r>
        <w:fldChar w:fldCharType="end"/>
      </w:r>
    </w:p>
    <w:p w14:paraId="13E6CF82" w14:textId="0D7E4EE6" w:rsidR="00D20B05" w:rsidRDefault="00D20B05">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_Toc92273863 \h </w:instrText>
      </w:r>
      <w:r>
        <w:fldChar w:fldCharType="separate"/>
      </w:r>
      <w:r>
        <w:t>41</w:t>
      </w:r>
      <w:r>
        <w:fldChar w:fldCharType="end"/>
      </w:r>
    </w:p>
    <w:p w14:paraId="18B37CD4" w14:textId="7402DB68" w:rsidR="00D20B05" w:rsidRDefault="00D20B05">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_Toc92273864 \h </w:instrText>
      </w:r>
      <w:r>
        <w:fldChar w:fldCharType="separate"/>
      </w:r>
      <w:r>
        <w:t>41</w:t>
      </w:r>
      <w:r>
        <w:fldChar w:fldCharType="end"/>
      </w:r>
    </w:p>
    <w:p w14:paraId="38C8993F" w14:textId="09BB31EE" w:rsidR="00D20B05" w:rsidRDefault="00D20B05">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_Toc92273865 \h </w:instrText>
      </w:r>
      <w:r>
        <w:fldChar w:fldCharType="separate"/>
      </w:r>
      <w:r>
        <w:t>42</w:t>
      </w:r>
      <w:r>
        <w:fldChar w:fldCharType="end"/>
      </w:r>
    </w:p>
    <w:p w14:paraId="02ABE3A0" w14:textId="4CCF7A48" w:rsidR="00D20B05" w:rsidRDefault="00D20B05">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_Toc92273866 \h </w:instrText>
      </w:r>
      <w:r>
        <w:fldChar w:fldCharType="separate"/>
      </w:r>
      <w:r>
        <w:t>42</w:t>
      </w:r>
      <w:r>
        <w:fldChar w:fldCharType="end"/>
      </w:r>
    </w:p>
    <w:p w14:paraId="17482D85" w14:textId="59B6FAE3" w:rsidR="00D20B05" w:rsidRDefault="00D20B05">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_Toc92273867 \h </w:instrText>
      </w:r>
      <w:r>
        <w:fldChar w:fldCharType="separate"/>
      </w:r>
      <w:r>
        <w:t>42</w:t>
      </w:r>
      <w:r>
        <w:fldChar w:fldCharType="end"/>
      </w:r>
    </w:p>
    <w:p w14:paraId="47070A3B" w14:textId="30589010" w:rsidR="00D20B05" w:rsidRDefault="00D20B05">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_Toc92273868 \h </w:instrText>
      </w:r>
      <w:r>
        <w:fldChar w:fldCharType="separate"/>
      </w:r>
      <w:r>
        <w:t>43</w:t>
      </w:r>
      <w:r>
        <w:fldChar w:fldCharType="end"/>
      </w:r>
    </w:p>
    <w:p w14:paraId="74204BC7" w14:textId="502B5E86" w:rsidR="00D20B05" w:rsidRDefault="00D20B05">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_Toc92273869 \h </w:instrText>
      </w:r>
      <w:r>
        <w:fldChar w:fldCharType="separate"/>
      </w:r>
      <w:r>
        <w:t>43</w:t>
      </w:r>
      <w:r>
        <w:fldChar w:fldCharType="end"/>
      </w:r>
    </w:p>
    <w:p w14:paraId="16080309" w14:textId="247E9DCD" w:rsidR="00D20B05" w:rsidRDefault="00D20B05">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_Toc92273870 \h </w:instrText>
      </w:r>
      <w:r>
        <w:fldChar w:fldCharType="separate"/>
      </w:r>
      <w:r>
        <w:t>43</w:t>
      </w:r>
      <w:r>
        <w:fldChar w:fldCharType="end"/>
      </w:r>
    </w:p>
    <w:p w14:paraId="4C693FEB" w14:textId="5582AD04" w:rsidR="00D20B05" w:rsidRDefault="00D20B05">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_Toc92273871 \h </w:instrText>
      </w:r>
      <w:r>
        <w:fldChar w:fldCharType="separate"/>
      </w:r>
      <w:r>
        <w:t>43</w:t>
      </w:r>
      <w:r>
        <w:fldChar w:fldCharType="end"/>
      </w:r>
    </w:p>
    <w:p w14:paraId="7CC5F76E" w14:textId="7A046D71" w:rsidR="00D20B05" w:rsidRDefault="00D20B05">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_Toc92273872 \h </w:instrText>
      </w:r>
      <w:r>
        <w:fldChar w:fldCharType="separate"/>
      </w:r>
      <w:r>
        <w:t>44</w:t>
      </w:r>
      <w:r>
        <w:fldChar w:fldCharType="end"/>
      </w:r>
    </w:p>
    <w:p w14:paraId="51B227BA" w14:textId="71D0F516" w:rsidR="00D20B05" w:rsidRDefault="00D20B05">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_Toc92273873 \h </w:instrText>
      </w:r>
      <w:r>
        <w:fldChar w:fldCharType="separate"/>
      </w:r>
      <w:r>
        <w:t>44</w:t>
      </w:r>
      <w:r>
        <w:fldChar w:fldCharType="end"/>
      </w:r>
    </w:p>
    <w:p w14:paraId="3AAAF2A5" w14:textId="3F3AAF9B" w:rsidR="00D20B05" w:rsidRDefault="00D20B05">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_Toc92273874 \h </w:instrText>
      </w:r>
      <w:r>
        <w:fldChar w:fldCharType="separate"/>
      </w:r>
      <w:r>
        <w:t>44</w:t>
      </w:r>
      <w:r>
        <w:fldChar w:fldCharType="end"/>
      </w:r>
    </w:p>
    <w:p w14:paraId="4B2B893E" w14:textId="079FE92B" w:rsidR="00D20B05" w:rsidRDefault="00D20B05">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_Toc92273875 \h </w:instrText>
      </w:r>
      <w:r>
        <w:fldChar w:fldCharType="separate"/>
      </w:r>
      <w:r>
        <w:t>45</w:t>
      </w:r>
      <w:r>
        <w:fldChar w:fldCharType="end"/>
      </w:r>
    </w:p>
    <w:p w14:paraId="603CFF8A" w14:textId="044CE9B8" w:rsidR="00D20B05" w:rsidRDefault="00D20B05">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_Toc92273876 \h </w:instrText>
      </w:r>
      <w:r>
        <w:fldChar w:fldCharType="separate"/>
      </w:r>
      <w:r>
        <w:t>45</w:t>
      </w:r>
      <w:r>
        <w:fldChar w:fldCharType="end"/>
      </w:r>
    </w:p>
    <w:p w14:paraId="1F24402E" w14:textId="02517051" w:rsidR="00D20B05" w:rsidRDefault="00D20B05">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_Toc92273877 \h </w:instrText>
      </w:r>
      <w:r>
        <w:fldChar w:fldCharType="separate"/>
      </w:r>
      <w:r>
        <w:t>45</w:t>
      </w:r>
      <w:r>
        <w:fldChar w:fldCharType="end"/>
      </w:r>
    </w:p>
    <w:p w14:paraId="4CBEDF87" w14:textId="18535B6D" w:rsidR="00D20B05" w:rsidRDefault="00D20B05">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_Toc92273878 \h </w:instrText>
      </w:r>
      <w:r>
        <w:fldChar w:fldCharType="separate"/>
      </w:r>
      <w:r>
        <w:t>45</w:t>
      </w:r>
      <w:r>
        <w:fldChar w:fldCharType="end"/>
      </w:r>
    </w:p>
    <w:p w14:paraId="51922E6F" w14:textId="6E77FA37" w:rsidR="00D20B05" w:rsidRDefault="00D20B05">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_Toc92273879 \h </w:instrText>
      </w:r>
      <w:r>
        <w:fldChar w:fldCharType="separate"/>
      </w:r>
      <w:r>
        <w:t>46</w:t>
      </w:r>
      <w:r>
        <w:fldChar w:fldCharType="end"/>
      </w:r>
    </w:p>
    <w:p w14:paraId="700C43D8" w14:textId="2049C46C" w:rsidR="00D20B05" w:rsidRDefault="00D20B05">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_Toc92273880 \h </w:instrText>
      </w:r>
      <w:r>
        <w:fldChar w:fldCharType="separate"/>
      </w:r>
      <w:r>
        <w:t>46</w:t>
      </w:r>
      <w:r>
        <w:fldChar w:fldCharType="end"/>
      </w:r>
    </w:p>
    <w:p w14:paraId="2193A869" w14:textId="14A4E9A7" w:rsidR="00D20B05" w:rsidRDefault="00D20B05">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_Toc92273881 \h </w:instrText>
      </w:r>
      <w:r>
        <w:fldChar w:fldCharType="separate"/>
      </w:r>
      <w:r>
        <w:t>46</w:t>
      </w:r>
      <w:r>
        <w:fldChar w:fldCharType="end"/>
      </w:r>
    </w:p>
    <w:p w14:paraId="38B09033" w14:textId="3C1E4642" w:rsidR="00D20B05" w:rsidRDefault="00D20B05">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_Toc92273882 \h </w:instrText>
      </w:r>
      <w:r>
        <w:fldChar w:fldCharType="separate"/>
      </w:r>
      <w:r>
        <w:t>47</w:t>
      </w:r>
      <w:r>
        <w:fldChar w:fldCharType="end"/>
      </w:r>
    </w:p>
    <w:p w14:paraId="6898B603" w14:textId="067BE191" w:rsidR="00D20B05" w:rsidRDefault="00D20B05">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_Toc92273883 \h </w:instrText>
      </w:r>
      <w:r>
        <w:fldChar w:fldCharType="separate"/>
      </w:r>
      <w:r>
        <w:t>47</w:t>
      </w:r>
      <w:r>
        <w:fldChar w:fldCharType="end"/>
      </w:r>
    </w:p>
    <w:p w14:paraId="458B87DA" w14:textId="2EEB076C" w:rsidR="00D20B05" w:rsidRDefault="00D20B05">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_Toc92273884 \h </w:instrText>
      </w:r>
      <w:r>
        <w:fldChar w:fldCharType="separate"/>
      </w:r>
      <w:r>
        <w:t>47</w:t>
      </w:r>
      <w:r>
        <w:fldChar w:fldCharType="end"/>
      </w:r>
    </w:p>
    <w:p w14:paraId="14E78C37" w14:textId="4B43F75B" w:rsidR="00D20B05" w:rsidRDefault="00D20B05">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_Toc92273885 \h </w:instrText>
      </w:r>
      <w:r>
        <w:fldChar w:fldCharType="separate"/>
      </w:r>
      <w:r>
        <w:t>47</w:t>
      </w:r>
      <w:r>
        <w:fldChar w:fldCharType="end"/>
      </w:r>
    </w:p>
    <w:p w14:paraId="11FAE18A" w14:textId="309EC43C" w:rsidR="00D20B05" w:rsidRDefault="00D20B05">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_Toc92273886 \h </w:instrText>
      </w:r>
      <w:r>
        <w:fldChar w:fldCharType="separate"/>
      </w:r>
      <w:r>
        <w:t>47</w:t>
      </w:r>
      <w:r>
        <w:fldChar w:fldCharType="end"/>
      </w:r>
    </w:p>
    <w:p w14:paraId="60AB3084" w14:textId="46B4CA68" w:rsidR="00D20B05" w:rsidRDefault="00D20B05">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_Toc92273887 \h </w:instrText>
      </w:r>
      <w:r>
        <w:fldChar w:fldCharType="separate"/>
      </w:r>
      <w:r>
        <w:t>48</w:t>
      </w:r>
      <w:r>
        <w:fldChar w:fldCharType="end"/>
      </w:r>
    </w:p>
    <w:p w14:paraId="22711970" w14:textId="3CD1927C" w:rsidR="00D20B05" w:rsidRDefault="00D20B05">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_Toc92273888 \h </w:instrText>
      </w:r>
      <w:r>
        <w:fldChar w:fldCharType="separate"/>
      </w:r>
      <w:r>
        <w:t>48</w:t>
      </w:r>
      <w:r>
        <w:fldChar w:fldCharType="end"/>
      </w:r>
    </w:p>
    <w:p w14:paraId="67E99D39" w14:textId="0BD768E3" w:rsidR="00D20B05" w:rsidRDefault="00D20B05">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_Toc92273889 \h </w:instrText>
      </w:r>
      <w:r>
        <w:fldChar w:fldCharType="separate"/>
      </w:r>
      <w:r>
        <w:t>48</w:t>
      </w:r>
      <w:r>
        <w:fldChar w:fldCharType="end"/>
      </w:r>
    </w:p>
    <w:p w14:paraId="0841951D" w14:textId="18815EF6" w:rsidR="00D20B05" w:rsidRDefault="00D20B05">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_Toc92273890 \h </w:instrText>
      </w:r>
      <w:r>
        <w:fldChar w:fldCharType="separate"/>
      </w:r>
      <w:r>
        <w:t>49</w:t>
      </w:r>
      <w:r>
        <w:fldChar w:fldCharType="end"/>
      </w:r>
    </w:p>
    <w:p w14:paraId="5702213F" w14:textId="0CCEABB9" w:rsidR="00D20B05" w:rsidRDefault="00D20B0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_Toc92273891 \h </w:instrText>
      </w:r>
      <w:r>
        <w:fldChar w:fldCharType="separate"/>
      </w:r>
      <w:r>
        <w:t>49</w:t>
      </w:r>
      <w:r>
        <w:fldChar w:fldCharType="end"/>
      </w:r>
    </w:p>
    <w:p w14:paraId="07C25212" w14:textId="3264C391" w:rsidR="00D20B05" w:rsidRDefault="00D20B05">
      <w:pPr>
        <w:pStyle w:val="TOC4"/>
        <w:rPr>
          <w:rFonts w:asciiTheme="minorHAnsi" w:eastAsiaTheme="minorEastAsia" w:hAnsiTheme="minorHAnsi" w:cstheme="minorBidi"/>
          <w:sz w:val="22"/>
          <w:szCs w:val="22"/>
          <w:lang w:eastAsia="en-GB"/>
        </w:rPr>
      </w:pPr>
      <w:r w:rsidRPr="00293965">
        <w:rPr>
          <w:lang w:val="en-US"/>
        </w:rPr>
        <w:t>6.1.3.1</w:t>
      </w:r>
      <w:r>
        <w:rPr>
          <w:rFonts w:asciiTheme="minorHAnsi" w:eastAsiaTheme="minorEastAsia" w:hAnsiTheme="minorHAnsi" w:cstheme="minorBidi"/>
          <w:sz w:val="22"/>
          <w:szCs w:val="22"/>
          <w:lang w:eastAsia="en-GB"/>
        </w:rPr>
        <w:tab/>
      </w:r>
      <w:r w:rsidRPr="00293965">
        <w:rPr>
          <w:lang w:val="en-US"/>
        </w:rPr>
        <w:t>Overview</w:t>
      </w:r>
      <w:r>
        <w:tab/>
      </w:r>
      <w:r>
        <w:fldChar w:fldCharType="begin" w:fldLock="1"/>
      </w:r>
      <w:r>
        <w:instrText xml:space="preserve"> PAGEREF _Toc92273892 \h </w:instrText>
      </w:r>
      <w:r>
        <w:fldChar w:fldCharType="separate"/>
      </w:r>
      <w:r>
        <w:t>49</w:t>
      </w:r>
      <w:r>
        <w:fldChar w:fldCharType="end"/>
      </w:r>
    </w:p>
    <w:p w14:paraId="44D32A65" w14:textId="4ED4224C" w:rsidR="00D20B05" w:rsidRDefault="00D20B0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_Toc92273893 \h </w:instrText>
      </w:r>
      <w:r>
        <w:fldChar w:fldCharType="separate"/>
      </w:r>
      <w:r>
        <w:t>50</w:t>
      </w:r>
      <w:r>
        <w:fldChar w:fldCharType="end"/>
      </w:r>
    </w:p>
    <w:p w14:paraId="740E44D2" w14:textId="736FF21A" w:rsidR="00D20B05" w:rsidRDefault="00D20B05">
      <w:pPr>
        <w:pStyle w:val="TOC5"/>
        <w:rPr>
          <w:rFonts w:asciiTheme="minorHAnsi" w:eastAsiaTheme="minorEastAsia" w:hAnsiTheme="minorHAnsi" w:cstheme="minorBidi"/>
          <w:sz w:val="22"/>
          <w:szCs w:val="22"/>
          <w:lang w:eastAsia="en-GB"/>
        </w:rPr>
      </w:pPr>
      <w:r w:rsidRPr="00293965">
        <w:rPr>
          <w:lang w:val="en-US"/>
        </w:rPr>
        <w:t>6.1.3.2.1</w:t>
      </w:r>
      <w:r>
        <w:rPr>
          <w:rFonts w:asciiTheme="minorHAnsi" w:eastAsiaTheme="minorEastAsia" w:hAnsiTheme="minorHAnsi" w:cstheme="minorBidi"/>
          <w:sz w:val="22"/>
          <w:szCs w:val="22"/>
          <w:lang w:eastAsia="en-GB"/>
        </w:rPr>
        <w:tab/>
      </w:r>
      <w:r w:rsidRPr="00293965">
        <w:rPr>
          <w:lang w:val="en-US"/>
        </w:rPr>
        <w:t>Initiation</w:t>
      </w:r>
      <w:r>
        <w:tab/>
      </w:r>
      <w:r>
        <w:fldChar w:fldCharType="begin" w:fldLock="1"/>
      </w:r>
      <w:r>
        <w:instrText xml:space="preserve"> PAGEREF _Toc92273894 \h </w:instrText>
      </w:r>
      <w:r>
        <w:fldChar w:fldCharType="separate"/>
      </w:r>
      <w:r>
        <w:t>50</w:t>
      </w:r>
      <w:r>
        <w:fldChar w:fldCharType="end"/>
      </w:r>
    </w:p>
    <w:p w14:paraId="62732E37" w14:textId="48E7399C" w:rsidR="00D20B05" w:rsidRDefault="00D20B05">
      <w:pPr>
        <w:pStyle w:val="TOC6"/>
        <w:rPr>
          <w:rFonts w:asciiTheme="minorHAnsi" w:eastAsiaTheme="minorEastAsia" w:hAnsiTheme="minorHAnsi" w:cstheme="minorBidi"/>
          <w:sz w:val="22"/>
          <w:szCs w:val="22"/>
          <w:lang w:eastAsia="en-GB"/>
        </w:rPr>
      </w:pPr>
      <w:r w:rsidRPr="00293965">
        <w:rPr>
          <w:lang w:val="en-US"/>
        </w:rPr>
        <w:t>6.1.3.2.1.1</w:t>
      </w:r>
      <w:r>
        <w:rPr>
          <w:rFonts w:asciiTheme="minorHAnsi" w:eastAsiaTheme="minorEastAsia" w:hAnsiTheme="minorHAnsi" w:cstheme="minorBidi"/>
          <w:sz w:val="22"/>
          <w:szCs w:val="22"/>
          <w:lang w:eastAsia="en-GB"/>
        </w:rPr>
        <w:tab/>
      </w:r>
      <w:r w:rsidRPr="00293965">
        <w:rPr>
          <w:lang w:val="en-US"/>
        </w:rPr>
        <w:t xml:space="preserve">Requirements for </w:t>
      </w:r>
      <w:r>
        <w:t>V2X communication over PC5</w:t>
      </w:r>
      <w:r>
        <w:tab/>
      </w:r>
      <w:r>
        <w:fldChar w:fldCharType="begin" w:fldLock="1"/>
      </w:r>
      <w:r>
        <w:instrText xml:space="preserve"> PAGEREF _Toc92273895 \h </w:instrText>
      </w:r>
      <w:r>
        <w:fldChar w:fldCharType="separate"/>
      </w:r>
      <w:r>
        <w:t>50</w:t>
      </w:r>
      <w:r>
        <w:fldChar w:fldCharType="end"/>
      </w:r>
    </w:p>
    <w:p w14:paraId="77C0CC9E" w14:textId="1712485E" w:rsidR="00D20B05" w:rsidRDefault="00D20B05">
      <w:pPr>
        <w:pStyle w:val="TOC6"/>
        <w:rPr>
          <w:rFonts w:asciiTheme="minorHAnsi" w:eastAsiaTheme="minorEastAsia" w:hAnsiTheme="minorHAnsi" w:cstheme="minorBidi"/>
          <w:sz w:val="22"/>
          <w:szCs w:val="22"/>
          <w:lang w:eastAsia="en-GB"/>
        </w:rPr>
      </w:pPr>
      <w:r w:rsidRPr="00293965">
        <w:rPr>
          <w:lang w:val="en-US"/>
        </w:rPr>
        <w:t>6.1.3.2.1.2</w:t>
      </w:r>
      <w:r>
        <w:rPr>
          <w:rFonts w:asciiTheme="minorHAnsi" w:eastAsiaTheme="minorEastAsia" w:hAnsiTheme="minorHAnsi" w:cstheme="minorBidi"/>
          <w:sz w:val="22"/>
          <w:szCs w:val="22"/>
          <w:lang w:eastAsia="en-GB"/>
        </w:rPr>
        <w:tab/>
      </w:r>
      <w:r w:rsidRPr="00293965">
        <w:rPr>
          <w:lang w:val="en-US"/>
        </w:rPr>
        <w:t>PC5 Q</w:t>
      </w:r>
      <w:r w:rsidRPr="00293965">
        <w:rPr>
          <w:lang w:val="en-US" w:eastAsia="zh-CN"/>
        </w:rPr>
        <w:t>oS flow match and establishment</w:t>
      </w:r>
      <w:r>
        <w:tab/>
      </w:r>
      <w:r>
        <w:fldChar w:fldCharType="begin" w:fldLock="1"/>
      </w:r>
      <w:r>
        <w:instrText xml:space="preserve"> PAGEREF _Toc92273896 \h </w:instrText>
      </w:r>
      <w:r>
        <w:fldChar w:fldCharType="separate"/>
      </w:r>
      <w:r>
        <w:t>51</w:t>
      </w:r>
      <w:r>
        <w:fldChar w:fldCharType="end"/>
      </w:r>
    </w:p>
    <w:p w14:paraId="3A76C508" w14:textId="57798793" w:rsidR="00D20B05" w:rsidRDefault="00D20B0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_Toc92273897 \h </w:instrText>
      </w:r>
      <w:r>
        <w:fldChar w:fldCharType="separate"/>
      </w:r>
      <w:r>
        <w:t>52</w:t>
      </w:r>
      <w:r>
        <w:fldChar w:fldCharType="end"/>
      </w:r>
    </w:p>
    <w:p w14:paraId="797192A7" w14:textId="6FAC2EE8" w:rsidR="00D20B05" w:rsidRDefault="00D20B0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_Toc92273898 \h </w:instrText>
      </w:r>
      <w:r>
        <w:fldChar w:fldCharType="separate"/>
      </w:r>
      <w:r>
        <w:t>53</w:t>
      </w:r>
      <w:r>
        <w:fldChar w:fldCharType="end"/>
      </w:r>
    </w:p>
    <w:p w14:paraId="15140D34" w14:textId="74706BA1" w:rsidR="00D20B05" w:rsidRDefault="00D20B0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_Toc92273899 \h </w:instrText>
      </w:r>
      <w:r>
        <w:fldChar w:fldCharType="separate"/>
      </w:r>
      <w:r>
        <w:t>54</w:t>
      </w:r>
      <w:r>
        <w:fldChar w:fldCharType="end"/>
      </w:r>
    </w:p>
    <w:p w14:paraId="3D4B332C" w14:textId="256B650F" w:rsidR="00D20B05" w:rsidRDefault="00D20B0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_Toc92273900 \h </w:instrText>
      </w:r>
      <w:r>
        <w:fldChar w:fldCharType="separate"/>
      </w:r>
      <w:r>
        <w:t>55</w:t>
      </w:r>
      <w:r>
        <w:fldChar w:fldCharType="end"/>
      </w:r>
    </w:p>
    <w:p w14:paraId="08F6EA11" w14:textId="3EDA9CA7" w:rsidR="00D20B05" w:rsidRDefault="00D20B0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_Toc92273901 \h </w:instrText>
      </w:r>
      <w:r>
        <w:fldChar w:fldCharType="separate"/>
      </w:r>
      <w:r>
        <w:t>55</w:t>
      </w:r>
      <w:r>
        <w:fldChar w:fldCharType="end"/>
      </w:r>
    </w:p>
    <w:p w14:paraId="037E41CE" w14:textId="42B91454" w:rsidR="00D20B05" w:rsidRDefault="00D20B05">
      <w:pPr>
        <w:pStyle w:val="TOC4"/>
        <w:rPr>
          <w:rFonts w:asciiTheme="minorHAnsi" w:eastAsiaTheme="minorEastAsia" w:hAnsiTheme="minorHAnsi" w:cstheme="minorBidi"/>
          <w:sz w:val="22"/>
          <w:szCs w:val="22"/>
          <w:lang w:eastAsia="en-GB"/>
        </w:rPr>
      </w:pPr>
      <w:r w:rsidRPr="00293965">
        <w:rPr>
          <w:lang w:val="en-US"/>
        </w:rPr>
        <w:t>6.1.4.1</w:t>
      </w:r>
      <w:r>
        <w:rPr>
          <w:rFonts w:asciiTheme="minorHAnsi" w:eastAsiaTheme="minorEastAsia" w:hAnsiTheme="minorHAnsi" w:cstheme="minorBidi"/>
          <w:sz w:val="22"/>
          <w:szCs w:val="22"/>
          <w:lang w:eastAsia="en-GB"/>
        </w:rPr>
        <w:tab/>
      </w:r>
      <w:r w:rsidRPr="00293965">
        <w:rPr>
          <w:lang w:val="en-US"/>
        </w:rPr>
        <w:t>Overview</w:t>
      </w:r>
      <w:r>
        <w:tab/>
      </w:r>
      <w:r>
        <w:fldChar w:fldCharType="begin" w:fldLock="1"/>
      </w:r>
      <w:r>
        <w:instrText xml:space="preserve"> PAGEREF _Toc92273902 \h </w:instrText>
      </w:r>
      <w:r>
        <w:fldChar w:fldCharType="separate"/>
      </w:r>
      <w:r>
        <w:t>55</w:t>
      </w:r>
      <w:r>
        <w:fldChar w:fldCharType="end"/>
      </w:r>
    </w:p>
    <w:p w14:paraId="1DAF3515" w14:textId="413DF33B" w:rsidR="00D20B05" w:rsidRDefault="00D20B05">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_Toc92273903 \h </w:instrText>
      </w:r>
      <w:r>
        <w:fldChar w:fldCharType="separate"/>
      </w:r>
      <w:r>
        <w:t>55</w:t>
      </w:r>
      <w:r>
        <w:fldChar w:fldCharType="end"/>
      </w:r>
    </w:p>
    <w:p w14:paraId="659437C6" w14:textId="51281854" w:rsidR="00D20B05" w:rsidRDefault="00D20B0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_Toc92273904 \h </w:instrText>
      </w:r>
      <w:r>
        <w:fldChar w:fldCharType="separate"/>
      </w:r>
      <w:r>
        <w:t>55</w:t>
      </w:r>
      <w:r>
        <w:fldChar w:fldCharType="end"/>
      </w:r>
    </w:p>
    <w:p w14:paraId="022C9C46" w14:textId="39EF19DB" w:rsidR="00D20B05" w:rsidRDefault="00D20B05">
      <w:pPr>
        <w:pStyle w:val="TOC6"/>
        <w:rPr>
          <w:rFonts w:asciiTheme="minorHAnsi" w:eastAsiaTheme="minorEastAsia" w:hAnsiTheme="minorHAnsi" w:cstheme="minorBidi"/>
          <w:sz w:val="22"/>
          <w:szCs w:val="22"/>
          <w:lang w:eastAsia="en-GB"/>
        </w:rPr>
      </w:pPr>
      <w:r w:rsidRPr="00293965">
        <w:rPr>
          <w:lang w:val="en-US"/>
        </w:rPr>
        <w:t>6.1.4.2.1.1</w:t>
      </w:r>
      <w:r>
        <w:rPr>
          <w:rFonts w:asciiTheme="minorHAnsi" w:eastAsiaTheme="minorEastAsia" w:hAnsiTheme="minorHAnsi" w:cstheme="minorBidi"/>
          <w:sz w:val="22"/>
          <w:szCs w:val="22"/>
          <w:lang w:eastAsia="en-GB"/>
        </w:rPr>
        <w:tab/>
      </w:r>
      <w:r w:rsidRPr="00293965">
        <w:rPr>
          <w:lang w:val="en-US"/>
        </w:rPr>
        <w:t xml:space="preserve">Requirements for </w:t>
      </w:r>
      <w:r>
        <w:t>V2X communication over PC5</w:t>
      </w:r>
      <w:r>
        <w:tab/>
      </w:r>
      <w:r>
        <w:fldChar w:fldCharType="begin" w:fldLock="1"/>
      </w:r>
      <w:r>
        <w:instrText xml:space="preserve"> PAGEREF _Toc92273905 \h </w:instrText>
      </w:r>
      <w:r>
        <w:fldChar w:fldCharType="separate"/>
      </w:r>
      <w:r>
        <w:t>55</w:t>
      </w:r>
      <w:r>
        <w:fldChar w:fldCharType="end"/>
      </w:r>
    </w:p>
    <w:p w14:paraId="0473C7C8" w14:textId="25EFA077" w:rsidR="00D20B05" w:rsidRDefault="00D20B05">
      <w:pPr>
        <w:pStyle w:val="TOC6"/>
        <w:rPr>
          <w:rFonts w:asciiTheme="minorHAnsi" w:eastAsiaTheme="minorEastAsia" w:hAnsiTheme="minorHAnsi" w:cstheme="minorBidi"/>
          <w:sz w:val="22"/>
          <w:szCs w:val="22"/>
          <w:lang w:eastAsia="en-GB"/>
        </w:rPr>
      </w:pPr>
      <w:r w:rsidRPr="00293965">
        <w:rPr>
          <w:lang w:val="en-US"/>
        </w:rPr>
        <w:t>6.1.4.2.1.2</w:t>
      </w:r>
      <w:r>
        <w:rPr>
          <w:rFonts w:asciiTheme="minorHAnsi" w:eastAsiaTheme="minorEastAsia" w:hAnsiTheme="minorHAnsi" w:cstheme="minorBidi"/>
          <w:sz w:val="22"/>
          <w:szCs w:val="22"/>
          <w:lang w:eastAsia="en-GB"/>
        </w:rPr>
        <w:tab/>
      </w:r>
      <w:r w:rsidRPr="00293965">
        <w:rPr>
          <w:lang w:val="en-US"/>
        </w:rPr>
        <w:t>PC5 Q</w:t>
      </w:r>
      <w:r w:rsidRPr="00293965">
        <w:rPr>
          <w:lang w:val="en-US" w:eastAsia="zh-CN"/>
        </w:rPr>
        <w:t>oS flow match and establishment</w:t>
      </w:r>
      <w:r>
        <w:tab/>
      </w:r>
      <w:r>
        <w:fldChar w:fldCharType="begin" w:fldLock="1"/>
      </w:r>
      <w:r>
        <w:instrText xml:space="preserve"> PAGEREF _Toc92273906 \h </w:instrText>
      </w:r>
      <w:r>
        <w:fldChar w:fldCharType="separate"/>
      </w:r>
      <w:r>
        <w:t>55</w:t>
      </w:r>
      <w:r>
        <w:fldChar w:fldCharType="end"/>
      </w:r>
    </w:p>
    <w:p w14:paraId="68C3E66C" w14:textId="741F7C57" w:rsidR="00D20B05" w:rsidRDefault="00D20B0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_Toc92273907 \h </w:instrText>
      </w:r>
      <w:r>
        <w:fldChar w:fldCharType="separate"/>
      </w:r>
      <w:r>
        <w:t>56</w:t>
      </w:r>
      <w:r>
        <w:fldChar w:fldCharType="end"/>
      </w:r>
    </w:p>
    <w:p w14:paraId="3E6BB8DB" w14:textId="7DB103E2" w:rsidR="00D20B05" w:rsidRDefault="00D20B05">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_Toc92273908 \h </w:instrText>
      </w:r>
      <w:r>
        <w:fldChar w:fldCharType="separate"/>
      </w:r>
      <w:r>
        <w:t>56</w:t>
      </w:r>
      <w:r>
        <w:fldChar w:fldCharType="end"/>
      </w:r>
    </w:p>
    <w:p w14:paraId="459F8F3C" w14:textId="7565F707" w:rsidR="00D20B05" w:rsidRDefault="00D20B05">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_Toc92273909 \h </w:instrText>
      </w:r>
      <w:r>
        <w:fldChar w:fldCharType="separate"/>
      </w:r>
      <w:r>
        <w:t>56</w:t>
      </w:r>
      <w:r>
        <w:fldChar w:fldCharType="end"/>
      </w:r>
    </w:p>
    <w:p w14:paraId="1546DD4C" w14:textId="74FE0A8C" w:rsidR="00D20B05" w:rsidRDefault="00D20B05">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_Toc92273910 \h </w:instrText>
      </w:r>
      <w:r>
        <w:fldChar w:fldCharType="separate"/>
      </w:r>
      <w:r>
        <w:t>56</w:t>
      </w:r>
      <w:r>
        <w:fldChar w:fldCharType="end"/>
      </w:r>
    </w:p>
    <w:p w14:paraId="5AA460AF" w14:textId="18E1567E" w:rsidR="00D20B05" w:rsidRDefault="00D20B05">
      <w:pPr>
        <w:pStyle w:val="TOC2"/>
        <w:rPr>
          <w:rFonts w:asciiTheme="minorHAnsi" w:eastAsiaTheme="minorEastAsia" w:hAnsiTheme="minorHAnsi" w:cstheme="minorBidi"/>
          <w:sz w:val="22"/>
          <w:szCs w:val="22"/>
          <w:lang w:eastAsia="en-GB"/>
        </w:rPr>
      </w:pPr>
      <w:r w:rsidRPr="00293965">
        <w:rPr>
          <w:lang w:val="en-US"/>
        </w:rPr>
        <w:t>6.2</w:t>
      </w:r>
      <w:r>
        <w:rPr>
          <w:rFonts w:asciiTheme="minorHAnsi" w:eastAsiaTheme="minorEastAsia" w:hAnsiTheme="minorHAnsi" w:cstheme="minorBidi"/>
          <w:sz w:val="22"/>
          <w:szCs w:val="22"/>
          <w:lang w:eastAsia="en-GB"/>
        </w:rPr>
        <w:tab/>
      </w:r>
      <w:r w:rsidRPr="00293965">
        <w:rPr>
          <w:lang w:val="en-US"/>
        </w:rPr>
        <w:t>V2X communication over Uu</w:t>
      </w:r>
      <w:r>
        <w:tab/>
      </w:r>
      <w:r>
        <w:fldChar w:fldCharType="begin" w:fldLock="1"/>
      </w:r>
      <w:r>
        <w:instrText xml:space="preserve"> PAGEREF _Toc92273911 \h </w:instrText>
      </w:r>
      <w:r>
        <w:fldChar w:fldCharType="separate"/>
      </w:r>
      <w:r>
        <w:t>56</w:t>
      </w:r>
      <w:r>
        <w:fldChar w:fldCharType="end"/>
      </w:r>
    </w:p>
    <w:p w14:paraId="6F1DFCA0" w14:textId="57824608" w:rsidR="00D20B05" w:rsidRDefault="00D20B05">
      <w:pPr>
        <w:pStyle w:val="TOC3"/>
        <w:rPr>
          <w:rFonts w:asciiTheme="minorHAnsi" w:eastAsiaTheme="minorEastAsia" w:hAnsiTheme="minorHAnsi" w:cstheme="minorBidi"/>
          <w:sz w:val="22"/>
          <w:szCs w:val="22"/>
          <w:lang w:eastAsia="en-GB"/>
        </w:rPr>
      </w:pPr>
      <w:r w:rsidRPr="00293965">
        <w:rPr>
          <w:lang w:val="en-US"/>
        </w:rPr>
        <w:t>6.2.1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_Toc92273912 \h </w:instrText>
      </w:r>
      <w:r>
        <w:fldChar w:fldCharType="separate"/>
      </w:r>
      <w:r>
        <w:t>56</w:t>
      </w:r>
      <w:r>
        <w:fldChar w:fldCharType="end"/>
      </w:r>
    </w:p>
    <w:p w14:paraId="6C718B45" w14:textId="7C24DE54" w:rsidR="00D20B05" w:rsidRDefault="00D20B05">
      <w:pPr>
        <w:pStyle w:val="TOC3"/>
        <w:rPr>
          <w:rFonts w:asciiTheme="minorHAnsi" w:eastAsiaTheme="minorEastAsia" w:hAnsiTheme="minorHAnsi" w:cstheme="minorBidi"/>
          <w:sz w:val="22"/>
          <w:szCs w:val="22"/>
          <w:lang w:eastAsia="en-GB"/>
        </w:rPr>
      </w:pPr>
      <w:r w:rsidRPr="00293965">
        <w:rPr>
          <w:lang w:val="en-US"/>
        </w:rPr>
        <w:t>6.2.2</w:t>
      </w:r>
      <w:r>
        <w:rPr>
          <w:rFonts w:asciiTheme="minorHAnsi" w:eastAsiaTheme="minorEastAsia" w:hAnsiTheme="minorHAnsi" w:cstheme="minorBidi"/>
          <w:sz w:val="22"/>
          <w:szCs w:val="22"/>
          <w:lang w:eastAsia="en-GB"/>
        </w:rPr>
        <w:tab/>
      </w:r>
      <w:r w:rsidRPr="00293965">
        <w:rPr>
          <w:lang w:val="en-US"/>
        </w:rPr>
        <w:t>Transmission of V2X communication over Uu from UE to V2X application server</w:t>
      </w:r>
      <w:r>
        <w:tab/>
      </w:r>
      <w:r>
        <w:fldChar w:fldCharType="begin" w:fldLock="1"/>
      </w:r>
      <w:r>
        <w:instrText xml:space="preserve"> PAGEREF _Toc92273913 \h </w:instrText>
      </w:r>
      <w:r>
        <w:fldChar w:fldCharType="separate"/>
      </w:r>
      <w:r>
        <w:t>57</w:t>
      </w:r>
      <w:r>
        <w:fldChar w:fldCharType="end"/>
      </w:r>
    </w:p>
    <w:p w14:paraId="5AF8CDBA" w14:textId="7409EC95" w:rsidR="00D20B05" w:rsidRDefault="00D20B05">
      <w:pPr>
        <w:pStyle w:val="TOC3"/>
        <w:rPr>
          <w:rFonts w:asciiTheme="minorHAnsi" w:eastAsiaTheme="minorEastAsia" w:hAnsiTheme="minorHAnsi" w:cstheme="minorBidi"/>
          <w:sz w:val="22"/>
          <w:szCs w:val="22"/>
          <w:lang w:eastAsia="en-GB"/>
        </w:rPr>
      </w:pPr>
      <w:r w:rsidRPr="00293965">
        <w:rPr>
          <w:lang w:val="en-US"/>
        </w:rPr>
        <w:t>6.2.3</w:t>
      </w:r>
      <w:r>
        <w:rPr>
          <w:rFonts w:asciiTheme="minorHAnsi" w:eastAsiaTheme="minorEastAsia" w:hAnsiTheme="minorHAnsi" w:cstheme="minorBidi"/>
          <w:sz w:val="22"/>
          <w:szCs w:val="22"/>
          <w:lang w:eastAsia="en-GB"/>
        </w:rPr>
        <w:tab/>
      </w:r>
      <w:r w:rsidRPr="00293965">
        <w:rPr>
          <w:lang w:val="en-US"/>
        </w:rPr>
        <w:t>Reception of V2X communication over Uu from UE to V2X application server</w:t>
      </w:r>
      <w:r>
        <w:tab/>
      </w:r>
      <w:r>
        <w:fldChar w:fldCharType="begin" w:fldLock="1"/>
      </w:r>
      <w:r>
        <w:instrText xml:space="preserve"> PAGEREF _Toc92273914 \h </w:instrText>
      </w:r>
      <w:r>
        <w:fldChar w:fldCharType="separate"/>
      </w:r>
      <w:r>
        <w:t>58</w:t>
      </w:r>
      <w:r>
        <w:fldChar w:fldCharType="end"/>
      </w:r>
    </w:p>
    <w:p w14:paraId="15F9358F" w14:textId="6EDDD451" w:rsidR="00D20B05" w:rsidRDefault="00D20B05">
      <w:pPr>
        <w:pStyle w:val="TOC3"/>
        <w:rPr>
          <w:rFonts w:asciiTheme="minorHAnsi" w:eastAsiaTheme="minorEastAsia" w:hAnsiTheme="minorHAnsi" w:cstheme="minorBidi"/>
          <w:sz w:val="22"/>
          <w:szCs w:val="22"/>
          <w:lang w:eastAsia="en-GB"/>
        </w:rPr>
      </w:pPr>
      <w:r w:rsidRPr="00293965">
        <w:rPr>
          <w:lang w:val="en-US"/>
        </w:rPr>
        <w:t>6.2.4</w:t>
      </w:r>
      <w:r>
        <w:rPr>
          <w:rFonts w:asciiTheme="minorHAnsi" w:eastAsiaTheme="minorEastAsia" w:hAnsiTheme="minorHAnsi" w:cstheme="minorBidi"/>
          <w:sz w:val="22"/>
          <w:szCs w:val="22"/>
          <w:lang w:eastAsia="en-GB"/>
        </w:rPr>
        <w:tab/>
      </w:r>
      <w:r w:rsidRPr="00293965">
        <w:rPr>
          <w:lang w:val="en-US"/>
        </w:rPr>
        <w:t>Transmission of V2X communication over Uu from V2X application server to UE</w:t>
      </w:r>
      <w:r>
        <w:tab/>
      </w:r>
      <w:r>
        <w:fldChar w:fldCharType="begin" w:fldLock="1"/>
      </w:r>
      <w:r>
        <w:instrText xml:space="preserve"> PAGEREF _Toc92273915 \h </w:instrText>
      </w:r>
      <w:r>
        <w:fldChar w:fldCharType="separate"/>
      </w:r>
      <w:r>
        <w:t>58</w:t>
      </w:r>
      <w:r>
        <w:fldChar w:fldCharType="end"/>
      </w:r>
    </w:p>
    <w:p w14:paraId="14887263" w14:textId="360C3D55" w:rsidR="00D20B05" w:rsidRDefault="00D20B05">
      <w:pPr>
        <w:pStyle w:val="TOC3"/>
        <w:rPr>
          <w:rFonts w:asciiTheme="minorHAnsi" w:eastAsiaTheme="minorEastAsia" w:hAnsiTheme="minorHAnsi" w:cstheme="minorBidi"/>
          <w:sz w:val="22"/>
          <w:szCs w:val="22"/>
          <w:lang w:eastAsia="en-GB"/>
        </w:rPr>
      </w:pPr>
      <w:r w:rsidRPr="00293965">
        <w:rPr>
          <w:lang w:val="en-US"/>
        </w:rPr>
        <w:t>6.2.5</w:t>
      </w:r>
      <w:r>
        <w:rPr>
          <w:rFonts w:asciiTheme="minorHAnsi" w:eastAsiaTheme="minorEastAsia" w:hAnsiTheme="minorHAnsi" w:cstheme="minorBidi"/>
          <w:sz w:val="22"/>
          <w:szCs w:val="22"/>
          <w:lang w:eastAsia="en-GB"/>
        </w:rPr>
        <w:tab/>
      </w:r>
      <w:r w:rsidRPr="00293965">
        <w:rPr>
          <w:lang w:val="en-US"/>
        </w:rPr>
        <w:t>Reception of V2X communication over Uu from V2X application server to UE</w:t>
      </w:r>
      <w:r>
        <w:tab/>
      </w:r>
      <w:r>
        <w:fldChar w:fldCharType="begin" w:fldLock="1"/>
      </w:r>
      <w:r>
        <w:instrText xml:space="preserve"> PAGEREF _Toc92273916 \h </w:instrText>
      </w:r>
      <w:r>
        <w:fldChar w:fldCharType="separate"/>
      </w:r>
      <w:r>
        <w:t>59</w:t>
      </w:r>
      <w:r>
        <w:fldChar w:fldCharType="end"/>
      </w:r>
    </w:p>
    <w:p w14:paraId="519905B9" w14:textId="2E849640" w:rsidR="00D20B05" w:rsidRDefault="00D20B05">
      <w:pPr>
        <w:pStyle w:val="TOC3"/>
        <w:rPr>
          <w:rFonts w:asciiTheme="minorHAnsi" w:eastAsiaTheme="minorEastAsia" w:hAnsiTheme="minorHAnsi" w:cstheme="minorBidi"/>
          <w:sz w:val="22"/>
          <w:szCs w:val="22"/>
          <w:lang w:eastAsia="en-GB"/>
        </w:rPr>
      </w:pPr>
      <w:r w:rsidRPr="00293965">
        <w:rPr>
          <w:lang w:val="en-US"/>
        </w:rPr>
        <w:t>6.2.6</w:t>
      </w:r>
      <w:r>
        <w:rPr>
          <w:rFonts w:asciiTheme="minorHAnsi" w:eastAsiaTheme="minorEastAsia" w:hAnsiTheme="minorHAnsi" w:cstheme="minorBidi"/>
          <w:sz w:val="22"/>
          <w:szCs w:val="22"/>
          <w:lang w:eastAsia="en-GB"/>
        </w:rPr>
        <w:tab/>
      </w:r>
      <w:r w:rsidRPr="00293965">
        <w:rPr>
          <w:lang w:val="en-US"/>
        </w:rPr>
        <w:t>V2X application server discovery</w:t>
      </w:r>
      <w:r>
        <w:tab/>
      </w:r>
      <w:r>
        <w:fldChar w:fldCharType="begin" w:fldLock="1"/>
      </w:r>
      <w:r>
        <w:instrText xml:space="preserve"> PAGEREF _Toc92273917 \h </w:instrText>
      </w:r>
      <w:r>
        <w:fldChar w:fldCharType="separate"/>
      </w:r>
      <w:r>
        <w:t>60</w:t>
      </w:r>
      <w:r>
        <w:fldChar w:fldCharType="end"/>
      </w:r>
    </w:p>
    <w:p w14:paraId="767D682A" w14:textId="0BFB7567" w:rsidR="00D20B05" w:rsidRDefault="00D20B05">
      <w:pPr>
        <w:pStyle w:val="TOC3"/>
        <w:rPr>
          <w:rFonts w:asciiTheme="minorHAnsi" w:eastAsiaTheme="minorEastAsia" w:hAnsiTheme="minorHAnsi" w:cstheme="minorBidi"/>
          <w:sz w:val="22"/>
          <w:szCs w:val="22"/>
          <w:lang w:eastAsia="en-GB"/>
        </w:rPr>
      </w:pPr>
      <w:r w:rsidRPr="00293965">
        <w:rPr>
          <w:lang w:val="en-US"/>
        </w:rPr>
        <w:t>6.2.7</w:t>
      </w:r>
      <w:r>
        <w:rPr>
          <w:rFonts w:asciiTheme="minorHAnsi" w:eastAsiaTheme="minorEastAsia" w:hAnsiTheme="minorHAnsi" w:cstheme="minorBidi"/>
          <w:sz w:val="22"/>
          <w:szCs w:val="22"/>
          <w:lang w:eastAsia="en-GB"/>
        </w:rPr>
        <w:tab/>
      </w:r>
      <w:r w:rsidRPr="00293965">
        <w:rPr>
          <w:lang w:val="en-US"/>
        </w:rPr>
        <w:t>V2X application server configuration</w:t>
      </w:r>
      <w:r>
        <w:tab/>
      </w:r>
      <w:r>
        <w:fldChar w:fldCharType="begin" w:fldLock="1"/>
      </w:r>
      <w:r>
        <w:instrText xml:space="preserve"> PAGEREF _Toc92273918 \h </w:instrText>
      </w:r>
      <w:r>
        <w:fldChar w:fldCharType="separate"/>
      </w:r>
      <w:r>
        <w:t>63</w:t>
      </w:r>
      <w:r>
        <w:fldChar w:fldCharType="end"/>
      </w:r>
    </w:p>
    <w:p w14:paraId="44120AEB" w14:textId="21DF1E10" w:rsidR="00D20B05" w:rsidRDefault="00D20B05">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_Toc92273919 \h </w:instrText>
      </w:r>
      <w:r>
        <w:fldChar w:fldCharType="separate"/>
      </w:r>
      <w:r>
        <w:t>63</w:t>
      </w:r>
      <w:r>
        <w:fldChar w:fldCharType="end"/>
      </w:r>
    </w:p>
    <w:p w14:paraId="0339B65C" w14:textId="5E6C73B3" w:rsidR="00D20B05" w:rsidRDefault="00D20B05">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_Toc92273920 \h </w:instrText>
      </w:r>
      <w:r>
        <w:fldChar w:fldCharType="separate"/>
      </w:r>
      <w:r>
        <w:t>63</w:t>
      </w:r>
      <w:r>
        <w:fldChar w:fldCharType="end"/>
      </w:r>
    </w:p>
    <w:p w14:paraId="5815AADB" w14:textId="710CA9BE" w:rsidR="00D20B05" w:rsidRDefault="00D20B05">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_Toc92273921 \h </w:instrText>
      </w:r>
      <w:r>
        <w:fldChar w:fldCharType="separate"/>
      </w:r>
      <w:r>
        <w:t>64</w:t>
      </w:r>
      <w:r>
        <w:fldChar w:fldCharType="end"/>
      </w:r>
    </w:p>
    <w:p w14:paraId="52487FAF" w14:textId="4700525A" w:rsidR="00D20B05" w:rsidRDefault="00D20B05">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_Toc92273922 \h </w:instrText>
      </w:r>
      <w:r>
        <w:fldChar w:fldCharType="separate"/>
      </w:r>
      <w:r>
        <w:t>64</w:t>
      </w:r>
      <w:r>
        <w:fldChar w:fldCharType="end"/>
      </w:r>
    </w:p>
    <w:p w14:paraId="42572B2D" w14:textId="1523982B" w:rsidR="00D20B05" w:rsidRDefault="00D20B05">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_Toc92273923 \h </w:instrText>
      </w:r>
      <w:r>
        <w:fldChar w:fldCharType="separate"/>
      </w:r>
      <w:r>
        <w:t>64</w:t>
      </w:r>
      <w:r>
        <w:fldChar w:fldCharType="end"/>
      </w:r>
    </w:p>
    <w:p w14:paraId="25202595" w14:textId="612DFB0D" w:rsidR="00D20B05" w:rsidRDefault="00D20B05">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_Toc92273924 \h </w:instrText>
      </w:r>
      <w:r>
        <w:fldChar w:fldCharType="separate"/>
      </w:r>
      <w:r>
        <w:t>64</w:t>
      </w:r>
      <w:r>
        <w:fldChar w:fldCharType="end"/>
      </w:r>
    </w:p>
    <w:p w14:paraId="5D4E7C80" w14:textId="4A6DA6A4" w:rsidR="00D20B05" w:rsidRDefault="00D20B05">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_Toc92273925 \h </w:instrText>
      </w:r>
      <w:r>
        <w:fldChar w:fldCharType="separate"/>
      </w:r>
      <w:r>
        <w:t>64</w:t>
      </w:r>
      <w:r>
        <w:fldChar w:fldCharType="end"/>
      </w:r>
    </w:p>
    <w:p w14:paraId="270B1D42" w14:textId="3A56D25B" w:rsidR="00D20B05" w:rsidRDefault="00D20B05">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_Toc92273926 \h </w:instrText>
      </w:r>
      <w:r>
        <w:fldChar w:fldCharType="separate"/>
      </w:r>
      <w:r>
        <w:t>64</w:t>
      </w:r>
      <w:r>
        <w:fldChar w:fldCharType="end"/>
      </w:r>
    </w:p>
    <w:p w14:paraId="706E2FE3" w14:textId="10B7B532" w:rsidR="00D20B05" w:rsidRDefault="00D20B05">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_Toc92273927 \h </w:instrText>
      </w:r>
      <w:r>
        <w:fldChar w:fldCharType="separate"/>
      </w:r>
      <w:r>
        <w:t>64</w:t>
      </w:r>
      <w:r>
        <w:fldChar w:fldCharType="end"/>
      </w:r>
    </w:p>
    <w:p w14:paraId="4E2FF92C" w14:textId="5E7BBD69" w:rsidR="00D20B05" w:rsidRDefault="00D20B05">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_Toc92273928 \h </w:instrText>
      </w:r>
      <w:r>
        <w:fldChar w:fldCharType="separate"/>
      </w:r>
      <w:r>
        <w:t>65</w:t>
      </w:r>
      <w:r>
        <w:fldChar w:fldCharType="end"/>
      </w:r>
    </w:p>
    <w:p w14:paraId="2176E16E" w14:textId="366CA779" w:rsidR="00D20B05" w:rsidRDefault="00D20B05">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_Toc92273929 \h </w:instrText>
      </w:r>
      <w:r>
        <w:fldChar w:fldCharType="separate"/>
      </w:r>
      <w:r>
        <w:t>65</w:t>
      </w:r>
      <w:r>
        <w:fldChar w:fldCharType="end"/>
      </w:r>
    </w:p>
    <w:p w14:paraId="68B307A2" w14:textId="780A3FAA" w:rsidR="00D20B05" w:rsidRDefault="00D20B05">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_Toc92273930 \h </w:instrText>
      </w:r>
      <w:r>
        <w:fldChar w:fldCharType="separate"/>
      </w:r>
      <w:r>
        <w:t>65</w:t>
      </w:r>
      <w:r>
        <w:fldChar w:fldCharType="end"/>
      </w:r>
    </w:p>
    <w:p w14:paraId="3738C76A" w14:textId="286B643D" w:rsidR="00D20B05" w:rsidRDefault="00D20B05">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_Toc92273931 \h </w:instrText>
      </w:r>
      <w:r>
        <w:fldChar w:fldCharType="separate"/>
      </w:r>
      <w:r>
        <w:t>65</w:t>
      </w:r>
      <w:r>
        <w:fldChar w:fldCharType="end"/>
      </w:r>
    </w:p>
    <w:p w14:paraId="18470720" w14:textId="3422B70F" w:rsidR="00D20B05" w:rsidRDefault="00D20B05">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_Toc92273932 \h </w:instrText>
      </w:r>
      <w:r>
        <w:fldChar w:fldCharType="separate"/>
      </w:r>
      <w:r>
        <w:t>65</w:t>
      </w:r>
      <w:r>
        <w:fldChar w:fldCharType="end"/>
      </w:r>
    </w:p>
    <w:p w14:paraId="77E91364" w14:textId="07DE30DB" w:rsidR="00D20B05" w:rsidRDefault="00D20B05">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_Toc92273933 \h </w:instrText>
      </w:r>
      <w:r>
        <w:fldChar w:fldCharType="separate"/>
      </w:r>
      <w:r>
        <w:t>65</w:t>
      </w:r>
      <w:r>
        <w:fldChar w:fldCharType="end"/>
      </w:r>
    </w:p>
    <w:p w14:paraId="4399C915" w14:textId="094A7C59" w:rsidR="00D20B05" w:rsidRDefault="00D20B05">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_Toc92273934 \h </w:instrText>
      </w:r>
      <w:r>
        <w:fldChar w:fldCharType="separate"/>
      </w:r>
      <w:r>
        <w:t>65</w:t>
      </w:r>
      <w:r>
        <w:fldChar w:fldCharType="end"/>
      </w:r>
    </w:p>
    <w:p w14:paraId="7DC3F7E0" w14:textId="2C39AA66" w:rsidR="00D20B05" w:rsidRDefault="00D20B0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_Toc92273935 \h </w:instrText>
      </w:r>
      <w:r>
        <w:fldChar w:fldCharType="separate"/>
      </w:r>
      <w:r>
        <w:t>66</w:t>
      </w:r>
      <w:r>
        <w:fldChar w:fldCharType="end"/>
      </w:r>
    </w:p>
    <w:p w14:paraId="620956FE" w14:textId="010DB789" w:rsidR="00D20B05" w:rsidRDefault="00D20B0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_Toc92273936 \h </w:instrText>
      </w:r>
      <w:r>
        <w:fldChar w:fldCharType="separate"/>
      </w:r>
      <w:r>
        <w:t>66</w:t>
      </w:r>
      <w:r>
        <w:fldChar w:fldCharType="end"/>
      </w:r>
    </w:p>
    <w:p w14:paraId="1B5B299D" w14:textId="0448E72C" w:rsidR="00D20B05" w:rsidRDefault="00D20B0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293965">
        <w:rPr>
          <w:lang w:val="en-US"/>
        </w:rPr>
        <w:t>rovisioning</w:t>
      </w:r>
      <w:r>
        <w:t xml:space="preserve"> of parameters for V2X configuration signalling messages</w:t>
      </w:r>
      <w:r>
        <w:tab/>
      </w:r>
      <w:r>
        <w:fldChar w:fldCharType="begin" w:fldLock="1"/>
      </w:r>
      <w:r>
        <w:instrText xml:space="preserve"> PAGEREF _Toc92273937 \h </w:instrText>
      </w:r>
      <w:r>
        <w:fldChar w:fldCharType="separate"/>
      </w:r>
      <w:r>
        <w:t>66</w:t>
      </w:r>
      <w:r>
        <w:fldChar w:fldCharType="end"/>
      </w:r>
    </w:p>
    <w:p w14:paraId="13582FA0" w14:textId="46ECEFFD" w:rsidR="00D20B05" w:rsidRDefault="00D20B0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_Toc92273938 \h </w:instrText>
      </w:r>
      <w:r>
        <w:fldChar w:fldCharType="separate"/>
      </w:r>
      <w:r>
        <w:t>66</w:t>
      </w:r>
      <w:r>
        <w:fldChar w:fldCharType="end"/>
      </w:r>
    </w:p>
    <w:p w14:paraId="3927BA75" w14:textId="3F043FCA" w:rsidR="00D20B05" w:rsidRDefault="00D20B0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_Toc92273939 \h </w:instrText>
      </w:r>
      <w:r>
        <w:fldChar w:fldCharType="separate"/>
      </w:r>
      <w:r>
        <w:t>66</w:t>
      </w:r>
      <w:r>
        <w:fldChar w:fldCharType="end"/>
      </w:r>
    </w:p>
    <w:p w14:paraId="4428F039" w14:textId="39A7C26F" w:rsidR="00D20B05" w:rsidRDefault="00D20B0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_Toc92273940 \h </w:instrText>
      </w:r>
      <w:r>
        <w:fldChar w:fldCharType="separate"/>
      </w:r>
      <w:r>
        <w:t>66</w:t>
      </w:r>
      <w:r>
        <w:fldChar w:fldCharType="end"/>
      </w:r>
    </w:p>
    <w:p w14:paraId="71948CC0" w14:textId="668E9BBE" w:rsidR="00D20B05" w:rsidRDefault="00D20B0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_Toc92273941 \h </w:instrText>
      </w:r>
      <w:r>
        <w:fldChar w:fldCharType="separate"/>
      </w:r>
      <w:r>
        <w:t>66</w:t>
      </w:r>
      <w:r>
        <w:fldChar w:fldCharType="end"/>
      </w:r>
    </w:p>
    <w:p w14:paraId="6AE89DFB" w14:textId="3A8FACE4" w:rsidR="00D20B05" w:rsidRDefault="00D20B0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293965">
        <w:rPr>
          <w:lang w:val="en-US"/>
        </w:rPr>
        <w:t xml:space="preserve">V2X communication over </w:t>
      </w:r>
      <w:r>
        <w:t>PC5 signalling messages</w:t>
      </w:r>
      <w:r>
        <w:tab/>
      </w:r>
      <w:r>
        <w:fldChar w:fldCharType="begin" w:fldLock="1"/>
      </w:r>
      <w:r>
        <w:instrText xml:space="preserve"> PAGEREF _Toc92273942 \h </w:instrText>
      </w:r>
      <w:r>
        <w:fldChar w:fldCharType="separate"/>
      </w:r>
      <w:r>
        <w:t>67</w:t>
      </w:r>
      <w:r>
        <w:fldChar w:fldCharType="end"/>
      </w:r>
    </w:p>
    <w:p w14:paraId="79018650" w14:textId="348EBF83" w:rsidR="00D20B05" w:rsidRDefault="00D20B0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_Toc92273943 \h </w:instrText>
      </w:r>
      <w:r>
        <w:fldChar w:fldCharType="separate"/>
      </w:r>
      <w:r>
        <w:t>67</w:t>
      </w:r>
      <w:r>
        <w:fldChar w:fldCharType="end"/>
      </w:r>
    </w:p>
    <w:p w14:paraId="4A8AAD10" w14:textId="3FE8ED11" w:rsidR="00D20B05" w:rsidRDefault="00D20B0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_Toc92273944 \h </w:instrText>
      </w:r>
      <w:r>
        <w:fldChar w:fldCharType="separate"/>
      </w:r>
      <w:r>
        <w:t>67</w:t>
      </w:r>
      <w:r>
        <w:fldChar w:fldCharType="end"/>
      </w:r>
    </w:p>
    <w:p w14:paraId="451E1E59" w14:textId="768956E5" w:rsidR="00D20B05" w:rsidRDefault="00D20B0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_Toc92273945 \h </w:instrText>
      </w:r>
      <w:r>
        <w:fldChar w:fldCharType="separate"/>
      </w:r>
      <w:r>
        <w:t>67</w:t>
      </w:r>
      <w:r>
        <w:fldChar w:fldCharType="end"/>
      </w:r>
    </w:p>
    <w:p w14:paraId="2F7F0683" w14:textId="3D0F927E" w:rsidR="00D20B05" w:rsidRDefault="00D20B0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_Toc92273946 \h </w:instrText>
      </w:r>
      <w:r>
        <w:fldChar w:fldCharType="separate"/>
      </w:r>
      <w:r>
        <w:t>68</w:t>
      </w:r>
      <w:r>
        <w:fldChar w:fldCharType="end"/>
      </w:r>
    </w:p>
    <w:p w14:paraId="3729A2B0" w14:textId="576A30BD" w:rsidR="00D20B05" w:rsidRDefault="00D20B0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_Toc92273947 \h </w:instrText>
      </w:r>
      <w:r>
        <w:fldChar w:fldCharType="separate"/>
      </w:r>
      <w:r>
        <w:t>68</w:t>
      </w:r>
      <w:r>
        <w:fldChar w:fldCharType="end"/>
      </w:r>
    </w:p>
    <w:p w14:paraId="5352FE45" w14:textId="72B9AD4E" w:rsidR="00D20B05" w:rsidRDefault="00D20B0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293965">
        <w:rPr>
          <w:rFonts w:cs="Arial"/>
          <w:lang w:eastAsia="x-none"/>
        </w:rPr>
        <w:t xml:space="preserve">MSBs of </w:t>
      </w:r>
      <w:r w:rsidRPr="00293965">
        <w:rPr>
          <w:rFonts w:cs="Arial"/>
        </w:rPr>
        <w:t>K</w:t>
      </w:r>
      <w:r w:rsidRPr="00293965">
        <w:rPr>
          <w:rFonts w:cs="Arial"/>
          <w:vertAlign w:val="subscript"/>
        </w:rPr>
        <w:t>NRP-sess</w:t>
      </w:r>
      <w:r w:rsidRPr="00293965">
        <w:rPr>
          <w:rFonts w:cs="Arial"/>
        </w:rPr>
        <w:t xml:space="preserve"> ID</w:t>
      </w:r>
      <w:r>
        <w:tab/>
      </w:r>
      <w:r>
        <w:fldChar w:fldCharType="begin" w:fldLock="1"/>
      </w:r>
      <w:r>
        <w:instrText xml:space="preserve"> PAGEREF _Toc92273948 \h </w:instrText>
      </w:r>
      <w:r>
        <w:fldChar w:fldCharType="separate"/>
      </w:r>
      <w:r>
        <w:t>68</w:t>
      </w:r>
      <w:r>
        <w:fldChar w:fldCharType="end"/>
      </w:r>
    </w:p>
    <w:p w14:paraId="31F19015" w14:textId="046396A7" w:rsidR="00D20B05" w:rsidRDefault="00D20B05">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293965">
        <w:rPr>
          <w:rFonts w:cs="Arial"/>
        </w:rPr>
        <w:t>K</w:t>
      </w:r>
      <w:r w:rsidRPr="00293965">
        <w:rPr>
          <w:rFonts w:cs="Arial"/>
          <w:vertAlign w:val="subscript"/>
        </w:rPr>
        <w:t>NRP</w:t>
      </w:r>
      <w:r w:rsidRPr="00293965">
        <w:rPr>
          <w:rFonts w:cs="Arial"/>
        </w:rPr>
        <w:t xml:space="preserve"> ID</w:t>
      </w:r>
      <w:r>
        <w:tab/>
      </w:r>
      <w:r>
        <w:fldChar w:fldCharType="begin" w:fldLock="1"/>
      </w:r>
      <w:r>
        <w:instrText xml:space="preserve"> PAGEREF _Toc92273949 \h </w:instrText>
      </w:r>
      <w:r>
        <w:fldChar w:fldCharType="separate"/>
      </w:r>
      <w:r>
        <w:t>68</w:t>
      </w:r>
      <w:r>
        <w:fldChar w:fldCharType="end"/>
      </w:r>
    </w:p>
    <w:p w14:paraId="1B314881" w14:textId="36C0E2B2" w:rsidR="00D20B05" w:rsidRDefault="00D20B0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_Toc92273950 \h </w:instrText>
      </w:r>
      <w:r>
        <w:fldChar w:fldCharType="separate"/>
      </w:r>
      <w:r>
        <w:t>68</w:t>
      </w:r>
      <w:r>
        <w:fldChar w:fldCharType="end"/>
      </w:r>
    </w:p>
    <w:p w14:paraId="4CB72C4B" w14:textId="7C8C22E9" w:rsidR="00D20B05" w:rsidRDefault="00D20B0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_Toc92273951 \h </w:instrText>
      </w:r>
      <w:r>
        <w:fldChar w:fldCharType="separate"/>
      </w:r>
      <w:r>
        <w:t>68</w:t>
      </w:r>
      <w:r>
        <w:fldChar w:fldCharType="end"/>
      </w:r>
    </w:p>
    <w:p w14:paraId="2A2B1243" w14:textId="5B9B8DF3" w:rsidR="00D20B05" w:rsidRDefault="00D20B0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_Toc92273952 \h </w:instrText>
      </w:r>
      <w:r>
        <w:fldChar w:fldCharType="separate"/>
      </w:r>
      <w:r>
        <w:t>68</w:t>
      </w:r>
      <w:r>
        <w:fldChar w:fldCharType="end"/>
      </w:r>
    </w:p>
    <w:p w14:paraId="51686616" w14:textId="5E3F16E9" w:rsidR="00D20B05" w:rsidRDefault="00D20B05">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_Toc92273953 \h </w:instrText>
      </w:r>
      <w:r>
        <w:fldChar w:fldCharType="separate"/>
      </w:r>
      <w:r>
        <w:t>68</w:t>
      </w:r>
      <w:r>
        <w:fldChar w:fldCharType="end"/>
      </w:r>
    </w:p>
    <w:p w14:paraId="2D213A5A" w14:textId="2D8E1C88"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_Toc92273954 \h </w:instrText>
      </w:r>
      <w:r>
        <w:fldChar w:fldCharType="separate"/>
      </w:r>
      <w:r>
        <w:t>69</w:t>
      </w:r>
      <w:r>
        <w:fldChar w:fldCharType="end"/>
      </w:r>
    </w:p>
    <w:p w14:paraId="6EC858CC" w14:textId="18CD94C5"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w:t>
      </w:r>
      <w:r>
        <w:t xml:space="preserve"> request</w:t>
      </w:r>
      <w:r>
        <w:tab/>
      </w:r>
      <w:r>
        <w:fldChar w:fldCharType="begin" w:fldLock="1"/>
      </w:r>
      <w:r>
        <w:instrText xml:space="preserve"> PAGEREF _Toc92273955 \h </w:instrText>
      </w:r>
      <w:r>
        <w:fldChar w:fldCharType="separate"/>
      </w:r>
      <w:r>
        <w:t>69</w:t>
      </w:r>
      <w:r>
        <w:fldChar w:fldCharType="end"/>
      </w:r>
    </w:p>
    <w:p w14:paraId="17037C9A" w14:textId="027F448D"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_Toc92273956 \h </w:instrText>
      </w:r>
      <w:r>
        <w:fldChar w:fldCharType="separate"/>
      </w:r>
      <w:r>
        <w:t>69</w:t>
      </w:r>
      <w:r>
        <w:fldChar w:fldCharType="end"/>
      </w:r>
    </w:p>
    <w:p w14:paraId="7BCFE866" w14:textId="1EE5D186"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 accept</w:t>
      </w:r>
      <w:r>
        <w:tab/>
      </w:r>
      <w:r>
        <w:fldChar w:fldCharType="begin" w:fldLock="1"/>
      </w:r>
      <w:r>
        <w:instrText xml:space="preserve"> PAGEREF _Toc92273957 \h </w:instrText>
      </w:r>
      <w:r>
        <w:fldChar w:fldCharType="separate"/>
      </w:r>
      <w:r>
        <w:t>69</w:t>
      </w:r>
      <w:r>
        <w:fldChar w:fldCharType="end"/>
      </w:r>
    </w:p>
    <w:p w14:paraId="721383B1" w14:textId="1813FA17"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_Toc92273958 \h </w:instrText>
      </w:r>
      <w:r>
        <w:fldChar w:fldCharType="separate"/>
      </w:r>
      <w:r>
        <w:t>69</w:t>
      </w:r>
      <w:r>
        <w:fldChar w:fldCharType="end"/>
      </w:r>
    </w:p>
    <w:p w14:paraId="71B01A34" w14:textId="0573D295" w:rsidR="00D20B05" w:rsidRDefault="00D20B05">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_Toc92273959 \h </w:instrText>
      </w:r>
      <w:r>
        <w:fldChar w:fldCharType="separate"/>
      </w:r>
      <w:r>
        <w:t>69</w:t>
      </w:r>
      <w:r>
        <w:fldChar w:fldCharType="end"/>
      </w:r>
    </w:p>
    <w:p w14:paraId="0BEA354E" w14:textId="73C3C1C9" w:rsidR="00D20B05" w:rsidRDefault="00D20B05">
      <w:pPr>
        <w:pStyle w:val="TOC3"/>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.6</w:t>
      </w:r>
      <w:r>
        <w:rPr>
          <w:rFonts w:asciiTheme="minorHAnsi" w:eastAsiaTheme="minorEastAsia" w:hAnsiTheme="minorHAnsi" w:cstheme="minorBidi"/>
          <w:sz w:val="22"/>
          <w:szCs w:val="22"/>
          <w:lang w:eastAsia="en-GB"/>
        </w:rPr>
        <w:tab/>
      </w:r>
      <w:r>
        <w:t xml:space="preserve">Direct link </w:t>
      </w:r>
      <w:r w:rsidRPr="00293965">
        <w:rPr>
          <w:lang w:val="en-US" w:eastAsia="zh-CN"/>
        </w:rPr>
        <w:t>release</w:t>
      </w:r>
      <w:r>
        <w:t xml:space="preserve"> request</w:t>
      </w:r>
      <w:r>
        <w:tab/>
      </w:r>
      <w:r>
        <w:fldChar w:fldCharType="begin" w:fldLock="1"/>
      </w:r>
      <w:r>
        <w:instrText xml:space="preserve"> PAGEREF _Toc92273960 \h </w:instrText>
      </w:r>
      <w:r>
        <w:fldChar w:fldCharType="separate"/>
      </w:r>
      <w:r>
        <w:t>70</w:t>
      </w:r>
      <w:r>
        <w:fldChar w:fldCharType="end"/>
      </w:r>
    </w:p>
    <w:p w14:paraId="330BA0EB" w14:textId="4F51D56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_Toc92273961 \h </w:instrText>
      </w:r>
      <w:r>
        <w:fldChar w:fldCharType="separate"/>
      </w:r>
      <w:r>
        <w:t>70</w:t>
      </w:r>
      <w:r>
        <w:fldChar w:fldCharType="end"/>
      </w:r>
    </w:p>
    <w:p w14:paraId="602917F5" w14:textId="30EC4EFD" w:rsidR="00D20B05" w:rsidRDefault="00D20B05">
      <w:pPr>
        <w:pStyle w:val="TOC3"/>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.7</w:t>
      </w:r>
      <w:r>
        <w:rPr>
          <w:rFonts w:asciiTheme="minorHAnsi" w:eastAsiaTheme="minorEastAsia" w:hAnsiTheme="minorHAnsi" w:cstheme="minorBidi"/>
          <w:sz w:val="22"/>
          <w:szCs w:val="22"/>
          <w:lang w:eastAsia="en-GB"/>
        </w:rPr>
        <w:tab/>
      </w:r>
      <w:r>
        <w:t xml:space="preserve">Direct link </w:t>
      </w:r>
      <w:r w:rsidRPr="00293965">
        <w:rPr>
          <w:lang w:val="en-US" w:eastAsia="zh-CN"/>
        </w:rPr>
        <w:t>release</w:t>
      </w:r>
      <w:r>
        <w:t xml:space="preserve"> </w:t>
      </w:r>
      <w:r w:rsidRPr="00293965">
        <w:rPr>
          <w:lang w:val="en-US" w:eastAsia="zh-CN"/>
        </w:rPr>
        <w:t>accept</w:t>
      </w:r>
      <w:r>
        <w:tab/>
      </w:r>
      <w:r>
        <w:fldChar w:fldCharType="begin" w:fldLock="1"/>
      </w:r>
      <w:r>
        <w:instrText xml:space="preserve"> PAGEREF _Toc92273962 \h </w:instrText>
      </w:r>
      <w:r>
        <w:fldChar w:fldCharType="separate"/>
      </w:r>
      <w:r>
        <w:t>70</w:t>
      </w:r>
      <w:r>
        <w:fldChar w:fldCharType="end"/>
      </w:r>
    </w:p>
    <w:p w14:paraId="238901E0" w14:textId="1C6B52BD" w:rsidR="00D20B05" w:rsidRDefault="00D20B05">
      <w:pPr>
        <w:pStyle w:val="TOC4"/>
        <w:rPr>
          <w:rFonts w:asciiTheme="minorHAnsi" w:eastAsiaTheme="minorEastAsia" w:hAnsiTheme="minorHAnsi" w:cstheme="minorBidi"/>
          <w:sz w:val="22"/>
          <w:szCs w:val="22"/>
          <w:lang w:eastAsia="en-GB"/>
        </w:rPr>
      </w:pPr>
      <w:r w:rsidRPr="00293965">
        <w:rPr>
          <w:lang w:val="en-US" w:eastAsia="zh-CN"/>
        </w:rPr>
        <w:lastRenderedPageBreak/>
        <w:t>7</w:t>
      </w:r>
      <w:r>
        <w:t>.</w:t>
      </w:r>
      <w:r w:rsidRPr="00293965">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_Toc92273963 \h </w:instrText>
      </w:r>
      <w:r>
        <w:fldChar w:fldCharType="separate"/>
      </w:r>
      <w:r>
        <w:t>70</w:t>
      </w:r>
      <w:r>
        <w:fldChar w:fldCharType="end"/>
      </w:r>
    </w:p>
    <w:p w14:paraId="5A19A91E" w14:textId="12518860" w:rsidR="00D20B05" w:rsidRDefault="00D20B05">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_Toc92273964 \h </w:instrText>
      </w:r>
      <w:r>
        <w:fldChar w:fldCharType="separate"/>
      </w:r>
      <w:r>
        <w:t>70</w:t>
      </w:r>
      <w:r>
        <w:fldChar w:fldCharType="end"/>
      </w:r>
    </w:p>
    <w:p w14:paraId="2579CD53" w14:textId="5055B390" w:rsidR="00D20B05" w:rsidRDefault="00D20B05">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_Toc92273965 \h </w:instrText>
      </w:r>
      <w:r>
        <w:fldChar w:fldCharType="separate"/>
      </w:r>
      <w:r>
        <w:t>70</w:t>
      </w:r>
      <w:r>
        <w:fldChar w:fldCharType="end"/>
      </w:r>
    </w:p>
    <w:p w14:paraId="4CC6B26F" w14:textId="798B469E" w:rsidR="00D20B05" w:rsidRDefault="00D20B05">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_Toc92273966 \h </w:instrText>
      </w:r>
      <w:r>
        <w:fldChar w:fldCharType="separate"/>
      </w:r>
      <w:r>
        <w:t>71</w:t>
      </w:r>
      <w:r>
        <w:fldChar w:fldCharType="end"/>
      </w:r>
    </w:p>
    <w:p w14:paraId="7DB81886" w14:textId="6798B388" w:rsidR="00D20B05" w:rsidRDefault="00D20B05">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_Toc92273967 \h </w:instrText>
      </w:r>
      <w:r>
        <w:fldChar w:fldCharType="separate"/>
      </w:r>
      <w:r>
        <w:t>71</w:t>
      </w:r>
      <w:r>
        <w:fldChar w:fldCharType="end"/>
      </w:r>
    </w:p>
    <w:p w14:paraId="1A91C278" w14:textId="1E0A5A38" w:rsidR="00D20B05" w:rsidRDefault="00D20B05">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_Toc92273968 \h </w:instrText>
      </w:r>
      <w:r>
        <w:fldChar w:fldCharType="separate"/>
      </w:r>
      <w:r>
        <w:t>71</w:t>
      </w:r>
      <w:r>
        <w:fldChar w:fldCharType="end"/>
      </w:r>
    </w:p>
    <w:p w14:paraId="64DE3DBF" w14:textId="38F83201" w:rsidR="00D20B05" w:rsidRDefault="00D20B05">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_Toc92273969 \h </w:instrText>
      </w:r>
      <w:r>
        <w:fldChar w:fldCharType="separate"/>
      </w:r>
      <w:r>
        <w:t>71</w:t>
      </w:r>
      <w:r>
        <w:fldChar w:fldCharType="end"/>
      </w:r>
    </w:p>
    <w:p w14:paraId="3CF3C584" w14:textId="6559E2CC" w:rsidR="00D20B05" w:rsidRDefault="00D20B05">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_Toc92273970 \h </w:instrText>
      </w:r>
      <w:r>
        <w:fldChar w:fldCharType="separate"/>
      </w:r>
      <w:r>
        <w:t>71</w:t>
      </w:r>
      <w:r>
        <w:fldChar w:fldCharType="end"/>
      </w:r>
    </w:p>
    <w:p w14:paraId="6EED3FD4" w14:textId="5DE30E1B" w:rsidR="00D20B05" w:rsidRDefault="00D20B05">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_Toc92273971 \h </w:instrText>
      </w:r>
      <w:r>
        <w:fldChar w:fldCharType="separate"/>
      </w:r>
      <w:r>
        <w:t>72</w:t>
      </w:r>
      <w:r>
        <w:fldChar w:fldCharType="end"/>
      </w:r>
    </w:p>
    <w:p w14:paraId="1EB690EB" w14:textId="572A1B45" w:rsidR="00D20B05" w:rsidRDefault="00D20B05">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_Toc92273972 \h </w:instrText>
      </w:r>
      <w:r>
        <w:fldChar w:fldCharType="separate"/>
      </w:r>
      <w:r>
        <w:t>72</w:t>
      </w:r>
      <w:r>
        <w:fldChar w:fldCharType="end"/>
      </w:r>
    </w:p>
    <w:p w14:paraId="5CE2463C" w14:textId="12D7844F" w:rsidR="00D20B05" w:rsidRDefault="00D20B05">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_Toc92273973 \h </w:instrText>
      </w:r>
      <w:r>
        <w:fldChar w:fldCharType="separate"/>
      </w:r>
      <w:r>
        <w:t>72</w:t>
      </w:r>
      <w:r>
        <w:fldChar w:fldCharType="end"/>
      </w:r>
    </w:p>
    <w:p w14:paraId="6FAD54D8" w14:textId="3E29F57C" w:rsidR="00D20B05" w:rsidRDefault="00D20B0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_Toc92273974 \h </w:instrText>
      </w:r>
      <w:r>
        <w:fldChar w:fldCharType="separate"/>
      </w:r>
      <w:r>
        <w:t>72</w:t>
      </w:r>
      <w:r>
        <w:fldChar w:fldCharType="end"/>
      </w:r>
    </w:p>
    <w:p w14:paraId="679CD5A2" w14:textId="2F28A95A" w:rsidR="00D20B05" w:rsidRDefault="00D20B05">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_Toc92273975 \h </w:instrText>
      </w:r>
      <w:r>
        <w:fldChar w:fldCharType="separate"/>
      </w:r>
      <w:r>
        <w:t>73</w:t>
      </w:r>
      <w:r>
        <w:fldChar w:fldCharType="end"/>
      </w:r>
    </w:p>
    <w:p w14:paraId="06BC88BD" w14:textId="5599F8A2" w:rsidR="00D20B05" w:rsidRDefault="00D20B05">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_Toc92273976 \h </w:instrText>
      </w:r>
      <w:r>
        <w:fldChar w:fldCharType="separate"/>
      </w:r>
      <w:r>
        <w:t>73</w:t>
      </w:r>
      <w:r>
        <w:fldChar w:fldCharType="end"/>
      </w:r>
    </w:p>
    <w:p w14:paraId="09D668D2" w14:textId="4B26F49C" w:rsidR="00D20B05" w:rsidRDefault="00D20B05">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_Toc92273977 \h </w:instrText>
      </w:r>
      <w:r>
        <w:fldChar w:fldCharType="separate"/>
      </w:r>
      <w:r>
        <w:t>73</w:t>
      </w:r>
      <w:r>
        <w:fldChar w:fldCharType="end"/>
      </w:r>
    </w:p>
    <w:p w14:paraId="017FEF93" w14:textId="4C949A70" w:rsidR="00D20B05" w:rsidRDefault="00D20B05">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_Toc92273978 \h </w:instrText>
      </w:r>
      <w:r>
        <w:fldChar w:fldCharType="separate"/>
      </w:r>
      <w:r>
        <w:t>73</w:t>
      </w:r>
      <w:r>
        <w:fldChar w:fldCharType="end"/>
      </w:r>
    </w:p>
    <w:p w14:paraId="24167F1F" w14:textId="057B1958" w:rsidR="00D20B05" w:rsidRDefault="00D20B05">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_Toc92273979 \h </w:instrText>
      </w:r>
      <w:r>
        <w:fldChar w:fldCharType="separate"/>
      </w:r>
      <w:r>
        <w:t>73</w:t>
      </w:r>
      <w:r>
        <w:fldChar w:fldCharType="end"/>
      </w:r>
    </w:p>
    <w:p w14:paraId="0E177BE4" w14:textId="42B3FCB0" w:rsidR="00D20B05" w:rsidRDefault="00D20B05">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293965">
        <w:rPr>
          <w:vertAlign w:val="subscript"/>
          <w:lang w:eastAsia="ja-JP"/>
        </w:rPr>
        <w:t>NRP</w:t>
      </w:r>
      <w:r>
        <w:rPr>
          <w:lang w:eastAsia="ja-JP"/>
        </w:rPr>
        <w:t xml:space="preserve"> ID</w:t>
      </w:r>
      <w:r>
        <w:tab/>
      </w:r>
      <w:r>
        <w:fldChar w:fldCharType="begin" w:fldLock="1"/>
      </w:r>
      <w:r>
        <w:instrText xml:space="preserve"> PAGEREF _Toc92273980 \h </w:instrText>
      </w:r>
      <w:r>
        <w:fldChar w:fldCharType="separate"/>
      </w:r>
      <w:r>
        <w:t>73</w:t>
      </w:r>
      <w:r>
        <w:fldChar w:fldCharType="end"/>
      </w:r>
    </w:p>
    <w:p w14:paraId="35F89E93" w14:textId="010C1990" w:rsidR="00D20B05" w:rsidRDefault="00D20B05">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_Toc92273981 \h </w:instrText>
      </w:r>
      <w:r>
        <w:fldChar w:fldCharType="separate"/>
      </w:r>
      <w:r>
        <w:t>73</w:t>
      </w:r>
      <w:r>
        <w:fldChar w:fldCharType="end"/>
      </w:r>
    </w:p>
    <w:p w14:paraId="1DE84D33" w14:textId="26173213" w:rsidR="00D20B05" w:rsidRDefault="00D20B05">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_Toc92273982 \h </w:instrText>
      </w:r>
      <w:r>
        <w:fldChar w:fldCharType="separate"/>
      </w:r>
      <w:r>
        <w:t>74</w:t>
      </w:r>
      <w:r>
        <w:fldChar w:fldCharType="end"/>
      </w:r>
    </w:p>
    <w:p w14:paraId="73E66CF3" w14:textId="1295D04D" w:rsidR="00D20B05" w:rsidRDefault="00D20B05">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_Toc92273983 \h </w:instrText>
      </w:r>
      <w:r>
        <w:fldChar w:fldCharType="separate"/>
      </w:r>
      <w:r>
        <w:t>74</w:t>
      </w:r>
      <w:r>
        <w:fldChar w:fldCharType="end"/>
      </w:r>
    </w:p>
    <w:p w14:paraId="69EE94CB" w14:textId="0B729363" w:rsidR="00D20B05" w:rsidRDefault="00D20B05">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_Toc92273984 \h </w:instrText>
      </w:r>
      <w:r>
        <w:fldChar w:fldCharType="separate"/>
      </w:r>
      <w:r>
        <w:t>74</w:t>
      </w:r>
      <w:r>
        <w:fldChar w:fldCharType="end"/>
      </w:r>
    </w:p>
    <w:p w14:paraId="00CF2CF5" w14:textId="10B43258" w:rsidR="00D20B05" w:rsidRDefault="00D20B05">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_Toc92273985 \h </w:instrText>
      </w:r>
      <w:r>
        <w:fldChar w:fldCharType="separate"/>
      </w:r>
      <w:r>
        <w:t>74</w:t>
      </w:r>
      <w:r>
        <w:fldChar w:fldCharType="end"/>
      </w:r>
    </w:p>
    <w:p w14:paraId="26FC5420" w14:textId="25B1E72B" w:rsidR="00D20B05" w:rsidRDefault="00D20B05">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293965">
        <w:rPr>
          <w:vertAlign w:val="subscript"/>
          <w:lang w:eastAsia="ja-JP"/>
        </w:rPr>
        <w:t>NRP</w:t>
      </w:r>
      <w:r>
        <w:rPr>
          <w:lang w:eastAsia="ja-JP"/>
        </w:rPr>
        <w:t xml:space="preserve"> ID</w:t>
      </w:r>
      <w:r>
        <w:tab/>
      </w:r>
      <w:r>
        <w:fldChar w:fldCharType="begin" w:fldLock="1"/>
      </w:r>
      <w:r>
        <w:instrText xml:space="preserve"> PAGEREF _Toc92273986 \h </w:instrText>
      </w:r>
      <w:r>
        <w:fldChar w:fldCharType="separate"/>
      </w:r>
      <w:r>
        <w:t>74</w:t>
      </w:r>
      <w:r>
        <w:fldChar w:fldCharType="end"/>
      </w:r>
    </w:p>
    <w:p w14:paraId="39340E0B" w14:textId="2BE160CF" w:rsidR="00D20B05" w:rsidRDefault="00D20B05">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_Toc92273987 \h </w:instrText>
      </w:r>
      <w:r>
        <w:fldChar w:fldCharType="separate"/>
      </w:r>
      <w:r>
        <w:t>74</w:t>
      </w:r>
      <w:r>
        <w:fldChar w:fldCharType="end"/>
      </w:r>
    </w:p>
    <w:p w14:paraId="1D0B86BD" w14:textId="26AFE927" w:rsidR="00D20B05" w:rsidRDefault="00D20B05">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_Toc92273988 \h </w:instrText>
      </w:r>
      <w:r>
        <w:fldChar w:fldCharType="separate"/>
      </w:r>
      <w:r>
        <w:t>74</w:t>
      </w:r>
      <w:r>
        <w:fldChar w:fldCharType="end"/>
      </w:r>
    </w:p>
    <w:p w14:paraId="5E3CCE6F" w14:textId="283C507A" w:rsidR="00D20B05" w:rsidRDefault="00D20B05">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_Toc92273989 \h </w:instrText>
      </w:r>
      <w:r>
        <w:fldChar w:fldCharType="separate"/>
      </w:r>
      <w:r>
        <w:t>75</w:t>
      </w:r>
      <w:r>
        <w:fldChar w:fldCharType="end"/>
      </w:r>
    </w:p>
    <w:p w14:paraId="5DC866FE" w14:textId="66DDF428" w:rsidR="00D20B05" w:rsidRDefault="00D20B05">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_Toc92273990 \h </w:instrText>
      </w:r>
      <w:r>
        <w:fldChar w:fldCharType="separate"/>
      </w:r>
      <w:r>
        <w:t>75</w:t>
      </w:r>
      <w:r>
        <w:fldChar w:fldCharType="end"/>
      </w:r>
    </w:p>
    <w:p w14:paraId="6C2402FA" w14:textId="143BE223" w:rsidR="00D20B05" w:rsidRDefault="00D20B05">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_Toc92273991 \h </w:instrText>
      </w:r>
      <w:r>
        <w:fldChar w:fldCharType="separate"/>
      </w:r>
      <w:r>
        <w:t>75</w:t>
      </w:r>
      <w:r>
        <w:fldChar w:fldCharType="end"/>
      </w:r>
    </w:p>
    <w:p w14:paraId="3C930F75" w14:textId="4ECF5A57" w:rsidR="00D20B05" w:rsidRDefault="00D20B05">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_Toc92273992 \h </w:instrText>
      </w:r>
      <w:r>
        <w:fldChar w:fldCharType="separate"/>
      </w:r>
      <w:r>
        <w:t>75</w:t>
      </w:r>
      <w:r>
        <w:fldChar w:fldCharType="end"/>
      </w:r>
    </w:p>
    <w:p w14:paraId="70C4BEDD" w14:textId="017AC659" w:rsidR="00D20B05" w:rsidRDefault="00D20B05">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_Toc92273993 \h </w:instrText>
      </w:r>
      <w:r>
        <w:fldChar w:fldCharType="separate"/>
      </w:r>
      <w:r>
        <w:t>75</w:t>
      </w:r>
      <w:r>
        <w:fldChar w:fldCharType="end"/>
      </w:r>
    </w:p>
    <w:p w14:paraId="46DB0970" w14:textId="31B0EC95" w:rsidR="00D20B05" w:rsidRDefault="00D20B05">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_Toc92273994 \h </w:instrText>
      </w:r>
      <w:r>
        <w:fldChar w:fldCharType="separate"/>
      </w:r>
      <w:r>
        <w:t>75</w:t>
      </w:r>
      <w:r>
        <w:fldChar w:fldCharType="end"/>
      </w:r>
    </w:p>
    <w:p w14:paraId="5C05EFEB" w14:textId="6C416FFE" w:rsidR="00D20B05" w:rsidRDefault="00D20B05">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_Toc92273995 \h </w:instrText>
      </w:r>
      <w:r>
        <w:fldChar w:fldCharType="separate"/>
      </w:r>
      <w:r>
        <w:t>76</w:t>
      </w:r>
      <w:r>
        <w:fldChar w:fldCharType="end"/>
      </w:r>
    </w:p>
    <w:p w14:paraId="6AD1E93A" w14:textId="65D9F842" w:rsidR="00D20B05" w:rsidRDefault="00D20B05">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_Toc92273996 \h </w:instrText>
      </w:r>
      <w:r>
        <w:fldChar w:fldCharType="separate"/>
      </w:r>
      <w:r>
        <w:t>76</w:t>
      </w:r>
      <w:r>
        <w:fldChar w:fldCharType="end"/>
      </w:r>
    </w:p>
    <w:p w14:paraId="11ED54A1" w14:textId="45222844" w:rsidR="00D20B05" w:rsidRDefault="00D20B05">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_Toc92273997 \h </w:instrText>
      </w:r>
      <w:r>
        <w:fldChar w:fldCharType="separate"/>
      </w:r>
      <w:r>
        <w:t>76</w:t>
      </w:r>
      <w:r>
        <w:fldChar w:fldCharType="end"/>
      </w:r>
    </w:p>
    <w:p w14:paraId="58D45005" w14:textId="3B0EE860" w:rsidR="00D20B05" w:rsidRDefault="00D20B05">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_Toc92273998 \h </w:instrText>
      </w:r>
      <w:r>
        <w:fldChar w:fldCharType="separate"/>
      </w:r>
      <w:r>
        <w:t>76</w:t>
      </w:r>
      <w:r>
        <w:fldChar w:fldCharType="end"/>
      </w:r>
    </w:p>
    <w:p w14:paraId="640EBE1C" w14:textId="734D594B"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_Toc92273999 \h </w:instrText>
      </w:r>
      <w:r>
        <w:fldChar w:fldCharType="separate"/>
      </w:r>
      <w:r>
        <w:t>76</w:t>
      </w:r>
      <w:r>
        <w:fldChar w:fldCharType="end"/>
      </w:r>
    </w:p>
    <w:p w14:paraId="24A02066" w14:textId="1C2269B6"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_Toc92274000 \h </w:instrText>
      </w:r>
      <w:r>
        <w:fldChar w:fldCharType="separate"/>
      </w:r>
      <w:r>
        <w:t>76</w:t>
      </w:r>
      <w:r>
        <w:fldChar w:fldCharType="end"/>
      </w:r>
    </w:p>
    <w:p w14:paraId="2E07B5EF" w14:textId="51ABE50F"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7.3.19</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accept</w:t>
      </w:r>
      <w:r>
        <w:tab/>
      </w:r>
      <w:r>
        <w:fldChar w:fldCharType="begin" w:fldLock="1"/>
      </w:r>
      <w:r>
        <w:instrText xml:space="preserve"> PAGEREF _Toc92274001 \h </w:instrText>
      </w:r>
      <w:r>
        <w:fldChar w:fldCharType="separate"/>
      </w:r>
      <w:r>
        <w:t>77</w:t>
      </w:r>
      <w:r>
        <w:fldChar w:fldCharType="end"/>
      </w:r>
    </w:p>
    <w:p w14:paraId="78DB533C" w14:textId="64266394"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_Toc92274002 \h </w:instrText>
      </w:r>
      <w:r>
        <w:fldChar w:fldCharType="separate"/>
      </w:r>
      <w:r>
        <w:t>77</w:t>
      </w:r>
      <w:r>
        <w:fldChar w:fldCharType="end"/>
      </w:r>
    </w:p>
    <w:p w14:paraId="11151498" w14:textId="294EB997"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_Toc92274003 \h </w:instrText>
      </w:r>
      <w:r>
        <w:fldChar w:fldCharType="separate"/>
      </w:r>
      <w:r>
        <w:t>77</w:t>
      </w:r>
      <w:r>
        <w:fldChar w:fldCharType="end"/>
      </w:r>
    </w:p>
    <w:p w14:paraId="70C3BEFE" w14:textId="3D4DDA93"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_Toc92274004 \h </w:instrText>
      </w:r>
      <w:r>
        <w:fldChar w:fldCharType="separate"/>
      </w:r>
      <w:r>
        <w:t>77</w:t>
      </w:r>
      <w:r>
        <w:fldChar w:fldCharType="end"/>
      </w:r>
    </w:p>
    <w:p w14:paraId="208303D2" w14:textId="353F5E46"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_Toc92274005 \h </w:instrText>
      </w:r>
      <w:r>
        <w:fldChar w:fldCharType="separate"/>
      </w:r>
      <w:r>
        <w:t>77</w:t>
      </w:r>
      <w:r>
        <w:fldChar w:fldCharType="end"/>
      </w:r>
    </w:p>
    <w:p w14:paraId="5D365858" w14:textId="52596A95"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_Toc92274006 \h </w:instrText>
      </w:r>
      <w:r>
        <w:fldChar w:fldCharType="separate"/>
      </w:r>
      <w:r>
        <w:t>77</w:t>
      </w:r>
      <w:r>
        <w:fldChar w:fldCharType="end"/>
      </w:r>
    </w:p>
    <w:p w14:paraId="08E805A2" w14:textId="07B1A94B"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7.3.20</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ack</w:t>
      </w:r>
      <w:r>
        <w:tab/>
      </w:r>
      <w:r>
        <w:fldChar w:fldCharType="begin" w:fldLock="1"/>
      </w:r>
      <w:r>
        <w:instrText xml:space="preserve"> PAGEREF _Toc92274007 \h </w:instrText>
      </w:r>
      <w:r>
        <w:fldChar w:fldCharType="separate"/>
      </w:r>
      <w:r>
        <w:t>78</w:t>
      </w:r>
      <w:r>
        <w:fldChar w:fldCharType="end"/>
      </w:r>
    </w:p>
    <w:p w14:paraId="482CCD46" w14:textId="056F726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_Toc92274008 \h </w:instrText>
      </w:r>
      <w:r>
        <w:fldChar w:fldCharType="separate"/>
      </w:r>
      <w:r>
        <w:t>78</w:t>
      </w:r>
      <w:r>
        <w:fldChar w:fldCharType="end"/>
      </w:r>
    </w:p>
    <w:p w14:paraId="79CBE3D2" w14:textId="556B841E"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_Toc92274009 \h </w:instrText>
      </w:r>
      <w:r>
        <w:fldChar w:fldCharType="separate"/>
      </w:r>
      <w:r>
        <w:t>78</w:t>
      </w:r>
      <w:r>
        <w:fldChar w:fldCharType="end"/>
      </w:r>
    </w:p>
    <w:p w14:paraId="1DEFF6FD" w14:textId="6E673105"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_Toc92274010 \h </w:instrText>
      </w:r>
      <w:r>
        <w:fldChar w:fldCharType="separate"/>
      </w:r>
      <w:r>
        <w:t>78</w:t>
      </w:r>
      <w:r>
        <w:fldChar w:fldCharType="end"/>
      </w:r>
    </w:p>
    <w:p w14:paraId="19E2F997" w14:textId="3F41A140"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7.3.21</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reject</w:t>
      </w:r>
      <w:r>
        <w:tab/>
      </w:r>
      <w:r>
        <w:fldChar w:fldCharType="begin" w:fldLock="1"/>
      </w:r>
      <w:r>
        <w:instrText xml:space="preserve"> PAGEREF _Toc92274011 \h </w:instrText>
      </w:r>
      <w:r>
        <w:fldChar w:fldCharType="separate"/>
      </w:r>
      <w:r>
        <w:t>78</w:t>
      </w:r>
      <w:r>
        <w:fldChar w:fldCharType="end"/>
      </w:r>
    </w:p>
    <w:p w14:paraId="338DD9BE" w14:textId="6BD9AFD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_Toc92274012 \h </w:instrText>
      </w:r>
      <w:r>
        <w:fldChar w:fldCharType="separate"/>
      </w:r>
      <w:r>
        <w:t>78</w:t>
      </w:r>
      <w:r>
        <w:fldChar w:fldCharType="end"/>
      </w:r>
    </w:p>
    <w:p w14:paraId="63E7173A" w14:textId="33209FB4"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 reject</w:t>
      </w:r>
      <w:r>
        <w:tab/>
      </w:r>
      <w:r>
        <w:fldChar w:fldCharType="begin" w:fldLock="1"/>
      </w:r>
      <w:r>
        <w:instrText xml:space="preserve"> PAGEREF _Toc92274013 \h </w:instrText>
      </w:r>
      <w:r>
        <w:fldChar w:fldCharType="separate"/>
      </w:r>
      <w:r>
        <w:t>79</w:t>
      </w:r>
      <w:r>
        <w:fldChar w:fldCharType="end"/>
      </w:r>
    </w:p>
    <w:p w14:paraId="3372F7AB" w14:textId="39015AC0"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_Toc92274014 \h </w:instrText>
      </w:r>
      <w:r>
        <w:fldChar w:fldCharType="separate"/>
      </w:r>
      <w:r>
        <w:t>79</w:t>
      </w:r>
      <w:r>
        <w:fldChar w:fldCharType="end"/>
      </w:r>
    </w:p>
    <w:p w14:paraId="5C942EAA" w14:textId="0998C732"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establishment reject</w:t>
      </w:r>
      <w:r>
        <w:tab/>
      </w:r>
      <w:r>
        <w:fldChar w:fldCharType="begin" w:fldLock="1"/>
      </w:r>
      <w:r>
        <w:instrText xml:space="preserve"> PAGEREF _Toc92274015 \h </w:instrText>
      </w:r>
      <w:r>
        <w:fldChar w:fldCharType="separate"/>
      </w:r>
      <w:r>
        <w:t>79</w:t>
      </w:r>
      <w:r>
        <w:fldChar w:fldCharType="end"/>
      </w:r>
    </w:p>
    <w:p w14:paraId="3BCF1DE7" w14:textId="087D5F6B"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_Toc92274016 \h </w:instrText>
      </w:r>
      <w:r>
        <w:fldChar w:fldCharType="separate"/>
      </w:r>
      <w:r>
        <w:t>79</w:t>
      </w:r>
      <w:r>
        <w:fldChar w:fldCharType="end"/>
      </w:r>
    </w:p>
    <w:p w14:paraId="13BB0136" w14:textId="7740DA9E"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7.3.24</w:t>
      </w:r>
      <w:r>
        <w:rPr>
          <w:rFonts w:asciiTheme="minorHAnsi" w:eastAsiaTheme="minorEastAsia" w:hAnsiTheme="minorHAnsi" w:cstheme="minorBidi"/>
          <w:sz w:val="22"/>
          <w:szCs w:val="22"/>
          <w:lang w:eastAsia="en-GB"/>
        </w:rPr>
        <w:tab/>
      </w:r>
      <w:r w:rsidRPr="00293965">
        <w:rPr>
          <w:rFonts w:eastAsia="SimSun"/>
          <w:lang w:val="en-US" w:eastAsia="zh-CN"/>
        </w:rPr>
        <w:t>Direct link authentication failure</w:t>
      </w:r>
      <w:r>
        <w:tab/>
      </w:r>
      <w:r>
        <w:fldChar w:fldCharType="begin" w:fldLock="1"/>
      </w:r>
      <w:r>
        <w:instrText xml:space="preserve"> PAGEREF _Toc92274017 \h </w:instrText>
      </w:r>
      <w:r>
        <w:fldChar w:fldCharType="separate"/>
      </w:r>
      <w:r>
        <w:t>80</w:t>
      </w:r>
      <w:r>
        <w:fldChar w:fldCharType="end"/>
      </w:r>
    </w:p>
    <w:p w14:paraId="082A2360" w14:textId="52AF4CE9"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7.3.24.1</w:t>
      </w:r>
      <w:r>
        <w:rPr>
          <w:rFonts w:asciiTheme="minorHAnsi" w:eastAsiaTheme="minorEastAsia" w:hAnsiTheme="minorHAnsi" w:cstheme="minorBidi"/>
          <w:sz w:val="22"/>
          <w:szCs w:val="22"/>
          <w:lang w:eastAsia="en-GB"/>
        </w:rPr>
        <w:tab/>
      </w:r>
      <w:r w:rsidRPr="00293965">
        <w:rPr>
          <w:rFonts w:eastAsia="SimSun"/>
          <w:lang w:val="en-US" w:eastAsia="zh-CN"/>
        </w:rPr>
        <w:t>Message definition</w:t>
      </w:r>
      <w:r>
        <w:tab/>
      </w:r>
      <w:r>
        <w:fldChar w:fldCharType="begin" w:fldLock="1"/>
      </w:r>
      <w:r>
        <w:instrText xml:space="preserve"> PAGEREF _Toc92274018 \h </w:instrText>
      </w:r>
      <w:r>
        <w:fldChar w:fldCharType="separate"/>
      </w:r>
      <w:r>
        <w:t>80</w:t>
      </w:r>
      <w:r>
        <w:fldChar w:fldCharType="end"/>
      </w:r>
    </w:p>
    <w:p w14:paraId="539BDA8A" w14:textId="2BF41473"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7.3.24.2</w:t>
      </w:r>
      <w:r>
        <w:rPr>
          <w:rFonts w:asciiTheme="minorHAnsi" w:eastAsiaTheme="minorEastAsia" w:hAnsiTheme="minorHAnsi" w:cstheme="minorBidi"/>
          <w:sz w:val="22"/>
          <w:szCs w:val="22"/>
          <w:lang w:eastAsia="en-GB"/>
        </w:rPr>
        <w:tab/>
      </w:r>
      <w:r w:rsidRPr="00293965">
        <w:rPr>
          <w:rFonts w:eastAsia="SimSun"/>
          <w:lang w:val="en-US" w:eastAsia="zh-CN"/>
        </w:rPr>
        <w:t>Key establishment information container</w:t>
      </w:r>
      <w:r>
        <w:tab/>
      </w:r>
      <w:r>
        <w:fldChar w:fldCharType="begin" w:fldLock="1"/>
      </w:r>
      <w:r>
        <w:instrText xml:space="preserve"> PAGEREF _Toc92274019 \h </w:instrText>
      </w:r>
      <w:r>
        <w:fldChar w:fldCharType="separate"/>
      </w:r>
      <w:r>
        <w:t>80</w:t>
      </w:r>
      <w:r>
        <w:fldChar w:fldCharType="end"/>
      </w:r>
    </w:p>
    <w:p w14:paraId="1D1BB09C" w14:textId="5E185DF6" w:rsidR="00D20B05" w:rsidRDefault="00D20B0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_Toc92274020 \h </w:instrText>
      </w:r>
      <w:r>
        <w:fldChar w:fldCharType="separate"/>
      </w:r>
      <w:r>
        <w:t>80</w:t>
      </w:r>
      <w:r>
        <w:fldChar w:fldCharType="end"/>
      </w:r>
    </w:p>
    <w:p w14:paraId="4A53074B" w14:textId="018560B2" w:rsidR="00D20B05" w:rsidRDefault="00D20B0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_Toc92274021 \h </w:instrText>
      </w:r>
      <w:r>
        <w:fldChar w:fldCharType="separate"/>
      </w:r>
      <w:r>
        <w:t>80</w:t>
      </w:r>
      <w:r>
        <w:fldChar w:fldCharType="end"/>
      </w:r>
    </w:p>
    <w:p w14:paraId="6E4BB20B" w14:textId="5FDC79A4" w:rsidR="00D20B05" w:rsidRDefault="00D20B05">
      <w:pPr>
        <w:pStyle w:val="TOC2"/>
        <w:rPr>
          <w:rFonts w:asciiTheme="minorHAnsi" w:eastAsiaTheme="minorEastAsia" w:hAnsiTheme="minorHAnsi" w:cstheme="minorBidi"/>
          <w:sz w:val="22"/>
          <w:szCs w:val="22"/>
          <w:lang w:eastAsia="en-GB"/>
        </w:rPr>
      </w:pPr>
      <w:r w:rsidRPr="00293965">
        <w:rPr>
          <w:lang w:val="en-US" w:eastAsia="zh-CN"/>
        </w:rPr>
        <w:t>8.2</w:t>
      </w:r>
      <w:r>
        <w:rPr>
          <w:rFonts w:asciiTheme="minorHAnsi" w:eastAsiaTheme="minorEastAsia" w:hAnsiTheme="minorHAnsi" w:cstheme="minorBidi"/>
          <w:sz w:val="22"/>
          <w:szCs w:val="22"/>
          <w:lang w:eastAsia="en-GB"/>
        </w:rPr>
        <w:tab/>
      </w:r>
      <w:r w:rsidRPr="00293965">
        <w:rPr>
          <w:lang w:val="en-US" w:eastAsia="zh-CN"/>
        </w:rPr>
        <w:t>General</w:t>
      </w:r>
      <w:r>
        <w:tab/>
      </w:r>
      <w:r>
        <w:fldChar w:fldCharType="begin" w:fldLock="1"/>
      </w:r>
      <w:r>
        <w:instrText xml:space="preserve"> PAGEREF _Toc92274022 \h </w:instrText>
      </w:r>
      <w:r>
        <w:fldChar w:fldCharType="separate"/>
      </w:r>
      <w:r>
        <w:t>80</w:t>
      </w:r>
      <w:r>
        <w:fldChar w:fldCharType="end"/>
      </w:r>
    </w:p>
    <w:p w14:paraId="68FA3C1E" w14:textId="79F2DEA7" w:rsidR="00D20B05" w:rsidRDefault="00D20B0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293965">
        <w:rPr>
          <w:lang w:val="en-US"/>
        </w:rPr>
        <w:t>rovisioning</w:t>
      </w:r>
      <w:r>
        <w:t xml:space="preserve"> of parameters for V2X configuration signalling information elements</w:t>
      </w:r>
      <w:r>
        <w:tab/>
      </w:r>
      <w:r>
        <w:fldChar w:fldCharType="begin" w:fldLock="1"/>
      </w:r>
      <w:r>
        <w:instrText xml:space="preserve"> PAGEREF _Toc92274023 \h </w:instrText>
      </w:r>
      <w:r>
        <w:fldChar w:fldCharType="separate"/>
      </w:r>
      <w:r>
        <w:t>80</w:t>
      </w:r>
      <w:r>
        <w:fldChar w:fldCharType="end"/>
      </w:r>
    </w:p>
    <w:p w14:paraId="62E128EE" w14:textId="194725B1" w:rsidR="00D20B05" w:rsidRDefault="00D20B05">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_Toc92274024 \h </w:instrText>
      </w:r>
      <w:r>
        <w:fldChar w:fldCharType="separate"/>
      </w:r>
      <w:r>
        <w:t>80</w:t>
      </w:r>
      <w:r>
        <w:fldChar w:fldCharType="end"/>
      </w:r>
    </w:p>
    <w:p w14:paraId="72EC3116" w14:textId="4B6EB6D3" w:rsidR="00D20B05" w:rsidRDefault="00D20B0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_Toc92274025 \h </w:instrText>
      </w:r>
      <w:r>
        <w:fldChar w:fldCharType="separate"/>
      </w:r>
      <w:r>
        <w:t>81</w:t>
      </w:r>
      <w:r>
        <w:fldChar w:fldCharType="end"/>
      </w:r>
    </w:p>
    <w:p w14:paraId="6A241825" w14:textId="24536A49" w:rsidR="00D20B05" w:rsidRDefault="00D20B0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293965">
        <w:rPr>
          <w:lang w:val="en-US"/>
        </w:rPr>
        <w:t xml:space="preserve">V2X communication over </w:t>
      </w:r>
      <w:r>
        <w:t>PC5 signalling information elements</w:t>
      </w:r>
      <w:r>
        <w:tab/>
      </w:r>
      <w:r>
        <w:fldChar w:fldCharType="begin" w:fldLock="1"/>
      </w:r>
      <w:r>
        <w:instrText xml:space="preserve"> PAGEREF _Toc92274026 \h </w:instrText>
      </w:r>
      <w:r>
        <w:fldChar w:fldCharType="separate"/>
      </w:r>
      <w:r>
        <w:t>83</w:t>
      </w:r>
      <w:r>
        <w:fldChar w:fldCharType="end"/>
      </w:r>
    </w:p>
    <w:p w14:paraId="05BF26BA" w14:textId="4D326064" w:rsidR="00D20B05" w:rsidRDefault="00D20B0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_Toc92274027 \h </w:instrText>
      </w:r>
      <w:r>
        <w:fldChar w:fldCharType="separate"/>
      </w:r>
      <w:r>
        <w:t>83</w:t>
      </w:r>
      <w:r>
        <w:fldChar w:fldCharType="end"/>
      </w:r>
    </w:p>
    <w:p w14:paraId="113D5489" w14:textId="45941715" w:rsidR="00D20B05" w:rsidRDefault="00D20B0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_Toc92274028 \h </w:instrText>
      </w:r>
      <w:r>
        <w:fldChar w:fldCharType="separate"/>
      </w:r>
      <w:r>
        <w:t>83</w:t>
      </w:r>
      <w:r>
        <w:fldChar w:fldCharType="end"/>
      </w:r>
    </w:p>
    <w:p w14:paraId="78E0D0A0" w14:textId="66A75139" w:rsidR="00D20B05" w:rsidRDefault="00D20B0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_Toc92274029 \h </w:instrText>
      </w:r>
      <w:r>
        <w:fldChar w:fldCharType="separate"/>
      </w:r>
      <w:r>
        <w:t>83</w:t>
      </w:r>
      <w:r>
        <w:fldChar w:fldCharType="end"/>
      </w:r>
    </w:p>
    <w:p w14:paraId="63B0878E" w14:textId="1C92333E" w:rsidR="00D20B05" w:rsidRDefault="00D20B05">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_Toc92274030 \h </w:instrText>
      </w:r>
      <w:r>
        <w:fldChar w:fldCharType="separate"/>
      </w:r>
      <w:r>
        <w:t>84</w:t>
      </w:r>
      <w:r>
        <w:fldChar w:fldCharType="end"/>
      </w:r>
    </w:p>
    <w:p w14:paraId="064D2F20" w14:textId="4168E606" w:rsidR="00D20B05" w:rsidRDefault="00D20B05">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_Toc92274031 \h </w:instrText>
      </w:r>
      <w:r>
        <w:fldChar w:fldCharType="separate"/>
      </w:r>
      <w:r>
        <w:t>84</w:t>
      </w:r>
      <w:r>
        <w:fldChar w:fldCharType="end"/>
      </w:r>
    </w:p>
    <w:p w14:paraId="5A159E9D" w14:textId="03046F78" w:rsidR="00D20B05" w:rsidRDefault="00D20B05">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_Toc92274032 \h </w:instrText>
      </w:r>
      <w:r>
        <w:fldChar w:fldCharType="separate"/>
      </w:r>
      <w:r>
        <w:t>91</w:t>
      </w:r>
      <w:r>
        <w:fldChar w:fldCharType="end"/>
      </w:r>
    </w:p>
    <w:p w14:paraId="0A72CB86" w14:textId="00EB8F3D" w:rsidR="00D20B05" w:rsidRDefault="00D20B05">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_Toc92274033 \h </w:instrText>
      </w:r>
      <w:r>
        <w:fldChar w:fldCharType="separate"/>
      </w:r>
      <w:r>
        <w:t>92</w:t>
      </w:r>
      <w:r>
        <w:fldChar w:fldCharType="end"/>
      </w:r>
    </w:p>
    <w:p w14:paraId="70F68907" w14:textId="1983A792" w:rsidR="00D20B05" w:rsidRDefault="00D20B05">
      <w:pPr>
        <w:pStyle w:val="TOC3"/>
        <w:rPr>
          <w:rFonts w:asciiTheme="minorHAnsi" w:eastAsiaTheme="minorEastAsia" w:hAnsiTheme="minorHAnsi" w:cstheme="minorBidi"/>
          <w:sz w:val="22"/>
          <w:szCs w:val="22"/>
          <w:lang w:eastAsia="en-GB"/>
        </w:rPr>
      </w:pPr>
      <w:r w:rsidRPr="00293965">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_Toc92274034 \h </w:instrText>
      </w:r>
      <w:r>
        <w:fldChar w:fldCharType="separate"/>
      </w:r>
      <w:r>
        <w:t>92</w:t>
      </w:r>
      <w:r>
        <w:fldChar w:fldCharType="end"/>
      </w:r>
    </w:p>
    <w:p w14:paraId="3CF3B7F8" w14:textId="375DD7BB" w:rsidR="00D20B05" w:rsidRDefault="00D20B05">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_Toc92274035 \h </w:instrText>
      </w:r>
      <w:r>
        <w:fldChar w:fldCharType="separate"/>
      </w:r>
      <w:r>
        <w:t>93</w:t>
      </w:r>
      <w:r>
        <w:fldChar w:fldCharType="end"/>
      </w:r>
    </w:p>
    <w:p w14:paraId="6CE58A9F" w14:textId="32F50B66" w:rsidR="00D20B05" w:rsidRDefault="00D20B05">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_Toc92274036 \h </w:instrText>
      </w:r>
      <w:r>
        <w:fldChar w:fldCharType="separate"/>
      </w:r>
      <w:r>
        <w:t>94</w:t>
      </w:r>
      <w:r>
        <w:fldChar w:fldCharType="end"/>
      </w:r>
    </w:p>
    <w:p w14:paraId="3D03D452" w14:textId="53C73501" w:rsidR="00D20B05" w:rsidRDefault="00D20B05">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_Toc92274037 \h </w:instrText>
      </w:r>
      <w:r>
        <w:fldChar w:fldCharType="separate"/>
      </w:r>
      <w:r>
        <w:t>94</w:t>
      </w:r>
      <w:r>
        <w:fldChar w:fldCharType="end"/>
      </w:r>
    </w:p>
    <w:p w14:paraId="56F5309E" w14:textId="5C01B8CF" w:rsidR="00D20B05" w:rsidRDefault="00D20B05">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_Toc92274038 \h </w:instrText>
      </w:r>
      <w:r>
        <w:fldChar w:fldCharType="separate"/>
      </w:r>
      <w:r>
        <w:t>94</w:t>
      </w:r>
      <w:r>
        <w:fldChar w:fldCharType="end"/>
      </w:r>
    </w:p>
    <w:p w14:paraId="17570DA5" w14:textId="16013F3E" w:rsidR="00D20B05" w:rsidRDefault="00D20B05">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_Toc92274039 \h </w:instrText>
      </w:r>
      <w:r>
        <w:fldChar w:fldCharType="separate"/>
      </w:r>
      <w:r>
        <w:t>95</w:t>
      </w:r>
      <w:r>
        <w:fldChar w:fldCharType="end"/>
      </w:r>
    </w:p>
    <w:p w14:paraId="01B32A2B" w14:textId="65D7C054" w:rsidR="00D20B05" w:rsidRDefault="00D20B05">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_Toc92274040 \h </w:instrText>
      </w:r>
      <w:r>
        <w:fldChar w:fldCharType="separate"/>
      </w:r>
      <w:r>
        <w:t>95</w:t>
      </w:r>
      <w:r>
        <w:fldChar w:fldCharType="end"/>
      </w:r>
    </w:p>
    <w:p w14:paraId="51656213" w14:textId="231F4A8D" w:rsidR="00D20B05" w:rsidRDefault="00D20B05">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_Toc92274041 \h </w:instrText>
      </w:r>
      <w:r>
        <w:fldChar w:fldCharType="separate"/>
      </w:r>
      <w:r>
        <w:t>98</w:t>
      </w:r>
      <w:r>
        <w:fldChar w:fldCharType="end"/>
      </w:r>
    </w:p>
    <w:p w14:paraId="3970646C" w14:textId="553D357A" w:rsidR="00D20B05" w:rsidRDefault="00D20B05">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293965">
        <w:rPr>
          <w:vertAlign w:val="subscript"/>
        </w:rPr>
        <w:t>NRP-sess</w:t>
      </w:r>
      <w:r>
        <w:t xml:space="preserve"> ID</w:t>
      </w:r>
      <w:r>
        <w:tab/>
      </w:r>
      <w:r>
        <w:fldChar w:fldCharType="begin" w:fldLock="1"/>
      </w:r>
      <w:r>
        <w:instrText xml:space="preserve"> PAGEREF _Toc92274042 \h </w:instrText>
      </w:r>
      <w:r>
        <w:fldChar w:fldCharType="separate"/>
      </w:r>
      <w:r>
        <w:t>98</w:t>
      </w:r>
      <w:r>
        <w:fldChar w:fldCharType="end"/>
      </w:r>
    </w:p>
    <w:p w14:paraId="27C954D5" w14:textId="6C367FAC" w:rsidR="00D20B05" w:rsidRDefault="00D20B05">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293965">
        <w:rPr>
          <w:vertAlign w:val="subscript"/>
        </w:rPr>
        <w:t>NRP</w:t>
      </w:r>
      <w:r>
        <w:t xml:space="preserve"> ID</w:t>
      </w:r>
      <w:r>
        <w:tab/>
      </w:r>
      <w:r>
        <w:fldChar w:fldCharType="begin" w:fldLock="1"/>
      </w:r>
      <w:r>
        <w:instrText xml:space="preserve"> PAGEREF _Toc92274043 \h </w:instrText>
      </w:r>
      <w:r>
        <w:fldChar w:fldCharType="separate"/>
      </w:r>
      <w:r>
        <w:t>99</w:t>
      </w:r>
      <w:r>
        <w:fldChar w:fldCharType="end"/>
      </w:r>
    </w:p>
    <w:p w14:paraId="71C841CC" w14:textId="5291D7EF" w:rsidR="00D20B05" w:rsidRDefault="00D20B05">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_Toc92274044 \h </w:instrText>
      </w:r>
      <w:r>
        <w:fldChar w:fldCharType="separate"/>
      </w:r>
      <w:r>
        <w:t>99</w:t>
      </w:r>
      <w:r>
        <w:fldChar w:fldCharType="end"/>
      </w:r>
    </w:p>
    <w:p w14:paraId="2A9127D2" w14:textId="4E5F60BF" w:rsidR="00D20B05" w:rsidRDefault="00D20B05">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293965">
        <w:rPr>
          <w:vertAlign w:val="subscript"/>
        </w:rPr>
        <w:t>NRP-sess</w:t>
      </w:r>
      <w:r>
        <w:t xml:space="preserve"> ID</w:t>
      </w:r>
      <w:r>
        <w:tab/>
      </w:r>
      <w:r>
        <w:fldChar w:fldCharType="begin" w:fldLock="1"/>
      </w:r>
      <w:r>
        <w:instrText xml:space="preserve"> PAGEREF _Toc92274045 \h </w:instrText>
      </w:r>
      <w:r>
        <w:fldChar w:fldCharType="separate"/>
      </w:r>
      <w:r>
        <w:t>100</w:t>
      </w:r>
      <w:r>
        <w:fldChar w:fldCharType="end"/>
      </w:r>
    </w:p>
    <w:p w14:paraId="1DB16EBF" w14:textId="20F82550" w:rsidR="00D20B05" w:rsidRDefault="00D20B05">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293965">
        <w:rPr>
          <w:vertAlign w:val="subscript"/>
        </w:rPr>
        <w:t>NRP</w:t>
      </w:r>
      <w:r>
        <w:t xml:space="preserve"> ID</w:t>
      </w:r>
      <w:r>
        <w:tab/>
      </w:r>
      <w:r>
        <w:fldChar w:fldCharType="begin" w:fldLock="1"/>
      </w:r>
      <w:r>
        <w:instrText xml:space="preserve"> PAGEREF _Toc92274046 \h </w:instrText>
      </w:r>
      <w:r>
        <w:fldChar w:fldCharType="separate"/>
      </w:r>
      <w:r>
        <w:t>100</w:t>
      </w:r>
      <w:r>
        <w:fldChar w:fldCharType="end"/>
      </w:r>
    </w:p>
    <w:p w14:paraId="3AF2457E" w14:textId="23D096BB" w:rsidR="00D20B05" w:rsidRDefault="00D20B05">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293965">
        <w:rPr>
          <w:vertAlign w:val="subscript"/>
        </w:rPr>
        <w:t>NRP</w:t>
      </w:r>
      <w:r>
        <w:t xml:space="preserve"> ID</w:t>
      </w:r>
      <w:r>
        <w:tab/>
      </w:r>
      <w:r>
        <w:fldChar w:fldCharType="begin" w:fldLock="1"/>
      </w:r>
      <w:r>
        <w:instrText xml:space="preserve"> PAGEREF _Toc92274047 \h </w:instrText>
      </w:r>
      <w:r>
        <w:fldChar w:fldCharType="separate"/>
      </w:r>
      <w:r>
        <w:t>101</w:t>
      </w:r>
      <w:r>
        <w:fldChar w:fldCharType="end"/>
      </w:r>
    </w:p>
    <w:p w14:paraId="7B60BDC6" w14:textId="601972B2" w:rsidR="00D20B05" w:rsidRDefault="00D20B05">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_Toc92274048 \h </w:instrText>
      </w:r>
      <w:r>
        <w:fldChar w:fldCharType="separate"/>
      </w:r>
      <w:r>
        <w:t>101</w:t>
      </w:r>
      <w:r>
        <w:fldChar w:fldCharType="end"/>
      </w:r>
    </w:p>
    <w:p w14:paraId="495D4E50" w14:textId="7C8D16FD" w:rsidR="00D20B05" w:rsidRDefault="00D20B05">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293965">
        <w:rPr>
          <w:rFonts w:eastAsia="Malgun Gothic"/>
          <w:lang w:eastAsia="ko-KR"/>
        </w:rPr>
        <w:t>ser plane security protection</w:t>
      </w:r>
      <w:r>
        <w:tab/>
      </w:r>
      <w:r>
        <w:fldChar w:fldCharType="begin" w:fldLock="1"/>
      </w:r>
      <w:r>
        <w:instrText xml:space="preserve"> PAGEREF _Toc92274049 \h </w:instrText>
      </w:r>
      <w:r>
        <w:fldChar w:fldCharType="separate"/>
      </w:r>
      <w:r>
        <w:t>102</w:t>
      </w:r>
      <w:r>
        <w:fldChar w:fldCharType="end"/>
      </w:r>
    </w:p>
    <w:p w14:paraId="1B9236CB" w14:textId="4AAD869A" w:rsidR="00D20B05" w:rsidRDefault="00D20B05">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_Toc92274050 \h </w:instrText>
      </w:r>
      <w:r>
        <w:fldChar w:fldCharType="separate"/>
      </w:r>
      <w:r>
        <w:t>103</w:t>
      </w:r>
      <w:r>
        <w:fldChar w:fldCharType="end"/>
      </w:r>
    </w:p>
    <w:p w14:paraId="534CDA85" w14:textId="0BB93046" w:rsidR="00D20B05" w:rsidRDefault="00D20B05">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_Toc92274051 \h </w:instrText>
      </w:r>
      <w:r>
        <w:fldChar w:fldCharType="separate"/>
      </w:r>
      <w:r>
        <w:t>103</w:t>
      </w:r>
      <w:r>
        <w:fldChar w:fldCharType="end"/>
      </w:r>
    </w:p>
    <w:p w14:paraId="4667F2D0" w14:textId="096E4D1E" w:rsidR="00D20B05" w:rsidRDefault="00D20B0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293965">
        <w:rPr>
          <w:lang w:val="en-US"/>
        </w:rPr>
        <w:t>oding other than information element coding</w:t>
      </w:r>
      <w:r>
        <w:tab/>
      </w:r>
      <w:r>
        <w:fldChar w:fldCharType="begin" w:fldLock="1"/>
      </w:r>
      <w:r>
        <w:instrText xml:space="preserve"> PAGEREF _Toc92274052 \h </w:instrText>
      </w:r>
      <w:r>
        <w:fldChar w:fldCharType="separate"/>
      </w:r>
      <w:r>
        <w:t>104</w:t>
      </w:r>
      <w:r>
        <w:fldChar w:fldCharType="end"/>
      </w:r>
    </w:p>
    <w:p w14:paraId="1CDAEEE1" w14:textId="024B730F" w:rsidR="00D20B05" w:rsidRDefault="00D20B0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_Toc92274053 \h </w:instrText>
      </w:r>
      <w:r>
        <w:fldChar w:fldCharType="separate"/>
      </w:r>
      <w:r>
        <w:t>104</w:t>
      </w:r>
      <w:r>
        <w:fldChar w:fldCharType="end"/>
      </w:r>
    </w:p>
    <w:p w14:paraId="160AF4FF" w14:textId="1EF2C1E4" w:rsidR="00D20B05" w:rsidRDefault="00D20B05">
      <w:pPr>
        <w:pStyle w:val="TOC2"/>
        <w:rPr>
          <w:rFonts w:asciiTheme="minorHAnsi" w:eastAsiaTheme="minorEastAsia" w:hAnsiTheme="minorHAnsi" w:cstheme="minorBidi"/>
          <w:sz w:val="22"/>
          <w:szCs w:val="22"/>
          <w:lang w:eastAsia="en-GB"/>
        </w:rPr>
      </w:pPr>
      <w:r w:rsidRPr="00293965">
        <w:rPr>
          <w:lang w:val="en-US" w:eastAsia="zh-CN"/>
        </w:rPr>
        <w:t>9</w:t>
      </w:r>
      <w:r w:rsidRPr="00293965">
        <w:rPr>
          <w:lang w:val="en-US"/>
        </w:rPr>
        <w:t>.</w:t>
      </w:r>
      <w:r w:rsidRPr="00293965">
        <w:rPr>
          <w:lang w:val="en-US" w:eastAsia="zh-CN"/>
        </w:rPr>
        <w:t>2</w:t>
      </w:r>
      <w:r>
        <w:rPr>
          <w:rFonts w:asciiTheme="minorHAnsi" w:eastAsiaTheme="minorEastAsia" w:hAnsiTheme="minorHAnsi" w:cstheme="minorBidi"/>
          <w:sz w:val="22"/>
          <w:szCs w:val="22"/>
          <w:lang w:eastAsia="en-GB"/>
        </w:rPr>
        <w:tab/>
      </w:r>
      <w:r w:rsidRPr="00293965">
        <w:rPr>
          <w:lang w:val="en-US"/>
        </w:rPr>
        <w:t>V2X message family encoding</w:t>
      </w:r>
      <w:r>
        <w:tab/>
      </w:r>
      <w:r>
        <w:fldChar w:fldCharType="begin" w:fldLock="1"/>
      </w:r>
      <w:r>
        <w:instrText xml:space="preserve"> PAGEREF _Toc92274054 \h </w:instrText>
      </w:r>
      <w:r>
        <w:fldChar w:fldCharType="separate"/>
      </w:r>
      <w:r>
        <w:t>104</w:t>
      </w:r>
      <w:r>
        <w:fldChar w:fldCharType="end"/>
      </w:r>
    </w:p>
    <w:p w14:paraId="3D65AA83" w14:textId="077E7303" w:rsidR="00D20B05" w:rsidRDefault="00D20B05">
      <w:pPr>
        <w:pStyle w:val="TOC2"/>
        <w:rPr>
          <w:rFonts w:asciiTheme="minorHAnsi" w:eastAsiaTheme="minorEastAsia" w:hAnsiTheme="minorHAnsi" w:cstheme="minorBidi"/>
          <w:sz w:val="22"/>
          <w:szCs w:val="22"/>
          <w:lang w:eastAsia="en-GB"/>
        </w:rPr>
      </w:pPr>
      <w:r w:rsidRPr="00293965">
        <w:rPr>
          <w:lang w:val="en-US" w:eastAsia="zh-CN"/>
        </w:rPr>
        <w:t>9</w:t>
      </w:r>
      <w:r w:rsidRPr="00293965">
        <w:rPr>
          <w:lang w:val="en-US"/>
        </w:rPr>
        <w:t>.3</w:t>
      </w:r>
      <w:r>
        <w:rPr>
          <w:rFonts w:asciiTheme="minorHAnsi" w:eastAsiaTheme="minorEastAsia" w:hAnsiTheme="minorHAnsi" w:cstheme="minorBidi"/>
          <w:sz w:val="22"/>
          <w:szCs w:val="22"/>
          <w:lang w:eastAsia="en-GB"/>
        </w:rPr>
        <w:tab/>
      </w:r>
      <w:r w:rsidRPr="00293965">
        <w:rPr>
          <w:lang w:val="en-US"/>
        </w:rPr>
        <w:t>Non-IP PDU format</w:t>
      </w:r>
      <w:r>
        <w:tab/>
      </w:r>
      <w:r>
        <w:fldChar w:fldCharType="begin" w:fldLock="1"/>
      </w:r>
      <w:r>
        <w:instrText xml:space="preserve"> PAGEREF _Toc92274055 \h </w:instrText>
      </w:r>
      <w:r>
        <w:fldChar w:fldCharType="separate"/>
      </w:r>
      <w:r>
        <w:t>104</w:t>
      </w:r>
      <w:r>
        <w:fldChar w:fldCharType="end"/>
      </w:r>
    </w:p>
    <w:p w14:paraId="004B2F32" w14:textId="3F934CF1" w:rsidR="00D20B05" w:rsidRDefault="00D20B0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_Toc92274056 \h </w:instrText>
      </w:r>
      <w:r>
        <w:fldChar w:fldCharType="separate"/>
      </w:r>
      <w:r>
        <w:t>105</w:t>
      </w:r>
      <w:r>
        <w:fldChar w:fldCharType="end"/>
      </w:r>
    </w:p>
    <w:p w14:paraId="5F5E4F34" w14:textId="2DAC4452" w:rsidR="00D20B05" w:rsidRDefault="00D20B0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_Toc92274057 \h </w:instrText>
      </w:r>
      <w:r>
        <w:fldChar w:fldCharType="separate"/>
      </w:r>
      <w:r>
        <w:t>105</w:t>
      </w:r>
      <w:r>
        <w:fldChar w:fldCharType="end"/>
      </w:r>
    </w:p>
    <w:p w14:paraId="40116704" w14:textId="06F5FBEE" w:rsidR="00D20B05" w:rsidRDefault="00D20B0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293965">
        <w:rPr>
          <w:lang w:val="en-US"/>
        </w:rPr>
        <w:t>provisioning</w:t>
      </w:r>
      <w:r>
        <w:t xml:space="preserve"> of parameters for V2X configuration procedures</w:t>
      </w:r>
      <w:r>
        <w:tab/>
      </w:r>
      <w:r>
        <w:fldChar w:fldCharType="begin" w:fldLock="1"/>
      </w:r>
      <w:r>
        <w:instrText xml:space="preserve"> PAGEREF _Toc92274058 \h </w:instrText>
      </w:r>
      <w:r>
        <w:fldChar w:fldCharType="separate"/>
      </w:r>
      <w:r>
        <w:t>105</w:t>
      </w:r>
      <w:r>
        <w:fldChar w:fldCharType="end"/>
      </w:r>
    </w:p>
    <w:p w14:paraId="76A9E69B" w14:textId="7B6C7340" w:rsidR="00D20B05" w:rsidRDefault="00D20B0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_Toc92274059 \h </w:instrText>
      </w:r>
      <w:r>
        <w:fldChar w:fldCharType="separate"/>
      </w:r>
      <w:r>
        <w:t>106</w:t>
      </w:r>
      <w:r>
        <w:fldChar w:fldCharType="end"/>
      </w:r>
    </w:p>
    <w:p w14:paraId="6F00C68F" w14:textId="4EAF66AB" w:rsidR="00D20B05" w:rsidRDefault="00D20B0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_Toc92274060 \h </w:instrText>
      </w:r>
      <w:r>
        <w:fldChar w:fldCharType="separate"/>
      </w:r>
      <w:r>
        <w:t>109</w:t>
      </w:r>
      <w:r>
        <w:fldChar w:fldCharType="end"/>
      </w:r>
    </w:p>
    <w:p w14:paraId="0BCE5EB4" w14:textId="49700B96" w:rsidR="00D20B05" w:rsidRDefault="00D20B0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_Toc92274061 \h </w:instrText>
      </w:r>
      <w:r>
        <w:fldChar w:fldCharType="separate"/>
      </w:r>
      <w:r>
        <w:t>109</w:t>
      </w:r>
      <w:r>
        <w:fldChar w:fldCharType="end"/>
      </w:r>
    </w:p>
    <w:p w14:paraId="0713D185" w14:textId="07EA4163" w:rsidR="00D20B05" w:rsidRDefault="00D20B0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_Toc92274062 \h </w:instrText>
      </w:r>
      <w:r>
        <w:fldChar w:fldCharType="separate"/>
      </w:r>
      <w:r>
        <w:t>110</w:t>
      </w:r>
      <w:r>
        <w:fldChar w:fldCharType="end"/>
      </w:r>
    </w:p>
    <w:p w14:paraId="747690AD" w14:textId="1E59A2A7"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92273787"/>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92273788"/>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92273789"/>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92273790"/>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92273791"/>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92273792"/>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92273793"/>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92273794"/>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92273795"/>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92273796"/>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92273797"/>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92273798"/>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9227379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179177B" w14:textId="77777777" w:rsidR="00876DD2" w:rsidRPr="00876DD2" w:rsidRDefault="00876DD2" w:rsidP="00876DD2">
      <w:pPr>
        <w:pStyle w:val="B1"/>
        <w:rPr>
          <w:noProof/>
          <w:lang w:val="en-US"/>
        </w:rPr>
      </w:pPr>
      <w:r w:rsidRPr="00876DD2">
        <w:rPr>
          <w:noProof/>
          <w:lang w:val="en-US"/>
        </w:rPr>
        <w:t>1)</w:t>
      </w:r>
      <w:r w:rsidRPr="00876DD2">
        <w:rPr>
          <w:noProof/>
          <w:lang w:val="en-US"/>
        </w:rPr>
        <w:tab/>
      </w:r>
      <w:r w:rsidR="008E33F7">
        <w:rPr>
          <w:noProof/>
          <w:lang w:val="en-US"/>
        </w:rPr>
        <w:t>if the PC5 RAT(s) include E-UTRA-PC5, Tx profiles corresponding to the E-UTRA-PC5;</w:t>
      </w:r>
      <w:r w:rsidRPr="00876DD2">
        <w:rPr>
          <w:noProof/>
          <w:lang w:val="en-US"/>
        </w:rPr>
        <w:t xml:space="preserve"> or</w:t>
      </w:r>
    </w:p>
    <w:p w14:paraId="4D86AC97" w14:textId="77777777" w:rsidR="00876DD2" w:rsidRPr="00876DD2" w:rsidRDefault="00876DD2" w:rsidP="00876DD2">
      <w:pPr>
        <w:pStyle w:val="B1"/>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52B0636A" w14:textId="4297EDB4" w:rsidR="008E33F7" w:rsidRDefault="00876DD2" w:rsidP="00F261EB">
      <w:pPr>
        <w:pStyle w:val="NO"/>
        <w:rPr>
          <w:noProof/>
          <w:lang w:val="en-US"/>
        </w:rPr>
      </w:pPr>
      <w:r w:rsidRPr="00876DD2">
        <w:rPr>
          <w:noProof/>
          <w:lang w:val="en-US"/>
        </w:rPr>
        <w:t>NOTE:</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lastRenderedPageBreak/>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922FC6F" w14:textId="77777777" w:rsidR="008E33F7" w:rsidRPr="00CC0C94" w:rsidRDefault="008E33F7" w:rsidP="008E33F7">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55EBF368" w14:textId="77777777" w:rsidR="002C38B7" w:rsidRDefault="008E33F7" w:rsidP="002C38B7">
      <w:pPr>
        <w:pStyle w:val="B2"/>
      </w:pPr>
      <w:r>
        <w:t>10)</w:t>
      </w:r>
      <w:r>
        <w:tab/>
        <w:t>for broadcast mode and groupcast mode, PC5 DRX configuration</w:t>
      </w:r>
      <w:r w:rsidR="006E0CC9">
        <w:t xml:space="preserve">, </w:t>
      </w:r>
      <w:r w:rsidR="006E0CC9" w:rsidRPr="00FA36E0">
        <w:t>including the mapping of PC5 QoS profile to PC5 DRX cycle configuration</w:t>
      </w:r>
      <w:r w:rsidR="006E0CC9">
        <w:t>,</w:t>
      </w:r>
      <w:r>
        <w:t xml:space="preserve"> when the UE is not served by E-UTRA and not served by NR.</w:t>
      </w:r>
    </w:p>
    <w:p w14:paraId="3C62AC5F" w14:textId="47831AD9" w:rsidR="008E33F7" w:rsidRDefault="002C38B7" w:rsidP="00F261EB">
      <w:pPr>
        <w:pStyle w:val="EditorsNote"/>
        <w:rPr>
          <w:noProof/>
          <w:lang w:val="en-US"/>
        </w:rPr>
      </w:pPr>
      <w:r w:rsidRPr="00166D23">
        <w:rPr>
          <w:noProof/>
        </w:rPr>
        <w:t>Editor's note:</w:t>
      </w:r>
      <w:r>
        <w:rPr>
          <w:noProof/>
        </w:rPr>
        <w:tab/>
      </w:r>
      <w:r w:rsidRPr="00166D23">
        <w:rPr>
          <w:noProof/>
        </w:rPr>
        <w:t>For the PC5 DRX configuration, the reference to RAN specification will be added when defined in RAN WGs.</w:t>
      </w:r>
    </w:p>
    <w:p w14:paraId="307B9E7E" w14:textId="77777777" w:rsidR="008E33F7" w:rsidRDefault="008E33F7" w:rsidP="00CC0F60">
      <w:pPr>
        <w:pStyle w:val="Heading3"/>
        <w:rPr>
          <w:noProof/>
          <w:lang w:val="en-US"/>
        </w:rPr>
      </w:pPr>
      <w:bookmarkStart w:id="153" w:name="_Toc45282180"/>
      <w:bookmarkStart w:id="154" w:name="_Toc45882566"/>
      <w:bookmarkStart w:id="155" w:name="_Toc51951116"/>
      <w:bookmarkStart w:id="156" w:name="_Toc59208870"/>
      <w:bookmarkStart w:id="157" w:name="_Toc75734708"/>
      <w:bookmarkStart w:id="158" w:name="_Toc92273800"/>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lastRenderedPageBreak/>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92273801"/>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9227380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92273803"/>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92273804"/>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729F6E8E" w14:textId="77777777" w:rsidR="008E33F7" w:rsidRPr="006A73DE" w:rsidRDefault="008E33F7" w:rsidP="008E33F7">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69613ED6" w14:textId="77777777" w:rsidR="008E33F7" w:rsidRPr="006A73DE" w:rsidRDefault="008E33F7" w:rsidP="008E33F7">
      <w:pPr>
        <w:pStyle w:val="B1"/>
        <w:rPr>
          <w:noProof/>
          <w:lang w:val="en-US"/>
        </w:rPr>
      </w:pPr>
      <w:r>
        <w:rPr>
          <w:noProof/>
          <w:lang w:val="en-US"/>
        </w:rPr>
        <w:t>a)</w:t>
      </w:r>
      <w:r w:rsidRPr="006A73DE">
        <w:rPr>
          <w:noProof/>
          <w:lang w:val="en-US"/>
        </w:rPr>
        <w:tab/>
        <w:t xml:space="preserve">if the </w:t>
      </w:r>
      <w:r>
        <w:rPr>
          <w:noProof/>
          <w:lang w:val="en-US"/>
        </w:rPr>
        <w:t>T5xyz</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52B47E51" w14:textId="77777777" w:rsidR="008E33F7" w:rsidRPr="006A73DE" w:rsidRDefault="008E33F7" w:rsidP="008E33F7">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15EDCD0" w14:textId="77777777" w:rsidR="008E33F7" w:rsidRDefault="008E33F7" w:rsidP="008E33F7">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F4A0D46" w14:textId="77777777" w:rsidR="008E33F7" w:rsidRDefault="008E33F7" w:rsidP="008E33F7">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bookmarkStart w:id="212" w:name="_Toc92273805"/>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lastRenderedPageBreak/>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5pt;height:235.85pt" o:ole="">
            <v:imagedata r:id="rId12" o:title=""/>
          </v:shape>
          <o:OLEObject Type="Embed" ProgID="Visio.Drawing.15" ShapeID="_x0000_i1025" DrawAspect="Content" ObjectID="_1702887450"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92273806"/>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41046EB3" w14:textId="77777777" w:rsidR="008E33F7" w:rsidRDefault="008E33F7" w:rsidP="008E33F7">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217B18D" w14:textId="77777777" w:rsidR="008E33F7" w:rsidRDefault="008E33F7" w:rsidP="008E33F7">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bookmarkStart w:id="235" w:name="_Toc9227380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lastRenderedPageBreak/>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92273808"/>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92273809"/>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92273810"/>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9227381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92273812"/>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92273813"/>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92273814"/>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lastRenderedPageBreak/>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92273815"/>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92273816"/>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92273817"/>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lastRenderedPageBreak/>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521095D2" w14:textId="77777777" w:rsidR="008E33F7" w:rsidRDefault="008E33F7" w:rsidP="008E33F7">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lastRenderedPageBreak/>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7" type="#_x0000_t75" style="width:345.25pt;height:211.4pt" o:ole="">
            <v:imagedata r:id="rId14" o:title=""/>
          </v:shape>
          <o:OLEObject Type="Embed" ProgID="Visio.Drawing.15" ShapeID="_x0000_i1027" DrawAspect="Content" ObjectID="_1702887451"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0" w:name="_MCCTEMPBM_CRPT07900000___4"/>
      <w: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92273818"/>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lastRenderedPageBreak/>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1" w:name="_Toc22039975"/>
      <w:bookmarkStart w:id="352" w:name="_Toc25070685"/>
      <w:bookmarkStart w:id="353" w:name="_Toc34388600"/>
      <w:bookmarkStart w:id="354"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lastRenderedPageBreak/>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5" w:name="_Toc45282199"/>
      <w:bookmarkStart w:id="356" w:name="_Toc45882585"/>
      <w:bookmarkStart w:id="357" w:name="_Toc51951135"/>
      <w:bookmarkStart w:id="358" w:name="_Toc59208889"/>
      <w:bookmarkStart w:id="359" w:name="_Toc75734727"/>
      <w:bookmarkStart w:id="360" w:name="_Toc92273819"/>
      <w:r>
        <w:t>6.1.2.2.4</w:t>
      </w:r>
      <w:r w:rsidRPr="00183538">
        <w:tab/>
      </w:r>
      <w:r>
        <w:t>PC5 unicast link establishment</w:t>
      </w:r>
      <w:r w:rsidRPr="00183538">
        <w:t xml:space="preserve"> procedure completion by the initiating UE</w:t>
      </w:r>
      <w:bookmarkEnd w:id="351"/>
      <w:bookmarkEnd w:id="352"/>
      <w:bookmarkEnd w:id="353"/>
      <w:bookmarkEnd w:id="354"/>
      <w:bookmarkEnd w:id="355"/>
      <w:bookmarkEnd w:id="356"/>
      <w:bookmarkEnd w:id="357"/>
      <w:bookmarkEnd w:id="358"/>
      <w:bookmarkEnd w:id="359"/>
      <w:bookmarkEnd w:id="360"/>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19FA6649" w14:textId="77777777" w:rsidR="008E33F7" w:rsidRDefault="008E33F7" w:rsidP="008E33F7">
      <w:bookmarkStart w:id="361" w:name="_Toc22039976"/>
      <w:bookmarkStart w:id="362" w:name="_Toc25070686"/>
      <w:bookmarkStart w:id="363" w:name="_Toc34388601"/>
      <w:bookmarkStart w:id="364"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5" w:name="_Toc45282200"/>
      <w:bookmarkStart w:id="366" w:name="_Toc45882586"/>
      <w:bookmarkStart w:id="367"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8" w:name="_Toc59208890"/>
      <w:bookmarkStart w:id="369" w:name="_Toc75734728"/>
      <w:bookmarkStart w:id="370" w:name="_Toc92273820"/>
      <w:r>
        <w:t>6.1.2.2.5</w:t>
      </w:r>
      <w:r w:rsidRPr="00CE238F">
        <w:tab/>
        <w:t>PC5 unicast link establishment procedure not accepted by the target UE</w:t>
      </w:r>
      <w:bookmarkEnd w:id="361"/>
      <w:bookmarkEnd w:id="362"/>
      <w:bookmarkEnd w:id="363"/>
      <w:bookmarkEnd w:id="364"/>
      <w:bookmarkEnd w:id="365"/>
      <w:bookmarkEnd w:id="366"/>
      <w:bookmarkEnd w:id="367"/>
      <w:bookmarkEnd w:id="368"/>
      <w:bookmarkEnd w:id="369"/>
      <w:bookmarkEnd w:id="370"/>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w:t>
      </w:r>
      <w:r w:rsidRPr="00742FAE">
        <w:lastRenderedPageBreak/>
        <w:t xml:space="preserve">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77777777" w:rsidR="008E33F7" w:rsidRPr="00742FAE" w:rsidRDefault="008E33F7" w:rsidP="008E33F7">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1" w:name="_Toc25070687"/>
      <w:bookmarkStart w:id="372" w:name="_Toc34388602"/>
      <w:bookmarkStart w:id="373" w:name="_Toc34404373"/>
      <w:bookmarkStart w:id="374" w:name="_Toc45282201"/>
      <w:bookmarkStart w:id="375" w:name="_Toc45882587"/>
      <w:bookmarkStart w:id="376" w:name="_Toc51951137"/>
      <w:bookmarkStart w:id="37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8" w:name="_Toc59208891"/>
      <w:bookmarkStart w:id="379" w:name="_Toc75734729"/>
      <w:bookmarkStart w:id="380" w:name="_Toc92273821"/>
      <w:r>
        <w:t>6.1.2.2.6</w:t>
      </w:r>
      <w:r w:rsidRPr="00CE238F">
        <w:tab/>
      </w:r>
      <w:r w:rsidRPr="00FD6318">
        <w:t>Abnormal cases</w:t>
      </w:r>
      <w:bookmarkEnd w:id="371"/>
      <w:bookmarkEnd w:id="372"/>
      <w:bookmarkEnd w:id="373"/>
      <w:bookmarkEnd w:id="374"/>
      <w:bookmarkEnd w:id="375"/>
      <w:bookmarkEnd w:id="376"/>
      <w:bookmarkEnd w:id="378"/>
      <w:bookmarkEnd w:id="379"/>
      <w:bookmarkEnd w:id="380"/>
    </w:p>
    <w:p w14:paraId="0D0F2D01" w14:textId="77777777" w:rsidR="008E33F7" w:rsidRPr="00FD6318" w:rsidRDefault="008E33F7" w:rsidP="00CC0F60">
      <w:pPr>
        <w:pStyle w:val="Heading6"/>
        <w:numPr>
          <w:ilvl w:val="5"/>
          <w:numId w:val="0"/>
        </w:numPr>
        <w:ind w:left="1152" w:hanging="432"/>
        <w:rPr>
          <w:lang w:eastAsia="zh-CN"/>
        </w:rPr>
      </w:pPr>
      <w:bookmarkStart w:id="381" w:name="_Toc25070688"/>
      <w:bookmarkStart w:id="382" w:name="_Toc34388603"/>
      <w:bookmarkStart w:id="383" w:name="_Toc34404374"/>
      <w:bookmarkStart w:id="384" w:name="_Toc45282202"/>
      <w:bookmarkStart w:id="385" w:name="_Toc45882588"/>
      <w:bookmarkStart w:id="386" w:name="_Toc51951138"/>
      <w:bookmarkStart w:id="387" w:name="_Toc59208892"/>
      <w:bookmarkStart w:id="388" w:name="_Toc75734730"/>
      <w:bookmarkStart w:id="389" w:name="_Toc92273822"/>
      <w:r>
        <w:rPr>
          <w:rFonts w:hint="eastAsia"/>
          <w:lang w:eastAsia="zh-CN"/>
        </w:rPr>
        <w:t>6.1.2.2.6.1</w:t>
      </w:r>
      <w:r>
        <w:rPr>
          <w:lang w:eastAsia="zh-CN"/>
        </w:rPr>
        <w:tab/>
      </w:r>
      <w:r w:rsidRPr="00FD6318">
        <w:rPr>
          <w:lang w:eastAsia="zh-CN"/>
        </w:rPr>
        <w:t>Abnormal cases at the initiating UE</w:t>
      </w:r>
      <w:bookmarkEnd w:id="381"/>
      <w:bookmarkEnd w:id="382"/>
      <w:bookmarkEnd w:id="383"/>
      <w:bookmarkEnd w:id="384"/>
      <w:bookmarkEnd w:id="385"/>
      <w:bookmarkEnd w:id="386"/>
      <w:bookmarkEnd w:id="387"/>
      <w:bookmarkEnd w:id="388"/>
      <w:bookmarkEnd w:id="38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lastRenderedPageBreak/>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0" w:name="_Toc25070689"/>
      <w:bookmarkStart w:id="391" w:name="_Toc34388604"/>
      <w:bookmarkStart w:id="392" w:name="_Toc34404375"/>
      <w:bookmarkStart w:id="393" w:name="_Toc45282203"/>
      <w:bookmarkStart w:id="394" w:name="_Toc45882589"/>
      <w:bookmarkStart w:id="395" w:name="_Toc51951139"/>
      <w:bookmarkStart w:id="396" w:name="_Toc59208893"/>
      <w:bookmarkStart w:id="397" w:name="_Toc75734731"/>
      <w:bookmarkStart w:id="398" w:name="_Toc92273823"/>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0"/>
      <w:bookmarkEnd w:id="391"/>
      <w:bookmarkEnd w:id="392"/>
      <w:bookmarkEnd w:id="393"/>
      <w:bookmarkEnd w:id="394"/>
      <w:bookmarkEnd w:id="395"/>
      <w:bookmarkEnd w:id="396"/>
      <w:bookmarkEnd w:id="397"/>
      <w:bookmarkEnd w:id="398"/>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399" w:name="_Toc25070690"/>
      <w:bookmarkStart w:id="400" w:name="_Toc34388605"/>
      <w:bookmarkStart w:id="401" w:name="_Toc34404376"/>
      <w:bookmarkStart w:id="402" w:name="_Toc45282204"/>
      <w:bookmarkStart w:id="40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4" w:name="_Toc51951140"/>
      <w:bookmarkStart w:id="405" w:name="_Toc59208894"/>
      <w:bookmarkStart w:id="406" w:name="_Toc75734732"/>
      <w:bookmarkStart w:id="407" w:name="_Toc92273824"/>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7"/>
      <w:bookmarkEnd w:id="399"/>
      <w:bookmarkEnd w:id="400"/>
      <w:bookmarkEnd w:id="401"/>
      <w:bookmarkEnd w:id="402"/>
      <w:bookmarkEnd w:id="403"/>
      <w:bookmarkEnd w:id="404"/>
      <w:bookmarkEnd w:id="405"/>
      <w:bookmarkEnd w:id="406"/>
      <w:bookmarkEnd w:id="407"/>
    </w:p>
    <w:p w14:paraId="7F0B4408" w14:textId="77777777" w:rsidR="008E33F7" w:rsidRPr="00742FAE" w:rsidRDefault="008E33F7" w:rsidP="00CC0F60">
      <w:pPr>
        <w:pStyle w:val="Heading5"/>
      </w:pPr>
      <w:bookmarkStart w:id="408" w:name="_Toc525231186"/>
      <w:bookmarkStart w:id="409" w:name="_Toc22039978"/>
      <w:bookmarkStart w:id="410" w:name="_Toc25070691"/>
      <w:bookmarkStart w:id="411" w:name="_Toc34388606"/>
      <w:bookmarkStart w:id="412" w:name="_Toc34404377"/>
      <w:bookmarkStart w:id="413" w:name="_Toc45282205"/>
      <w:bookmarkStart w:id="414" w:name="_Toc45882591"/>
      <w:bookmarkStart w:id="415" w:name="_Toc51951141"/>
      <w:bookmarkStart w:id="416" w:name="_Toc59208895"/>
      <w:bookmarkStart w:id="417" w:name="_Toc75734733"/>
      <w:bookmarkStart w:id="418" w:name="_Toc92273825"/>
      <w:r>
        <w:t>6.1.2.</w:t>
      </w:r>
      <w:r>
        <w:rPr>
          <w:rFonts w:hint="eastAsia"/>
          <w:lang w:eastAsia="zh-CN"/>
        </w:rPr>
        <w:t>3</w:t>
      </w:r>
      <w:r>
        <w:t>.1</w:t>
      </w:r>
      <w:r w:rsidRPr="00742FAE">
        <w:tab/>
        <w:t>General</w:t>
      </w:r>
      <w:bookmarkEnd w:id="408"/>
      <w:bookmarkEnd w:id="409"/>
      <w:bookmarkEnd w:id="410"/>
      <w:bookmarkEnd w:id="411"/>
      <w:bookmarkEnd w:id="412"/>
      <w:bookmarkEnd w:id="413"/>
      <w:bookmarkEnd w:id="414"/>
      <w:bookmarkEnd w:id="415"/>
      <w:bookmarkEnd w:id="416"/>
      <w:bookmarkEnd w:id="417"/>
      <w:bookmarkEnd w:id="418"/>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19" w:name="_Toc525231187"/>
      <w:bookmarkStart w:id="420" w:name="_Toc22039979"/>
      <w:bookmarkStart w:id="421" w:name="_Toc25070692"/>
      <w:bookmarkStart w:id="422" w:name="_Toc34388607"/>
      <w:bookmarkStart w:id="423" w:name="_Toc34404378"/>
      <w:bookmarkStart w:id="424" w:name="_Toc45282206"/>
      <w:bookmarkStart w:id="425" w:name="_Toc45882592"/>
      <w:bookmarkStart w:id="426" w:name="_Toc51951142"/>
      <w:bookmarkStart w:id="427" w:name="_Toc59208896"/>
      <w:bookmarkStart w:id="428" w:name="_Toc75734734"/>
      <w:bookmarkStart w:id="429" w:name="_Toc92273826"/>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19"/>
      <w:bookmarkEnd w:id="420"/>
      <w:bookmarkEnd w:id="421"/>
      <w:bookmarkEnd w:id="422"/>
      <w:bookmarkEnd w:id="423"/>
      <w:bookmarkEnd w:id="424"/>
      <w:bookmarkEnd w:id="425"/>
      <w:bookmarkEnd w:id="426"/>
      <w:bookmarkEnd w:id="427"/>
      <w:bookmarkEnd w:id="428"/>
      <w:bookmarkEnd w:id="429"/>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8" type="#_x0000_t75" style="width:358.6pt;height:217.4pt" o:ole="">
            <v:imagedata r:id="rId16" o:title=""/>
          </v:shape>
          <o:OLEObject Type="Embed" ProgID="Visio.Drawing.15" ShapeID="_x0000_i1028" DrawAspect="Content" ObjectID="_1702887452"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0" w:name="_Toc22039980"/>
      <w:bookmarkStart w:id="431" w:name="_Toc25070693"/>
      <w:bookmarkStart w:id="432" w:name="_Toc34388608"/>
      <w:bookmarkStart w:id="433" w:name="_Toc34404379"/>
      <w:bookmarkStart w:id="434" w:name="_Toc45282207"/>
      <w:bookmarkStart w:id="435" w:name="_Toc45882593"/>
      <w:bookmarkStart w:id="436" w:name="_Toc51951143"/>
      <w:bookmarkStart w:id="437" w:name="_Toc59208897"/>
      <w:bookmarkStart w:id="438" w:name="_Toc75734735"/>
      <w:bookmarkStart w:id="439" w:name="_Toc92273827"/>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0"/>
      <w:bookmarkEnd w:id="431"/>
      <w:bookmarkEnd w:id="432"/>
      <w:bookmarkEnd w:id="433"/>
      <w:bookmarkEnd w:id="434"/>
      <w:bookmarkEnd w:id="435"/>
      <w:bookmarkEnd w:id="436"/>
      <w:bookmarkEnd w:id="437"/>
      <w:bookmarkEnd w:id="438"/>
      <w:bookmarkEnd w:id="439"/>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0" w:name="_Toc22039981"/>
      <w:bookmarkStart w:id="441" w:name="_Toc25070694"/>
      <w:bookmarkStart w:id="442" w:name="_Toc34388609"/>
      <w:bookmarkStart w:id="44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4" w:name="_Toc45282208"/>
      <w:bookmarkStart w:id="445" w:name="_Toc45882594"/>
      <w:bookmarkStart w:id="446" w:name="_Toc51951144"/>
      <w:bookmarkStart w:id="447" w:name="_Toc59208898"/>
      <w:bookmarkStart w:id="448" w:name="_Toc75734736"/>
      <w:bookmarkStart w:id="449" w:name="_Toc92273828"/>
      <w:r>
        <w:t>6.1.2.</w:t>
      </w:r>
      <w:r>
        <w:rPr>
          <w:rFonts w:hint="eastAsia"/>
          <w:lang w:eastAsia="zh-CN"/>
        </w:rPr>
        <w:t>3</w:t>
      </w:r>
      <w:r>
        <w:t>.4</w:t>
      </w:r>
      <w:r w:rsidRPr="00183538">
        <w:tab/>
      </w:r>
      <w:r>
        <w:t>PC5 unicast link modification</w:t>
      </w:r>
      <w:r w:rsidRPr="00183538">
        <w:t xml:space="preserve"> procedure completion by the initiating UE</w:t>
      </w:r>
      <w:bookmarkEnd w:id="440"/>
      <w:bookmarkEnd w:id="441"/>
      <w:bookmarkEnd w:id="442"/>
      <w:bookmarkEnd w:id="443"/>
      <w:bookmarkEnd w:id="444"/>
      <w:bookmarkEnd w:id="445"/>
      <w:bookmarkEnd w:id="446"/>
      <w:bookmarkEnd w:id="447"/>
      <w:bookmarkEnd w:id="448"/>
      <w:bookmarkEnd w:id="449"/>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0" w:name="_Toc22039982"/>
      <w:bookmarkStart w:id="451" w:name="_Toc25070695"/>
      <w:bookmarkStart w:id="452" w:name="_Toc34388610"/>
      <w:bookmarkStart w:id="453"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4" w:name="_Toc45282209"/>
      <w:bookmarkStart w:id="455" w:name="_Toc45882595"/>
      <w:bookmarkStart w:id="456" w:name="_Toc51951145"/>
      <w:bookmarkStart w:id="457" w:name="_Toc59208899"/>
      <w:bookmarkStart w:id="458" w:name="_Toc75734737"/>
      <w:bookmarkStart w:id="459" w:name="_Toc92273829"/>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0"/>
      <w:bookmarkEnd w:id="451"/>
      <w:bookmarkEnd w:id="452"/>
      <w:bookmarkEnd w:id="453"/>
      <w:bookmarkEnd w:id="454"/>
      <w:bookmarkEnd w:id="455"/>
      <w:bookmarkEnd w:id="456"/>
      <w:bookmarkEnd w:id="457"/>
      <w:bookmarkEnd w:id="458"/>
      <w:bookmarkEnd w:id="459"/>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0" w:name="_Toc25070696"/>
      <w:bookmarkStart w:id="461" w:name="_Toc34388611"/>
      <w:bookmarkStart w:id="462" w:name="_Toc34404382"/>
      <w:bookmarkStart w:id="463" w:name="_Toc45282210"/>
      <w:bookmarkStart w:id="464" w:name="_Toc45882596"/>
      <w:bookmarkStart w:id="465" w:name="_Toc51951146"/>
      <w:bookmarkStart w:id="466" w:name="_Toc59208900"/>
      <w:bookmarkStart w:id="467" w:name="_Toc75734738"/>
      <w:bookmarkStart w:id="468" w:name="_Toc22039983"/>
      <w:bookmarkStart w:id="469" w:name="_Toc92273830"/>
      <w:r>
        <w:t>6.1.2.3.6</w:t>
      </w:r>
      <w:r w:rsidRPr="00CE238F">
        <w:tab/>
      </w:r>
      <w:r w:rsidRPr="00FD6318">
        <w:t>Abnormal cases</w:t>
      </w:r>
      <w:r>
        <w:t xml:space="preserve"> </w:t>
      </w:r>
      <w:r w:rsidRPr="00FD6318">
        <w:rPr>
          <w:lang w:eastAsia="zh-CN"/>
        </w:rPr>
        <w:t>at the initiating UE</w:t>
      </w:r>
      <w:bookmarkEnd w:id="460"/>
      <w:bookmarkEnd w:id="461"/>
      <w:bookmarkEnd w:id="462"/>
      <w:bookmarkEnd w:id="463"/>
      <w:bookmarkEnd w:id="464"/>
      <w:bookmarkEnd w:id="465"/>
      <w:bookmarkEnd w:id="466"/>
      <w:bookmarkEnd w:id="467"/>
      <w:bookmarkEnd w:id="46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0" w:name="_Toc34388612"/>
      <w:bookmarkStart w:id="471" w:name="_Toc34404383"/>
      <w:bookmarkStart w:id="472" w:name="_Toc45282211"/>
      <w:bookmarkStart w:id="473" w:name="_Toc45882597"/>
      <w:bookmarkStart w:id="474" w:name="_Toc51951147"/>
      <w:bookmarkStart w:id="47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6" w:name="_Toc59208901"/>
      <w:bookmarkStart w:id="477" w:name="_Toc75734739"/>
      <w:bookmarkStart w:id="478" w:name="_Toc92273831"/>
      <w:r>
        <w:t>6.1.2.4</w:t>
      </w:r>
      <w:r>
        <w:tab/>
        <w:t>PC5 unicast link release procedure</w:t>
      </w:r>
      <w:bookmarkEnd w:id="470"/>
      <w:bookmarkEnd w:id="471"/>
      <w:bookmarkEnd w:id="472"/>
      <w:bookmarkEnd w:id="473"/>
      <w:bookmarkEnd w:id="474"/>
      <w:bookmarkEnd w:id="476"/>
      <w:bookmarkEnd w:id="477"/>
      <w:bookmarkEnd w:id="478"/>
    </w:p>
    <w:p w14:paraId="70E90FC4" w14:textId="77777777" w:rsidR="008E33F7" w:rsidRDefault="008E33F7" w:rsidP="00CC0F60">
      <w:pPr>
        <w:pStyle w:val="Heading5"/>
      </w:pPr>
      <w:bookmarkStart w:id="479" w:name="_Toc34388613"/>
      <w:bookmarkStart w:id="480" w:name="_Toc34404384"/>
      <w:bookmarkStart w:id="481" w:name="_Toc45282212"/>
      <w:bookmarkStart w:id="482" w:name="_Toc45882598"/>
      <w:bookmarkStart w:id="483" w:name="_Toc51951148"/>
      <w:bookmarkStart w:id="484" w:name="_Toc59208902"/>
      <w:bookmarkStart w:id="485" w:name="_Toc75734740"/>
      <w:bookmarkStart w:id="486" w:name="_Toc92273832"/>
      <w:r>
        <w:t>6.1.2.4.1</w:t>
      </w:r>
      <w:r>
        <w:tab/>
        <w:t>General</w:t>
      </w:r>
      <w:bookmarkEnd w:id="479"/>
      <w:bookmarkEnd w:id="480"/>
      <w:bookmarkEnd w:id="481"/>
      <w:bookmarkEnd w:id="482"/>
      <w:bookmarkEnd w:id="483"/>
      <w:bookmarkEnd w:id="484"/>
      <w:bookmarkEnd w:id="485"/>
      <w:bookmarkEnd w:id="486"/>
    </w:p>
    <w:p w14:paraId="380ECC90" w14:textId="77777777" w:rsidR="008E33F7" w:rsidRDefault="008E33F7" w:rsidP="008E33F7">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2ACA7B9E" w14:textId="77777777" w:rsidR="008E33F7" w:rsidRDefault="008E33F7" w:rsidP="008E33F7">
      <w:bookmarkStart w:id="487" w:name="_Toc34388614"/>
      <w:bookmarkStart w:id="488" w:name="_Toc34404385"/>
      <w:bookmarkStart w:id="489" w:name="_Toc45282213"/>
      <w:bookmarkStart w:id="490"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1" w:name="_Toc51951149"/>
      <w:bookmarkStart w:id="492" w:name="_Toc59208903"/>
      <w:bookmarkStart w:id="493" w:name="_Toc75734741"/>
      <w:bookmarkStart w:id="494" w:name="_Toc92273833"/>
      <w:r>
        <w:t>6.1.2.4.2</w:t>
      </w:r>
      <w:r>
        <w:tab/>
        <w:t>PC5 unicast link release procedure initiation by initiating UE</w:t>
      </w:r>
      <w:bookmarkEnd w:id="487"/>
      <w:bookmarkEnd w:id="488"/>
      <w:bookmarkEnd w:id="489"/>
      <w:bookmarkEnd w:id="490"/>
      <w:bookmarkEnd w:id="491"/>
      <w:bookmarkEnd w:id="492"/>
      <w:bookmarkEnd w:id="493"/>
      <w:bookmarkEnd w:id="49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4C4BEF9E" w14:textId="77777777" w:rsidR="008E33F7" w:rsidRDefault="008E33F7" w:rsidP="008E33F7">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9" type="#_x0000_t75" style="width:371.1pt;height:111.25pt" o:ole="">
            <v:imagedata r:id="rId18" o:title=""/>
          </v:shape>
          <o:OLEObject Type="Embed" ProgID="Visio.Drawing.15" ShapeID="_x0000_i1029" DrawAspect="Content" ObjectID="_1702887453"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5" w:name="_Toc34388615"/>
      <w:bookmarkStart w:id="496" w:name="_Toc34404386"/>
      <w:bookmarkStart w:id="497" w:name="_Toc45282214"/>
      <w:bookmarkStart w:id="498" w:name="_Toc45882600"/>
      <w:bookmarkStart w:id="499" w:name="_Toc51951150"/>
      <w:bookmarkStart w:id="500" w:name="_Toc59208904"/>
      <w:bookmarkStart w:id="501" w:name="_Toc75734742"/>
      <w:bookmarkStart w:id="502" w:name="_Toc92273834"/>
      <w:r>
        <w:t>6.1.2.4.3</w:t>
      </w:r>
      <w:r>
        <w:tab/>
        <w:t>PC5 unicast link release procedure accepted by the target UE</w:t>
      </w:r>
      <w:bookmarkEnd w:id="495"/>
      <w:bookmarkEnd w:id="496"/>
      <w:bookmarkEnd w:id="497"/>
      <w:bookmarkEnd w:id="498"/>
      <w:bookmarkEnd w:id="499"/>
      <w:bookmarkEnd w:id="500"/>
      <w:bookmarkEnd w:id="501"/>
      <w:bookmarkEnd w:id="502"/>
    </w:p>
    <w:p w14:paraId="506688FE" w14:textId="77777777" w:rsidR="008E33F7" w:rsidRDefault="008E33F7" w:rsidP="008E33F7">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08A2660C"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593191CE"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5DB3758F" w14:textId="77777777" w:rsidR="008E33F7" w:rsidRDefault="008E33F7" w:rsidP="008E33F7">
      <w:bookmarkStart w:id="503" w:name="_Toc34388616"/>
      <w:bookmarkStart w:id="504"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05" w:name="_Toc45282215"/>
      <w:bookmarkStart w:id="506" w:name="_Toc45882601"/>
      <w:bookmarkStart w:id="507" w:name="_Toc51951151"/>
      <w:bookmarkStart w:id="508" w:name="_Toc59208905"/>
      <w:bookmarkStart w:id="509" w:name="_Toc75734743"/>
      <w:bookmarkStart w:id="510" w:name="_Toc92273835"/>
      <w:r>
        <w:t>6.1.2.4.4</w:t>
      </w:r>
      <w:r>
        <w:tab/>
        <w:t>PC5 unicast link release procedure completion by the initiating UE</w:t>
      </w:r>
      <w:bookmarkEnd w:id="503"/>
      <w:bookmarkEnd w:id="504"/>
      <w:bookmarkEnd w:id="505"/>
      <w:bookmarkEnd w:id="506"/>
      <w:bookmarkEnd w:id="507"/>
      <w:bookmarkEnd w:id="508"/>
      <w:bookmarkEnd w:id="509"/>
      <w:bookmarkEnd w:id="510"/>
    </w:p>
    <w:p w14:paraId="6922CB86" w14:textId="77777777" w:rsidR="008E33F7" w:rsidRDefault="008E33F7" w:rsidP="008E33F7">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6E6CAF6"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0F05462B"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8618A67" w14:textId="77777777" w:rsidR="008E33F7" w:rsidRDefault="008E33F7" w:rsidP="008E33F7">
      <w:bookmarkStart w:id="511" w:name="_Toc34388617"/>
      <w:bookmarkStart w:id="512"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3" w:name="_Toc45282216"/>
      <w:bookmarkStart w:id="514" w:name="_Toc45882602"/>
      <w:bookmarkStart w:id="515" w:name="_Toc51951152"/>
      <w:bookmarkStart w:id="516" w:name="_Toc59208906"/>
      <w:bookmarkStart w:id="517" w:name="_Toc75734744"/>
      <w:bookmarkStart w:id="518" w:name="_Toc92273836"/>
      <w:r>
        <w:t>6.1.2.4.5</w:t>
      </w:r>
      <w:r>
        <w:tab/>
        <w:t>Abnormal cases</w:t>
      </w:r>
      <w:bookmarkEnd w:id="511"/>
      <w:bookmarkEnd w:id="512"/>
      <w:bookmarkEnd w:id="513"/>
      <w:bookmarkEnd w:id="514"/>
      <w:bookmarkEnd w:id="515"/>
      <w:bookmarkEnd w:id="516"/>
      <w:bookmarkEnd w:id="517"/>
      <w:bookmarkEnd w:id="518"/>
    </w:p>
    <w:p w14:paraId="08C98531" w14:textId="77777777" w:rsidR="008E33F7" w:rsidRDefault="008E33F7" w:rsidP="00CC0F60">
      <w:pPr>
        <w:pStyle w:val="Heading6"/>
        <w:numPr>
          <w:ilvl w:val="5"/>
          <w:numId w:val="0"/>
        </w:numPr>
        <w:ind w:left="1152" w:hanging="432"/>
      </w:pPr>
      <w:bookmarkStart w:id="519" w:name="_Toc34388618"/>
      <w:bookmarkStart w:id="520" w:name="_Toc34404389"/>
      <w:bookmarkStart w:id="521" w:name="_Toc45282217"/>
      <w:bookmarkStart w:id="522" w:name="_Toc45882603"/>
      <w:bookmarkStart w:id="523" w:name="_Toc51951153"/>
      <w:bookmarkStart w:id="524" w:name="_Toc59208907"/>
      <w:bookmarkStart w:id="525" w:name="_Toc75734745"/>
      <w:bookmarkStart w:id="526" w:name="_Toc92273837"/>
      <w:r>
        <w:t>6.1.2.4.5.1</w:t>
      </w:r>
      <w:r>
        <w:tab/>
        <w:t>Abnormal cases at the initiating UE</w:t>
      </w:r>
      <w:bookmarkEnd w:id="519"/>
      <w:bookmarkEnd w:id="520"/>
      <w:bookmarkEnd w:id="521"/>
      <w:bookmarkEnd w:id="522"/>
      <w:bookmarkEnd w:id="523"/>
      <w:bookmarkEnd w:id="524"/>
      <w:bookmarkEnd w:id="525"/>
      <w:bookmarkEnd w:id="526"/>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7" w:name="_Toc34388619"/>
      <w:bookmarkStart w:id="528" w:name="_Toc34404390"/>
      <w:bookmarkStart w:id="529" w:name="_Toc45282218"/>
      <w:bookmarkStart w:id="530" w:name="_Toc45882604"/>
      <w:bookmarkStart w:id="531" w:name="_Toc51951154"/>
      <w:bookmarkStart w:id="532" w:name="_Toc59208908"/>
      <w:bookmarkStart w:id="533" w:name="_Toc75734746"/>
      <w:bookmarkStart w:id="534" w:name="_Toc92273838"/>
      <w:r>
        <w:lastRenderedPageBreak/>
        <w:t>6.1.2.5</w:t>
      </w:r>
      <w:r w:rsidRPr="00742FAE">
        <w:tab/>
      </w:r>
      <w:r w:rsidRPr="00B853E7">
        <w:t>PC5 unicast link identifier update procedure</w:t>
      </w:r>
      <w:bookmarkEnd w:id="527"/>
      <w:bookmarkEnd w:id="528"/>
      <w:bookmarkEnd w:id="529"/>
      <w:bookmarkEnd w:id="530"/>
      <w:bookmarkEnd w:id="531"/>
      <w:bookmarkEnd w:id="532"/>
      <w:bookmarkEnd w:id="533"/>
      <w:bookmarkEnd w:id="534"/>
    </w:p>
    <w:p w14:paraId="781E3E99" w14:textId="77777777" w:rsidR="008E33F7" w:rsidRPr="00742FAE" w:rsidRDefault="008E33F7" w:rsidP="00CC0F60">
      <w:pPr>
        <w:pStyle w:val="Heading5"/>
      </w:pPr>
      <w:bookmarkStart w:id="535" w:name="_Toc34388620"/>
      <w:bookmarkStart w:id="536" w:name="_Toc34404391"/>
      <w:bookmarkStart w:id="537" w:name="_Toc45282219"/>
      <w:bookmarkStart w:id="538" w:name="_Toc45882605"/>
      <w:bookmarkStart w:id="539" w:name="_Toc51951155"/>
      <w:bookmarkStart w:id="540" w:name="_Toc59208909"/>
      <w:bookmarkStart w:id="541" w:name="_Toc75734747"/>
      <w:bookmarkStart w:id="542" w:name="_Toc92273839"/>
      <w:r>
        <w:t>6.1.2.5.1</w:t>
      </w:r>
      <w:r w:rsidRPr="00742FAE">
        <w:tab/>
        <w:t>General</w:t>
      </w:r>
      <w:bookmarkEnd w:id="535"/>
      <w:bookmarkEnd w:id="536"/>
      <w:bookmarkEnd w:id="537"/>
      <w:bookmarkEnd w:id="538"/>
      <w:bookmarkEnd w:id="539"/>
      <w:bookmarkEnd w:id="540"/>
      <w:bookmarkEnd w:id="541"/>
      <w:bookmarkEnd w:id="54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3" w:name="_Toc34388621"/>
      <w:bookmarkStart w:id="544" w:name="_Toc34404392"/>
      <w:bookmarkStart w:id="545" w:name="_Toc45282220"/>
      <w:bookmarkStart w:id="546" w:name="_Toc45882606"/>
      <w:bookmarkStart w:id="547" w:name="_Toc51951156"/>
      <w:bookmarkStart w:id="548" w:name="_Toc59208910"/>
      <w:bookmarkStart w:id="549" w:name="_Toc75734748"/>
      <w:bookmarkStart w:id="550" w:name="_Toc92273840"/>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3"/>
      <w:bookmarkEnd w:id="544"/>
      <w:bookmarkEnd w:id="545"/>
      <w:bookmarkEnd w:id="546"/>
      <w:bookmarkEnd w:id="547"/>
      <w:bookmarkEnd w:id="548"/>
      <w:bookmarkEnd w:id="549"/>
      <w:bookmarkEnd w:id="55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91C3500" w14:textId="77777777" w:rsidR="008E33F7" w:rsidRDefault="008E33F7" w:rsidP="008E33F7">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7A2A3AD5" w14:textId="77777777" w:rsidR="008E33F7" w:rsidRDefault="008E33F7" w:rsidP="008E33F7">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411FF2F1" w14:textId="77777777" w:rsidR="008E33F7" w:rsidRDefault="008E33F7" w:rsidP="008E33F7">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01B7E13E" w14:textId="77777777" w:rsidR="008E33F7"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0" type="#_x0000_t75" style="width:395.55pt;height:253.85pt" o:ole="">
            <v:imagedata r:id="rId20" o:title=""/>
          </v:shape>
          <o:OLEObject Type="Embed" ProgID="Visio.Drawing.15" ShapeID="_x0000_i1030" DrawAspect="Content" ObjectID="_1702887454"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1" w:name="_Toc34388622"/>
      <w:bookmarkStart w:id="552" w:name="_Toc34404393"/>
      <w:bookmarkStart w:id="553" w:name="_Toc45282221"/>
      <w:bookmarkStart w:id="554" w:name="_Toc45882607"/>
      <w:bookmarkStart w:id="555" w:name="_Toc51951157"/>
      <w:bookmarkStart w:id="556" w:name="_Toc59208911"/>
      <w:bookmarkStart w:id="557" w:name="_Toc75734749"/>
      <w:bookmarkStart w:id="558" w:name="_Toc92273841"/>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1"/>
      <w:bookmarkEnd w:id="552"/>
      <w:bookmarkEnd w:id="553"/>
      <w:bookmarkEnd w:id="554"/>
      <w:bookmarkEnd w:id="555"/>
      <w:bookmarkEnd w:id="556"/>
      <w:bookmarkEnd w:id="557"/>
      <w:bookmarkEnd w:id="558"/>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59" w:name="_Toc34388623"/>
      <w:bookmarkStart w:id="560" w:name="_Toc34404394"/>
      <w:bookmarkStart w:id="561" w:name="_Toc45282222"/>
      <w:bookmarkStart w:id="562" w:name="_Toc45882608"/>
      <w:bookmarkStart w:id="563" w:name="_Toc51951158"/>
      <w:bookmarkStart w:id="564" w:name="_Toc59208912"/>
      <w:bookmarkStart w:id="565" w:name="_Toc75734750"/>
      <w:bookmarkStart w:id="566" w:name="_Toc9227384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59"/>
      <w:bookmarkEnd w:id="560"/>
      <w:bookmarkEnd w:id="561"/>
      <w:bookmarkEnd w:id="562"/>
      <w:bookmarkEnd w:id="563"/>
      <w:bookmarkEnd w:id="564"/>
      <w:bookmarkEnd w:id="565"/>
      <w:bookmarkEnd w:id="566"/>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7" w:name="_Toc34388624"/>
      <w:bookmarkStart w:id="568" w:name="_Toc34404395"/>
      <w:bookmarkStart w:id="569" w:name="_Toc45282223"/>
      <w:bookmarkStart w:id="570" w:name="_Toc45882609"/>
      <w:bookmarkStart w:id="571" w:name="_Toc51951159"/>
      <w:bookmarkStart w:id="572" w:name="_Toc59208913"/>
      <w:bookmarkStart w:id="573" w:name="_Toc75734751"/>
      <w:bookmarkStart w:id="574" w:name="_Toc92273843"/>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7"/>
      <w:bookmarkEnd w:id="568"/>
      <w:bookmarkEnd w:id="569"/>
      <w:bookmarkEnd w:id="570"/>
      <w:bookmarkEnd w:id="571"/>
      <w:bookmarkEnd w:id="572"/>
      <w:bookmarkEnd w:id="573"/>
      <w:bookmarkEnd w:id="574"/>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5" w:name="_Toc34388625"/>
      <w:bookmarkStart w:id="576" w:name="_Toc34404396"/>
      <w:bookmarkStart w:id="577" w:name="_Toc45282224"/>
      <w:bookmarkStart w:id="578" w:name="_Toc45882610"/>
      <w:bookmarkStart w:id="579" w:name="_Toc51951160"/>
      <w:bookmarkStart w:id="580" w:name="_Toc59208914"/>
      <w:bookmarkStart w:id="581" w:name="_Toc75734752"/>
      <w:bookmarkStart w:id="582" w:name="_Toc92273844"/>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5"/>
      <w:bookmarkEnd w:id="576"/>
      <w:bookmarkEnd w:id="577"/>
      <w:bookmarkEnd w:id="578"/>
      <w:bookmarkEnd w:id="579"/>
      <w:bookmarkEnd w:id="580"/>
      <w:bookmarkEnd w:id="581"/>
      <w:bookmarkEnd w:id="582"/>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3" w:name="_Toc34388626"/>
      <w:bookmarkStart w:id="584" w:name="_Toc34404397"/>
      <w:bookmarkStart w:id="585" w:name="_Toc45282225"/>
      <w:bookmarkStart w:id="586" w:name="_Toc45882611"/>
      <w:bookmarkStart w:id="587" w:name="_Toc51951161"/>
      <w:bookmarkStart w:id="588" w:name="_Toc59208915"/>
      <w:bookmarkStart w:id="589" w:name="_Toc75734753"/>
      <w:bookmarkStart w:id="590" w:name="_Toc92273845"/>
      <w:r>
        <w:t>6.1.2.5.7</w:t>
      </w:r>
      <w:r w:rsidRPr="00CE238F">
        <w:tab/>
      </w:r>
      <w:r w:rsidRPr="00FD6318">
        <w:t>Abnormal cases</w:t>
      </w:r>
      <w:bookmarkEnd w:id="583"/>
      <w:bookmarkEnd w:id="584"/>
      <w:bookmarkEnd w:id="585"/>
      <w:bookmarkEnd w:id="586"/>
      <w:bookmarkEnd w:id="587"/>
      <w:bookmarkEnd w:id="588"/>
      <w:bookmarkEnd w:id="589"/>
      <w:bookmarkEnd w:id="590"/>
    </w:p>
    <w:p w14:paraId="1DCA3D2E" w14:textId="77777777" w:rsidR="008E33F7" w:rsidRPr="00FD6318" w:rsidRDefault="008E33F7" w:rsidP="00CC0F60">
      <w:pPr>
        <w:pStyle w:val="Heading6"/>
        <w:numPr>
          <w:ilvl w:val="5"/>
          <w:numId w:val="0"/>
        </w:numPr>
        <w:ind w:left="1152" w:hanging="432"/>
        <w:rPr>
          <w:lang w:eastAsia="zh-CN"/>
        </w:rPr>
      </w:pPr>
      <w:bookmarkStart w:id="591" w:name="_Toc34388627"/>
      <w:bookmarkStart w:id="592" w:name="_Toc34404398"/>
      <w:bookmarkStart w:id="593" w:name="_Toc45282226"/>
      <w:bookmarkStart w:id="594" w:name="_Toc45882612"/>
      <w:bookmarkStart w:id="595" w:name="_Toc51951162"/>
      <w:bookmarkStart w:id="596" w:name="_Toc59208916"/>
      <w:bookmarkStart w:id="597" w:name="_Toc75734754"/>
      <w:bookmarkStart w:id="598" w:name="_Toc92273846"/>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1"/>
      <w:bookmarkEnd w:id="592"/>
      <w:bookmarkEnd w:id="593"/>
      <w:bookmarkEnd w:id="594"/>
      <w:bookmarkEnd w:id="595"/>
      <w:bookmarkEnd w:id="596"/>
      <w:bookmarkEnd w:id="597"/>
      <w:bookmarkEnd w:id="598"/>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599" w:name="_Toc34388628"/>
      <w:bookmarkStart w:id="60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1" w:name="_Toc45282227"/>
      <w:bookmarkStart w:id="602" w:name="_Toc45882613"/>
      <w:bookmarkStart w:id="603"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4" w:name="_Toc59208917"/>
      <w:bookmarkStart w:id="605" w:name="_Toc75734755"/>
      <w:bookmarkStart w:id="606" w:name="_Toc92273847"/>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99"/>
      <w:bookmarkEnd w:id="600"/>
      <w:bookmarkEnd w:id="601"/>
      <w:bookmarkEnd w:id="602"/>
      <w:bookmarkEnd w:id="603"/>
      <w:bookmarkEnd w:id="604"/>
      <w:bookmarkEnd w:id="605"/>
      <w:bookmarkEnd w:id="606"/>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7" w:name="_Toc34388629"/>
      <w:bookmarkStart w:id="608" w:name="_Toc34404400"/>
      <w:bookmarkStart w:id="609" w:name="_Toc45282228"/>
      <w:bookmarkStart w:id="610" w:name="_Toc45882614"/>
      <w:bookmarkStart w:id="611"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2" w:name="_Toc59208918"/>
      <w:bookmarkStart w:id="613" w:name="_Toc75734756"/>
      <w:bookmarkStart w:id="614" w:name="_Toc92273848"/>
      <w:r>
        <w:t>6.1.2.6</w:t>
      </w:r>
      <w:r w:rsidRPr="00183538">
        <w:tab/>
      </w:r>
      <w:r>
        <w:t>PC5 unicast</w:t>
      </w:r>
      <w:r w:rsidRPr="00183538">
        <w:t xml:space="preserve"> </w:t>
      </w:r>
      <w:r>
        <w:t>link authentication</w:t>
      </w:r>
      <w:r w:rsidRPr="00183538">
        <w:t xml:space="preserve"> procedure</w:t>
      </w:r>
      <w:bookmarkEnd w:id="607"/>
      <w:bookmarkEnd w:id="608"/>
      <w:bookmarkEnd w:id="609"/>
      <w:bookmarkEnd w:id="610"/>
      <w:bookmarkEnd w:id="611"/>
      <w:bookmarkEnd w:id="612"/>
      <w:bookmarkEnd w:id="613"/>
      <w:bookmarkEnd w:id="614"/>
    </w:p>
    <w:p w14:paraId="360EDE96" w14:textId="77777777" w:rsidR="008E33F7" w:rsidRPr="00183538" w:rsidRDefault="008E33F7" w:rsidP="00CC0F60">
      <w:pPr>
        <w:pStyle w:val="Heading5"/>
      </w:pPr>
      <w:bookmarkStart w:id="615" w:name="_Toc34388630"/>
      <w:bookmarkStart w:id="616" w:name="_Toc34404401"/>
      <w:bookmarkStart w:id="617" w:name="_Toc45282229"/>
      <w:bookmarkStart w:id="618" w:name="_Toc45882615"/>
      <w:bookmarkStart w:id="619" w:name="_Toc51951165"/>
      <w:bookmarkStart w:id="620" w:name="_Toc59208919"/>
      <w:bookmarkStart w:id="621" w:name="_Toc75734757"/>
      <w:bookmarkStart w:id="622" w:name="_Toc92273849"/>
      <w:r>
        <w:t>6.1.2.6.1</w:t>
      </w:r>
      <w:r w:rsidRPr="00183538">
        <w:tab/>
        <w:t>General</w:t>
      </w:r>
      <w:bookmarkEnd w:id="615"/>
      <w:bookmarkEnd w:id="616"/>
      <w:bookmarkEnd w:id="617"/>
      <w:bookmarkEnd w:id="618"/>
      <w:bookmarkEnd w:id="619"/>
      <w:bookmarkEnd w:id="620"/>
      <w:bookmarkEnd w:id="621"/>
      <w:bookmarkEnd w:id="62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3" w:name="_Toc34388631"/>
      <w:bookmarkStart w:id="624" w:name="_Toc34404402"/>
      <w:bookmarkStart w:id="625" w:name="_Toc45282230"/>
      <w:bookmarkStart w:id="626" w:name="_Toc45882616"/>
      <w:bookmarkStart w:id="627" w:name="_Toc51951166"/>
      <w:bookmarkStart w:id="628" w:name="_Toc59208920"/>
      <w:bookmarkStart w:id="629" w:name="_Toc75734758"/>
      <w:bookmarkStart w:id="630" w:name="_Toc92273850"/>
      <w:r>
        <w:t>6.1.2.6.</w:t>
      </w:r>
      <w:r w:rsidRPr="00183538">
        <w:t>2</w:t>
      </w:r>
      <w:r w:rsidRPr="00183538">
        <w:tab/>
      </w:r>
      <w:r>
        <w:t>PC5 unicast link authentication</w:t>
      </w:r>
      <w:r w:rsidRPr="00183538">
        <w:t xml:space="preserve"> procedure initiation by </w:t>
      </w:r>
      <w:r>
        <w:t xml:space="preserve">the </w:t>
      </w:r>
      <w:r w:rsidRPr="00183538">
        <w:t>initiating UE</w:t>
      </w:r>
      <w:bookmarkEnd w:id="623"/>
      <w:bookmarkEnd w:id="624"/>
      <w:bookmarkEnd w:id="625"/>
      <w:bookmarkEnd w:id="626"/>
      <w:bookmarkEnd w:id="627"/>
      <w:bookmarkEnd w:id="628"/>
      <w:bookmarkEnd w:id="629"/>
      <w:bookmarkEnd w:id="630"/>
    </w:p>
    <w:p w14:paraId="6E261163" w14:textId="77777777" w:rsidR="008E33F7" w:rsidRPr="00183538" w:rsidRDefault="008E33F7" w:rsidP="008E33F7">
      <w:bookmarkStart w:id="631" w:name="_Toc34388632"/>
      <w:bookmarkStart w:id="632"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1" type="#_x0000_t75" style="width:426.9pt;height:326.3pt" o:ole="">
            <v:imagedata r:id="rId22" o:title=""/>
          </v:shape>
          <o:OLEObject Type="Embed" ProgID="Visio.Drawing.11" ShapeID="_x0000_i1031" DrawAspect="Content" ObjectID="_1702887455"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3" w:name="_Toc45282231"/>
      <w:bookmarkStart w:id="634" w:name="_Toc45882617"/>
      <w:bookmarkStart w:id="635" w:name="_Toc51951167"/>
      <w:bookmarkStart w:id="636" w:name="_Toc59208921"/>
      <w:bookmarkStart w:id="637" w:name="_Toc75734759"/>
      <w:bookmarkStart w:id="638" w:name="_Toc92273851"/>
      <w:r>
        <w:t>6.1.2.6.</w:t>
      </w:r>
      <w:r w:rsidRPr="00183538">
        <w:t>3</w:t>
      </w:r>
      <w:r w:rsidRPr="00183538">
        <w:tab/>
      </w:r>
      <w:r>
        <w:t>PC5 unicast link authentication</w:t>
      </w:r>
      <w:r w:rsidRPr="00183538">
        <w:t xml:space="preserve"> procedure accepted by the target UE</w:t>
      </w:r>
      <w:bookmarkEnd w:id="631"/>
      <w:bookmarkEnd w:id="632"/>
      <w:bookmarkEnd w:id="633"/>
      <w:bookmarkEnd w:id="634"/>
      <w:bookmarkEnd w:id="635"/>
      <w:bookmarkEnd w:id="636"/>
      <w:bookmarkEnd w:id="637"/>
      <w:bookmarkEnd w:id="638"/>
    </w:p>
    <w:p w14:paraId="5BF7B14B" w14:textId="77777777" w:rsidR="008E33F7" w:rsidRPr="00183538" w:rsidRDefault="008E33F7" w:rsidP="008E33F7">
      <w:bookmarkStart w:id="639" w:name="_Toc34388633"/>
      <w:bookmarkStart w:id="64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1" w:name="_Toc45282232"/>
      <w:bookmarkStart w:id="642" w:name="_Toc45882618"/>
      <w:bookmarkStart w:id="643" w:name="_Toc51951168"/>
      <w:bookmarkStart w:id="644" w:name="_Toc59208922"/>
      <w:bookmarkStart w:id="645" w:name="_Toc75734760"/>
      <w:bookmarkStart w:id="646" w:name="_Toc92273852"/>
      <w:r>
        <w:t>6.1.2.6.4</w:t>
      </w:r>
      <w:r w:rsidRPr="00183538">
        <w:tab/>
      </w:r>
      <w:r>
        <w:t xml:space="preserve">PC5 unicast link authentication </w:t>
      </w:r>
      <w:r w:rsidRPr="00183538">
        <w:t>procedure completion by the initiating UE</w:t>
      </w:r>
      <w:bookmarkEnd w:id="639"/>
      <w:bookmarkEnd w:id="640"/>
      <w:bookmarkEnd w:id="641"/>
      <w:bookmarkEnd w:id="642"/>
      <w:bookmarkEnd w:id="643"/>
      <w:bookmarkEnd w:id="644"/>
      <w:bookmarkEnd w:id="645"/>
      <w:bookmarkEnd w:id="646"/>
    </w:p>
    <w:p w14:paraId="74DDB742" w14:textId="77777777" w:rsidR="008E33F7" w:rsidRPr="00742FAE" w:rsidRDefault="008E33F7" w:rsidP="008E33F7">
      <w:bookmarkStart w:id="647" w:name="_Toc34388634"/>
      <w:bookmarkStart w:id="648"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49" w:name="_Toc45282233"/>
      <w:bookmarkStart w:id="650" w:name="_Toc45882619"/>
      <w:bookmarkStart w:id="651" w:name="_Toc51951169"/>
      <w:bookmarkStart w:id="652" w:name="_Toc59208923"/>
      <w:bookmarkStart w:id="653" w:name="_Toc75734761"/>
      <w:bookmarkStart w:id="654" w:name="_Toc92273853"/>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7"/>
      <w:bookmarkEnd w:id="648"/>
      <w:bookmarkEnd w:id="649"/>
      <w:bookmarkEnd w:id="650"/>
      <w:bookmarkEnd w:id="651"/>
      <w:bookmarkEnd w:id="652"/>
      <w:bookmarkEnd w:id="653"/>
      <w:bookmarkEnd w:id="654"/>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5" w:name="_Toc75734762"/>
      <w:bookmarkStart w:id="656" w:name="_Toc34388635"/>
      <w:bookmarkStart w:id="657" w:name="_Toc34404406"/>
      <w:bookmarkStart w:id="658" w:name="_Toc45282234"/>
      <w:bookmarkStart w:id="659" w:name="_Toc45882620"/>
      <w:bookmarkStart w:id="660" w:name="_Toc51951170"/>
      <w:bookmarkStart w:id="661" w:name="_Toc59208924"/>
      <w:bookmarkStart w:id="662" w:name="_Toc92273854"/>
      <w:r w:rsidRPr="0002507B">
        <w:t>6.1.2.6.5A</w:t>
      </w:r>
      <w:r w:rsidRPr="0002507B">
        <w:tab/>
        <w:t>PC5 unicast link authentication procedure not accepted by the initiating UE</w:t>
      </w:r>
      <w:bookmarkEnd w:id="655"/>
      <w:bookmarkEnd w:id="662"/>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77777777" w:rsidR="008E33F7" w:rsidRPr="008E33F7" w:rsidRDefault="008E33F7" w:rsidP="008E33F7">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3" w:name="_Toc75734763"/>
      <w:bookmarkStart w:id="664" w:name="_Toc92273855"/>
      <w:r>
        <w:t>6.1.2.6.6</w:t>
      </w:r>
      <w:r w:rsidRPr="00CE238F">
        <w:tab/>
      </w:r>
      <w:r w:rsidRPr="00FD6318">
        <w:t>Abnormal cases</w:t>
      </w:r>
      <w:bookmarkEnd w:id="656"/>
      <w:bookmarkEnd w:id="657"/>
      <w:bookmarkEnd w:id="658"/>
      <w:bookmarkEnd w:id="659"/>
      <w:bookmarkEnd w:id="660"/>
      <w:bookmarkEnd w:id="661"/>
      <w:bookmarkEnd w:id="663"/>
      <w:bookmarkEnd w:id="664"/>
    </w:p>
    <w:p w14:paraId="1A78EAF2" w14:textId="77777777" w:rsidR="008E33F7" w:rsidRPr="00FD6318" w:rsidRDefault="008E33F7" w:rsidP="00CC0F60">
      <w:pPr>
        <w:pStyle w:val="Heading6"/>
        <w:numPr>
          <w:ilvl w:val="5"/>
          <w:numId w:val="0"/>
        </w:numPr>
        <w:ind w:left="1152" w:hanging="432"/>
        <w:rPr>
          <w:lang w:eastAsia="zh-CN"/>
        </w:rPr>
      </w:pPr>
      <w:bookmarkStart w:id="665" w:name="_Toc45282235"/>
      <w:bookmarkStart w:id="666" w:name="_Toc45882621"/>
      <w:bookmarkStart w:id="667" w:name="_Toc51951171"/>
      <w:bookmarkStart w:id="668" w:name="_Toc59208925"/>
      <w:bookmarkStart w:id="669" w:name="_Toc75734764"/>
      <w:bookmarkStart w:id="670" w:name="_Toc92273856"/>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5"/>
      <w:bookmarkEnd w:id="666"/>
      <w:bookmarkEnd w:id="667"/>
      <w:bookmarkEnd w:id="668"/>
      <w:bookmarkEnd w:id="669"/>
      <w:bookmarkEnd w:id="670"/>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1" w:name="_Toc34388636"/>
      <w:bookmarkStart w:id="672" w:name="_Toc34404407"/>
      <w:bookmarkStart w:id="673" w:name="_Toc45282236"/>
      <w:bookmarkStart w:id="674" w:name="_Toc45882622"/>
      <w:bookmarkStart w:id="675" w:name="_Toc51951172"/>
      <w:bookmarkStart w:id="676" w:name="_Toc59208926"/>
      <w:bookmarkStart w:id="677" w:name="_Toc75734765"/>
      <w:bookmarkStart w:id="678" w:name="_Toc92273857"/>
      <w:r>
        <w:t>6.1.2.7</w:t>
      </w:r>
      <w:r w:rsidRPr="00183538">
        <w:tab/>
      </w:r>
      <w:r>
        <w:t>PC5 unicast</w:t>
      </w:r>
      <w:r w:rsidRPr="00183538">
        <w:t xml:space="preserve"> </w:t>
      </w:r>
      <w:r>
        <w:t>link security mode control</w:t>
      </w:r>
      <w:r w:rsidRPr="00183538">
        <w:t xml:space="preserve"> procedure</w:t>
      </w:r>
      <w:bookmarkEnd w:id="671"/>
      <w:bookmarkEnd w:id="672"/>
      <w:bookmarkEnd w:id="673"/>
      <w:bookmarkEnd w:id="674"/>
      <w:bookmarkEnd w:id="675"/>
      <w:bookmarkEnd w:id="676"/>
      <w:bookmarkEnd w:id="677"/>
      <w:bookmarkEnd w:id="678"/>
    </w:p>
    <w:p w14:paraId="508DC323" w14:textId="77777777" w:rsidR="008E33F7" w:rsidRPr="00183538" w:rsidRDefault="008E33F7" w:rsidP="00CC0F60">
      <w:pPr>
        <w:pStyle w:val="Heading5"/>
      </w:pPr>
      <w:bookmarkStart w:id="679" w:name="_Toc34388637"/>
      <w:bookmarkStart w:id="680" w:name="_Toc34404408"/>
      <w:bookmarkStart w:id="681" w:name="_Toc45282237"/>
      <w:bookmarkStart w:id="682" w:name="_Toc45882623"/>
      <w:bookmarkStart w:id="683" w:name="_Toc51951173"/>
      <w:bookmarkStart w:id="684" w:name="_Toc59208927"/>
      <w:bookmarkStart w:id="685" w:name="_Toc75734766"/>
      <w:bookmarkStart w:id="686" w:name="_Toc92273858"/>
      <w:r>
        <w:t>6.1.2.7.1</w:t>
      </w:r>
      <w:r w:rsidRPr="00183538">
        <w:tab/>
        <w:t>General</w:t>
      </w:r>
      <w:bookmarkEnd w:id="679"/>
      <w:bookmarkEnd w:id="680"/>
      <w:bookmarkEnd w:id="681"/>
      <w:bookmarkEnd w:id="682"/>
      <w:bookmarkEnd w:id="683"/>
      <w:bookmarkEnd w:id="684"/>
      <w:bookmarkEnd w:id="685"/>
      <w:bookmarkEnd w:id="686"/>
    </w:p>
    <w:p w14:paraId="6983FE9D" w14:textId="77777777" w:rsidR="008E33F7" w:rsidRDefault="008E33F7" w:rsidP="008E33F7">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t>Security is not established if the UE PC5 signalling integrity protection is not activated.</w:t>
      </w:r>
      <w:r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7" w:name="_Toc34388638"/>
      <w:bookmarkStart w:id="688" w:name="_Toc34404409"/>
      <w:bookmarkStart w:id="689" w:name="_Toc45282238"/>
      <w:bookmarkStart w:id="690" w:name="_Toc45882624"/>
      <w:bookmarkStart w:id="691" w:name="_Toc51951174"/>
      <w:bookmarkStart w:id="692" w:name="_Toc59208928"/>
      <w:bookmarkStart w:id="693" w:name="_Toc75734767"/>
      <w:bookmarkStart w:id="694" w:name="_Toc9227385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7"/>
      <w:bookmarkEnd w:id="688"/>
      <w:bookmarkEnd w:id="689"/>
      <w:bookmarkEnd w:id="690"/>
      <w:bookmarkEnd w:id="691"/>
      <w:bookmarkEnd w:id="692"/>
      <w:bookmarkEnd w:id="693"/>
      <w:bookmarkEnd w:id="694"/>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74CDB151" w14:textId="77777777" w:rsidR="008E33F7" w:rsidRDefault="008E33F7" w:rsidP="008E33F7">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5A5A7B9A" w14:textId="77777777" w:rsidR="008E33F7" w:rsidRPr="00F67B58" w:rsidRDefault="008E33F7" w:rsidP="008E33F7">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5C44A553" w14:textId="77777777" w:rsidR="008E33F7" w:rsidRDefault="008E33F7" w:rsidP="008E33F7">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2" type="#_x0000_t75" style="width:432.45pt;height:195.25pt" o:ole="">
            <v:imagedata r:id="rId24" o:title=""/>
          </v:shape>
          <o:OLEObject Type="Embed" ProgID="Visio.Drawing.15" ShapeID="_x0000_i1032" DrawAspect="Content" ObjectID="_1702887456"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95" w:name="_Toc34388639"/>
      <w:bookmarkStart w:id="696" w:name="_Toc34404410"/>
      <w:bookmarkStart w:id="697" w:name="_Toc45282239"/>
      <w:bookmarkStart w:id="698" w:name="_Toc45882625"/>
      <w:bookmarkStart w:id="699" w:name="_Toc51951175"/>
      <w:bookmarkStart w:id="700" w:name="_Toc59208929"/>
      <w:bookmarkStart w:id="701" w:name="_Toc75734768"/>
      <w:bookmarkStart w:id="702" w:name="_Toc92273860"/>
      <w:r>
        <w:lastRenderedPageBreak/>
        <w:t>6.1.2.7.</w:t>
      </w:r>
      <w:r w:rsidRPr="00183538">
        <w:t>3</w:t>
      </w:r>
      <w:r w:rsidRPr="00183538">
        <w:tab/>
      </w:r>
      <w:r>
        <w:t>PC5 unicast link security mode control</w:t>
      </w:r>
      <w:r w:rsidRPr="00183538">
        <w:t xml:space="preserve"> procedure accepted by the target UE</w:t>
      </w:r>
      <w:bookmarkEnd w:id="695"/>
      <w:bookmarkEnd w:id="696"/>
      <w:bookmarkEnd w:id="697"/>
      <w:bookmarkEnd w:id="698"/>
      <w:bookmarkEnd w:id="699"/>
      <w:bookmarkEnd w:id="700"/>
      <w:bookmarkEnd w:id="701"/>
      <w:bookmarkEnd w:id="702"/>
    </w:p>
    <w:p w14:paraId="2106B28A"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99CB969" w14:textId="77777777" w:rsidR="008E33F7" w:rsidRDefault="008E33F7" w:rsidP="008E33F7">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2E32CF5" w14:textId="77777777" w:rsidR="008E33F7" w:rsidRPr="0089390A" w:rsidRDefault="008E33F7" w:rsidP="008E33F7">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2CC16EC3" w14:textId="77777777" w:rsidR="008E33F7" w:rsidRDefault="008E33F7" w:rsidP="008E33F7">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3C302FD" w14:textId="77777777" w:rsidR="008E33F7" w:rsidRDefault="008E33F7" w:rsidP="008E33F7">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3B5656B6" w14:textId="77777777" w:rsidR="008E33F7" w:rsidRDefault="008E33F7" w:rsidP="008E33F7">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03" w:name="_Toc34388640"/>
      <w:bookmarkStart w:id="704" w:name="_Toc34404411"/>
      <w:bookmarkStart w:id="705" w:name="_Toc45282240"/>
      <w:bookmarkStart w:id="706" w:name="_Toc45882626"/>
      <w:bookmarkStart w:id="707" w:name="_Toc51951176"/>
      <w:bookmarkStart w:id="708"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9" w:name="_Toc75734769"/>
      <w:bookmarkStart w:id="710" w:name="_Toc92273861"/>
      <w:r>
        <w:t>6.1.2.7.4</w:t>
      </w:r>
      <w:r w:rsidRPr="00183538">
        <w:tab/>
      </w:r>
      <w:r>
        <w:t>PC5 unicast link security mode control</w:t>
      </w:r>
      <w:r w:rsidRPr="00183538">
        <w:t xml:space="preserve"> procedure completion by the initiating UE</w:t>
      </w:r>
      <w:bookmarkEnd w:id="703"/>
      <w:bookmarkEnd w:id="704"/>
      <w:bookmarkEnd w:id="705"/>
      <w:bookmarkEnd w:id="706"/>
      <w:bookmarkEnd w:id="707"/>
      <w:bookmarkEnd w:id="708"/>
      <w:bookmarkEnd w:id="709"/>
      <w:bookmarkEnd w:id="710"/>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77777777"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p>
    <w:p w14:paraId="4B4D09A0" w14:textId="77777777" w:rsidR="008E33F7" w:rsidRPr="00183538" w:rsidRDefault="008E33F7" w:rsidP="00CC0F60">
      <w:pPr>
        <w:pStyle w:val="Heading5"/>
      </w:pPr>
      <w:bookmarkStart w:id="711" w:name="_Toc59208931"/>
      <w:bookmarkStart w:id="712" w:name="_Toc34388641"/>
      <w:bookmarkStart w:id="713" w:name="_Toc34404412"/>
      <w:bookmarkStart w:id="714" w:name="_Toc45282241"/>
      <w:bookmarkStart w:id="715" w:name="_Toc45882627"/>
      <w:bookmarkStart w:id="716" w:name="_Toc51951177"/>
      <w:bookmarkStart w:id="717" w:name="_Toc75734770"/>
      <w:bookmarkStart w:id="718" w:name="_Toc92273862"/>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11"/>
      <w:bookmarkEnd w:id="712"/>
      <w:bookmarkEnd w:id="713"/>
      <w:bookmarkEnd w:id="714"/>
      <w:bookmarkEnd w:id="715"/>
      <w:bookmarkEnd w:id="716"/>
      <w:bookmarkEnd w:id="717"/>
      <w:bookmarkEnd w:id="718"/>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lastRenderedPageBreak/>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1A0841F3" w14:textId="77777777" w:rsidR="008E33F7" w:rsidRPr="00AC539D" w:rsidRDefault="008E33F7" w:rsidP="008E33F7">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77777777" w:rsidR="008E33F7" w:rsidRPr="00AC539D" w:rsidRDefault="008E33F7" w:rsidP="008E33F7">
      <w:pPr>
        <w:pStyle w:val="B1"/>
      </w:pPr>
      <w:r w:rsidRPr="00716893">
        <w:t>#</w:t>
      </w:r>
      <w:r>
        <w:t>11</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149D6A23" w14:textId="77777777" w:rsidR="008E33F7" w:rsidRPr="007B7C70" w:rsidRDefault="008E33F7" w:rsidP="008E33F7">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p>
    <w:p w14:paraId="75FD807A" w14:textId="77777777" w:rsidR="008E33F7" w:rsidRDefault="008E33F7" w:rsidP="008E33F7">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1936B844"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6347CA90" w14:textId="77777777" w:rsidR="008E33F7" w:rsidRDefault="008E33F7" w:rsidP="008E33F7">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5432E98D" w14:textId="77777777" w:rsidR="008E33F7" w:rsidRDefault="008E33F7" w:rsidP="008E33F7">
      <w:pPr>
        <w:pStyle w:val="B1"/>
        <w:rPr>
          <w:lang w:eastAsia="zh-CN"/>
        </w:rPr>
      </w:pPr>
      <w:bookmarkStart w:id="719" w:name="_Toc34388642"/>
      <w:bookmarkStart w:id="720" w:name="_Toc34404413"/>
      <w:bookmarkStart w:id="721" w:name="_Toc45282242"/>
      <w:bookmarkStart w:id="722" w:name="_Toc45882628"/>
      <w:bookmarkStart w:id="723"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4" w:name="_Toc59208932"/>
      <w:bookmarkStart w:id="725" w:name="_Toc75734771"/>
      <w:bookmarkStart w:id="726" w:name="_Toc92273863"/>
      <w:r>
        <w:t>6.1.2.7.6</w:t>
      </w:r>
      <w:r w:rsidRPr="00CE238F">
        <w:tab/>
      </w:r>
      <w:r w:rsidRPr="00FD6318">
        <w:t>Abnormal cases</w:t>
      </w:r>
      <w:bookmarkEnd w:id="719"/>
      <w:bookmarkEnd w:id="720"/>
      <w:bookmarkEnd w:id="721"/>
      <w:bookmarkEnd w:id="722"/>
      <w:bookmarkEnd w:id="723"/>
      <w:bookmarkEnd w:id="724"/>
      <w:bookmarkEnd w:id="725"/>
      <w:bookmarkEnd w:id="726"/>
    </w:p>
    <w:p w14:paraId="0CBDFF6F" w14:textId="77777777" w:rsidR="008E33F7" w:rsidRPr="00FD6318" w:rsidRDefault="008E33F7" w:rsidP="00CC0F60">
      <w:pPr>
        <w:pStyle w:val="Heading6"/>
        <w:numPr>
          <w:ilvl w:val="5"/>
          <w:numId w:val="0"/>
        </w:numPr>
        <w:ind w:left="1152" w:hanging="432"/>
        <w:rPr>
          <w:lang w:eastAsia="zh-CN"/>
        </w:rPr>
      </w:pPr>
      <w:bookmarkStart w:id="727" w:name="_Toc45282243"/>
      <w:bookmarkStart w:id="728" w:name="_Toc45882629"/>
      <w:bookmarkStart w:id="729" w:name="_Toc51951179"/>
      <w:bookmarkStart w:id="730" w:name="_Toc59208933"/>
      <w:bookmarkStart w:id="731" w:name="_Toc75734772"/>
      <w:bookmarkStart w:id="732" w:name="_Toc92273864"/>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7"/>
      <w:bookmarkEnd w:id="728"/>
      <w:bookmarkEnd w:id="729"/>
      <w:bookmarkEnd w:id="730"/>
      <w:bookmarkEnd w:id="731"/>
      <w:bookmarkEnd w:id="732"/>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lastRenderedPageBreak/>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33" w:name="_Toc34388643"/>
      <w:bookmarkStart w:id="734" w:name="_Toc34404414"/>
      <w:bookmarkStart w:id="735" w:name="_Toc45282244"/>
      <w:bookmarkStart w:id="736" w:name="_Toc45882630"/>
      <w:bookmarkStart w:id="737" w:name="_Toc51951180"/>
      <w:bookmarkStart w:id="738" w:name="_Toc59208934"/>
      <w:bookmarkStart w:id="739" w:name="_Toc75734773"/>
      <w:bookmarkStart w:id="740" w:name="_Toc92273865"/>
      <w:r>
        <w:t>6.1.2.8</w:t>
      </w:r>
      <w:r w:rsidRPr="00183538">
        <w:tab/>
      </w:r>
      <w:r>
        <w:t>PC5 unicast</w:t>
      </w:r>
      <w:r w:rsidRPr="00183538">
        <w:t xml:space="preserve"> </w:t>
      </w:r>
      <w:r>
        <w:t>link keep-alive</w:t>
      </w:r>
      <w:r w:rsidRPr="00183538">
        <w:t xml:space="preserve"> procedure</w:t>
      </w:r>
      <w:bookmarkEnd w:id="733"/>
      <w:bookmarkEnd w:id="734"/>
      <w:bookmarkEnd w:id="735"/>
      <w:bookmarkEnd w:id="736"/>
      <w:bookmarkEnd w:id="737"/>
      <w:bookmarkEnd w:id="738"/>
      <w:bookmarkEnd w:id="739"/>
      <w:bookmarkEnd w:id="740"/>
    </w:p>
    <w:p w14:paraId="3DC3939F" w14:textId="77777777" w:rsidR="008E33F7" w:rsidRPr="00183538" w:rsidRDefault="008E33F7" w:rsidP="00CC0F60">
      <w:pPr>
        <w:pStyle w:val="Heading5"/>
      </w:pPr>
      <w:bookmarkStart w:id="741" w:name="_Toc34388644"/>
      <w:bookmarkStart w:id="742" w:name="_Toc34404415"/>
      <w:bookmarkStart w:id="743" w:name="_Toc45282245"/>
      <w:bookmarkStart w:id="744" w:name="_Toc45882631"/>
      <w:bookmarkStart w:id="745" w:name="_Toc51951181"/>
      <w:bookmarkStart w:id="746" w:name="_Toc59208935"/>
      <w:bookmarkStart w:id="747" w:name="_Toc75734774"/>
      <w:bookmarkStart w:id="748" w:name="_Toc92273866"/>
      <w:r>
        <w:t>6.1.2.8.1</w:t>
      </w:r>
      <w:r w:rsidRPr="00183538">
        <w:tab/>
        <w:t>General</w:t>
      </w:r>
      <w:bookmarkEnd w:id="741"/>
      <w:bookmarkEnd w:id="742"/>
      <w:bookmarkEnd w:id="743"/>
      <w:bookmarkEnd w:id="744"/>
      <w:bookmarkEnd w:id="745"/>
      <w:bookmarkEnd w:id="746"/>
      <w:bookmarkEnd w:id="747"/>
      <w:bookmarkEnd w:id="748"/>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9" w:name="_Toc34388645"/>
      <w:bookmarkStart w:id="750" w:name="_Toc34404416"/>
      <w:bookmarkStart w:id="751" w:name="_Toc45282246"/>
      <w:bookmarkStart w:id="752" w:name="_Toc45882632"/>
      <w:bookmarkStart w:id="753" w:name="_Toc51951182"/>
      <w:bookmarkStart w:id="754" w:name="_Toc59208936"/>
      <w:bookmarkStart w:id="755" w:name="_Toc75734775"/>
      <w:bookmarkStart w:id="756" w:name="_Toc92273867"/>
      <w:r>
        <w:t>6.1.2.8.</w:t>
      </w:r>
      <w:r w:rsidRPr="00183538">
        <w:t>2</w:t>
      </w:r>
      <w:r w:rsidRPr="00183538">
        <w:tab/>
      </w:r>
      <w:r>
        <w:t>PC5 unicast link keep-alive</w:t>
      </w:r>
      <w:r w:rsidRPr="00183538">
        <w:t xml:space="preserve"> procedure initiation by </w:t>
      </w:r>
      <w:r>
        <w:t xml:space="preserve">the </w:t>
      </w:r>
      <w:r w:rsidRPr="00183538">
        <w:t>initiating UE</w:t>
      </w:r>
      <w:bookmarkEnd w:id="749"/>
      <w:bookmarkEnd w:id="750"/>
      <w:bookmarkEnd w:id="751"/>
      <w:bookmarkEnd w:id="752"/>
      <w:bookmarkEnd w:id="753"/>
      <w:bookmarkEnd w:id="754"/>
      <w:bookmarkEnd w:id="755"/>
      <w:bookmarkEnd w:id="756"/>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lastRenderedPageBreak/>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3" type="#_x0000_t75" style="width:401.1pt;height:185.1pt" o:ole="">
            <v:imagedata r:id="rId26" o:title=""/>
          </v:shape>
          <o:OLEObject Type="Embed" ProgID="Visio.Drawing.15" ShapeID="_x0000_i1033" DrawAspect="Content" ObjectID="_1702887457"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7" w:name="_Toc34388646"/>
      <w:bookmarkStart w:id="758" w:name="_Toc34404417"/>
      <w:bookmarkStart w:id="759" w:name="_Toc45282247"/>
      <w:bookmarkStart w:id="760" w:name="_Toc45882633"/>
      <w:bookmarkStart w:id="761" w:name="_Toc51951183"/>
      <w:bookmarkStart w:id="762" w:name="_Toc59208937"/>
      <w:bookmarkStart w:id="763" w:name="_Toc75734776"/>
      <w:bookmarkStart w:id="764" w:name="_Toc92273868"/>
      <w:r>
        <w:t>6.1.2.8.</w:t>
      </w:r>
      <w:r w:rsidRPr="00183538">
        <w:t>3</w:t>
      </w:r>
      <w:r w:rsidRPr="00183538">
        <w:tab/>
      </w:r>
      <w:r>
        <w:t>PC5 unicast link keep-alive</w:t>
      </w:r>
      <w:r w:rsidRPr="00183538">
        <w:t xml:space="preserve"> procedure accepted by the target UE</w:t>
      </w:r>
      <w:bookmarkEnd w:id="757"/>
      <w:bookmarkEnd w:id="758"/>
      <w:bookmarkEnd w:id="759"/>
      <w:bookmarkEnd w:id="760"/>
      <w:bookmarkEnd w:id="761"/>
      <w:bookmarkEnd w:id="762"/>
      <w:bookmarkEnd w:id="763"/>
      <w:bookmarkEnd w:id="764"/>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65" w:name="_Toc34388647"/>
      <w:bookmarkStart w:id="766" w:name="_Toc34404418"/>
      <w:bookmarkStart w:id="767" w:name="_Toc45282248"/>
      <w:bookmarkStart w:id="768" w:name="_Toc45882634"/>
      <w:bookmarkStart w:id="769" w:name="_Toc51951184"/>
      <w:bookmarkStart w:id="770" w:name="_Toc59208938"/>
      <w:bookmarkStart w:id="771" w:name="_Toc75734777"/>
      <w:bookmarkStart w:id="772" w:name="_Toc92273869"/>
      <w:r>
        <w:t>6.1.2.8.4</w:t>
      </w:r>
      <w:r w:rsidRPr="00183538">
        <w:tab/>
      </w:r>
      <w:r>
        <w:t>PC5 unicast link keep-alive</w:t>
      </w:r>
      <w:r w:rsidRPr="00183538">
        <w:t xml:space="preserve"> procedure completion by the initiating UE</w:t>
      </w:r>
      <w:bookmarkEnd w:id="765"/>
      <w:bookmarkEnd w:id="766"/>
      <w:bookmarkEnd w:id="767"/>
      <w:bookmarkEnd w:id="768"/>
      <w:bookmarkEnd w:id="769"/>
      <w:bookmarkEnd w:id="770"/>
      <w:bookmarkEnd w:id="771"/>
      <w:bookmarkEnd w:id="772"/>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73" w:name="_Toc34388648"/>
      <w:bookmarkStart w:id="774" w:name="_Toc34404419"/>
      <w:bookmarkStart w:id="775" w:name="_Toc45282249"/>
      <w:bookmarkStart w:id="776" w:name="_Toc45882635"/>
      <w:bookmarkStart w:id="777" w:name="_Toc51951185"/>
      <w:bookmarkStart w:id="778" w:name="_Toc59208939"/>
      <w:bookmarkStart w:id="779" w:name="_Toc75734778"/>
      <w:bookmarkStart w:id="780" w:name="_Toc92273870"/>
      <w:r>
        <w:t>6.1.2.8.5</w:t>
      </w:r>
      <w:r w:rsidRPr="00CE238F">
        <w:tab/>
      </w:r>
      <w:r w:rsidRPr="00FD6318">
        <w:t>Abnormal cases</w:t>
      </w:r>
      <w:bookmarkEnd w:id="773"/>
      <w:bookmarkEnd w:id="774"/>
      <w:bookmarkEnd w:id="775"/>
      <w:bookmarkEnd w:id="776"/>
      <w:bookmarkEnd w:id="777"/>
      <w:bookmarkEnd w:id="778"/>
      <w:bookmarkEnd w:id="779"/>
      <w:bookmarkEnd w:id="780"/>
    </w:p>
    <w:p w14:paraId="3703C3BE" w14:textId="77777777" w:rsidR="008E33F7" w:rsidRPr="00FD6318" w:rsidRDefault="008E33F7" w:rsidP="00CC0F60">
      <w:pPr>
        <w:pStyle w:val="Heading6"/>
        <w:numPr>
          <w:ilvl w:val="5"/>
          <w:numId w:val="0"/>
        </w:numPr>
        <w:ind w:left="1152" w:hanging="432"/>
        <w:rPr>
          <w:lang w:eastAsia="zh-CN"/>
        </w:rPr>
      </w:pPr>
      <w:bookmarkStart w:id="781" w:name="_Toc34388649"/>
      <w:bookmarkStart w:id="782" w:name="_Toc34404420"/>
      <w:bookmarkStart w:id="783" w:name="_Toc45282250"/>
      <w:bookmarkStart w:id="784" w:name="_Toc45882636"/>
      <w:bookmarkStart w:id="785" w:name="_Toc51951186"/>
      <w:bookmarkStart w:id="786" w:name="_Toc59208940"/>
      <w:bookmarkStart w:id="787" w:name="_Toc75734779"/>
      <w:bookmarkStart w:id="788" w:name="_Toc92273871"/>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81"/>
      <w:bookmarkEnd w:id="782"/>
      <w:bookmarkEnd w:id="783"/>
      <w:bookmarkEnd w:id="784"/>
      <w:bookmarkEnd w:id="785"/>
      <w:bookmarkEnd w:id="786"/>
      <w:bookmarkEnd w:id="787"/>
      <w:bookmarkEnd w:id="788"/>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lastRenderedPageBreak/>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9" w:name="_Toc34388650"/>
      <w:bookmarkStart w:id="790" w:name="_Toc34404421"/>
      <w:bookmarkStart w:id="791" w:name="_Toc45282251"/>
      <w:bookmarkStart w:id="792" w:name="_Toc45882637"/>
      <w:bookmarkStart w:id="793" w:name="_Toc51951187"/>
      <w:bookmarkStart w:id="794" w:name="_Toc59208941"/>
      <w:bookmarkStart w:id="795" w:name="_Toc75734780"/>
      <w:bookmarkStart w:id="796" w:name="_Toc92273872"/>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9"/>
      <w:bookmarkEnd w:id="790"/>
      <w:bookmarkEnd w:id="791"/>
      <w:bookmarkEnd w:id="792"/>
      <w:bookmarkEnd w:id="793"/>
      <w:bookmarkEnd w:id="794"/>
      <w:bookmarkEnd w:id="795"/>
      <w:bookmarkEnd w:id="79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7" w:name="_Toc34388651"/>
      <w:bookmarkStart w:id="798" w:name="_Toc34404422"/>
      <w:bookmarkStart w:id="799" w:name="_Toc45282252"/>
      <w:bookmarkStart w:id="800" w:name="_Toc45882638"/>
      <w:bookmarkStart w:id="801" w:name="_Toc51951188"/>
      <w:bookmarkStart w:id="802" w:name="_Toc59208942"/>
      <w:bookmarkStart w:id="803" w:name="_Toc75734781"/>
      <w:bookmarkStart w:id="804" w:name="_Toc92273873"/>
      <w:r w:rsidRPr="000D5D43">
        <w:t>6.1.2</w:t>
      </w:r>
      <w:r>
        <w:t>.9</w:t>
      </w:r>
      <w:r w:rsidRPr="000D5D43">
        <w:tab/>
      </w:r>
      <w:r>
        <w:t>Data transmission over PC5 unicast link</w:t>
      </w:r>
      <w:bookmarkEnd w:id="797"/>
      <w:bookmarkEnd w:id="798"/>
      <w:bookmarkEnd w:id="799"/>
      <w:bookmarkEnd w:id="800"/>
      <w:bookmarkEnd w:id="801"/>
      <w:bookmarkEnd w:id="802"/>
      <w:bookmarkEnd w:id="803"/>
      <w:bookmarkEnd w:id="804"/>
    </w:p>
    <w:p w14:paraId="6CE1BB05" w14:textId="77777777" w:rsidR="008E33F7" w:rsidRPr="00CA701A" w:rsidRDefault="008E33F7" w:rsidP="00CC0F60">
      <w:pPr>
        <w:pStyle w:val="Heading5"/>
      </w:pPr>
      <w:bookmarkStart w:id="805" w:name="_Toc59208943"/>
      <w:bookmarkStart w:id="806" w:name="_Toc75734782"/>
      <w:bookmarkStart w:id="807" w:name="_Toc92273874"/>
      <w:r w:rsidRPr="00CA701A">
        <w:t>6.1.2.9.1</w:t>
      </w:r>
      <w:r w:rsidRPr="00CA701A">
        <w:tab/>
        <w:t>Transmission</w:t>
      </w:r>
      <w:bookmarkEnd w:id="805"/>
      <w:bookmarkEnd w:id="806"/>
      <w:bookmarkEnd w:id="807"/>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lastRenderedPageBreak/>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8" w:name="_Toc59208944"/>
      <w:bookmarkStart w:id="809" w:name="_Toc75734783"/>
      <w:bookmarkStart w:id="810" w:name="_Toc45282253"/>
      <w:bookmarkStart w:id="811" w:name="_Toc45882639"/>
      <w:bookmarkStart w:id="812" w:name="_Toc51951189"/>
      <w:bookmarkStart w:id="813" w:name="_Toc34388652"/>
      <w:bookmarkStart w:id="814" w:name="_Toc34404423"/>
      <w:bookmarkStart w:id="815" w:name="_Toc92273875"/>
      <w:r w:rsidRPr="000D5D43">
        <w:t>6.1.2</w:t>
      </w:r>
      <w:r>
        <w:t>.9.2</w:t>
      </w:r>
      <w:r w:rsidRPr="000D5D43">
        <w:tab/>
      </w:r>
      <w:r w:rsidRPr="00F44538">
        <w:t>Procedure for UE to use provisioned radio resources for V2X communication over PC5</w:t>
      </w:r>
      <w:bookmarkEnd w:id="808"/>
      <w:bookmarkEnd w:id="809"/>
      <w:bookmarkEnd w:id="815"/>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6" w:name="_Toc59208945"/>
      <w:bookmarkStart w:id="817" w:name="_Toc75734784"/>
      <w:bookmarkStart w:id="818" w:name="_Toc92273876"/>
      <w:r>
        <w:t>6.1.2.10</w:t>
      </w:r>
      <w:r w:rsidRPr="00742FAE">
        <w:tab/>
      </w:r>
      <w:r w:rsidRPr="003E279D">
        <w:t>PC5 unicast</w:t>
      </w:r>
      <w:r w:rsidRPr="00037264">
        <w:t xml:space="preserve"> link </w:t>
      </w:r>
      <w:r>
        <w:t>re-keying</w:t>
      </w:r>
      <w:r w:rsidRPr="00742FAE">
        <w:t xml:space="preserve"> procedure</w:t>
      </w:r>
      <w:bookmarkEnd w:id="810"/>
      <w:bookmarkEnd w:id="811"/>
      <w:bookmarkEnd w:id="812"/>
      <w:bookmarkEnd w:id="816"/>
      <w:bookmarkEnd w:id="817"/>
      <w:bookmarkEnd w:id="818"/>
    </w:p>
    <w:p w14:paraId="661A13D1" w14:textId="77777777" w:rsidR="008E33F7" w:rsidRPr="00742FAE" w:rsidRDefault="008E33F7" w:rsidP="00CC0F60">
      <w:pPr>
        <w:pStyle w:val="Heading5"/>
      </w:pPr>
      <w:bookmarkStart w:id="819" w:name="_Toc45282254"/>
      <w:bookmarkStart w:id="820" w:name="_Toc45882640"/>
      <w:bookmarkStart w:id="821" w:name="_Toc51951190"/>
      <w:bookmarkStart w:id="822" w:name="_Toc59208946"/>
      <w:bookmarkStart w:id="823" w:name="_Toc75734785"/>
      <w:bookmarkStart w:id="824" w:name="_Toc92273877"/>
      <w:r>
        <w:t>6.1.2.10.1</w:t>
      </w:r>
      <w:r w:rsidRPr="00742FAE">
        <w:tab/>
        <w:t>General</w:t>
      </w:r>
      <w:bookmarkEnd w:id="819"/>
      <w:bookmarkEnd w:id="820"/>
      <w:bookmarkEnd w:id="821"/>
      <w:bookmarkEnd w:id="822"/>
      <w:bookmarkEnd w:id="823"/>
      <w:bookmarkEnd w:id="824"/>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25" w:name="_Toc45282255"/>
      <w:bookmarkStart w:id="826" w:name="_Toc45882641"/>
      <w:bookmarkStart w:id="827" w:name="_Toc51951191"/>
      <w:bookmarkStart w:id="828" w:name="_Toc59208947"/>
      <w:bookmarkStart w:id="829" w:name="_Toc75734786"/>
      <w:bookmarkStart w:id="830" w:name="_Toc92273878"/>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25"/>
      <w:bookmarkEnd w:id="826"/>
      <w:bookmarkEnd w:id="827"/>
      <w:bookmarkEnd w:id="828"/>
      <w:bookmarkEnd w:id="829"/>
      <w:bookmarkEnd w:id="830"/>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3274B252" w14:textId="77777777" w:rsidR="008E33F7" w:rsidRDefault="008E33F7" w:rsidP="008E33F7">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lastRenderedPageBreak/>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4" type="#_x0000_t75" style="width:431.55pt;height:132.45pt" o:ole="">
            <v:imagedata r:id="rId28" o:title=""/>
          </v:shape>
          <o:OLEObject Type="Embed" ProgID="Visio.Drawing.11" ShapeID="_x0000_i1034" DrawAspect="Content" ObjectID="_1702887458"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31" w:name="_Toc45282256"/>
      <w:bookmarkStart w:id="832" w:name="_Toc45882642"/>
      <w:bookmarkStart w:id="833" w:name="_Toc51951192"/>
      <w:bookmarkStart w:id="834" w:name="_Toc59208948"/>
      <w:bookmarkStart w:id="835" w:name="_Toc75734787"/>
      <w:bookmarkStart w:id="836" w:name="_Toc92273879"/>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31"/>
      <w:bookmarkEnd w:id="832"/>
      <w:bookmarkEnd w:id="833"/>
      <w:bookmarkEnd w:id="834"/>
      <w:bookmarkEnd w:id="835"/>
      <w:bookmarkEnd w:id="836"/>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7" w:name="_Toc45282257"/>
      <w:bookmarkStart w:id="838" w:name="_Toc45882643"/>
      <w:bookmarkStart w:id="839" w:name="_Toc51951193"/>
      <w:bookmarkStart w:id="840" w:name="_Toc59208949"/>
      <w:bookmarkStart w:id="841" w:name="_Toc75734788"/>
      <w:bookmarkStart w:id="842" w:name="_Toc92273880"/>
      <w:r>
        <w:t>6.1.2.10.4</w:t>
      </w:r>
      <w:r w:rsidRPr="00183538">
        <w:tab/>
      </w:r>
      <w:r>
        <w:t>PC5 unicast link re-keying</w:t>
      </w:r>
      <w:r w:rsidRPr="00183538">
        <w:t xml:space="preserve"> procedure completion by the initiating UE</w:t>
      </w:r>
      <w:bookmarkEnd w:id="837"/>
      <w:bookmarkEnd w:id="838"/>
      <w:bookmarkEnd w:id="839"/>
      <w:bookmarkEnd w:id="840"/>
      <w:bookmarkEnd w:id="841"/>
      <w:bookmarkEnd w:id="842"/>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43" w:name="_Toc45282258"/>
      <w:bookmarkStart w:id="844" w:name="_Toc45882644"/>
      <w:bookmarkStart w:id="845" w:name="_Toc51951194"/>
      <w:bookmarkStart w:id="846"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7" w:name="_Toc75734789"/>
      <w:bookmarkStart w:id="848" w:name="_Toc92273881"/>
      <w:r>
        <w:t>6.1.2.10.5</w:t>
      </w:r>
      <w:r w:rsidRPr="00CE238F">
        <w:tab/>
      </w:r>
      <w:r w:rsidRPr="00FD6318">
        <w:t>Abnormal cases</w:t>
      </w:r>
      <w:r>
        <w:t xml:space="preserve"> </w:t>
      </w:r>
      <w:r w:rsidRPr="00FD6318">
        <w:rPr>
          <w:lang w:eastAsia="zh-CN"/>
        </w:rPr>
        <w:t>at the initiating UE</w:t>
      </w:r>
      <w:bookmarkEnd w:id="843"/>
      <w:bookmarkEnd w:id="844"/>
      <w:bookmarkEnd w:id="845"/>
      <w:bookmarkEnd w:id="846"/>
      <w:bookmarkEnd w:id="847"/>
      <w:bookmarkEnd w:id="8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lastRenderedPageBreak/>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9" w:name="_Toc45282259"/>
      <w:bookmarkStart w:id="850" w:name="_Toc45882645"/>
      <w:bookmarkStart w:id="851" w:name="_Toc51951195"/>
      <w:bookmarkStart w:id="852" w:name="_Toc59208951"/>
      <w:bookmarkStart w:id="853" w:name="_Toc75734790"/>
      <w:bookmarkStart w:id="854" w:name="_Toc92273882"/>
      <w:r>
        <w:t>6.1.2.11</w:t>
      </w:r>
      <w:r w:rsidRPr="00987307">
        <w:tab/>
      </w:r>
      <w:r>
        <w:t>PC5 unicast security</w:t>
      </w:r>
      <w:bookmarkEnd w:id="849"/>
      <w:bookmarkEnd w:id="850"/>
      <w:bookmarkEnd w:id="851"/>
      <w:bookmarkEnd w:id="852"/>
      <w:bookmarkEnd w:id="853"/>
      <w:bookmarkEnd w:id="854"/>
    </w:p>
    <w:p w14:paraId="43E88013" w14:textId="77777777" w:rsidR="008E33F7" w:rsidRPr="00183538" w:rsidRDefault="008E33F7" w:rsidP="00CC0F60">
      <w:pPr>
        <w:pStyle w:val="Heading5"/>
      </w:pPr>
      <w:bookmarkStart w:id="855" w:name="_Toc45282260"/>
      <w:bookmarkStart w:id="856" w:name="_Toc45882646"/>
      <w:bookmarkStart w:id="857" w:name="_Toc51951196"/>
      <w:bookmarkStart w:id="858" w:name="_Toc59208952"/>
      <w:bookmarkStart w:id="859" w:name="_Toc75734791"/>
      <w:bookmarkStart w:id="860" w:name="_Toc92273883"/>
      <w:r>
        <w:t>6.1.2.11.1</w:t>
      </w:r>
      <w:r w:rsidRPr="00183538">
        <w:tab/>
      </w:r>
      <w:r>
        <w:t>Overview</w:t>
      </w:r>
      <w:bookmarkEnd w:id="855"/>
      <w:bookmarkEnd w:id="856"/>
      <w:bookmarkEnd w:id="857"/>
      <w:bookmarkEnd w:id="858"/>
      <w:bookmarkEnd w:id="859"/>
      <w:bookmarkEnd w:id="860"/>
    </w:p>
    <w:p w14:paraId="498637B0" w14:textId="77777777" w:rsidR="008E33F7" w:rsidRDefault="008E33F7" w:rsidP="008E33F7">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61" w:name="_Toc45282261"/>
      <w:bookmarkStart w:id="862" w:name="_Toc45882647"/>
      <w:bookmarkStart w:id="863" w:name="_Toc51951197"/>
      <w:bookmarkStart w:id="864" w:name="_Toc59208953"/>
      <w:bookmarkStart w:id="865" w:name="_Toc75734792"/>
      <w:bookmarkStart w:id="866" w:name="_Toc92273884"/>
      <w:r>
        <w:t>6.1.2.11.2</w:t>
      </w:r>
      <w:r w:rsidRPr="00183538">
        <w:tab/>
      </w:r>
      <w:r>
        <w:t>Handling of PC5 unicast security contexts</w:t>
      </w:r>
      <w:bookmarkEnd w:id="861"/>
      <w:bookmarkEnd w:id="862"/>
      <w:bookmarkEnd w:id="863"/>
      <w:bookmarkEnd w:id="864"/>
      <w:bookmarkEnd w:id="865"/>
      <w:bookmarkEnd w:id="866"/>
    </w:p>
    <w:p w14:paraId="6185B42B" w14:textId="77777777" w:rsidR="008E33F7" w:rsidRPr="00183538" w:rsidRDefault="008E33F7" w:rsidP="00CC0F60">
      <w:pPr>
        <w:pStyle w:val="Heading6"/>
        <w:numPr>
          <w:ilvl w:val="5"/>
          <w:numId w:val="0"/>
        </w:numPr>
        <w:ind w:left="1152" w:hanging="432"/>
      </w:pPr>
      <w:bookmarkStart w:id="867" w:name="_Toc45282262"/>
      <w:bookmarkStart w:id="868" w:name="_Toc45882648"/>
      <w:bookmarkStart w:id="869" w:name="_Toc51951198"/>
      <w:bookmarkStart w:id="870" w:name="_Toc59208954"/>
      <w:bookmarkStart w:id="871" w:name="_Toc75734793"/>
      <w:bookmarkStart w:id="872" w:name="_Toc92273885"/>
      <w:r>
        <w:t>6.1.2.11.2.1</w:t>
      </w:r>
      <w:r w:rsidRPr="00183538">
        <w:tab/>
      </w:r>
      <w:r>
        <w:t>General</w:t>
      </w:r>
      <w:bookmarkEnd w:id="867"/>
      <w:bookmarkEnd w:id="868"/>
      <w:bookmarkEnd w:id="869"/>
      <w:bookmarkEnd w:id="870"/>
      <w:bookmarkEnd w:id="871"/>
      <w:bookmarkEnd w:id="872"/>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37E6FE" w14:textId="77777777" w:rsidR="008E33F7" w:rsidRDefault="008E33F7" w:rsidP="008E33F7">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73" w:name="_Toc45282263"/>
      <w:bookmarkStart w:id="874" w:name="_Toc45882649"/>
      <w:bookmarkStart w:id="875" w:name="_Toc51951199"/>
      <w:bookmarkStart w:id="876" w:name="_Toc59208955"/>
      <w:bookmarkStart w:id="877" w:name="_Toc75734794"/>
      <w:bookmarkStart w:id="878" w:name="_Toc92273886"/>
      <w:r>
        <w:t>6.1.2.11.2.2</w:t>
      </w:r>
      <w:r w:rsidRPr="00183538">
        <w:tab/>
      </w:r>
      <w:r>
        <w:t>Establishment of secure exchange of PC5 signalling messages</w:t>
      </w:r>
      <w:bookmarkEnd w:id="873"/>
      <w:bookmarkEnd w:id="874"/>
      <w:bookmarkEnd w:id="875"/>
      <w:bookmarkEnd w:id="876"/>
      <w:bookmarkEnd w:id="877"/>
      <w:bookmarkEnd w:id="878"/>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lastRenderedPageBreak/>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9" w:name="_Toc45282264"/>
      <w:bookmarkStart w:id="880" w:name="_Toc45882650"/>
      <w:bookmarkStart w:id="881" w:name="_Toc51951200"/>
      <w:bookmarkStart w:id="882" w:name="_Toc59208956"/>
      <w:bookmarkStart w:id="883" w:name="_Toc75734795"/>
      <w:bookmarkStart w:id="884" w:name="_Toc92273887"/>
      <w:r>
        <w:t>6.1.2.11.2.3</w:t>
      </w:r>
      <w:r w:rsidRPr="00183538">
        <w:tab/>
      </w:r>
      <w:r>
        <w:t>Change of security keys</w:t>
      </w:r>
      <w:bookmarkEnd w:id="879"/>
      <w:bookmarkEnd w:id="880"/>
      <w:bookmarkEnd w:id="881"/>
      <w:bookmarkEnd w:id="882"/>
      <w:bookmarkEnd w:id="883"/>
      <w:bookmarkEnd w:id="884"/>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85" w:name="_Toc45282265"/>
      <w:bookmarkStart w:id="886" w:name="_Toc45882651"/>
      <w:bookmarkStart w:id="887" w:name="_Toc51951201"/>
      <w:bookmarkStart w:id="888" w:name="_Toc59208957"/>
      <w:bookmarkStart w:id="889" w:name="_Toc75734796"/>
      <w:bookmarkStart w:id="890" w:name="_Toc92273888"/>
      <w:r>
        <w:t>6.1.2.11.3</w:t>
      </w:r>
      <w:r w:rsidRPr="00183538">
        <w:tab/>
      </w:r>
      <w:r>
        <w:t>Checking of PC5 signalling messages in the UE</w:t>
      </w:r>
      <w:bookmarkEnd w:id="885"/>
      <w:bookmarkEnd w:id="886"/>
      <w:bookmarkEnd w:id="887"/>
      <w:bookmarkEnd w:id="888"/>
      <w:bookmarkEnd w:id="889"/>
      <w:bookmarkEnd w:id="890"/>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6FDE6B38" w14:textId="77777777" w:rsidR="008E33F7" w:rsidRDefault="008E33F7" w:rsidP="008E33F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t>g)</w:t>
      </w:r>
      <w:r w:rsidRPr="0002507B">
        <w:tab/>
        <w:t>DIRECT LINK AUTHENTICATION FAILURE message.</w:t>
      </w:r>
    </w:p>
    <w:p w14:paraId="53A80AE7" w14:textId="77777777" w:rsidR="008E33F7" w:rsidRPr="00CC0C94" w:rsidRDefault="008E33F7" w:rsidP="008E33F7">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70B71BA1" w14:textId="77777777" w:rsidR="008E33F7" w:rsidRPr="00CC0C94" w:rsidRDefault="008E33F7" w:rsidP="008E33F7">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3BABD5EA" w14:textId="77777777" w:rsidR="008E33F7" w:rsidRPr="00E350E5" w:rsidRDefault="008E33F7" w:rsidP="00CC0F60">
      <w:pPr>
        <w:pStyle w:val="Heading4"/>
      </w:pPr>
      <w:bookmarkStart w:id="891" w:name="_Toc45282266"/>
      <w:bookmarkStart w:id="892" w:name="_Toc45882652"/>
      <w:bookmarkStart w:id="893" w:name="_Toc51951202"/>
      <w:bookmarkStart w:id="894" w:name="_Toc59208958"/>
      <w:bookmarkStart w:id="895" w:name="_Toc75734797"/>
      <w:bookmarkStart w:id="896" w:name="_Toc92273889"/>
      <w:r>
        <w:t>6.1.2.12</w:t>
      </w:r>
      <w:r w:rsidRPr="000D5D43">
        <w:tab/>
      </w:r>
      <w:r w:rsidRPr="007B2720">
        <w:t>PC5 QoS flow establishment</w:t>
      </w:r>
      <w:r>
        <w:t xml:space="preserve"> over PC5 unicast link</w:t>
      </w:r>
      <w:bookmarkEnd w:id="891"/>
      <w:bookmarkEnd w:id="892"/>
      <w:bookmarkEnd w:id="893"/>
      <w:bookmarkEnd w:id="894"/>
      <w:bookmarkEnd w:id="895"/>
      <w:bookmarkEnd w:id="896"/>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lastRenderedPageBreak/>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897" w:name="_Toc45282267"/>
      <w:bookmarkStart w:id="898" w:name="_Toc45882653"/>
      <w:bookmarkStart w:id="899" w:name="_Toc51951203"/>
      <w:bookmarkStart w:id="900"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77777777" w:rsidR="008E33F7" w:rsidRPr="003D7833" w:rsidRDefault="008E33F7" w:rsidP="008E33F7">
      <w:pPr>
        <w:pStyle w:val="B1"/>
      </w:pPr>
      <w:r>
        <w:t>a)</w:t>
      </w:r>
      <w:r w:rsidRPr="003D7833">
        <w:tab/>
        <w:t>V2X Service type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77777777" w:rsidR="008E33F7" w:rsidRPr="00236F42" w:rsidRDefault="008E33F7" w:rsidP="008E33F7">
      <w:pPr>
        <w:pStyle w:val="B1"/>
      </w:pPr>
      <w:r>
        <w:t>c)</w:t>
      </w:r>
      <w:r w:rsidRPr="003D7833">
        <w:tab/>
      </w:r>
      <w:r>
        <w:t>a</w:t>
      </w:r>
      <w:r w:rsidRPr="003D7833">
        <w:t xml:space="preserve">pplication </w:t>
      </w:r>
      <w:r>
        <w:t>l</w:t>
      </w:r>
      <w:r w:rsidRPr="003D7833">
        <w:t>ayer ID (e.g. Station ID)</w:t>
      </w:r>
      <w:r>
        <w:t>.</w:t>
      </w:r>
    </w:p>
    <w:p w14:paraId="223975F7" w14:textId="77777777" w:rsidR="008E33F7" w:rsidRPr="00E350E5" w:rsidRDefault="008E33F7" w:rsidP="00CC0F60">
      <w:pPr>
        <w:pStyle w:val="Heading4"/>
      </w:pPr>
      <w:bookmarkStart w:id="901" w:name="_Toc75734798"/>
      <w:bookmarkStart w:id="902" w:name="_Toc92273890"/>
      <w:r>
        <w:t>6.1.2.13</w:t>
      </w:r>
      <w:r w:rsidRPr="000D5D43">
        <w:tab/>
      </w:r>
      <w:r w:rsidRPr="007B2720">
        <w:t xml:space="preserve">PC5 QoS flow match </w:t>
      </w:r>
      <w:r>
        <w:t>over PC5 unicast link</w:t>
      </w:r>
      <w:bookmarkEnd w:id="897"/>
      <w:bookmarkEnd w:id="898"/>
      <w:bookmarkEnd w:id="899"/>
      <w:bookmarkEnd w:id="900"/>
      <w:bookmarkEnd w:id="901"/>
      <w:bookmarkEnd w:id="90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903" w:name="_Toc45282268"/>
      <w:bookmarkStart w:id="904" w:name="_Toc45882654"/>
      <w:bookmarkStart w:id="905" w:name="_Toc51951204"/>
      <w:bookmarkStart w:id="906" w:name="_Toc59208960"/>
      <w:bookmarkStart w:id="907" w:name="_Toc75734799"/>
      <w:bookmarkStart w:id="908" w:name="_Toc92273891"/>
      <w:r>
        <w:t>6.1.3</w:t>
      </w:r>
      <w:r w:rsidRPr="008C1B5D">
        <w:tab/>
      </w:r>
      <w:r>
        <w:t>Broadcast</w:t>
      </w:r>
      <w:r w:rsidRPr="00874C20">
        <w:t xml:space="preserve"> mode</w:t>
      </w:r>
      <w:r>
        <w:t xml:space="preserve"> </w:t>
      </w:r>
      <w:r w:rsidRPr="008C1B5D">
        <w:t>communication over PC5</w:t>
      </w:r>
      <w:bookmarkEnd w:id="468"/>
      <w:bookmarkEnd w:id="475"/>
      <w:bookmarkEnd w:id="813"/>
      <w:bookmarkEnd w:id="814"/>
      <w:bookmarkEnd w:id="903"/>
      <w:bookmarkEnd w:id="904"/>
      <w:bookmarkEnd w:id="905"/>
      <w:bookmarkEnd w:id="906"/>
      <w:bookmarkEnd w:id="907"/>
      <w:bookmarkEnd w:id="908"/>
    </w:p>
    <w:p w14:paraId="7EF66558" w14:textId="77777777" w:rsidR="008E33F7" w:rsidRPr="00F1445B" w:rsidRDefault="008E33F7" w:rsidP="00CC0F60">
      <w:pPr>
        <w:pStyle w:val="Heading4"/>
        <w:rPr>
          <w:noProof/>
          <w:lang w:val="en-US"/>
        </w:rPr>
      </w:pPr>
      <w:bookmarkStart w:id="909" w:name="_Toc22039984"/>
      <w:bookmarkStart w:id="910" w:name="_Toc25070698"/>
      <w:bookmarkStart w:id="911" w:name="_Toc34388653"/>
      <w:bookmarkStart w:id="912" w:name="_Toc34404424"/>
      <w:bookmarkStart w:id="913" w:name="_Toc45282269"/>
      <w:bookmarkStart w:id="914" w:name="_Toc45882655"/>
      <w:bookmarkStart w:id="915" w:name="_Toc51951205"/>
      <w:bookmarkStart w:id="916" w:name="_Toc59208961"/>
      <w:bookmarkStart w:id="917" w:name="_Toc75734800"/>
      <w:bookmarkStart w:id="918" w:name="_Toc92273892"/>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9"/>
      <w:bookmarkEnd w:id="910"/>
      <w:bookmarkEnd w:id="911"/>
      <w:bookmarkEnd w:id="912"/>
      <w:bookmarkEnd w:id="913"/>
      <w:bookmarkEnd w:id="914"/>
      <w:bookmarkEnd w:id="915"/>
      <w:bookmarkEnd w:id="916"/>
      <w:bookmarkEnd w:id="917"/>
      <w:bookmarkEnd w:id="918"/>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9" w:name="_Toc34388654"/>
      <w:bookmarkStart w:id="920" w:name="_Toc34404425"/>
      <w:bookmarkStart w:id="921" w:name="_Toc45282270"/>
      <w:bookmarkStart w:id="922" w:name="_Toc45882656"/>
      <w:bookmarkStart w:id="923" w:name="_Toc51951206"/>
      <w:bookmarkStart w:id="924" w:name="_Toc59208962"/>
      <w:bookmarkStart w:id="925" w:name="_Toc75734801"/>
      <w:bookmarkStart w:id="926" w:name="_Toc22039985"/>
      <w:bookmarkStart w:id="927" w:name="_Toc25070699"/>
      <w:bookmarkStart w:id="928" w:name="_Toc92273893"/>
      <w:r w:rsidRPr="008D65CE">
        <w:lastRenderedPageBreak/>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9"/>
      <w:bookmarkEnd w:id="920"/>
      <w:bookmarkEnd w:id="921"/>
      <w:bookmarkEnd w:id="922"/>
      <w:bookmarkEnd w:id="923"/>
      <w:bookmarkEnd w:id="924"/>
      <w:bookmarkEnd w:id="925"/>
      <w:bookmarkEnd w:id="928"/>
    </w:p>
    <w:p w14:paraId="60B81AAB" w14:textId="77777777" w:rsidR="008E33F7" w:rsidRPr="008D65CE" w:rsidRDefault="008E33F7" w:rsidP="00CC0F60">
      <w:pPr>
        <w:pStyle w:val="Heading5"/>
        <w:rPr>
          <w:noProof/>
          <w:lang w:val="en-US"/>
        </w:rPr>
      </w:pPr>
      <w:bookmarkStart w:id="929" w:name="_Toc34388655"/>
      <w:bookmarkStart w:id="930" w:name="_Toc34404426"/>
      <w:bookmarkStart w:id="931" w:name="_Toc45282271"/>
      <w:bookmarkStart w:id="932" w:name="_Toc45882657"/>
      <w:bookmarkStart w:id="933" w:name="_Toc51951207"/>
      <w:bookmarkStart w:id="934" w:name="_Toc59208963"/>
      <w:bookmarkStart w:id="935" w:name="_Toc75734802"/>
      <w:bookmarkStart w:id="936" w:name="_Toc92273894"/>
      <w:r w:rsidRPr="008D65CE">
        <w:rPr>
          <w:noProof/>
          <w:lang w:val="en-US"/>
        </w:rPr>
        <w:t>6.1.3.2.1</w:t>
      </w:r>
      <w:r w:rsidRPr="008D65CE">
        <w:rPr>
          <w:noProof/>
          <w:lang w:val="en-US"/>
        </w:rPr>
        <w:tab/>
        <w:t>Initiation</w:t>
      </w:r>
      <w:bookmarkEnd w:id="929"/>
      <w:bookmarkEnd w:id="930"/>
      <w:bookmarkEnd w:id="931"/>
      <w:bookmarkEnd w:id="932"/>
      <w:bookmarkEnd w:id="933"/>
      <w:bookmarkEnd w:id="934"/>
      <w:bookmarkEnd w:id="935"/>
      <w:bookmarkEnd w:id="936"/>
    </w:p>
    <w:p w14:paraId="11E3FD32" w14:textId="77777777" w:rsidR="008E33F7" w:rsidRPr="008D65CE" w:rsidRDefault="008E33F7" w:rsidP="00CC0F60">
      <w:pPr>
        <w:pStyle w:val="Heading6"/>
        <w:numPr>
          <w:ilvl w:val="5"/>
          <w:numId w:val="0"/>
        </w:numPr>
        <w:ind w:left="1152" w:hanging="432"/>
        <w:rPr>
          <w:noProof/>
          <w:lang w:val="en-US"/>
        </w:rPr>
      </w:pPr>
      <w:bookmarkStart w:id="937" w:name="_Toc34388656"/>
      <w:bookmarkStart w:id="938" w:name="_Toc34404427"/>
      <w:bookmarkStart w:id="939" w:name="_Toc45282272"/>
      <w:bookmarkStart w:id="940" w:name="_Toc45882658"/>
      <w:bookmarkStart w:id="941" w:name="_Toc51951208"/>
      <w:bookmarkStart w:id="942" w:name="_Toc59208964"/>
      <w:bookmarkStart w:id="943" w:name="_Toc75734803"/>
      <w:bookmarkStart w:id="944" w:name="_Toc92273895"/>
      <w:r w:rsidRPr="008D65CE">
        <w:rPr>
          <w:noProof/>
          <w:lang w:val="en-US"/>
        </w:rPr>
        <w:t>6.1.3.2.1.1</w:t>
      </w:r>
      <w:r w:rsidRPr="008D65CE">
        <w:rPr>
          <w:noProof/>
          <w:lang w:val="en-US"/>
        </w:rPr>
        <w:tab/>
        <w:t xml:space="preserve">Requirements for </w:t>
      </w:r>
      <w:r w:rsidRPr="008D65CE">
        <w:t>V2X communication over PC5</w:t>
      </w:r>
      <w:bookmarkEnd w:id="937"/>
      <w:bookmarkEnd w:id="938"/>
      <w:bookmarkEnd w:id="939"/>
      <w:bookmarkEnd w:id="940"/>
      <w:bookmarkEnd w:id="941"/>
      <w:bookmarkEnd w:id="942"/>
      <w:bookmarkEnd w:id="943"/>
      <w:bookmarkEnd w:id="944"/>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lastRenderedPageBreak/>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5" w:name="_Toc34388657"/>
      <w:bookmarkStart w:id="946" w:name="_Toc34404428"/>
      <w:bookmarkStart w:id="947" w:name="_Toc45282273"/>
      <w:bookmarkStart w:id="948" w:name="_Toc45882659"/>
      <w:bookmarkStart w:id="949" w:name="_Toc51951209"/>
      <w:bookmarkStart w:id="950" w:name="_Toc59208965"/>
      <w:bookmarkStart w:id="951" w:name="_Toc75734804"/>
      <w:bookmarkStart w:id="952" w:name="_Toc9227389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5"/>
      <w:bookmarkEnd w:id="946"/>
      <w:bookmarkEnd w:id="947"/>
      <w:bookmarkEnd w:id="948"/>
      <w:bookmarkEnd w:id="949"/>
      <w:bookmarkEnd w:id="950"/>
      <w:bookmarkEnd w:id="951"/>
      <w:bookmarkEnd w:id="952"/>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lastRenderedPageBreak/>
        <w:t>-</w:t>
      </w:r>
      <w:r w:rsidRPr="00E805D1">
        <w:rPr>
          <w:noProof/>
          <w:lang w:val="en-US" w:eastAsia="zh-CN"/>
        </w:rPr>
        <w:tab/>
        <w:t>the NR Tx Profile, if available, as determined for the respective V2X service identifier based on the configuration parameters and conditions described in clause 5.2.3;</w:t>
      </w:r>
    </w:p>
    <w:p w14:paraId="111E8B2F" w14:textId="2C18A421" w:rsidR="008E33F7" w:rsidRPr="00335F93" w:rsidRDefault="00E805D1" w:rsidP="00F261EB">
      <w:pPr>
        <w:pStyle w:val="NO"/>
      </w:pPr>
      <w:r w:rsidRPr="00E805D1">
        <w:rPr>
          <w:noProof/>
          <w:lang w:val="en-US" w:eastAsia="zh-CN"/>
        </w:rPr>
        <w:t>NOTE:</w:t>
      </w:r>
      <w:r w:rsidRPr="00E805D1">
        <w:rPr>
          <w:noProof/>
          <w:lang w:val="en-US" w:eastAsia="zh-CN"/>
        </w:rPr>
        <w:tab/>
        <w:t>When the PC5 DRX operation is needed based on the provided NR Tx Profile, the lower layers use PC5 QoS parameters to determine the PC5 DRX parameter values for transmission operation over PC5 reference point.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53" w:name="_Toc533170267"/>
      <w:bookmarkStart w:id="954" w:name="_Toc34388658"/>
      <w:bookmarkStart w:id="955"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6" w:name="_Toc45282274"/>
      <w:bookmarkStart w:id="957" w:name="_Toc45882660"/>
      <w:bookmarkStart w:id="958" w:name="_Toc51951210"/>
      <w:bookmarkStart w:id="959" w:name="_Toc59208966"/>
      <w:bookmarkStart w:id="960" w:name="_Toc75734805"/>
      <w:bookmarkStart w:id="961" w:name="_Toc92273897"/>
      <w:r w:rsidRPr="008D65CE">
        <w:t>6.1.3.2.2</w:t>
      </w:r>
      <w:r w:rsidRPr="008D65CE">
        <w:tab/>
        <w:t>Transmission</w:t>
      </w:r>
      <w:bookmarkEnd w:id="953"/>
      <w:bookmarkEnd w:id="954"/>
      <w:bookmarkEnd w:id="955"/>
      <w:bookmarkEnd w:id="956"/>
      <w:bookmarkEnd w:id="957"/>
      <w:bookmarkEnd w:id="958"/>
      <w:bookmarkEnd w:id="959"/>
      <w:bookmarkEnd w:id="960"/>
      <w:bookmarkEnd w:id="961"/>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45A5EFFC" w14:textId="77777777" w:rsidR="008E33F7" w:rsidRPr="008D65CE" w:rsidRDefault="008E33F7" w:rsidP="008E33F7">
      <w:pPr>
        <w:pStyle w:val="B1"/>
      </w:pPr>
      <w:r w:rsidRPr="008D65CE">
        <w:rPr>
          <w:lang w:val="en-US" w:eastAsia="ko-KR"/>
        </w:rPr>
        <w:lastRenderedPageBreak/>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62" w:name="_Toc34388659"/>
      <w:bookmarkStart w:id="963" w:name="_Toc34404430"/>
      <w:bookmarkStart w:id="964" w:name="_Toc45282275"/>
      <w:bookmarkStart w:id="965" w:name="_Toc45882661"/>
      <w:bookmarkStart w:id="966" w:name="_Toc51951211"/>
      <w:bookmarkStart w:id="967" w:name="_Toc59208967"/>
      <w:bookmarkStart w:id="968" w:name="_Toc75734806"/>
      <w:bookmarkStart w:id="969" w:name="_Toc533170268"/>
      <w:bookmarkStart w:id="970" w:name="_Toc92273898"/>
      <w:r w:rsidRPr="008D65CE">
        <w:t>6.1.3.2.3</w:t>
      </w:r>
      <w:r w:rsidRPr="008D65CE">
        <w:tab/>
        <w:t>Procedure for UE to use provisioned radio resources for V2X communication over PC5</w:t>
      </w:r>
      <w:bookmarkEnd w:id="962"/>
      <w:bookmarkEnd w:id="963"/>
      <w:bookmarkEnd w:id="964"/>
      <w:bookmarkEnd w:id="965"/>
      <w:bookmarkEnd w:id="966"/>
      <w:bookmarkEnd w:id="967"/>
      <w:bookmarkEnd w:id="968"/>
      <w:bookmarkEnd w:id="970"/>
    </w:p>
    <w:bookmarkEnd w:id="969"/>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71" w:name="_Toc533170269"/>
      <w:bookmarkStart w:id="972" w:name="_Toc34388660"/>
      <w:bookmarkStart w:id="973" w:name="_Toc34404431"/>
      <w:bookmarkStart w:id="974" w:name="_Toc45282276"/>
      <w:bookmarkStart w:id="975" w:name="_Toc45882662"/>
      <w:bookmarkStart w:id="976" w:name="_Toc51951212"/>
      <w:bookmarkStart w:id="977" w:name="_Toc59208968"/>
      <w:bookmarkStart w:id="978" w:name="_Toc75734807"/>
      <w:bookmarkStart w:id="979" w:name="_Toc92273899"/>
      <w:r w:rsidRPr="008D65CE">
        <w:t>6.1.3.2.4</w:t>
      </w:r>
      <w:bookmarkEnd w:id="971"/>
      <w:r w:rsidRPr="008D65CE">
        <w:tab/>
        <w:t>Privacy of V2X transmission over PC5</w:t>
      </w:r>
      <w:bookmarkEnd w:id="972"/>
      <w:bookmarkEnd w:id="973"/>
      <w:bookmarkEnd w:id="974"/>
      <w:bookmarkEnd w:id="975"/>
      <w:bookmarkEnd w:id="976"/>
      <w:bookmarkEnd w:id="977"/>
      <w:bookmarkEnd w:id="978"/>
      <w:bookmarkEnd w:id="979"/>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80" w:name="_Toc533170270"/>
      <w:bookmarkStart w:id="981" w:name="_Toc34388661"/>
      <w:bookmarkStart w:id="982" w:name="_Toc34404432"/>
      <w:bookmarkStart w:id="983" w:name="_Toc45282277"/>
      <w:bookmarkStart w:id="984" w:name="_Toc45882663"/>
      <w:bookmarkStart w:id="985" w:name="_Toc51951213"/>
      <w:bookmarkStart w:id="986" w:name="_Toc59208969"/>
      <w:bookmarkStart w:id="987" w:name="_Toc75734808"/>
      <w:bookmarkStart w:id="988" w:name="_Toc92273900"/>
      <w:r w:rsidRPr="008D65CE">
        <w:t>6.1.3.3</w:t>
      </w:r>
      <w:bookmarkEnd w:id="980"/>
      <w:r w:rsidRPr="008D65CE">
        <w:tab/>
        <w:t>Reception of broadcast mode V2X communication over PC5</w:t>
      </w:r>
      <w:bookmarkEnd w:id="981"/>
      <w:bookmarkEnd w:id="982"/>
      <w:bookmarkEnd w:id="983"/>
      <w:bookmarkEnd w:id="984"/>
      <w:bookmarkEnd w:id="985"/>
      <w:bookmarkEnd w:id="986"/>
      <w:bookmarkEnd w:id="987"/>
      <w:bookmarkEnd w:id="988"/>
    </w:p>
    <w:p w14:paraId="13284225" w14:textId="44EBDBA0" w:rsidR="008E33F7" w:rsidRDefault="008E33F7" w:rsidP="008E33F7">
      <w:bookmarkStart w:id="989" w:name="_Toc34388662"/>
      <w:bookmarkStart w:id="990" w:name="_Toc34404433"/>
      <w:bookmarkStart w:id="991" w:name="_Toc45282278"/>
      <w:bookmarkStart w:id="992" w:name="_Toc45882664"/>
      <w:bookmarkStart w:id="993" w:name="_Toc51951214"/>
      <w:bookmarkStart w:id="994" w:name="_Toc59208970"/>
      <w:bookmarkStart w:id="99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A7E3626" w14:textId="169B21C9" w:rsidR="008E33F7" w:rsidRPr="008D65CE" w:rsidRDefault="008E33F7" w:rsidP="008E33F7">
      <w:pPr>
        <w:pStyle w:val="NO"/>
        <w:rPr>
          <w:noProof/>
        </w:rPr>
      </w:pPr>
      <w:r>
        <w:rPr>
          <w:noProof/>
        </w:rPr>
        <w:t>NOTE:</w:t>
      </w:r>
      <w:r>
        <w:rPr>
          <w:noProof/>
        </w:rPr>
        <w:tab/>
      </w:r>
      <w:r w:rsidR="00E805D1" w:rsidRPr="00E805D1">
        <w:rPr>
          <w:noProof/>
        </w:rPr>
        <w:t xml:space="preserve">When the PC5 DRX operation is needed based on the provided NR Tx Profile if any,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 for reception operation over PC5 reference point</w:t>
      </w:r>
      <w:r>
        <w:rPr>
          <w:noProof/>
        </w:rPr>
        <w:t>.</w:t>
      </w:r>
    </w:p>
    <w:p w14:paraId="26F005D4" w14:textId="77777777" w:rsidR="008E33F7" w:rsidRDefault="008E33F7" w:rsidP="00CC0F60">
      <w:pPr>
        <w:pStyle w:val="Heading3"/>
      </w:pPr>
      <w:bookmarkStart w:id="996" w:name="_Toc92273901"/>
      <w:r>
        <w:t>6.1.4</w:t>
      </w:r>
      <w:r w:rsidRPr="008C1B5D">
        <w:tab/>
      </w:r>
      <w:r>
        <w:t>Groupcast</w:t>
      </w:r>
      <w:r w:rsidRPr="00874C20">
        <w:t xml:space="preserve"> mode</w:t>
      </w:r>
      <w:r>
        <w:t xml:space="preserve"> </w:t>
      </w:r>
      <w:r w:rsidRPr="008C1B5D">
        <w:t>communication over PC5</w:t>
      </w:r>
      <w:bookmarkEnd w:id="926"/>
      <w:bookmarkEnd w:id="927"/>
      <w:bookmarkEnd w:id="989"/>
      <w:bookmarkEnd w:id="990"/>
      <w:bookmarkEnd w:id="991"/>
      <w:bookmarkEnd w:id="992"/>
      <w:bookmarkEnd w:id="993"/>
      <w:bookmarkEnd w:id="994"/>
      <w:bookmarkEnd w:id="995"/>
      <w:bookmarkEnd w:id="996"/>
    </w:p>
    <w:p w14:paraId="611C6E6E" w14:textId="77777777" w:rsidR="008E33F7" w:rsidRPr="00F1445B" w:rsidRDefault="008E33F7" w:rsidP="00CC0F60">
      <w:pPr>
        <w:pStyle w:val="Heading4"/>
        <w:rPr>
          <w:noProof/>
          <w:lang w:val="en-US"/>
        </w:rPr>
      </w:pPr>
      <w:bookmarkStart w:id="997" w:name="_Toc22039986"/>
      <w:bookmarkStart w:id="998" w:name="_Toc25070700"/>
      <w:bookmarkStart w:id="999" w:name="_Toc34388663"/>
      <w:bookmarkStart w:id="1000" w:name="_Toc34404434"/>
      <w:bookmarkStart w:id="1001" w:name="_Toc45282279"/>
      <w:bookmarkStart w:id="1002" w:name="_Toc45882665"/>
      <w:bookmarkStart w:id="1003" w:name="_Toc51951215"/>
      <w:bookmarkStart w:id="1004" w:name="_Toc59208971"/>
      <w:bookmarkStart w:id="1005" w:name="_Toc75734810"/>
      <w:bookmarkStart w:id="1006" w:name="_Toc92273902"/>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7"/>
      <w:bookmarkEnd w:id="998"/>
      <w:bookmarkEnd w:id="999"/>
      <w:bookmarkEnd w:id="1000"/>
      <w:bookmarkEnd w:id="1001"/>
      <w:bookmarkEnd w:id="1002"/>
      <w:bookmarkEnd w:id="1003"/>
      <w:bookmarkEnd w:id="1004"/>
      <w:bookmarkEnd w:id="1005"/>
      <w:bookmarkEnd w:id="1006"/>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7" w:name="_Toc34388664"/>
      <w:bookmarkStart w:id="1008" w:name="_Toc34404435"/>
      <w:bookmarkStart w:id="1009" w:name="_Toc45282280"/>
      <w:bookmarkStart w:id="1010" w:name="_Toc45882666"/>
      <w:bookmarkStart w:id="1011" w:name="_Toc51951216"/>
      <w:bookmarkStart w:id="1012" w:name="_Toc59208972"/>
      <w:bookmarkStart w:id="1013" w:name="_Toc75734811"/>
      <w:bookmarkStart w:id="1014" w:name="_Toc22039987"/>
      <w:bookmarkStart w:id="1015" w:name="_Toc25070701"/>
      <w:bookmarkStart w:id="1016" w:name="_Toc92273903"/>
      <w:r w:rsidRPr="008D65CE">
        <w:t>6.1.4.2</w:t>
      </w:r>
      <w:r w:rsidRPr="008D65CE">
        <w:tab/>
        <w:t xml:space="preserve">Transmission of </w:t>
      </w:r>
      <w:r w:rsidRPr="008D65CE">
        <w:rPr>
          <w:rFonts w:hint="eastAsia"/>
          <w:lang w:eastAsia="zh-CN"/>
        </w:rPr>
        <w:t>group</w:t>
      </w:r>
      <w:r w:rsidRPr="008D65CE">
        <w:t>cast mode V2X communication over PC5</w:t>
      </w:r>
      <w:bookmarkEnd w:id="1007"/>
      <w:bookmarkEnd w:id="1008"/>
      <w:bookmarkEnd w:id="1009"/>
      <w:bookmarkEnd w:id="1010"/>
      <w:bookmarkEnd w:id="1011"/>
      <w:bookmarkEnd w:id="1012"/>
      <w:bookmarkEnd w:id="1013"/>
      <w:bookmarkEnd w:id="1016"/>
    </w:p>
    <w:p w14:paraId="29F58F07" w14:textId="77777777" w:rsidR="008E33F7" w:rsidRPr="00AE282C" w:rsidRDefault="008E33F7" w:rsidP="00CC0F60">
      <w:pPr>
        <w:pStyle w:val="Heading5"/>
      </w:pPr>
      <w:bookmarkStart w:id="1017" w:name="_Toc34388665"/>
      <w:bookmarkStart w:id="1018" w:name="_Toc34404436"/>
      <w:bookmarkStart w:id="1019" w:name="_Toc45282281"/>
      <w:bookmarkStart w:id="1020" w:name="_Toc45882667"/>
      <w:bookmarkStart w:id="1021" w:name="_Toc51951217"/>
      <w:bookmarkStart w:id="1022" w:name="_Toc59208973"/>
      <w:bookmarkStart w:id="1023" w:name="_Toc75734812"/>
      <w:bookmarkStart w:id="1024" w:name="_Toc92273904"/>
      <w:r w:rsidRPr="00AE282C">
        <w:t>6.1.4.2.1</w:t>
      </w:r>
      <w:r w:rsidRPr="00AE282C">
        <w:tab/>
        <w:t>Initiation</w:t>
      </w:r>
      <w:bookmarkEnd w:id="1017"/>
      <w:bookmarkEnd w:id="1018"/>
      <w:bookmarkEnd w:id="1019"/>
      <w:bookmarkEnd w:id="1020"/>
      <w:bookmarkEnd w:id="1021"/>
      <w:bookmarkEnd w:id="1022"/>
      <w:bookmarkEnd w:id="1023"/>
      <w:bookmarkEnd w:id="1024"/>
    </w:p>
    <w:p w14:paraId="4C7CC17B" w14:textId="77777777" w:rsidR="008E33F7" w:rsidRPr="008D65CE" w:rsidRDefault="008E33F7" w:rsidP="00CC0F60">
      <w:pPr>
        <w:pStyle w:val="Heading6"/>
        <w:numPr>
          <w:ilvl w:val="5"/>
          <w:numId w:val="0"/>
        </w:numPr>
        <w:ind w:left="1152" w:hanging="432"/>
        <w:rPr>
          <w:noProof/>
          <w:lang w:val="en-US"/>
        </w:rPr>
      </w:pPr>
      <w:bookmarkStart w:id="1025" w:name="_Toc34388666"/>
      <w:bookmarkStart w:id="1026" w:name="_Toc34404437"/>
      <w:bookmarkStart w:id="1027" w:name="_Toc45282282"/>
      <w:bookmarkStart w:id="1028" w:name="_Toc45882668"/>
      <w:bookmarkStart w:id="1029" w:name="_Toc51951218"/>
      <w:bookmarkStart w:id="1030" w:name="_Toc59208974"/>
      <w:bookmarkStart w:id="1031" w:name="_Toc75734813"/>
      <w:bookmarkStart w:id="1032" w:name="_Toc92273905"/>
      <w:r w:rsidRPr="008D65CE">
        <w:rPr>
          <w:noProof/>
          <w:lang w:val="en-US"/>
        </w:rPr>
        <w:t>6.1.4.2.1.1</w:t>
      </w:r>
      <w:r w:rsidRPr="008D65CE">
        <w:rPr>
          <w:noProof/>
          <w:lang w:val="en-US"/>
        </w:rPr>
        <w:tab/>
        <w:t xml:space="preserve">Requirements for </w:t>
      </w:r>
      <w:r w:rsidRPr="008D65CE">
        <w:t>V2X communication over PC5</w:t>
      </w:r>
      <w:bookmarkEnd w:id="1025"/>
      <w:bookmarkEnd w:id="1026"/>
      <w:bookmarkEnd w:id="1027"/>
      <w:bookmarkEnd w:id="1028"/>
      <w:bookmarkEnd w:id="1029"/>
      <w:bookmarkEnd w:id="1030"/>
      <w:bookmarkEnd w:id="1031"/>
      <w:bookmarkEnd w:id="103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3" w:name="_Toc34388667"/>
      <w:bookmarkStart w:id="103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5" w:name="_Toc45282283"/>
      <w:bookmarkStart w:id="1036" w:name="_Toc45882669"/>
      <w:bookmarkStart w:id="1037" w:name="_Toc51951219"/>
      <w:bookmarkStart w:id="1038" w:name="_Toc59208975"/>
      <w:bookmarkStart w:id="1039" w:name="_Toc75734814"/>
      <w:bookmarkStart w:id="1040" w:name="_Toc92273906"/>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3"/>
      <w:bookmarkEnd w:id="1034"/>
      <w:bookmarkEnd w:id="1035"/>
      <w:bookmarkEnd w:id="1036"/>
      <w:bookmarkEnd w:id="1037"/>
      <w:bookmarkEnd w:id="1038"/>
      <w:bookmarkEnd w:id="1039"/>
      <w:bookmarkEnd w:id="1040"/>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lastRenderedPageBreak/>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41" w:name="_Toc34388668"/>
      <w:bookmarkStart w:id="1042" w:name="_Toc34404439"/>
      <w:bookmarkStart w:id="1043" w:name="_Toc45282284"/>
      <w:bookmarkStart w:id="1044" w:name="_Toc45882670"/>
      <w:bookmarkStart w:id="1045" w:name="_Toc51951220"/>
      <w:bookmarkStart w:id="1046" w:name="_Toc59208976"/>
      <w:bookmarkStart w:id="1047" w:name="_Toc75734815"/>
      <w:bookmarkStart w:id="1048" w:name="_Toc92273907"/>
      <w:r w:rsidRPr="008D65CE">
        <w:t>6.1.4.2.2</w:t>
      </w:r>
      <w:r w:rsidRPr="008D65CE">
        <w:tab/>
        <w:t>Transmission</w:t>
      </w:r>
      <w:bookmarkEnd w:id="1041"/>
      <w:bookmarkEnd w:id="1042"/>
      <w:bookmarkEnd w:id="1043"/>
      <w:bookmarkEnd w:id="1044"/>
      <w:bookmarkEnd w:id="1045"/>
      <w:bookmarkEnd w:id="1046"/>
      <w:bookmarkEnd w:id="1047"/>
      <w:bookmarkEnd w:id="1048"/>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9" w:name="_Toc34388669"/>
      <w:bookmarkStart w:id="1050" w:name="_Toc34404440"/>
      <w:bookmarkStart w:id="1051" w:name="_Toc45282285"/>
      <w:bookmarkStart w:id="1052" w:name="_Toc45882671"/>
      <w:bookmarkStart w:id="1053" w:name="_Toc51951221"/>
      <w:bookmarkStart w:id="1054" w:name="_Toc59208977"/>
      <w:bookmarkStart w:id="1055" w:name="_Toc75734816"/>
      <w:bookmarkStart w:id="1056" w:name="_Toc92273908"/>
      <w:r w:rsidRPr="008D65CE">
        <w:t>6.1.4.2.3</w:t>
      </w:r>
      <w:r w:rsidRPr="008D65CE">
        <w:tab/>
        <w:t>Procedure for UE to use provisioned radio resources for V2X communication over PC5</w:t>
      </w:r>
      <w:bookmarkEnd w:id="1049"/>
      <w:bookmarkEnd w:id="1050"/>
      <w:bookmarkEnd w:id="1051"/>
      <w:bookmarkEnd w:id="1052"/>
      <w:bookmarkEnd w:id="1053"/>
      <w:bookmarkEnd w:id="1054"/>
      <w:bookmarkEnd w:id="1055"/>
      <w:bookmarkEnd w:id="1056"/>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7" w:name="_Toc34388670"/>
      <w:bookmarkStart w:id="1058" w:name="_Toc34404441"/>
      <w:bookmarkStart w:id="1059" w:name="_Toc45282286"/>
      <w:bookmarkStart w:id="1060" w:name="_Toc45882672"/>
      <w:bookmarkStart w:id="1061" w:name="_Toc51951222"/>
      <w:bookmarkStart w:id="1062" w:name="_Toc59208978"/>
      <w:bookmarkStart w:id="1063" w:name="_Toc75734817"/>
      <w:bookmarkStart w:id="1064" w:name="_Toc92273909"/>
      <w:r w:rsidRPr="008D65CE">
        <w:rPr>
          <w:lang w:eastAsia="ko-KR"/>
        </w:rPr>
        <w:t>6.1.4.2.4</w:t>
      </w:r>
      <w:r w:rsidRPr="008D65CE">
        <w:rPr>
          <w:lang w:eastAsia="ko-KR"/>
        </w:rPr>
        <w:tab/>
        <w:t>Privacy of V2X transmission over PC5</w:t>
      </w:r>
      <w:bookmarkEnd w:id="1057"/>
      <w:bookmarkEnd w:id="1058"/>
      <w:bookmarkEnd w:id="1059"/>
      <w:bookmarkEnd w:id="1060"/>
      <w:bookmarkEnd w:id="1061"/>
      <w:bookmarkEnd w:id="1062"/>
      <w:bookmarkEnd w:id="1063"/>
      <w:bookmarkEnd w:id="1064"/>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5" w:name="_Toc34388671"/>
      <w:bookmarkStart w:id="1066" w:name="_Toc34404442"/>
      <w:bookmarkStart w:id="1067" w:name="_Toc45282287"/>
      <w:bookmarkStart w:id="1068" w:name="_Toc45882673"/>
      <w:bookmarkStart w:id="1069" w:name="_Toc51951223"/>
      <w:bookmarkStart w:id="1070" w:name="_Toc59208979"/>
      <w:bookmarkStart w:id="1071" w:name="_Toc75734818"/>
      <w:bookmarkStart w:id="1072" w:name="_Toc92273910"/>
      <w:r w:rsidRPr="008D65CE">
        <w:t>6.1.4.3</w:t>
      </w:r>
      <w:r w:rsidRPr="008D65CE">
        <w:tab/>
        <w:t>Reception of groupcast mode V2X communication over PC5</w:t>
      </w:r>
      <w:bookmarkEnd w:id="1065"/>
      <w:bookmarkEnd w:id="1066"/>
      <w:bookmarkEnd w:id="1067"/>
      <w:bookmarkEnd w:id="1068"/>
      <w:bookmarkEnd w:id="1069"/>
      <w:bookmarkEnd w:id="1070"/>
      <w:bookmarkEnd w:id="1071"/>
      <w:bookmarkEnd w:id="1072"/>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3" w:name="_Toc34388672"/>
      <w:bookmarkStart w:id="1074" w:name="_Toc34404443"/>
      <w:bookmarkStart w:id="1075" w:name="_Toc45282288"/>
      <w:bookmarkStart w:id="1076" w:name="_Toc45882674"/>
      <w:bookmarkStart w:id="1077" w:name="_Toc51951224"/>
      <w:bookmarkStart w:id="1078" w:name="_Toc59208980"/>
      <w:bookmarkStart w:id="1079" w:name="_Toc75734819"/>
      <w:bookmarkStart w:id="1080" w:name="_Toc92273911"/>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4"/>
      <w:bookmarkEnd w:id="1015"/>
      <w:bookmarkEnd w:id="1073"/>
      <w:bookmarkEnd w:id="1074"/>
      <w:bookmarkEnd w:id="1075"/>
      <w:bookmarkEnd w:id="1076"/>
      <w:bookmarkEnd w:id="1077"/>
      <w:bookmarkEnd w:id="1078"/>
      <w:bookmarkEnd w:id="1079"/>
      <w:bookmarkEnd w:id="1080"/>
    </w:p>
    <w:p w14:paraId="3A465CE0" w14:textId="77777777" w:rsidR="008E33F7" w:rsidRPr="00F1445B" w:rsidRDefault="008E33F7" w:rsidP="00CC0F60">
      <w:pPr>
        <w:pStyle w:val="Heading3"/>
        <w:rPr>
          <w:noProof/>
          <w:lang w:val="en-US"/>
        </w:rPr>
      </w:pPr>
      <w:bookmarkStart w:id="1081" w:name="_Toc22039988"/>
      <w:bookmarkStart w:id="1082" w:name="_Toc25070702"/>
      <w:bookmarkStart w:id="1083" w:name="_Toc34388673"/>
      <w:bookmarkStart w:id="1084" w:name="_Toc34404444"/>
      <w:bookmarkStart w:id="1085" w:name="_Toc45282289"/>
      <w:bookmarkStart w:id="1086" w:name="_Toc45882675"/>
      <w:bookmarkStart w:id="1087" w:name="_Toc51951225"/>
      <w:bookmarkStart w:id="1088" w:name="_Toc59208981"/>
      <w:bookmarkStart w:id="1089" w:name="_Toc75734820"/>
      <w:bookmarkStart w:id="1090" w:name="_Toc92273912"/>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81"/>
      <w:bookmarkEnd w:id="1082"/>
      <w:bookmarkEnd w:id="1083"/>
      <w:bookmarkEnd w:id="1084"/>
      <w:bookmarkEnd w:id="1085"/>
      <w:bookmarkEnd w:id="1086"/>
      <w:bookmarkEnd w:id="1087"/>
      <w:bookmarkEnd w:id="1088"/>
      <w:bookmarkEnd w:id="1089"/>
      <w:bookmarkEnd w:id="1090"/>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91" w:name="_Toc25070703"/>
      <w:bookmarkStart w:id="1092" w:name="_Toc22039989"/>
      <w:bookmarkStart w:id="1093"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4" w:name="_Toc34388674"/>
      <w:bookmarkStart w:id="1095" w:name="_Toc34404445"/>
      <w:bookmarkStart w:id="1096" w:name="_Toc45282290"/>
      <w:bookmarkStart w:id="1097"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8" w:name="_Toc51951226"/>
      <w:bookmarkStart w:id="1099" w:name="_Toc59208982"/>
      <w:bookmarkStart w:id="1100" w:name="_Toc75734821"/>
      <w:bookmarkStart w:id="1101" w:name="_Toc92273913"/>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4"/>
      <w:bookmarkEnd w:id="1095"/>
      <w:bookmarkEnd w:id="1096"/>
      <w:bookmarkEnd w:id="1097"/>
      <w:bookmarkEnd w:id="1098"/>
      <w:bookmarkEnd w:id="1099"/>
      <w:bookmarkEnd w:id="1100"/>
      <w:bookmarkEnd w:id="1101"/>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2" w:name="_Toc34388675"/>
      <w:bookmarkStart w:id="1103" w:name="_Toc34404446"/>
      <w:bookmarkStart w:id="1104" w:name="_Toc45282291"/>
      <w:bookmarkStart w:id="1105" w:name="_Toc45882677"/>
      <w:bookmarkStart w:id="1106" w:name="_Toc51951227"/>
      <w:bookmarkStart w:id="1107" w:name="_Toc59208983"/>
      <w:bookmarkStart w:id="1108" w:name="_Toc75734822"/>
      <w:bookmarkStart w:id="1109" w:name="_Toc92273914"/>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2"/>
      <w:bookmarkEnd w:id="1103"/>
      <w:bookmarkEnd w:id="1104"/>
      <w:bookmarkEnd w:id="1105"/>
      <w:bookmarkEnd w:id="1106"/>
      <w:bookmarkEnd w:id="1107"/>
      <w:bookmarkEnd w:id="1108"/>
      <w:bookmarkEnd w:id="1109"/>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10" w:name="_Toc34388676"/>
      <w:bookmarkStart w:id="1111" w:name="_Toc34404447"/>
      <w:bookmarkStart w:id="1112" w:name="_Toc45282292"/>
      <w:bookmarkStart w:id="1113" w:name="_Toc45882678"/>
      <w:bookmarkStart w:id="1114" w:name="_Toc51951228"/>
      <w:bookmarkStart w:id="1115" w:name="_Toc59208984"/>
      <w:bookmarkStart w:id="1116" w:name="_Toc75734823"/>
      <w:bookmarkStart w:id="1117" w:name="_Toc92273915"/>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10"/>
      <w:bookmarkEnd w:id="1111"/>
      <w:bookmarkEnd w:id="1112"/>
      <w:bookmarkEnd w:id="1113"/>
      <w:bookmarkEnd w:id="1114"/>
      <w:bookmarkEnd w:id="1115"/>
      <w:bookmarkEnd w:id="1116"/>
      <w:bookmarkEnd w:id="111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8" w:name="_Toc34388677"/>
      <w:bookmarkStart w:id="1119" w:name="_Toc34404448"/>
      <w:bookmarkStart w:id="1120" w:name="_Toc45282293"/>
      <w:bookmarkStart w:id="1121" w:name="_Toc45882679"/>
      <w:bookmarkStart w:id="1122" w:name="_Toc51951229"/>
      <w:bookmarkStart w:id="1123" w:name="_Toc59208985"/>
      <w:bookmarkStart w:id="1124" w:name="_Toc75734824"/>
      <w:bookmarkStart w:id="1125" w:name="_Toc92273916"/>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8"/>
      <w:bookmarkEnd w:id="1119"/>
      <w:bookmarkEnd w:id="1120"/>
      <w:bookmarkEnd w:id="1121"/>
      <w:bookmarkEnd w:id="1122"/>
      <w:bookmarkEnd w:id="1123"/>
      <w:bookmarkEnd w:id="1124"/>
      <w:bookmarkEnd w:id="1125"/>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26" w:name="_Toc34388678"/>
      <w:bookmarkStart w:id="1127" w:name="_Toc34404449"/>
      <w:bookmarkStart w:id="1128" w:name="_Toc45282294"/>
      <w:bookmarkStart w:id="1129" w:name="_Toc45882680"/>
      <w:bookmarkStart w:id="1130" w:name="_Toc51951230"/>
      <w:bookmarkStart w:id="1131" w:name="_Toc59208986"/>
      <w:bookmarkStart w:id="1132" w:name="_Toc75734825"/>
      <w:bookmarkStart w:id="1133" w:name="_Toc92273917"/>
      <w:r>
        <w:rPr>
          <w:noProof/>
          <w:lang w:val="en-US"/>
        </w:rPr>
        <w:t>6.2.6</w:t>
      </w:r>
      <w:r>
        <w:rPr>
          <w:noProof/>
          <w:lang w:val="en-US"/>
        </w:rPr>
        <w:tab/>
        <w:t>V2X application server discovery</w:t>
      </w:r>
      <w:bookmarkEnd w:id="1126"/>
      <w:bookmarkEnd w:id="1127"/>
      <w:bookmarkEnd w:id="1128"/>
      <w:bookmarkEnd w:id="1129"/>
      <w:bookmarkEnd w:id="1130"/>
      <w:bookmarkEnd w:id="1131"/>
      <w:bookmarkEnd w:id="1132"/>
      <w:bookmarkEnd w:id="1133"/>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4" w:name="_Toc34388679"/>
      <w:bookmarkStart w:id="1135" w:name="_Toc34404450"/>
      <w:bookmarkStart w:id="1136" w:name="_Toc45282295"/>
      <w:bookmarkStart w:id="1137" w:name="_Toc45882681"/>
      <w:bookmarkStart w:id="1138" w:name="_Toc51951231"/>
      <w:bookmarkStart w:id="1139" w:name="_Toc59208987"/>
      <w:bookmarkStart w:id="1140" w:name="_Toc75734826"/>
      <w:bookmarkStart w:id="1141" w:name="_Toc92273918"/>
      <w:r>
        <w:rPr>
          <w:noProof/>
          <w:lang w:val="en-US"/>
        </w:rPr>
        <w:t>6.2.7</w:t>
      </w:r>
      <w:r w:rsidRPr="00F1445B">
        <w:rPr>
          <w:noProof/>
          <w:lang w:val="en-US"/>
        </w:rPr>
        <w:tab/>
      </w:r>
      <w:r>
        <w:rPr>
          <w:noProof/>
          <w:lang w:val="en-US"/>
        </w:rPr>
        <w:t>V2X application server configuration</w:t>
      </w:r>
      <w:bookmarkEnd w:id="1134"/>
      <w:bookmarkEnd w:id="1135"/>
      <w:bookmarkEnd w:id="1136"/>
      <w:bookmarkEnd w:id="1137"/>
      <w:bookmarkEnd w:id="1138"/>
      <w:bookmarkEnd w:id="1139"/>
      <w:bookmarkEnd w:id="1140"/>
      <w:bookmarkEnd w:id="1141"/>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2" w:name="_Toc59208988"/>
      <w:bookmarkStart w:id="1143" w:name="_Toc75734827"/>
      <w:bookmarkStart w:id="1144" w:name="_Toc33963258"/>
      <w:bookmarkStart w:id="1145" w:name="_Toc34393328"/>
      <w:bookmarkStart w:id="1146" w:name="_Toc45216144"/>
      <w:bookmarkStart w:id="1147" w:name="_Toc51931713"/>
      <w:bookmarkStart w:id="1148" w:name="_Toc34388680"/>
      <w:bookmarkStart w:id="1149" w:name="_Toc34404451"/>
      <w:bookmarkStart w:id="1150" w:name="_Toc45282296"/>
      <w:bookmarkStart w:id="1151" w:name="_Toc45882682"/>
      <w:bookmarkStart w:id="1152" w:name="_Toc51951232"/>
      <w:bookmarkStart w:id="1153" w:name="_Toc92273919"/>
      <w:r>
        <w:t>6A</w:t>
      </w:r>
      <w:r w:rsidRPr="00972C99">
        <w:tab/>
        <w:t xml:space="preserve">Handling of unknown, unforeseen, and erroneous </w:t>
      </w:r>
      <w:r>
        <w:t xml:space="preserve">PC5 signalling protocol </w:t>
      </w:r>
      <w:r w:rsidRPr="00972C99">
        <w:t>data</w:t>
      </w:r>
      <w:bookmarkEnd w:id="1142"/>
      <w:bookmarkEnd w:id="1143"/>
      <w:bookmarkEnd w:id="1153"/>
    </w:p>
    <w:p w14:paraId="29423BAA" w14:textId="77777777" w:rsidR="008E33F7" w:rsidRPr="00972C99" w:rsidRDefault="008E33F7" w:rsidP="00CC0F60">
      <w:pPr>
        <w:pStyle w:val="Heading2"/>
      </w:pPr>
      <w:bookmarkStart w:id="1154" w:name="_Toc59208989"/>
      <w:bookmarkStart w:id="1155" w:name="_Toc75734828"/>
      <w:bookmarkStart w:id="1156" w:name="_Toc92273920"/>
      <w:r>
        <w:t>6A</w:t>
      </w:r>
      <w:r w:rsidRPr="00972C99">
        <w:t>.1</w:t>
      </w:r>
      <w:r w:rsidRPr="00972C99">
        <w:tab/>
        <w:t>General</w:t>
      </w:r>
      <w:bookmarkEnd w:id="1144"/>
      <w:bookmarkEnd w:id="1145"/>
      <w:bookmarkEnd w:id="1146"/>
      <w:bookmarkEnd w:id="1147"/>
      <w:bookmarkEnd w:id="1154"/>
      <w:bookmarkEnd w:id="1155"/>
      <w:bookmarkEnd w:id="1156"/>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77777777" w:rsidR="008E33F7" w:rsidRPr="00972C99" w:rsidRDefault="008E33F7" w:rsidP="008E33F7">
      <w:r w:rsidRPr="00972C99">
        <w:lastRenderedPageBreak/>
        <w:t>For definition of semantical and syntactical errors see 3GPP TS 24.007 [</w:t>
      </w:r>
      <w:r>
        <w:t>r24007</w:t>
      </w:r>
      <w:r w:rsidRPr="00972C99">
        <w:t>], clause 11.4.2.</w:t>
      </w:r>
    </w:p>
    <w:p w14:paraId="50BDF2CC" w14:textId="77777777" w:rsidR="008E33F7" w:rsidRPr="00972C99" w:rsidRDefault="008E33F7" w:rsidP="00CC0F60">
      <w:pPr>
        <w:pStyle w:val="Heading2"/>
      </w:pPr>
      <w:bookmarkStart w:id="1157" w:name="_Toc33963259"/>
      <w:bookmarkStart w:id="1158" w:name="_Toc34393329"/>
      <w:bookmarkStart w:id="1159" w:name="_Toc45216145"/>
      <w:bookmarkStart w:id="1160" w:name="_Toc51931714"/>
      <w:bookmarkStart w:id="1161" w:name="_Toc59208990"/>
      <w:bookmarkStart w:id="1162" w:name="_Toc75734829"/>
      <w:bookmarkStart w:id="1163" w:name="_Toc92273921"/>
      <w:r>
        <w:t>6A</w:t>
      </w:r>
      <w:r w:rsidRPr="00972C99">
        <w:t>.2</w:t>
      </w:r>
      <w:r w:rsidRPr="00972C99">
        <w:tab/>
        <w:t>Message too short or too long</w:t>
      </w:r>
      <w:bookmarkEnd w:id="1157"/>
      <w:bookmarkEnd w:id="1158"/>
      <w:bookmarkEnd w:id="1159"/>
      <w:bookmarkEnd w:id="1160"/>
      <w:bookmarkEnd w:id="1161"/>
      <w:bookmarkEnd w:id="1162"/>
      <w:bookmarkEnd w:id="1163"/>
    </w:p>
    <w:p w14:paraId="22186E61" w14:textId="77777777" w:rsidR="008E33F7" w:rsidRPr="00972C99" w:rsidRDefault="008E33F7" w:rsidP="00CC0F60">
      <w:pPr>
        <w:pStyle w:val="Heading3"/>
      </w:pPr>
      <w:bookmarkStart w:id="1164" w:name="_Toc33963260"/>
      <w:bookmarkStart w:id="1165" w:name="_Toc34393330"/>
      <w:bookmarkStart w:id="1166" w:name="_Toc45216146"/>
      <w:bookmarkStart w:id="1167" w:name="_Toc51931715"/>
      <w:bookmarkStart w:id="1168" w:name="_Toc59208991"/>
      <w:bookmarkStart w:id="1169" w:name="_Toc75734830"/>
      <w:bookmarkStart w:id="1170" w:name="_Toc92273922"/>
      <w:r>
        <w:t>6A</w:t>
      </w:r>
      <w:r w:rsidRPr="00972C99">
        <w:t>.2.1</w:t>
      </w:r>
      <w:r w:rsidRPr="00972C99">
        <w:tab/>
        <w:t>Message too short</w:t>
      </w:r>
      <w:bookmarkEnd w:id="1164"/>
      <w:bookmarkEnd w:id="1165"/>
      <w:bookmarkEnd w:id="1166"/>
      <w:bookmarkEnd w:id="1167"/>
      <w:bookmarkEnd w:id="1168"/>
      <w:bookmarkEnd w:id="1169"/>
      <w:bookmarkEnd w:id="1170"/>
    </w:p>
    <w:p w14:paraId="1E4F32CB" w14:textId="77777777" w:rsidR="008E33F7" w:rsidRPr="00972C99" w:rsidRDefault="008E33F7" w:rsidP="008E33F7">
      <w:r w:rsidRPr="00972C99">
        <w:t>When a message is received that is too short to contain a complete message type information element, that message shall be ignored, cf. 3GPP TS 24.007 [</w:t>
      </w:r>
      <w:r>
        <w:t>r24007</w:t>
      </w:r>
      <w:r w:rsidRPr="00972C99">
        <w:t>].</w:t>
      </w:r>
    </w:p>
    <w:p w14:paraId="5F5C4805" w14:textId="77777777" w:rsidR="008E33F7" w:rsidRPr="00972C99" w:rsidRDefault="008E33F7" w:rsidP="00CC0F60">
      <w:pPr>
        <w:pStyle w:val="Heading3"/>
      </w:pPr>
      <w:bookmarkStart w:id="1171" w:name="_Toc33963261"/>
      <w:bookmarkStart w:id="1172" w:name="_Toc34393331"/>
      <w:bookmarkStart w:id="1173" w:name="_Toc45216147"/>
      <w:bookmarkStart w:id="1174" w:name="_Toc51931716"/>
      <w:bookmarkStart w:id="1175" w:name="_Toc59208992"/>
      <w:bookmarkStart w:id="1176" w:name="_Toc75734831"/>
      <w:bookmarkStart w:id="1177" w:name="_Toc92273923"/>
      <w:r>
        <w:t>6A</w:t>
      </w:r>
      <w:r w:rsidRPr="00972C99">
        <w:t>.2.2</w:t>
      </w:r>
      <w:r w:rsidRPr="00972C99">
        <w:tab/>
        <w:t>Message too long</w:t>
      </w:r>
      <w:bookmarkEnd w:id="1171"/>
      <w:bookmarkEnd w:id="1172"/>
      <w:bookmarkEnd w:id="1173"/>
      <w:bookmarkEnd w:id="1174"/>
      <w:bookmarkEnd w:id="1175"/>
      <w:bookmarkEnd w:id="1176"/>
      <w:bookmarkEnd w:id="1177"/>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8" w:name="_Toc33963262"/>
      <w:bookmarkStart w:id="1179" w:name="_Toc34393332"/>
      <w:bookmarkStart w:id="1180" w:name="_Toc45216148"/>
      <w:bookmarkStart w:id="1181" w:name="_Toc51931717"/>
      <w:bookmarkStart w:id="1182" w:name="_Toc59208993"/>
      <w:bookmarkStart w:id="1183" w:name="_Toc75734832"/>
      <w:bookmarkStart w:id="1184" w:name="_Toc92273924"/>
      <w:r>
        <w:t>6A</w:t>
      </w:r>
      <w:r w:rsidRPr="00972C99">
        <w:t>.3</w:t>
      </w:r>
      <w:r w:rsidRPr="00972C99">
        <w:tab/>
        <w:t>Unknown or unforeseen message type</w:t>
      </w:r>
      <w:bookmarkEnd w:id="1178"/>
      <w:bookmarkEnd w:id="1179"/>
      <w:bookmarkEnd w:id="1180"/>
      <w:bookmarkEnd w:id="1181"/>
      <w:bookmarkEnd w:id="1182"/>
      <w:bookmarkEnd w:id="1183"/>
      <w:bookmarkEnd w:id="1184"/>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77777777"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5" w:name="_Toc33963263"/>
      <w:bookmarkStart w:id="1186" w:name="_Toc34393333"/>
      <w:bookmarkStart w:id="1187" w:name="_Toc45216149"/>
      <w:bookmarkStart w:id="1188" w:name="_Toc51931718"/>
      <w:bookmarkStart w:id="1189" w:name="_Toc59208994"/>
      <w:bookmarkStart w:id="1190" w:name="_Toc75734833"/>
      <w:bookmarkStart w:id="1191" w:name="_Toc92273925"/>
      <w:r>
        <w:t>6A</w:t>
      </w:r>
      <w:r w:rsidRPr="00972C99">
        <w:t>.4</w:t>
      </w:r>
      <w:r w:rsidRPr="00972C99">
        <w:tab/>
        <w:t>Non-semantical mandatory information element errors</w:t>
      </w:r>
      <w:bookmarkEnd w:id="1185"/>
      <w:bookmarkEnd w:id="1186"/>
      <w:bookmarkEnd w:id="1187"/>
      <w:bookmarkEnd w:id="1188"/>
      <w:bookmarkEnd w:id="1189"/>
      <w:bookmarkEnd w:id="1190"/>
      <w:bookmarkEnd w:id="1191"/>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77777777" w:rsidR="008E33F7" w:rsidRPr="00972C99" w:rsidRDefault="008E33F7" w:rsidP="008E33F7">
      <w:pPr>
        <w:pStyle w:val="B1"/>
      </w:pPr>
      <w:r w:rsidRPr="00972C99">
        <w:t>b)</w:t>
      </w:r>
      <w:r w:rsidRPr="00972C99">
        <w:tab/>
        <w:t>an IE unknown in the message, but encoded as "comprehension required" (see 3GPP TS 24.007 [</w:t>
      </w:r>
      <w:r>
        <w:t>r24007</w:t>
      </w:r>
      <w:r w:rsidRPr="00972C99">
        <w:t>]); or</w:t>
      </w:r>
    </w:p>
    <w:p w14:paraId="123E7E01" w14:textId="77777777" w:rsidR="008E33F7" w:rsidRPr="00972C99" w:rsidRDefault="008E33F7" w:rsidP="008E33F7">
      <w:pPr>
        <w:pStyle w:val="B1"/>
      </w:pPr>
      <w:r w:rsidRPr="00972C99">
        <w:t>c)</w:t>
      </w:r>
      <w:r w:rsidRPr="00972C99">
        <w:tab/>
        <w:t>an out of sequence IE encoded as "comprehension required" (see 3GPP TS 24.007 [</w:t>
      </w:r>
      <w:r>
        <w:t>r24007</w:t>
      </w:r>
      <w:r w:rsidRPr="00972C99">
        <w:t>]) is received,</w:t>
      </w:r>
    </w:p>
    <w:p w14:paraId="0274A4CA" w14:textId="77777777" w:rsidR="008E33F7" w:rsidRPr="003168A2" w:rsidRDefault="008E33F7" w:rsidP="008E33F7">
      <w:bookmarkStart w:id="1192" w:name="_Toc33963264"/>
      <w:bookmarkStart w:id="1193" w:name="_Toc34393334"/>
      <w:bookmarkStart w:id="1194" w:name="_Toc45216150"/>
      <w:bookmarkStart w:id="1195"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6" w:name="_Toc59208995"/>
      <w:bookmarkStart w:id="1197" w:name="_Toc75734834"/>
      <w:bookmarkStart w:id="1198" w:name="_Toc92273926"/>
      <w:r>
        <w:t>6A</w:t>
      </w:r>
      <w:r w:rsidRPr="00972C99">
        <w:t>.5</w:t>
      </w:r>
      <w:r w:rsidRPr="00972C99">
        <w:tab/>
        <w:t>Unknown and unforeseen IEs in the non-imperative message part</w:t>
      </w:r>
      <w:bookmarkEnd w:id="1192"/>
      <w:bookmarkEnd w:id="1193"/>
      <w:bookmarkEnd w:id="1194"/>
      <w:bookmarkEnd w:id="1195"/>
      <w:bookmarkEnd w:id="1196"/>
      <w:bookmarkEnd w:id="1197"/>
      <w:bookmarkEnd w:id="1198"/>
    </w:p>
    <w:p w14:paraId="55244CE0" w14:textId="77777777" w:rsidR="008E33F7" w:rsidRPr="00972C99" w:rsidRDefault="008E33F7" w:rsidP="00CC0F60">
      <w:pPr>
        <w:pStyle w:val="Heading3"/>
      </w:pPr>
      <w:bookmarkStart w:id="1199" w:name="_Toc33963265"/>
      <w:bookmarkStart w:id="1200" w:name="_Toc34393335"/>
      <w:bookmarkStart w:id="1201" w:name="_Toc45216151"/>
      <w:bookmarkStart w:id="1202" w:name="_Toc51931720"/>
      <w:bookmarkStart w:id="1203" w:name="_Toc59208996"/>
      <w:bookmarkStart w:id="1204" w:name="_Toc75734835"/>
      <w:bookmarkStart w:id="1205" w:name="_Toc92273927"/>
      <w:r>
        <w:t>6A</w:t>
      </w:r>
      <w:r w:rsidRPr="00972C99">
        <w:t>.5.1</w:t>
      </w:r>
      <w:r w:rsidRPr="00972C99">
        <w:tab/>
        <w:t>IEIs unknown in the message</w:t>
      </w:r>
      <w:bookmarkEnd w:id="1199"/>
      <w:bookmarkEnd w:id="1200"/>
      <w:bookmarkEnd w:id="1201"/>
      <w:bookmarkEnd w:id="1202"/>
      <w:bookmarkEnd w:id="1203"/>
      <w:bookmarkEnd w:id="1204"/>
      <w:bookmarkEnd w:id="1205"/>
    </w:p>
    <w:p w14:paraId="6CA60F4E" w14:textId="77777777"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t>r24007</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6" w:name="_Toc33963266"/>
      <w:bookmarkStart w:id="1207" w:name="_Toc34393336"/>
      <w:bookmarkStart w:id="1208" w:name="_Toc45216152"/>
      <w:bookmarkStart w:id="1209" w:name="_Toc51931721"/>
      <w:bookmarkStart w:id="1210" w:name="_Toc59208997"/>
      <w:bookmarkStart w:id="1211" w:name="_Toc75734836"/>
      <w:bookmarkStart w:id="1212" w:name="_Toc92273928"/>
      <w:r>
        <w:lastRenderedPageBreak/>
        <w:t>6A</w:t>
      </w:r>
      <w:r w:rsidRPr="00972C99">
        <w:t>.5.2</w:t>
      </w:r>
      <w:r w:rsidRPr="00972C99">
        <w:tab/>
        <w:t>Out of sequence IEs</w:t>
      </w:r>
      <w:bookmarkEnd w:id="1206"/>
      <w:bookmarkEnd w:id="1207"/>
      <w:bookmarkEnd w:id="1208"/>
      <w:bookmarkEnd w:id="1209"/>
      <w:bookmarkEnd w:id="1210"/>
      <w:bookmarkEnd w:id="1211"/>
      <w:bookmarkEnd w:id="1212"/>
    </w:p>
    <w:p w14:paraId="159AED51" w14:textId="77777777"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3" w:name="_Toc33963267"/>
      <w:bookmarkStart w:id="1214" w:name="_Toc34393337"/>
      <w:bookmarkStart w:id="1215" w:name="_Toc45216153"/>
      <w:bookmarkStart w:id="1216" w:name="_Toc51931722"/>
      <w:bookmarkStart w:id="1217" w:name="_Toc59208998"/>
      <w:bookmarkStart w:id="1218" w:name="_Toc75734837"/>
      <w:bookmarkStart w:id="1219" w:name="_Toc92273929"/>
      <w:r>
        <w:t>6A</w:t>
      </w:r>
      <w:r w:rsidRPr="00972C99">
        <w:t>.5.3</w:t>
      </w:r>
      <w:r w:rsidRPr="00972C99">
        <w:tab/>
        <w:t>Repeated IEs</w:t>
      </w:r>
      <w:bookmarkEnd w:id="1213"/>
      <w:bookmarkEnd w:id="1214"/>
      <w:bookmarkEnd w:id="1215"/>
      <w:bookmarkEnd w:id="1216"/>
      <w:bookmarkEnd w:id="1217"/>
      <w:bookmarkEnd w:id="1218"/>
      <w:bookmarkEnd w:id="1219"/>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20" w:name="_Toc33963268"/>
      <w:bookmarkStart w:id="1221" w:name="_Toc34393338"/>
      <w:bookmarkStart w:id="1222" w:name="_Toc45216154"/>
      <w:bookmarkStart w:id="1223" w:name="_Toc51931723"/>
      <w:bookmarkStart w:id="1224" w:name="_Toc59208999"/>
      <w:bookmarkStart w:id="1225" w:name="_Toc75734838"/>
      <w:bookmarkStart w:id="1226" w:name="_Toc92273930"/>
      <w:r>
        <w:t>6A</w:t>
      </w:r>
      <w:r w:rsidRPr="00972C99">
        <w:t>.6</w:t>
      </w:r>
      <w:r w:rsidRPr="00972C99">
        <w:tab/>
        <w:t>Non-imperative message part errors</w:t>
      </w:r>
      <w:bookmarkEnd w:id="1220"/>
      <w:bookmarkEnd w:id="1221"/>
      <w:bookmarkEnd w:id="1222"/>
      <w:bookmarkEnd w:id="1223"/>
      <w:bookmarkEnd w:id="1224"/>
      <w:bookmarkEnd w:id="1225"/>
      <w:bookmarkEnd w:id="1226"/>
    </w:p>
    <w:p w14:paraId="7DEF1FB8" w14:textId="77777777" w:rsidR="008E33F7" w:rsidRPr="00972C99" w:rsidRDefault="008E33F7" w:rsidP="00CC0F60">
      <w:pPr>
        <w:pStyle w:val="Heading3"/>
      </w:pPr>
      <w:bookmarkStart w:id="1227" w:name="_Toc33963269"/>
      <w:bookmarkStart w:id="1228" w:name="_Toc34393339"/>
      <w:bookmarkStart w:id="1229" w:name="_Toc45216155"/>
      <w:bookmarkStart w:id="1230" w:name="_Toc51931724"/>
      <w:bookmarkStart w:id="1231" w:name="_Toc59209000"/>
      <w:bookmarkStart w:id="1232" w:name="_Toc75734839"/>
      <w:bookmarkStart w:id="1233" w:name="_Toc92273931"/>
      <w:r>
        <w:t>6A</w:t>
      </w:r>
      <w:r w:rsidRPr="00972C99">
        <w:t>.6.1</w:t>
      </w:r>
      <w:r w:rsidRPr="00972C99">
        <w:tab/>
        <w:t>General</w:t>
      </w:r>
      <w:bookmarkEnd w:id="1227"/>
      <w:bookmarkEnd w:id="1228"/>
      <w:bookmarkEnd w:id="1229"/>
      <w:bookmarkEnd w:id="1230"/>
      <w:bookmarkEnd w:id="1231"/>
      <w:bookmarkEnd w:id="1232"/>
      <w:bookmarkEnd w:id="1233"/>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4" w:name="_Toc33963270"/>
      <w:bookmarkStart w:id="1235" w:name="_Toc34393340"/>
      <w:bookmarkStart w:id="1236" w:name="_Toc45216156"/>
      <w:bookmarkStart w:id="1237" w:name="_Toc51931725"/>
      <w:bookmarkStart w:id="1238" w:name="_Toc59209001"/>
      <w:bookmarkStart w:id="1239" w:name="_Toc75734840"/>
      <w:bookmarkStart w:id="1240" w:name="_Toc92273932"/>
      <w:r>
        <w:t>6A</w:t>
      </w:r>
      <w:r w:rsidRPr="00972C99">
        <w:t>.6.2</w:t>
      </w:r>
      <w:r w:rsidRPr="00972C99">
        <w:tab/>
        <w:t>Syntactically incorrect optional IEs</w:t>
      </w:r>
      <w:bookmarkEnd w:id="1234"/>
      <w:bookmarkEnd w:id="1235"/>
      <w:bookmarkEnd w:id="1236"/>
      <w:bookmarkEnd w:id="1237"/>
      <w:bookmarkEnd w:id="1238"/>
      <w:bookmarkEnd w:id="1239"/>
      <w:bookmarkEnd w:id="1240"/>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41" w:name="_Toc33963271"/>
      <w:bookmarkStart w:id="1242" w:name="_Toc34393341"/>
      <w:bookmarkStart w:id="1243" w:name="_Toc45216157"/>
      <w:bookmarkStart w:id="1244" w:name="_Toc51931726"/>
      <w:bookmarkStart w:id="1245" w:name="_Toc59209002"/>
      <w:bookmarkStart w:id="1246" w:name="_Toc75734841"/>
      <w:bookmarkStart w:id="1247" w:name="_Toc92273933"/>
      <w:r>
        <w:t>6A</w:t>
      </w:r>
      <w:r w:rsidRPr="00972C99">
        <w:t>.6.3</w:t>
      </w:r>
      <w:r w:rsidRPr="00972C99">
        <w:tab/>
        <w:t>Conditional IE errors</w:t>
      </w:r>
      <w:bookmarkEnd w:id="1241"/>
      <w:bookmarkEnd w:id="1242"/>
      <w:bookmarkEnd w:id="1243"/>
      <w:bookmarkEnd w:id="1244"/>
      <w:bookmarkEnd w:id="1245"/>
      <w:bookmarkEnd w:id="1246"/>
      <w:bookmarkEnd w:id="1247"/>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8" w:name="_Toc33963272"/>
      <w:bookmarkStart w:id="1249" w:name="_Toc34393342"/>
      <w:bookmarkStart w:id="1250" w:name="_Toc45216158"/>
      <w:bookmarkStart w:id="1251" w:name="_Toc51931727"/>
      <w:bookmarkStart w:id="1252" w:name="_Toc59209003"/>
      <w:bookmarkStart w:id="1253" w:name="_Toc75734842"/>
      <w:bookmarkStart w:id="1254" w:name="_Toc92273934"/>
      <w:r>
        <w:t>6A</w:t>
      </w:r>
      <w:r w:rsidRPr="00972C99">
        <w:t>.7</w:t>
      </w:r>
      <w:r w:rsidRPr="00972C99">
        <w:tab/>
        <w:t>Messages with semantically incorrect contents</w:t>
      </w:r>
      <w:bookmarkEnd w:id="1248"/>
      <w:bookmarkEnd w:id="1249"/>
      <w:bookmarkEnd w:id="1250"/>
      <w:bookmarkEnd w:id="1251"/>
      <w:bookmarkEnd w:id="1252"/>
      <w:bookmarkEnd w:id="1253"/>
      <w:bookmarkEnd w:id="1254"/>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5" w:name="_Toc59209004"/>
      <w:bookmarkStart w:id="1256" w:name="_Toc75734843"/>
      <w:bookmarkStart w:id="1257" w:name="_Toc92273935"/>
      <w:r>
        <w:lastRenderedPageBreak/>
        <w:t>7</w:t>
      </w:r>
      <w:r w:rsidRPr="00913BB3">
        <w:tab/>
        <w:t>Message functional definition and contents</w:t>
      </w:r>
      <w:bookmarkEnd w:id="1091"/>
      <w:bookmarkEnd w:id="1148"/>
      <w:bookmarkEnd w:id="1149"/>
      <w:bookmarkEnd w:id="1150"/>
      <w:bookmarkEnd w:id="1151"/>
      <w:bookmarkEnd w:id="1152"/>
      <w:bookmarkEnd w:id="1255"/>
      <w:bookmarkEnd w:id="1256"/>
      <w:bookmarkEnd w:id="1257"/>
    </w:p>
    <w:p w14:paraId="2CC3C992" w14:textId="77777777" w:rsidR="008E33F7" w:rsidRDefault="008E33F7" w:rsidP="00CC0F60">
      <w:pPr>
        <w:pStyle w:val="Heading2"/>
      </w:pPr>
      <w:bookmarkStart w:id="1258" w:name="_Toc525231308"/>
      <w:bookmarkStart w:id="1259" w:name="_Toc25070704"/>
      <w:bookmarkStart w:id="1260" w:name="_Toc34388681"/>
      <w:bookmarkStart w:id="1261" w:name="_Toc34404452"/>
      <w:bookmarkStart w:id="1262" w:name="_Toc45282297"/>
      <w:bookmarkStart w:id="1263" w:name="_Toc45882683"/>
      <w:bookmarkStart w:id="1264" w:name="_Toc51951233"/>
      <w:bookmarkStart w:id="1265" w:name="_Toc59209005"/>
      <w:bookmarkStart w:id="1266" w:name="_Toc75734844"/>
      <w:bookmarkStart w:id="1267" w:name="_Toc20232878"/>
      <w:bookmarkStart w:id="1268" w:name="_Toc20233352"/>
      <w:bookmarkStart w:id="1269" w:name="_Toc92273936"/>
      <w:r>
        <w:t>7.1</w:t>
      </w:r>
      <w:r>
        <w:tab/>
      </w:r>
      <w:r w:rsidRPr="00400F1D">
        <w:t>Overview</w:t>
      </w:r>
      <w:bookmarkEnd w:id="1258"/>
      <w:bookmarkEnd w:id="1259"/>
      <w:bookmarkEnd w:id="1260"/>
      <w:bookmarkEnd w:id="1261"/>
      <w:bookmarkEnd w:id="1262"/>
      <w:bookmarkEnd w:id="1263"/>
      <w:bookmarkEnd w:id="1264"/>
      <w:bookmarkEnd w:id="1265"/>
      <w:bookmarkEnd w:id="1266"/>
      <w:bookmarkEnd w:id="1269"/>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70" w:name="_Toc25070705"/>
      <w:bookmarkStart w:id="1271" w:name="_Toc34388682"/>
      <w:bookmarkStart w:id="1272" w:name="_Toc34404453"/>
      <w:bookmarkStart w:id="1273" w:name="_Toc45282298"/>
      <w:bookmarkStart w:id="1274" w:name="_Toc45882684"/>
      <w:bookmarkStart w:id="1275" w:name="_Toc51951234"/>
      <w:bookmarkStart w:id="1276" w:name="_Toc59209006"/>
      <w:bookmarkStart w:id="1277" w:name="_Toc75734845"/>
      <w:bookmarkStart w:id="1278" w:name="_Toc9227393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7"/>
      <w:bookmarkEnd w:id="1270"/>
      <w:bookmarkEnd w:id="1271"/>
      <w:bookmarkEnd w:id="1272"/>
      <w:bookmarkEnd w:id="1273"/>
      <w:bookmarkEnd w:id="1274"/>
      <w:bookmarkEnd w:id="1275"/>
      <w:bookmarkEnd w:id="1276"/>
      <w:bookmarkEnd w:id="1277"/>
      <w:bookmarkEnd w:id="1278"/>
    </w:p>
    <w:p w14:paraId="2EAA05FF" w14:textId="77777777" w:rsidR="008E33F7" w:rsidRPr="00913BB3" w:rsidRDefault="008E33F7" w:rsidP="00CC0F60">
      <w:pPr>
        <w:pStyle w:val="Heading3"/>
      </w:pPr>
      <w:bookmarkStart w:id="1279" w:name="_Toc25070706"/>
      <w:bookmarkStart w:id="1280" w:name="_Toc34388683"/>
      <w:bookmarkStart w:id="1281" w:name="_Toc34404454"/>
      <w:bookmarkStart w:id="1282" w:name="_Toc45282299"/>
      <w:bookmarkStart w:id="1283" w:name="_Toc45882685"/>
      <w:bookmarkStart w:id="1284" w:name="_Toc51951235"/>
      <w:bookmarkStart w:id="1285" w:name="_Toc59209007"/>
      <w:bookmarkStart w:id="1286" w:name="_Toc75734846"/>
      <w:bookmarkStart w:id="1287" w:name="_Toc92273938"/>
      <w:r>
        <w:t>7</w:t>
      </w:r>
      <w:r w:rsidRPr="00913BB3">
        <w:t>.</w:t>
      </w:r>
      <w:r>
        <w:t>2</w:t>
      </w:r>
      <w:r w:rsidRPr="00913BB3">
        <w:t>.1</w:t>
      </w:r>
      <w:r w:rsidRPr="00913BB3">
        <w:tab/>
      </w:r>
      <w:bookmarkEnd w:id="1268"/>
      <w:r>
        <w:t>UE policy provisioning request</w:t>
      </w:r>
      <w:bookmarkEnd w:id="1279"/>
      <w:bookmarkEnd w:id="1280"/>
      <w:bookmarkEnd w:id="1281"/>
      <w:bookmarkEnd w:id="1282"/>
      <w:bookmarkEnd w:id="1283"/>
      <w:bookmarkEnd w:id="1284"/>
      <w:bookmarkEnd w:id="1285"/>
      <w:bookmarkEnd w:id="1286"/>
      <w:bookmarkEnd w:id="1287"/>
    </w:p>
    <w:p w14:paraId="4BB4DF9A" w14:textId="77777777" w:rsidR="008E33F7" w:rsidRPr="00913BB3" w:rsidRDefault="008E33F7" w:rsidP="00CC0F60">
      <w:pPr>
        <w:pStyle w:val="Heading4"/>
        <w:rPr>
          <w:lang w:eastAsia="ko-KR"/>
        </w:rPr>
      </w:pPr>
      <w:bookmarkStart w:id="1288" w:name="_Toc20233353"/>
      <w:bookmarkStart w:id="1289" w:name="_Toc25070707"/>
      <w:bookmarkStart w:id="1290" w:name="_Toc34388684"/>
      <w:bookmarkStart w:id="1291" w:name="_Toc34404455"/>
      <w:bookmarkStart w:id="1292" w:name="_Toc45282300"/>
      <w:bookmarkStart w:id="1293" w:name="_Toc45882686"/>
      <w:bookmarkStart w:id="1294" w:name="_Toc51951236"/>
      <w:bookmarkStart w:id="1295" w:name="_Toc59209008"/>
      <w:bookmarkStart w:id="1296" w:name="_Toc75734847"/>
      <w:bookmarkStart w:id="1297" w:name="_Toc92273939"/>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8"/>
      <w:bookmarkEnd w:id="1289"/>
      <w:bookmarkEnd w:id="1290"/>
      <w:bookmarkEnd w:id="1291"/>
      <w:bookmarkEnd w:id="1292"/>
      <w:bookmarkEnd w:id="1293"/>
      <w:bookmarkEnd w:id="1294"/>
      <w:bookmarkEnd w:id="1295"/>
      <w:bookmarkEnd w:id="1296"/>
      <w:bookmarkEnd w:id="1297"/>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8" w:name="_Toc20233354"/>
      <w:bookmarkStart w:id="1299" w:name="_Toc25070708"/>
      <w:bookmarkStart w:id="1300" w:name="_Toc34388685"/>
      <w:bookmarkStart w:id="1301" w:name="_Toc34404456"/>
      <w:bookmarkStart w:id="1302" w:name="_Toc45282301"/>
      <w:bookmarkStart w:id="1303" w:name="_Toc45882687"/>
      <w:bookmarkStart w:id="1304" w:name="_Toc51951237"/>
      <w:bookmarkStart w:id="1305" w:name="_Toc59209009"/>
      <w:bookmarkStart w:id="1306" w:name="_Toc75734848"/>
      <w:bookmarkStart w:id="1307" w:name="_Toc92273940"/>
      <w:r>
        <w:t>7.2</w:t>
      </w:r>
      <w:r w:rsidRPr="00913BB3">
        <w:t>.2</w:t>
      </w:r>
      <w:r w:rsidRPr="00913BB3">
        <w:tab/>
      </w:r>
      <w:bookmarkEnd w:id="1298"/>
      <w:r>
        <w:t>UE policy provisioning reject</w:t>
      </w:r>
      <w:bookmarkEnd w:id="1299"/>
      <w:bookmarkEnd w:id="1300"/>
      <w:bookmarkEnd w:id="1301"/>
      <w:bookmarkEnd w:id="1302"/>
      <w:bookmarkEnd w:id="1303"/>
      <w:bookmarkEnd w:id="1304"/>
      <w:bookmarkEnd w:id="1305"/>
      <w:bookmarkEnd w:id="1306"/>
      <w:bookmarkEnd w:id="1307"/>
    </w:p>
    <w:p w14:paraId="60761310" w14:textId="77777777" w:rsidR="008E33F7" w:rsidRPr="00767715" w:rsidRDefault="008E33F7" w:rsidP="00CC0F60">
      <w:pPr>
        <w:pStyle w:val="Heading4"/>
        <w:rPr>
          <w:lang w:eastAsia="ko-KR"/>
        </w:rPr>
      </w:pPr>
      <w:bookmarkStart w:id="1308" w:name="_Toc20233355"/>
      <w:bookmarkStart w:id="1309" w:name="_Toc25070709"/>
      <w:bookmarkStart w:id="1310" w:name="_Toc34388686"/>
      <w:bookmarkStart w:id="1311" w:name="_Toc34404457"/>
      <w:bookmarkStart w:id="1312" w:name="_Toc45282302"/>
      <w:bookmarkStart w:id="1313" w:name="_Toc45882688"/>
      <w:bookmarkStart w:id="1314" w:name="_Toc51951238"/>
      <w:bookmarkStart w:id="1315" w:name="_Toc59209010"/>
      <w:bookmarkStart w:id="1316" w:name="_Toc75734849"/>
      <w:bookmarkStart w:id="1317" w:name="_Toc92273941"/>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8"/>
      <w:bookmarkEnd w:id="1309"/>
      <w:bookmarkEnd w:id="1310"/>
      <w:bookmarkEnd w:id="1311"/>
      <w:bookmarkEnd w:id="1312"/>
      <w:bookmarkEnd w:id="1313"/>
      <w:bookmarkEnd w:id="1314"/>
      <w:bookmarkEnd w:id="1315"/>
      <w:bookmarkEnd w:id="1316"/>
      <w:bookmarkEnd w:id="1317"/>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8" w:name="_Toc20233360"/>
    </w:p>
    <w:p w14:paraId="17FD919E" w14:textId="77777777" w:rsidR="008E33F7" w:rsidRDefault="008E33F7" w:rsidP="00CC0F60">
      <w:pPr>
        <w:pStyle w:val="Heading2"/>
      </w:pPr>
      <w:bookmarkStart w:id="1319" w:name="_Toc25070710"/>
      <w:bookmarkStart w:id="1320" w:name="_Toc34388687"/>
      <w:bookmarkStart w:id="1321" w:name="_Toc34404458"/>
      <w:bookmarkStart w:id="1322" w:name="_Toc45282303"/>
      <w:bookmarkStart w:id="1323" w:name="_Toc45882689"/>
      <w:bookmarkStart w:id="1324" w:name="_Toc51951239"/>
      <w:bookmarkStart w:id="1325" w:name="_Toc59209011"/>
      <w:bookmarkStart w:id="1326" w:name="_Toc75734850"/>
      <w:bookmarkStart w:id="1327" w:name="_Toc92273942"/>
      <w:r>
        <w:t>7.3</w:t>
      </w:r>
      <w:r>
        <w:tab/>
      </w:r>
      <w:r>
        <w:rPr>
          <w:noProof/>
          <w:lang w:val="en-US"/>
        </w:rPr>
        <w:t xml:space="preserve">V2X communication over </w:t>
      </w:r>
      <w:r>
        <w:t>PC5 signalling messages</w:t>
      </w:r>
      <w:bookmarkEnd w:id="1319"/>
      <w:bookmarkEnd w:id="1320"/>
      <w:bookmarkEnd w:id="1321"/>
      <w:bookmarkEnd w:id="1322"/>
      <w:bookmarkEnd w:id="1323"/>
      <w:bookmarkEnd w:id="1324"/>
      <w:bookmarkEnd w:id="1325"/>
      <w:bookmarkEnd w:id="1326"/>
      <w:bookmarkEnd w:id="1327"/>
    </w:p>
    <w:p w14:paraId="75C80F85" w14:textId="77777777" w:rsidR="008E33F7" w:rsidRPr="00742FAE" w:rsidRDefault="008E33F7" w:rsidP="00CC0F60">
      <w:pPr>
        <w:pStyle w:val="Heading3"/>
      </w:pPr>
      <w:bookmarkStart w:id="1328" w:name="_Toc525231348"/>
      <w:bookmarkStart w:id="1329" w:name="_Toc25070711"/>
      <w:bookmarkStart w:id="1330" w:name="_Toc34388688"/>
      <w:bookmarkStart w:id="1331" w:name="_Toc34404459"/>
      <w:bookmarkStart w:id="1332" w:name="_Toc45282304"/>
      <w:bookmarkStart w:id="1333" w:name="_Toc45882690"/>
      <w:bookmarkStart w:id="1334" w:name="_Toc51951240"/>
      <w:bookmarkStart w:id="1335" w:name="_Toc59209012"/>
      <w:bookmarkStart w:id="1336" w:name="_Toc75734851"/>
      <w:bookmarkStart w:id="1337" w:name="_Toc92273943"/>
      <w:r>
        <w:t>7.3.1</w:t>
      </w:r>
      <w:r>
        <w:tab/>
        <w:t>Direct link establishment request</w:t>
      </w:r>
      <w:bookmarkEnd w:id="1328"/>
      <w:bookmarkEnd w:id="1329"/>
      <w:bookmarkEnd w:id="1330"/>
      <w:bookmarkEnd w:id="1331"/>
      <w:bookmarkEnd w:id="1332"/>
      <w:bookmarkEnd w:id="1333"/>
      <w:bookmarkEnd w:id="1334"/>
      <w:bookmarkEnd w:id="1335"/>
      <w:bookmarkEnd w:id="1336"/>
      <w:bookmarkEnd w:id="1337"/>
    </w:p>
    <w:p w14:paraId="17085934" w14:textId="77777777" w:rsidR="008E33F7" w:rsidRPr="00742FAE" w:rsidRDefault="008E33F7" w:rsidP="00CC0F60">
      <w:pPr>
        <w:pStyle w:val="Heading4"/>
      </w:pPr>
      <w:bookmarkStart w:id="1338" w:name="_Toc525231349"/>
      <w:bookmarkStart w:id="1339" w:name="_Toc25070712"/>
      <w:bookmarkStart w:id="1340" w:name="_Toc34388689"/>
      <w:bookmarkStart w:id="1341" w:name="_Toc34404460"/>
      <w:bookmarkStart w:id="1342" w:name="_Toc45282305"/>
      <w:bookmarkStart w:id="1343" w:name="_Toc45882691"/>
      <w:bookmarkStart w:id="1344" w:name="_Toc51951241"/>
      <w:bookmarkStart w:id="1345" w:name="_Toc59209013"/>
      <w:bookmarkStart w:id="1346" w:name="_Toc75734852"/>
      <w:bookmarkStart w:id="1347" w:name="_Toc92273944"/>
      <w:r>
        <w:t>7.3.1</w:t>
      </w:r>
      <w:r w:rsidRPr="00742FAE">
        <w:t>.1</w:t>
      </w:r>
      <w:r w:rsidRPr="00742FAE">
        <w:tab/>
        <w:t>Message definition</w:t>
      </w:r>
      <w:bookmarkEnd w:id="1338"/>
      <w:bookmarkEnd w:id="1339"/>
      <w:bookmarkEnd w:id="1340"/>
      <w:bookmarkEnd w:id="1341"/>
      <w:bookmarkEnd w:id="1342"/>
      <w:bookmarkEnd w:id="1343"/>
      <w:bookmarkEnd w:id="1344"/>
      <w:bookmarkEnd w:id="1345"/>
      <w:bookmarkEnd w:id="1346"/>
      <w:bookmarkEnd w:id="1347"/>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8" w:name="_MCCTEMPBM_CRPT07900001___7"/>
            <w:r>
              <w:rPr>
                <w:rFonts w:ascii="Arial" w:hAnsi="Arial" w:cs="Arial"/>
                <w:sz w:val="18"/>
                <w:szCs w:val="18"/>
                <w:lang w:eastAsia="x-none"/>
              </w:rPr>
              <w:t>UE PC5 unicast signalling security policy</w:t>
            </w:r>
          </w:p>
          <w:bookmarkEnd w:id="1348"/>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9" w:name="_MCCTEMPBM_CRPT07900002___7"/>
            <w:r>
              <w:rPr>
                <w:rFonts w:ascii="Arial" w:hAnsi="Arial"/>
                <w:sz w:val="18"/>
                <w:lang w:eastAsia="x-none"/>
              </w:rPr>
              <w:t>74</w:t>
            </w:r>
            <w:bookmarkEnd w:id="1349"/>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50" w:name="_MCCTEMPBM_CRPT07900003___7"/>
            <w:r>
              <w:rPr>
                <w:rFonts w:ascii="Arial" w:hAnsi="Arial"/>
                <w:sz w:val="18"/>
                <w:lang w:eastAsia="x-none"/>
              </w:rPr>
              <w:t>53</w:t>
            </w:r>
            <w:bookmarkEnd w:id="1350"/>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8E33F7"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77777777" w:rsidR="008E33F7" w:rsidRDefault="008E33F7" w:rsidP="008E33F7">
            <w:pPr>
              <w:keepNext/>
              <w:keepLines/>
              <w:spacing w:after="0"/>
              <w:rPr>
                <w:rFonts w:ascii="Arial" w:hAnsi="Arial"/>
                <w:sz w:val="18"/>
                <w:lang w:eastAsia="x-none"/>
              </w:rPr>
            </w:pPr>
            <w:bookmarkStart w:id="1351" w:name="_MCCTEMPBM_CRPT07900004___7"/>
            <w:r>
              <w:rPr>
                <w:rFonts w:ascii="Arial" w:hAnsi="Arial"/>
                <w:sz w:val="18"/>
                <w:lang w:eastAsia="x-none"/>
              </w:rPr>
              <w:t>54</w:t>
            </w:r>
            <w:bookmarkEnd w:id="1351"/>
          </w:p>
        </w:tc>
        <w:tc>
          <w:tcPr>
            <w:tcW w:w="2837" w:type="dxa"/>
            <w:tcBorders>
              <w:top w:val="single" w:sz="6" w:space="0" w:color="000000"/>
              <w:left w:val="single" w:sz="6" w:space="0" w:color="000000"/>
              <w:bottom w:val="single" w:sz="6" w:space="0" w:color="000000"/>
              <w:right w:val="single" w:sz="6" w:space="0" w:color="000000"/>
            </w:tcBorders>
          </w:tcPr>
          <w:p w14:paraId="1ECD2125" w14:textId="77777777" w:rsidR="008E33F7" w:rsidDel="00CA05F0" w:rsidRDefault="008E33F7" w:rsidP="008E33F7">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E7D5CE3" w14:textId="77777777" w:rsidR="008E33F7" w:rsidRDefault="008E33F7" w:rsidP="008E33F7">
            <w:pPr>
              <w:keepNext/>
              <w:keepLines/>
              <w:spacing w:after="0"/>
              <w:rPr>
                <w:rFonts w:ascii="Arial" w:hAnsi="Arial" w:cs="Arial"/>
                <w:sz w:val="18"/>
                <w:szCs w:val="18"/>
              </w:rPr>
            </w:pPr>
            <w:bookmarkStart w:id="1352" w:name="_MCCTEMPBM_CRPT07900005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2"/>
          <w:p w14:paraId="6A613F23" w14:textId="77777777" w:rsidR="008E33F7" w:rsidRDefault="008E33F7" w:rsidP="008E33F7">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77777777" w:rsidR="008E33F7" w:rsidRPr="00DF0404" w:rsidDel="00541A73"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77777777" w:rsidR="008E33F7" w:rsidRPr="00DF0404" w:rsidDel="00AC1A2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77777777" w:rsidR="008E33F7" w:rsidRPr="00DF0404" w:rsidDel="00AC1A27" w:rsidRDefault="008E33F7" w:rsidP="008E33F7">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3" w:name="_Toc34388690"/>
      <w:bookmarkStart w:id="1354" w:name="_Toc34404461"/>
      <w:bookmarkStart w:id="1355" w:name="_Toc45282306"/>
      <w:bookmarkStart w:id="1356" w:name="_Toc45882692"/>
      <w:bookmarkStart w:id="1357" w:name="_Toc51951242"/>
      <w:bookmarkStart w:id="1358" w:name="_Toc59209014"/>
      <w:bookmarkStart w:id="1359" w:name="_Toc75734853"/>
      <w:bookmarkStart w:id="1360" w:name="_Toc25070713"/>
      <w:bookmarkStart w:id="1361" w:name="_Toc92273945"/>
      <w:r>
        <w:t>7.3.1</w:t>
      </w:r>
      <w:r w:rsidRPr="00742FAE">
        <w:t>.</w:t>
      </w:r>
      <w:r>
        <w:t>2</w:t>
      </w:r>
      <w:r w:rsidRPr="00742FAE">
        <w:tab/>
      </w:r>
      <w:r>
        <w:t>Target user info</w:t>
      </w:r>
      <w:bookmarkEnd w:id="1353"/>
      <w:bookmarkEnd w:id="1354"/>
      <w:bookmarkEnd w:id="1355"/>
      <w:bookmarkEnd w:id="1356"/>
      <w:bookmarkEnd w:id="1357"/>
      <w:bookmarkEnd w:id="1358"/>
      <w:bookmarkEnd w:id="1359"/>
      <w:bookmarkEnd w:id="1361"/>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2" w:name="_Toc45282307"/>
      <w:bookmarkStart w:id="1363" w:name="_Toc45882693"/>
      <w:bookmarkStart w:id="1364" w:name="_Toc51951243"/>
      <w:bookmarkStart w:id="1365" w:name="_Toc59209015"/>
      <w:bookmarkStart w:id="1366" w:name="_Toc75734854"/>
      <w:bookmarkStart w:id="1367" w:name="_Toc34388691"/>
      <w:bookmarkStart w:id="1368" w:name="_Toc34404462"/>
      <w:bookmarkStart w:id="1369" w:name="_Toc92273946"/>
      <w:r>
        <w:lastRenderedPageBreak/>
        <w:t>7.3.1.3</w:t>
      </w:r>
      <w:r>
        <w:tab/>
        <w:t>Key establishment information container</w:t>
      </w:r>
      <w:bookmarkEnd w:id="1362"/>
      <w:bookmarkEnd w:id="1363"/>
      <w:bookmarkEnd w:id="1364"/>
      <w:bookmarkEnd w:id="1365"/>
      <w:bookmarkEnd w:id="1366"/>
      <w:bookmarkEnd w:id="1369"/>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70" w:name="_Toc45282308"/>
      <w:bookmarkStart w:id="1371" w:name="_Toc45882694"/>
      <w:bookmarkStart w:id="1372" w:name="_Toc51951244"/>
      <w:bookmarkStart w:id="1373" w:name="_Toc59209016"/>
      <w:bookmarkStart w:id="1374" w:name="_Toc75734855"/>
      <w:bookmarkStart w:id="1375" w:name="_Toc92273947"/>
      <w:r>
        <w:t>7.3.1.4</w:t>
      </w:r>
      <w:r>
        <w:tab/>
        <w:t>Nonce_1</w:t>
      </w:r>
      <w:bookmarkEnd w:id="1370"/>
      <w:bookmarkEnd w:id="1371"/>
      <w:bookmarkEnd w:id="1372"/>
      <w:bookmarkEnd w:id="1373"/>
      <w:bookmarkEnd w:id="1374"/>
      <w:bookmarkEnd w:id="1375"/>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0CE65CF" w14:textId="77777777" w:rsidR="008E33F7" w:rsidRDefault="008E33F7" w:rsidP="00CC0F60">
      <w:pPr>
        <w:pStyle w:val="Heading4"/>
        <w:rPr>
          <w:rFonts w:cs="Arial"/>
          <w:szCs w:val="18"/>
        </w:rPr>
      </w:pPr>
      <w:bookmarkStart w:id="1376" w:name="_Toc45282309"/>
      <w:bookmarkStart w:id="1377" w:name="_Toc45882695"/>
      <w:bookmarkStart w:id="1378" w:name="_Toc51951245"/>
      <w:bookmarkStart w:id="1379" w:name="_Toc59209017"/>
      <w:bookmarkStart w:id="1380" w:name="_Toc75734856"/>
      <w:bookmarkStart w:id="1381" w:name="_Toc92273948"/>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6"/>
      <w:bookmarkEnd w:id="1377"/>
      <w:bookmarkEnd w:id="1378"/>
      <w:bookmarkEnd w:id="1379"/>
      <w:bookmarkEnd w:id="1380"/>
      <w:bookmarkEnd w:id="1381"/>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2" w:name="_Toc45282310"/>
      <w:bookmarkStart w:id="1383" w:name="_Toc45882696"/>
      <w:bookmarkStart w:id="1384" w:name="_Toc51951246"/>
      <w:bookmarkStart w:id="1385" w:name="_Toc59209018"/>
      <w:bookmarkStart w:id="1386" w:name="_Toc75734857"/>
      <w:bookmarkStart w:id="1387" w:name="_Toc92273949"/>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2"/>
      <w:bookmarkEnd w:id="1383"/>
      <w:bookmarkEnd w:id="1384"/>
      <w:bookmarkEnd w:id="1385"/>
      <w:bookmarkEnd w:id="1386"/>
      <w:bookmarkEnd w:id="1387"/>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8" w:name="_Toc45282311"/>
      <w:bookmarkStart w:id="1389" w:name="_Toc45882697"/>
      <w:bookmarkStart w:id="1390" w:name="_Toc51951247"/>
      <w:bookmarkStart w:id="1391" w:name="_Toc59209019"/>
      <w:bookmarkStart w:id="1392" w:name="_Toc75734858"/>
      <w:bookmarkStart w:id="1393" w:name="_Toc92273950"/>
      <w:r>
        <w:t>7.3.2</w:t>
      </w:r>
      <w:r>
        <w:tab/>
        <w:t>Direct link establishment accept</w:t>
      </w:r>
      <w:bookmarkEnd w:id="1360"/>
      <w:bookmarkEnd w:id="1367"/>
      <w:bookmarkEnd w:id="1368"/>
      <w:bookmarkEnd w:id="1388"/>
      <w:bookmarkEnd w:id="1389"/>
      <w:bookmarkEnd w:id="1390"/>
      <w:bookmarkEnd w:id="1391"/>
      <w:bookmarkEnd w:id="1392"/>
      <w:bookmarkEnd w:id="1393"/>
    </w:p>
    <w:p w14:paraId="442156EC" w14:textId="77777777" w:rsidR="008E33F7" w:rsidRPr="00742FAE" w:rsidRDefault="008E33F7" w:rsidP="00CC0F60">
      <w:pPr>
        <w:pStyle w:val="Heading4"/>
      </w:pPr>
      <w:bookmarkStart w:id="1394" w:name="_Toc25070714"/>
      <w:bookmarkStart w:id="1395" w:name="_Toc34388692"/>
      <w:bookmarkStart w:id="1396" w:name="_Toc34404463"/>
      <w:bookmarkStart w:id="1397" w:name="_Toc45282312"/>
      <w:bookmarkStart w:id="1398" w:name="_Toc45882698"/>
      <w:bookmarkStart w:id="1399" w:name="_Toc51951248"/>
      <w:bookmarkStart w:id="1400" w:name="_Toc59209020"/>
      <w:bookmarkStart w:id="1401" w:name="_Toc75734859"/>
      <w:bookmarkStart w:id="1402" w:name="_Toc92273951"/>
      <w:r>
        <w:t>7.3.2</w:t>
      </w:r>
      <w:r w:rsidRPr="00742FAE">
        <w:t>.1</w:t>
      </w:r>
      <w:r w:rsidRPr="00742FAE">
        <w:tab/>
        <w:t>Message definition</w:t>
      </w:r>
      <w:bookmarkEnd w:id="1394"/>
      <w:bookmarkEnd w:id="1395"/>
      <w:bookmarkEnd w:id="1396"/>
      <w:bookmarkEnd w:id="1397"/>
      <w:bookmarkEnd w:id="1398"/>
      <w:bookmarkEnd w:id="1399"/>
      <w:bookmarkEnd w:id="1400"/>
      <w:bookmarkEnd w:id="1401"/>
      <w:bookmarkEnd w:id="1402"/>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3" w:name="_MCCTEMPBM_CRPT07900006___7"/>
            <w:bookmarkEnd w:id="1403"/>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4" w:name="_MCCTEMPBM_CRPT07900007___7"/>
            <w:bookmarkEnd w:id="1404"/>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5" w:name="_Toc59209021"/>
      <w:bookmarkStart w:id="1406" w:name="_Toc75734860"/>
      <w:bookmarkStart w:id="1407" w:name="_Toc34388693"/>
      <w:bookmarkStart w:id="1408" w:name="_Toc34404464"/>
      <w:bookmarkStart w:id="1409" w:name="_Toc45282313"/>
      <w:bookmarkStart w:id="1410" w:name="_Toc45882699"/>
      <w:bookmarkStart w:id="1411" w:name="_Toc51951249"/>
      <w:bookmarkStart w:id="1412" w:name="_Toc525231359"/>
      <w:bookmarkStart w:id="1413" w:name="_Toc25070715"/>
      <w:bookmarkStart w:id="1414" w:name="_Toc92273952"/>
      <w:r>
        <w:t>7.3.2</w:t>
      </w:r>
      <w:r w:rsidRPr="00742FAE">
        <w:t>.</w:t>
      </w:r>
      <w:r>
        <w:t>2</w:t>
      </w:r>
      <w:r w:rsidRPr="00742FAE">
        <w:tab/>
      </w:r>
      <w:r>
        <w:t>IP address configuration</w:t>
      </w:r>
      <w:bookmarkEnd w:id="1405"/>
      <w:bookmarkEnd w:id="1406"/>
      <w:bookmarkEnd w:id="1414"/>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5" w:name="_Toc59209022"/>
      <w:bookmarkStart w:id="1416" w:name="_Toc75734861"/>
      <w:bookmarkStart w:id="1417" w:name="_Toc92273953"/>
      <w:r>
        <w:t>7.3.2</w:t>
      </w:r>
      <w:r w:rsidRPr="00742FAE">
        <w:t>.</w:t>
      </w:r>
      <w:r>
        <w:t>3</w:t>
      </w:r>
      <w:r w:rsidRPr="00742FAE">
        <w:tab/>
      </w:r>
      <w:r>
        <w:t>Link local IPv6 address</w:t>
      </w:r>
      <w:bookmarkEnd w:id="1415"/>
      <w:bookmarkEnd w:id="1416"/>
      <w:bookmarkEnd w:id="1417"/>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8" w:name="_Toc59209023"/>
      <w:bookmarkStart w:id="1419" w:name="_Toc75734862"/>
      <w:bookmarkStart w:id="1420" w:name="_Toc92273954"/>
      <w:r>
        <w:rPr>
          <w:rFonts w:eastAsia="SimSun" w:hint="eastAsia"/>
          <w:lang w:val="en-US" w:eastAsia="zh-CN"/>
        </w:rPr>
        <w:lastRenderedPageBreak/>
        <w:t>7</w:t>
      </w:r>
      <w:r>
        <w:t>.</w:t>
      </w:r>
      <w:r>
        <w:rPr>
          <w:rFonts w:eastAsia="SimSun" w:hint="eastAsia"/>
          <w:lang w:val="en-US" w:eastAsia="zh-CN"/>
        </w:rPr>
        <w:t>3</w:t>
      </w:r>
      <w:r>
        <w:t>.3</w:t>
      </w:r>
      <w:r>
        <w:tab/>
        <w:t>Void</w:t>
      </w:r>
      <w:bookmarkEnd w:id="1418"/>
      <w:bookmarkEnd w:id="1419"/>
      <w:bookmarkEnd w:id="1420"/>
    </w:p>
    <w:p w14:paraId="1F47435E" w14:textId="77777777" w:rsidR="008E33F7" w:rsidRDefault="008E33F7" w:rsidP="00CC0F60">
      <w:pPr>
        <w:pStyle w:val="Heading3"/>
      </w:pPr>
      <w:bookmarkStart w:id="1421" w:name="_Toc59209024"/>
      <w:bookmarkStart w:id="1422" w:name="_Toc75734863"/>
      <w:bookmarkStart w:id="1423" w:name="_Toc92273955"/>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7"/>
      <w:bookmarkEnd w:id="1408"/>
      <w:bookmarkEnd w:id="1409"/>
      <w:bookmarkEnd w:id="1410"/>
      <w:bookmarkEnd w:id="1411"/>
      <w:bookmarkEnd w:id="1421"/>
      <w:bookmarkEnd w:id="1422"/>
      <w:bookmarkEnd w:id="1423"/>
    </w:p>
    <w:p w14:paraId="0BF02D97" w14:textId="77777777" w:rsidR="008E33F7" w:rsidRDefault="008E33F7" w:rsidP="00CC0F60">
      <w:pPr>
        <w:pStyle w:val="Heading4"/>
      </w:pPr>
      <w:bookmarkStart w:id="1424" w:name="_Toc34388694"/>
      <w:bookmarkStart w:id="1425" w:name="_Toc34404465"/>
      <w:bookmarkStart w:id="1426" w:name="_Toc45282314"/>
      <w:bookmarkStart w:id="1427" w:name="_Toc45882700"/>
      <w:bookmarkStart w:id="1428" w:name="_Toc51951250"/>
      <w:bookmarkStart w:id="1429" w:name="_Toc59209025"/>
      <w:bookmarkStart w:id="1430" w:name="_Toc75734864"/>
      <w:bookmarkStart w:id="1431" w:name="_Toc92273956"/>
      <w:r>
        <w:rPr>
          <w:rFonts w:eastAsia="SimSun" w:hint="eastAsia"/>
          <w:lang w:val="en-US" w:eastAsia="zh-CN"/>
        </w:rPr>
        <w:t>7</w:t>
      </w:r>
      <w:r>
        <w:t>.</w:t>
      </w:r>
      <w:r>
        <w:rPr>
          <w:rFonts w:eastAsia="SimSun" w:hint="eastAsia"/>
          <w:lang w:val="en-US" w:eastAsia="zh-CN"/>
        </w:rPr>
        <w:t>3</w:t>
      </w:r>
      <w:r>
        <w:t>.4.1</w:t>
      </w:r>
      <w:r>
        <w:tab/>
        <w:t>Message definition</w:t>
      </w:r>
      <w:bookmarkEnd w:id="1424"/>
      <w:bookmarkEnd w:id="1425"/>
      <w:bookmarkEnd w:id="1426"/>
      <w:bookmarkEnd w:id="1427"/>
      <w:bookmarkEnd w:id="1428"/>
      <w:bookmarkEnd w:id="1429"/>
      <w:bookmarkEnd w:id="1430"/>
      <w:bookmarkEnd w:id="1431"/>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2" w:name="_Toc34388695"/>
      <w:bookmarkStart w:id="1433" w:name="_Toc34404466"/>
      <w:bookmarkStart w:id="1434" w:name="_Toc45282315"/>
      <w:bookmarkStart w:id="1435" w:name="_Toc45882701"/>
      <w:bookmarkStart w:id="1436" w:name="_Toc51951251"/>
      <w:bookmarkStart w:id="1437" w:name="_Toc59209026"/>
      <w:bookmarkStart w:id="1438" w:name="_Toc75734865"/>
      <w:bookmarkStart w:id="1439" w:name="_Toc92273957"/>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2"/>
      <w:bookmarkEnd w:id="1433"/>
      <w:bookmarkEnd w:id="1434"/>
      <w:bookmarkEnd w:id="1435"/>
      <w:bookmarkEnd w:id="1436"/>
      <w:bookmarkEnd w:id="1437"/>
      <w:bookmarkEnd w:id="1438"/>
      <w:bookmarkEnd w:id="1439"/>
    </w:p>
    <w:p w14:paraId="3DD6F073" w14:textId="77777777" w:rsidR="008E33F7" w:rsidRDefault="008E33F7" w:rsidP="00CC0F60">
      <w:pPr>
        <w:pStyle w:val="Heading4"/>
      </w:pPr>
      <w:bookmarkStart w:id="1440" w:name="_Toc34388696"/>
      <w:bookmarkStart w:id="1441" w:name="_Toc34404467"/>
      <w:bookmarkStart w:id="1442" w:name="_Toc45282316"/>
      <w:bookmarkStart w:id="1443" w:name="_Toc45882702"/>
      <w:bookmarkStart w:id="1444" w:name="_Toc51951252"/>
      <w:bookmarkStart w:id="1445" w:name="_Toc59209027"/>
      <w:bookmarkStart w:id="1446" w:name="_Toc75734866"/>
      <w:bookmarkStart w:id="1447" w:name="_Toc92273958"/>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40"/>
      <w:bookmarkEnd w:id="1441"/>
      <w:bookmarkEnd w:id="1442"/>
      <w:bookmarkEnd w:id="1443"/>
      <w:bookmarkEnd w:id="1444"/>
      <w:bookmarkEnd w:id="1445"/>
      <w:bookmarkEnd w:id="1446"/>
      <w:bookmarkEnd w:id="1447"/>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8" w:name="_Toc59209028"/>
      <w:bookmarkStart w:id="1449" w:name="_Toc75734867"/>
      <w:bookmarkStart w:id="1450" w:name="_Toc34388697"/>
      <w:bookmarkStart w:id="1451" w:name="_Toc34404468"/>
      <w:bookmarkStart w:id="1452" w:name="_Toc45282317"/>
      <w:bookmarkStart w:id="1453" w:name="_Toc45882703"/>
      <w:bookmarkStart w:id="1454" w:name="_Toc51951253"/>
      <w:bookmarkStart w:id="1455" w:name="_Toc92273959"/>
      <w:r>
        <w:t>7.3.5</w:t>
      </w:r>
      <w:r w:rsidRPr="00742FAE">
        <w:t>.</w:t>
      </w:r>
      <w:r>
        <w:t>2</w:t>
      </w:r>
      <w:r w:rsidRPr="00742FAE">
        <w:tab/>
      </w:r>
      <w:r w:rsidRPr="00C351A8">
        <w:t>QoS flow descriptions</w:t>
      </w:r>
      <w:bookmarkEnd w:id="1448"/>
      <w:bookmarkEnd w:id="1449"/>
      <w:bookmarkEnd w:id="1455"/>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6" w:name="_Toc59209029"/>
      <w:bookmarkStart w:id="1457" w:name="_Toc75734868"/>
      <w:bookmarkStart w:id="1458" w:name="_Toc92273960"/>
      <w:r>
        <w:rPr>
          <w:rFonts w:hint="eastAsia"/>
          <w:lang w:val="en-US" w:eastAsia="zh-CN"/>
        </w:rPr>
        <w:lastRenderedPageBreak/>
        <w:t>7</w:t>
      </w:r>
      <w:r>
        <w:t>.</w:t>
      </w:r>
      <w:r>
        <w:rPr>
          <w:rFonts w:hint="eastAsia"/>
          <w:lang w:val="en-US" w:eastAsia="zh-CN"/>
        </w:rPr>
        <w:t>3</w:t>
      </w:r>
      <w:r>
        <w:t>.6</w:t>
      </w:r>
      <w:r>
        <w:tab/>
      </w:r>
      <w:bookmarkEnd w:id="1412"/>
      <w:r>
        <w:t xml:space="preserve">Direct link </w:t>
      </w:r>
      <w:r>
        <w:rPr>
          <w:rFonts w:hint="eastAsia"/>
          <w:lang w:val="en-US" w:eastAsia="zh-CN"/>
        </w:rPr>
        <w:t>release</w:t>
      </w:r>
      <w:r>
        <w:t xml:space="preserve"> request</w:t>
      </w:r>
      <w:bookmarkEnd w:id="1450"/>
      <w:bookmarkEnd w:id="1451"/>
      <w:bookmarkEnd w:id="1452"/>
      <w:bookmarkEnd w:id="1453"/>
      <w:bookmarkEnd w:id="1454"/>
      <w:bookmarkEnd w:id="1456"/>
      <w:bookmarkEnd w:id="1457"/>
      <w:bookmarkEnd w:id="1458"/>
    </w:p>
    <w:p w14:paraId="0612B43C" w14:textId="77777777" w:rsidR="008E33F7" w:rsidRDefault="008E33F7" w:rsidP="00CC0F60">
      <w:pPr>
        <w:pStyle w:val="Heading4"/>
      </w:pPr>
      <w:bookmarkStart w:id="1459" w:name="_Toc525231360"/>
      <w:bookmarkStart w:id="1460" w:name="_Toc34388698"/>
      <w:bookmarkStart w:id="1461" w:name="_Toc34404469"/>
      <w:bookmarkStart w:id="1462" w:name="_Toc45282318"/>
      <w:bookmarkStart w:id="1463" w:name="_Toc45882704"/>
      <w:bookmarkStart w:id="1464" w:name="_Toc51951254"/>
      <w:bookmarkStart w:id="1465" w:name="_Toc59209030"/>
      <w:bookmarkStart w:id="1466" w:name="_Toc75734869"/>
      <w:bookmarkStart w:id="1467" w:name="_Toc92273961"/>
      <w:r>
        <w:rPr>
          <w:rFonts w:hint="eastAsia"/>
          <w:lang w:val="en-US" w:eastAsia="zh-CN"/>
        </w:rPr>
        <w:t>7</w:t>
      </w:r>
      <w:r>
        <w:t>.</w:t>
      </w:r>
      <w:r>
        <w:rPr>
          <w:rFonts w:hint="eastAsia"/>
          <w:lang w:val="en-US" w:eastAsia="zh-CN"/>
        </w:rPr>
        <w:t>3</w:t>
      </w:r>
      <w:r>
        <w:t>.6.1</w:t>
      </w:r>
      <w:r>
        <w:tab/>
        <w:t>Message definition</w:t>
      </w:r>
      <w:bookmarkEnd w:id="1459"/>
      <w:bookmarkEnd w:id="1460"/>
      <w:bookmarkEnd w:id="1461"/>
      <w:bookmarkEnd w:id="1462"/>
      <w:bookmarkEnd w:id="1463"/>
      <w:bookmarkEnd w:id="1464"/>
      <w:bookmarkEnd w:id="1465"/>
      <w:bookmarkEnd w:id="1466"/>
      <w:bookmarkEnd w:id="1467"/>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1C1F95B1" w14:textId="77777777" w:rsidR="008E33F7" w:rsidRDefault="008E33F7" w:rsidP="008E33F7">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14:paraId="701E3F1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E777A" w14:textId="77777777" w:rsidR="008E33F7" w:rsidRDefault="008E33F7" w:rsidP="008E33F7">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FA446E" w14:textId="77777777" w:rsidR="008E33F7" w:rsidRDefault="008E33F7" w:rsidP="008E33F7">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202A40" w14:textId="77777777" w:rsidR="008E33F7" w:rsidRDefault="008E33F7" w:rsidP="008E33F7">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0018E27" w14:textId="77777777" w:rsidR="008E33F7" w:rsidRDefault="008E33F7" w:rsidP="008E33F7">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46B72AC9" w14:textId="77777777" w:rsidR="008E33F7" w:rsidRDefault="008E33F7" w:rsidP="008E33F7">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7BF138D5" w14:textId="77777777" w:rsidR="008E33F7" w:rsidRDefault="008E33F7" w:rsidP="008E33F7">
            <w:pPr>
              <w:pStyle w:val="TAC"/>
            </w:pPr>
            <w:r>
              <w:t>Length</w:t>
            </w:r>
          </w:p>
        </w:tc>
      </w:tr>
      <w:tr w:rsidR="008E33F7" w14:paraId="14448E5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704A2"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9AC5E" w14:textId="77777777" w:rsidR="008E33F7" w:rsidRDefault="008E33F7" w:rsidP="008E33F7">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3C6731C" w14:textId="77777777" w:rsidR="008E33F7" w:rsidRDefault="008E33F7" w:rsidP="008E33F7">
            <w:pPr>
              <w:pStyle w:val="TAL"/>
              <w:rPr>
                <w:lang w:eastAsia="ja-JP"/>
              </w:rPr>
            </w:pPr>
            <w:r>
              <w:rPr>
                <w:lang w:eastAsia="ja-JP"/>
              </w:rPr>
              <w:t>PC5</w:t>
            </w:r>
            <w:r w:rsidRPr="0081530C">
              <w:rPr>
                <w:lang w:eastAsia="ja-JP"/>
              </w:rPr>
              <w:t xml:space="preserve"> signalling message type</w:t>
            </w:r>
          </w:p>
          <w:p w14:paraId="6F3AAE4B"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93D6B22"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43C2CF"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952F4E" w14:textId="77777777" w:rsidR="008E33F7" w:rsidRDefault="008E33F7" w:rsidP="008E33F7">
            <w:pPr>
              <w:pStyle w:val="TAC"/>
            </w:pPr>
            <w:r>
              <w:t>1</w:t>
            </w:r>
          </w:p>
        </w:tc>
      </w:tr>
      <w:tr w:rsidR="008E33F7" w14:paraId="54E729F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572A1"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B47DB" w14:textId="77777777" w:rsidR="008E33F7" w:rsidRDefault="008E33F7" w:rsidP="008E33F7">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606D54" w14:textId="77777777" w:rsidR="008E33F7" w:rsidRDefault="008E33F7" w:rsidP="008E33F7">
            <w:pPr>
              <w:pStyle w:val="TAL"/>
              <w:rPr>
                <w:lang w:eastAsia="ja-JP"/>
              </w:rPr>
            </w:pPr>
            <w:r>
              <w:rPr>
                <w:lang w:eastAsia="ja-JP"/>
              </w:rPr>
              <w:t>Sequence number</w:t>
            </w:r>
          </w:p>
          <w:p w14:paraId="1B4F2861"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6CCC444"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9232E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B8A036" w14:textId="77777777" w:rsidR="008E33F7" w:rsidRDefault="008E33F7" w:rsidP="008E33F7">
            <w:pPr>
              <w:pStyle w:val="TAC"/>
            </w:pPr>
            <w:r>
              <w:t>1</w:t>
            </w:r>
          </w:p>
        </w:tc>
      </w:tr>
      <w:tr w:rsidR="008E33F7" w14:paraId="256DFEE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17CE3"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60E4FC" w14:textId="77777777" w:rsidR="008E33F7" w:rsidRDefault="008E33F7" w:rsidP="008E33F7">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A3D6D31" w14:textId="77777777" w:rsidR="008E33F7" w:rsidRDefault="008E33F7" w:rsidP="008E33F7">
            <w:pPr>
              <w:pStyle w:val="TAL"/>
              <w:rPr>
                <w:lang w:eastAsia="ja-JP"/>
              </w:rPr>
            </w:pPr>
            <w:r w:rsidRPr="002D5673">
              <w:rPr>
                <w:lang w:eastAsia="ja-JP"/>
              </w:rPr>
              <w:t>PC5</w:t>
            </w:r>
            <w:r>
              <w:rPr>
                <w:lang w:eastAsia="ja-JP"/>
              </w:rPr>
              <w:t xml:space="preserve"> signalling protocol cause</w:t>
            </w:r>
          </w:p>
          <w:p w14:paraId="4192BBE1" w14:textId="77777777" w:rsidR="008E33F7" w:rsidRPr="00073DEF"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53E80BA"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DD3F2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CD98DB" w14:textId="77777777" w:rsidR="008E33F7" w:rsidRDefault="008E33F7" w:rsidP="008E33F7">
            <w:pPr>
              <w:pStyle w:val="TAC"/>
            </w:pPr>
            <w:r>
              <w:t>1</w:t>
            </w:r>
          </w:p>
        </w:tc>
      </w:tr>
      <w:tr w:rsidR="008E33F7" w14:paraId="1BC7A13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8826B"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0FF394" w14:textId="77777777" w:rsidR="008E33F7" w:rsidRPr="002D5673" w:rsidRDefault="008E33F7" w:rsidP="008E33F7">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7002ACA" w14:textId="77777777" w:rsidR="008E33F7" w:rsidRDefault="008E33F7" w:rsidP="008E33F7">
            <w:pPr>
              <w:pStyle w:val="TAL"/>
              <w:rPr>
                <w:lang w:eastAsia="ja-JP"/>
              </w:rPr>
            </w:pPr>
            <w:r>
              <w:rPr>
                <w:lang w:eastAsia="ja-JP"/>
              </w:rPr>
              <w:t>MSB of K</w:t>
            </w:r>
            <w:r w:rsidRPr="00073DEF">
              <w:rPr>
                <w:lang w:eastAsia="ja-JP"/>
              </w:rPr>
              <w:t xml:space="preserve">NRP </w:t>
            </w:r>
            <w:r>
              <w:rPr>
                <w:lang w:eastAsia="ja-JP"/>
              </w:rPr>
              <w:t>ID</w:t>
            </w:r>
          </w:p>
          <w:p w14:paraId="1C765FCD" w14:textId="77777777" w:rsidR="008E33F7" w:rsidRPr="002D5673" w:rsidRDefault="008E33F7" w:rsidP="008E33F7">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445FBD7" w14:textId="77777777" w:rsidR="008E33F7" w:rsidRDefault="008E33F7" w:rsidP="008E33F7">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BDB1BB5"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FC2B5DC" w14:textId="77777777" w:rsidR="008E33F7" w:rsidRDefault="008E33F7" w:rsidP="008E33F7">
            <w:pPr>
              <w:pStyle w:val="TAC"/>
            </w:pPr>
            <w:r>
              <w:rPr>
                <w:rFonts w:hint="eastAsia"/>
              </w:rPr>
              <w:t>2</w:t>
            </w:r>
          </w:p>
        </w:tc>
      </w:tr>
    </w:tbl>
    <w:p w14:paraId="5480DB8D" w14:textId="77777777" w:rsidR="008E33F7" w:rsidRDefault="008E33F7" w:rsidP="008E33F7">
      <w:pPr>
        <w:rPr>
          <w:lang w:val="en-US"/>
        </w:rPr>
      </w:pPr>
    </w:p>
    <w:p w14:paraId="6E7393E0" w14:textId="77777777" w:rsidR="008E33F7" w:rsidRDefault="008E33F7" w:rsidP="00CC0F60">
      <w:pPr>
        <w:pStyle w:val="Heading3"/>
        <w:rPr>
          <w:lang w:val="en-US" w:eastAsia="zh-CN"/>
        </w:rPr>
      </w:pPr>
      <w:bookmarkStart w:id="1468" w:name="_Toc525231361"/>
      <w:bookmarkStart w:id="1469" w:name="_Toc34388699"/>
      <w:bookmarkStart w:id="1470" w:name="_Toc34404470"/>
      <w:bookmarkStart w:id="1471" w:name="_Toc45282319"/>
      <w:bookmarkStart w:id="1472" w:name="_Toc45882705"/>
      <w:bookmarkStart w:id="1473" w:name="_Toc51951255"/>
      <w:bookmarkStart w:id="1474" w:name="_Toc59209031"/>
      <w:bookmarkStart w:id="1475" w:name="_Toc75734870"/>
      <w:bookmarkStart w:id="1476" w:name="_Toc92273962"/>
      <w:r>
        <w:rPr>
          <w:rFonts w:hint="eastAsia"/>
          <w:lang w:val="en-US" w:eastAsia="zh-CN"/>
        </w:rPr>
        <w:t>7</w:t>
      </w:r>
      <w:r>
        <w:t>.</w:t>
      </w:r>
      <w:r>
        <w:rPr>
          <w:rFonts w:hint="eastAsia"/>
          <w:lang w:val="en-US" w:eastAsia="zh-CN"/>
        </w:rPr>
        <w:t>3</w:t>
      </w:r>
      <w:r>
        <w:t>.7</w:t>
      </w:r>
      <w:r>
        <w:tab/>
      </w:r>
      <w:bookmarkEnd w:id="1468"/>
      <w:r>
        <w:t xml:space="preserve">Direct link </w:t>
      </w:r>
      <w:r>
        <w:rPr>
          <w:rFonts w:hint="eastAsia"/>
          <w:lang w:val="en-US" w:eastAsia="zh-CN"/>
        </w:rPr>
        <w:t>release</w:t>
      </w:r>
      <w:r>
        <w:t xml:space="preserve"> </w:t>
      </w:r>
      <w:r>
        <w:rPr>
          <w:rFonts w:hint="eastAsia"/>
          <w:lang w:val="en-US" w:eastAsia="zh-CN"/>
        </w:rPr>
        <w:t>accept</w:t>
      </w:r>
      <w:bookmarkEnd w:id="1469"/>
      <w:bookmarkEnd w:id="1470"/>
      <w:bookmarkEnd w:id="1471"/>
      <w:bookmarkEnd w:id="1472"/>
      <w:bookmarkEnd w:id="1473"/>
      <w:bookmarkEnd w:id="1474"/>
      <w:bookmarkEnd w:id="1475"/>
      <w:bookmarkEnd w:id="1476"/>
    </w:p>
    <w:p w14:paraId="62FCE88A" w14:textId="77777777" w:rsidR="008E33F7" w:rsidRDefault="008E33F7" w:rsidP="00CC0F60">
      <w:pPr>
        <w:pStyle w:val="Heading4"/>
      </w:pPr>
      <w:bookmarkStart w:id="1477" w:name="_Toc525231362"/>
      <w:bookmarkStart w:id="1478" w:name="_Toc34388700"/>
      <w:bookmarkStart w:id="1479" w:name="_Toc34404471"/>
      <w:bookmarkStart w:id="1480" w:name="_Toc45282320"/>
      <w:bookmarkStart w:id="1481" w:name="_Toc45882706"/>
      <w:bookmarkStart w:id="1482" w:name="_Toc51951256"/>
      <w:bookmarkStart w:id="1483" w:name="_Toc59209032"/>
      <w:bookmarkStart w:id="1484" w:name="_Toc75734871"/>
      <w:bookmarkStart w:id="1485" w:name="_Toc92273963"/>
      <w:r>
        <w:rPr>
          <w:rFonts w:hint="eastAsia"/>
          <w:lang w:val="en-US" w:eastAsia="zh-CN"/>
        </w:rPr>
        <w:t>7</w:t>
      </w:r>
      <w:r>
        <w:t>.</w:t>
      </w:r>
      <w:r>
        <w:rPr>
          <w:rFonts w:hint="eastAsia"/>
          <w:lang w:val="en-US" w:eastAsia="zh-CN"/>
        </w:rPr>
        <w:t>3.</w:t>
      </w:r>
      <w:r>
        <w:rPr>
          <w:lang w:val="en-US" w:eastAsia="zh-CN"/>
        </w:rPr>
        <w:t>7.1</w:t>
      </w:r>
      <w:r>
        <w:tab/>
        <w:t>Message definition</w:t>
      </w:r>
      <w:bookmarkEnd w:id="1477"/>
      <w:bookmarkEnd w:id="1478"/>
      <w:bookmarkEnd w:id="1479"/>
      <w:bookmarkEnd w:id="1480"/>
      <w:bookmarkEnd w:id="1481"/>
      <w:bookmarkEnd w:id="1482"/>
      <w:bookmarkEnd w:id="1483"/>
      <w:bookmarkEnd w:id="1484"/>
      <w:bookmarkEnd w:id="1485"/>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51DA8F48" w14:textId="77777777" w:rsidR="008E33F7" w:rsidRDefault="008E33F7" w:rsidP="008E33F7">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D94415" w14:paraId="2ACEFE9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79A97" w14:textId="77777777" w:rsidR="008E33F7" w:rsidRPr="00D65837" w:rsidRDefault="008E33F7" w:rsidP="008E33F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6B2801A" w14:textId="77777777" w:rsidR="008E33F7" w:rsidRPr="00D65837" w:rsidRDefault="008E33F7" w:rsidP="008E33F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E938D7" w14:textId="77777777" w:rsidR="008E33F7" w:rsidRPr="00D65837" w:rsidRDefault="008E33F7" w:rsidP="008E33F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6367050" w14:textId="77777777" w:rsidR="008E33F7" w:rsidRPr="00D65837" w:rsidRDefault="008E33F7" w:rsidP="008E33F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17F8F97" w14:textId="77777777" w:rsidR="008E33F7" w:rsidRPr="00D65837" w:rsidRDefault="008E33F7" w:rsidP="008E33F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5B48E96" w14:textId="77777777" w:rsidR="008E33F7" w:rsidRPr="00D65837" w:rsidRDefault="008E33F7" w:rsidP="008E33F7">
            <w:pPr>
              <w:pStyle w:val="TAC"/>
            </w:pPr>
            <w:r w:rsidRPr="00D65837">
              <w:t>Length</w:t>
            </w:r>
          </w:p>
        </w:tc>
      </w:tr>
      <w:tr w:rsidR="008E33F7" w:rsidRPr="00D94415" w14:paraId="23FF147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8ADB5"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FCD8F7" w14:textId="77777777" w:rsidR="008E33F7" w:rsidRPr="00D94415" w:rsidRDefault="008E33F7" w:rsidP="008E33F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C1C37E6" w14:textId="77777777" w:rsidR="008E33F7" w:rsidRPr="00D94415" w:rsidRDefault="008E33F7" w:rsidP="008E33F7">
            <w:pPr>
              <w:pStyle w:val="TAL"/>
              <w:rPr>
                <w:lang w:eastAsia="ja-JP"/>
              </w:rPr>
            </w:pPr>
            <w:r w:rsidRPr="00D94415">
              <w:rPr>
                <w:lang w:eastAsia="ja-JP"/>
              </w:rPr>
              <w:t>PC5 signalling message type</w:t>
            </w:r>
          </w:p>
          <w:p w14:paraId="419946ED"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042D0CF"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515F75"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2C7BF34" w14:textId="77777777" w:rsidR="008E33F7" w:rsidRPr="00D94415" w:rsidRDefault="008E33F7" w:rsidP="008E33F7">
            <w:pPr>
              <w:pStyle w:val="TAC"/>
            </w:pPr>
            <w:r w:rsidRPr="00D94415">
              <w:t>1</w:t>
            </w:r>
          </w:p>
        </w:tc>
      </w:tr>
      <w:tr w:rsidR="008E33F7" w:rsidRPr="00D94415" w14:paraId="42A802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10CA0"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0DFF1D" w14:textId="77777777" w:rsidR="008E33F7" w:rsidRPr="00D94415" w:rsidRDefault="008E33F7" w:rsidP="008E33F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C00BCBA" w14:textId="77777777" w:rsidR="008E33F7" w:rsidRPr="00D94415" w:rsidRDefault="008E33F7" w:rsidP="008E33F7">
            <w:pPr>
              <w:pStyle w:val="TAL"/>
              <w:rPr>
                <w:lang w:eastAsia="ja-JP"/>
              </w:rPr>
            </w:pPr>
            <w:r w:rsidRPr="00D94415">
              <w:rPr>
                <w:lang w:eastAsia="ja-JP"/>
              </w:rPr>
              <w:t>Sequence number</w:t>
            </w:r>
          </w:p>
          <w:p w14:paraId="6354E018"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A25DF38"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F153C4"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A2759AD" w14:textId="77777777" w:rsidR="008E33F7" w:rsidRPr="00D94415" w:rsidRDefault="008E33F7" w:rsidP="008E33F7">
            <w:pPr>
              <w:pStyle w:val="TAC"/>
            </w:pPr>
            <w:r w:rsidRPr="00D94415">
              <w:t>1</w:t>
            </w:r>
          </w:p>
        </w:tc>
      </w:tr>
      <w:tr w:rsidR="008E33F7" w:rsidRPr="00D94415" w14:paraId="50B8CC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AEBCE"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51296" w14:textId="77777777" w:rsidR="008E33F7" w:rsidRPr="00D94415" w:rsidRDefault="008E33F7" w:rsidP="008E33F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D96A250"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56DDBC24" w14:textId="77777777" w:rsidR="008E33F7" w:rsidRPr="00D94415"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38797A8" w14:textId="77777777" w:rsidR="008E33F7" w:rsidRPr="00D65837" w:rsidRDefault="008E33F7" w:rsidP="008E33F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1D50F"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3E76FCD" w14:textId="77777777" w:rsidR="008E33F7" w:rsidRPr="00D94415" w:rsidRDefault="008E33F7" w:rsidP="008E33F7">
            <w:pPr>
              <w:pStyle w:val="TAC"/>
            </w:pPr>
            <w:r w:rsidRPr="00D94415">
              <w:t>2</w:t>
            </w:r>
          </w:p>
        </w:tc>
      </w:tr>
    </w:tbl>
    <w:p w14:paraId="5C904A48" w14:textId="77777777" w:rsidR="008E33F7" w:rsidRDefault="008E33F7" w:rsidP="008E33F7"/>
    <w:p w14:paraId="267E92A9" w14:textId="77777777" w:rsidR="008E33F7" w:rsidRPr="00742FAE" w:rsidRDefault="008E33F7" w:rsidP="00CC0F60">
      <w:pPr>
        <w:pStyle w:val="Heading3"/>
      </w:pPr>
      <w:bookmarkStart w:id="1486" w:name="_Toc34388701"/>
      <w:bookmarkStart w:id="1487" w:name="_Toc34404472"/>
      <w:bookmarkStart w:id="1488" w:name="_Toc45282321"/>
      <w:bookmarkStart w:id="1489" w:name="_Toc45882707"/>
      <w:bookmarkStart w:id="1490" w:name="_Toc51951257"/>
      <w:bookmarkStart w:id="1491" w:name="_Toc59209033"/>
      <w:bookmarkStart w:id="1492" w:name="_Toc75734872"/>
      <w:bookmarkStart w:id="1493" w:name="_Toc92273964"/>
      <w:r>
        <w:t>7.3.8</w:t>
      </w:r>
      <w:r>
        <w:tab/>
        <w:t>Direct link keepalive request</w:t>
      </w:r>
      <w:bookmarkEnd w:id="1486"/>
      <w:bookmarkEnd w:id="1487"/>
      <w:bookmarkEnd w:id="1488"/>
      <w:bookmarkEnd w:id="1489"/>
      <w:bookmarkEnd w:id="1490"/>
      <w:bookmarkEnd w:id="1491"/>
      <w:bookmarkEnd w:id="1492"/>
      <w:bookmarkEnd w:id="1493"/>
    </w:p>
    <w:p w14:paraId="60CD2373" w14:textId="77777777" w:rsidR="008E33F7" w:rsidRPr="00742FAE" w:rsidRDefault="008E33F7" w:rsidP="00CC0F60">
      <w:pPr>
        <w:pStyle w:val="Heading4"/>
      </w:pPr>
      <w:bookmarkStart w:id="1494" w:name="_Toc34388702"/>
      <w:bookmarkStart w:id="1495" w:name="_Toc34404473"/>
      <w:bookmarkStart w:id="1496" w:name="_Toc45282322"/>
      <w:bookmarkStart w:id="1497" w:name="_Toc45882708"/>
      <w:bookmarkStart w:id="1498" w:name="_Toc51951258"/>
      <w:bookmarkStart w:id="1499" w:name="_Toc59209034"/>
      <w:bookmarkStart w:id="1500" w:name="_Toc75734873"/>
      <w:bookmarkStart w:id="1501" w:name="_Toc92273965"/>
      <w:r>
        <w:t>7.3.8</w:t>
      </w:r>
      <w:r w:rsidRPr="00742FAE">
        <w:t>.1</w:t>
      </w:r>
      <w:r w:rsidRPr="00742FAE">
        <w:tab/>
        <w:t>Message definition</w:t>
      </w:r>
      <w:bookmarkEnd w:id="1494"/>
      <w:bookmarkEnd w:id="1495"/>
      <w:bookmarkEnd w:id="1496"/>
      <w:bookmarkEnd w:id="1497"/>
      <w:bookmarkEnd w:id="1498"/>
      <w:bookmarkEnd w:id="1499"/>
      <w:bookmarkEnd w:id="1500"/>
      <w:bookmarkEnd w:id="1501"/>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2" w:name="_Toc34388703"/>
      <w:bookmarkStart w:id="1503" w:name="_Toc34404474"/>
      <w:bookmarkStart w:id="1504" w:name="_Toc45282323"/>
      <w:bookmarkStart w:id="1505" w:name="_Toc45882709"/>
      <w:bookmarkStart w:id="1506" w:name="_Toc51951259"/>
      <w:bookmarkStart w:id="1507" w:name="_Toc59209035"/>
      <w:bookmarkStart w:id="1508" w:name="_Toc75734874"/>
      <w:bookmarkStart w:id="1509" w:name="_Toc92273966"/>
      <w:r>
        <w:t>7.3.8</w:t>
      </w:r>
      <w:r w:rsidRPr="00742FAE">
        <w:t>.</w:t>
      </w:r>
      <w:r>
        <w:t>2</w:t>
      </w:r>
      <w:r w:rsidRPr="00742FAE">
        <w:tab/>
        <w:t>M</w:t>
      </w:r>
      <w:r>
        <w:t>aximum inactivity period</w:t>
      </w:r>
      <w:bookmarkEnd w:id="1502"/>
      <w:bookmarkEnd w:id="1503"/>
      <w:bookmarkEnd w:id="1504"/>
      <w:bookmarkEnd w:id="1505"/>
      <w:bookmarkEnd w:id="1506"/>
      <w:bookmarkEnd w:id="1507"/>
      <w:bookmarkEnd w:id="1508"/>
      <w:bookmarkEnd w:id="1509"/>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10" w:name="_Toc34388704"/>
      <w:bookmarkStart w:id="1511" w:name="_Toc34404475"/>
      <w:bookmarkStart w:id="1512" w:name="_Toc45282324"/>
      <w:bookmarkStart w:id="1513" w:name="_Toc45882710"/>
      <w:bookmarkStart w:id="1514" w:name="_Toc51951260"/>
      <w:bookmarkStart w:id="1515" w:name="_Toc59209036"/>
      <w:bookmarkStart w:id="1516" w:name="_Toc75734875"/>
      <w:bookmarkStart w:id="1517" w:name="_Toc92273967"/>
      <w:r>
        <w:t>7.3.9</w:t>
      </w:r>
      <w:r>
        <w:tab/>
        <w:t>Direct link keepalive response</w:t>
      </w:r>
      <w:bookmarkEnd w:id="1510"/>
      <w:bookmarkEnd w:id="1511"/>
      <w:bookmarkEnd w:id="1512"/>
      <w:bookmarkEnd w:id="1513"/>
      <w:bookmarkEnd w:id="1514"/>
      <w:bookmarkEnd w:id="1515"/>
      <w:bookmarkEnd w:id="1516"/>
      <w:bookmarkEnd w:id="1517"/>
    </w:p>
    <w:p w14:paraId="4E3004F1" w14:textId="77777777" w:rsidR="008E33F7" w:rsidRPr="00742FAE" w:rsidRDefault="008E33F7" w:rsidP="00CC0F60">
      <w:pPr>
        <w:pStyle w:val="Heading4"/>
      </w:pPr>
      <w:bookmarkStart w:id="1518" w:name="_Toc34388705"/>
      <w:bookmarkStart w:id="1519" w:name="_Toc34404476"/>
      <w:bookmarkStart w:id="1520" w:name="_Toc45282325"/>
      <w:bookmarkStart w:id="1521" w:name="_Toc45882711"/>
      <w:bookmarkStart w:id="1522" w:name="_Toc51951261"/>
      <w:bookmarkStart w:id="1523" w:name="_Toc59209037"/>
      <w:bookmarkStart w:id="1524" w:name="_Toc75734876"/>
      <w:bookmarkStart w:id="1525" w:name="_Toc92273968"/>
      <w:r>
        <w:t>7.3.9</w:t>
      </w:r>
      <w:r w:rsidRPr="00742FAE">
        <w:t>.1</w:t>
      </w:r>
      <w:r w:rsidRPr="00742FAE">
        <w:tab/>
        <w:t>Message definition</w:t>
      </w:r>
      <w:bookmarkEnd w:id="1518"/>
      <w:bookmarkEnd w:id="1519"/>
      <w:bookmarkEnd w:id="1520"/>
      <w:bookmarkEnd w:id="1521"/>
      <w:bookmarkEnd w:id="1522"/>
      <w:bookmarkEnd w:id="1523"/>
      <w:bookmarkEnd w:id="1524"/>
      <w:bookmarkEnd w:id="1525"/>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6" w:name="_Toc45282326"/>
      <w:bookmarkStart w:id="1527" w:name="_Toc45882712"/>
      <w:bookmarkStart w:id="1528" w:name="_Toc51951262"/>
      <w:bookmarkStart w:id="1529" w:name="_Toc59209038"/>
      <w:bookmarkStart w:id="1530" w:name="_Toc75734877"/>
      <w:bookmarkStart w:id="1531" w:name="_Toc92273969"/>
      <w:r>
        <w:t>7.3.10</w:t>
      </w:r>
      <w:r>
        <w:tab/>
        <w:t>Direct link authentication request</w:t>
      </w:r>
      <w:bookmarkEnd w:id="1526"/>
      <w:bookmarkEnd w:id="1527"/>
      <w:bookmarkEnd w:id="1528"/>
      <w:bookmarkEnd w:id="1529"/>
      <w:bookmarkEnd w:id="1530"/>
      <w:bookmarkEnd w:id="1531"/>
    </w:p>
    <w:p w14:paraId="27C0EA30" w14:textId="77777777" w:rsidR="008E33F7" w:rsidRPr="00742FAE" w:rsidRDefault="008E33F7" w:rsidP="00CC0F60">
      <w:pPr>
        <w:pStyle w:val="Heading4"/>
      </w:pPr>
      <w:bookmarkStart w:id="1532" w:name="_Toc45282327"/>
      <w:bookmarkStart w:id="1533" w:name="_Toc45882713"/>
      <w:bookmarkStart w:id="1534" w:name="_Toc51951263"/>
      <w:bookmarkStart w:id="1535" w:name="_Toc59209039"/>
      <w:bookmarkStart w:id="1536" w:name="_Toc75734878"/>
      <w:bookmarkStart w:id="1537" w:name="_Toc92273970"/>
      <w:r>
        <w:t>7.3.10</w:t>
      </w:r>
      <w:r w:rsidRPr="00742FAE">
        <w:t>.1</w:t>
      </w:r>
      <w:r w:rsidRPr="00742FAE">
        <w:tab/>
        <w:t>Message definition</w:t>
      </w:r>
      <w:bookmarkEnd w:id="1532"/>
      <w:bookmarkEnd w:id="1533"/>
      <w:bookmarkEnd w:id="1534"/>
      <w:bookmarkEnd w:id="1535"/>
      <w:bookmarkEnd w:id="1536"/>
      <w:bookmarkEnd w:id="1537"/>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8" w:name="_Toc45282328"/>
      <w:bookmarkStart w:id="1539" w:name="_Toc45882714"/>
      <w:bookmarkStart w:id="1540" w:name="_Toc51951264"/>
      <w:bookmarkStart w:id="1541" w:name="_Toc59209040"/>
      <w:bookmarkStart w:id="1542" w:name="_Toc75734879"/>
      <w:bookmarkStart w:id="1543" w:name="_Toc92273971"/>
      <w:r>
        <w:t>7.3.11</w:t>
      </w:r>
      <w:r>
        <w:tab/>
        <w:t>Direct link authentication response</w:t>
      </w:r>
      <w:bookmarkEnd w:id="1538"/>
      <w:bookmarkEnd w:id="1539"/>
      <w:bookmarkEnd w:id="1540"/>
      <w:bookmarkEnd w:id="1541"/>
      <w:bookmarkEnd w:id="1542"/>
      <w:bookmarkEnd w:id="1543"/>
    </w:p>
    <w:p w14:paraId="0338E1FC" w14:textId="77777777" w:rsidR="008E33F7" w:rsidRPr="00742FAE" w:rsidRDefault="008E33F7" w:rsidP="00CC0F60">
      <w:pPr>
        <w:pStyle w:val="Heading4"/>
      </w:pPr>
      <w:bookmarkStart w:id="1544" w:name="_Toc45282329"/>
      <w:bookmarkStart w:id="1545" w:name="_Toc45882715"/>
      <w:bookmarkStart w:id="1546" w:name="_Toc51951265"/>
      <w:bookmarkStart w:id="1547" w:name="_Toc59209041"/>
      <w:bookmarkStart w:id="1548" w:name="_Toc75734880"/>
      <w:bookmarkStart w:id="1549" w:name="_Toc92273972"/>
      <w:r>
        <w:t>7.3.11</w:t>
      </w:r>
      <w:r w:rsidRPr="00742FAE">
        <w:t>.1</w:t>
      </w:r>
      <w:r w:rsidRPr="00742FAE">
        <w:tab/>
        <w:t>Message definition</w:t>
      </w:r>
      <w:bookmarkEnd w:id="1544"/>
      <w:bookmarkEnd w:id="1545"/>
      <w:bookmarkEnd w:id="1546"/>
      <w:bookmarkEnd w:id="1547"/>
      <w:bookmarkEnd w:id="1548"/>
      <w:bookmarkEnd w:id="1549"/>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50" w:name="_Toc45282330"/>
      <w:bookmarkStart w:id="1551" w:name="_Toc45882716"/>
      <w:bookmarkStart w:id="1552" w:name="_Toc51951266"/>
      <w:bookmarkStart w:id="1553" w:name="_Toc59209042"/>
      <w:bookmarkStart w:id="1554" w:name="_Toc75734881"/>
      <w:bookmarkStart w:id="1555" w:name="_Toc92273973"/>
      <w:r>
        <w:t>7.3.12</w:t>
      </w:r>
      <w:r>
        <w:tab/>
        <w:t>Direct link authentication reject</w:t>
      </w:r>
      <w:bookmarkEnd w:id="1550"/>
      <w:bookmarkEnd w:id="1551"/>
      <w:bookmarkEnd w:id="1552"/>
      <w:bookmarkEnd w:id="1553"/>
      <w:bookmarkEnd w:id="1554"/>
      <w:bookmarkEnd w:id="1555"/>
    </w:p>
    <w:p w14:paraId="60A08212" w14:textId="77777777" w:rsidR="008E33F7" w:rsidRPr="00742FAE" w:rsidRDefault="008E33F7" w:rsidP="00CC0F60">
      <w:pPr>
        <w:pStyle w:val="Heading4"/>
      </w:pPr>
      <w:bookmarkStart w:id="1556" w:name="_Toc45282331"/>
      <w:bookmarkStart w:id="1557" w:name="_Toc45882717"/>
      <w:bookmarkStart w:id="1558" w:name="_Toc51951267"/>
      <w:bookmarkStart w:id="1559" w:name="_Toc59209043"/>
      <w:bookmarkStart w:id="1560" w:name="_Toc75734882"/>
      <w:bookmarkStart w:id="1561" w:name="_Toc92273974"/>
      <w:r>
        <w:t>7.3.12</w:t>
      </w:r>
      <w:r w:rsidRPr="00742FAE">
        <w:t>.1</w:t>
      </w:r>
      <w:r w:rsidRPr="00742FAE">
        <w:tab/>
        <w:t>Message definition</w:t>
      </w:r>
      <w:bookmarkEnd w:id="1556"/>
      <w:bookmarkEnd w:id="1557"/>
      <w:bookmarkEnd w:id="1558"/>
      <w:bookmarkEnd w:id="1559"/>
      <w:bookmarkEnd w:id="1560"/>
      <w:bookmarkEnd w:id="1561"/>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2" w:name="_Toc45282332"/>
      <w:bookmarkStart w:id="1563" w:name="_Toc45882718"/>
      <w:bookmarkStart w:id="1564" w:name="_Toc51951268"/>
      <w:bookmarkStart w:id="1565" w:name="_Toc59209044"/>
      <w:bookmarkStart w:id="1566" w:name="_Toc75734883"/>
      <w:bookmarkStart w:id="1567" w:name="_Toc92273975"/>
      <w:r>
        <w:lastRenderedPageBreak/>
        <w:t>7.3.13</w:t>
      </w:r>
      <w:r>
        <w:tab/>
        <w:t>Direct link security mode command</w:t>
      </w:r>
      <w:bookmarkEnd w:id="1562"/>
      <w:bookmarkEnd w:id="1563"/>
      <w:bookmarkEnd w:id="1564"/>
      <w:bookmarkEnd w:id="1565"/>
      <w:bookmarkEnd w:id="1566"/>
      <w:bookmarkEnd w:id="1567"/>
    </w:p>
    <w:p w14:paraId="47641ECF" w14:textId="77777777" w:rsidR="008E33F7" w:rsidRPr="00742FAE" w:rsidRDefault="008E33F7" w:rsidP="00CC0F60">
      <w:pPr>
        <w:pStyle w:val="Heading4"/>
      </w:pPr>
      <w:bookmarkStart w:id="1568" w:name="_Toc26193713"/>
      <w:bookmarkStart w:id="1569" w:name="_Toc45282333"/>
      <w:bookmarkStart w:id="1570" w:name="_Toc45882719"/>
      <w:bookmarkStart w:id="1571" w:name="_Toc51951269"/>
      <w:bookmarkStart w:id="1572" w:name="_Toc59209045"/>
      <w:bookmarkStart w:id="1573" w:name="_Toc75734884"/>
      <w:bookmarkStart w:id="1574" w:name="_Toc92273976"/>
      <w:r>
        <w:t>7.3.13</w:t>
      </w:r>
      <w:r w:rsidRPr="00742FAE">
        <w:t>.1</w:t>
      </w:r>
      <w:r w:rsidRPr="00742FAE">
        <w:tab/>
        <w:t>Message definition</w:t>
      </w:r>
      <w:bookmarkEnd w:id="1568"/>
      <w:bookmarkEnd w:id="1569"/>
      <w:bookmarkEnd w:id="1570"/>
      <w:bookmarkEnd w:id="1571"/>
      <w:bookmarkEnd w:id="1572"/>
      <w:bookmarkEnd w:id="1573"/>
      <w:bookmarkEnd w:id="1574"/>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8E33F7"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77777777" w:rsidR="008E33F7" w:rsidRDefault="008E33F7" w:rsidP="008E33F7">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34C877B" w14:textId="77777777" w:rsidR="008E33F7" w:rsidRDefault="008E33F7" w:rsidP="008E33F7">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09F667AF" w14:textId="77777777" w:rsidR="008E33F7" w:rsidRDefault="008E33F7" w:rsidP="008E33F7">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77777777" w:rsidR="008E33F7" w:rsidRDefault="008E33F7" w:rsidP="008E33F7">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5" w:name="_Toc45282334"/>
      <w:bookmarkStart w:id="1576" w:name="_Toc45882720"/>
      <w:bookmarkStart w:id="1577" w:name="_Toc51951270"/>
      <w:bookmarkStart w:id="1578" w:name="_Toc59209046"/>
      <w:bookmarkStart w:id="1579" w:name="_Toc75734885"/>
      <w:bookmarkStart w:id="1580" w:name="_Toc92273977"/>
      <w:r>
        <w:t>7.3.13</w:t>
      </w:r>
      <w:r w:rsidRPr="00742FAE">
        <w:t>.</w:t>
      </w:r>
      <w:r>
        <w:t>2</w:t>
      </w:r>
      <w:r>
        <w:tab/>
        <w:t>Nonce_2</w:t>
      </w:r>
      <w:bookmarkEnd w:id="1575"/>
      <w:bookmarkEnd w:id="1576"/>
      <w:bookmarkEnd w:id="1577"/>
      <w:bookmarkEnd w:id="1578"/>
      <w:bookmarkEnd w:id="1579"/>
      <w:bookmarkEnd w:id="1580"/>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0765B6BA" w14:textId="77777777" w:rsidR="008E33F7" w:rsidRDefault="008E33F7" w:rsidP="00CC0F60">
      <w:pPr>
        <w:pStyle w:val="Heading4"/>
      </w:pPr>
      <w:bookmarkStart w:id="1581" w:name="_Toc45282335"/>
      <w:bookmarkStart w:id="1582" w:name="_Toc45882721"/>
      <w:bookmarkStart w:id="1583" w:name="_Toc51951271"/>
      <w:bookmarkStart w:id="1584" w:name="_Toc59209047"/>
      <w:bookmarkStart w:id="1585" w:name="_Toc75734886"/>
      <w:bookmarkStart w:id="1586" w:name="_Toc92273978"/>
      <w:r>
        <w:t>7.3.13.3</w:t>
      </w:r>
      <w:r>
        <w:tab/>
        <w:t xml:space="preserve">LSBs of </w:t>
      </w:r>
      <w:r w:rsidRPr="00D45F63">
        <w:t>KNRP-sess ID</w:t>
      </w:r>
      <w:bookmarkEnd w:id="1581"/>
      <w:bookmarkEnd w:id="1582"/>
      <w:bookmarkEnd w:id="1583"/>
      <w:bookmarkEnd w:id="1584"/>
      <w:bookmarkEnd w:id="1585"/>
      <w:bookmarkEnd w:id="1586"/>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7" w:name="_Toc45282336"/>
      <w:bookmarkStart w:id="1588" w:name="_Toc45882722"/>
      <w:bookmarkStart w:id="1589" w:name="_Toc51951272"/>
      <w:bookmarkStart w:id="1590" w:name="_Toc59209048"/>
      <w:bookmarkStart w:id="1591" w:name="_Toc75734887"/>
      <w:bookmarkStart w:id="1592" w:name="_Toc92273979"/>
      <w:r>
        <w:t>7.3.13.4</w:t>
      </w:r>
      <w:r w:rsidRPr="00742FAE">
        <w:tab/>
      </w:r>
      <w:r>
        <w:t>Key establishment information container</w:t>
      </w:r>
      <w:bookmarkEnd w:id="1587"/>
      <w:bookmarkEnd w:id="1588"/>
      <w:bookmarkEnd w:id="1589"/>
      <w:bookmarkEnd w:id="1590"/>
      <w:bookmarkEnd w:id="1591"/>
      <w:bookmarkEnd w:id="1592"/>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3" w:name="_Toc45282337"/>
      <w:bookmarkStart w:id="1594" w:name="_Toc45882723"/>
      <w:bookmarkStart w:id="1595" w:name="_Toc51951273"/>
      <w:bookmarkStart w:id="1596" w:name="_Toc59209049"/>
      <w:bookmarkStart w:id="1597" w:name="_Toc75734888"/>
      <w:bookmarkStart w:id="1598" w:name="_Toc92273980"/>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3"/>
      <w:bookmarkEnd w:id="1594"/>
      <w:bookmarkEnd w:id="1595"/>
      <w:bookmarkEnd w:id="1596"/>
      <w:bookmarkEnd w:id="1597"/>
      <w:bookmarkEnd w:id="1598"/>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9" w:name="_Toc59209050"/>
      <w:bookmarkStart w:id="1600" w:name="_Toc75734889"/>
      <w:bookmarkStart w:id="1601" w:name="_Toc45282338"/>
      <w:bookmarkStart w:id="1602" w:name="_Toc45882724"/>
      <w:bookmarkStart w:id="1603" w:name="_Toc51951274"/>
      <w:bookmarkStart w:id="1604" w:name="_Toc92273981"/>
      <w:r>
        <w:t>7.3.13.</w:t>
      </w:r>
      <w:r>
        <w:rPr>
          <w:lang w:eastAsia="zh-CN"/>
        </w:rPr>
        <w:t>6</w:t>
      </w:r>
      <w:r>
        <w:tab/>
      </w:r>
      <w:r>
        <w:rPr>
          <w:lang w:eastAsia="ja-JP"/>
        </w:rPr>
        <w:t>UE PC5 unicast signalling security policy</w:t>
      </w:r>
      <w:bookmarkEnd w:id="1599"/>
      <w:bookmarkEnd w:id="1600"/>
      <w:bookmarkEnd w:id="1604"/>
    </w:p>
    <w:p w14:paraId="0CEC2372" w14:textId="77777777" w:rsidR="008E33F7" w:rsidRDefault="008E33F7" w:rsidP="008E33F7">
      <w:pPr>
        <w:rPr>
          <w:lang w:eastAsia="zh-CN"/>
        </w:rPr>
      </w:pPr>
      <w:bookmarkStart w:id="1605"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6" w:name="_Toc75734890"/>
      <w:bookmarkStart w:id="1607" w:name="_Toc92273982"/>
      <w:r>
        <w:lastRenderedPageBreak/>
        <w:t>7.3.14</w:t>
      </w:r>
      <w:r>
        <w:tab/>
        <w:t>Direct link security mode complete</w:t>
      </w:r>
      <w:bookmarkEnd w:id="1601"/>
      <w:bookmarkEnd w:id="1602"/>
      <w:bookmarkEnd w:id="1603"/>
      <w:bookmarkEnd w:id="1605"/>
      <w:bookmarkEnd w:id="1606"/>
      <w:bookmarkEnd w:id="1607"/>
    </w:p>
    <w:p w14:paraId="79ACD6F6" w14:textId="77777777" w:rsidR="008E33F7" w:rsidRPr="00742FAE" w:rsidRDefault="008E33F7" w:rsidP="00CC0F60">
      <w:pPr>
        <w:pStyle w:val="Heading4"/>
      </w:pPr>
      <w:bookmarkStart w:id="1608" w:name="_Toc45282339"/>
      <w:bookmarkStart w:id="1609" w:name="_Toc45882725"/>
      <w:bookmarkStart w:id="1610" w:name="_Toc51951275"/>
      <w:bookmarkStart w:id="1611" w:name="_Toc59209052"/>
      <w:bookmarkStart w:id="1612" w:name="_Toc75734891"/>
      <w:bookmarkStart w:id="1613" w:name="_Toc92273983"/>
      <w:r>
        <w:t>7.3.14</w:t>
      </w:r>
      <w:r w:rsidRPr="00742FAE">
        <w:t>.1</w:t>
      </w:r>
      <w:r w:rsidRPr="00742FAE">
        <w:tab/>
        <w:t>Message definition</w:t>
      </w:r>
      <w:bookmarkEnd w:id="1608"/>
      <w:bookmarkEnd w:id="1609"/>
      <w:bookmarkEnd w:id="1610"/>
      <w:bookmarkEnd w:id="1611"/>
      <w:bookmarkEnd w:id="1612"/>
      <w:bookmarkEnd w:id="1613"/>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4"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4"/>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5" w:name="_Toc45282340"/>
      <w:bookmarkStart w:id="1616" w:name="_Toc45882726"/>
      <w:bookmarkStart w:id="1617" w:name="_Toc51951276"/>
      <w:bookmarkStart w:id="1618" w:name="_Toc59209053"/>
      <w:bookmarkStart w:id="1619" w:name="_Toc75734892"/>
      <w:bookmarkStart w:id="1620" w:name="_Toc92273984"/>
      <w:r>
        <w:t>7.3.14</w:t>
      </w:r>
      <w:r w:rsidRPr="00742FAE">
        <w:t>.</w:t>
      </w:r>
      <w:r>
        <w:t>2</w:t>
      </w:r>
      <w:r w:rsidRPr="00742FAE">
        <w:tab/>
      </w:r>
      <w:r>
        <w:t>IP address configuration</w:t>
      </w:r>
      <w:bookmarkEnd w:id="1615"/>
      <w:bookmarkEnd w:id="1616"/>
      <w:bookmarkEnd w:id="1617"/>
      <w:bookmarkEnd w:id="1618"/>
      <w:bookmarkEnd w:id="1619"/>
      <w:bookmarkEnd w:id="1620"/>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21" w:name="_Toc45282341"/>
      <w:bookmarkStart w:id="1622" w:name="_Toc45882727"/>
      <w:bookmarkStart w:id="1623" w:name="_Toc51951277"/>
      <w:bookmarkStart w:id="1624" w:name="_Toc59209054"/>
      <w:bookmarkStart w:id="1625" w:name="_Toc75734893"/>
      <w:bookmarkStart w:id="1626" w:name="_Toc92273985"/>
      <w:r>
        <w:t>7.3.14</w:t>
      </w:r>
      <w:r w:rsidRPr="00742FAE">
        <w:t>.</w:t>
      </w:r>
      <w:r>
        <w:t>3</w:t>
      </w:r>
      <w:r w:rsidRPr="00742FAE">
        <w:tab/>
      </w:r>
      <w:r>
        <w:t>Link local IPv6 address</w:t>
      </w:r>
      <w:bookmarkEnd w:id="1621"/>
      <w:bookmarkEnd w:id="1622"/>
      <w:bookmarkEnd w:id="1623"/>
      <w:bookmarkEnd w:id="1624"/>
      <w:bookmarkEnd w:id="1625"/>
      <w:bookmarkEnd w:id="1626"/>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7" w:name="_Toc45282342"/>
      <w:bookmarkStart w:id="1628" w:name="_Toc45882728"/>
      <w:bookmarkStart w:id="1629" w:name="_Toc51951278"/>
      <w:bookmarkStart w:id="1630" w:name="_Toc59209055"/>
      <w:bookmarkStart w:id="1631" w:name="_Toc75734894"/>
      <w:bookmarkStart w:id="1632" w:name="_Toc92273986"/>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7"/>
      <w:bookmarkEnd w:id="1628"/>
      <w:bookmarkEnd w:id="1629"/>
      <w:bookmarkEnd w:id="1630"/>
      <w:bookmarkEnd w:id="1631"/>
      <w:bookmarkEnd w:id="1632"/>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3" w:name="_Toc45282343"/>
      <w:bookmarkStart w:id="1634" w:name="_Toc45882729"/>
      <w:bookmarkStart w:id="1635" w:name="_Toc51951279"/>
      <w:bookmarkStart w:id="1636" w:name="_Toc59209056"/>
      <w:bookmarkStart w:id="1637" w:name="_Toc75734895"/>
      <w:bookmarkStart w:id="1638" w:name="_Toc92273987"/>
      <w:r>
        <w:t>7.3.15</w:t>
      </w:r>
      <w:r>
        <w:tab/>
        <w:t>Direct link security mode reject</w:t>
      </w:r>
      <w:bookmarkEnd w:id="1633"/>
      <w:bookmarkEnd w:id="1634"/>
      <w:bookmarkEnd w:id="1635"/>
      <w:bookmarkEnd w:id="1636"/>
      <w:bookmarkEnd w:id="1637"/>
      <w:bookmarkEnd w:id="1638"/>
    </w:p>
    <w:p w14:paraId="7D7031D1" w14:textId="77777777" w:rsidR="008E33F7" w:rsidRPr="00742FAE" w:rsidRDefault="008E33F7" w:rsidP="00CC0F60">
      <w:pPr>
        <w:pStyle w:val="Heading4"/>
      </w:pPr>
      <w:bookmarkStart w:id="1639" w:name="_Toc45282344"/>
      <w:bookmarkStart w:id="1640" w:name="_Toc45882730"/>
      <w:bookmarkStart w:id="1641" w:name="_Toc51951280"/>
      <w:bookmarkStart w:id="1642" w:name="_Toc59209057"/>
      <w:bookmarkStart w:id="1643" w:name="_Toc75734896"/>
      <w:bookmarkStart w:id="1644" w:name="_Toc92273988"/>
      <w:r>
        <w:t>7.3.15</w:t>
      </w:r>
      <w:r w:rsidRPr="00742FAE">
        <w:t>.1</w:t>
      </w:r>
      <w:r w:rsidRPr="00742FAE">
        <w:tab/>
        <w:t>Message definition</w:t>
      </w:r>
      <w:bookmarkEnd w:id="1639"/>
      <w:bookmarkEnd w:id="1640"/>
      <w:bookmarkEnd w:id="1641"/>
      <w:bookmarkEnd w:id="1642"/>
      <w:bookmarkEnd w:id="1643"/>
      <w:bookmarkEnd w:id="1644"/>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5" w:name="_Toc45282345"/>
      <w:bookmarkStart w:id="1646" w:name="_Toc45882731"/>
      <w:bookmarkStart w:id="1647" w:name="_Toc51951281"/>
      <w:bookmarkStart w:id="1648" w:name="_Toc59209058"/>
      <w:bookmarkStart w:id="1649" w:name="_Toc75734897"/>
      <w:bookmarkStart w:id="1650" w:name="_Toc34388706"/>
      <w:bookmarkStart w:id="1651" w:name="_Toc34404477"/>
      <w:bookmarkStart w:id="1652" w:name="_Toc92273989"/>
      <w:r>
        <w:t>7.3.16</w:t>
      </w:r>
      <w:r>
        <w:tab/>
        <w:t>Direct link rekeying request</w:t>
      </w:r>
      <w:bookmarkEnd w:id="1645"/>
      <w:bookmarkEnd w:id="1646"/>
      <w:bookmarkEnd w:id="1647"/>
      <w:bookmarkEnd w:id="1648"/>
      <w:bookmarkEnd w:id="1649"/>
      <w:bookmarkEnd w:id="1652"/>
    </w:p>
    <w:p w14:paraId="6F0E0D94" w14:textId="77777777" w:rsidR="008E33F7" w:rsidRPr="00742FAE" w:rsidRDefault="008E33F7" w:rsidP="00CC0F60">
      <w:pPr>
        <w:pStyle w:val="Heading4"/>
      </w:pPr>
      <w:bookmarkStart w:id="1653" w:name="_Toc45282346"/>
      <w:bookmarkStart w:id="1654" w:name="_Toc45882732"/>
      <w:bookmarkStart w:id="1655" w:name="_Toc51951282"/>
      <w:bookmarkStart w:id="1656" w:name="_Toc59209059"/>
      <w:bookmarkStart w:id="1657" w:name="_Toc75734898"/>
      <w:bookmarkStart w:id="1658" w:name="_Toc92273990"/>
      <w:r>
        <w:t>7.3.16</w:t>
      </w:r>
      <w:r w:rsidRPr="00742FAE">
        <w:t>.1</w:t>
      </w:r>
      <w:r w:rsidRPr="00742FAE">
        <w:tab/>
        <w:t>Message definition</w:t>
      </w:r>
      <w:bookmarkEnd w:id="1653"/>
      <w:bookmarkEnd w:id="1654"/>
      <w:bookmarkEnd w:id="1655"/>
      <w:bookmarkEnd w:id="1656"/>
      <w:bookmarkEnd w:id="1657"/>
      <w:bookmarkEnd w:id="1658"/>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8E33F7"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77777777" w:rsidR="008E33F7" w:rsidRDefault="008E33F7" w:rsidP="008E33F7">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77777777" w:rsidR="008E33F7" w:rsidRDefault="008E33F7" w:rsidP="008E33F7">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E4C6A92" w14:textId="77777777" w:rsidR="008E33F7" w:rsidRDefault="008E33F7" w:rsidP="008E33F7">
            <w:pPr>
              <w:keepNext/>
              <w:keepLines/>
              <w:spacing w:after="0"/>
              <w:rPr>
                <w:rFonts w:ascii="Arial" w:hAnsi="Arial" w:cs="Arial"/>
                <w:sz w:val="18"/>
                <w:szCs w:val="18"/>
              </w:rPr>
            </w:pPr>
            <w:bookmarkStart w:id="1659" w:name="_MCCTEMPBM_CRPT07900009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9"/>
          <w:p w14:paraId="24A12787" w14:textId="77777777" w:rsidR="008E33F7" w:rsidRDefault="008E33F7" w:rsidP="008E33F7">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77777777" w:rsidR="008E33F7" w:rsidRDefault="008E33F7" w:rsidP="008E33F7">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60" w:name="_MCCTEMPBM_CRPT07900010___7"/>
            <w:r>
              <w:rPr>
                <w:rFonts w:ascii="Arial" w:hAnsi="Arial" w:cs="Arial"/>
                <w:sz w:val="18"/>
                <w:szCs w:val="18"/>
                <w:lang w:eastAsia="x-none"/>
              </w:rPr>
              <w:t>Re-authentication indication</w:t>
            </w:r>
          </w:p>
          <w:bookmarkEnd w:id="1660"/>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61" w:name="_Toc45282347"/>
      <w:bookmarkStart w:id="1662" w:name="_Toc45882733"/>
      <w:bookmarkStart w:id="1663" w:name="_Toc51951283"/>
      <w:bookmarkStart w:id="1664" w:name="_Toc59209060"/>
      <w:bookmarkStart w:id="1665" w:name="_Toc75734899"/>
      <w:bookmarkStart w:id="1666" w:name="_Toc92273991"/>
      <w:r>
        <w:t>7.3.16</w:t>
      </w:r>
      <w:r w:rsidRPr="00742FAE">
        <w:t>.</w:t>
      </w:r>
      <w:r>
        <w:t>2</w:t>
      </w:r>
      <w:r>
        <w:tab/>
        <w:t>Key establishment information container</w:t>
      </w:r>
      <w:bookmarkEnd w:id="1661"/>
      <w:bookmarkEnd w:id="1662"/>
      <w:bookmarkEnd w:id="1663"/>
      <w:bookmarkEnd w:id="1664"/>
      <w:bookmarkEnd w:id="1665"/>
      <w:bookmarkEnd w:id="1666"/>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7" w:name="_Toc45282348"/>
      <w:bookmarkStart w:id="1668" w:name="_Toc45882734"/>
      <w:bookmarkStart w:id="1669" w:name="_Toc51951284"/>
      <w:bookmarkStart w:id="1670" w:name="_Toc59209061"/>
      <w:bookmarkStart w:id="1671" w:name="_Toc75734900"/>
      <w:bookmarkStart w:id="1672" w:name="_Toc92273992"/>
      <w:r>
        <w:t>7.3.16</w:t>
      </w:r>
      <w:r w:rsidRPr="00742FAE">
        <w:t>.</w:t>
      </w:r>
      <w:r>
        <w:t>3</w:t>
      </w:r>
      <w:r>
        <w:tab/>
        <w:t>Nonce_1</w:t>
      </w:r>
      <w:bookmarkEnd w:id="1667"/>
      <w:bookmarkEnd w:id="1668"/>
      <w:bookmarkEnd w:id="1669"/>
      <w:bookmarkEnd w:id="1670"/>
      <w:bookmarkEnd w:id="1671"/>
      <w:bookmarkEnd w:id="1672"/>
    </w:p>
    <w:p w14:paraId="0555065D" w14:textId="77777777" w:rsidR="008E33F7" w:rsidRPr="00085309" w:rsidRDefault="008E33F7" w:rsidP="008E33F7">
      <w:r>
        <w:t>The UE shall include this IE if the null integrity protection algorithm is not in use.</w:t>
      </w:r>
    </w:p>
    <w:p w14:paraId="29E1D1B6" w14:textId="77777777" w:rsidR="008E33F7" w:rsidRDefault="008E33F7" w:rsidP="00CC0F60">
      <w:pPr>
        <w:pStyle w:val="Heading4"/>
      </w:pPr>
      <w:bookmarkStart w:id="1673" w:name="_Toc45282349"/>
      <w:bookmarkStart w:id="1674" w:name="_Toc45882735"/>
      <w:bookmarkStart w:id="1675" w:name="_Toc51951285"/>
      <w:bookmarkStart w:id="1676" w:name="_Toc59209062"/>
      <w:bookmarkStart w:id="1677" w:name="_Toc75734901"/>
      <w:bookmarkStart w:id="1678" w:name="_Toc92273993"/>
      <w:r>
        <w:t>7.3.16.4</w:t>
      </w:r>
      <w:r>
        <w:tab/>
      </w:r>
      <w:r w:rsidRPr="00C76604">
        <w:t>MSBs of KNRP-sess ID</w:t>
      </w:r>
      <w:bookmarkEnd w:id="1673"/>
      <w:bookmarkEnd w:id="1674"/>
      <w:bookmarkEnd w:id="1675"/>
      <w:bookmarkEnd w:id="1676"/>
      <w:bookmarkEnd w:id="1677"/>
      <w:bookmarkEnd w:id="1678"/>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9" w:name="_Toc45282350"/>
      <w:bookmarkStart w:id="1680" w:name="_Toc45882736"/>
      <w:bookmarkStart w:id="1681" w:name="_Toc51951286"/>
      <w:bookmarkStart w:id="1682" w:name="_Toc59209063"/>
      <w:bookmarkStart w:id="1683" w:name="_Toc75734902"/>
      <w:bookmarkStart w:id="1684" w:name="_Toc92273994"/>
      <w:r>
        <w:t>7.3.16.5</w:t>
      </w:r>
      <w:r w:rsidRPr="00742FAE">
        <w:tab/>
      </w:r>
      <w:r>
        <w:t>Re-authentication indication</w:t>
      </w:r>
      <w:bookmarkEnd w:id="1679"/>
      <w:bookmarkEnd w:id="1680"/>
      <w:bookmarkEnd w:id="1681"/>
      <w:bookmarkEnd w:id="1682"/>
      <w:bookmarkEnd w:id="1683"/>
      <w:bookmarkEnd w:id="1684"/>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5" w:name="_Toc45282351"/>
      <w:bookmarkStart w:id="1686" w:name="_Toc45882737"/>
      <w:bookmarkStart w:id="1687" w:name="_Toc51951287"/>
      <w:bookmarkStart w:id="1688" w:name="_Toc59209064"/>
      <w:bookmarkStart w:id="1689" w:name="_Toc75734903"/>
      <w:bookmarkStart w:id="1690" w:name="_Toc92273995"/>
      <w:r>
        <w:lastRenderedPageBreak/>
        <w:t>7.3.17</w:t>
      </w:r>
      <w:r>
        <w:tab/>
        <w:t>Direct link rekeying response</w:t>
      </w:r>
      <w:bookmarkEnd w:id="1685"/>
      <w:bookmarkEnd w:id="1686"/>
      <w:bookmarkEnd w:id="1687"/>
      <w:bookmarkEnd w:id="1688"/>
      <w:bookmarkEnd w:id="1689"/>
      <w:bookmarkEnd w:id="1690"/>
    </w:p>
    <w:p w14:paraId="6A0D3536" w14:textId="77777777" w:rsidR="008E33F7" w:rsidRPr="00742FAE" w:rsidRDefault="008E33F7" w:rsidP="00CC0F60">
      <w:pPr>
        <w:pStyle w:val="Heading4"/>
      </w:pPr>
      <w:bookmarkStart w:id="1691" w:name="_Toc45282352"/>
      <w:bookmarkStart w:id="1692" w:name="_Toc45882738"/>
      <w:bookmarkStart w:id="1693" w:name="_Toc51951288"/>
      <w:bookmarkStart w:id="1694" w:name="_Toc59209065"/>
      <w:bookmarkStart w:id="1695" w:name="_Toc75734904"/>
      <w:bookmarkStart w:id="1696" w:name="_Toc92273996"/>
      <w:r>
        <w:t>7.3.17</w:t>
      </w:r>
      <w:r w:rsidRPr="00742FAE">
        <w:t>.1</w:t>
      </w:r>
      <w:r w:rsidRPr="00742FAE">
        <w:tab/>
        <w:t>Message definition</w:t>
      </w:r>
      <w:bookmarkEnd w:id="1691"/>
      <w:bookmarkEnd w:id="1692"/>
      <w:bookmarkEnd w:id="1693"/>
      <w:bookmarkEnd w:id="1694"/>
      <w:bookmarkEnd w:id="1695"/>
      <w:bookmarkEnd w:id="1696"/>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7" w:name="_Toc45282353"/>
      <w:bookmarkStart w:id="1698" w:name="_Toc45882739"/>
      <w:bookmarkStart w:id="1699" w:name="_Toc51951289"/>
      <w:bookmarkStart w:id="1700" w:name="_Toc59209066"/>
      <w:bookmarkStart w:id="1701" w:name="_Toc75734905"/>
      <w:bookmarkStart w:id="1702" w:name="_Toc92273997"/>
      <w:r>
        <w:t>7.3.18</w:t>
      </w:r>
      <w:r>
        <w:tab/>
        <w:t>Direct link identifier update request</w:t>
      </w:r>
      <w:bookmarkEnd w:id="1697"/>
      <w:bookmarkEnd w:id="1698"/>
      <w:bookmarkEnd w:id="1699"/>
      <w:bookmarkEnd w:id="1700"/>
      <w:bookmarkEnd w:id="1701"/>
      <w:bookmarkEnd w:id="1702"/>
    </w:p>
    <w:p w14:paraId="1CA61560" w14:textId="77777777" w:rsidR="008E33F7" w:rsidRPr="00742FAE" w:rsidRDefault="008E33F7" w:rsidP="00CC0F60">
      <w:pPr>
        <w:pStyle w:val="Heading4"/>
      </w:pPr>
      <w:bookmarkStart w:id="1703" w:name="_Toc45282354"/>
      <w:bookmarkStart w:id="1704" w:name="_Toc45882740"/>
      <w:bookmarkStart w:id="1705" w:name="_Toc51951290"/>
      <w:bookmarkStart w:id="1706" w:name="_Toc59209067"/>
      <w:bookmarkStart w:id="1707" w:name="_Toc75734906"/>
      <w:bookmarkStart w:id="1708" w:name="_Toc92273998"/>
      <w:r>
        <w:t>7.3.18</w:t>
      </w:r>
      <w:r w:rsidRPr="00742FAE">
        <w:t>.1</w:t>
      </w:r>
      <w:r w:rsidRPr="00742FAE">
        <w:tab/>
        <w:t>Message definition</w:t>
      </w:r>
      <w:bookmarkEnd w:id="1703"/>
      <w:bookmarkEnd w:id="1704"/>
      <w:bookmarkEnd w:id="1705"/>
      <w:bookmarkEnd w:id="1706"/>
      <w:bookmarkEnd w:id="1707"/>
      <w:bookmarkEnd w:id="1708"/>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9" w:name="_MCCTEMPBM_CRPT07900011___7"/>
            <w:bookmarkEnd w:id="1709"/>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10" w:name="_Toc45282355"/>
      <w:bookmarkStart w:id="1711" w:name="_Toc45882741"/>
      <w:bookmarkStart w:id="1712" w:name="_Toc51951291"/>
      <w:bookmarkStart w:id="1713" w:name="_Toc59209068"/>
      <w:bookmarkStart w:id="1714" w:name="_Toc75734907"/>
    </w:p>
    <w:p w14:paraId="72798468" w14:textId="69EC96EE" w:rsidR="008E33F7" w:rsidRDefault="008E33F7" w:rsidP="00CC0F60">
      <w:pPr>
        <w:pStyle w:val="Heading4"/>
      </w:pPr>
      <w:bookmarkStart w:id="1715" w:name="_Toc92273999"/>
      <w:r>
        <w:rPr>
          <w:rFonts w:eastAsia="SimSun" w:hint="eastAsia"/>
          <w:lang w:val="en-US" w:eastAsia="zh-CN"/>
        </w:rPr>
        <w:t>7.3.18</w:t>
      </w:r>
      <w:r>
        <w:t>.</w:t>
      </w:r>
      <w:r>
        <w:rPr>
          <w:rFonts w:hint="eastAsia"/>
          <w:lang w:eastAsia="zh-CN"/>
        </w:rPr>
        <w:t>2</w:t>
      </w:r>
      <w:r>
        <w:tab/>
      </w:r>
      <w:r w:rsidRPr="00785030">
        <w:rPr>
          <w:lang w:eastAsia="zh-CN"/>
        </w:rPr>
        <w:t>Source user info</w:t>
      </w:r>
      <w:bookmarkEnd w:id="1710"/>
      <w:bookmarkEnd w:id="1711"/>
      <w:bookmarkEnd w:id="1712"/>
      <w:bookmarkEnd w:id="1713"/>
      <w:bookmarkEnd w:id="1714"/>
      <w:bookmarkEnd w:id="1715"/>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6" w:name="_Toc45282356"/>
      <w:bookmarkStart w:id="1717" w:name="_Toc45882742"/>
      <w:bookmarkStart w:id="1718" w:name="_Toc51951292"/>
      <w:bookmarkStart w:id="1719" w:name="_Toc59209069"/>
      <w:bookmarkStart w:id="1720" w:name="_Toc75734908"/>
      <w:bookmarkStart w:id="1721" w:name="_Toc92274000"/>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6"/>
      <w:bookmarkEnd w:id="1717"/>
      <w:bookmarkEnd w:id="1718"/>
      <w:bookmarkEnd w:id="1719"/>
      <w:bookmarkEnd w:id="1720"/>
      <w:bookmarkEnd w:id="1721"/>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2" w:name="_Toc45282357"/>
      <w:bookmarkStart w:id="1723" w:name="_Toc45882743"/>
      <w:bookmarkStart w:id="1724" w:name="_Toc51951293"/>
      <w:bookmarkStart w:id="1725" w:name="_Toc59209070"/>
      <w:bookmarkStart w:id="1726" w:name="_Toc75734909"/>
      <w:bookmarkStart w:id="1727" w:name="_Toc92274001"/>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22"/>
      <w:bookmarkEnd w:id="1723"/>
      <w:bookmarkEnd w:id="1724"/>
      <w:bookmarkEnd w:id="1725"/>
      <w:bookmarkEnd w:id="1726"/>
      <w:bookmarkEnd w:id="1727"/>
    </w:p>
    <w:p w14:paraId="7768E9F3" w14:textId="77777777" w:rsidR="008E33F7" w:rsidRDefault="008E33F7" w:rsidP="00CC0F60">
      <w:pPr>
        <w:pStyle w:val="Heading4"/>
      </w:pPr>
      <w:bookmarkStart w:id="1728" w:name="_Toc45282358"/>
      <w:bookmarkStart w:id="1729" w:name="_Toc45882744"/>
      <w:bookmarkStart w:id="1730" w:name="_Toc51951294"/>
      <w:bookmarkStart w:id="1731" w:name="_Toc59209071"/>
      <w:bookmarkStart w:id="1732" w:name="_Toc75734910"/>
      <w:bookmarkStart w:id="1733" w:name="_Toc92274002"/>
      <w:r>
        <w:rPr>
          <w:rFonts w:hint="eastAsia"/>
          <w:lang w:val="en-US" w:eastAsia="zh-CN"/>
        </w:rPr>
        <w:t>7.3.19</w:t>
      </w:r>
      <w:r>
        <w:rPr>
          <w:lang w:val="en-US" w:eastAsia="zh-CN"/>
        </w:rPr>
        <w:t>.1</w:t>
      </w:r>
      <w:r>
        <w:tab/>
        <w:t>Message definition</w:t>
      </w:r>
      <w:bookmarkEnd w:id="1728"/>
      <w:bookmarkEnd w:id="1729"/>
      <w:bookmarkEnd w:id="1730"/>
      <w:bookmarkEnd w:id="1731"/>
      <w:bookmarkEnd w:id="1732"/>
      <w:bookmarkEnd w:id="1733"/>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4" w:name="_Toc45282359"/>
      <w:bookmarkStart w:id="1735" w:name="_Toc45882745"/>
    </w:p>
    <w:p w14:paraId="58DB0374" w14:textId="77777777" w:rsidR="008E33F7" w:rsidRDefault="008E33F7" w:rsidP="00CC0F60">
      <w:pPr>
        <w:pStyle w:val="Heading4"/>
      </w:pPr>
      <w:bookmarkStart w:id="1736" w:name="_Toc51951295"/>
      <w:bookmarkStart w:id="1737" w:name="_Toc59209072"/>
      <w:bookmarkStart w:id="1738" w:name="_Toc75734911"/>
      <w:bookmarkStart w:id="1739" w:name="_Toc92274003"/>
      <w:r>
        <w:rPr>
          <w:rFonts w:eastAsia="SimSun" w:hint="eastAsia"/>
          <w:lang w:val="en-US" w:eastAsia="zh-CN"/>
        </w:rPr>
        <w:t>7.3.19</w:t>
      </w:r>
      <w:r>
        <w:t>.</w:t>
      </w:r>
      <w:r>
        <w:rPr>
          <w:rFonts w:hint="eastAsia"/>
          <w:lang w:eastAsia="zh-CN"/>
        </w:rPr>
        <w:t>2</w:t>
      </w:r>
      <w:r>
        <w:tab/>
      </w:r>
      <w:r w:rsidRPr="00CC7033">
        <w:rPr>
          <w:lang w:eastAsia="zh-CN"/>
        </w:rPr>
        <w:t>Target user info</w:t>
      </w:r>
      <w:bookmarkEnd w:id="1734"/>
      <w:bookmarkEnd w:id="1735"/>
      <w:bookmarkEnd w:id="1736"/>
      <w:bookmarkEnd w:id="1737"/>
      <w:bookmarkEnd w:id="1738"/>
      <w:bookmarkEnd w:id="1739"/>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40" w:name="_Toc45282361"/>
      <w:bookmarkStart w:id="1741" w:name="_Toc45882747"/>
      <w:bookmarkStart w:id="1742" w:name="_Toc51951296"/>
      <w:bookmarkStart w:id="1743" w:name="_Toc59209073"/>
      <w:bookmarkStart w:id="1744" w:name="_Toc75734912"/>
      <w:bookmarkStart w:id="1745" w:name="_Toc9227400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40"/>
      <w:bookmarkEnd w:id="1741"/>
      <w:bookmarkEnd w:id="1742"/>
      <w:bookmarkEnd w:id="1743"/>
      <w:bookmarkEnd w:id="1744"/>
      <w:bookmarkEnd w:id="1745"/>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6" w:name="_Toc45282362"/>
      <w:bookmarkStart w:id="1747" w:name="_Toc45882748"/>
      <w:bookmarkStart w:id="1748" w:name="_Toc51951297"/>
      <w:bookmarkStart w:id="1749" w:name="_Toc59209074"/>
      <w:bookmarkStart w:id="1750" w:name="_Toc75734913"/>
      <w:bookmarkStart w:id="1751" w:name="_Toc92274005"/>
      <w:r>
        <w:rPr>
          <w:rFonts w:eastAsia="SimSun" w:hint="eastAsia"/>
          <w:lang w:val="en-US" w:eastAsia="zh-CN"/>
        </w:rPr>
        <w:t>7.3.19</w:t>
      </w:r>
      <w:r>
        <w:t>.4</w:t>
      </w:r>
      <w:r w:rsidRPr="003D582A">
        <w:rPr>
          <w:rFonts w:ascii="Times New Roman" w:hAnsi="Times New Roman"/>
          <w:sz w:val="20"/>
        </w:rPr>
        <w:tab/>
      </w:r>
      <w:r w:rsidRPr="006C446C">
        <w:t>Source user info</w:t>
      </w:r>
      <w:bookmarkEnd w:id="1746"/>
      <w:bookmarkEnd w:id="1747"/>
      <w:bookmarkEnd w:id="1748"/>
      <w:bookmarkEnd w:id="1749"/>
      <w:bookmarkEnd w:id="1750"/>
      <w:bookmarkEnd w:id="1751"/>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2" w:name="_Toc45282363"/>
      <w:bookmarkStart w:id="1753" w:name="_Toc45882749"/>
      <w:bookmarkStart w:id="1754" w:name="_Toc51951298"/>
      <w:bookmarkStart w:id="1755" w:name="_Toc59209075"/>
      <w:bookmarkStart w:id="1756" w:name="_Toc75734914"/>
      <w:bookmarkStart w:id="1757" w:name="_Toc92274006"/>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2"/>
      <w:bookmarkEnd w:id="1753"/>
      <w:bookmarkEnd w:id="1754"/>
      <w:bookmarkEnd w:id="1755"/>
      <w:bookmarkEnd w:id="1756"/>
      <w:bookmarkEnd w:id="1757"/>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8" w:name="_Toc45282364"/>
      <w:bookmarkStart w:id="1759" w:name="_Toc45882750"/>
      <w:bookmarkStart w:id="1760" w:name="_Toc51951299"/>
      <w:bookmarkStart w:id="1761" w:name="_Toc59209076"/>
      <w:bookmarkStart w:id="1762" w:name="_Toc75734915"/>
      <w:bookmarkStart w:id="1763" w:name="_Toc92274007"/>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8"/>
      <w:bookmarkEnd w:id="1759"/>
      <w:bookmarkEnd w:id="1760"/>
      <w:bookmarkEnd w:id="1761"/>
      <w:bookmarkEnd w:id="1762"/>
      <w:bookmarkEnd w:id="1763"/>
    </w:p>
    <w:p w14:paraId="1FC90C69" w14:textId="77777777" w:rsidR="008E33F7" w:rsidRDefault="008E33F7" w:rsidP="00CC0F60">
      <w:pPr>
        <w:pStyle w:val="Heading4"/>
      </w:pPr>
      <w:bookmarkStart w:id="1764" w:name="_Toc45282365"/>
      <w:bookmarkStart w:id="1765" w:name="_Toc45882751"/>
      <w:bookmarkStart w:id="1766" w:name="_Toc51951300"/>
      <w:bookmarkStart w:id="1767" w:name="_Toc59209077"/>
      <w:bookmarkStart w:id="1768" w:name="_Toc75734916"/>
      <w:bookmarkStart w:id="1769" w:name="_Toc92274008"/>
      <w:r>
        <w:rPr>
          <w:rFonts w:hint="eastAsia"/>
          <w:lang w:val="en-US" w:eastAsia="zh-CN"/>
        </w:rPr>
        <w:t>7.3.20</w:t>
      </w:r>
      <w:r>
        <w:rPr>
          <w:lang w:val="en-US" w:eastAsia="zh-CN"/>
        </w:rPr>
        <w:t>.1</w:t>
      </w:r>
      <w:r>
        <w:tab/>
        <w:t>Message definition</w:t>
      </w:r>
      <w:bookmarkEnd w:id="1764"/>
      <w:bookmarkEnd w:id="1765"/>
      <w:bookmarkEnd w:id="1766"/>
      <w:bookmarkEnd w:id="1767"/>
      <w:bookmarkEnd w:id="1768"/>
      <w:bookmarkEnd w:id="1769"/>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70" w:name="_Toc45282366"/>
      <w:bookmarkStart w:id="1771" w:name="_Toc45882752"/>
    </w:p>
    <w:p w14:paraId="28D828F2" w14:textId="77777777" w:rsidR="008E33F7" w:rsidRPr="003D582A" w:rsidRDefault="008E33F7" w:rsidP="00CC0F60">
      <w:pPr>
        <w:pStyle w:val="Heading4"/>
      </w:pPr>
      <w:bookmarkStart w:id="1772" w:name="_Toc45282367"/>
      <w:bookmarkStart w:id="1773" w:name="_Toc45882753"/>
      <w:bookmarkStart w:id="1774" w:name="_Toc51951301"/>
      <w:bookmarkStart w:id="1775" w:name="_Toc59209078"/>
      <w:bookmarkStart w:id="1776" w:name="_Toc75734917"/>
      <w:bookmarkStart w:id="1777" w:name="_Toc92274009"/>
      <w:bookmarkEnd w:id="1770"/>
      <w:bookmarkEnd w:id="1771"/>
      <w:r>
        <w:rPr>
          <w:rFonts w:eastAsia="SimSun"/>
          <w:lang w:val="en-US" w:eastAsia="zh-CN"/>
        </w:rPr>
        <w:t>7.3.20</w:t>
      </w:r>
      <w:r w:rsidRPr="003D582A">
        <w:t>.</w:t>
      </w:r>
      <w:r>
        <w:rPr>
          <w:lang w:eastAsia="zh-CN"/>
        </w:rPr>
        <w:t>2</w:t>
      </w:r>
      <w:r w:rsidRPr="003D582A">
        <w:tab/>
      </w:r>
      <w:r w:rsidRPr="003D582A">
        <w:rPr>
          <w:lang w:eastAsia="zh-CN"/>
        </w:rPr>
        <w:t>Target user info</w:t>
      </w:r>
      <w:bookmarkEnd w:id="1772"/>
      <w:bookmarkEnd w:id="1773"/>
      <w:bookmarkEnd w:id="1774"/>
      <w:bookmarkEnd w:id="1775"/>
      <w:bookmarkEnd w:id="1776"/>
      <w:bookmarkEnd w:id="1777"/>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8" w:name="_Toc45282368"/>
      <w:bookmarkStart w:id="1779" w:name="_Toc45882754"/>
      <w:bookmarkStart w:id="1780" w:name="_Toc51951302"/>
      <w:bookmarkStart w:id="1781" w:name="_Toc59209079"/>
      <w:bookmarkStart w:id="1782" w:name="_Toc75734918"/>
      <w:bookmarkStart w:id="1783" w:name="_Toc92274010"/>
      <w:r>
        <w:rPr>
          <w:rFonts w:eastAsia="SimSun"/>
          <w:lang w:val="en-US" w:eastAsia="zh-CN"/>
        </w:rPr>
        <w:t>7.3.20</w:t>
      </w:r>
      <w:r w:rsidRPr="003D582A">
        <w:t>.</w:t>
      </w:r>
      <w:r>
        <w:t>3</w:t>
      </w:r>
      <w:r w:rsidRPr="003D582A">
        <w:tab/>
      </w:r>
      <w:r w:rsidRPr="003D582A">
        <w:rPr>
          <w:lang w:eastAsia="zh-CN"/>
        </w:rPr>
        <w:t>Target link local IPv6 address</w:t>
      </w:r>
      <w:bookmarkEnd w:id="1778"/>
      <w:bookmarkEnd w:id="1779"/>
      <w:bookmarkEnd w:id="1780"/>
      <w:bookmarkEnd w:id="1781"/>
      <w:bookmarkEnd w:id="1782"/>
      <w:bookmarkEnd w:id="1783"/>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4" w:name="_Toc45282369"/>
      <w:bookmarkStart w:id="1785" w:name="_Toc45882755"/>
      <w:bookmarkStart w:id="1786" w:name="_Toc51951303"/>
      <w:bookmarkStart w:id="1787" w:name="_Toc59209080"/>
      <w:bookmarkStart w:id="1788" w:name="_Toc75734919"/>
      <w:bookmarkStart w:id="1789" w:name="_Toc92274011"/>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4"/>
      <w:bookmarkEnd w:id="1785"/>
      <w:bookmarkEnd w:id="1786"/>
      <w:bookmarkEnd w:id="1787"/>
      <w:bookmarkEnd w:id="1788"/>
      <w:bookmarkEnd w:id="1789"/>
    </w:p>
    <w:p w14:paraId="30685C75" w14:textId="77777777" w:rsidR="008E33F7" w:rsidRDefault="008E33F7" w:rsidP="00CC0F60">
      <w:pPr>
        <w:pStyle w:val="Heading4"/>
      </w:pPr>
      <w:bookmarkStart w:id="1790" w:name="_Toc45282370"/>
      <w:bookmarkStart w:id="1791" w:name="_Toc45882756"/>
      <w:bookmarkStart w:id="1792" w:name="_Toc51951304"/>
      <w:bookmarkStart w:id="1793" w:name="_Toc59209081"/>
      <w:bookmarkStart w:id="1794" w:name="_Toc75734920"/>
      <w:bookmarkStart w:id="1795" w:name="_Toc92274012"/>
      <w:r>
        <w:rPr>
          <w:rFonts w:hint="eastAsia"/>
          <w:lang w:val="en-US" w:eastAsia="zh-CN"/>
        </w:rPr>
        <w:t>7.3.21</w:t>
      </w:r>
      <w:r>
        <w:rPr>
          <w:lang w:val="en-US" w:eastAsia="zh-CN"/>
        </w:rPr>
        <w:t>.1</w:t>
      </w:r>
      <w:r>
        <w:tab/>
        <w:t>Message definition</w:t>
      </w:r>
      <w:bookmarkEnd w:id="1790"/>
      <w:bookmarkEnd w:id="1791"/>
      <w:bookmarkEnd w:id="1792"/>
      <w:bookmarkEnd w:id="1793"/>
      <w:bookmarkEnd w:id="1794"/>
      <w:bookmarkEnd w:id="1795"/>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6" w:name="_Toc45282371"/>
      <w:bookmarkStart w:id="1797" w:name="_Toc45882757"/>
      <w:bookmarkStart w:id="1798" w:name="_Toc51951305"/>
      <w:bookmarkStart w:id="1799" w:name="_Toc59209082"/>
      <w:bookmarkStart w:id="1800" w:name="_Toc75734921"/>
      <w:bookmarkStart w:id="1801" w:name="_Toc92274013"/>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6"/>
      <w:bookmarkEnd w:id="1797"/>
      <w:bookmarkEnd w:id="1798"/>
      <w:bookmarkEnd w:id="1799"/>
      <w:bookmarkEnd w:id="1800"/>
      <w:bookmarkEnd w:id="1801"/>
    </w:p>
    <w:p w14:paraId="5C874BB1" w14:textId="77777777" w:rsidR="008E33F7" w:rsidRDefault="008E33F7" w:rsidP="00CC0F60">
      <w:pPr>
        <w:pStyle w:val="Heading4"/>
      </w:pPr>
      <w:bookmarkStart w:id="1802" w:name="_Toc45282372"/>
      <w:bookmarkStart w:id="1803" w:name="_Toc45882758"/>
      <w:bookmarkStart w:id="1804" w:name="_Toc51951306"/>
      <w:bookmarkStart w:id="1805" w:name="_Toc59209083"/>
      <w:bookmarkStart w:id="1806" w:name="_Toc75734922"/>
      <w:bookmarkStart w:id="1807" w:name="_Toc92274014"/>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2"/>
      <w:bookmarkEnd w:id="1803"/>
      <w:bookmarkEnd w:id="1804"/>
      <w:bookmarkEnd w:id="1805"/>
      <w:bookmarkEnd w:id="1806"/>
      <w:bookmarkEnd w:id="1807"/>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8" w:name="_Toc51951307"/>
      <w:bookmarkStart w:id="1809" w:name="_Toc59209084"/>
      <w:bookmarkStart w:id="1810" w:name="_Toc75734923"/>
      <w:bookmarkStart w:id="1811" w:name="_Toc45282373"/>
      <w:bookmarkStart w:id="1812" w:name="_Toc45882759"/>
      <w:bookmarkStart w:id="1813" w:name="_Toc92274015"/>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8"/>
      <w:bookmarkEnd w:id="1809"/>
      <w:bookmarkEnd w:id="1810"/>
      <w:bookmarkEnd w:id="1813"/>
    </w:p>
    <w:p w14:paraId="320309F0" w14:textId="77777777" w:rsidR="008E33F7" w:rsidRDefault="008E33F7" w:rsidP="00CC0F60">
      <w:pPr>
        <w:pStyle w:val="Heading4"/>
      </w:pPr>
      <w:bookmarkStart w:id="1814" w:name="_Toc51951308"/>
      <w:bookmarkStart w:id="1815" w:name="_Toc59209085"/>
      <w:bookmarkStart w:id="1816" w:name="_Toc75734924"/>
      <w:bookmarkStart w:id="1817" w:name="_Toc92274016"/>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4"/>
      <w:bookmarkEnd w:id="1815"/>
      <w:bookmarkEnd w:id="1816"/>
      <w:bookmarkEnd w:id="1817"/>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8" w:name="_Toc75734925"/>
      <w:bookmarkStart w:id="1819" w:name="_Toc51951309"/>
      <w:bookmarkStart w:id="1820" w:name="_Toc59209086"/>
      <w:bookmarkStart w:id="1821" w:name="_Toc92274017"/>
      <w:r w:rsidRPr="004B765A">
        <w:rPr>
          <w:rFonts w:eastAsia="SimSun"/>
          <w:lang w:val="en-US" w:eastAsia="zh-CN"/>
        </w:rPr>
        <w:lastRenderedPageBreak/>
        <w:t>7.3.24</w:t>
      </w:r>
      <w:r w:rsidRPr="004B765A">
        <w:rPr>
          <w:rFonts w:eastAsia="SimSun"/>
          <w:lang w:val="en-US" w:eastAsia="zh-CN"/>
        </w:rPr>
        <w:tab/>
        <w:t>Direct link authentication failure</w:t>
      </w:r>
      <w:bookmarkEnd w:id="1818"/>
      <w:bookmarkEnd w:id="1821"/>
    </w:p>
    <w:p w14:paraId="76372F8B" w14:textId="77777777" w:rsidR="008E33F7" w:rsidRPr="004B765A" w:rsidRDefault="008E33F7" w:rsidP="00CC0F60">
      <w:pPr>
        <w:pStyle w:val="Heading4"/>
        <w:rPr>
          <w:rFonts w:eastAsia="SimSun"/>
          <w:lang w:val="en-US" w:eastAsia="zh-CN"/>
        </w:rPr>
      </w:pPr>
      <w:bookmarkStart w:id="1822" w:name="_Toc75734926"/>
      <w:bookmarkStart w:id="1823" w:name="_Toc92274018"/>
      <w:r w:rsidRPr="004B765A">
        <w:rPr>
          <w:rFonts w:eastAsia="SimSun"/>
          <w:lang w:val="en-US" w:eastAsia="zh-CN"/>
        </w:rPr>
        <w:t>7.3.24.1</w:t>
      </w:r>
      <w:r w:rsidRPr="004B765A">
        <w:rPr>
          <w:rFonts w:eastAsia="SimSun"/>
          <w:lang w:val="en-US" w:eastAsia="zh-CN"/>
        </w:rPr>
        <w:tab/>
        <w:t>Message definition</w:t>
      </w:r>
      <w:bookmarkEnd w:id="1822"/>
      <w:bookmarkEnd w:id="1823"/>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4" w:name="_MCCTEMPBM_CRPT07900013___7"/>
            <w:bookmarkEnd w:id="1824"/>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5" w:name="_MCCTEMPBM_CRPT07900014___7"/>
            <w:bookmarkEnd w:id="1825"/>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6" w:name="_MCCTEMPBM_CRPT07900015___7"/>
            <w:r w:rsidRPr="00280574">
              <w:rPr>
                <w:rFonts w:ascii="Arial" w:hAnsi="Arial"/>
                <w:sz w:val="18"/>
              </w:rPr>
              <w:t>74</w:t>
            </w:r>
            <w:bookmarkEnd w:id="1826"/>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7" w:name="_Toc59208725"/>
      <w:bookmarkStart w:id="1828" w:name="_Toc75734927"/>
      <w:bookmarkStart w:id="1829" w:name="_Toc92274019"/>
      <w:r w:rsidRPr="004B765A">
        <w:rPr>
          <w:rFonts w:eastAsia="SimSun"/>
          <w:lang w:val="en-US" w:eastAsia="zh-CN"/>
        </w:rPr>
        <w:t>7.3.24.2</w:t>
      </w:r>
      <w:r w:rsidRPr="004B765A">
        <w:rPr>
          <w:rFonts w:eastAsia="SimSun"/>
          <w:lang w:val="en-US" w:eastAsia="zh-CN"/>
        </w:rPr>
        <w:tab/>
      </w:r>
      <w:bookmarkEnd w:id="1827"/>
      <w:r w:rsidRPr="004B765A">
        <w:rPr>
          <w:rFonts w:eastAsia="SimSun"/>
          <w:lang w:val="en-US" w:eastAsia="zh-CN"/>
        </w:rPr>
        <w:t>Key establishment information container</w:t>
      </w:r>
      <w:bookmarkEnd w:id="1828"/>
      <w:bookmarkEnd w:id="1829"/>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30" w:name="_Toc75734928"/>
      <w:bookmarkStart w:id="1831" w:name="_Toc92274020"/>
      <w:r>
        <w:t>8</w:t>
      </w:r>
      <w:r w:rsidRPr="00913BB3">
        <w:tab/>
        <w:t>Information elements coding</w:t>
      </w:r>
      <w:bookmarkEnd w:id="1318"/>
      <w:bookmarkEnd w:id="1413"/>
      <w:bookmarkEnd w:id="1650"/>
      <w:bookmarkEnd w:id="1651"/>
      <w:bookmarkEnd w:id="1811"/>
      <w:bookmarkEnd w:id="1812"/>
      <w:bookmarkEnd w:id="1819"/>
      <w:bookmarkEnd w:id="1820"/>
      <w:bookmarkEnd w:id="1830"/>
      <w:bookmarkEnd w:id="1831"/>
    </w:p>
    <w:p w14:paraId="7F14E31F" w14:textId="77777777" w:rsidR="008E33F7" w:rsidRDefault="008E33F7" w:rsidP="00CC0F60">
      <w:pPr>
        <w:pStyle w:val="Heading2"/>
        <w:rPr>
          <w:noProof/>
        </w:rPr>
      </w:pPr>
      <w:bookmarkStart w:id="1832" w:name="_Toc525231389"/>
      <w:bookmarkStart w:id="1833" w:name="_Toc25070716"/>
      <w:bookmarkStart w:id="1834" w:name="_Toc34388707"/>
      <w:bookmarkStart w:id="1835" w:name="_Toc34404478"/>
      <w:bookmarkStart w:id="1836" w:name="_Toc45282374"/>
      <w:bookmarkStart w:id="1837" w:name="_Toc45882760"/>
      <w:bookmarkStart w:id="1838" w:name="_Toc51951310"/>
      <w:bookmarkStart w:id="1839" w:name="_Toc59209087"/>
      <w:bookmarkStart w:id="1840" w:name="_Toc75734929"/>
      <w:bookmarkStart w:id="1841" w:name="_Toc20233289"/>
      <w:bookmarkStart w:id="1842" w:name="_Toc92274021"/>
      <w:r>
        <w:rPr>
          <w:noProof/>
        </w:rPr>
        <w:t>8.1</w:t>
      </w:r>
      <w:r>
        <w:rPr>
          <w:noProof/>
        </w:rPr>
        <w:tab/>
      </w:r>
      <w:r w:rsidRPr="00400F1D">
        <w:rPr>
          <w:noProof/>
        </w:rPr>
        <w:t>Overview</w:t>
      </w:r>
      <w:bookmarkEnd w:id="1832"/>
      <w:bookmarkEnd w:id="1833"/>
      <w:bookmarkEnd w:id="1834"/>
      <w:bookmarkEnd w:id="1835"/>
      <w:bookmarkEnd w:id="1836"/>
      <w:bookmarkEnd w:id="1837"/>
      <w:bookmarkEnd w:id="1838"/>
      <w:bookmarkEnd w:id="1839"/>
      <w:bookmarkEnd w:id="1840"/>
      <w:bookmarkEnd w:id="1842"/>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3" w:name="_Toc525231390"/>
      <w:bookmarkStart w:id="1844" w:name="_Toc25070717"/>
      <w:bookmarkStart w:id="1845" w:name="_Toc34388708"/>
      <w:bookmarkStart w:id="1846" w:name="_Toc34404479"/>
      <w:bookmarkStart w:id="1847" w:name="_Toc45282375"/>
      <w:bookmarkStart w:id="1848" w:name="_Toc45882761"/>
      <w:bookmarkStart w:id="1849" w:name="_Toc51951311"/>
      <w:bookmarkStart w:id="1850" w:name="_Toc59209088"/>
      <w:bookmarkStart w:id="1851" w:name="_Toc75734930"/>
      <w:bookmarkStart w:id="1852" w:name="_Toc92274022"/>
      <w:r>
        <w:rPr>
          <w:noProof/>
          <w:lang w:val="en-US" w:eastAsia="zh-CN"/>
        </w:rPr>
        <w:t>8.2</w:t>
      </w:r>
      <w:r>
        <w:rPr>
          <w:noProof/>
          <w:lang w:val="en-US" w:eastAsia="zh-CN"/>
        </w:rPr>
        <w:tab/>
        <w:t>General</w:t>
      </w:r>
      <w:bookmarkEnd w:id="1843"/>
      <w:bookmarkEnd w:id="1844"/>
      <w:bookmarkEnd w:id="1845"/>
      <w:bookmarkEnd w:id="1846"/>
      <w:bookmarkEnd w:id="1847"/>
      <w:bookmarkEnd w:id="1848"/>
      <w:bookmarkEnd w:id="1849"/>
      <w:bookmarkEnd w:id="1850"/>
      <w:bookmarkEnd w:id="1851"/>
      <w:bookmarkEnd w:id="1852"/>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3" w:name="_Toc25070718"/>
      <w:bookmarkStart w:id="1854" w:name="_Toc34388709"/>
      <w:bookmarkStart w:id="1855" w:name="_Toc34404480"/>
      <w:bookmarkStart w:id="1856" w:name="_Toc45282376"/>
      <w:bookmarkStart w:id="1857" w:name="_Toc45882762"/>
      <w:bookmarkStart w:id="1858" w:name="_Toc51951312"/>
      <w:bookmarkStart w:id="1859" w:name="_Toc59209089"/>
      <w:bookmarkStart w:id="1860" w:name="_Toc75734931"/>
      <w:bookmarkStart w:id="1861" w:name="_Toc92274023"/>
      <w:r>
        <w:t>8.3</w:t>
      </w:r>
      <w:r>
        <w:tab/>
        <w:t>P</w:t>
      </w:r>
      <w:r>
        <w:rPr>
          <w:noProof/>
          <w:lang w:val="en-US"/>
        </w:rPr>
        <w:t>rovisioning</w:t>
      </w:r>
      <w:r>
        <w:t xml:space="preserve"> of parameters for V2X configuration</w:t>
      </w:r>
      <w:r w:rsidRPr="00C607F7">
        <w:t xml:space="preserve"> </w:t>
      </w:r>
      <w:r>
        <w:t>signalling information elements</w:t>
      </w:r>
      <w:bookmarkEnd w:id="1853"/>
      <w:bookmarkEnd w:id="1854"/>
      <w:bookmarkEnd w:id="1855"/>
      <w:bookmarkEnd w:id="1856"/>
      <w:bookmarkEnd w:id="1857"/>
      <w:bookmarkEnd w:id="1858"/>
      <w:bookmarkEnd w:id="1859"/>
      <w:bookmarkEnd w:id="1860"/>
      <w:bookmarkEnd w:id="1861"/>
    </w:p>
    <w:p w14:paraId="1F4067E6" w14:textId="77777777" w:rsidR="008E33F7" w:rsidRPr="00913BB3" w:rsidRDefault="008E33F7" w:rsidP="00CC0F60">
      <w:pPr>
        <w:pStyle w:val="Heading3"/>
      </w:pPr>
      <w:bookmarkStart w:id="1862" w:name="_Toc25070719"/>
      <w:bookmarkStart w:id="1863" w:name="_Toc34388710"/>
      <w:bookmarkStart w:id="1864" w:name="_Toc34404481"/>
      <w:bookmarkStart w:id="1865" w:name="_Toc45282377"/>
      <w:bookmarkStart w:id="1866" w:name="_Toc45882763"/>
      <w:bookmarkStart w:id="1867" w:name="_Toc51951313"/>
      <w:bookmarkStart w:id="1868" w:name="_Toc59209090"/>
      <w:bookmarkStart w:id="1869" w:name="_Toc75734932"/>
      <w:bookmarkStart w:id="1870" w:name="_Toc92274024"/>
      <w:r>
        <w:t>8.3</w:t>
      </w:r>
      <w:r w:rsidRPr="00913BB3">
        <w:t>.</w:t>
      </w:r>
      <w:r>
        <w:t>1</w:t>
      </w:r>
      <w:r w:rsidRPr="00913BB3">
        <w:tab/>
      </w:r>
      <w:r>
        <w:t xml:space="preserve">UPDS </w:t>
      </w:r>
      <w:r w:rsidRPr="00913BB3">
        <w:t>cause</w:t>
      </w:r>
      <w:bookmarkEnd w:id="1841"/>
      <w:bookmarkEnd w:id="1862"/>
      <w:bookmarkEnd w:id="1863"/>
      <w:bookmarkEnd w:id="1864"/>
      <w:bookmarkEnd w:id="1865"/>
      <w:bookmarkEnd w:id="1866"/>
      <w:bookmarkEnd w:id="1867"/>
      <w:bookmarkEnd w:id="1868"/>
      <w:bookmarkEnd w:id="1869"/>
      <w:bookmarkEnd w:id="1870"/>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71" w:name="_PERM_MCCTEMPBM_CRPT07900016___5"/>
            <w:bookmarkEnd w:id="1871"/>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2" w:name="_PERM_MCCTEMPBM_CRPT07900017___5"/>
            <w:bookmarkEnd w:id="1872"/>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3" w:name="_PERM_MCCTEMPBM_CRPT07900018___5"/>
            <w:bookmarkEnd w:id="1873"/>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4" w:name="_PERM_MCCTEMPBM_CRPT07900019___5"/>
            <w:bookmarkEnd w:id="1874"/>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5" w:name="_PERM_MCCTEMPBM_CRPT07900020___5"/>
            <w:bookmarkEnd w:id="1875"/>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6" w:name="_PERM_MCCTEMPBM_CRPT07900021___5"/>
            <w:bookmarkEnd w:id="1876"/>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7" w:name="_PERM_MCCTEMPBM_CRPT07900022___5"/>
            <w:bookmarkEnd w:id="1877"/>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8" w:name="_PERM_MCCTEMPBM_CRPT07900023___5"/>
            <w:bookmarkEnd w:id="1878"/>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9" w:name="_PERM_MCCTEMPBM_CRPT07900024___5"/>
            <w:bookmarkEnd w:id="1879"/>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80" w:name="_PERM_MCCTEMPBM_CRPT07900025___5"/>
            <w:bookmarkEnd w:id="1880"/>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81" w:name="_Toc20233365"/>
      <w:bookmarkStart w:id="1882" w:name="_Toc25070720"/>
      <w:bookmarkStart w:id="1883" w:name="_Toc34388711"/>
      <w:bookmarkStart w:id="1884" w:name="_Toc34404482"/>
      <w:bookmarkStart w:id="1885" w:name="_Toc45282378"/>
      <w:bookmarkStart w:id="1886" w:name="_Toc45882764"/>
      <w:bookmarkStart w:id="1887" w:name="_Toc51951314"/>
      <w:bookmarkStart w:id="1888" w:name="_Toc59209091"/>
      <w:bookmarkStart w:id="1889" w:name="_Toc75734933"/>
      <w:bookmarkStart w:id="1890" w:name="_Toc92274025"/>
      <w:r>
        <w:t>8.3</w:t>
      </w:r>
      <w:r w:rsidRPr="00913BB3">
        <w:t>.</w:t>
      </w:r>
      <w:r>
        <w:t>2</w:t>
      </w:r>
      <w:r w:rsidRPr="00913BB3">
        <w:tab/>
      </w:r>
      <w:bookmarkEnd w:id="1881"/>
      <w:r>
        <w:t>Requested UE policies</w:t>
      </w:r>
      <w:bookmarkEnd w:id="1882"/>
      <w:bookmarkEnd w:id="1883"/>
      <w:bookmarkEnd w:id="1884"/>
      <w:bookmarkEnd w:id="1885"/>
      <w:bookmarkEnd w:id="1886"/>
      <w:bookmarkEnd w:id="1887"/>
      <w:bookmarkEnd w:id="1888"/>
      <w:bookmarkEnd w:id="1889"/>
      <w:bookmarkEnd w:id="1890"/>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77777777" w:rsidR="008E33F7" w:rsidRDefault="008E33F7" w:rsidP="008E33F7">
            <w:pPr>
              <w:pStyle w:val="TAC"/>
            </w:pPr>
            <w:r w:rsidRPr="00CC0C94">
              <w:t>0</w:t>
            </w:r>
          </w:p>
          <w:p w14:paraId="5AB18FB4" w14:textId="77777777" w:rsidR="008E33F7" w:rsidRPr="00CC0C94" w:rsidRDefault="008E33F7" w:rsidP="008E33F7">
            <w:pPr>
              <w:pStyle w:val="TAC"/>
            </w:pPr>
            <w:r>
              <w:t>Spare</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77777777" w:rsidR="008E33F7" w:rsidRPr="00CC0C94" w:rsidRDefault="008E33F7" w:rsidP="008E33F7">
            <w:pPr>
              <w:pStyle w:val="TAL"/>
            </w:pPr>
            <w:r w:rsidRPr="00CC0C94">
              <w:t>B</w:t>
            </w:r>
            <w:r>
              <w:t xml:space="preserve">its 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891" w:name="_Toc525231501"/>
      <w:bookmarkStart w:id="1892" w:name="_Toc25070721"/>
      <w:bookmarkStart w:id="1893" w:name="_Toc34388712"/>
      <w:bookmarkStart w:id="1894" w:name="_Toc34404483"/>
      <w:bookmarkStart w:id="1895" w:name="_Toc45282379"/>
      <w:bookmarkStart w:id="1896" w:name="_Toc45882765"/>
      <w:bookmarkStart w:id="1897" w:name="_Toc51951315"/>
      <w:bookmarkStart w:id="1898" w:name="_Toc59209092"/>
      <w:bookmarkStart w:id="1899" w:name="_Toc75734934"/>
      <w:bookmarkStart w:id="1900" w:name="_Toc92274026"/>
      <w:r>
        <w:lastRenderedPageBreak/>
        <w:t>8.4</w:t>
      </w:r>
      <w:r>
        <w:tab/>
      </w:r>
      <w:r>
        <w:rPr>
          <w:noProof/>
          <w:lang w:val="en-US"/>
        </w:rPr>
        <w:t xml:space="preserve">V2X communication over </w:t>
      </w:r>
      <w:r>
        <w:t>PC5 s</w:t>
      </w:r>
      <w:r w:rsidRPr="00742FAE">
        <w:t xml:space="preserve">ignalling </w:t>
      </w:r>
      <w:r>
        <w:t>information elements</w:t>
      </w:r>
      <w:bookmarkEnd w:id="1891"/>
      <w:bookmarkEnd w:id="1892"/>
      <w:bookmarkEnd w:id="1893"/>
      <w:bookmarkEnd w:id="1894"/>
      <w:bookmarkEnd w:id="1895"/>
      <w:bookmarkEnd w:id="1896"/>
      <w:bookmarkEnd w:id="1897"/>
      <w:bookmarkEnd w:id="1898"/>
      <w:bookmarkEnd w:id="1899"/>
      <w:bookmarkEnd w:id="1900"/>
    </w:p>
    <w:p w14:paraId="36773662" w14:textId="77777777" w:rsidR="008E33F7" w:rsidRPr="00742FAE" w:rsidRDefault="008E33F7" w:rsidP="00CC0F60">
      <w:pPr>
        <w:pStyle w:val="Heading3"/>
      </w:pPr>
      <w:bookmarkStart w:id="1901" w:name="_Toc525231502"/>
      <w:bookmarkStart w:id="1902" w:name="_Toc25070722"/>
      <w:bookmarkStart w:id="1903" w:name="_Toc34388713"/>
      <w:bookmarkStart w:id="1904" w:name="_Toc34404484"/>
      <w:bookmarkStart w:id="1905" w:name="_Toc45282380"/>
      <w:bookmarkStart w:id="1906" w:name="_Toc45882766"/>
      <w:bookmarkStart w:id="1907" w:name="_Toc51951316"/>
      <w:bookmarkStart w:id="1908" w:name="_Toc59209093"/>
      <w:bookmarkStart w:id="1909" w:name="_Toc75734935"/>
      <w:bookmarkStart w:id="1910" w:name="_Toc92274027"/>
      <w:r>
        <w:t>8.4.1</w:t>
      </w:r>
      <w:r>
        <w:tab/>
      </w:r>
      <w:bookmarkEnd w:id="1901"/>
      <w:r>
        <w:t>PC5 signalling message t</w:t>
      </w:r>
      <w:r w:rsidRPr="00742FAE">
        <w:t>ype</w:t>
      </w:r>
      <w:bookmarkEnd w:id="1902"/>
      <w:bookmarkEnd w:id="1903"/>
      <w:bookmarkEnd w:id="1904"/>
      <w:bookmarkEnd w:id="1905"/>
      <w:bookmarkEnd w:id="1906"/>
      <w:bookmarkEnd w:id="1907"/>
      <w:bookmarkEnd w:id="1908"/>
      <w:bookmarkEnd w:id="1909"/>
      <w:bookmarkEnd w:id="1910"/>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11" w:name="_Toc525231504"/>
      <w:bookmarkStart w:id="1912" w:name="_Toc25070723"/>
      <w:bookmarkStart w:id="1913" w:name="_Toc34388714"/>
      <w:bookmarkStart w:id="1914" w:name="_Toc34404485"/>
      <w:bookmarkStart w:id="1915" w:name="_Toc45282381"/>
      <w:bookmarkStart w:id="1916" w:name="_Toc45882767"/>
      <w:bookmarkStart w:id="1917" w:name="_Toc51951317"/>
      <w:bookmarkStart w:id="1918" w:name="_Toc59209094"/>
      <w:bookmarkStart w:id="1919" w:name="_Toc75734936"/>
      <w:bookmarkStart w:id="1920" w:name="_Toc92274028"/>
      <w:r>
        <w:t>8.4.2</w:t>
      </w:r>
      <w:r>
        <w:tab/>
        <w:t>Sequence n</w:t>
      </w:r>
      <w:r w:rsidRPr="00742FAE">
        <w:t>umber</w:t>
      </w:r>
      <w:bookmarkEnd w:id="1911"/>
      <w:bookmarkEnd w:id="1912"/>
      <w:bookmarkEnd w:id="1913"/>
      <w:bookmarkEnd w:id="1914"/>
      <w:bookmarkEnd w:id="1915"/>
      <w:bookmarkEnd w:id="1916"/>
      <w:bookmarkEnd w:id="1917"/>
      <w:bookmarkEnd w:id="1918"/>
      <w:bookmarkEnd w:id="1919"/>
      <w:bookmarkEnd w:id="1920"/>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21" w:name="_Toc25070724"/>
      <w:bookmarkStart w:id="1922" w:name="_Toc34388715"/>
      <w:bookmarkStart w:id="1923" w:name="_Toc34404486"/>
      <w:bookmarkStart w:id="1924" w:name="_Toc45282382"/>
      <w:bookmarkStart w:id="1925" w:name="_Toc45882768"/>
      <w:bookmarkStart w:id="1926" w:name="_Toc51951318"/>
      <w:bookmarkStart w:id="1927" w:name="_Toc59209095"/>
      <w:bookmarkStart w:id="1928" w:name="_Toc75734937"/>
      <w:bookmarkStart w:id="1929" w:name="_Toc92274029"/>
      <w:r w:rsidRPr="00DF0404">
        <w:t>8.4.3</w:t>
      </w:r>
      <w:r w:rsidRPr="00DF0404">
        <w:tab/>
        <w:t>V2X service identifier</w:t>
      </w:r>
      <w:bookmarkEnd w:id="1921"/>
      <w:bookmarkEnd w:id="1922"/>
      <w:bookmarkEnd w:id="1923"/>
      <w:bookmarkEnd w:id="1924"/>
      <w:bookmarkEnd w:id="1925"/>
      <w:bookmarkEnd w:id="1926"/>
      <w:bookmarkEnd w:id="1927"/>
      <w:bookmarkEnd w:id="1928"/>
      <w:bookmarkEnd w:id="1929"/>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30" w:name="_Toc525231443"/>
      <w:bookmarkStart w:id="193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2" w:name="_Toc34388716"/>
      <w:bookmarkStart w:id="1933" w:name="_Toc34404487"/>
      <w:bookmarkStart w:id="1934" w:name="_Toc45282383"/>
      <w:bookmarkStart w:id="1935" w:name="_Toc45882769"/>
      <w:bookmarkStart w:id="1936" w:name="_Toc51951319"/>
      <w:bookmarkStart w:id="1937" w:name="_Toc59209096"/>
      <w:bookmarkStart w:id="1938" w:name="_Toc75734938"/>
      <w:bookmarkStart w:id="1939" w:name="_Toc92274030"/>
      <w:r>
        <w:t>8.4.4</w:t>
      </w:r>
      <w:r>
        <w:tab/>
      </w:r>
      <w:bookmarkEnd w:id="1930"/>
      <w:r>
        <w:t>Application layer ID</w:t>
      </w:r>
      <w:bookmarkEnd w:id="1931"/>
      <w:bookmarkEnd w:id="1932"/>
      <w:bookmarkEnd w:id="1933"/>
      <w:bookmarkEnd w:id="1934"/>
      <w:bookmarkEnd w:id="1935"/>
      <w:bookmarkEnd w:id="1936"/>
      <w:bookmarkEnd w:id="1937"/>
      <w:bookmarkEnd w:id="1938"/>
      <w:bookmarkEnd w:id="1939"/>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40" w:name="_Toc20233299"/>
      <w:bookmarkStart w:id="194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2" w:name="_Toc34388717"/>
      <w:bookmarkStart w:id="1943" w:name="_Toc34404488"/>
      <w:bookmarkStart w:id="1944" w:name="_Toc45282384"/>
      <w:bookmarkStart w:id="1945" w:name="_Toc45882770"/>
      <w:bookmarkStart w:id="1946" w:name="_Toc51951320"/>
      <w:bookmarkStart w:id="1947" w:name="_Toc59209097"/>
      <w:bookmarkStart w:id="1948" w:name="_Toc75734939"/>
      <w:bookmarkStart w:id="1949" w:name="_Toc92274031"/>
      <w:r>
        <w:t>8.4.5</w:t>
      </w:r>
      <w:r w:rsidRPr="00913BB3">
        <w:tab/>
      </w:r>
      <w:r>
        <w:t xml:space="preserve">PC5 </w:t>
      </w:r>
      <w:r w:rsidRPr="00913BB3">
        <w:t>QoS flow descriptions</w:t>
      </w:r>
      <w:bookmarkEnd w:id="1940"/>
      <w:bookmarkEnd w:id="1941"/>
      <w:bookmarkEnd w:id="1942"/>
      <w:bookmarkEnd w:id="1943"/>
      <w:bookmarkEnd w:id="1944"/>
      <w:bookmarkEnd w:id="1945"/>
      <w:bookmarkEnd w:id="1946"/>
      <w:bookmarkEnd w:id="1947"/>
      <w:bookmarkEnd w:id="1948"/>
      <w:bookmarkEnd w:id="1949"/>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50" w:name="_Toc525231506"/>
    </w:p>
    <w:p w14:paraId="6DF4DD44" w14:textId="77777777" w:rsidR="008E33F7" w:rsidRPr="00742FAE" w:rsidRDefault="008E33F7" w:rsidP="00CC0F60">
      <w:pPr>
        <w:pStyle w:val="Heading3"/>
      </w:pPr>
      <w:bookmarkStart w:id="1951" w:name="_Toc25070727"/>
      <w:bookmarkStart w:id="1952" w:name="_Toc34388718"/>
      <w:bookmarkStart w:id="1953" w:name="_Toc34404489"/>
      <w:bookmarkStart w:id="1954" w:name="_Toc45282385"/>
      <w:bookmarkStart w:id="1955" w:name="_Toc45882771"/>
      <w:bookmarkStart w:id="1956" w:name="_Toc51951321"/>
      <w:bookmarkStart w:id="1957" w:name="_Toc59209098"/>
      <w:bookmarkStart w:id="1958" w:name="_Toc75734940"/>
      <w:bookmarkStart w:id="1959" w:name="_Toc92274032"/>
      <w:r>
        <w:t>8.4.6</w:t>
      </w:r>
      <w:r>
        <w:tab/>
        <w:t>IP address c</w:t>
      </w:r>
      <w:r w:rsidRPr="00742FAE">
        <w:t>onfig</w:t>
      </w:r>
      <w:bookmarkEnd w:id="1950"/>
      <w:r>
        <w:t>uration</w:t>
      </w:r>
      <w:bookmarkEnd w:id="1951"/>
      <w:bookmarkEnd w:id="1952"/>
      <w:bookmarkEnd w:id="1953"/>
      <w:bookmarkEnd w:id="1954"/>
      <w:bookmarkEnd w:id="1955"/>
      <w:bookmarkEnd w:id="1956"/>
      <w:bookmarkEnd w:id="1957"/>
      <w:bookmarkEnd w:id="1958"/>
      <w:bookmarkEnd w:id="1959"/>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60" w:name="_Toc525231507"/>
      <w:bookmarkStart w:id="1961" w:name="_Toc25070728"/>
      <w:bookmarkStart w:id="1962" w:name="_Toc34388719"/>
      <w:bookmarkStart w:id="1963" w:name="_Toc34404490"/>
      <w:bookmarkStart w:id="1964" w:name="_Toc45282386"/>
      <w:bookmarkStart w:id="1965" w:name="_Toc45882772"/>
      <w:bookmarkStart w:id="1966" w:name="_Toc51951322"/>
      <w:bookmarkStart w:id="1967" w:name="_Toc59209099"/>
      <w:bookmarkStart w:id="1968" w:name="_Toc75734941"/>
      <w:bookmarkStart w:id="1969" w:name="_Toc92274033"/>
      <w:r>
        <w:t>8.4.7</w:t>
      </w:r>
      <w:r>
        <w:tab/>
        <w:t>Link local IPv6 a</w:t>
      </w:r>
      <w:r w:rsidRPr="00742FAE">
        <w:t>ddress</w:t>
      </w:r>
      <w:bookmarkEnd w:id="1960"/>
      <w:bookmarkEnd w:id="1961"/>
      <w:bookmarkEnd w:id="1962"/>
      <w:bookmarkEnd w:id="1963"/>
      <w:bookmarkEnd w:id="1964"/>
      <w:bookmarkEnd w:id="1965"/>
      <w:bookmarkEnd w:id="1966"/>
      <w:bookmarkEnd w:id="1967"/>
      <w:bookmarkEnd w:id="1968"/>
      <w:bookmarkEnd w:id="1969"/>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70" w:name="_Toc525231510"/>
      <w:bookmarkStart w:id="1971" w:name="_Toc34388720"/>
      <w:bookmarkStart w:id="1972" w:name="_Toc34404491"/>
      <w:bookmarkStart w:id="1973" w:name="_Toc45282387"/>
      <w:bookmarkStart w:id="1974" w:name="_Toc45882773"/>
      <w:bookmarkStart w:id="1975" w:name="_Toc51951323"/>
      <w:bookmarkStart w:id="1976" w:name="_Toc59209100"/>
      <w:bookmarkStart w:id="1977" w:name="_Toc75734942"/>
      <w:bookmarkStart w:id="1978" w:name="_Toc502240455"/>
      <w:bookmarkStart w:id="1979" w:name="_Toc25070729"/>
      <w:bookmarkStart w:id="1980" w:name="_Toc92274034"/>
      <w:r>
        <w:rPr>
          <w:rFonts w:hint="eastAsia"/>
          <w:szCs w:val="22"/>
          <w:lang w:val="en-US" w:eastAsia="zh-CN"/>
        </w:rPr>
        <w:t>8.4.</w:t>
      </w:r>
      <w:r>
        <w:rPr>
          <w:szCs w:val="22"/>
          <w:lang w:val="en-US" w:eastAsia="zh-CN"/>
        </w:rPr>
        <w:t>8</w:t>
      </w:r>
      <w:r w:rsidRPr="00711E94">
        <w:rPr>
          <w:szCs w:val="22"/>
        </w:rPr>
        <w:tab/>
      </w:r>
      <w:bookmarkEnd w:id="1970"/>
      <w:r>
        <w:rPr>
          <w:szCs w:val="22"/>
        </w:rPr>
        <w:t>Link modification operation code</w:t>
      </w:r>
      <w:bookmarkEnd w:id="1971"/>
      <w:bookmarkEnd w:id="1972"/>
      <w:bookmarkEnd w:id="1973"/>
      <w:bookmarkEnd w:id="1974"/>
      <w:bookmarkEnd w:id="1975"/>
      <w:bookmarkEnd w:id="1976"/>
      <w:bookmarkEnd w:id="1977"/>
      <w:bookmarkEnd w:id="1980"/>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1" w:name="_Toc34388721"/>
      <w:bookmarkStart w:id="1982" w:name="_Toc34404492"/>
      <w:bookmarkStart w:id="1983" w:name="_Toc45282388"/>
      <w:bookmarkStart w:id="1984" w:name="_Toc45882774"/>
      <w:bookmarkStart w:id="1985" w:name="_Toc51951324"/>
      <w:bookmarkStart w:id="1986" w:name="_Toc59209101"/>
      <w:bookmarkStart w:id="1987" w:name="_Toc75734943"/>
      <w:bookmarkStart w:id="1988" w:name="_Toc92274035"/>
      <w:r>
        <w:t>8.4.9</w:t>
      </w:r>
      <w:r w:rsidRPr="00742FAE">
        <w:tab/>
        <w:t xml:space="preserve">PC5 </w:t>
      </w:r>
      <w:r>
        <w:t>s</w:t>
      </w:r>
      <w:r w:rsidRPr="00742FAE">
        <w:t xml:space="preserve">ignalling </w:t>
      </w:r>
      <w:r>
        <w:t>p</w:t>
      </w:r>
      <w:r w:rsidRPr="00742FAE">
        <w:t xml:space="preserve">rotocol </w:t>
      </w:r>
      <w:r>
        <w:t>c</w:t>
      </w:r>
      <w:r w:rsidRPr="00742FAE">
        <w:t>ause</w:t>
      </w:r>
      <w:bookmarkEnd w:id="1978"/>
      <w:bookmarkEnd w:id="1981"/>
      <w:bookmarkEnd w:id="1982"/>
      <w:bookmarkEnd w:id="1983"/>
      <w:bookmarkEnd w:id="1984"/>
      <w:bookmarkEnd w:id="1985"/>
      <w:bookmarkEnd w:id="1986"/>
      <w:bookmarkEnd w:id="1987"/>
      <w:bookmarkEnd w:id="1988"/>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46012DEF" w14:textId="77777777" w:rsidR="008E33F7" w:rsidRPr="003168A2" w:rsidRDefault="008E33F7" w:rsidP="008E33F7">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8E33F7" w:rsidRPr="00BD61AC" w14:paraId="1F20EC51" w14:textId="77777777" w:rsidTr="008E33F7">
        <w:trPr>
          <w:gridAfter w:val="2"/>
          <w:wAfter w:w="39" w:type="dxa"/>
          <w:jc w:val="center"/>
        </w:trPr>
        <w:tc>
          <w:tcPr>
            <w:tcW w:w="7091" w:type="dxa"/>
            <w:gridSpan w:val="25"/>
          </w:tcPr>
          <w:p w14:paraId="364C107A" w14:textId="77777777" w:rsidR="008E33F7" w:rsidRPr="00501367" w:rsidRDefault="008E33F7" w:rsidP="008E33F7">
            <w:pPr>
              <w:pStyle w:val="TAL"/>
            </w:pPr>
            <w:r>
              <w:t>PC5 signalling cause</w:t>
            </w:r>
            <w:r w:rsidRPr="00BD61AC">
              <w:t xml:space="preserve"> </w:t>
            </w:r>
            <w:r>
              <w:t xml:space="preserve">value </w:t>
            </w:r>
            <w:r w:rsidRPr="00BD61AC">
              <w:t>(octet 2)</w:t>
            </w:r>
          </w:p>
        </w:tc>
      </w:tr>
      <w:tr w:rsidR="008E33F7" w:rsidRPr="00BD61AC" w14:paraId="799DB097" w14:textId="77777777" w:rsidTr="008E33F7">
        <w:trPr>
          <w:gridAfter w:val="2"/>
          <w:wAfter w:w="39" w:type="dxa"/>
          <w:jc w:val="center"/>
        </w:trPr>
        <w:tc>
          <w:tcPr>
            <w:tcW w:w="7091" w:type="dxa"/>
            <w:gridSpan w:val="25"/>
          </w:tcPr>
          <w:p w14:paraId="4D16AAA7" w14:textId="77777777" w:rsidR="008E33F7" w:rsidRPr="00BD61AC" w:rsidRDefault="008E33F7" w:rsidP="008E33F7">
            <w:pPr>
              <w:pStyle w:val="TAL"/>
            </w:pPr>
          </w:p>
        </w:tc>
      </w:tr>
      <w:tr w:rsidR="008E33F7" w:rsidRPr="00BD61AC" w14:paraId="7846E289" w14:textId="77777777" w:rsidTr="008E33F7">
        <w:trPr>
          <w:gridAfter w:val="2"/>
          <w:wAfter w:w="39" w:type="dxa"/>
          <w:jc w:val="center"/>
        </w:trPr>
        <w:tc>
          <w:tcPr>
            <w:tcW w:w="7091" w:type="dxa"/>
            <w:gridSpan w:val="25"/>
          </w:tcPr>
          <w:p w14:paraId="318C8E96" w14:textId="77777777" w:rsidR="008E33F7" w:rsidRPr="00BD61AC" w:rsidRDefault="008E33F7" w:rsidP="008E33F7">
            <w:pPr>
              <w:pStyle w:val="TAL"/>
            </w:pPr>
            <w:r w:rsidRPr="00BD61AC">
              <w:t>Bits</w:t>
            </w:r>
          </w:p>
        </w:tc>
      </w:tr>
      <w:tr w:rsidR="008E33F7" w:rsidRPr="00BD61AC" w14:paraId="7F8EAA7A" w14:textId="77777777" w:rsidTr="008E33F7">
        <w:trPr>
          <w:gridAfter w:val="2"/>
          <w:wAfter w:w="39" w:type="dxa"/>
          <w:jc w:val="center"/>
        </w:trPr>
        <w:tc>
          <w:tcPr>
            <w:tcW w:w="284" w:type="dxa"/>
            <w:gridSpan w:val="2"/>
          </w:tcPr>
          <w:p w14:paraId="526D9E00" w14:textId="77777777" w:rsidR="008E33F7" w:rsidRPr="00BD61AC" w:rsidRDefault="008E33F7" w:rsidP="008E33F7">
            <w:pPr>
              <w:pStyle w:val="TAH"/>
            </w:pPr>
            <w:r w:rsidRPr="00BD61AC">
              <w:t>8</w:t>
            </w:r>
          </w:p>
        </w:tc>
        <w:tc>
          <w:tcPr>
            <w:tcW w:w="285" w:type="dxa"/>
            <w:gridSpan w:val="2"/>
          </w:tcPr>
          <w:p w14:paraId="52534622" w14:textId="77777777" w:rsidR="008E33F7" w:rsidRPr="00BD61AC" w:rsidRDefault="008E33F7" w:rsidP="008E33F7">
            <w:pPr>
              <w:pStyle w:val="TAH"/>
            </w:pPr>
            <w:r w:rsidRPr="00BD61AC">
              <w:t>7</w:t>
            </w:r>
          </w:p>
        </w:tc>
        <w:tc>
          <w:tcPr>
            <w:tcW w:w="283" w:type="dxa"/>
            <w:gridSpan w:val="2"/>
          </w:tcPr>
          <w:p w14:paraId="5FB661EA" w14:textId="77777777" w:rsidR="008E33F7" w:rsidRPr="00BD61AC" w:rsidRDefault="008E33F7" w:rsidP="008E33F7">
            <w:pPr>
              <w:pStyle w:val="TAH"/>
            </w:pPr>
            <w:r w:rsidRPr="00BD61AC">
              <w:t>6</w:t>
            </w:r>
          </w:p>
        </w:tc>
        <w:tc>
          <w:tcPr>
            <w:tcW w:w="283" w:type="dxa"/>
            <w:gridSpan w:val="2"/>
          </w:tcPr>
          <w:p w14:paraId="72D7267F" w14:textId="77777777" w:rsidR="008E33F7" w:rsidRPr="00BD61AC" w:rsidRDefault="008E33F7" w:rsidP="008E33F7">
            <w:pPr>
              <w:pStyle w:val="TAH"/>
            </w:pPr>
            <w:r w:rsidRPr="00BD61AC">
              <w:t>5</w:t>
            </w:r>
          </w:p>
        </w:tc>
        <w:tc>
          <w:tcPr>
            <w:tcW w:w="284" w:type="dxa"/>
            <w:gridSpan w:val="2"/>
          </w:tcPr>
          <w:p w14:paraId="42ECC3D5" w14:textId="77777777" w:rsidR="008E33F7" w:rsidRPr="00BD61AC" w:rsidRDefault="008E33F7" w:rsidP="008E33F7">
            <w:pPr>
              <w:pStyle w:val="TAH"/>
            </w:pPr>
            <w:r w:rsidRPr="00BD61AC">
              <w:t>4</w:t>
            </w:r>
          </w:p>
        </w:tc>
        <w:tc>
          <w:tcPr>
            <w:tcW w:w="284" w:type="dxa"/>
            <w:gridSpan w:val="3"/>
          </w:tcPr>
          <w:p w14:paraId="10219939" w14:textId="77777777" w:rsidR="008E33F7" w:rsidRPr="00BD61AC" w:rsidRDefault="008E33F7" w:rsidP="008E33F7">
            <w:pPr>
              <w:pStyle w:val="TAH"/>
            </w:pPr>
            <w:r w:rsidRPr="00BD61AC">
              <w:t>3</w:t>
            </w:r>
          </w:p>
        </w:tc>
        <w:tc>
          <w:tcPr>
            <w:tcW w:w="284" w:type="dxa"/>
            <w:gridSpan w:val="3"/>
          </w:tcPr>
          <w:p w14:paraId="73FFE730" w14:textId="77777777" w:rsidR="008E33F7" w:rsidRPr="00BD61AC" w:rsidRDefault="008E33F7" w:rsidP="008E33F7">
            <w:pPr>
              <w:pStyle w:val="TAH"/>
            </w:pPr>
            <w:r w:rsidRPr="00BD61AC">
              <w:t>2</w:t>
            </w:r>
          </w:p>
        </w:tc>
        <w:tc>
          <w:tcPr>
            <w:tcW w:w="284" w:type="dxa"/>
            <w:gridSpan w:val="3"/>
          </w:tcPr>
          <w:p w14:paraId="3B550137" w14:textId="77777777" w:rsidR="008E33F7" w:rsidRPr="00BD61AC" w:rsidRDefault="008E33F7" w:rsidP="008E33F7">
            <w:pPr>
              <w:pStyle w:val="TAH"/>
            </w:pPr>
            <w:r w:rsidRPr="00BD61AC">
              <w:t>1</w:t>
            </w:r>
          </w:p>
        </w:tc>
        <w:tc>
          <w:tcPr>
            <w:tcW w:w="709" w:type="dxa"/>
            <w:gridSpan w:val="3"/>
          </w:tcPr>
          <w:p w14:paraId="471C80A8" w14:textId="77777777" w:rsidR="008E33F7" w:rsidRPr="00BD61AC" w:rsidRDefault="008E33F7" w:rsidP="008E33F7">
            <w:pPr>
              <w:pStyle w:val="TAL"/>
            </w:pPr>
          </w:p>
        </w:tc>
        <w:tc>
          <w:tcPr>
            <w:tcW w:w="4111" w:type="dxa"/>
            <w:gridSpan w:val="3"/>
          </w:tcPr>
          <w:p w14:paraId="2B809987" w14:textId="77777777" w:rsidR="008E33F7" w:rsidRPr="00BD61AC" w:rsidRDefault="008E33F7" w:rsidP="008E33F7">
            <w:pPr>
              <w:pStyle w:val="TAL"/>
            </w:pPr>
          </w:p>
        </w:tc>
      </w:tr>
      <w:tr w:rsidR="008E33F7" w:rsidRPr="00BD61AC" w14:paraId="473F57A7" w14:textId="77777777" w:rsidTr="008E33F7">
        <w:trPr>
          <w:gridAfter w:val="1"/>
          <w:wAfter w:w="33" w:type="dxa"/>
          <w:jc w:val="center"/>
        </w:trPr>
        <w:tc>
          <w:tcPr>
            <w:tcW w:w="284" w:type="dxa"/>
            <w:gridSpan w:val="2"/>
          </w:tcPr>
          <w:p w14:paraId="1F2F13BE" w14:textId="77777777" w:rsidR="008E33F7" w:rsidRPr="00116918" w:rsidRDefault="008E33F7" w:rsidP="008E33F7">
            <w:pPr>
              <w:pStyle w:val="TAC"/>
            </w:pPr>
            <w:r w:rsidRPr="00116918">
              <w:t>0</w:t>
            </w:r>
          </w:p>
        </w:tc>
        <w:tc>
          <w:tcPr>
            <w:tcW w:w="285" w:type="dxa"/>
            <w:gridSpan w:val="2"/>
          </w:tcPr>
          <w:p w14:paraId="6C151898" w14:textId="77777777" w:rsidR="008E33F7" w:rsidRPr="00116918" w:rsidRDefault="008E33F7" w:rsidP="008E33F7">
            <w:pPr>
              <w:pStyle w:val="TAC"/>
            </w:pPr>
            <w:r w:rsidRPr="00116918">
              <w:t>0</w:t>
            </w:r>
          </w:p>
        </w:tc>
        <w:tc>
          <w:tcPr>
            <w:tcW w:w="283" w:type="dxa"/>
            <w:gridSpan w:val="2"/>
          </w:tcPr>
          <w:p w14:paraId="005D5E62" w14:textId="77777777" w:rsidR="008E33F7" w:rsidRPr="00116918" w:rsidRDefault="008E33F7" w:rsidP="008E33F7">
            <w:pPr>
              <w:pStyle w:val="TAC"/>
            </w:pPr>
            <w:r w:rsidRPr="00116918">
              <w:t>0</w:t>
            </w:r>
          </w:p>
        </w:tc>
        <w:tc>
          <w:tcPr>
            <w:tcW w:w="283" w:type="dxa"/>
            <w:gridSpan w:val="2"/>
          </w:tcPr>
          <w:p w14:paraId="18FA7D17" w14:textId="77777777" w:rsidR="008E33F7" w:rsidRPr="00116918" w:rsidRDefault="008E33F7" w:rsidP="008E33F7">
            <w:pPr>
              <w:pStyle w:val="TAC"/>
            </w:pPr>
            <w:r w:rsidRPr="00116918">
              <w:t>0</w:t>
            </w:r>
          </w:p>
        </w:tc>
        <w:tc>
          <w:tcPr>
            <w:tcW w:w="290" w:type="dxa"/>
            <w:gridSpan w:val="3"/>
          </w:tcPr>
          <w:p w14:paraId="5C9DAAA1" w14:textId="77777777" w:rsidR="008E33F7" w:rsidRPr="00116918" w:rsidRDefault="008E33F7" w:rsidP="008E33F7">
            <w:pPr>
              <w:pStyle w:val="TAC"/>
            </w:pPr>
            <w:r w:rsidRPr="00116918">
              <w:t>0</w:t>
            </w:r>
          </w:p>
        </w:tc>
        <w:tc>
          <w:tcPr>
            <w:tcW w:w="284" w:type="dxa"/>
            <w:gridSpan w:val="3"/>
          </w:tcPr>
          <w:p w14:paraId="27A7D171" w14:textId="77777777" w:rsidR="008E33F7" w:rsidRPr="00116918" w:rsidRDefault="008E33F7" w:rsidP="008E33F7">
            <w:pPr>
              <w:pStyle w:val="TAC"/>
            </w:pPr>
            <w:r>
              <w:t>0</w:t>
            </w:r>
          </w:p>
        </w:tc>
        <w:tc>
          <w:tcPr>
            <w:tcW w:w="284" w:type="dxa"/>
            <w:gridSpan w:val="3"/>
          </w:tcPr>
          <w:p w14:paraId="6C1A97C4" w14:textId="77777777" w:rsidR="008E33F7" w:rsidRPr="00116918" w:rsidRDefault="008E33F7" w:rsidP="008E33F7">
            <w:pPr>
              <w:pStyle w:val="TAC"/>
            </w:pPr>
            <w:r>
              <w:t>0</w:t>
            </w:r>
          </w:p>
        </w:tc>
        <w:tc>
          <w:tcPr>
            <w:tcW w:w="284" w:type="dxa"/>
            <w:gridSpan w:val="3"/>
          </w:tcPr>
          <w:p w14:paraId="533D317D" w14:textId="77777777" w:rsidR="008E33F7" w:rsidRPr="00116918" w:rsidRDefault="008E33F7" w:rsidP="008E33F7">
            <w:pPr>
              <w:pStyle w:val="TAC"/>
              <w:jc w:val="left"/>
            </w:pPr>
            <w:bookmarkStart w:id="1989" w:name="_PERM_MCCTEMPBM_CRPT07900026___4"/>
            <w:r>
              <w:t>1</w:t>
            </w:r>
            <w:bookmarkEnd w:id="1989"/>
          </w:p>
        </w:tc>
        <w:tc>
          <w:tcPr>
            <w:tcW w:w="709" w:type="dxa"/>
            <w:gridSpan w:val="3"/>
          </w:tcPr>
          <w:p w14:paraId="6DA068D7" w14:textId="77777777" w:rsidR="008E33F7" w:rsidRPr="00BD61AC" w:rsidRDefault="008E33F7" w:rsidP="008E33F7">
            <w:pPr>
              <w:pStyle w:val="TAL"/>
            </w:pPr>
          </w:p>
        </w:tc>
        <w:tc>
          <w:tcPr>
            <w:tcW w:w="4111" w:type="dxa"/>
            <w:gridSpan w:val="3"/>
          </w:tcPr>
          <w:p w14:paraId="3DE2F78B" w14:textId="77777777" w:rsidR="008E33F7" w:rsidRPr="00BD61AC" w:rsidRDefault="008E33F7" w:rsidP="008E33F7">
            <w:pPr>
              <w:pStyle w:val="TAL"/>
            </w:pPr>
            <w:r w:rsidRPr="00742FAE">
              <w:t xml:space="preserve">Direct communication to </w:t>
            </w:r>
            <w:r>
              <w:t xml:space="preserve">the </w:t>
            </w:r>
            <w:r w:rsidRPr="00742FAE">
              <w:t>target UE not allowed</w:t>
            </w:r>
          </w:p>
        </w:tc>
      </w:tr>
      <w:tr w:rsidR="008E33F7" w:rsidRPr="00BD61AC" w14:paraId="72DD9033" w14:textId="77777777" w:rsidTr="008E33F7">
        <w:trPr>
          <w:gridAfter w:val="2"/>
          <w:wAfter w:w="39" w:type="dxa"/>
          <w:jc w:val="center"/>
        </w:trPr>
        <w:tc>
          <w:tcPr>
            <w:tcW w:w="284" w:type="dxa"/>
            <w:gridSpan w:val="2"/>
          </w:tcPr>
          <w:p w14:paraId="6412786F" w14:textId="77777777" w:rsidR="008E33F7" w:rsidRPr="00116918" w:rsidRDefault="008E33F7" w:rsidP="008E33F7">
            <w:pPr>
              <w:pStyle w:val="TAC"/>
            </w:pPr>
            <w:r>
              <w:t>0</w:t>
            </w:r>
          </w:p>
        </w:tc>
        <w:tc>
          <w:tcPr>
            <w:tcW w:w="285" w:type="dxa"/>
            <w:gridSpan w:val="2"/>
          </w:tcPr>
          <w:p w14:paraId="33A32134" w14:textId="77777777" w:rsidR="008E33F7" w:rsidRPr="00116918" w:rsidRDefault="008E33F7" w:rsidP="008E33F7">
            <w:pPr>
              <w:pStyle w:val="TAC"/>
            </w:pPr>
            <w:r>
              <w:t>0</w:t>
            </w:r>
          </w:p>
        </w:tc>
        <w:tc>
          <w:tcPr>
            <w:tcW w:w="283" w:type="dxa"/>
            <w:gridSpan w:val="2"/>
          </w:tcPr>
          <w:p w14:paraId="143D8A6E" w14:textId="77777777" w:rsidR="008E33F7" w:rsidRPr="00116918" w:rsidRDefault="008E33F7" w:rsidP="008E33F7">
            <w:pPr>
              <w:pStyle w:val="TAC"/>
            </w:pPr>
            <w:r>
              <w:t>0</w:t>
            </w:r>
          </w:p>
        </w:tc>
        <w:tc>
          <w:tcPr>
            <w:tcW w:w="283" w:type="dxa"/>
            <w:gridSpan w:val="2"/>
          </w:tcPr>
          <w:p w14:paraId="17F45CD4" w14:textId="77777777" w:rsidR="008E33F7" w:rsidRPr="00116918" w:rsidRDefault="008E33F7" w:rsidP="008E33F7">
            <w:pPr>
              <w:pStyle w:val="TAC"/>
            </w:pPr>
            <w:r>
              <w:t>0</w:t>
            </w:r>
          </w:p>
        </w:tc>
        <w:tc>
          <w:tcPr>
            <w:tcW w:w="284" w:type="dxa"/>
            <w:gridSpan w:val="2"/>
          </w:tcPr>
          <w:p w14:paraId="1499F3B4" w14:textId="77777777" w:rsidR="008E33F7" w:rsidRPr="00116918" w:rsidRDefault="008E33F7" w:rsidP="008E33F7">
            <w:pPr>
              <w:pStyle w:val="TAC"/>
            </w:pPr>
            <w:r>
              <w:t>0</w:t>
            </w:r>
          </w:p>
        </w:tc>
        <w:tc>
          <w:tcPr>
            <w:tcW w:w="284" w:type="dxa"/>
            <w:gridSpan w:val="3"/>
          </w:tcPr>
          <w:p w14:paraId="71270D30" w14:textId="77777777" w:rsidR="008E33F7" w:rsidRPr="00116918" w:rsidRDefault="008E33F7" w:rsidP="008E33F7">
            <w:pPr>
              <w:pStyle w:val="TAC"/>
            </w:pPr>
            <w:r>
              <w:t>0</w:t>
            </w:r>
          </w:p>
        </w:tc>
        <w:tc>
          <w:tcPr>
            <w:tcW w:w="284" w:type="dxa"/>
            <w:gridSpan w:val="3"/>
          </w:tcPr>
          <w:p w14:paraId="0231F19D" w14:textId="77777777" w:rsidR="008E33F7" w:rsidRPr="00116918" w:rsidRDefault="008E33F7" w:rsidP="008E33F7">
            <w:pPr>
              <w:pStyle w:val="TAC"/>
            </w:pPr>
            <w:r>
              <w:t>1</w:t>
            </w:r>
          </w:p>
        </w:tc>
        <w:tc>
          <w:tcPr>
            <w:tcW w:w="284" w:type="dxa"/>
            <w:gridSpan w:val="3"/>
          </w:tcPr>
          <w:p w14:paraId="510EBB39" w14:textId="77777777" w:rsidR="008E33F7" w:rsidRPr="00116918" w:rsidRDefault="008E33F7" w:rsidP="008E33F7">
            <w:pPr>
              <w:pStyle w:val="TAC"/>
            </w:pPr>
            <w:r>
              <w:t>0</w:t>
            </w:r>
          </w:p>
        </w:tc>
        <w:tc>
          <w:tcPr>
            <w:tcW w:w="709" w:type="dxa"/>
            <w:gridSpan w:val="3"/>
          </w:tcPr>
          <w:p w14:paraId="3D315379" w14:textId="77777777" w:rsidR="008E33F7" w:rsidRPr="00116918" w:rsidRDefault="008E33F7" w:rsidP="008E33F7">
            <w:pPr>
              <w:pStyle w:val="TAL"/>
            </w:pPr>
          </w:p>
        </w:tc>
        <w:tc>
          <w:tcPr>
            <w:tcW w:w="4111" w:type="dxa"/>
            <w:gridSpan w:val="3"/>
          </w:tcPr>
          <w:p w14:paraId="285C2AAA" w14:textId="77777777" w:rsidR="008E33F7" w:rsidRPr="00BD61AC" w:rsidRDefault="008E33F7" w:rsidP="008E33F7">
            <w:pPr>
              <w:pStyle w:val="TAL"/>
            </w:pPr>
            <w:r w:rsidRPr="007B06C6">
              <w:t xml:space="preserve">Direct communication to the </w:t>
            </w:r>
            <w:r>
              <w:t>target</w:t>
            </w:r>
            <w:r w:rsidRPr="007B06C6">
              <w:t xml:space="preserve"> UE no longer needed</w:t>
            </w:r>
          </w:p>
        </w:tc>
      </w:tr>
      <w:tr w:rsidR="008E33F7" w:rsidRPr="00BD61AC" w14:paraId="3E2040D8" w14:textId="77777777" w:rsidTr="008E33F7">
        <w:trPr>
          <w:gridAfter w:val="1"/>
          <w:wAfter w:w="33" w:type="dxa"/>
          <w:jc w:val="center"/>
        </w:trPr>
        <w:tc>
          <w:tcPr>
            <w:tcW w:w="284" w:type="dxa"/>
            <w:gridSpan w:val="2"/>
          </w:tcPr>
          <w:p w14:paraId="38F1E991" w14:textId="77777777" w:rsidR="008E33F7" w:rsidRPr="00116918" w:rsidRDefault="008E33F7" w:rsidP="008E33F7">
            <w:pPr>
              <w:pStyle w:val="TAC"/>
            </w:pPr>
            <w:r w:rsidRPr="00116918">
              <w:t>0</w:t>
            </w:r>
          </w:p>
        </w:tc>
        <w:tc>
          <w:tcPr>
            <w:tcW w:w="285" w:type="dxa"/>
            <w:gridSpan w:val="2"/>
          </w:tcPr>
          <w:p w14:paraId="339A2F07" w14:textId="77777777" w:rsidR="008E33F7" w:rsidRPr="00116918" w:rsidRDefault="008E33F7" w:rsidP="008E33F7">
            <w:pPr>
              <w:pStyle w:val="TAC"/>
            </w:pPr>
            <w:r w:rsidRPr="00116918">
              <w:t>0</w:t>
            </w:r>
          </w:p>
        </w:tc>
        <w:tc>
          <w:tcPr>
            <w:tcW w:w="283" w:type="dxa"/>
            <w:gridSpan w:val="2"/>
          </w:tcPr>
          <w:p w14:paraId="3D0AE0BB" w14:textId="77777777" w:rsidR="008E33F7" w:rsidRPr="00116918" w:rsidRDefault="008E33F7" w:rsidP="008E33F7">
            <w:pPr>
              <w:pStyle w:val="TAC"/>
            </w:pPr>
            <w:r w:rsidRPr="00116918">
              <w:t>0</w:t>
            </w:r>
          </w:p>
        </w:tc>
        <w:tc>
          <w:tcPr>
            <w:tcW w:w="283" w:type="dxa"/>
            <w:gridSpan w:val="2"/>
          </w:tcPr>
          <w:p w14:paraId="655C40D2" w14:textId="77777777" w:rsidR="008E33F7" w:rsidRPr="00116918" w:rsidRDefault="008E33F7" w:rsidP="008E33F7">
            <w:pPr>
              <w:pStyle w:val="TAC"/>
            </w:pPr>
            <w:r w:rsidRPr="00116918">
              <w:t>0</w:t>
            </w:r>
          </w:p>
        </w:tc>
        <w:tc>
          <w:tcPr>
            <w:tcW w:w="290" w:type="dxa"/>
            <w:gridSpan w:val="3"/>
          </w:tcPr>
          <w:p w14:paraId="1F2F9ECB" w14:textId="77777777" w:rsidR="008E33F7" w:rsidRPr="00116918" w:rsidRDefault="008E33F7" w:rsidP="008E33F7">
            <w:pPr>
              <w:pStyle w:val="TAC"/>
            </w:pPr>
            <w:r w:rsidRPr="00116918">
              <w:t>0</w:t>
            </w:r>
          </w:p>
        </w:tc>
        <w:tc>
          <w:tcPr>
            <w:tcW w:w="284" w:type="dxa"/>
            <w:gridSpan w:val="3"/>
          </w:tcPr>
          <w:p w14:paraId="00EB97CF" w14:textId="77777777" w:rsidR="008E33F7" w:rsidRPr="00116918" w:rsidRDefault="008E33F7" w:rsidP="008E33F7">
            <w:pPr>
              <w:pStyle w:val="TAC"/>
            </w:pPr>
            <w:r>
              <w:t>0</w:t>
            </w:r>
          </w:p>
        </w:tc>
        <w:tc>
          <w:tcPr>
            <w:tcW w:w="284" w:type="dxa"/>
            <w:gridSpan w:val="3"/>
          </w:tcPr>
          <w:p w14:paraId="692B8D4E" w14:textId="77777777" w:rsidR="008E33F7" w:rsidRPr="00116918" w:rsidRDefault="008E33F7" w:rsidP="008E33F7">
            <w:pPr>
              <w:pStyle w:val="TAC"/>
            </w:pPr>
            <w:r>
              <w:t>1</w:t>
            </w:r>
          </w:p>
        </w:tc>
        <w:tc>
          <w:tcPr>
            <w:tcW w:w="284" w:type="dxa"/>
            <w:gridSpan w:val="3"/>
          </w:tcPr>
          <w:p w14:paraId="46D8D083" w14:textId="77777777" w:rsidR="008E33F7" w:rsidRPr="00116918" w:rsidRDefault="008E33F7" w:rsidP="008E33F7">
            <w:pPr>
              <w:pStyle w:val="TAC"/>
              <w:jc w:val="left"/>
            </w:pPr>
            <w:bookmarkStart w:id="1990" w:name="_PERM_MCCTEMPBM_CRPT07900027___4"/>
            <w:r>
              <w:t>1</w:t>
            </w:r>
            <w:bookmarkEnd w:id="1990"/>
          </w:p>
        </w:tc>
        <w:tc>
          <w:tcPr>
            <w:tcW w:w="709" w:type="dxa"/>
            <w:gridSpan w:val="3"/>
          </w:tcPr>
          <w:p w14:paraId="06C41B78" w14:textId="77777777" w:rsidR="008E33F7" w:rsidRPr="00BD61AC" w:rsidRDefault="008E33F7" w:rsidP="008E33F7">
            <w:pPr>
              <w:pStyle w:val="TAL"/>
            </w:pPr>
          </w:p>
        </w:tc>
        <w:tc>
          <w:tcPr>
            <w:tcW w:w="4111" w:type="dxa"/>
            <w:gridSpan w:val="3"/>
          </w:tcPr>
          <w:p w14:paraId="2C5E70F5" w14:textId="77777777" w:rsidR="008E33F7" w:rsidRPr="00BD61AC" w:rsidRDefault="008E33F7" w:rsidP="008E33F7">
            <w:pPr>
              <w:pStyle w:val="TAL"/>
            </w:pPr>
            <w:r w:rsidRPr="00742FAE">
              <w:t xml:space="preserve">Conflict of </w:t>
            </w:r>
            <w:r>
              <w:t>l</w:t>
            </w:r>
            <w:r w:rsidRPr="00742FAE">
              <w:t>ayer</w:t>
            </w:r>
            <w:r>
              <w:t>-</w:t>
            </w:r>
            <w:r w:rsidRPr="00742FAE">
              <w:t>2 ID for unicast communication is detected</w:t>
            </w:r>
          </w:p>
        </w:tc>
      </w:tr>
      <w:tr w:rsidR="008E33F7" w:rsidRPr="00BD61AC" w14:paraId="1973A05F" w14:textId="77777777" w:rsidTr="008E33F7">
        <w:trPr>
          <w:gridAfter w:val="2"/>
          <w:wAfter w:w="39" w:type="dxa"/>
          <w:jc w:val="center"/>
        </w:trPr>
        <w:tc>
          <w:tcPr>
            <w:tcW w:w="284" w:type="dxa"/>
            <w:gridSpan w:val="2"/>
          </w:tcPr>
          <w:p w14:paraId="76647023" w14:textId="77777777" w:rsidR="008E33F7" w:rsidRPr="00116918" w:rsidRDefault="008E33F7" w:rsidP="008E33F7">
            <w:pPr>
              <w:pStyle w:val="TAC"/>
            </w:pPr>
            <w:r>
              <w:t>0</w:t>
            </w:r>
          </w:p>
        </w:tc>
        <w:tc>
          <w:tcPr>
            <w:tcW w:w="285" w:type="dxa"/>
            <w:gridSpan w:val="2"/>
          </w:tcPr>
          <w:p w14:paraId="062EEE79" w14:textId="77777777" w:rsidR="008E33F7" w:rsidRPr="00116918" w:rsidRDefault="008E33F7" w:rsidP="008E33F7">
            <w:pPr>
              <w:pStyle w:val="TAC"/>
            </w:pPr>
            <w:r>
              <w:t>0</w:t>
            </w:r>
          </w:p>
        </w:tc>
        <w:tc>
          <w:tcPr>
            <w:tcW w:w="283" w:type="dxa"/>
            <w:gridSpan w:val="2"/>
          </w:tcPr>
          <w:p w14:paraId="517F3FE5" w14:textId="77777777" w:rsidR="008E33F7" w:rsidRPr="00116918" w:rsidRDefault="008E33F7" w:rsidP="008E33F7">
            <w:pPr>
              <w:pStyle w:val="TAC"/>
            </w:pPr>
            <w:r>
              <w:t>0</w:t>
            </w:r>
          </w:p>
        </w:tc>
        <w:tc>
          <w:tcPr>
            <w:tcW w:w="283" w:type="dxa"/>
            <w:gridSpan w:val="2"/>
          </w:tcPr>
          <w:p w14:paraId="19C306EA" w14:textId="77777777" w:rsidR="008E33F7" w:rsidRPr="00116918" w:rsidRDefault="008E33F7" w:rsidP="008E33F7">
            <w:pPr>
              <w:pStyle w:val="TAC"/>
            </w:pPr>
            <w:r>
              <w:t>0</w:t>
            </w:r>
          </w:p>
        </w:tc>
        <w:tc>
          <w:tcPr>
            <w:tcW w:w="284" w:type="dxa"/>
            <w:gridSpan w:val="2"/>
          </w:tcPr>
          <w:p w14:paraId="69ED06DD" w14:textId="77777777" w:rsidR="008E33F7" w:rsidRPr="00116918" w:rsidRDefault="008E33F7" w:rsidP="008E33F7">
            <w:pPr>
              <w:pStyle w:val="TAC"/>
            </w:pPr>
            <w:r>
              <w:t>0</w:t>
            </w:r>
          </w:p>
        </w:tc>
        <w:tc>
          <w:tcPr>
            <w:tcW w:w="284" w:type="dxa"/>
            <w:gridSpan w:val="3"/>
          </w:tcPr>
          <w:p w14:paraId="452D2D8B" w14:textId="77777777" w:rsidR="008E33F7" w:rsidRPr="00116918" w:rsidRDefault="008E33F7" w:rsidP="008E33F7">
            <w:pPr>
              <w:pStyle w:val="TAC"/>
            </w:pPr>
            <w:r>
              <w:t>1</w:t>
            </w:r>
          </w:p>
        </w:tc>
        <w:tc>
          <w:tcPr>
            <w:tcW w:w="284" w:type="dxa"/>
            <w:gridSpan w:val="3"/>
          </w:tcPr>
          <w:p w14:paraId="7138FE7E" w14:textId="77777777" w:rsidR="008E33F7" w:rsidRPr="00116918" w:rsidRDefault="008E33F7" w:rsidP="008E33F7">
            <w:pPr>
              <w:pStyle w:val="TAC"/>
            </w:pPr>
            <w:r>
              <w:t>0</w:t>
            </w:r>
          </w:p>
        </w:tc>
        <w:tc>
          <w:tcPr>
            <w:tcW w:w="284" w:type="dxa"/>
            <w:gridSpan w:val="3"/>
          </w:tcPr>
          <w:p w14:paraId="32880F2D" w14:textId="77777777" w:rsidR="008E33F7" w:rsidRPr="00116918" w:rsidRDefault="008E33F7" w:rsidP="008E33F7">
            <w:pPr>
              <w:pStyle w:val="TAC"/>
            </w:pPr>
            <w:r>
              <w:t>0</w:t>
            </w:r>
          </w:p>
        </w:tc>
        <w:tc>
          <w:tcPr>
            <w:tcW w:w="709" w:type="dxa"/>
            <w:gridSpan w:val="3"/>
          </w:tcPr>
          <w:p w14:paraId="28BAFE4D" w14:textId="77777777" w:rsidR="008E33F7" w:rsidRPr="00116918" w:rsidRDefault="008E33F7" w:rsidP="008E33F7">
            <w:pPr>
              <w:pStyle w:val="TAL"/>
            </w:pPr>
          </w:p>
        </w:tc>
        <w:tc>
          <w:tcPr>
            <w:tcW w:w="4111" w:type="dxa"/>
            <w:gridSpan w:val="3"/>
          </w:tcPr>
          <w:p w14:paraId="28BA985B" w14:textId="77777777" w:rsidR="008E33F7" w:rsidRPr="00BD61AC" w:rsidRDefault="008E33F7" w:rsidP="008E33F7">
            <w:pPr>
              <w:pStyle w:val="TAL"/>
            </w:pPr>
            <w:r w:rsidRPr="007B06C6">
              <w:t xml:space="preserve">Direct connection </w:t>
            </w:r>
            <w:r>
              <w:t xml:space="preserve">is </w:t>
            </w:r>
            <w:r w:rsidRPr="007B06C6">
              <w:t>not available anymore</w:t>
            </w:r>
          </w:p>
        </w:tc>
      </w:tr>
      <w:tr w:rsidR="008E33F7" w:rsidRPr="00BD61AC" w14:paraId="0F1921AA" w14:textId="77777777" w:rsidTr="008E33F7">
        <w:trPr>
          <w:gridAfter w:val="1"/>
          <w:wAfter w:w="33" w:type="dxa"/>
          <w:jc w:val="center"/>
        </w:trPr>
        <w:tc>
          <w:tcPr>
            <w:tcW w:w="284" w:type="dxa"/>
            <w:gridSpan w:val="2"/>
          </w:tcPr>
          <w:p w14:paraId="03DC10AA" w14:textId="77777777" w:rsidR="008E33F7" w:rsidRPr="00116918" w:rsidRDefault="008E33F7" w:rsidP="008E33F7">
            <w:pPr>
              <w:pStyle w:val="TAC"/>
            </w:pPr>
            <w:r w:rsidRPr="00116918">
              <w:t>0</w:t>
            </w:r>
          </w:p>
        </w:tc>
        <w:tc>
          <w:tcPr>
            <w:tcW w:w="285" w:type="dxa"/>
            <w:gridSpan w:val="2"/>
          </w:tcPr>
          <w:p w14:paraId="2C780D6B" w14:textId="77777777" w:rsidR="008E33F7" w:rsidRPr="00116918" w:rsidRDefault="008E33F7" w:rsidP="008E33F7">
            <w:pPr>
              <w:pStyle w:val="TAC"/>
            </w:pPr>
            <w:r w:rsidRPr="00116918">
              <w:t>0</w:t>
            </w:r>
          </w:p>
        </w:tc>
        <w:tc>
          <w:tcPr>
            <w:tcW w:w="283" w:type="dxa"/>
            <w:gridSpan w:val="2"/>
          </w:tcPr>
          <w:p w14:paraId="14A79C8A" w14:textId="77777777" w:rsidR="008E33F7" w:rsidRPr="00116918" w:rsidRDefault="008E33F7" w:rsidP="008E33F7">
            <w:pPr>
              <w:pStyle w:val="TAC"/>
            </w:pPr>
            <w:r w:rsidRPr="00116918">
              <w:t>0</w:t>
            </w:r>
          </w:p>
        </w:tc>
        <w:tc>
          <w:tcPr>
            <w:tcW w:w="283" w:type="dxa"/>
            <w:gridSpan w:val="2"/>
          </w:tcPr>
          <w:p w14:paraId="7D2D055D" w14:textId="77777777" w:rsidR="008E33F7" w:rsidRPr="00116918" w:rsidRDefault="008E33F7" w:rsidP="008E33F7">
            <w:pPr>
              <w:pStyle w:val="TAC"/>
            </w:pPr>
            <w:r w:rsidRPr="00116918">
              <w:t>0</w:t>
            </w:r>
          </w:p>
        </w:tc>
        <w:tc>
          <w:tcPr>
            <w:tcW w:w="290" w:type="dxa"/>
            <w:gridSpan w:val="3"/>
          </w:tcPr>
          <w:p w14:paraId="4333B992" w14:textId="77777777" w:rsidR="008E33F7" w:rsidRPr="00116918" w:rsidRDefault="008E33F7" w:rsidP="008E33F7">
            <w:pPr>
              <w:pStyle w:val="TAC"/>
            </w:pPr>
            <w:r w:rsidRPr="00116918">
              <w:t>0</w:t>
            </w:r>
          </w:p>
        </w:tc>
        <w:tc>
          <w:tcPr>
            <w:tcW w:w="284" w:type="dxa"/>
            <w:gridSpan w:val="3"/>
          </w:tcPr>
          <w:p w14:paraId="3262E863" w14:textId="77777777" w:rsidR="008E33F7" w:rsidRPr="00116918" w:rsidRDefault="008E33F7" w:rsidP="008E33F7">
            <w:pPr>
              <w:pStyle w:val="TAC"/>
            </w:pPr>
            <w:r>
              <w:t>1</w:t>
            </w:r>
          </w:p>
        </w:tc>
        <w:tc>
          <w:tcPr>
            <w:tcW w:w="284" w:type="dxa"/>
            <w:gridSpan w:val="3"/>
          </w:tcPr>
          <w:p w14:paraId="1779E958" w14:textId="77777777" w:rsidR="008E33F7" w:rsidRPr="00116918" w:rsidRDefault="008E33F7" w:rsidP="008E33F7">
            <w:pPr>
              <w:pStyle w:val="TAC"/>
            </w:pPr>
            <w:r>
              <w:t>0</w:t>
            </w:r>
          </w:p>
        </w:tc>
        <w:tc>
          <w:tcPr>
            <w:tcW w:w="284" w:type="dxa"/>
            <w:gridSpan w:val="3"/>
          </w:tcPr>
          <w:p w14:paraId="3AF9A478" w14:textId="77777777" w:rsidR="008E33F7" w:rsidRPr="00116918" w:rsidRDefault="008E33F7" w:rsidP="008E33F7">
            <w:pPr>
              <w:pStyle w:val="TAC"/>
            </w:pPr>
            <w:r>
              <w:t>1</w:t>
            </w:r>
          </w:p>
        </w:tc>
        <w:tc>
          <w:tcPr>
            <w:tcW w:w="709" w:type="dxa"/>
            <w:gridSpan w:val="3"/>
          </w:tcPr>
          <w:p w14:paraId="16275EB9" w14:textId="77777777" w:rsidR="008E33F7" w:rsidRPr="00BD61AC" w:rsidRDefault="008E33F7" w:rsidP="008E33F7">
            <w:pPr>
              <w:pStyle w:val="TAL"/>
            </w:pPr>
          </w:p>
        </w:tc>
        <w:tc>
          <w:tcPr>
            <w:tcW w:w="4111" w:type="dxa"/>
            <w:gridSpan w:val="3"/>
          </w:tcPr>
          <w:p w14:paraId="7F698B7C" w14:textId="77777777" w:rsidR="008E33F7" w:rsidRPr="00BD61AC" w:rsidRDefault="008E33F7" w:rsidP="008E33F7">
            <w:pPr>
              <w:pStyle w:val="TAL"/>
            </w:pPr>
            <w:r w:rsidRPr="00742FAE">
              <w:t>Lack</w:t>
            </w:r>
            <w:r>
              <w:t xml:space="preserve"> of resources for PC5 unicast link</w:t>
            </w:r>
          </w:p>
        </w:tc>
      </w:tr>
      <w:tr w:rsidR="008E33F7" w:rsidRPr="00BD61AC" w14:paraId="586F5D03" w14:textId="77777777" w:rsidTr="008E33F7">
        <w:trPr>
          <w:gridBefore w:val="1"/>
          <w:wBefore w:w="33" w:type="dxa"/>
          <w:jc w:val="center"/>
        </w:trPr>
        <w:tc>
          <w:tcPr>
            <w:tcW w:w="284" w:type="dxa"/>
            <w:gridSpan w:val="2"/>
          </w:tcPr>
          <w:p w14:paraId="522D35EC" w14:textId="77777777" w:rsidR="008E33F7" w:rsidRPr="00116918" w:rsidRDefault="008E33F7" w:rsidP="008E33F7">
            <w:pPr>
              <w:pStyle w:val="TAC"/>
            </w:pPr>
            <w:r>
              <w:t>0</w:t>
            </w:r>
          </w:p>
        </w:tc>
        <w:tc>
          <w:tcPr>
            <w:tcW w:w="285" w:type="dxa"/>
            <w:gridSpan w:val="2"/>
          </w:tcPr>
          <w:p w14:paraId="2B7A7D4C" w14:textId="77777777" w:rsidR="008E33F7" w:rsidRPr="00116918" w:rsidRDefault="008E33F7" w:rsidP="008E33F7">
            <w:pPr>
              <w:pStyle w:val="TAC"/>
            </w:pPr>
            <w:r>
              <w:t>0</w:t>
            </w:r>
          </w:p>
        </w:tc>
        <w:tc>
          <w:tcPr>
            <w:tcW w:w="283" w:type="dxa"/>
            <w:gridSpan w:val="2"/>
          </w:tcPr>
          <w:p w14:paraId="152588EE" w14:textId="77777777" w:rsidR="008E33F7" w:rsidRPr="00116918" w:rsidRDefault="008E33F7" w:rsidP="008E33F7">
            <w:pPr>
              <w:pStyle w:val="TAC"/>
            </w:pPr>
            <w:r>
              <w:t>0</w:t>
            </w:r>
          </w:p>
        </w:tc>
        <w:tc>
          <w:tcPr>
            <w:tcW w:w="283" w:type="dxa"/>
            <w:gridSpan w:val="2"/>
          </w:tcPr>
          <w:p w14:paraId="5C02CE67" w14:textId="77777777" w:rsidR="008E33F7" w:rsidRPr="00116918" w:rsidRDefault="008E33F7" w:rsidP="008E33F7">
            <w:pPr>
              <w:pStyle w:val="TAC"/>
            </w:pPr>
            <w:r>
              <w:t>0</w:t>
            </w:r>
          </w:p>
        </w:tc>
        <w:tc>
          <w:tcPr>
            <w:tcW w:w="290" w:type="dxa"/>
            <w:gridSpan w:val="3"/>
          </w:tcPr>
          <w:p w14:paraId="72B52B3E" w14:textId="77777777" w:rsidR="008E33F7" w:rsidRPr="00116918" w:rsidRDefault="008E33F7" w:rsidP="008E33F7">
            <w:pPr>
              <w:pStyle w:val="TAC"/>
            </w:pPr>
            <w:r>
              <w:t>0</w:t>
            </w:r>
          </w:p>
        </w:tc>
        <w:tc>
          <w:tcPr>
            <w:tcW w:w="284" w:type="dxa"/>
            <w:gridSpan w:val="3"/>
          </w:tcPr>
          <w:p w14:paraId="2B48E3F5" w14:textId="77777777" w:rsidR="008E33F7" w:rsidRDefault="008E33F7" w:rsidP="008E33F7">
            <w:pPr>
              <w:pStyle w:val="TAC"/>
            </w:pPr>
            <w:r>
              <w:t>1</w:t>
            </w:r>
          </w:p>
        </w:tc>
        <w:tc>
          <w:tcPr>
            <w:tcW w:w="284" w:type="dxa"/>
            <w:gridSpan w:val="3"/>
          </w:tcPr>
          <w:p w14:paraId="265E005A" w14:textId="77777777" w:rsidR="008E33F7" w:rsidRDefault="008E33F7" w:rsidP="008E33F7">
            <w:pPr>
              <w:pStyle w:val="TAC"/>
            </w:pPr>
            <w:r>
              <w:t>1</w:t>
            </w:r>
          </w:p>
        </w:tc>
        <w:tc>
          <w:tcPr>
            <w:tcW w:w="284" w:type="dxa"/>
            <w:gridSpan w:val="3"/>
          </w:tcPr>
          <w:p w14:paraId="7F404812" w14:textId="77777777" w:rsidR="008E33F7" w:rsidRDefault="008E33F7" w:rsidP="008E33F7">
            <w:pPr>
              <w:pStyle w:val="TAC"/>
            </w:pPr>
            <w:r>
              <w:t>0</w:t>
            </w:r>
          </w:p>
        </w:tc>
        <w:tc>
          <w:tcPr>
            <w:tcW w:w="709" w:type="dxa"/>
            <w:gridSpan w:val="3"/>
          </w:tcPr>
          <w:p w14:paraId="6019D066" w14:textId="77777777" w:rsidR="008E33F7" w:rsidRPr="00BD61AC" w:rsidRDefault="008E33F7" w:rsidP="008E33F7">
            <w:pPr>
              <w:pStyle w:val="TAL"/>
            </w:pPr>
          </w:p>
        </w:tc>
        <w:tc>
          <w:tcPr>
            <w:tcW w:w="4111" w:type="dxa"/>
            <w:gridSpan w:val="3"/>
          </w:tcPr>
          <w:p w14:paraId="595CCE9E" w14:textId="77777777" w:rsidR="008E33F7" w:rsidRPr="00742FAE" w:rsidRDefault="008E33F7" w:rsidP="008E33F7">
            <w:pPr>
              <w:pStyle w:val="TAL"/>
            </w:pPr>
            <w:r>
              <w:t>Authentication failure</w:t>
            </w:r>
          </w:p>
        </w:tc>
      </w:tr>
      <w:tr w:rsidR="008E33F7" w:rsidRPr="00BD61AC" w14:paraId="5AD26707" w14:textId="77777777" w:rsidTr="008E33F7">
        <w:trPr>
          <w:gridBefore w:val="1"/>
          <w:wBefore w:w="33" w:type="dxa"/>
          <w:jc w:val="center"/>
        </w:trPr>
        <w:tc>
          <w:tcPr>
            <w:tcW w:w="284" w:type="dxa"/>
            <w:gridSpan w:val="2"/>
          </w:tcPr>
          <w:p w14:paraId="43501F38" w14:textId="77777777" w:rsidR="008E33F7" w:rsidRPr="00116918" w:rsidRDefault="008E33F7" w:rsidP="008E33F7">
            <w:pPr>
              <w:pStyle w:val="TAC"/>
            </w:pPr>
            <w:r>
              <w:t>0</w:t>
            </w:r>
          </w:p>
        </w:tc>
        <w:tc>
          <w:tcPr>
            <w:tcW w:w="285" w:type="dxa"/>
            <w:gridSpan w:val="2"/>
          </w:tcPr>
          <w:p w14:paraId="73CA8D18" w14:textId="77777777" w:rsidR="008E33F7" w:rsidRPr="00116918" w:rsidRDefault="008E33F7" w:rsidP="008E33F7">
            <w:pPr>
              <w:pStyle w:val="TAC"/>
            </w:pPr>
            <w:r>
              <w:t>0</w:t>
            </w:r>
          </w:p>
        </w:tc>
        <w:tc>
          <w:tcPr>
            <w:tcW w:w="283" w:type="dxa"/>
            <w:gridSpan w:val="2"/>
          </w:tcPr>
          <w:p w14:paraId="3C93C52F" w14:textId="77777777" w:rsidR="008E33F7" w:rsidRPr="00116918" w:rsidRDefault="008E33F7" w:rsidP="008E33F7">
            <w:pPr>
              <w:pStyle w:val="TAC"/>
            </w:pPr>
            <w:r>
              <w:t>0</w:t>
            </w:r>
          </w:p>
        </w:tc>
        <w:tc>
          <w:tcPr>
            <w:tcW w:w="283" w:type="dxa"/>
            <w:gridSpan w:val="2"/>
          </w:tcPr>
          <w:p w14:paraId="0C007278" w14:textId="77777777" w:rsidR="008E33F7" w:rsidRPr="00116918" w:rsidRDefault="008E33F7" w:rsidP="008E33F7">
            <w:pPr>
              <w:pStyle w:val="TAC"/>
            </w:pPr>
            <w:r>
              <w:t>0</w:t>
            </w:r>
          </w:p>
        </w:tc>
        <w:tc>
          <w:tcPr>
            <w:tcW w:w="290" w:type="dxa"/>
            <w:gridSpan w:val="3"/>
          </w:tcPr>
          <w:p w14:paraId="083429A2" w14:textId="77777777" w:rsidR="008E33F7" w:rsidRPr="00116918" w:rsidRDefault="008E33F7" w:rsidP="008E33F7">
            <w:pPr>
              <w:pStyle w:val="TAC"/>
            </w:pPr>
            <w:r>
              <w:t>0</w:t>
            </w:r>
          </w:p>
        </w:tc>
        <w:tc>
          <w:tcPr>
            <w:tcW w:w="284" w:type="dxa"/>
            <w:gridSpan w:val="3"/>
          </w:tcPr>
          <w:p w14:paraId="542DDCA1" w14:textId="77777777" w:rsidR="008E33F7" w:rsidRDefault="008E33F7" w:rsidP="008E33F7">
            <w:pPr>
              <w:pStyle w:val="TAC"/>
            </w:pPr>
            <w:r>
              <w:t>1</w:t>
            </w:r>
          </w:p>
        </w:tc>
        <w:tc>
          <w:tcPr>
            <w:tcW w:w="284" w:type="dxa"/>
            <w:gridSpan w:val="3"/>
          </w:tcPr>
          <w:p w14:paraId="7E75EFD7" w14:textId="77777777" w:rsidR="008E33F7" w:rsidRDefault="008E33F7" w:rsidP="008E33F7">
            <w:pPr>
              <w:pStyle w:val="TAC"/>
            </w:pPr>
            <w:r>
              <w:t>1</w:t>
            </w:r>
          </w:p>
        </w:tc>
        <w:tc>
          <w:tcPr>
            <w:tcW w:w="284" w:type="dxa"/>
            <w:gridSpan w:val="3"/>
          </w:tcPr>
          <w:p w14:paraId="0D7F05C4" w14:textId="77777777" w:rsidR="008E33F7" w:rsidRDefault="008E33F7" w:rsidP="008E33F7">
            <w:pPr>
              <w:pStyle w:val="TAC"/>
            </w:pPr>
            <w:r>
              <w:t>1</w:t>
            </w:r>
          </w:p>
        </w:tc>
        <w:tc>
          <w:tcPr>
            <w:tcW w:w="709" w:type="dxa"/>
            <w:gridSpan w:val="3"/>
          </w:tcPr>
          <w:p w14:paraId="5D0CF104" w14:textId="77777777" w:rsidR="008E33F7" w:rsidRPr="00BD61AC" w:rsidRDefault="008E33F7" w:rsidP="008E33F7">
            <w:pPr>
              <w:pStyle w:val="TAL"/>
            </w:pPr>
          </w:p>
        </w:tc>
        <w:tc>
          <w:tcPr>
            <w:tcW w:w="4111" w:type="dxa"/>
            <w:gridSpan w:val="3"/>
          </w:tcPr>
          <w:p w14:paraId="548704DD" w14:textId="77777777" w:rsidR="008E33F7" w:rsidRPr="00742FAE" w:rsidRDefault="008E33F7" w:rsidP="008E33F7">
            <w:pPr>
              <w:pStyle w:val="TAL"/>
            </w:pPr>
            <w:r>
              <w:t>Integrity failure</w:t>
            </w:r>
          </w:p>
        </w:tc>
      </w:tr>
      <w:tr w:rsidR="008E33F7" w:rsidRPr="00BD61AC" w14:paraId="61ED36A8" w14:textId="77777777" w:rsidTr="008E33F7">
        <w:trPr>
          <w:gridBefore w:val="1"/>
          <w:wBefore w:w="33" w:type="dxa"/>
          <w:jc w:val="center"/>
        </w:trPr>
        <w:tc>
          <w:tcPr>
            <w:tcW w:w="284" w:type="dxa"/>
            <w:gridSpan w:val="2"/>
          </w:tcPr>
          <w:p w14:paraId="54C76217" w14:textId="77777777" w:rsidR="008E33F7" w:rsidRPr="00116918" w:rsidRDefault="008E33F7" w:rsidP="008E33F7">
            <w:pPr>
              <w:pStyle w:val="TAC"/>
            </w:pPr>
            <w:r>
              <w:t>0</w:t>
            </w:r>
          </w:p>
        </w:tc>
        <w:tc>
          <w:tcPr>
            <w:tcW w:w="285" w:type="dxa"/>
            <w:gridSpan w:val="2"/>
          </w:tcPr>
          <w:p w14:paraId="000AF170" w14:textId="77777777" w:rsidR="008E33F7" w:rsidRPr="00116918" w:rsidRDefault="008E33F7" w:rsidP="008E33F7">
            <w:pPr>
              <w:pStyle w:val="TAC"/>
            </w:pPr>
            <w:r>
              <w:t>0</w:t>
            </w:r>
          </w:p>
        </w:tc>
        <w:tc>
          <w:tcPr>
            <w:tcW w:w="283" w:type="dxa"/>
            <w:gridSpan w:val="2"/>
          </w:tcPr>
          <w:p w14:paraId="3EDD0A70" w14:textId="77777777" w:rsidR="008E33F7" w:rsidRPr="00116918" w:rsidRDefault="008E33F7" w:rsidP="008E33F7">
            <w:pPr>
              <w:pStyle w:val="TAC"/>
            </w:pPr>
            <w:r>
              <w:t>0</w:t>
            </w:r>
          </w:p>
        </w:tc>
        <w:tc>
          <w:tcPr>
            <w:tcW w:w="283" w:type="dxa"/>
            <w:gridSpan w:val="2"/>
          </w:tcPr>
          <w:p w14:paraId="40E63FBC" w14:textId="77777777" w:rsidR="008E33F7" w:rsidRPr="00116918" w:rsidRDefault="008E33F7" w:rsidP="008E33F7">
            <w:pPr>
              <w:pStyle w:val="TAC"/>
            </w:pPr>
            <w:r>
              <w:t>0</w:t>
            </w:r>
          </w:p>
        </w:tc>
        <w:tc>
          <w:tcPr>
            <w:tcW w:w="290" w:type="dxa"/>
            <w:gridSpan w:val="3"/>
          </w:tcPr>
          <w:p w14:paraId="5C27D6A1" w14:textId="77777777" w:rsidR="008E33F7" w:rsidRPr="00116918" w:rsidRDefault="008E33F7" w:rsidP="008E33F7">
            <w:pPr>
              <w:pStyle w:val="TAC"/>
            </w:pPr>
            <w:r>
              <w:t>1</w:t>
            </w:r>
          </w:p>
        </w:tc>
        <w:tc>
          <w:tcPr>
            <w:tcW w:w="284" w:type="dxa"/>
            <w:gridSpan w:val="3"/>
          </w:tcPr>
          <w:p w14:paraId="7F61B554" w14:textId="77777777" w:rsidR="008E33F7" w:rsidRDefault="008E33F7" w:rsidP="008E33F7">
            <w:pPr>
              <w:pStyle w:val="TAC"/>
            </w:pPr>
            <w:r>
              <w:t>0</w:t>
            </w:r>
          </w:p>
        </w:tc>
        <w:tc>
          <w:tcPr>
            <w:tcW w:w="284" w:type="dxa"/>
            <w:gridSpan w:val="3"/>
          </w:tcPr>
          <w:p w14:paraId="6276455C" w14:textId="77777777" w:rsidR="008E33F7" w:rsidRDefault="008E33F7" w:rsidP="008E33F7">
            <w:pPr>
              <w:pStyle w:val="TAC"/>
            </w:pPr>
            <w:r>
              <w:t>0</w:t>
            </w:r>
          </w:p>
        </w:tc>
        <w:tc>
          <w:tcPr>
            <w:tcW w:w="284" w:type="dxa"/>
            <w:gridSpan w:val="3"/>
          </w:tcPr>
          <w:p w14:paraId="6E4FBF59" w14:textId="77777777" w:rsidR="008E33F7" w:rsidRDefault="008E33F7" w:rsidP="008E33F7">
            <w:pPr>
              <w:pStyle w:val="TAC"/>
            </w:pPr>
            <w:r>
              <w:t>0</w:t>
            </w:r>
          </w:p>
        </w:tc>
        <w:tc>
          <w:tcPr>
            <w:tcW w:w="709" w:type="dxa"/>
            <w:gridSpan w:val="3"/>
          </w:tcPr>
          <w:p w14:paraId="046CACE0" w14:textId="77777777" w:rsidR="008E33F7" w:rsidRPr="00BD61AC" w:rsidRDefault="008E33F7" w:rsidP="008E33F7">
            <w:pPr>
              <w:pStyle w:val="TAL"/>
            </w:pPr>
          </w:p>
        </w:tc>
        <w:tc>
          <w:tcPr>
            <w:tcW w:w="4111" w:type="dxa"/>
            <w:gridSpan w:val="3"/>
          </w:tcPr>
          <w:p w14:paraId="5830C472" w14:textId="77777777" w:rsidR="008E33F7" w:rsidRPr="00742FAE" w:rsidRDefault="008E33F7" w:rsidP="008E33F7">
            <w:pPr>
              <w:pStyle w:val="TAL"/>
            </w:pPr>
            <w:r>
              <w:t>UE security capabilities mismatch</w:t>
            </w:r>
          </w:p>
        </w:tc>
      </w:tr>
      <w:tr w:rsidR="008E33F7" w:rsidRPr="00BD61AC" w14:paraId="033DDB18" w14:textId="77777777" w:rsidTr="008E33F7">
        <w:trPr>
          <w:gridBefore w:val="1"/>
          <w:wBefore w:w="33" w:type="dxa"/>
          <w:jc w:val="center"/>
        </w:trPr>
        <w:tc>
          <w:tcPr>
            <w:tcW w:w="284" w:type="dxa"/>
            <w:gridSpan w:val="2"/>
          </w:tcPr>
          <w:p w14:paraId="6456C4CA" w14:textId="77777777" w:rsidR="008E33F7" w:rsidRPr="00116918" w:rsidRDefault="008E33F7" w:rsidP="008E33F7">
            <w:pPr>
              <w:pStyle w:val="TAC"/>
            </w:pPr>
            <w:r>
              <w:t>0</w:t>
            </w:r>
          </w:p>
        </w:tc>
        <w:tc>
          <w:tcPr>
            <w:tcW w:w="285" w:type="dxa"/>
            <w:gridSpan w:val="2"/>
          </w:tcPr>
          <w:p w14:paraId="6FC85997" w14:textId="77777777" w:rsidR="008E33F7" w:rsidRPr="00116918" w:rsidRDefault="008E33F7" w:rsidP="008E33F7">
            <w:pPr>
              <w:pStyle w:val="TAC"/>
            </w:pPr>
            <w:r>
              <w:t>0</w:t>
            </w:r>
          </w:p>
        </w:tc>
        <w:tc>
          <w:tcPr>
            <w:tcW w:w="283" w:type="dxa"/>
            <w:gridSpan w:val="2"/>
          </w:tcPr>
          <w:p w14:paraId="7421D862" w14:textId="77777777" w:rsidR="008E33F7" w:rsidRPr="00116918" w:rsidRDefault="008E33F7" w:rsidP="008E33F7">
            <w:pPr>
              <w:pStyle w:val="TAC"/>
            </w:pPr>
            <w:r>
              <w:t>0</w:t>
            </w:r>
          </w:p>
        </w:tc>
        <w:tc>
          <w:tcPr>
            <w:tcW w:w="283" w:type="dxa"/>
            <w:gridSpan w:val="2"/>
          </w:tcPr>
          <w:p w14:paraId="51772269" w14:textId="77777777" w:rsidR="008E33F7" w:rsidRPr="00116918" w:rsidRDefault="008E33F7" w:rsidP="008E33F7">
            <w:pPr>
              <w:pStyle w:val="TAC"/>
            </w:pPr>
            <w:r>
              <w:t>0</w:t>
            </w:r>
          </w:p>
        </w:tc>
        <w:tc>
          <w:tcPr>
            <w:tcW w:w="290" w:type="dxa"/>
            <w:gridSpan w:val="3"/>
          </w:tcPr>
          <w:p w14:paraId="626FE4E4" w14:textId="77777777" w:rsidR="008E33F7" w:rsidRPr="00116918" w:rsidRDefault="008E33F7" w:rsidP="008E33F7">
            <w:pPr>
              <w:pStyle w:val="TAC"/>
            </w:pPr>
            <w:r>
              <w:t>1</w:t>
            </w:r>
          </w:p>
        </w:tc>
        <w:tc>
          <w:tcPr>
            <w:tcW w:w="284" w:type="dxa"/>
            <w:gridSpan w:val="3"/>
          </w:tcPr>
          <w:p w14:paraId="79ACFB5B" w14:textId="77777777" w:rsidR="008E33F7" w:rsidRDefault="008E33F7" w:rsidP="008E33F7">
            <w:pPr>
              <w:pStyle w:val="TAC"/>
            </w:pPr>
            <w:r>
              <w:t>0</w:t>
            </w:r>
          </w:p>
        </w:tc>
        <w:tc>
          <w:tcPr>
            <w:tcW w:w="284" w:type="dxa"/>
            <w:gridSpan w:val="3"/>
          </w:tcPr>
          <w:p w14:paraId="7C33CDE9" w14:textId="77777777" w:rsidR="008E33F7" w:rsidRDefault="008E33F7" w:rsidP="008E33F7">
            <w:pPr>
              <w:pStyle w:val="TAC"/>
            </w:pPr>
            <w:r>
              <w:t>0</w:t>
            </w:r>
          </w:p>
        </w:tc>
        <w:tc>
          <w:tcPr>
            <w:tcW w:w="284" w:type="dxa"/>
            <w:gridSpan w:val="3"/>
          </w:tcPr>
          <w:p w14:paraId="6A6F6D96" w14:textId="77777777" w:rsidR="008E33F7" w:rsidRDefault="008E33F7" w:rsidP="008E33F7">
            <w:pPr>
              <w:pStyle w:val="TAC"/>
            </w:pPr>
            <w:r>
              <w:t>1</w:t>
            </w:r>
          </w:p>
        </w:tc>
        <w:tc>
          <w:tcPr>
            <w:tcW w:w="709" w:type="dxa"/>
            <w:gridSpan w:val="3"/>
          </w:tcPr>
          <w:p w14:paraId="4FCBFCC4" w14:textId="77777777" w:rsidR="008E33F7" w:rsidRPr="00BD61AC" w:rsidRDefault="008E33F7" w:rsidP="008E33F7">
            <w:pPr>
              <w:pStyle w:val="TAL"/>
            </w:pPr>
          </w:p>
        </w:tc>
        <w:tc>
          <w:tcPr>
            <w:tcW w:w="4111" w:type="dxa"/>
            <w:gridSpan w:val="3"/>
          </w:tcPr>
          <w:p w14:paraId="5FACCCE8" w14:textId="77777777" w:rsidR="008E33F7" w:rsidRPr="00742FAE" w:rsidRDefault="008E33F7" w:rsidP="008E33F7">
            <w:pPr>
              <w:pStyle w:val="TAL"/>
            </w:pPr>
            <w:r>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8E33F7" w:rsidRPr="00BD61AC" w14:paraId="136C1B5D" w14:textId="77777777" w:rsidTr="008E33F7">
        <w:trPr>
          <w:gridBefore w:val="1"/>
          <w:wBefore w:w="33" w:type="dxa"/>
          <w:jc w:val="center"/>
        </w:trPr>
        <w:tc>
          <w:tcPr>
            <w:tcW w:w="284" w:type="dxa"/>
            <w:gridSpan w:val="2"/>
          </w:tcPr>
          <w:p w14:paraId="770AD007" w14:textId="77777777" w:rsidR="008E33F7" w:rsidRPr="00116918" w:rsidRDefault="008E33F7" w:rsidP="008E33F7">
            <w:pPr>
              <w:pStyle w:val="TAC"/>
            </w:pPr>
            <w:r>
              <w:t>0</w:t>
            </w:r>
          </w:p>
        </w:tc>
        <w:tc>
          <w:tcPr>
            <w:tcW w:w="285" w:type="dxa"/>
            <w:gridSpan w:val="2"/>
          </w:tcPr>
          <w:p w14:paraId="74DB921B" w14:textId="77777777" w:rsidR="008E33F7" w:rsidRPr="00116918" w:rsidRDefault="008E33F7" w:rsidP="008E33F7">
            <w:pPr>
              <w:pStyle w:val="TAC"/>
            </w:pPr>
            <w:r>
              <w:t>0</w:t>
            </w:r>
          </w:p>
        </w:tc>
        <w:tc>
          <w:tcPr>
            <w:tcW w:w="283" w:type="dxa"/>
            <w:gridSpan w:val="2"/>
          </w:tcPr>
          <w:p w14:paraId="2681066D" w14:textId="77777777" w:rsidR="008E33F7" w:rsidRPr="00116918" w:rsidRDefault="008E33F7" w:rsidP="008E33F7">
            <w:pPr>
              <w:pStyle w:val="TAC"/>
            </w:pPr>
            <w:r>
              <w:t>0</w:t>
            </w:r>
          </w:p>
        </w:tc>
        <w:tc>
          <w:tcPr>
            <w:tcW w:w="283" w:type="dxa"/>
            <w:gridSpan w:val="2"/>
          </w:tcPr>
          <w:p w14:paraId="3EE05DBD" w14:textId="77777777" w:rsidR="008E33F7" w:rsidRPr="00116918" w:rsidRDefault="008E33F7" w:rsidP="008E33F7">
            <w:pPr>
              <w:pStyle w:val="TAC"/>
            </w:pPr>
            <w:r>
              <w:t>0</w:t>
            </w:r>
          </w:p>
        </w:tc>
        <w:tc>
          <w:tcPr>
            <w:tcW w:w="290" w:type="dxa"/>
            <w:gridSpan w:val="3"/>
          </w:tcPr>
          <w:p w14:paraId="4078E2D8" w14:textId="77777777" w:rsidR="008E33F7" w:rsidRPr="00116918" w:rsidRDefault="008E33F7" w:rsidP="008E33F7">
            <w:pPr>
              <w:pStyle w:val="TAC"/>
            </w:pPr>
            <w:r>
              <w:t>1</w:t>
            </w:r>
          </w:p>
        </w:tc>
        <w:tc>
          <w:tcPr>
            <w:tcW w:w="284" w:type="dxa"/>
            <w:gridSpan w:val="3"/>
          </w:tcPr>
          <w:p w14:paraId="78A3415F" w14:textId="77777777" w:rsidR="008E33F7" w:rsidRDefault="008E33F7" w:rsidP="008E33F7">
            <w:pPr>
              <w:pStyle w:val="TAC"/>
            </w:pPr>
            <w:r>
              <w:t>0</w:t>
            </w:r>
          </w:p>
        </w:tc>
        <w:tc>
          <w:tcPr>
            <w:tcW w:w="284" w:type="dxa"/>
            <w:gridSpan w:val="3"/>
          </w:tcPr>
          <w:p w14:paraId="2A0FCF9A" w14:textId="77777777" w:rsidR="008E33F7" w:rsidRDefault="008E33F7" w:rsidP="008E33F7">
            <w:pPr>
              <w:pStyle w:val="TAC"/>
            </w:pPr>
            <w:r>
              <w:t>1</w:t>
            </w:r>
          </w:p>
        </w:tc>
        <w:tc>
          <w:tcPr>
            <w:tcW w:w="284" w:type="dxa"/>
            <w:gridSpan w:val="3"/>
          </w:tcPr>
          <w:p w14:paraId="3B9C049D" w14:textId="77777777" w:rsidR="008E33F7" w:rsidRDefault="008E33F7" w:rsidP="008E33F7">
            <w:pPr>
              <w:pStyle w:val="TAC"/>
            </w:pPr>
            <w:r>
              <w:t>0</w:t>
            </w:r>
          </w:p>
        </w:tc>
        <w:tc>
          <w:tcPr>
            <w:tcW w:w="709" w:type="dxa"/>
            <w:gridSpan w:val="3"/>
          </w:tcPr>
          <w:p w14:paraId="6B69C151" w14:textId="77777777" w:rsidR="008E33F7" w:rsidRPr="00BD61AC" w:rsidRDefault="008E33F7" w:rsidP="008E33F7">
            <w:pPr>
              <w:pStyle w:val="TAL"/>
            </w:pPr>
          </w:p>
        </w:tc>
        <w:tc>
          <w:tcPr>
            <w:tcW w:w="4111" w:type="dxa"/>
            <w:gridSpan w:val="3"/>
          </w:tcPr>
          <w:p w14:paraId="532A28CD" w14:textId="77777777" w:rsidR="008E33F7" w:rsidRPr="00742FAE" w:rsidRDefault="008E33F7" w:rsidP="008E33F7">
            <w:pPr>
              <w:pStyle w:val="TAL"/>
            </w:pPr>
            <w:r>
              <w:t>UE PC5 unicast signalling security policy mismatch</w:t>
            </w:r>
          </w:p>
        </w:tc>
      </w:tr>
      <w:tr w:rsidR="008E33F7" w:rsidRPr="00BD61AC" w14:paraId="50E9EE86" w14:textId="77777777" w:rsidTr="008E33F7">
        <w:trPr>
          <w:gridAfter w:val="1"/>
          <w:wAfter w:w="33" w:type="dxa"/>
          <w:jc w:val="center"/>
        </w:trPr>
        <w:tc>
          <w:tcPr>
            <w:tcW w:w="284" w:type="dxa"/>
            <w:gridSpan w:val="2"/>
          </w:tcPr>
          <w:p w14:paraId="35627EED" w14:textId="77777777" w:rsidR="008E33F7" w:rsidRPr="00116918" w:rsidRDefault="008E33F7" w:rsidP="008E33F7">
            <w:pPr>
              <w:pStyle w:val="TAC"/>
              <w:rPr>
                <w:lang w:eastAsia="zh-CN"/>
              </w:rPr>
            </w:pPr>
            <w:r>
              <w:rPr>
                <w:lang w:eastAsia="zh-CN"/>
              </w:rPr>
              <w:t>0</w:t>
            </w:r>
          </w:p>
        </w:tc>
        <w:tc>
          <w:tcPr>
            <w:tcW w:w="285" w:type="dxa"/>
            <w:gridSpan w:val="2"/>
          </w:tcPr>
          <w:p w14:paraId="1EAC1028" w14:textId="77777777" w:rsidR="008E33F7" w:rsidRPr="003C293D" w:rsidRDefault="008E33F7" w:rsidP="008E33F7">
            <w:pPr>
              <w:pStyle w:val="TAC"/>
              <w:rPr>
                <w:lang w:eastAsia="zh-CN"/>
              </w:rPr>
            </w:pPr>
            <w:r>
              <w:rPr>
                <w:lang w:eastAsia="zh-CN"/>
              </w:rPr>
              <w:t>0</w:t>
            </w:r>
          </w:p>
        </w:tc>
        <w:tc>
          <w:tcPr>
            <w:tcW w:w="283" w:type="dxa"/>
            <w:gridSpan w:val="2"/>
          </w:tcPr>
          <w:p w14:paraId="49F4A200" w14:textId="77777777" w:rsidR="008E33F7" w:rsidRPr="003C293D" w:rsidRDefault="008E33F7" w:rsidP="008E33F7">
            <w:pPr>
              <w:pStyle w:val="TAC"/>
              <w:rPr>
                <w:lang w:eastAsia="zh-CN"/>
              </w:rPr>
            </w:pPr>
            <w:r>
              <w:rPr>
                <w:lang w:eastAsia="zh-CN"/>
              </w:rPr>
              <w:t>0</w:t>
            </w:r>
          </w:p>
        </w:tc>
        <w:tc>
          <w:tcPr>
            <w:tcW w:w="283" w:type="dxa"/>
            <w:gridSpan w:val="2"/>
          </w:tcPr>
          <w:p w14:paraId="48F7C12D" w14:textId="77777777" w:rsidR="008E33F7" w:rsidRPr="003C293D" w:rsidRDefault="008E33F7" w:rsidP="008E33F7">
            <w:pPr>
              <w:pStyle w:val="TAC"/>
              <w:rPr>
                <w:lang w:eastAsia="zh-CN"/>
              </w:rPr>
            </w:pPr>
            <w:r>
              <w:rPr>
                <w:lang w:eastAsia="zh-CN"/>
              </w:rPr>
              <w:t>0</w:t>
            </w:r>
          </w:p>
        </w:tc>
        <w:tc>
          <w:tcPr>
            <w:tcW w:w="290" w:type="dxa"/>
            <w:gridSpan w:val="3"/>
          </w:tcPr>
          <w:p w14:paraId="63BAB9C1" w14:textId="77777777" w:rsidR="008E33F7" w:rsidRPr="003C293D" w:rsidRDefault="008E33F7" w:rsidP="008E33F7">
            <w:pPr>
              <w:pStyle w:val="TAC"/>
              <w:rPr>
                <w:lang w:eastAsia="zh-CN"/>
              </w:rPr>
            </w:pPr>
            <w:r>
              <w:rPr>
                <w:lang w:eastAsia="zh-CN"/>
              </w:rPr>
              <w:t>1</w:t>
            </w:r>
          </w:p>
        </w:tc>
        <w:tc>
          <w:tcPr>
            <w:tcW w:w="284" w:type="dxa"/>
            <w:gridSpan w:val="3"/>
          </w:tcPr>
          <w:p w14:paraId="0D751C39" w14:textId="77777777" w:rsidR="008E33F7" w:rsidRPr="003C293D" w:rsidRDefault="008E33F7" w:rsidP="008E33F7">
            <w:pPr>
              <w:pStyle w:val="TAC"/>
              <w:rPr>
                <w:lang w:eastAsia="zh-CN"/>
              </w:rPr>
            </w:pPr>
            <w:r>
              <w:rPr>
                <w:lang w:eastAsia="zh-CN"/>
              </w:rPr>
              <w:t>0</w:t>
            </w:r>
          </w:p>
        </w:tc>
        <w:tc>
          <w:tcPr>
            <w:tcW w:w="284" w:type="dxa"/>
            <w:gridSpan w:val="3"/>
          </w:tcPr>
          <w:p w14:paraId="60C87AE4" w14:textId="77777777" w:rsidR="008E33F7" w:rsidRPr="003C293D" w:rsidRDefault="008E33F7" w:rsidP="008E33F7">
            <w:pPr>
              <w:pStyle w:val="TAC"/>
              <w:rPr>
                <w:lang w:eastAsia="zh-CN"/>
              </w:rPr>
            </w:pPr>
            <w:r>
              <w:rPr>
                <w:lang w:eastAsia="zh-CN"/>
              </w:rPr>
              <w:t>1</w:t>
            </w:r>
          </w:p>
        </w:tc>
        <w:tc>
          <w:tcPr>
            <w:tcW w:w="284" w:type="dxa"/>
            <w:gridSpan w:val="3"/>
          </w:tcPr>
          <w:p w14:paraId="061F61E9" w14:textId="77777777" w:rsidR="008E33F7" w:rsidRPr="003C293D" w:rsidRDefault="008E33F7" w:rsidP="008E33F7">
            <w:pPr>
              <w:pStyle w:val="TAC"/>
              <w:rPr>
                <w:lang w:eastAsia="zh-CN"/>
              </w:rPr>
            </w:pPr>
            <w:r>
              <w:rPr>
                <w:lang w:eastAsia="zh-CN"/>
              </w:rPr>
              <w:t>1</w:t>
            </w:r>
          </w:p>
        </w:tc>
        <w:tc>
          <w:tcPr>
            <w:tcW w:w="709" w:type="dxa"/>
            <w:gridSpan w:val="3"/>
          </w:tcPr>
          <w:p w14:paraId="7CFBDC64" w14:textId="77777777" w:rsidR="008E33F7" w:rsidRPr="00BD61AC" w:rsidRDefault="008E33F7" w:rsidP="008E33F7">
            <w:pPr>
              <w:pStyle w:val="TAL"/>
            </w:pPr>
          </w:p>
        </w:tc>
        <w:tc>
          <w:tcPr>
            <w:tcW w:w="4111" w:type="dxa"/>
            <w:gridSpan w:val="3"/>
          </w:tcPr>
          <w:p w14:paraId="6542E3BC" w14:textId="77777777" w:rsidR="008E33F7" w:rsidRDefault="008E33F7" w:rsidP="008E33F7">
            <w:pPr>
              <w:pStyle w:val="TAL"/>
            </w:pPr>
            <w:r>
              <w:t>R</w:t>
            </w:r>
            <w:r w:rsidRPr="00AD14B8">
              <w:t>equired service not allowed</w:t>
            </w:r>
          </w:p>
          <w:p w14:paraId="5227836E" w14:textId="77777777" w:rsidR="008E33F7" w:rsidRPr="00BD61AC" w:rsidRDefault="008E33F7" w:rsidP="008E33F7">
            <w:pPr>
              <w:pStyle w:val="TAL"/>
            </w:pPr>
          </w:p>
        </w:tc>
      </w:tr>
      <w:tr w:rsidR="008E33F7" w14:paraId="1B828248" w14:textId="77777777" w:rsidTr="008E33F7">
        <w:trPr>
          <w:gridAfter w:val="1"/>
          <w:wAfter w:w="33" w:type="dxa"/>
          <w:jc w:val="center"/>
        </w:trPr>
        <w:tc>
          <w:tcPr>
            <w:tcW w:w="284" w:type="dxa"/>
            <w:gridSpan w:val="2"/>
          </w:tcPr>
          <w:p w14:paraId="3970632C" w14:textId="77777777" w:rsidR="008E33F7" w:rsidRDefault="008E33F7" w:rsidP="008E33F7">
            <w:pPr>
              <w:pStyle w:val="TAC"/>
              <w:rPr>
                <w:lang w:eastAsia="zh-CN"/>
              </w:rPr>
            </w:pPr>
            <w:r>
              <w:rPr>
                <w:rFonts w:hint="eastAsia"/>
                <w:lang w:eastAsia="zh-CN"/>
              </w:rPr>
              <w:t>0</w:t>
            </w:r>
          </w:p>
        </w:tc>
        <w:tc>
          <w:tcPr>
            <w:tcW w:w="285" w:type="dxa"/>
            <w:gridSpan w:val="2"/>
          </w:tcPr>
          <w:p w14:paraId="27995651" w14:textId="77777777" w:rsidR="008E33F7" w:rsidRDefault="008E33F7" w:rsidP="008E33F7">
            <w:pPr>
              <w:pStyle w:val="TAC"/>
              <w:rPr>
                <w:lang w:eastAsia="zh-CN"/>
              </w:rPr>
            </w:pPr>
            <w:r>
              <w:rPr>
                <w:rFonts w:hint="eastAsia"/>
                <w:lang w:eastAsia="zh-CN"/>
              </w:rPr>
              <w:t>0</w:t>
            </w:r>
          </w:p>
        </w:tc>
        <w:tc>
          <w:tcPr>
            <w:tcW w:w="283" w:type="dxa"/>
            <w:gridSpan w:val="2"/>
          </w:tcPr>
          <w:p w14:paraId="40913845" w14:textId="77777777" w:rsidR="008E33F7" w:rsidRDefault="008E33F7" w:rsidP="008E33F7">
            <w:pPr>
              <w:pStyle w:val="TAC"/>
              <w:rPr>
                <w:lang w:eastAsia="zh-CN"/>
              </w:rPr>
            </w:pPr>
            <w:r>
              <w:rPr>
                <w:rFonts w:hint="eastAsia"/>
                <w:lang w:eastAsia="zh-CN"/>
              </w:rPr>
              <w:t>0</w:t>
            </w:r>
          </w:p>
        </w:tc>
        <w:tc>
          <w:tcPr>
            <w:tcW w:w="283" w:type="dxa"/>
            <w:gridSpan w:val="2"/>
          </w:tcPr>
          <w:p w14:paraId="1E28768D" w14:textId="77777777" w:rsidR="008E33F7" w:rsidRDefault="008E33F7" w:rsidP="008E33F7">
            <w:pPr>
              <w:pStyle w:val="TAC"/>
              <w:rPr>
                <w:lang w:eastAsia="zh-CN"/>
              </w:rPr>
            </w:pPr>
            <w:r>
              <w:rPr>
                <w:rFonts w:hint="eastAsia"/>
                <w:lang w:eastAsia="zh-CN"/>
              </w:rPr>
              <w:t>0</w:t>
            </w:r>
          </w:p>
        </w:tc>
        <w:tc>
          <w:tcPr>
            <w:tcW w:w="290" w:type="dxa"/>
            <w:gridSpan w:val="3"/>
          </w:tcPr>
          <w:p w14:paraId="1158BDA4" w14:textId="77777777" w:rsidR="008E33F7" w:rsidRDefault="008E33F7" w:rsidP="008E33F7">
            <w:pPr>
              <w:pStyle w:val="TAC"/>
              <w:rPr>
                <w:lang w:eastAsia="zh-CN"/>
              </w:rPr>
            </w:pPr>
            <w:r>
              <w:rPr>
                <w:rFonts w:hint="eastAsia"/>
                <w:lang w:eastAsia="zh-CN"/>
              </w:rPr>
              <w:t>1</w:t>
            </w:r>
          </w:p>
        </w:tc>
        <w:tc>
          <w:tcPr>
            <w:tcW w:w="284" w:type="dxa"/>
            <w:gridSpan w:val="3"/>
          </w:tcPr>
          <w:p w14:paraId="146FFBD2" w14:textId="77777777" w:rsidR="008E33F7" w:rsidRDefault="008E33F7" w:rsidP="008E33F7">
            <w:pPr>
              <w:pStyle w:val="TAC"/>
              <w:rPr>
                <w:lang w:eastAsia="zh-CN"/>
              </w:rPr>
            </w:pPr>
            <w:r>
              <w:rPr>
                <w:rFonts w:hint="eastAsia"/>
                <w:lang w:eastAsia="zh-CN"/>
              </w:rPr>
              <w:t>1</w:t>
            </w:r>
          </w:p>
        </w:tc>
        <w:tc>
          <w:tcPr>
            <w:tcW w:w="284" w:type="dxa"/>
            <w:gridSpan w:val="3"/>
          </w:tcPr>
          <w:p w14:paraId="271C6675" w14:textId="77777777" w:rsidR="008E33F7" w:rsidRDefault="008E33F7" w:rsidP="008E33F7">
            <w:pPr>
              <w:pStyle w:val="TAC"/>
              <w:rPr>
                <w:lang w:eastAsia="zh-CN"/>
              </w:rPr>
            </w:pPr>
            <w:r>
              <w:rPr>
                <w:rFonts w:hint="eastAsia"/>
                <w:lang w:eastAsia="zh-CN"/>
              </w:rPr>
              <w:t>0</w:t>
            </w:r>
          </w:p>
        </w:tc>
        <w:tc>
          <w:tcPr>
            <w:tcW w:w="284" w:type="dxa"/>
            <w:gridSpan w:val="3"/>
          </w:tcPr>
          <w:p w14:paraId="07934EB4" w14:textId="77777777" w:rsidR="008E33F7" w:rsidRDefault="008E33F7" w:rsidP="008E33F7">
            <w:pPr>
              <w:pStyle w:val="TAC"/>
              <w:rPr>
                <w:lang w:eastAsia="zh-CN"/>
              </w:rPr>
            </w:pPr>
            <w:r>
              <w:rPr>
                <w:rFonts w:hint="eastAsia"/>
                <w:lang w:eastAsia="zh-CN"/>
              </w:rPr>
              <w:t>0</w:t>
            </w:r>
          </w:p>
        </w:tc>
        <w:tc>
          <w:tcPr>
            <w:tcW w:w="709" w:type="dxa"/>
            <w:gridSpan w:val="3"/>
          </w:tcPr>
          <w:p w14:paraId="393F0BB5" w14:textId="77777777" w:rsidR="008E33F7" w:rsidRPr="00BD61AC" w:rsidRDefault="008E33F7" w:rsidP="008E33F7">
            <w:pPr>
              <w:pStyle w:val="TAL"/>
            </w:pPr>
          </w:p>
        </w:tc>
        <w:tc>
          <w:tcPr>
            <w:tcW w:w="4111" w:type="dxa"/>
            <w:gridSpan w:val="3"/>
          </w:tcPr>
          <w:p w14:paraId="42B1010F" w14:textId="77777777" w:rsidR="008E33F7" w:rsidRDefault="008E33F7" w:rsidP="008E33F7">
            <w:pPr>
              <w:pStyle w:val="TAL"/>
            </w:pPr>
            <w:r>
              <w:rPr>
                <w:lang w:eastAsia="zh-CN"/>
              </w:rPr>
              <w:t>Security policy not aligned</w:t>
            </w:r>
          </w:p>
        </w:tc>
      </w:tr>
      <w:tr w:rsidR="008E33F7" w:rsidRPr="00BD61AC" w14:paraId="5388B0DB" w14:textId="77777777" w:rsidTr="008E33F7">
        <w:trPr>
          <w:gridAfter w:val="1"/>
          <w:wAfter w:w="33" w:type="dxa"/>
          <w:jc w:val="center"/>
        </w:trPr>
        <w:tc>
          <w:tcPr>
            <w:tcW w:w="284" w:type="dxa"/>
            <w:gridSpan w:val="2"/>
          </w:tcPr>
          <w:p w14:paraId="78CCB1DC" w14:textId="77777777" w:rsidR="008E33F7" w:rsidRPr="00116918" w:rsidRDefault="008E33F7" w:rsidP="008E33F7">
            <w:pPr>
              <w:pStyle w:val="TAC"/>
            </w:pPr>
          </w:p>
        </w:tc>
        <w:tc>
          <w:tcPr>
            <w:tcW w:w="285" w:type="dxa"/>
            <w:gridSpan w:val="2"/>
          </w:tcPr>
          <w:p w14:paraId="5FD03D7B" w14:textId="77777777" w:rsidR="008E33F7" w:rsidRPr="003C293D" w:rsidRDefault="008E33F7" w:rsidP="008E33F7">
            <w:pPr>
              <w:pStyle w:val="TAC"/>
            </w:pPr>
          </w:p>
        </w:tc>
        <w:tc>
          <w:tcPr>
            <w:tcW w:w="283" w:type="dxa"/>
            <w:gridSpan w:val="2"/>
          </w:tcPr>
          <w:p w14:paraId="52D37B90" w14:textId="77777777" w:rsidR="008E33F7" w:rsidRPr="003C293D" w:rsidRDefault="008E33F7" w:rsidP="008E33F7">
            <w:pPr>
              <w:pStyle w:val="TAC"/>
            </w:pPr>
          </w:p>
        </w:tc>
        <w:tc>
          <w:tcPr>
            <w:tcW w:w="283" w:type="dxa"/>
            <w:gridSpan w:val="2"/>
          </w:tcPr>
          <w:p w14:paraId="16382206" w14:textId="77777777" w:rsidR="008E33F7" w:rsidRPr="003C293D" w:rsidRDefault="008E33F7" w:rsidP="008E33F7">
            <w:pPr>
              <w:pStyle w:val="TAC"/>
            </w:pPr>
          </w:p>
        </w:tc>
        <w:tc>
          <w:tcPr>
            <w:tcW w:w="290" w:type="dxa"/>
            <w:gridSpan w:val="3"/>
          </w:tcPr>
          <w:p w14:paraId="027E0A70" w14:textId="77777777" w:rsidR="008E33F7" w:rsidRPr="003C293D" w:rsidRDefault="008E33F7" w:rsidP="008E33F7">
            <w:pPr>
              <w:pStyle w:val="TAC"/>
            </w:pPr>
          </w:p>
        </w:tc>
        <w:tc>
          <w:tcPr>
            <w:tcW w:w="284" w:type="dxa"/>
            <w:gridSpan w:val="3"/>
          </w:tcPr>
          <w:p w14:paraId="38631E64" w14:textId="77777777" w:rsidR="008E33F7" w:rsidRPr="003C293D" w:rsidRDefault="008E33F7" w:rsidP="008E33F7">
            <w:pPr>
              <w:pStyle w:val="TAC"/>
            </w:pPr>
          </w:p>
        </w:tc>
        <w:tc>
          <w:tcPr>
            <w:tcW w:w="284" w:type="dxa"/>
            <w:gridSpan w:val="3"/>
          </w:tcPr>
          <w:p w14:paraId="4D91A28B" w14:textId="77777777" w:rsidR="008E33F7" w:rsidRPr="003C293D" w:rsidRDefault="008E33F7" w:rsidP="008E33F7">
            <w:pPr>
              <w:pStyle w:val="TAC"/>
            </w:pPr>
          </w:p>
        </w:tc>
        <w:tc>
          <w:tcPr>
            <w:tcW w:w="284" w:type="dxa"/>
            <w:gridSpan w:val="3"/>
          </w:tcPr>
          <w:p w14:paraId="67159286" w14:textId="77777777" w:rsidR="008E33F7" w:rsidRPr="003C293D" w:rsidRDefault="008E33F7" w:rsidP="008E33F7">
            <w:pPr>
              <w:pStyle w:val="TAC"/>
            </w:pPr>
          </w:p>
        </w:tc>
        <w:tc>
          <w:tcPr>
            <w:tcW w:w="709" w:type="dxa"/>
            <w:gridSpan w:val="3"/>
          </w:tcPr>
          <w:p w14:paraId="41A30B53" w14:textId="77777777" w:rsidR="008E33F7" w:rsidRPr="00BD61AC" w:rsidRDefault="008E33F7" w:rsidP="008E33F7">
            <w:pPr>
              <w:pStyle w:val="TAL"/>
            </w:pPr>
          </w:p>
        </w:tc>
        <w:tc>
          <w:tcPr>
            <w:tcW w:w="4111" w:type="dxa"/>
            <w:gridSpan w:val="3"/>
          </w:tcPr>
          <w:p w14:paraId="26F65788" w14:textId="77777777" w:rsidR="008E33F7" w:rsidRPr="00BD61AC" w:rsidRDefault="008E33F7" w:rsidP="008E33F7">
            <w:pPr>
              <w:pStyle w:val="TAL"/>
            </w:pPr>
          </w:p>
        </w:tc>
      </w:tr>
      <w:tr w:rsidR="008E33F7" w:rsidRPr="00BD61AC" w14:paraId="3AB04624" w14:textId="77777777" w:rsidTr="008E33F7">
        <w:trPr>
          <w:gridAfter w:val="1"/>
          <w:wAfter w:w="33" w:type="dxa"/>
          <w:jc w:val="center"/>
        </w:trPr>
        <w:tc>
          <w:tcPr>
            <w:tcW w:w="284" w:type="dxa"/>
            <w:gridSpan w:val="2"/>
          </w:tcPr>
          <w:p w14:paraId="3DF5A118" w14:textId="77777777" w:rsidR="008E33F7" w:rsidRPr="00116918" w:rsidRDefault="008E33F7" w:rsidP="008E33F7">
            <w:pPr>
              <w:pStyle w:val="TAC"/>
            </w:pPr>
          </w:p>
        </w:tc>
        <w:tc>
          <w:tcPr>
            <w:tcW w:w="285" w:type="dxa"/>
            <w:gridSpan w:val="2"/>
          </w:tcPr>
          <w:p w14:paraId="1331DFE7" w14:textId="77777777" w:rsidR="008E33F7" w:rsidRPr="003C293D" w:rsidRDefault="008E33F7" w:rsidP="008E33F7">
            <w:pPr>
              <w:pStyle w:val="TAC"/>
            </w:pPr>
          </w:p>
        </w:tc>
        <w:tc>
          <w:tcPr>
            <w:tcW w:w="283" w:type="dxa"/>
            <w:gridSpan w:val="2"/>
          </w:tcPr>
          <w:p w14:paraId="7B674DA6" w14:textId="77777777" w:rsidR="008E33F7" w:rsidRPr="003C293D" w:rsidRDefault="008E33F7" w:rsidP="008E33F7">
            <w:pPr>
              <w:pStyle w:val="TAC"/>
            </w:pPr>
          </w:p>
        </w:tc>
        <w:tc>
          <w:tcPr>
            <w:tcW w:w="283" w:type="dxa"/>
            <w:gridSpan w:val="2"/>
          </w:tcPr>
          <w:p w14:paraId="451AC401" w14:textId="77777777" w:rsidR="008E33F7" w:rsidRPr="003C293D" w:rsidRDefault="008E33F7" w:rsidP="008E33F7">
            <w:pPr>
              <w:pStyle w:val="TAC"/>
            </w:pPr>
          </w:p>
        </w:tc>
        <w:tc>
          <w:tcPr>
            <w:tcW w:w="290" w:type="dxa"/>
            <w:gridSpan w:val="3"/>
          </w:tcPr>
          <w:p w14:paraId="2EDE2704" w14:textId="77777777" w:rsidR="008E33F7" w:rsidRPr="003C293D" w:rsidRDefault="008E33F7" w:rsidP="008E33F7">
            <w:pPr>
              <w:pStyle w:val="TAC"/>
            </w:pPr>
          </w:p>
        </w:tc>
        <w:tc>
          <w:tcPr>
            <w:tcW w:w="284" w:type="dxa"/>
            <w:gridSpan w:val="3"/>
          </w:tcPr>
          <w:p w14:paraId="1B8B9754" w14:textId="77777777" w:rsidR="008E33F7" w:rsidRPr="003C293D" w:rsidRDefault="008E33F7" w:rsidP="008E33F7">
            <w:pPr>
              <w:pStyle w:val="TAC"/>
            </w:pPr>
          </w:p>
        </w:tc>
        <w:tc>
          <w:tcPr>
            <w:tcW w:w="284" w:type="dxa"/>
            <w:gridSpan w:val="3"/>
          </w:tcPr>
          <w:p w14:paraId="553920F2" w14:textId="77777777" w:rsidR="008E33F7" w:rsidRPr="003C293D" w:rsidRDefault="008E33F7" w:rsidP="008E33F7">
            <w:pPr>
              <w:pStyle w:val="TAC"/>
            </w:pPr>
          </w:p>
        </w:tc>
        <w:tc>
          <w:tcPr>
            <w:tcW w:w="284" w:type="dxa"/>
            <w:gridSpan w:val="3"/>
          </w:tcPr>
          <w:p w14:paraId="0BB1BCEF" w14:textId="77777777" w:rsidR="008E33F7" w:rsidRPr="003C293D" w:rsidRDefault="008E33F7" w:rsidP="008E33F7">
            <w:pPr>
              <w:pStyle w:val="TAC"/>
            </w:pPr>
          </w:p>
        </w:tc>
        <w:tc>
          <w:tcPr>
            <w:tcW w:w="709" w:type="dxa"/>
            <w:gridSpan w:val="3"/>
          </w:tcPr>
          <w:p w14:paraId="3CA9C835" w14:textId="77777777" w:rsidR="008E33F7" w:rsidRPr="00BD61AC" w:rsidRDefault="008E33F7" w:rsidP="008E33F7">
            <w:pPr>
              <w:pStyle w:val="TAL"/>
            </w:pPr>
          </w:p>
        </w:tc>
        <w:tc>
          <w:tcPr>
            <w:tcW w:w="4111" w:type="dxa"/>
            <w:gridSpan w:val="3"/>
          </w:tcPr>
          <w:p w14:paraId="5872799C" w14:textId="77777777" w:rsidR="008E33F7" w:rsidRPr="00BD61AC" w:rsidRDefault="008E33F7" w:rsidP="008E33F7">
            <w:pPr>
              <w:pStyle w:val="TAL"/>
            </w:pPr>
          </w:p>
        </w:tc>
      </w:tr>
      <w:tr w:rsidR="008E33F7" w:rsidRPr="00BD61AC" w14:paraId="53F7A819" w14:textId="77777777" w:rsidTr="008E33F7">
        <w:trPr>
          <w:gridAfter w:val="1"/>
          <w:wAfter w:w="33" w:type="dxa"/>
          <w:jc w:val="center"/>
        </w:trPr>
        <w:tc>
          <w:tcPr>
            <w:tcW w:w="284" w:type="dxa"/>
            <w:gridSpan w:val="2"/>
          </w:tcPr>
          <w:p w14:paraId="177F9F35" w14:textId="77777777" w:rsidR="008E33F7" w:rsidRPr="00116918" w:rsidRDefault="008E33F7" w:rsidP="008E33F7">
            <w:pPr>
              <w:pStyle w:val="TAC"/>
            </w:pPr>
            <w:r w:rsidRPr="005F7EB0">
              <w:t>0</w:t>
            </w:r>
          </w:p>
        </w:tc>
        <w:tc>
          <w:tcPr>
            <w:tcW w:w="285" w:type="dxa"/>
            <w:gridSpan w:val="2"/>
          </w:tcPr>
          <w:p w14:paraId="160B7CB6" w14:textId="77777777" w:rsidR="008E33F7" w:rsidRPr="00116918" w:rsidRDefault="008E33F7" w:rsidP="008E33F7">
            <w:pPr>
              <w:pStyle w:val="TAC"/>
            </w:pPr>
            <w:r w:rsidRPr="005F7EB0">
              <w:t>1</w:t>
            </w:r>
          </w:p>
        </w:tc>
        <w:tc>
          <w:tcPr>
            <w:tcW w:w="283" w:type="dxa"/>
            <w:gridSpan w:val="2"/>
          </w:tcPr>
          <w:p w14:paraId="51BC1E65" w14:textId="77777777" w:rsidR="008E33F7" w:rsidRPr="00116918" w:rsidRDefault="008E33F7" w:rsidP="008E33F7">
            <w:pPr>
              <w:pStyle w:val="TAC"/>
            </w:pPr>
            <w:r w:rsidRPr="005F7EB0">
              <w:t>1</w:t>
            </w:r>
          </w:p>
        </w:tc>
        <w:tc>
          <w:tcPr>
            <w:tcW w:w="283" w:type="dxa"/>
            <w:gridSpan w:val="2"/>
          </w:tcPr>
          <w:p w14:paraId="38E6DF16" w14:textId="77777777" w:rsidR="008E33F7" w:rsidRPr="00116918" w:rsidRDefault="008E33F7" w:rsidP="008E33F7">
            <w:pPr>
              <w:pStyle w:val="TAC"/>
            </w:pPr>
            <w:r w:rsidRPr="005F7EB0">
              <w:t>0</w:t>
            </w:r>
          </w:p>
        </w:tc>
        <w:tc>
          <w:tcPr>
            <w:tcW w:w="290" w:type="dxa"/>
            <w:gridSpan w:val="3"/>
          </w:tcPr>
          <w:p w14:paraId="0C091308" w14:textId="77777777" w:rsidR="008E33F7" w:rsidRPr="00116918" w:rsidRDefault="008E33F7" w:rsidP="008E33F7">
            <w:pPr>
              <w:pStyle w:val="TAC"/>
            </w:pPr>
            <w:r w:rsidRPr="005F7EB0">
              <w:t>1</w:t>
            </w:r>
          </w:p>
        </w:tc>
        <w:tc>
          <w:tcPr>
            <w:tcW w:w="284" w:type="dxa"/>
            <w:gridSpan w:val="3"/>
          </w:tcPr>
          <w:p w14:paraId="532BCAAF" w14:textId="77777777" w:rsidR="008E33F7" w:rsidRPr="00116918" w:rsidRDefault="008E33F7" w:rsidP="008E33F7">
            <w:pPr>
              <w:pStyle w:val="TAC"/>
            </w:pPr>
            <w:r w:rsidRPr="005F7EB0">
              <w:t>1</w:t>
            </w:r>
          </w:p>
        </w:tc>
        <w:tc>
          <w:tcPr>
            <w:tcW w:w="284" w:type="dxa"/>
            <w:gridSpan w:val="3"/>
          </w:tcPr>
          <w:p w14:paraId="520B7EEE" w14:textId="77777777" w:rsidR="008E33F7" w:rsidRPr="00116918" w:rsidRDefault="008E33F7" w:rsidP="008E33F7">
            <w:pPr>
              <w:pStyle w:val="TAC"/>
            </w:pPr>
            <w:r w:rsidRPr="005F7EB0">
              <w:t>1</w:t>
            </w:r>
          </w:p>
        </w:tc>
        <w:tc>
          <w:tcPr>
            <w:tcW w:w="284" w:type="dxa"/>
            <w:gridSpan w:val="3"/>
          </w:tcPr>
          <w:p w14:paraId="1E1144C2" w14:textId="77777777" w:rsidR="008E33F7" w:rsidRPr="00116918" w:rsidRDefault="008E33F7" w:rsidP="008E33F7">
            <w:pPr>
              <w:pStyle w:val="TAC"/>
            </w:pPr>
            <w:r w:rsidRPr="005F7EB0">
              <w:t>1</w:t>
            </w:r>
          </w:p>
        </w:tc>
        <w:tc>
          <w:tcPr>
            <w:tcW w:w="709" w:type="dxa"/>
            <w:gridSpan w:val="3"/>
          </w:tcPr>
          <w:p w14:paraId="17878738" w14:textId="77777777" w:rsidR="008E33F7" w:rsidRPr="00BD61AC" w:rsidRDefault="008E33F7" w:rsidP="008E33F7">
            <w:pPr>
              <w:pStyle w:val="TAL"/>
            </w:pPr>
          </w:p>
        </w:tc>
        <w:tc>
          <w:tcPr>
            <w:tcW w:w="4111" w:type="dxa"/>
            <w:gridSpan w:val="3"/>
          </w:tcPr>
          <w:p w14:paraId="455B206C" w14:textId="77777777" w:rsidR="008E33F7" w:rsidRPr="007B06C6" w:rsidRDefault="008E33F7" w:rsidP="008E33F7">
            <w:pPr>
              <w:pStyle w:val="TAL"/>
            </w:pPr>
            <w:r>
              <w:rPr>
                <w:lang w:eastAsia="de-DE"/>
              </w:rPr>
              <w:t>Protocol error, unspecified</w:t>
            </w:r>
          </w:p>
        </w:tc>
      </w:tr>
      <w:tr w:rsidR="008E33F7" w:rsidRPr="00BD61AC" w14:paraId="29E6A7A4" w14:textId="77777777" w:rsidTr="008E33F7">
        <w:trPr>
          <w:gridAfter w:val="1"/>
          <w:wAfter w:w="33" w:type="dxa"/>
          <w:jc w:val="center"/>
        </w:trPr>
        <w:tc>
          <w:tcPr>
            <w:tcW w:w="284" w:type="dxa"/>
            <w:gridSpan w:val="2"/>
          </w:tcPr>
          <w:p w14:paraId="5EF8B141" w14:textId="77777777" w:rsidR="008E33F7" w:rsidRPr="00116918" w:rsidRDefault="008E33F7" w:rsidP="008E33F7">
            <w:pPr>
              <w:pStyle w:val="TAC"/>
            </w:pPr>
          </w:p>
        </w:tc>
        <w:tc>
          <w:tcPr>
            <w:tcW w:w="285" w:type="dxa"/>
            <w:gridSpan w:val="2"/>
          </w:tcPr>
          <w:p w14:paraId="05B4F338" w14:textId="77777777" w:rsidR="008E33F7" w:rsidRPr="00116918" w:rsidRDefault="008E33F7" w:rsidP="008E33F7">
            <w:pPr>
              <w:pStyle w:val="TAC"/>
            </w:pPr>
          </w:p>
        </w:tc>
        <w:tc>
          <w:tcPr>
            <w:tcW w:w="283" w:type="dxa"/>
            <w:gridSpan w:val="2"/>
          </w:tcPr>
          <w:p w14:paraId="09E34E57" w14:textId="77777777" w:rsidR="008E33F7" w:rsidRPr="00116918" w:rsidRDefault="008E33F7" w:rsidP="008E33F7">
            <w:pPr>
              <w:pStyle w:val="TAC"/>
            </w:pPr>
          </w:p>
        </w:tc>
        <w:tc>
          <w:tcPr>
            <w:tcW w:w="283" w:type="dxa"/>
            <w:gridSpan w:val="2"/>
          </w:tcPr>
          <w:p w14:paraId="70410C69" w14:textId="77777777" w:rsidR="008E33F7" w:rsidRPr="00116918" w:rsidRDefault="008E33F7" w:rsidP="008E33F7">
            <w:pPr>
              <w:pStyle w:val="TAC"/>
            </w:pPr>
          </w:p>
        </w:tc>
        <w:tc>
          <w:tcPr>
            <w:tcW w:w="290" w:type="dxa"/>
            <w:gridSpan w:val="3"/>
          </w:tcPr>
          <w:p w14:paraId="0A8609D0" w14:textId="77777777" w:rsidR="008E33F7" w:rsidRPr="00116918" w:rsidRDefault="008E33F7" w:rsidP="008E33F7">
            <w:pPr>
              <w:pStyle w:val="TAC"/>
            </w:pPr>
          </w:p>
        </w:tc>
        <w:tc>
          <w:tcPr>
            <w:tcW w:w="284" w:type="dxa"/>
            <w:gridSpan w:val="3"/>
          </w:tcPr>
          <w:p w14:paraId="5333392B" w14:textId="77777777" w:rsidR="008E33F7" w:rsidRPr="00116918" w:rsidRDefault="008E33F7" w:rsidP="008E33F7">
            <w:pPr>
              <w:pStyle w:val="TAC"/>
            </w:pPr>
          </w:p>
        </w:tc>
        <w:tc>
          <w:tcPr>
            <w:tcW w:w="284" w:type="dxa"/>
            <w:gridSpan w:val="3"/>
          </w:tcPr>
          <w:p w14:paraId="6F2500D5" w14:textId="77777777" w:rsidR="008E33F7" w:rsidRPr="00116918" w:rsidRDefault="008E33F7" w:rsidP="008E33F7">
            <w:pPr>
              <w:pStyle w:val="TAC"/>
            </w:pPr>
          </w:p>
        </w:tc>
        <w:tc>
          <w:tcPr>
            <w:tcW w:w="284" w:type="dxa"/>
            <w:gridSpan w:val="3"/>
          </w:tcPr>
          <w:p w14:paraId="799DDFE4" w14:textId="77777777" w:rsidR="008E33F7" w:rsidRPr="00116918" w:rsidRDefault="008E33F7" w:rsidP="008E33F7">
            <w:pPr>
              <w:pStyle w:val="TAC"/>
            </w:pPr>
          </w:p>
        </w:tc>
        <w:tc>
          <w:tcPr>
            <w:tcW w:w="709" w:type="dxa"/>
            <w:gridSpan w:val="3"/>
          </w:tcPr>
          <w:p w14:paraId="38A3190D" w14:textId="77777777" w:rsidR="008E33F7" w:rsidRPr="00BD61AC" w:rsidRDefault="008E33F7" w:rsidP="008E33F7">
            <w:pPr>
              <w:pStyle w:val="TAL"/>
            </w:pPr>
          </w:p>
        </w:tc>
        <w:tc>
          <w:tcPr>
            <w:tcW w:w="4111" w:type="dxa"/>
            <w:gridSpan w:val="3"/>
          </w:tcPr>
          <w:p w14:paraId="6404DEDD" w14:textId="77777777" w:rsidR="008E33F7" w:rsidRPr="00BD61AC" w:rsidRDefault="008E33F7" w:rsidP="008E33F7">
            <w:pPr>
              <w:pStyle w:val="TAL"/>
            </w:pPr>
          </w:p>
        </w:tc>
      </w:tr>
      <w:tr w:rsidR="008E33F7" w:rsidRPr="00C26367" w14:paraId="4D72DC1D" w14:textId="77777777" w:rsidTr="008E33F7">
        <w:trPr>
          <w:gridAfter w:val="1"/>
          <w:wAfter w:w="33" w:type="dxa"/>
          <w:jc w:val="center"/>
        </w:trPr>
        <w:tc>
          <w:tcPr>
            <w:tcW w:w="7097" w:type="dxa"/>
            <w:gridSpan w:val="26"/>
          </w:tcPr>
          <w:p w14:paraId="10BA12E0" w14:textId="77777777" w:rsidR="008E33F7" w:rsidRPr="00BD61AC" w:rsidRDefault="008E33F7" w:rsidP="008E33F7">
            <w:pPr>
              <w:pStyle w:val="TAL"/>
            </w:pPr>
            <w:r w:rsidRPr="00BD61AC">
              <w:t xml:space="preserve">Any other value received by the UE shall be treated as </w:t>
            </w:r>
            <w:r w:rsidRPr="005F7EB0">
              <w:t>0110 1111</w:t>
            </w:r>
            <w:r w:rsidRPr="00BD61AC">
              <w:t>, "protocol error, unspecified".</w:t>
            </w:r>
          </w:p>
        </w:tc>
      </w:tr>
    </w:tbl>
    <w:p w14:paraId="4A731BFA" w14:textId="77777777" w:rsidR="008E33F7" w:rsidRPr="003168A2" w:rsidRDefault="008E33F7" w:rsidP="008E33F7"/>
    <w:p w14:paraId="3D051EB0" w14:textId="77777777" w:rsidR="008E33F7" w:rsidRPr="00742FAE" w:rsidRDefault="008E33F7" w:rsidP="00CC0F60">
      <w:pPr>
        <w:pStyle w:val="Heading3"/>
      </w:pPr>
      <w:bookmarkStart w:id="1991" w:name="_Toc34388722"/>
      <w:bookmarkStart w:id="1992" w:name="_Toc34404493"/>
      <w:bookmarkStart w:id="1993" w:name="_Toc45282389"/>
      <w:bookmarkStart w:id="1994" w:name="_Toc45882775"/>
      <w:bookmarkStart w:id="1995" w:name="_Toc51951325"/>
      <w:bookmarkStart w:id="1996" w:name="_Toc59209102"/>
      <w:bookmarkStart w:id="1997" w:name="_Toc75734944"/>
      <w:bookmarkStart w:id="1998" w:name="_Toc92274036"/>
      <w:r>
        <w:lastRenderedPageBreak/>
        <w:t>8.4.10</w:t>
      </w:r>
      <w:r>
        <w:tab/>
        <w:t>Keep-alive counter</w:t>
      </w:r>
      <w:bookmarkEnd w:id="1991"/>
      <w:bookmarkEnd w:id="1992"/>
      <w:bookmarkEnd w:id="1993"/>
      <w:bookmarkEnd w:id="1994"/>
      <w:bookmarkEnd w:id="1995"/>
      <w:bookmarkEnd w:id="1996"/>
      <w:bookmarkEnd w:id="1997"/>
      <w:bookmarkEnd w:id="1998"/>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1999" w:name="_Toc34388723"/>
      <w:bookmarkStart w:id="2000" w:name="_Toc34404494"/>
      <w:bookmarkStart w:id="2001" w:name="_Toc45282390"/>
      <w:bookmarkStart w:id="2002" w:name="_Toc45882776"/>
      <w:bookmarkStart w:id="2003" w:name="_Toc51951326"/>
      <w:bookmarkStart w:id="2004" w:name="_Toc59209103"/>
      <w:bookmarkStart w:id="2005" w:name="_Toc75734945"/>
      <w:bookmarkStart w:id="2006" w:name="_Toc92274037"/>
      <w:r>
        <w:t>8.4.11</w:t>
      </w:r>
      <w:r>
        <w:tab/>
        <w:t>Maximum inactivity period</w:t>
      </w:r>
      <w:bookmarkEnd w:id="1999"/>
      <w:bookmarkEnd w:id="2000"/>
      <w:bookmarkEnd w:id="2001"/>
      <w:bookmarkEnd w:id="2002"/>
      <w:bookmarkEnd w:id="2003"/>
      <w:bookmarkEnd w:id="2004"/>
      <w:bookmarkEnd w:id="2005"/>
      <w:bookmarkEnd w:id="2006"/>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7" w:name="_Toc45282391"/>
      <w:bookmarkStart w:id="2008" w:name="_Toc45882777"/>
      <w:bookmarkStart w:id="2009" w:name="_Toc51951327"/>
      <w:bookmarkStart w:id="2010" w:name="_Toc59209104"/>
      <w:bookmarkStart w:id="2011" w:name="_Toc75734946"/>
      <w:bookmarkStart w:id="2012" w:name="_Toc34388724"/>
      <w:bookmarkStart w:id="2013" w:name="_Toc34404495"/>
      <w:bookmarkStart w:id="2014" w:name="_Toc92274038"/>
      <w:r>
        <w:t>8.4.12</w:t>
      </w:r>
      <w:r>
        <w:tab/>
        <w:t>Key establishment information container</w:t>
      </w:r>
      <w:bookmarkEnd w:id="2007"/>
      <w:bookmarkEnd w:id="2008"/>
      <w:bookmarkEnd w:id="2009"/>
      <w:bookmarkEnd w:id="2010"/>
      <w:bookmarkEnd w:id="2011"/>
      <w:bookmarkEnd w:id="2014"/>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5" w:name="_Toc45282392"/>
      <w:bookmarkStart w:id="2016" w:name="_Toc45882778"/>
      <w:bookmarkStart w:id="2017" w:name="_Toc51951328"/>
      <w:bookmarkStart w:id="2018" w:name="_Toc59209105"/>
      <w:bookmarkStart w:id="2019" w:name="_Toc75734947"/>
      <w:bookmarkStart w:id="2020" w:name="_Toc92274039"/>
      <w:r>
        <w:t>8.4.13</w:t>
      </w:r>
      <w:r>
        <w:tab/>
        <w:t>Nonce</w:t>
      </w:r>
      <w:bookmarkEnd w:id="2015"/>
      <w:bookmarkEnd w:id="2016"/>
      <w:bookmarkEnd w:id="2017"/>
      <w:bookmarkEnd w:id="2018"/>
      <w:bookmarkEnd w:id="2019"/>
      <w:bookmarkEnd w:id="2020"/>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1" w:name="_Toc45282393"/>
      <w:bookmarkStart w:id="2022" w:name="_Toc45882779"/>
      <w:bookmarkStart w:id="2023" w:name="_Toc51951329"/>
      <w:bookmarkStart w:id="2024" w:name="_Toc59209106"/>
      <w:bookmarkStart w:id="2025" w:name="_Toc75734948"/>
      <w:bookmarkStart w:id="2026" w:name="_Toc92274040"/>
      <w:r>
        <w:t>8.4.14</w:t>
      </w:r>
      <w:r>
        <w:tab/>
        <w:t>UE security capabilities</w:t>
      </w:r>
      <w:bookmarkEnd w:id="2021"/>
      <w:bookmarkEnd w:id="2022"/>
      <w:bookmarkEnd w:id="2023"/>
      <w:bookmarkEnd w:id="2024"/>
      <w:bookmarkEnd w:id="2025"/>
      <w:bookmarkEnd w:id="2026"/>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27" w:name="_Toc45282394"/>
      <w:bookmarkStart w:id="2028" w:name="_Toc45882780"/>
      <w:bookmarkStart w:id="2029" w:name="_Toc51951330"/>
      <w:bookmarkStart w:id="2030" w:name="_Toc59209107"/>
      <w:bookmarkStart w:id="2031" w:name="_Toc75734949"/>
      <w:bookmarkStart w:id="2032" w:name="_Toc92274041"/>
      <w:r>
        <w:t>8.4.15</w:t>
      </w:r>
      <w:r w:rsidRPr="009620E9">
        <w:tab/>
      </w:r>
      <w:r>
        <w:t>UE PC5 unicast signalling security policy</w:t>
      </w:r>
      <w:bookmarkEnd w:id="2027"/>
      <w:bookmarkEnd w:id="2028"/>
      <w:bookmarkEnd w:id="2029"/>
      <w:bookmarkEnd w:id="2030"/>
      <w:bookmarkEnd w:id="2031"/>
      <w:bookmarkEnd w:id="2032"/>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3"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4" w:name="_MCCTEMPBM_CRPT07900029___7"/>
            <w:bookmarkEnd w:id="2034"/>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5" w:name="_PERM_MCCTEMPBM_CRPT07900030___4"/>
            <w:bookmarkEnd w:id="2033"/>
            <w:r>
              <w:rPr>
                <w:rFonts w:ascii="Arial" w:hAnsi="Arial"/>
                <w:sz w:val="18"/>
              </w:rPr>
              <w:t>UE PC5 unicast signalling security policy</w:t>
            </w:r>
            <w:r w:rsidRPr="009620E9">
              <w:rPr>
                <w:rFonts w:ascii="Arial" w:hAnsi="Arial"/>
                <w:sz w:val="18"/>
              </w:rPr>
              <w:t xml:space="preserve"> IEI</w:t>
            </w:r>
            <w:bookmarkEnd w:id="2035"/>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36" w:name="_MCCTEMPBM_CRPT07900031___7"/>
            <w:r w:rsidRPr="009620E9">
              <w:rPr>
                <w:rFonts w:ascii="Arial" w:hAnsi="Arial"/>
                <w:sz w:val="18"/>
              </w:rPr>
              <w:t>octet 1</w:t>
            </w:r>
            <w:bookmarkEnd w:id="2036"/>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37"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38" w:name="_MCCTEMPBM_CRPT07900033___7"/>
            <w:r w:rsidRPr="009620E9">
              <w:rPr>
                <w:rFonts w:ascii="Arial" w:hAnsi="Arial"/>
                <w:sz w:val="18"/>
              </w:rPr>
              <w:t>octet 2</w:t>
            </w:r>
            <w:bookmarkEnd w:id="2038"/>
          </w:p>
        </w:tc>
      </w:tr>
      <w:bookmarkEnd w:id="2037"/>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39"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39"/>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40" w:name="_MCCTEMPBM_CRPT07900037___7"/>
            <w:r w:rsidRPr="009620E9">
              <w:rPr>
                <w:rFonts w:ascii="Arial" w:hAnsi="Arial"/>
                <w:sz w:val="18"/>
              </w:rPr>
              <w:t>Bits</w:t>
            </w:r>
            <w:bookmarkEnd w:id="2040"/>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41"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2" w:name="_MCCTEMPBM_CRPT07900039___7"/>
            <w:bookmarkEnd w:id="2042"/>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3" w:name="_PERM_MCCTEMPBM_CRPT07900040___4" w:colFirst="0" w:colLast="2"/>
            <w:bookmarkEnd w:id="2041"/>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4" w:name="_MCCTEMPBM_CRPT07900041___7"/>
            <w:r>
              <w:rPr>
                <w:rFonts w:ascii="Arial" w:hAnsi="Arial"/>
                <w:sz w:val="18"/>
                <w:lang w:eastAsia="ko-KR"/>
              </w:rPr>
              <w:t>Signalling integrity protection not needed</w:t>
            </w:r>
            <w:bookmarkEnd w:id="2044"/>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5" w:name="_PERM_MCCTEMPBM_CRPT07900042___4" w:colFirst="0" w:colLast="2"/>
            <w:bookmarkEnd w:id="2043"/>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46" w:name="_MCCTEMPBM_CRPT07900043___7"/>
            <w:r>
              <w:rPr>
                <w:rFonts w:ascii="Arial" w:hAnsi="Arial"/>
                <w:sz w:val="18"/>
                <w:lang w:eastAsia="ko-KR"/>
              </w:rPr>
              <w:t>Signalling integrity protection preferred</w:t>
            </w:r>
            <w:bookmarkEnd w:id="2046"/>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47" w:name="_PERM_MCCTEMPBM_CRPT07900044___4" w:colFirst="0" w:colLast="2"/>
            <w:bookmarkEnd w:id="2045"/>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48" w:name="_MCCTEMPBM_CRPT07900045___7"/>
            <w:r>
              <w:rPr>
                <w:rFonts w:ascii="Arial" w:hAnsi="Arial"/>
                <w:sz w:val="18"/>
                <w:lang w:eastAsia="ko-KR"/>
              </w:rPr>
              <w:t>Signalling integrity protection required</w:t>
            </w:r>
            <w:bookmarkEnd w:id="2048"/>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49" w:name="_PERM_MCCTEMPBM_CRPT07900046___4" w:colFirst="0" w:colLast="2"/>
            <w:bookmarkEnd w:id="2047"/>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50" w:name="_MCCTEMPBM_CRPT07900047___7"/>
            <w:bookmarkEnd w:id="2050"/>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51" w:name="_MCCTEMPBM_CRPT07900048___7"/>
            <w:bookmarkEnd w:id="2049"/>
            <w:r w:rsidRPr="00A55D9D">
              <w:rPr>
                <w:rFonts w:ascii="Arial" w:hAnsi="Arial"/>
                <w:sz w:val="18"/>
              </w:rPr>
              <w:tab/>
            </w:r>
            <w:r>
              <w:rPr>
                <w:rFonts w:ascii="Arial" w:hAnsi="Arial"/>
                <w:sz w:val="18"/>
              </w:rPr>
              <w:t>to</w:t>
            </w:r>
            <w:r>
              <w:rPr>
                <w:rFonts w:ascii="Arial" w:hAnsi="Arial"/>
                <w:sz w:val="18"/>
              </w:rPr>
              <w:tab/>
              <w:t>Spare</w:t>
            </w:r>
            <w:bookmarkEnd w:id="2051"/>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2"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3" w:name="_MCCTEMPBM_CRPT07900050___7"/>
            <w:bookmarkEnd w:id="2053"/>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4" w:name="_PERM_MCCTEMPBM_CRPT07900051___4" w:colFirst="0" w:colLast="2"/>
            <w:bookmarkEnd w:id="2052"/>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5" w:name="_MCCTEMPBM_CRPT07900052___7"/>
            <w:r>
              <w:rPr>
                <w:rFonts w:ascii="Arial" w:hAnsi="Arial"/>
                <w:sz w:val="18"/>
                <w:lang w:eastAsia="ko-KR"/>
              </w:rPr>
              <w:t>Reserved</w:t>
            </w:r>
            <w:bookmarkEnd w:id="2055"/>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56" w:name="_MCCTEMPBM_CRPT07900053___7"/>
            <w:bookmarkEnd w:id="2054"/>
            <w:bookmarkEnd w:id="2056"/>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57"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58" w:name="_MCCTEMPBM_CRPT07900055___7"/>
            <w:bookmarkEnd w:id="2057"/>
            <w:r w:rsidRPr="009620E9">
              <w:rPr>
                <w:rFonts w:ascii="Arial" w:hAnsi="Arial"/>
                <w:sz w:val="18"/>
              </w:rPr>
              <w:t>Bits</w:t>
            </w:r>
            <w:bookmarkEnd w:id="2058"/>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59"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60" w:name="_MCCTEMPBM_CRPT07900057___7"/>
            <w:bookmarkEnd w:id="2060"/>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61" w:name="_PERM_MCCTEMPBM_CRPT07900058___4" w:colFirst="0" w:colLast="2"/>
            <w:bookmarkEnd w:id="2059"/>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2" w:name="_MCCTEMPBM_CRPT07900059___7"/>
            <w:r>
              <w:rPr>
                <w:rFonts w:ascii="Arial" w:hAnsi="Arial"/>
                <w:sz w:val="18"/>
                <w:lang w:eastAsia="ko-KR"/>
              </w:rPr>
              <w:t>Signalling ciphering not needed</w:t>
            </w:r>
            <w:bookmarkEnd w:id="2062"/>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3" w:name="_PERM_MCCTEMPBM_CRPT07900060___4" w:colFirst="0" w:colLast="2"/>
            <w:bookmarkEnd w:id="2061"/>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4" w:name="_MCCTEMPBM_CRPT07900061___7"/>
            <w:r>
              <w:rPr>
                <w:rFonts w:ascii="Arial" w:hAnsi="Arial"/>
                <w:sz w:val="18"/>
                <w:lang w:eastAsia="ko-KR"/>
              </w:rPr>
              <w:t>Signalling ciphering preferred</w:t>
            </w:r>
            <w:bookmarkEnd w:id="2064"/>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5" w:name="_PERM_MCCTEMPBM_CRPT07900062___4" w:colFirst="0" w:colLast="2"/>
            <w:bookmarkEnd w:id="2063"/>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66" w:name="_MCCTEMPBM_CRPT07900063___7"/>
            <w:r>
              <w:rPr>
                <w:rFonts w:ascii="Arial" w:hAnsi="Arial"/>
                <w:sz w:val="18"/>
                <w:lang w:eastAsia="ko-KR"/>
              </w:rPr>
              <w:t>Signalling ciphering required</w:t>
            </w:r>
            <w:bookmarkEnd w:id="2066"/>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67" w:name="_PERM_MCCTEMPBM_CRPT07900064___4" w:colFirst="0" w:colLast="2"/>
            <w:bookmarkEnd w:id="2065"/>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68" w:name="_MCCTEMPBM_CRPT07900065___7"/>
            <w:bookmarkEnd w:id="2068"/>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69" w:name="_MCCTEMPBM_CRPT07900066___7"/>
            <w:bookmarkEnd w:id="2067"/>
            <w:r w:rsidRPr="00A55D9D">
              <w:rPr>
                <w:rFonts w:ascii="Arial" w:hAnsi="Arial"/>
                <w:sz w:val="18"/>
              </w:rPr>
              <w:tab/>
            </w:r>
            <w:r>
              <w:rPr>
                <w:rFonts w:ascii="Arial" w:hAnsi="Arial"/>
                <w:sz w:val="18"/>
              </w:rPr>
              <w:t>to</w:t>
            </w:r>
            <w:r>
              <w:rPr>
                <w:rFonts w:ascii="Arial" w:hAnsi="Arial"/>
                <w:sz w:val="18"/>
              </w:rPr>
              <w:tab/>
              <w:t>Spare</w:t>
            </w:r>
            <w:bookmarkEnd w:id="2069"/>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70"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71" w:name="_MCCTEMPBM_CRPT07900068___7"/>
            <w:bookmarkEnd w:id="2071"/>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2" w:name="_PERM_MCCTEMPBM_CRPT07900069___4" w:colFirst="0" w:colLast="2"/>
            <w:bookmarkEnd w:id="2070"/>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3" w:name="_MCCTEMPBM_CRPT07900070___7"/>
            <w:r>
              <w:rPr>
                <w:rFonts w:ascii="Arial" w:hAnsi="Arial"/>
                <w:sz w:val="18"/>
                <w:lang w:eastAsia="ko-KR"/>
              </w:rPr>
              <w:t>Reserved</w:t>
            </w:r>
            <w:bookmarkEnd w:id="2073"/>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4" w:name="_MCCTEMPBM_CRPT07900071___7"/>
            <w:bookmarkEnd w:id="2072"/>
            <w:bookmarkEnd w:id="2074"/>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5"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76" w:name="_MCCTEMPBM_CRPT07900073___7"/>
            <w:bookmarkEnd w:id="2075"/>
            <w:bookmarkEnd w:id="2076"/>
          </w:p>
        </w:tc>
      </w:tr>
    </w:tbl>
    <w:p w14:paraId="785CC35D" w14:textId="77777777" w:rsidR="008E33F7" w:rsidRPr="00EE36E1" w:rsidRDefault="008E33F7" w:rsidP="00EE36E1">
      <w:pPr>
        <w:pStyle w:val="TF"/>
      </w:pPr>
    </w:p>
    <w:p w14:paraId="19BFB6A8" w14:textId="77777777" w:rsidR="008E33F7" w:rsidRPr="00742FAE" w:rsidRDefault="008E33F7" w:rsidP="00CC0F60">
      <w:pPr>
        <w:pStyle w:val="Heading3"/>
      </w:pPr>
      <w:bookmarkStart w:id="2077" w:name="_Toc45282395"/>
      <w:bookmarkStart w:id="2078" w:name="_Toc45882781"/>
      <w:bookmarkStart w:id="2079" w:name="_Toc51951331"/>
      <w:bookmarkStart w:id="2080" w:name="_Toc59209108"/>
      <w:bookmarkStart w:id="2081" w:name="_Toc75734950"/>
      <w:bookmarkStart w:id="2082" w:name="_Toc92274042"/>
      <w:r>
        <w:t>8.4.16</w:t>
      </w:r>
      <w:r>
        <w:tab/>
        <w:t>MSBs of K</w:t>
      </w:r>
      <w:r>
        <w:rPr>
          <w:vertAlign w:val="subscript"/>
        </w:rPr>
        <w:t>NRP-sess</w:t>
      </w:r>
      <w:r>
        <w:t xml:space="preserve"> ID</w:t>
      </w:r>
      <w:bookmarkEnd w:id="2077"/>
      <w:bookmarkEnd w:id="2078"/>
      <w:bookmarkEnd w:id="2079"/>
      <w:bookmarkEnd w:id="2080"/>
      <w:bookmarkEnd w:id="2081"/>
      <w:bookmarkEnd w:id="2082"/>
    </w:p>
    <w:p w14:paraId="6ACF05D9" w14:textId="77777777" w:rsidR="008E33F7" w:rsidRPr="00742FAE" w:rsidRDefault="008E33F7" w:rsidP="008E33F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2320463A" w14:textId="77777777" w:rsidR="008E33F7" w:rsidRPr="00742FAE" w:rsidRDefault="008E33F7" w:rsidP="008E33F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2832E43B" w14:textId="77777777" w:rsidR="008E33F7" w:rsidRDefault="008E33F7" w:rsidP="008E33F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8E33F7"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77777777" w:rsidR="008E33F7" w:rsidRPr="00742FAE" w:rsidRDefault="008E33F7" w:rsidP="008E33F7">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8E33F7" w:rsidRPr="00742FAE" w:rsidRDefault="008E33F7" w:rsidP="008E33F7">
            <w:pPr>
              <w:pStyle w:val="TAL"/>
            </w:pPr>
            <w:r w:rsidRPr="00742FAE">
              <w:t>octet 1</w:t>
            </w:r>
          </w:p>
        </w:tc>
      </w:tr>
      <w:tr w:rsidR="008E33F7"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7777777" w:rsidR="008E33F7" w:rsidRPr="00742FAE" w:rsidRDefault="008E33F7" w:rsidP="008E33F7">
            <w:pPr>
              <w:pStyle w:val="TAC"/>
            </w:pPr>
            <w:r>
              <w:t>MSBs of K</w:t>
            </w:r>
            <w:r>
              <w:rPr>
                <w:vertAlign w:val="subscript"/>
              </w:rPr>
              <w:t>NRP-sess</w:t>
            </w:r>
            <w:r>
              <w:t xml:space="preserve"> ID contents</w:t>
            </w:r>
          </w:p>
        </w:tc>
        <w:tc>
          <w:tcPr>
            <w:tcW w:w="1134" w:type="dxa"/>
            <w:tcBorders>
              <w:top w:val="nil"/>
              <w:left w:val="nil"/>
              <w:bottom w:val="nil"/>
              <w:right w:val="nil"/>
            </w:tcBorders>
          </w:tcPr>
          <w:p w14:paraId="1ADAB58B" w14:textId="77777777" w:rsidR="008E33F7" w:rsidRPr="00742FAE" w:rsidRDefault="008E33F7" w:rsidP="008E33F7">
            <w:pPr>
              <w:pStyle w:val="TAL"/>
            </w:pPr>
            <w:r w:rsidRPr="00742FAE">
              <w:t>octet 2</w:t>
            </w:r>
          </w:p>
        </w:tc>
      </w:tr>
    </w:tbl>
    <w:p w14:paraId="0D71F434" w14:textId="77777777" w:rsidR="008E33F7" w:rsidRPr="00742FAE" w:rsidRDefault="008E33F7" w:rsidP="008E33F7">
      <w:pPr>
        <w:pStyle w:val="TAL"/>
      </w:pPr>
    </w:p>
    <w:p w14:paraId="67B229C8" w14:textId="77777777" w:rsidR="008E33F7" w:rsidRPr="00742FAE" w:rsidRDefault="008E33F7" w:rsidP="008E33F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38F9D505" w14:textId="77777777" w:rsidR="008E33F7" w:rsidRPr="00742FAE" w:rsidRDefault="008E33F7" w:rsidP="008E33F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640112B7" w14:textId="77777777" w:rsidTr="008E33F7">
        <w:trPr>
          <w:cantSplit/>
          <w:jc w:val="center"/>
        </w:trPr>
        <w:tc>
          <w:tcPr>
            <w:tcW w:w="7984" w:type="dxa"/>
          </w:tcPr>
          <w:p w14:paraId="636DE1DA" w14:textId="77777777" w:rsidR="008E33F7" w:rsidRPr="00742FAE" w:rsidRDefault="008E33F7" w:rsidP="008E33F7">
            <w:pPr>
              <w:pStyle w:val="TAL"/>
            </w:pPr>
            <w:r>
              <w:t>MSBs of K</w:t>
            </w:r>
            <w:r>
              <w:rPr>
                <w:vertAlign w:val="subscript"/>
              </w:rPr>
              <w:t>NRP-sess</w:t>
            </w:r>
            <w:r>
              <w:t xml:space="preserve"> ID contents (octet 2</w:t>
            </w:r>
            <w:r w:rsidRPr="00742FAE">
              <w:t>)</w:t>
            </w:r>
          </w:p>
          <w:p w14:paraId="097E5B83" w14:textId="77777777" w:rsidR="008E33F7" w:rsidRPr="00742FAE" w:rsidRDefault="008E33F7" w:rsidP="008E33F7">
            <w:pPr>
              <w:pStyle w:val="TAL"/>
            </w:pPr>
          </w:p>
          <w:p w14:paraId="4F8978F8" w14:textId="77777777" w:rsidR="008E33F7" w:rsidRPr="00742FAE" w:rsidRDefault="008E33F7" w:rsidP="008E33F7">
            <w:pPr>
              <w:pStyle w:val="TAL"/>
            </w:pPr>
            <w:r>
              <w:t>This field contains the 8 most significant bits of K</w:t>
            </w:r>
            <w:r>
              <w:rPr>
                <w:vertAlign w:val="subscript"/>
              </w:rPr>
              <w:t>NRP-sess</w:t>
            </w:r>
            <w:r w:rsidRPr="00074FE8">
              <w:t xml:space="preserve"> ID</w:t>
            </w:r>
            <w:r w:rsidRPr="00742FAE">
              <w:t>.</w:t>
            </w:r>
          </w:p>
          <w:p w14:paraId="67F2ADC3" w14:textId="77777777" w:rsidR="008E33F7" w:rsidRPr="00742FAE" w:rsidRDefault="008E33F7" w:rsidP="008E33F7">
            <w:pPr>
              <w:pStyle w:val="TAL"/>
            </w:pPr>
          </w:p>
        </w:tc>
      </w:tr>
    </w:tbl>
    <w:p w14:paraId="1837E082" w14:textId="77777777" w:rsidR="008E33F7" w:rsidRPr="00EE36E1" w:rsidRDefault="008E33F7" w:rsidP="00EE36E1"/>
    <w:p w14:paraId="32AC8F87" w14:textId="77777777" w:rsidR="008E33F7" w:rsidRPr="00742FAE" w:rsidRDefault="008E33F7" w:rsidP="00CC0F60">
      <w:pPr>
        <w:pStyle w:val="Heading3"/>
      </w:pPr>
      <w:bookmarkStart w:id="2083" w:name="_Toc502240469"/>
      <w:bookmarkStart w:id="2084" w:name="_Toc45282396"/>
      <w:bookmarkStart w:id="2085" w:name="_Toc45882782"/>
      <w:bookmarkStart w:id="2086" w:name="_Toc51951332"/>
      <w:bookmarkStart w:id="2087" w:name="_Toc59209109"/>
      <w:bookmarkStart w:id="2088" w:name="_Toc75734951"/>
      <w:bookmarkStart w:id="2089" w:name="_Toc92274043"/>
      <w:r>
        <w:t>8.4.17</w:t>
      </w:r>
      <w:r w:rsidRPr="00742FAE">
        <w:tab/>
      </w:r>
      <w:r>
        <w:t>K</w:t>
      </w:r>
      <w:r>
        <w:rPr>
          <w:vertAlign w:val="subscript"/>
        </w:rPr>
        <w:t>NRP</w:t>
      </w:r>
      <w:r>
        <w:t xml:space="preserve"> ID</w:t>
      </w:r>
      <w:bookmarkEnd w:id="2083"/>
      <w:bookmarkEnd w:id="2084"/>
      <w:bookmarkEnd w:id="2085"/>
      <w:bookmarkEnd w:id="2086"/>
      <w:bookmarkEnd w:id="2087"/>
      <w:bookmarkEnd w:id="2088"/>
      <w:bookmarkEnd w:id="2089"/>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90" w:name="_Toc45282397"/>
      <w:bookmarkStart w:id="2091" w:name="_Toc45882783"/>
      <w:bookmarkStart w:id="2092" w:name="_Toc51951333"/>
      <w:bookmarkStart w:id="2093" w:name="_Toc59209110"/>
      <w:bookmarkStart w:id="2094" w:name="_Toc75734952"/>
      <w:bookmarkStart w:id="2095" w:name="_Toc92274044"/>
      <w:r>
        <w:t>8.4.18</w:t>
      </w:r>
      <w:r w:rsidRPr="009620E9">
        <w:tab/>
      </w:r>
      <w:r>
        <w:t>Selected security algorithms</w:t>
      </w:r>
      <w:bookmarkEnd w:id="2090"/>
      <w:bookmarkEnd w:id="2091"/>
      <w:bookmarkEnd w:id="2092"/>
      <w:bookmarkEnd w:id="2093"/>
      <w:bookmarkEnd w:id="2094"/>
      <w:bookmarkEnd w:id="2095"/>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096"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097" w:name="_MCCTEMPBM_CRPT07900078___7"/>
            <w:bookmarkEnd w:id="2097"/>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098" w:name="_PERM_MCCTEMPBM_CRPT07900079___4"/>
            <w:bookmarkEnd w:id="2096"/>
            <w:r>
              <w:rPr>
                <w:rFonts w:ascii="Arial" w:hAnsi="Arial"/>
                <w:sz w:val="18"/>
              </w:rPr>
              <w:t>Selected security algorithms</w:t>
            </w:r>
            <w:r w:rsidRPr="009620E9">
              <w:rPr>
                <w:rFonts w:ascii="Arial" w:hAnsi="Arial"/>
                <w:sz w:val="18"/>
              </w:rPr>
              <w:t xml:space="preserve"> IEI</w:t>
            </w:r>
            <w:bookmarkEnd w:id="2098"/>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099" w:name="_MCCTEMPBM_CRPT07900080___7"/>
            <w:r w:rsidRPr="009620E9">
              <w:rPr>
                <w:rFonts w:ascii="Arial" w:hAnsi="Arial"/>
                <w:sz w:val="18"/>
              </w:rPr>
              <w:t>octet 1</w:t>
            </w:r>
            <w:bookmarkEnd w:id="2099"/>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00"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01" w:name="_MCCTEMPBM_CRPT07900082___7"/>
            <w:r w:rsidRPr="009620E9">
              <w:rPr>
                <w:rFonts w:ascii="Arial" w:hAnsi="Arial"/>
                <w:sz w:val="18"/>
              </w:rPr>
              <w:t>octet 2</w:t>
            </w:r>
            <w:bookmarkEnd w:id="2101"/>
          </w:p>
        </w:tc>
      </w:tr>
    </w:tbl>
    <w:bookmarkEnd w:id="2100"/>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2" w:name="_MCCTEMPBM_CRPT07900084___7"/>
            <w:r w:rsidRPr="009620E9">
              <w:rPr>
                <w:rFonts w:ascii="Arial" w:hAnsi="Arial"/>
                <w:sz w:val="18"/>
              </w:rPr>
              <w:t>Type of integrity protection algorithm (octet 2, bit 1 to 3)</w:t>
            </w:r>
            <w:bookmarkEnd w:id="2102"/>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3" w:name="_MCCTEMPBM_CRPT07900085___7"/>
            <w:r w:rsidRPr="009620E9">
              <w:rPr>
                <w:rFonts w:ascii="Arial" w:hAnsi="Arial"/>
                <w:sz w:val="18"/>
              </w:rPr>
              <w:t>Bits</w:t>
            </w:r>
            <w:bookmarkEnd w:id="2103"/>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4"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5" w:name="_MCCTEMPBM_CRPT07900087___7"/>
            <w:bookmarkEnd w:id="2105"/>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06" w:name="_PERM_MCCTEMPBM_CRPT07900088___4" w:colFirst="0" w:colLast="2"/>
            <w:bookmarkEnd w:id="2104"/>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07"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07"/>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08" w:name="_PERM_MCCTEMPBM_CRPT07900090___4" w:colFirst="0" w:colLast="2"/>
            <w:bookmarkEnd w:id="2106"/>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09"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09"/>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10" w:name="_PERM_MCCTEMPBM_CRPT07900092___4" w:colFirst="0" w:colLast="2"/>
            <w:bookmarkEnd w:id="2108"/>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11"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11"/>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2" w:name="_PERM_MCCTEMPBM_CRPT07900094___4" w:colFirst="0" w:colLast="2"/>
            <w:bookmarkEnd w:id="2110"/>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3"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3"/>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4" w:name="_PERM_MCCTEMPBM_CRPT07900096___4" w:colFirst="0" w:colLast="2"/>
            <w:bookmarkEnd w:id="2112"/>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5"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5"/>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16" w:name="_PERM_MCCTEMPBM_CRPT07900098___4" w:colFirst="0" w:colLast="2"/>
            <w:bookmarkEnd w:id="2114"/>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17"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17"/>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18" w:name="_PERM_MCCTEMPBM_CRPT07900100___4" w:colFirst="0" w:colLast="2"/>
            <w:bookmarkEnd w:id="2116"/>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19"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19"/>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20" w:name="_PERM_MCCTEMPBM_CRPT07900102___4" w:colFirst="0" w:colLast="2"/>
            <w:bookmarkEnd w:id="2118"/>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21"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21"/>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2" w:name="_MCCTEMPBM_CRPT07900104___7"/>
            <w:bookmarkEnd w:id="2120"/>
            <w:bookmarkEnd w:id="2122"/>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3" w:name="_MCCTEMPBM_CRPT07900105___7"/>
            <w:r w:rsidRPr="009620E9">
              <w:rPr>
                <w:rFonts w:ascii="Arial" w:hAnsi="Arial"/>
                <w:sz w:val="18"/>
              </w:rPr>
              <w:t>Type of ciphering algorithm (octet 2, bit 5 to 7)</w:t>
            </w:r>
            <w:bookmarkEnd w:id="2123"/>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4" w:name="_MCCTEMPBM_CRPT07900106___7"/>
            <w:r w:rsidRPr="009620E9">
              <w:rPr>
                <w:rFonts w:ascii="Arial" w:hAnsi="Arial"/>
                <w:sz w:val="18"/>
              </w:rPr>
              <w:t>Bits</w:t>
            </w:r>
            <w:bookmarkEnd w:id="2124"/>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5"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26" w:name="_MCCTEMPBM_CRPT07900108___7"/>
            <w:bookmarkEnd w:id="2126"/>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27" w:name="_PERM_MCCTEMPBM_CRPT07900109___4" w:colFirst="0" w:colLast="2"/>
            <w:bookmarkEnd w:id="2125"/>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28"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28"/>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29" w:name="_PERM_MCCTEMPBM_CRPT07900111___4" w:colFirst="0" w:colLast="2"/>
            <w:bookmarkEnd w:id="2127"/>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30"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30"/>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31" w:name="_PERM_MCCTEMPBM_CRPT07900113___4" w:colFirst="0" w:colLast="2"/>
            <w:bookmarkEnd w:id="2129"/>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2"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2"/>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3" w:name="_MCCTEMPBM_CRPT07900115___4" w:colFirst="0" w:colLast="2"/>
            <w:bookmarkEnd w:id="2131"/>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4"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4"/>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5" w:name="_MCCTEMPBM_CRPT07900117___4" w:colFirst="0" w:colLast="2"/>
            <w:bookmarkEnd w:id="2133"/>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36"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36"/>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37" w:name="_MCCTEMPBM_CRPT07900119___4" w:colFirst="0" w:colLast="2"/>
            <w:bookmarkEnd w:id="2135"/>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38"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38"/>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39" w:name="_MCCTEMPBM_CRPT07900121___4" w:colFirst="0" w:colLast="2"/>
            <w:bookmarkEnd w:id="2137"/>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40"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40"/>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41" w:name="_MCCTEMPBM_CRPT07900123___4" w:colFirst="0" w:colLast="2"/>
            <w:bookmarkEnd w:id="2139"/>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2"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2"/>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3" w:name="_MCCTEMPBM_CRPT07900125___7"/>
            <w:bookmarkEnd w:id="2141"/>
            <w:bookmarkEnd w:id="2143"/>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4" w:name="_MCCTEMPBM_CRPT07900126___7"/>
            <w:r w:rsidRPr="009620E9">
              <w:rPr>
                <w:rFonts w:ascii="Arial" w:hAnsi="Arial"/>
                <w:sz w:val="18"/>
              </w:rPr>
              <w:t>Bit 4 and 8 of octet 2 are spare and shall be coded as zero.</w:t>
            </w:r>
            <w:bookmarkEnd w:id="2144"/>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5" w:name="_MCCTEMPBM_CRPT07900127___7"/>
            <w:bookmarkEnd w:id="2145"/>
          </w:p>
        </w:tc>
      </w:tr>
    </w:tbl>
    <w:p w14:paraId="602B152E" w14:textId="77777777" w:rsidR="008E33F7" w:rsidRPr="00EE36E1" w:rsidRDefault="008E33F7" w:rsidP="00EE36E1"/>
    <w:p w14:paraId="6FD87BB8" w14:textId="77777777" w:rsidR="008E33F7" w:rsidRPr="00742FAE" w:rsidRDefault="008E33F7" w:rsidP="00CC0F60">
      <w:pPr>
        <w:pStyle w:val="Heading3"/>
      </w:pPr>
      <w:bookmarkStart w:id="2146" w:name="_Toc502240465"/>
      <w:bookmarkStart w:id="2147" w:name="_Toc45282398"/>
      <w:bookmarkStart w:id="2148" w:name="_Toc45882784"/>
      <w:bookmarkStart w:id="2149" w:name="_Toc51951334"/>
      <w:bookmarkStart w:id="2150" w:name="_Toc59209111"/>
      <w:bookmarkStart w:id="2151" w:name="_Toc75734953"/>
      <w:bookmarkStart w:id="2152" w:name="_Toc92274045"/>
      <w:r>
        <w:t>8.4.19</w:t>
      </w:r>
      <w:r w:rsidRPr="00742FAE">
        <w:tab/>
      </w:r>
      <w:r>
        <w:t>LSBs of K</w:t>
      </w:r>
      <w:r>
        <w:rPr>
          <w:vertAlign w:val="subscript"/>
        </w:rPr>
        <w:t>NRP-sess</w:t>
      </w:r>
      <w:r>
        <w:t xml:space="preserve"> ID</w:t>
      </w:r>
      <w:bookmarkEnd w:id="2146"/>
      <w:bookmarkEnd w:id="2147"/>
      <w:bookmarkEnd w:id="2148"/>
      <w:bookmarkEnd w:id="2149"/>
      <w:bookmarkEnd w:id="2150"/>
      <w:bookmarkEnd w:id="2151"/>
      <w:bookmarkEnd w:id="2152"/>
    </w:p>
    <w:p w14:paraId="5F0F4544" w14:textId="77777777" w:rsidR="008E33F7" w:rsidRPr="00742FAE" w:rsidRDefault="008E33F7" w:rsidP="008E33F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67E1329E" w14:textId="77777777" w:rsidR="008E33F7" w:rsidRPr="00742FAE" w:rsidRDefault="008E33F7" w:rsidP="008E33F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455FCD56" w14:textId="77777777" w:rsidR="008E33F7" w:rsidRDefault="008E33F7" w:rsidP="008E33F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0301CAD" w14:textId="77777777" w:rsidTr="008E33F7">
        <w:trPr>
          <w:cantSplit/>
          <w:jc w:val="center"/>
        </w:trPr>
        <w:tc>
          <w:tcPr>
            <w:tcW w:w="709" w:type="dxa"/>
            <w:tcBorders>
              <w:top w:val="nil"/>
              <w:left w:val="nil"/>
              <w:bottom w:val="nil"/>
              <w:right w:val="nil"/>
            </w:tcBorders>
          </w:tcPr>
          <w:p w14:paraId="0755325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A78DBC4" w14:textId="77777777" w:rsidR="008E33F7" w:rsidRPr="00742FAE" w:rsidRDefault="008E33F7" w:rsidP="008E33F7">
            <w:pPr>
              <w:pStyle w:val="TAC"/>
            </w:pPr>
            <w:r w:rsidRPr="00742FAE">
              <w:t>7</w:t>
            </w:r>
          </w:p>
        </w:tc>
        <w:tc>
          <w:tcPr>
            <w:tcW w:w="709" w:type="dxa"/>
            <w:tcBorders>
              <w:top w:val="nil"/>
              <w:left w:val="nil"/>
              <w:bottom w:val="nil"/>
              <w:right w:val="nil"/>
            </w:tcBorders>
          </w:tcPr>
          <w:p w14:paraId="3993D5D4" w14:textId="77777777" w:rsidR="008E33F7" w:rsidRPr="00742FAE" w:rsidRDefault="008E33F7" w:rsidP="008E33F7">
            <w:pPr>
              <w:pStyle w:val="TAC"/>
            </w:pPr>
            <w:r w:rsidRPr="00742FAE">
              <w:t>6</w:t>
            </w:r>
          </w:p>
        </w:tc>
        <w:tc>
          <w:tcPr>
            <w:tcW w:w="709" w:type="dxa"/>
            <w:tcBorders>
              <w:top w:val="nil"/>
              <w:left w:val="nil"/>
              <w:bottom w:val="nil"/>
              <w:right w:val="nil"/>
            </w:tcBorders>
          </w:tcPr>
          <w:p w14:paraId="777F07D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F5DD864" w14:textId="77777777" w:rsidR="008E33F7" w:rsidRPr="00742FAE" w:rsidRDefault="008E33F7" w:rsidP="008E33F7">
            <w:pPr>
              <w:pStyle w:val="TAC"/>
            </w:pPr>
            <w:r w:rsidRPr="00742FAE">
              <w:t>4</w:t>
            </w:r>
          </w:p>
        </w:tc>
        <w:tc>
          <w:tcPr>
            <w:tcW w:w="709" w:type="dxa"/>
            <w:tcBorders>
              <w:top w:val="nil"/>
              <w:left w:val="nil"/>
              <w:bottom w:val="nil"/>
              <w:right w:val="nil"/>
            </w:tcBorders>
          </w:tcPr>
          <w:p w14:paraId="2E436133" w14:textId="77777777" w:rsidR="008E33F7" w:rsidRPr="00742FAE" w:rsidRDefault="008E33F7" w:rsidP="008E33F7">
            <w:pPr>
              <w:pStyle w:val="TAC"/>
            </w:pPr>
            <w:r w:rsidRPr="00742FAE">
              <w:t>3</w:t>
            </w:r>
          </w:p>
        </w:tc>
        <w:tc>
          <w:tcPr>
            <w:tcW w:w="709" w:type="dxa"/>
            <w:tcBorders>
              <w:top w:val="nil"/>
              <w:left w:val="nil"/>
              <w:bottom w:val="nil"/>
              <w:right w:val="nil"/>
            </w:tcBorders>
          </w:tcPr>
          <w:p w14:paraId="69F4B871" w14:textId="77777777" w:rsidR="008E33F7" w:rsidRPr="00742FAE" w:rsidRDefault="008E33F7" w:rsidP="008E33F7">
            <w:pPr>
              <w:pStyle w:val="TAC"/>
            </w:pPr>
            <w:r w:rsidRPr="00742FAE">
              <w:t>2</w:t>
            </w:r>
          </w:p>
        </w:tc>
        <w:tc>
          <w:tcPr>
            <w:tcW w:w="709" w:type="dxa"/>
            <w:tcBorders>
              <w:top w:val="nil"/>
              <w:left w:val="nil"/>
              <w:bottom w:val="nil"/>
              <w:right w:val="nil"/>
            </w:tcBorders>
          </w:tcPr>
          <w:p w14:paraId="6C54BBDD"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9B7EDF2" w14:textId="77777777" w:rsidR="008E33F7" w:rsidRPr="00742FAE" w:rsidRDefault="008E33F7" w:rsidP="008E33F7">
            <w:pPr>
              <w:pStyle w:val="TAL"/>
            </w:pPr>
          </w:p>
        </w:tc>
      </w:tr>
      <w:tr w:rsidR="008E33F7" w:rsidRPr="00742FAE" w14:paraId="6340CE8C" w14:textId="77777777" w:rsidTr="008E33F7">
        <w:trPr>
          <w:cantSplit/>
          <w:jc w:val="center"/>
        </w:trPr>
        <w:tc>
          <w:tcPr>
            <w:tcW w:w="5672" w:type="dxa"/>
            <w:gridSpan w:val="8"/>
            <w:tcBorders>
              <w:top w:val="single" w:sz="4" w:space="0" w:color="auto"/>
              <w:right w:val="single" w:sz="4" w:space="0" w:color="auto"/>
            </w:tcBorders>
          </w:tcPr>
          <w:p w14:paraId="00C908CB" w14:textId="77777777" w:rsidR="008E33F7" w:rsidRPr="00742FAE" w:rsidRDefault="008E33F7" w:rsidP="008E33F7">
            <w:pPr>
              <w:pStyle w:val="TAC"/>
            </w:pPr>
            <w:r>
              <w:t>LSBs of K</w:t>
            </w:r>
            <w:r>
              <w:rPr>
                <w:vertAlign w:val="subscript"/>
              </w:rPr>
              <w:t>NRP-sess</w:t>
            </w:r>
            <w:r>
              <w:t xml:space="preserve"> ID</w:t>
            </w:r>
          </w:p>
        </w:tc>
        <w:tc>
          <w:tcPr>
            <w:tcW w:w="1134" w:type="dxa"/>
            <w:tcBorders>
              <w:top w:val="nil"/>
              <w:left w:val="nil"/>
              <w:bottom w:val="nil"/>
              <w:right w:val="nil"/>
            </w:tcBorders>
          </w:tcPr>
          <w:p w14:paraId="3B63159C" w14:textId="77777777" w:rsidR="008E33F7" w:rsidRPr="00742FAE" w:rsidRDefault="008E33F7" w:rsidP="008E33F7">
            <w:pPr>
              <w:pStyle w:val="TAL"/>
            </w:pPr>
            <w:r w:rsidRPr="00742FAE">
              <w:t>octet 1</w:t>
            </w:r>
          </w:p>
        </w:tc>
      </w:tr>
      <w:tr w:rsidR="008E33F7" w:rsidRPr="00742FAE" w14:paraId="306BF35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40C419" w14:textId="77777777" w:rsidR="008E33F7" w:rsidRPr="00742FAE" w:rsidRDefault="008E33F7" w:rsidP="008E33F7">
            <w:pPr>
              <w:pStyle w:val="TAC"/>
            </w:pPr>
            <w:r>
              <w:t>LSBs of K</w:t>
            </w:r>
            <w:r>
              <w:rPr>
                <w:vertAlign w:val="subscript"/>
              </w:rPr>
              <w:t>NRP-sess</w:t>
            </w:r>
            <w:r>
              <w:t xml:space="preserve"> ID contents</w:t>
            </w:r>
          </w:p>
        </w:tc>
        <w:tc>
          <w:tcPr>
            <w:tcW w:w="1134" w:type="dxa"/>
            <w:tcBorders>
              <w:top w:val="nil"/>
              <w:left w:val="nil"/>
              <w:bottom w:val="nil"/>
              <w:right w:val="nil"/>
            </w:tcBorders>
          </w:tcPr>
          <w:p w14:paraId="77AFDADB" w14:textId="77777777" w:rsidR="008E33F7" w:rsidRPr="00742FAE" w:rsidRDefault="008E33F7" w:rsidP="008E33F7">
            <w:pPr>
              <w:pStyle w:val="TAL"/>
            </w:pPr>
            <w:r w:rsidRPr="00742FAE">
              <w:t>octet 2</w:t>
            </w:r>
          </w:p>
        </w:tc>
      </w:tr>
    </w:tbl>
    <w:p w14:paraId="38639DD6" w14:textId="77777777" w:rsidR="008E33F7" w:rsidRPr="00742FAE" w:rsidRDefault="008E33F7" w:rsidP="008E33F7">
      <w:pPr>
        <w:pStyle w:val="TAL"/>
      </w:pPr>
    </w:p>
    <w:p w14:paraId="60AAE1EC" w14:textId="77777777" w:rsidR="008E33F7" w:rsidRPr="00742FAE" w:rsidRDefault="008E33F7" w:rsidP="008E33F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16AA0A01" w14:textId="77777777" w:rsidR="008E33F7" w:rsidRPr="00742FAE" w:rsidRDefault="008E33F7" w:rsidP="008E33F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9781457" w14:textId="77777777" w:rsidTr="008E33F7">
        <w:trPr>
          <w:cantSplit/>
          <w:jc w:val="center"/>
        </w:trPr>
        <w:tc>
          <w:tcPr>
            <w:tcW w:w="7984" w:type="dxa"/>
          </w:tcPr>
          <w:p w14:paraId="144E9817" w14:textId="77777777" w:rsidR="008E33F7" w:rsidRPr="00742FAE" w:rsidRDefault="008E33F7" w:rsidP="008E33F7">
            <w:pPr>
              <w:pStyle w:val="TAL"/>
            </w:pPr>
            <w:r>
              <w:t>LSBs of K</w:t>
            </w:r>
            <w:r>
              <w:rPr>
                <w:vertAlign w:val="subscript"/>
              </w:rPr>
              <w:t>NRP-sess</w:t>
            </w:r>
            <w:r>
              <w:t xml:space="preserve"> ID contents (octet 2</w:t>
            </w:r>
            <w:r w:rsidRPr="00742FAE">
              <w:t>)</w:t>
            </w:r>
          </w:p>
          <w:p w14:paraId="262D6806" w14:textId="77777777" w:rsidR="008E33F7" w:rsidRPr="00742FAE" w:rsidRDefault="008E33F7" w:rsidP="008E33F7">
            <w:pPr>
              <w:pStyle w:val="TAL"/>
            </w:pPr>
          </w:p>
          <w:p w14:paraId="36FC7477" w14:textId="77777777" w:rsidR="008E33F7" w:rsidRPr="00742FAE" w:rsidRDefault="008E33F7" w:rsidP="008E33F7">
            <w:pPr>
              <w:pStyle w:val="TAL"/>
            </w:pPr>
            <w:r>
              <w:t>This field contains the 8 least significant bits of K</w:t>
            </w:r>
            <w:r>
              <w:rPr>
                <w:vertAlign w:val="subscript"/>
              </w:rPr>
              <w:t>NRP-sess</w:t>
            </w:r>
            <w:r w:rsidRPr="00074FE8">
              <w:t xml:space="preserve"> ID</w:t>
            </w:r>
            <w:r w:rsidRPr="00742FAE">
              <w:t>.</w:t>
            </w:r>
          </w:p>
          <w:p w14:paraId="0E0CBB3F" w14:textId="77777777" w:rsidR="008E33F7" w:rsidRPr="00742FAE" w:rsidRDefault="008E33F7" w:rsidP="008E33F7">
            <w:pPr>
              <w:pStyle w:val="TAL"/>
            </w:pPr>
          </w:p>
        </w:tc>
      </w:tr>
    </w:tbl>
    <w:p w14:paraId="2EB106C7" w14:textId="77777777" w:rsidR="008E33F7" w:rsidRPr="00EE36E1" w:rsidRDefault="008E33F7" w:rsidP="00EE36E1"/>
    <w:p w14:paraId="585DCA79" w14:textId="77777777" w:rsidR="008E33F7" w:rsidRPr="00742FAE" w:rsidRDefault="008E33F7" w:rsidP="00CC0F60">
      <w:pPr>
        <w:pStyle w:val="Heading3"/>
      </w:pPr>
      <w:bookmarkStart w:id="2153" w:name="_Toc502240468"/>
      <w:bookmarkStart w:id="2154" w:name="_Toc45282399"/>
      <w:bookmarkStart w:id="2155" w:name="_Toc45882785"/>
      <w:bookmarkStart w:id="2156" w:name="_Toc51951335"/>
      <w:bookmarkStart w:id="2157" w:name="_Toc59209112"/>
      <w:bookmarkStart w:id="2158" w:name="_Toc75734954"/>
      <w:bookmarkStart w:id="2159" w:name="_Toc502240467"/>
      <w:bookmarkStart w:id="2160" w:name="_Toc92274046"/>
      <w:r>
        <w:t>8.4.20</w:t>
      </w:r>
      <w:r w:rsidRPr="00742FAE">
        <w:tab/>
      </w:r>
      <w:r>
        <w:t>MSBs of K</w:t>
      </w:r>
      <w:r>
        <w:rPr>
          <w:vertAlign w:val="subscript"/>
        </w:rPr>
        <w:t>NRP</w:t>
      </w:r>
      <w:r>
        <w:t xml:space="preserve"> ID</w:t>
      </w:r>
      <w:bookmarkEnd w:id="2153"/>
      <w:bookmarkEnd w:id="2154"/>
      <w:bookmarkEnd w:id="2155"/>
      <w:bookmarkEnd w:id="2156"/>
      <w:bookmarkEnd w:id="2157"/>
      <w:bookmarkEnd w:id="2158"/>
      <w:bookmarkEnd w:id="2160"/>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61" w:name="_Toc45282400"/>
      <w:bookmarkStart w:id="2162" w:name="_Toc45882786"/>
      <w:bookmarkStart w:id="2163" w:name="_Toc51951336"/>
      <w:bookmarkStart w:id="2164" w:name="_Toc59209113"/>
      <w:bookmarkStart w:id="2165" w:name="_Toc75734955"/>
      <w:bookmarkStart w:id="2166" w:name="_Toc92274047"/>
      <w:r>
        <w:t>8.4.21</w:t>
      </w:r>
      <w:r w:rsidRPr="00742FAE">
        <w:tab/>
      </w:r>
      <w:r>
        <w:t>LSBs of K</w:t>
      </w:r>
      <w:r>
        <w:rPr>
          <w:vertAlign w:val="subscript"/>
        </w:rPr>
        <w:t>NRP</w:t>
      </w:r>
      <w:r>
        <w:t xml:space="preserve"> ID</w:t>
      </w:r>
      <w:bookmarkEnd w:id="2159"/>
      <w:bookmarkEnd w:id="2161"/>
      <w:bookmarkEnd w:id="2162"/>
      <w:bookmarkEnd w:id="2163"/>
      <w:bookmarkEnd w:id="2164"/>
      <w:bookmarkEnd w:id="2165"/>
      <w:bookmarkEnd w:id="2166"/>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67" w:name="_Toc45282401"/>
      <w:bookmarkStart w:id="2168" w:name="_Toc45882787"/>
      <w:bookmarkStart w:id="2169" w:name="_Toc51951337"/>
      <w:bookmarkStart w:id="2170" w:name="_Toc59209114"/>
      <w:bookmarkStart w:id="2171" w:name="_Toc75734956"/>
      <w:bookmarkStart w:id="2172" w:name="_Toc92274048"/>
      <w:r>
        <w:t>8.4.22</w:t>
      </w:r>
      <w:r w:rsidRPr="009620E9">
        <w:tab/>
      </w:r>
      <w:r>
        <w:t>UE PC5 unicast user plane security policy</w:t>
      </w:r>
      <w:bookmarkEnd w:id="2167"/>
      <w:bookmarkEnd w:id="2168"/>
      <w:bookmarkEnd w:id="2169"/>
      <w:bookmarkEnd w:id="2170"/>
      <w:bookmarkEnd w:id="2171"/>
      <w:bookmarkEnd w:id="2172"/>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3"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4" w:name="_MCCTEMPBM_CRPT07900133___7"/>
            <w:bookmarkEnd w:id="2174"/>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5" w:name="_MCCTEMPBM_CRPT07900134___4"/>
            <w:bookmarkEnd w:id="2173"/>
            <w:r>
              <w:rPr>
                <w:rFonts w:ascii="Arial" w:hAnsi="Arial"/>
                <w:sz w:val="18"/>
              </w:rPr>
              <w:t>UE PC5 unicast user plane security policy</w:t>
            </w:r>
            <w:r w:rsidRPr="009620E9">
              <w:rPr>
                <w:rFonts w:ascii="Arial" w:hAnsi="Arial"/>
                <w:sz w:val="18"/>
              </w:rPr>
              <w:t xml:space="preserve"> IEI</w:t>
            </w:r>
            <w:bookmarkEnd w:id="2175"/>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76" w:name="_MCCTEMPBM_CRPT07900135___7"/>
            <w:r w:rsidRPr="009620E9">
              <w:rPr>
                <w:rFonts w:ascii="Arial" w:hAnsi="Arial"/>
                <w:sz w:val="18"/>
              </w:rPr>
              <w:t>octet 1</w:t>
            </w:r>
            <w:bookmarkEnd w:id="2176"/>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77"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78" w:name="_MCCTEMPBM_CRPT07900137___7"/>
            <w:r w:rsidRPr="009620E9">
              <w:rPr>
                <w:rFonts w:ascii="Arial" w:hAnsi="Arial"/>
                <w:sz w:val="18"/>
              </w:rPr>
              <w:t>octet 2</w:t>
            </w:r>
            <w:bookmarkEnd w:id="2178"/>
          </w:p>
        </w:tc>
      </w:tr>
    </w:tbl>
    <w:bookmarkEnd w:id="2177"/>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79"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79"/>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80" w:name="_MCCTEMPBM_CRPT07900140___7"/>
            <w:r w:rsidRPr="009620E9">
              <w:rPr>
                <w:rFonts w:ascii="Arial" w:hAnsi="Arial"/>
                <w:sz w:val="18"/>
              </w:rPr>
              <w:t>Bits</w:t>
            </w:r>
            <w:bookmarkEnd w:id="2180"/>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81"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2" w:name="_MCCTEMPBM_CRPT07900142___7"/>
            <w:bookmarkEnd w:id="2182"/>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3" w:name="_MCCTEMPBM_CRPT07900143___4" w:colFirst="0" w:colLast="2"/>
            <w:bookmarkEnd w:id="2181"/>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4" w:name="_MCCTEMPBM_CRPT07900144___7"/>
            <w:r>
              <w:rPr>
                <w:rFonts w:ascii="Arial" w:hAnsi="Arial"/>
                <w:sz w:val="18"/>
                <w:lang w:eastAsia="ko-KR"/>
              </w:rPr>
              <w:t>User plane integrity protection not needed</w:t>
            </w:r>
            <w:bookmarkEnd w:id="2184"/>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5" w:name="_MCCTEMPBM_CRPT07900145___4" w:colFirst="0" w:colLast="2"/>
            <w:bookmarkEnd w:id="2183"/>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86" w:name="_MCCTEMPBM_CRPT07900146___7"/>
            <w:r>
              <w:rPr>
                <w:rFonts w:ascii="Arial" w:hAnsi="Arial"/>
                <w:sz w:val="18"/>
                <w:lang w:eastAsia="ko-KR"/>
              </w:rPr>
              <w:t>User plane integrity protection preferred</w:t>
            </w:r>
            <w:bookmarkEnd w:id="2186"/>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87" w:name="_MCCTEMPBM_CRPT07900147___4" w:colFirst="0" w:colLast="2"/>
            <w:bookmarkEnd w:id="2185"/>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88" w:name="_MCCTEMPBM_CRPT07900148___7"/>
            <w:r>
              <w:rPr>
                <w:rFonts w:ascii="Arial" w:hAnsi="Arial"/>
                <w:sz w:val="18"/>
                <w:lang w:eastAsia="ko-KR"/>
              </w:rPr>
              <w:t>User plane integrity protection required</w:t>
            </w:r>
            <w:bookmarkEnd w:id="2188"/>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89" w:name="_MCCTEMPBM_CRPT07900149___4" w:colFirst="0" w:colLast="2"/>
            <w:bookmarkEnd w:id="2187"/>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90" w:name="_MCCTEMPBM_CRPT07900150___7"/>
            <w:bookmarkEnd w:id="2190"/>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91" w:name="_MCCTEMPBM_CRPT07900151___7"/>
            <w:bookmarkEnd w:id="2189"/>
            <w:r w:rsidRPr="00A55D9D">
              <w:rPr>
                <w:rFonts w:ascii="Arial" w:hAnsi="Arial"/>
                <w:sz w:val="18"/>
              </w:rPr>
              <w:tab/>
            </w:r>
            <w:r>
              <w:rPr>
                <w:rFonts w:ascii="Arial" w:hAnsi="Arial"/>
                <w:sz w:val="18"/>
              </w:rPr>
              <w:t>to</w:t>
            </w:r>
            <w:r>
              <w:rPr>
                <w:rFonts w:ascii="Arial" w:hAnsi="Arial"/>
                <w:sz w:val="18"/>
              </w:rPr>
              <w:tab/>
              <w:t>Spare</w:t>
            </w:r>
            <w:bookmarkEnd w:id="2191"/>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2"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3" w:name="_MCCTEMPBM_CRPT07900153___7"/>
            <w:bookmarkEnd w:id="2193"/>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4" w:name="_MCCTEMPBM_CRPT07900154___4" w:colFirst="0" w:colLast="2"/>
            <w:bookmarkEnd w:id="2192"/>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5" w:name="_MCCTEMPBM_CRPT07900155___7"/>
            <w:r>
              <w:rPr>
                <w:rFonts w:ascii="Arial" w:hAnsi="Arial"/>
                <w:sz w:val="18"/>
                <w:lang w:eastAsia="ko-KR"/>
              </w:rPr>
              <w:t>Reserved</w:t>
            </w:r>
            <w:bookmarkEnd w:id="2195"/>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196" w:name="_MCCTEMPBM_CRPT07900156___7"/>
            <w:bookmarkEnd w:id="2194"/>
            <w:bookmarkEnd w:id="2196"/>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197"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198" w:name="_MCCTEMPBM_CRPT07900158___7"/>
            <w:bookmarkEnd w:id="2197"/>
            <w:r w:rsidRPr="009620E9">
              <w:rPr>
                <w:rFonts w:ascii="Arial" w:hAnsi="Arial"/>
                <w:sz w:val="18"/>
              </w:rPr>
              <w:t>Bits</w:t>
            </w:r>
            <w:bookmarkEnd w:id="2198"/>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199"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00" w:name="_MCCTEMPBM_CRPT07900160___7"/>
            <w:bookmarkEnd w:id="2200"/>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01" w:name="_MCCTEMPBM_CRPT07900161___4" w:colFirst="0" w:colLast="2"/>
            <w:bookmarkEnd w:id="2199"/>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2"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2"/>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3" w:name="_MCCTEMPBM_CRPT07900163___4" w:colFirst="0" w:colLast="2"/>
            <w:bookmarkEnd w:id="2201"/>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4"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4"/>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5" w:name="_MCCTEMPBM_CRPT07900165___4" w:colFirst="0" w:colLast="2"/>
            <w:bookmarkEnd w:id="2203"/>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06"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06"/>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07" w:name="_MCCTEMPBM_CRPT07900167___4" w:colFirst="0" w:colLast="2"/>
            <w:bookmarkEnd w:id="2205"/>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08" w:name="_MCCTEMPBM_CRPT07900168___7"/>
            <w:bookmarkEnd w:id="2208"/>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09" w:name="_MCCTEMPBM_CRPT07900169___7"/>
            <w:bookmarkEnd w:id="2207"/>
            <w:r w:rsidRPr="00A55D9D">
              <w:rPr>
                <w:rFonts w:ascii="Arial" w:hAnsi="Arial"/>
                <w:sz w:val="18"/>
              </w:rPr>
              <w:tab/>
            </w:r>
            <w:r>
              <w:rPr>
                <w:rFonts w:ascii="Arial" w:hAnsi="Arial"/>
                <w:sz w:val="18"/>
              </w:rPr>
              <w:t>to</w:t>
            </w:r>
            <w:r>
              <w:rPr>
                <w:rFonts w:ascii="Arial" w:hAnsi="Arial"/>
                <w:sz w:val="18"/>
              </w:rPr>
              <w:tab/>
              <w:t>Spare</w:t>
            </w:r>
            <w:bookmarkEnd w:id="2209"/>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10"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11" w:name="_MCCTEMPBM_CRPT07900171___7"/>
            <w:bookmarkEnd w:id="2211"/>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2" w:name="_MCCTEMPBM_CRPT07900172___4" w:colFirst="0" w:colLast="2"/>
            <w:bookmarkEnd w:id="2210"/>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3" w:name="_MCCTEMPBM_CRPT07900173___7"/>
            <w:r>
              <w:rPr>
                <w:rFonts w:ascii="Arial" w:hAnsi="Arial"/>
                <w:sz w:val="18"/>
                <w:lang w:eastAsia="ko-KR"/>
              </w:rPr>
              <w:t>Reserved</w:t>
            </w:r>
            <w:bookmarkEnd w:id="2213"/>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4" w:name="_MCCTEMPBM_CRPT07900174___7"/>
            <w:bookmarkEnd w:id="2212"/>
            <w:bookmarkEnd w:id="2214"/>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5"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16" w:name="_MCCTEMPBM_CRPT07900176___7"/>
            <w:bookmarkEnd w:id="2215"/>
            <w:bookmarkEnd w:id="2216"/>
          </w:p>
        </w:tc>
      </w:tr>
    </w:tbl>
    <w:p w14:paraId="7E7ACCA2" w14:textId="77777777" w:rsidR="008E33F7" w:rsidRDefault="008E33F7" w:rsidP="008E33F7">
      <w:pPr>
        <w:jc w:val="center"/>
        <w:rPr>
          <w:noProof/>
        </w:rPr>
      </w:pPr>
      <w:bookmarkStart w:id="2217" w:name="_MCCTEMPBM_CRPT07900177___4"/>
    </w:p>
    <w:p w14:paraId="48095D5C" w14:textId="77777777" w:rsidR="008E33F7" w:rsidRPr="009620E9" w:rsidRDefault="008E33F7" w:rsidP="00CC0F60">
      <w:pPr>
        <w:pStyle w:val="Heading3"/>
      </w:pPr>
      <w:bookmarkStart w:id="2218" w:name="_Toc45282402"/>
      <w:bookmarkStart w:id="2219" w:name="_Toc45882788"/>
      <w:bookmarkStart w:id="2220" w:name="_Toc51951338"/>
      <w:bookmarkStart w:id="2221" w:name="_Toc59209115"/>
      <w:bookmarkStart w:id="2222" w:name="_Toc75734957"/>
      <w:bookmarkStart w:id="2223" w:name="_Toc92274049"/>
      <w:bookmarkEnd w:id="2217"/>
      <w:r>
        <w:t>8.4.23</w:t>
      </w:r>
      <w:r w:rsidRPr="009620E9">
        <w:tab/>
      </w:r>
      <w:r>
        <w:t>Configuration of UE PC5 unicast u</w:t>
      </w:r>
      <w:r>
        <w:rPr>
          <w:rFonts w:eastAsia="Malgun Gothic"/>
          <w:lang w:eastAsia="ko-KR"/>
        </w:rPr>
        <w:t>ser plane security protection</w:t>
      </w:r>
      <w:bookmarkEnd w:id="2218"/>
      <w:bookmarkEnd w:id="2219"/>
      <w:bookmarkEnd w:id="2220"/>
      <w:bookmarkEnd w:id="2221"/>
      <w:bookmarkEnd w:id="2222"/>
      <w:bookmarkEnd w:id="2223"/>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4"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5" w:name="_MCCTEMPBM_CRPT07900179___7"/>
            <w:bookmarkEnd w:id="2225"/>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26" w:name="_MCCTEMPBM_CRPT07900180___4"/>
            <w:bookmarkEnd w:id="2224"/>
            <w:r w:rsidRPr="00332E8F">
              <w:rPr>
                <w:rFonts w:ascii="Arial" w:hAnsi="Arial"/>
                <w:sz w:val="18"/>
              </w:rPr>
              <w:t xml:space="preserve">configuration of UE PC5 unicast user plane security protection </w:t>
            </w:r>
            <w:r w:rsidRPr="009620E9">
              <w:rPr>
                <w:rFonts w:ascii="Arial" w:hAnsi="Arial"/>
                <w:sz w:val="18"/>
              </w:rPr>
              <w:t>IEI</w:t>
            </w:r>
            <w:bookmarkEnd w:id="2226"/>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27" w:name="_MCCTEMPBM_CRPT07900181___7"/>
            <w:r w:rsidRPr="009620E9">
              <w:rPr>
                <w:rFonts w:ascii="Arial" w:hAnsi="Arial"/>
                <w:sz w:val="18"/>
              </w:rPr>
              <w:t>octet 1</w:t>
            </w:r>
            <w:bookmarkEnd w:id="2227"/>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28"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29" w:name="_MCCTEMPBM_CRPT07900183___7"/>
            <w:r w:rsidRPr="009620E9">
              <w:rPr>
                <w:rFonts w:ascii="Arial" w:hAnsi="Arial"/>
                <w:sz w:val="18"/>
              </w:rPr>
              <w:t>octet 2</w:t>
            </w:r>
            <w:bookmarkEnd w:id="2229"/>
          </w:p>
        </w:tc>
      </w:tr>
    </w:tbl>
    <w:bookmarkEnd w:id="2228"/>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30"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30"/>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31" w:name="_MCCTEMPBM_CRPT07900186___7"/>
            <w:r w:rsidRPr="009620E9">
              <w:rPr>
                <w:rFonts w:ascii="Arial" w:hAnsi="Arial"/>
                <w:sz w:val="18"/>
              </w:rPr>
              <w:t>Bits</w:t>
            </w:r>
            <w:bookmarkEnd w:id="2231"/>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2"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3" w:name="_MCCTEMPBM_CRPT07900188___7"/>
            <w:bookmarkEnd w:id="2233"/>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4" w:name="_MCCTEMPBM_CRPT07900189___4" w:colFirst="0" w:colLast="2"/>
            <w:bookmarkEnd w:id="2232"/>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5" w:name="_MCCTEMPBM_CRPT07900190___7"/>
            <w:r>
              <w:rPr>
                <w:rFonts w:ascii="Arial" w:hAnsi="Arial"/>
                <w:sz w:val="18"/>
                <w:lang w:eastAsia="ko-KR"/>
              </w:rPr>
              <w:t>Off</w:t>
            </w:r>
            <w:bookmarkEnd w:id="2235"/>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36" w:name="_MCCTEMPBM_CRPT07900191___4" w:colFirst="0" w:colLast="2"/>
            <w:bookmarkEnd w:id="2234"/>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37" w:name="_MCCTEMPBM_CRPT07900192___7"/>
            <w:r>
              <w:rPr>
                <w:rFonts w:ascii="Arial" w:hAnsi="Arial"/>
                <w:sz w:val="18"/>
              </w:rPr>
              <w:t>Off or On</w:t>
            </w:r>
            <w:bookmarkEnd w:id="2237"/>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38" w:name="_MCCTEMPBM_CRPT07900193___4" w:colFirst="0" w:colLast="2"/>
            <w:bookmarkEnd w:id="2236"/>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39" w:name="_MCCTEMPBM_CRPT07900194___7"/>
            <w:r>
              <w:rPr>
                <w:rFonts w:ascii="Arial" w:hAnsi="Arial"/>
                <w:sz w:val="18"/>
                <w:lang w:eastAsia="ko-KR"/>
              </w:rPr>
              <w:t>On</w:t>
            </w:r>
            <w:bookmarkEnd w:id="2239"/>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40" w:name="_MCCTEMPBM_CRPT07900195___4" w:colFirst="0" w:colLast="2"/>
            <w:bookmarkEnd w:id="2238"/>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41" w:name="_MCCTEMPBM_CRPT07900196___7"/>
            <w:bookmarkEnd w:id="2241"/>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2" w:name="_MCCTEMPBM_CRPT07900197___7"/>
            <w:bookmarkEnd w:id="2240"/>
            <w:r w:rsidRPr="00A55D9D">
              <w:rPr>
                <w:rFonts w:ascii="Arial" w:hAnsi="Arial"/>
                <w:sz w:val="18"/>
              </w:rPr>
              <w:tab/>
            </w:r>
            <w:r>
              <w:rPr>
                <w:rFonts w:ascii="Arial" w:hAnsi="Arial"/>
                <w:sz w:val="18"/>
              </w:rPr>
              <w:t>to</w:t>
            </w:r>
            <w:r>
              <w:rPr>
                <w:rFonts w:ascii="Arial" w:hAnsi="Arial"/>
                <w:sz w:val="18"/>
              </w:rPr>
              <w:tab/>
              <w:t>Spare</w:t>
            </w:r>
            <w:bookmarkEnd w:id="2242"/>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3"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4" w:name="_MCCTEMPBM_CRPT07900199___7"/>
            <w:bookmarkEnd w:id="2244"/>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5" w:name="_MCCTEMPBM_CRPT07900200___4" w:colFirst="0" w:colLast="2"/>
            <w:bookmarkEnd w:id="2243"/>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46" w:name="_MCCTEMPBM_CRPT07900201___7"/>
            <w:r>
              <w:rPr>
                <w:rFonts w:ascii="Arial" w:hAnsi="Arial"/>
                <w:sz w:val="18"/>
                <w:lang w:eastAsia="ko-KR"/>
              </w:rPr>
              <w:t>Reserved</w:t>
            </w:r>
            <w:bookmarkEnd w:id="2246"/>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47" w:name="_MCCTEMPBM_CRPT07900202___7"/>
            <w:bookmarkEnd w:id="2245"/>
            <w:bookmarkEnd w:id="2247"/>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48"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48"/>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49" w:name="_MCCTEMPBM_CRPT07900204___7"/>
            <w:r w:rsidRPr="009620E9">
              <w:rPr>
                <w:rFonts w:ascii="Arial" w:hAnsi="Arial"/>
                <w:sz w:val="18"/>
              </w:rPr>
              <w:t>Bits</w:t>
            </w:r>
            <w:bookmarkEnd w:id="2249"/>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50"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51" w:name="_MCCTEMPBM_CRPT07900206___7"/>
            <w:bookmarkEnd w:id="2251"/>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2" w:name="_MCCTEMPBM_CRPT07900207___4" w:colFirst="0" w:colLast="2"/>
            <w:bookmarkEnd w:id="2250"/>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3" w:name="_MCCTEMPBM_CRPT07900208___7"/>
            <w:r>
              <w:rPr>
                <w:rFonts w:ascii="Arial" w:hAnsi="Arial"/>
                <w:sz w:val="18"/>
                <w:lang w:eastAsia="ko-KR"/>
              </w:rPr>
              <w:t>Off</w:t>
            </w:r>
            <w:bookmarkEnd w:id="2253"/>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4" w:name="_MCCTEMPBM_CRPT07900209___4" w:colFirst="0" w:colLast="2"/>
            <w:bookmarkEnd w:id="2252"/>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5" w:name="_MCCTEMPBM_CRPT07900210___7"/>
            <w:r>
              <w:rPr>
                <w:rFonts w:ascii="Arial" w:hAnsi="Arial"/>
                <w:sz w:val="18"/>
                <w:lang w:eastAsia="ko-KR"/>
              </w:rPr>
              <w:t>Off or On</w:t>
            </w:r>
            <w:bookmarkEnd w:id="2255"/>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56" w:name="_MCCTEMPBM_CRPT07900211___4" w:colFirst="0" w:colLast="2"/>
            <w:bookmarkEnd w:id="2254"/>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57" w:name="_MCCTEMPBM_CRPT07900212___7"/>
            <w:r>
              <w:rPr>
                <w:rFonts w:ascii="Arial" w:hAnsi="Arial"/>
                <w:sz w:val="18"/>
                <w:lang w:eastAsia="ko-KR"/>
              </w:rPr>
              <w:t>On</w:t>
            </w:r>
            <w:bookmarkEnd w:id="2257"/>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58" w:name="_MCCTEMPBM_CRPT07900213___4" w:colFirst="0" w:colLast="2"/>
            <w:bookmarkEnd w:id="2256"/>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59" w:name="_MCCTEMPBM_CRPT07900214___7"/>
            <w:bookmarkEnd w:id="2259"/>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60" w:name="_MCCTEMPBM_CRPT07900215___7"/>
            <w:bookmarkEnd w:id="2258"/>
            <w:r w:rsidRPr="00A55D9D">
              <w:rPr>
                <w:rFonts w:ascii="Arial" w:hAnsi="Arial"/>
                <w:sz w:val="18"/>
              </w:rPr>
              <w:tab/>
            </w:r>
            <w:r>
              <w:rPr>
                <w:rFonts w:ascii="Arial" w:hAnsi="Arial"/>
                <w:sz w:val="18"/>
              </w:rPr>
              <w:t>to</w:t>
            </w:r>
            <w:r>
              <w:rPr>
                <w:rFonts w:ascii="Arial" w:hAnsi="Arial"/>
                <w:sz w:val="18"/>
              </w:rPr>
              <w:tab/>
              <w:t>Spare</w:t>
            </w:r>
            <w:bookmarkEnd w:id="2260"/>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61"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2" w:name="_MCCTEMPBM_CRPT07900217___7"/>
            <w:bookmarkEnd w:id="2262"/>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3" w:name="_MCCTEMPBM_CRPT07900218___4" w:colFirst="0" w:colLast="2"/>
            <w:bookmarkEnd w:id="2261"/>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4" w:name="_MCCTEMPBM_CRPT07900219___7"/>
            <w:r>
              <w:rPr>
                <w:rFonts w:ascii="Arial" w:hAnsi="Arial"/>
                <w:sz w:val="18"/>
                <w:lang w:eastAsia="ko-KR"/>
              </w:rPr>
              <w:t>Reserved</w:t>
            </w:r>
            <w:bookmarkEnd w:id="2264"/>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5" w:name="_MCCTEMPBM_CRPT07900220___7"/>
            <w:bookmarkEnd w:id="2263"/>
            <w:bookmarkEnd w:id="2265"/>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66" w:name="_MCCTEMPBM_CRPT07900221___7"/>
            <w:r w:rsidRPr="009620E9">
              <w:rPr>
                <w:rFonts w:ascii="Arial" w:hAnsi="Arial"/>
                <w:sz w:val="18"/>
              </w:rPr>
              <w:t>Bit 4 and 8 of octet 2 are spare and shall be coded as zero.</w:t>
            </w:r>
            <w:bookmarkEnd w:id="2266"/>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67" w:name="_MCCTEMPBM_CRPT07900222___7"/>
            <w:bookmarkEnd w:id="2267"/>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68" w:name="_Toc45282403"/>
      <w:bookmarkStart w:id="2269" w:name="_Toc45882789"/>
      <w:bookmarkStart w:id="2270" w:name="_Toc51951339"/>
      <w:bookmarkStart w:id="2271" w:name="_Toc59209116"/>
      <w:bookmarkStart w:id="2272" w:name="_Toc75734958"/>
      <w:bookmarkStart w:id="2273" w:name="_Toc92274050"/>
      <w:r>
        <w:t>8.4.24</w:t>
      </w:r>
      <w:r>
        <w:tab/>
        <w:t>Re-authentication indication</w:t>
      </w:r>
      <w:bookmarkEnd w:id="2268"/>
      <w:bookmarkEnd w:id="2269"/>
      <w:bookmarkEnd w:id="2270"/>
      <w:bookmarkEnd w:id="2271"/>
      <w:bookmarkEnd w:id="2272"/>
      <w:bookmarkEnd w:id="2273"/>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4" w:name="_Toc45282404"/>
      <w:bookmarkStart w:id="2275" w:name="_Toc45882790"/>
      <w:bookmarkStart w:id="2276" w:name="_Toc51951340"/>
      <w:bookmarkStart w:id="2277" w:name="_Toc59209117"/>
      <w:bookmarkStart w:id="2278" w:name="_Toc75734959"/>
      <w:bookmarkStart w:id="2279" w:name="_Toc92274051"/>
      <w:r>
        <w:t>8.4.25</w:t>
      </w:r>
      <w:r>
        <w:tab/>
        <w:t>Layer-2 ID</w:t>
      </w:r>
      <w:bookmarkEnd w:id="2274"/>
      <w:bookmarkEnd w:id="2275"/>
      <w:bookmarkEnd w:id="2276"/>
      <w:bookmarkEnd w:id="2277"/>
      <w:bookmarkEnd w:id="2278"/>
      <w:bookmarkEnd w:id="2279"/>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80" w:name="_Toc45282405"/>
      <w:bookmarkStart w:id="2281" w:name="_Toc45882791"/>
      <w:bookmarkStart w:id="2282" w:name="_Toc51951341"/>
      <w:bookmarkStart w:id="2283" w:name="_Toc59209118"/>
      <w:bookmarkStart w:id="2284" w:name="_Toc75734960"/>
      <w:bookmarkStart w:id="2285" w:name="_Toc92274052"/>
      <w:r>
        <w:t>9</w:t>
      </w:r>
      <w:r>
        <w:tab/>
        <w:t>C</w:t>
      </w:r>
      <w:r>
        <w:rPr>
          <w:noProof/>
          <w:lang w:val="en-US"/>
        </w:rPr>
        <w:t>oding other than information element coding</w:t>
      </w:r>
      <w:bookmarkEnd w:id="2012"/>
      <w:bookmarkEnd w:id="2013"/>
      <w:bookmarkEnd w:id="2280"/>
      <w:bookmarkEnd w:id="2281"/>
      <w:bookmarkEnd w:id="2282"/>
      <w:bookmarkEnd w:id="2283"/>
      <w:bookmarkEnd w:id="2284"/>
      <w:bookmarkEnd w:id="2285"/>
    </w:p>
    <w:p w14:paraId="357A34D8" w14:textId="77777777" w:rsidR="008E33F7" w:rsidRDefault="008E33F7" w:rsidP="00CC0F60">
      <w:pPr>
        <w:pStyle w:val="Heading2"/>
        <w:rPr>
          <w:noProof/>
        </w:rPr>
      </w:pPr>
      <w:bookmarkStart w:id="2286" w:name="_Toc34388725"/>
      <w:bookmarkStart w:id="2287" w:name="_Toc34404496"/>
      <w:bookmarkStart w:id="2288" w:name="_Toc45282406"/>
      <w:bookmarkStart w:id="2289" w:name="_Toc45882792"/>
      <w:bookmarkStart w:id="2290" w:name="_Toc51951342"/>
      <w:bookmarkStart w:id="2291" w:name="_Toc59209119"/>
      <w:bookmarkStart w:id="2292" w:name="_Toc75734961"/>
      <w:bookmarkStart w:id="2293" w:name="_Toc92274053"/>
      <w:r>
        <w:rPr>
          <w:noProof/>
        </w:rPr>
        <w:t>9.1</w:t>
      </w:r>
      <w:r>
        <w:rPr>
          <w:noProof/>
        </w:rPr>
        <w:tab/>
      </w:r>
      <w:r w:rsidRPr="00400F1D">
        <w:rPr>
          <w:noProof/>
        </w:rPr>
        <w:t>Overview</w:t>
      </w:r>
      <w:bookmarkEnd w:id="2286"/>
      <w:bookmarkEnd w:id="2287"/>
      <w:bookmarkEnd w:id="2288"/>
      <w:bookmarkEnd w:id="2289"/>
      <w:bookmarkEnd w:id="2290"/>
      <w:bookmarkEnd w:id="2291"/>
      <w:bookmarkEnd w:id="2292"/>
      <w:bookmarkEnd w:id="2293"/>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4" w:name="_Toc45198898"/>
      <w:bookmarkStart w:id="2295" w:name="_Toc533170283"/>
      <w:bookmarkStart w:id="2296" w:name="_Toc59209120"/>
      <w:bookmarkStart w:id="2297" w:name="_Toc75734962"/>
      <w:bookmarkStart w:id="2298" w:name="_Toc34388728"/>
      <w:bookmarkStart w:id="2299" w:name="_Toc34404499"/>
      <w:bookmarkStart w:id="2300" w:name="_Toc45282409"/>
      <w:bookmarkStart w:id="2301" w:name="_Toc45882795"/>
      <w:bookmarkStart w:id="2302" w:name="_Toc51951343"/>
      <w:bookmarkStart w:id="2303" w:name="_Toc92274054"/>
      <w:r>
        <w:rPr>
          <w:rFonts w:hint="eastAsia"/>
          <w:lang w:val="en-US" w:eastAsia="zh-CN"/>
        </w:rPr>
        <w:t>9</w:t>
      </w:r>
      <w:r>
        <w:rPr>
          <w:lang w:val="en-US"/>
        </w:rPr>
        <w:t>.</w:t>
      </w:r>
      <w:r>
        <w:rPr>
          <w:lang w:val="en-US" w:eastAsia="zh-CN"/>
        </w:rPr>
        <w:t>2</w:t>
      </w:r>
      <w:r>
        <w:rPr>
          <w:lang w:val="en-US"/>
        </w:rPr>
        <w:tab/>
        <w:t>V2X message family encoding</w:t>
      </w:r>
      <w:bookmarkEnd w:id="2294"/>
      <w:bookmarkEnd w:id="2295"/>
      <w:bookmarkEnd w:id="2296"/>
      <w:bookmarkEnd w:id="2297"/>
      <w:bookmarkEnd w:id="2303"/>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Default="008E33F7" w:rsidP="008E33F7">
            <w:pPr>
              <w:pStyle w:val="TAL"/>
            </w:pPr>
            <w: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4" w:name="_Toc59209121"/>
      <w:bookmarkStart w:id="2305" w:name="_Toc75734963"/>
      <w:bookmarkStart w:id="2306" w:name="_Toc92274055"/>
    </w:p>
    <w:p w14:paraId="1B4A906F" w14:textId="34861B29" w:rsidR="0002074F" w:rsidRDefault="0002074F" w:rsidP="00CC0F60">
      <w:pPr>
        <w:pStyle w:val="Heading2"/>
        <w:rPr>
          <w:lang w:val="en-US"/>
        </w:rPr>
      </w:pPr>
      <w:r>
        <w:rPr>
          <w:rFonts w:hint="eastAsia"/>
          <w:lang w:val="en-US" w:eastAsia="zh-CN"/>
        </w:rPr>
        <w:t>9</w:t>
      </w:r>
      <w:r>
        <w:rPr>
          <w:lang w:val="en-US"/>
        </w:rPr>
        <w:t>.3</w:t>
      </w:r>
      <w:r>
        <w:rPr>
          <w:lang w:val="en-US"/>
        </w:rPr>
        <w:tab/>
        <w:t>Non-IP PDU format</w:t>
      </w:r>
      <w:bookmarkEnd w:id="2306"/>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07" w:name="_MCCTEMPBM_CRPT07900223___7"/>
            <w:bookmarkEnd w:id="2307"/>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08" w:name="_MCCTEMPBM_CRPT07900224___7"/>
            <w:bookmarkEnd w:id="2308"/>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09" w:name="_MCCTEMPBM_CRPT07900225___7"/>
            <w:bookmarkEnd w:id="2309"/>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10" w:name="_Toc92274056"/>
      <w:r w:rsidRPr="00951F9E">
        <w:t>10</w:t>
      </w:r>
      <w:r w:rsidRPr="00951F9E">
        <w:tab/>
        <w:t>List of system parameters</w:t>
      </w:r>
      <w:bookmarkEnd w:id="1092"/>
      <w:bookmarkEnd w:id="1979"/>
      <w:bookmarkEnd w:id="2298"/>
      <w:bookmarkEnd w:id="2299"/>
      <w:bookmarkEnd w:id="2300"/>
      <w:bookmarkEnd w:id="2301"/>
      <w:bookmarkEnd w:id="2302"/>
      <w:bookmarkEnd w:id="2304"/>
      <w:bookmarkEnd w:id="2305"/>
      <w:bookmarkEnd w:id="2310"/>
    </w:p>
    <w:p w14:paraId="3A640977" w14:textId="77777777" w:rsidR="008E33F7" w:rsidRPr="003168A2" w:rsidRDefault="008E33F7" w:rsidP="00CC0F60">
      <w:pPr>
        <w:pStyle w:val="Heading2"/>
      </w:pPr>
      <w:bookmarkStart w:id="2311" w:name="_Toc22039990"/>
      <w:bookmarkStart w:id="2312" w:name="_Toc25070730"/>
      <w:bookmarkStart w:id="2313" w:name="_Toc34388729"/>
      <w:bookmarkStart w:id="2314" w:name="_Toc34404500"/>
      <w:bookmarkStart w:id="2315" w:name="_Toc45282410"/>
      <w:bookmarkStart w:id="2316" w:name="_Toc45882796"/>
      <w:bookmarkStart w:id="2317" w:name="_Toc51951344"/>
      <w:bookmarkStart w:id="2318" w:name="_Toc59209122"/>
      <w:bookmarkStart w:id="2319" w:name="_Toc75734964"/>
      <w:bookmarkStart w:id="2320" w:name="_Toc92274057"/>
      <w:r>
        <w:t>10</w:t>
      </w:r>
      <w:r w:rsidRPr="003168A2">
        <w:t>.1</w:t>
      </w:r>
      <w:r w:rsidRPr="003168A2">
        <w:tab/>
        <w:t>General</w:t>
      </w:r>
      <w:bookmarkEnd w:id="2311"/>
      <w:bookmarkEnd w:id="2312"/>
      <w:bookmarkEnd w:id="2313"/>
      <w:bookmarkEnd w:id="2314"/>
      <w:bookmarkEnd w:id="2315"/>
      <w:bookmarkEnd w:id="2316"/>
      <w:bookmarkEnd w:id="2317"/>
      <w:bookmarkEnd w:id="2318"/>
      <w:bookmarkEnd w:id="2319"/>
      <w:bookmarkEnd w:id="2320"/>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1" w:name="_Toc25070731"/>
      <w:bookmarkStart w:id="2322" w:name="_Toc34388730"/>
      <w:bookmarkStart w:id="2323" w:name="_Toc34404501"/>
      <w:bookmarkStart w:id="2324" w:name="_Toc45282411"/>
      <w:bookmarkStart w:id="2325" w:name="_Toc45882797"/>
      <w:bookmarkStart w:id="2326" w:name="_Toc51951345"/>
      <w:bookmarkStart w:id="2327" w:name="_Toc59209123"/>
      <w:bookmarkStart w:id="2328" w:name="_Toc75734965"/>
      <w:bookmarkStart w:id="2329" w:name="_Toc22039991"/>
      <w:bookmarkStart w:id="2330" w:name="_Toc92274058"/>
      <w:r>
        <w:t>10</w:t>
      </w:r>
      <w:r w:rsidRPr="00913BB3">
        <w:t>.</w:t>
      </w:r>
      <w:r>
        <w:t>2</w:t>
      </w:r>
      <w:r w:rsidRPr="00913BB3">
        <w:tab/>
        <w:t>Timers</w:t>
      </w:r>
      <w:r>
        <w:t xml:space="preserve"> of </w:t>
      </w:r>
      <w:r>
        <w:rPr>
          <w:noProof/>
          <w:lang w:val="en-US"/>
        </w:rPr>
        <w:t>provisioning</w:t>
      </w:r>
      <w:r>
        <w:t xml:space="preserve"> of parameters for V2X configuration procedures</w:t>
      </w:r>
      <w:bookmarkEnd w:id="2321"/>
      <w:bookmarkEnd w:id="2322"/>
      <w:bookmarkEnd w:id="2323"/>
      <w:bookmarkEnd w:id="2324"/>
      <w:bookmarkEnd w:id="2325"/>
      <w:bookmarkEnd w:id="2326"/>
      <w:bookmarkEnd w:id="2327"/>
      <w:bookmarkEnd w:id="2328"/>
      <w:bookmarkEnd w:id="2330"/>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1" w:name="_Toc25070732"/>
      <w:bookmarkStart w:id="2332" w:name="_Toc34388731"/>
      <w:bookmarkStart w:id="2333" w:name="_Toc34404502"/>
      <w:bookmarkStart w:id="2334" w:name="_Toc45282412"/>
      <w:bookmarkStart w:id="2335" w:name="_Toc45882798"/>
      <w:bookmarkStart w:id="2336" w:name="_Toc51951346"/>
      <w:bookmarkStart w:id="2337" w:name="_Toc59209124"/>
      <w:bookmarkStart w:id="2338" w:name="_Toc75734966"/>
      <w:bookmarkStart w:id="2339" w:name="_Toc92274059"/>
      <w:r>
        <w:lastRenderedPageBreak/>
        <w:t>10</w:t>
      </w:r>
      <w:r w:rsidRPr="003168A2">
        <w:t>.</w:t>
      </w:r>
      <w:r>
        <w:t>3</w:t>
      </w:r>
      <w:r w:rsidRPr="003168A2">
        <w:tab/>
        <w:t xml:space="preserve">Timers of </w:t>
      </w:r>
      <w:r>
        <w:t>PC5 unicast link management procedures</w:t>
      </w:r>
      <w:bookmarkEnd w:id="2329"/>
      <w:bookmarkEnd w:id="2331"/>
      <w:bookmarkEnd w:id="2332"/>
      <w:bookmarkEnd w:id="2333"/>
      <w:bookmarkEnd w:id="2334"/>
      <w:bookmarkEnd w:id="2335"/>
      <w:bookmarkEnd w:id="2336"/>
      <w:bookmarkEnd w:id="2337"/>
      <w:bookmarkEnd w:id="2338"/>
      <w:bookmarkEnd w:id="2339"/>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8E33F7"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8E33F7" w:rsidRDefault="008E33F7" w:rsidP="008E33F7">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8E33F7" w:rsidRPr="00EF7A4C" w:rsidRDefault="008E33F7" w:rsidP="008E33F7">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8E33F7" w:rsidRDefault="008E33F7" w:rsidP="008E33F7">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8E33F7" w:rsidRPr="005D334A" w:rsidRDefault="008E33F7" w:rsidP="008E33F7">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8E33F7" w:rsidRPr="005D334A" w:rsidRDefault="008E33F7" w:rsidP="008E33F7">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77777777" w:rsidR="008E33F7" w:rsidRPr="005D334A" w:rsidRDefault="008E33F7" w:rsidP="008E33F7">
            <w:pPr>
              <w:pStyle w:val="TAL"/>
            </w:pPr>
            <w:r>
              <w:t>Transmission of LINK IDENTIFIER UPDATE REQUEST message</w:t>
            </w:r>
          </w:p>
        </w:tc>
      </w:tr>
      <w:tr w:rsidR="008E33F7"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8E33F7" w:rsidRDefault="008E33F7" w:rsidP="008E33F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8E33F7" w:rsidRDefault="008E33F7" w:rsidP="008E33F7">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40" w:name="_Toc45282413"/>
      <w:bookmarkStart w:id="2341" w:name="_Toc45882799"/>
      <w:bookmarkStart w:id="2342" w:name="_Toc51951347"/>
      <w:bookmarkStart w:id="2343" w:name="_Toc59209125"/>
      <w:bookmarkStart w:id="2344" w:name="_Toc75734967"/>
      <w:bookmarkStart w:id="2345" w:name="_Toc92274060"/>
      <w:r>
        <w:lastRenderedPageBreak/>
        <w:t>10</w:t>
      </w:r>
      <w:r w:rsidRPr="003168A2">
        <w:t>.</w:t>
      </w:r>
      <w:r>
        <w:t>4</w:t>
      </w:r>
      <w:r w:rsidRPr="003168A2">
        <w:tab/>
        <w:t xml:space="preserve">Timers of </w:t>
      </w:r>
      <w:r>
        <w:t xml:space="preserve">PC5 broadcast </w:t>
      </w:r>
      <w:r w:rsidRPr="00874C20">
        <w:t>mode</w:t>
      </w:r>
      <w:r>
        <w:t xml:space="preserve"> communication</w:t>
      </w:r>
      <w:bookmarkEnd w:id="2340"/>
      <w:bookmarkEnd w:id="2341"/>
      <w:bookmarkEnd w:id="2342"/>
      <w:bookmarkEnd w:id="2343"/>
      <w:bookmarkEnd w:id="2344"/>
      <w:bookmarkEnd w:id="2345"/>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46" w:name="_Toc51951348"/>
      <w:bookmarkStart w:id="2347" w:name="_Toc59209126"/>
      <w:bookmarkStart w:id="2348" w:name="_Toc75734968"/>
      <w:bookmarkStart w:id="2349" w:name="_Toc92274061"/>
      <w:r>
        <w:t>10</w:t>
      </w:r>
      <w:r w:rsidRPr="003168A2">
        <w:t>.</w:t>
      </w:r>
      <w:r>
        <w:t>5</w:t>
      </w:r>
      <w:r w:rsidRPr="003168A2">
        <w:tab/>
        <w:t xml:space="preserve">Timers of </w:t>
      </w:r>
      <w:r>
        <w:t xml:space="preserve">PC5 groupcast </w:t>
      </w:r>
      <w:r w:rsidRPr="00874C20">
        <w:t>mode</w:t>
      </w:r>
      <w:r>
        <w:t xml:space="preserve"> communication</w:t>
      </w:r>
      <w:bookmarkEnd w:id="2346"/>
      <w:bookmarkEnd w:id="2347"/>
      <w:bookmarkEnd w:id="2348"/>
      <w:bookmarkEnd w:id="2349"/>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50" w:name="_Toc22039992"/>
      <w:bookmarkStart w:id="2351" w:name="_Toc25070733"/>
      <w:bookmarkStart w:id="2352" w:name="_Toc34404503"/>
      <w:bookmarkStart w:id="2353" w:name="_Toc45282414"/>
      <w:bookmarkStart w:id="2354" w:name="_Toc45882800"/>
      <w:bookmarkStart w:id="2355" w:name="_Toc51951349"/>
      <w:bookmarkStart w:id="2356" w:name="_Toc59209127"/>
      <w:bookmarkStart w:id="2357" w:name="_Toc75734969"/>
      <w:bookmarkStart w:id="2358" w:name="_Toc92274062"/>
      <w:r>
        <w:lastRenderedPageBreak/>
        <w:t>Annex A</w:t>
      </w:r>
      <w:r w:rsidRPr="004D3578">
        <w:t xml:space="preserve"> (informative):</w:t>
      </w:r>
      <w:r w:rsidRPr="004D3578">
        <w:br/>
        <w:t>Change history</w:t>
      </w:r>
      <w:bookmarkEnd w:id="72"/>
      <w:bookmarkEnd w:id="1093"/>
      <w:bookmarkEnd w:id="2350"/>
      <w:bookmarkEnd w:id="2351"/>
      <w:bookmarkEnd w:id="2352"/>
      <w:bookmarkEnd w:id="2353"/>
      <w:bookmarkEnd w:id="2354"/>
      <w:bookmarkEnd w:id="2355"/>
      <w:bookmarkEnd w:id="2356"/>
      <w:bookmarkEnd w:id="2357"/>
      <w:bookmarkEnd w:id="2358"/>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EE36E1"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65A44" w14:textId="77777777" w:rsidR="00677635" w:rsidRDefault="00677635">
      <w:r>
        <w:separator/>
      </w:r>
    </w:p>
  </w:endnote>
  <w:endnote w:type="continuationSeparator" w:id="0">
    <w:p w14:paraId="7541A593" w14:textId="77777777" w:rsidR="00677635" w:rsidRDefault="0067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4E42A" w14:textId="77777777" w:rsidR="00677635" w:rsidRDefault="00677635">
      <w:r>
        <w:separator/>
      </w:r>
    </w:p>
  </w:footnote>
  <w:footnote w:type="continuationSeparator" w:id="0">
    <w:p w14:paraId="3D65B2C3" w14:textId="77777777" w:rsidR="00677635" w:rsidRDefault="00677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6837A6D"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084">
      <w:rPr>
        <w:rFonts w:ascii="Arial" w:hAnsi="Arial" w:cs="Arial"/>
        <w:b/>
        <w:noProof/>
        <w:sz w:val="18"/>
        <w:szCs w:val="18"/>
      </w:rPr>
      <w:t>3GPP TS 24.587 V17.4.0 (2021-12)</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EFC0FC"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084">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CA90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A415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32FEE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2"/>
  </w:num>
  <w:num w:numId="6">
    <w:abstractNumId w:val="1"/>
  </w:num>
  <w:num w:numId="7">
    <w:abstractNumId w:val="0"/>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47C3"/>
    <w:rsid w:val="000D58AB"/>
    <w:rsid w:val="00133525"/>
    <w:rsid w:val="001539EC"/>
    <w:rsid w:val="001A4C42"/>
    <w:rsid w:val="001A7420"/>
    <w:rsid w:val="001B6637"/>
    <w:rsid w:val="001C21C3"/>
    <w:rsid w:val="001D02C2"/>
    <w:rsid w:val="001F0C1D"/>
    <w:rsid w:val="001F1132"/>
    <w:rsid w:val="001F168B"/>
    <w:rsid w:val="002347A2"/>
    <w:rsid w:val="002675F0"/>
    <w:rsid w:val="002760EE"/>
    <w:rsid w:val="002B6339"/>
    <w:rsid w:val="002C38B7"/>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7635"/>
    <w:rsid w:val="006912E9"/>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C0084"/>
    <w:rsid w:val="008C384C"/>
    <w:rsid w:val="008E2D68"/>
    <w:rsid w:val="008E33F7"/>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44582"/>
    <w:rsid w:val="00E77645"/>
    <w:rsid w:val="00E805D1"/>
    <w:rsid w:val="00EA15B0"/>
    <w:rsid w:val="00EA5EA7"/>
    <w:rsid w:val="00EC4A25"/>
    <w:rsid w:val="00EE36E1"/>
    <w:rsid w:val="00EF608C"/>
    <w:rsid w:val="00F025A2"/>
    <w:rsid w:val="00F04712"/>
    <w:rsid w:val="00F13360"/>
    <w:rsid w:val="00F22EC7"/>
    <w:rsid w:val="00F261EB"/>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rsid w:val="00CC0F60"/>
    <w:pPr>
      <w:keepNext/>
      <w:keepLines/>
      <w:spacing w:after="0"/>
    </w:pPr>
    <w:rPr>
      <w:rFonts w:ascii="Arial" w:hAnsi="Arial"/>
      <w:sz w:val="18"/>
    </w:rPr>
  </w:style>
  <w:style w:type="character" w:customStyle="1" w:styleId="TALChar">
    <w:name w:val="TAL Char"/>
    <w:link w:val="TAL"/>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rsid w:val="00CC0F60"/>
    <w:pPr>
      <w:ind w:left="568" w:hanging="284"/>
      <w:contextualSpacing w:val="0"/>
    </w:pPr>
  </w:style>
  <w:style w:type="character" w:customStyle="1" w:styleId="B1Char">
    <w:name w:val="B1 Char"/>
    <w:link w:val="B1"/>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114</Pages>
  <Words>45308</Words>
  <Characters>258260</Characters>
  <Application>Microsoft Office Word</Application>
  <DocSecurity>0</DocSecurity>
  <Lines>2152</Lines>
  <Paragraphs>605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27.007_CR0756_(Rel-17)_TEI17</cp:lastModifiedBy>
  <cp:revision>4</cp:revision>
  <cp:lastPrinted>2019-02-25T14:05:00Z</cp:lastPrinted>
  <dcterms:created xsi:type="dcterms:W3CDTF">2022-01-05T10:15:00Z</dcterms:created>
  <dcterms:modified xsi:type="dcterms:W3CDTF">2022-01-05T10:31:00Z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