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686C4CF0" w:rsidR="004F0988" w:rsidRDefault="004F0988" w:rsidP="00CA701A">
            <w:pPr>
              <w:pStyle w:val="ZA"/>
              <w:framePr w:wrap="notBesid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0046244E" w:rsidRPr="004D3578">
              <w:t>V</w:t>
            </w:r>
            <w:r w:rsidR="0046244E">
              <w:t>17</w:t>
            </w:r>
            <w:r w:rsidR="00501367">
              <w:t>.</w:t>
            </w:r>
            <w:r w:rsidR="008E210A">
              <w:t>2</w:t>
            </w:r>
            <w:r w:rsidRPr="004D3578">
              <w:t>.</w:t>
            </w:r>
            <w:r w:rsidR="00E45334">
              <w:t>0</w:t>
            </w:r>
            <w:r w:rsidR="00E45334" w:rsidRPr="004D3578">
              <w:t xml:space="preserve"> </w:t>
            </w:r>
            <w:r w:rsidRPr="00133525">
              <w:rPr>
                <w:sz w:val="32"/>
              </w:rPr>
              <w:t>(</w:t>
            </w:r>
            <w:r w:rsidR="002A5EA6">
              <w:rPr>
                <w:sz w:val="32"/>
              </w:rPr>
              <w:t>2021</w:t>
            </w:r>
            <w:r w:rsidR="00E95D35">
              <w:rPr>
                <w:sz w:val="32"/>
              </w:rPr>
              <w:t>-</w:t>
            </w:r>
            <w:r w:rsidR="002A5EA6">
              <w:rPr>
                <w:sz w:val="32"/>
              </w:rPr>
              <w:t>0</w:t>
            </w:r>
            <w:r w:rsidR="008E210A">
              <w:rPr>
                <w:sz w:val="32"/>
              </w:rPr>
              <w:t>6)</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1F32E52"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B0250D">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424027"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2D8FFD56" w:rsidR="00E16509" w:rsidRPr="00133525" w:rsidRDefault="00E16509" w:rsidP="00133525">
            <w:pPr>
              <w:pStyle w:val="FP"/>
              <w:jc w:val="center"/>
              <w:rPr>
                <w:noProof/>
                <w:sz w:val="18"/>
              </w:rPr>
            </w:pPr>
            <w:r w:rsidRPr="00133525">
              <w:rPr>
                <w:noProof/>
                <w:sz w:val="18"/>
              </w:rPr>
              <w:t>© 20</w:t>
            </w:r>
            <w:r w:rsidR="00501367">
              <w:rPr>
                <w:noProof/>
                <w:sz w:val="18"/>
              </w:rPr>
              <w:t>2</w:t>
            </w:r>
            <w:r w:rsidR="002A5EA6">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3BCD1288" w14:textId="1BD88486" w:rsidR="00424027"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24027">
        <w:t>Foreword</w:t>
      </w:r>
      <w:r w:rsidR="00424027">
        <w:tab/>
      </w:r>
      <w:r w:rsidR="00424027">
        <w:fldChar w:fldCharType="begin" w:fldLock="1"/>
      </w:r>
      <w:r w:rsidR="00424027">
        <w:instrText xml:space="preserve"> PAGEREF _Toc75734695 \h </w:instrText>
      </w:r>
      <w:r w:rsidR="00424027">
        <w:fldChar w:fldCharType="separate"/>
      </w:r>
      <w:r w:rsidR="00424027">
        <w:t>8</w:t>
      </w:r>
      <w:r w:rsidR="00424027">
        <w:fldChar w:fldCharType="end"/>
      </w:r>
    </w:p>
    <w:p w14:paraId="454CCF23" w14:textId="67EF55FF" w:rsidR="00424027" w:rsidRDefault="004240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_Toc75734696 \h </w:instrText>
      </w:r>
      <w:r>
        <w:fldChar w:fldCharType="separate"/>
      </w:r>
      <w:r>
        <w:t>10</w:t>
      </w:r>
      <w:r>
        <w:fldChar w:fldCharType="end"/>
      </w:r>
    </w:p>
    <w:p w14:paraId="2EB3427D" w14:textId="020F5F26" w:rsidR="00424027" w:rsidRDefault="004240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_Toc75734697 \h </w:instrText>
      </w:r>
      <w:r>
        <w:fldChar w:fldCharType="separate"/>
      </w:r>
      <w:r>
        <w:t>10</w:t>
      </w:r>
      <w:r>
        <w:fldChar w:fldCharType="end"/>
      </w:r>
    </w:p>
    <w:p w14:paraId="2E0A87E8" w14:textId="72827CB4" w:rsidR="00424027" w:rsidRDefault="004240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_Toc75734698 \h </w:instrText>
      </w:r>
      <w:r>
        <w:fldChar w:fldCharType="separate"/>
      </w:r>
      <w:r>
        <w:t>11</w:t>
      </w:r>
      <w:r>
        <w:fldChar w:fldCharType="end"/>
      </w:r>
    </w:p>
    <w:p w14:paraId="650CA898" w14:textId="1E8B509E" w:rsidR="00424027" w:rsidRDefault="004240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_Toc75734699 \h </w:instrText>
      </w:r>
      <w:r>
        <w:fldChar w:fldCharType="separate"/>
      </w:r>
      <w:r>
        <w:t>11</w:t>
      </w:r>
      <w:r>
        <w:fldChar w:fldCharType="end"/>
      </w:r>
    </w:p>
    <w:p w14:paraId="31ACBCD7" w14:textId="0687DE1C" w:rsidR="00424027" w:rsidRDefault="004240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_Toc75734700 \h </w:instrText>
      </w:r>
      <w:r>
        <w:fldChar w:fldCharType="separate"/>
      </w:r>
      <w:r>
        <w:t>12</w:t>
      </w:r>
      <w:r>
        <w:fldChar w:fldCharType="end"/>
      </w:r>
    </w:p>
    <w:p w14:paraId="4AD553FB" w14:textId="75D2E1E3" w:rsidR="00424027" w:rsidRDefault="004240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_Toc75734701 \h </w:instrText>
      </w:r>
      <w:r>
        <w:fldChar w:fldCharType="separate"/>
      </w:r>
      <w:r>
        <w:t>12</w:t>
      </w:r>
      <w:r>
        <w:fldChar w:fldCharType="end"/>
      </w:r>
    </w:p>
    <w:p w14:paraId="75038FC9" w14:textId="2E97B653" w:rsidR="00424027" w:rsidRDefault="0042402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_Toc75734702 \h </w:instrText>
      </w:r>
      <w:r>
        <w:fldChar w:fldCharType="separate"/>
      </w:r>
      <w:r>
        <w:t>13</w:t>
      </w:r>
      <w:r>
        <w:fldChar w:fldCharType="end"/>
      </w:r>
    </w:p>
    <w:p w14:paraId="24AFF66D" w14:textId="38E9FCD5" w:rsidR="00424027" w:rsidRDefault="00424027">
      <w:pPr>
        <w:pStyle w:val="TOC2"/>
        <w:rPr>
          <w:rFonts w:asciiTheme="minorHAnsi" w:eastAsiaTheme="minorEastAsia" w:hAnsiTheme="minorHAnsi" w:cstheme="minorBidi"/>
          <w:sz w:val="22"/>
          <w:szCs w:val="22"/>
          <w:lang w:eastAsia="en-GB"/>
        </w:rPr>
      </w:pPr>
      <w:r w:rsidRPr="00D019BC">
        <w:rPr>
          <w:lang w:val="en-US"/>
        </w:rPr>
        <w:t>5.1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_Toc75734703 \h </w:instrText>
      </w:r>
      <w:r>
        <w:fldChar w:fldCharType="separate"/>
      </w:r>
      <w:r>
        <w:t>13</w:t>
      </w:r>
      <w:r>
        <w:fldChar w:fldCharType="end"/>
      </w:r>
    </w:p>
    <w:p w14:paraId="0D8D765D" w14:textId="04B7A671" w:rsidR="00424027" w:rsidRDefault="00424027">
      <w:pPr>
        <w:pStyle w:val="TOC2"/>
        <w:rPr>
          <w:rFonts w:asciiTheme="minorHAnsi" w:eastAsiaTheme="minorEastAsia" w:hAnsiTheme="minorHAnsi" w:cstheme="minorBidi"/>
          <w:sz w:val="22"/>
          <w:szCs w:val="22"/>
          <w:lang w:eastAsia="en-GB"/>
        </w:rPr>
      </w:pPr>
      <w:r w:rsidRPr="00D019BC">
        <w:rPr>
          <w:lang w:val="en-US"/>
        </w:rPr>
        <w:t>5.2</w:t>
      </w:r>
      <w:r>
        <w:rPr>
          <w:rFonts w:asciiTheme="minorHAnsi" w:eastAsiaTheme="minorEastAsia" w:hAnsiTheme="minorHAnsi" w:cstheme="minorBidi"/>
          <w:sz w:val="22"/>
          <w:szCs w:val="22"/>
          <w:lang w:eastAsia="en-GB"/>
        </w:rPr>
        <w:tab/>
      </w:r>
      <w:r w:rsidRPr="00D019BC">
        <w:rPr>
          <w:lang w:val="en-US"/>
        </w:rPr>
        <w:t xml:space="preserve">Configuration and precedence of V2X </w:t>
      </w:r>
      <w:r>
        <w:t xml:space="preserve">configuration </w:t>
      </w:r>
      <w:r w:rsidRPr="00D019BC">
        <w:rPr>
          <w:lang w:val="en-US"/>
        </w:rPr>
        <w:t>parameters</w:t>
      </w:r>
      <w:r>
        <w:tab/>
      </w:r>
      <w:r>
        <w:fldChar w:fldCharType="begin" w:fldLock="1"/>
      </w:r>
      <w:r>
        <w:instrText xml:space="preserve"> PAGEREF _Toc75734704 \h </w:instrText>
      </w:r>
      <w:r>
        <w:fldChar w:fldCharType="separate"/>
      </w:r>
      <w:r>
        <w:t>13</w:t>
      </w:r>
      <w:r>
        <w:fldChar w:fldCharType="end"/>
      </w:r>
    </w:p>
    <w:p w14:paraId="07027B32" w14:textId="6D4B03DF" w:rsidR="00424027" w:rsidRDefault="00424027">
      <w:pPr>
        <w:pStyle w:val="TOC3"/>
        <w:rPr>
          <w:rFonts w:asciiTheme="minorHAnsi" w:eastAsiaTheme="minorEastAsia" w:hAnsiTheme="minorHAnsi" w:cstheme="minorBidi"/>
          <w:sz w:val="22"/>
          <w:szCs w:val="22"/>
          <w:lang w:eastAsia="en-GB"/>
        </w:rPr>
      </w:pPr>
      <w:r w:rsidRPr="00D019BC">
        <w:rPr>
          <w:lang w:val="en-US"/>
        </w:rPr>
        <w:t>5.2.1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_Toc75734705 \h </w:instrText>
      </w:r>
      <w:r>
        <w:fldChar w:fldCharType="separate"/>
      </w:r>
      <w:r>
        <w:t>13</w:t>
      </w:r>
      <w:r>
        <w:fldChar w:fldCharType="end"/>
      </w:r>
    </w:p>
    <w:p w14:paraId="053CE37E" w14:textId="1A012142" w:rsidR="00424027" w:rsidRDefault="00424027">
      <w:pPr>
        <w:pStyle w:val="TOC3"/>
        <w:rPr>
          <w:rFonts w:asciiTheme="minorHAnsi" w:eastAsiaTheme="minorEastAsia" w:hAnsiTheme="minorHAnsi" w:cstheme="minorBidi"/>
          <w:sz w:val="22"/>
          <w:szCs w:val="22"/>
          <w:lang w:eastAsia="en-GB"/>
        </w:rPr>
      </w:pPr>
      <w:r w:rsidRPr="00D019BC">
        <w:rPr>
          <w:lang w:val="en-US"/>
        </w:rPr>
        <w:t>5.2.2</w:t>
      </w:r>
      <w:r>
        <w:rPr>
          <w:rFonts w:asciiTheme="minorHAnsi" w:eastAsiaTheme="minorEastAsia" w:hAnsiTheme="minorHAnsi" w:cstheme="minorBidi"/>
          <w:sz w:val="22"/>
          <w:szCs w:val="22"/>
          <w:lang w:eastAsia="en-GB"/>
        </w:rPr>
        <w:tab/>
      </w:r>
      <w:r w:rsidRPr="00D019BC">
        <w:rPr>
          <w:lang w:val="en-US"/>
        </w:rPr>
        <w:t xml:space="preserve">Precedence of V2X </w:t>
      </w:r>
      <w:r>
        <w:t xml:space="preserve">configuration </w:t>
      </w:r>
      <w:r w:rsidRPr="00D019BC">
        <w:rPr>
          <w:lang w:val="en-US"/>
        </w:rPr>
        <w:t>parameters</w:t>
      </w:r>
      <w:r>
        <w:tab/>
      </w:r>
      <w:r>
        <w:fldChar w:fldCharType="begin" w:fldLock="1"/>
      </w:r>
      <w:r>
        <w:instrText xml:space="preserve"> PAGEREF _Toc75734706 \h </w:instrText>
      </w:r>
      <w:r>
        <w:fldChar w:fldCharType="separate"/>
      </w:r>
      <w:r>
        <w:t>13</w:t>
      </w:r>
      <w:r>
        <w:fldChar w:fldCharType="end"/>
      </w:r>
    </w:p>
    <w:p w14:paraId="0BF00057" w14:textId="7B5BAE7F" w:rsidR="00424027" w:rsidRDefault="00424027">
      <w:pPr>
        <w:pStyle w:val="TOC3"/>
        <w:rPr>
          <w:rFonts w:asciiTheme="minorHAnsi" w:eastAsiaTheme="minorEastAsia" w:hAnsiTheme="minorHAnsi" w:cstheme="minorBidi"/>
          <w:sz w:val="22"/>
          <w:szCs w:val="22"/>
          <w:lang w:eastAsia="en-GB"/>
        </w:rPr>
      </w:pPr>
      <w:r w:rsidRPr="00D019BC">
        <w:rPr>
          <w:lang w:val="en-US"/>
        </w:rPr>
        <w:t>5.2.3</w:t>
      </w:r>
      <w:r>
        <w:rPr>
          <w:rFonts w:asciiTheme="minorHAnsi" w:eastAsiaTheme="minorEastAsia" w:hAnsiTheme="minorHAnsi" w:cstheme="minorBidi"/>
          <w:sz w:val="22"/>
          <w:szCs w:val="22"/>
          <w:lang w:eastAsia="en-GB"/>
        </w:rPr>
        <w:tab/>
      </w:r>
      <w:r w:rsidRPr="00D019BC">
        <w:rPr>
          <w:lang w:val="en-US"/>
        </w:rPr>
        <w:t>Configuration parameters for V2X communication over PC5</w:t>
      </w:r>
      <w:r>
        <w:tab/>
      </w:r>
      <w:r>
        <w:fldChar w:fldCharType="begin" w:fldLock="1"/>
      </w:r>
      <w:r>
        <w:instrText xml:space="preserve"> PAGEREF _Toc75734707 \h </w:instrText>
      </w:r>
      <w:r>
        <w:fldChar w:fldCharType="separate"/>
      </w:r>
      <w:r>
        <w:t>13</w:t>
      </w:r>
      <w:r>
        <w:fldChar w:fldCharType="end"/>
      </w:r>
    </w:p>
    <w:p w14:paraId="1149B97D" w14:textId="1D4725BC" w:rsidR="00424027" w:rsidRDefault="00424027">
      <w:pPr>
        <w:pStyle w:val="TOC3"/>
        <w:rPr>
          <w:rFonts w:asciiTheme="minorHAnsi" w:eastAsiaTheme="minorEastAsia" w:hAnsiTheme="minorHAnsi" w:cstheme="minorBidi"/>
          <w:sz w:val="22"/>
          <w:szCs w:val="22"/>
          <w:lang w:eastAsia="en-GB"/>
        </w:rPr>
      </w:pPr>
      <w:r w:rsidRPr="00D019BC">
        <w:rPr>
          <w:lang w:val="en-US"/>
        </w:rPr>
        <w:t>5.2.4</w:t>
      </w:r>
      <w:r>
        <w:rPr>
          <w:rFonts w:asciiTheme="minorHAnsi" w:eastAsiaTheme="minorEastAsia" w:hAnsiTheme="minorHAnsi" w:cstheme="minorBidi"/>
          <w:sz w:val="22"/>
          <w:szCs w:val="22"/>
          <w:lang w:eastAsia="en-GB"/>
        </w:rPr>
        <w:tab/>
      </w:r>
      <w:r w:rsidRPr="00D019BC">
        <w:rPr>
          <w:lang w:val="en-US"/>
        </w:rPr>
        <w:t>Configuration parameters for V2X communication over Uu</w:t>
      </w:r>
      <w:r>
        <w:tab/>
      </w:r>
      <w:r>
        <w:fldChar w:fldCharType="begin" w:fldLock="1"/>
      </w:r>
      <w:r>
        <w:instrText xml:space="preserve"> PAGEREF _Toc75734708 \h </w:instrText>
      </w:r>
      <w:r>
        <w:fldChar w:fldCharType="separate"/>
      </w:r>
      <w:r>
        <w:t>15</w:t>
      </w:r>
      <w:r>
        <w:fldChar w:fldCharType="end"/>
      </w:r>
    </w:p>
    <w:p w14:paraId="545DA682" w14:textId="50535BC2" w:rsidR="00424027" w:rsidRDefault="00424027">
      <w:pPr>
        <w:pStyle w:val="TOC2"/>
        <w:rPr>
          <w:rFonts w:asciiTheme="minorHAnsi" w:eastAsiaTheme="minorEastAsia" w:hAnsiTheme="minorHAnsi" w:cstheme="minorBidi"/>
          <w:sz w:val="22"/>
          <w:szCs w:val="22"/>
          <w:lang w:eastAsia="en-GB"/>
        </w:rPr>
      </w:pPr>
      <w:r w:rsidRPr="00D019BC">
        <w:rPr>
          <w:lang w:val="en-US"/>
        </w:rPr>
        <w:t>5.3</w:t>
      </w:r>
      <w:r>
        <w:rPr>
          <w:rFonts w:asciiTheme="minorHAnsi" w:eastAsiaTheme="minorEastAsia" w:hAnsiTheme="minorHAnsi" w:cstheme="minorBidi"/>
          <w:sz w:val="22"/>
          <w:szCs w:val="22"/>
          <w:lang w:eastAsia="en-GB"/>
        </w:rPr>
        <w:tab/>
      </w:r>
      <w:r w:rsidRPr="00D019BC">
        <w:rPr>
          <w:lang w:val="en-US"/>
        </w:rPr>
        <w:t>Procedures</w:t>
      </w:r>
      <w:r>
        <w:tab/>
      </w:r>
      <w:r>
        <w:fldChar w:fldCharType="begin" w:fldLock="1"/>
      </w:r>
      <w:r>
        <w:instrText xml:space="preserve"> PAGEREF _Toc75734709 \h </w:instrText>
      </w:r>
      <w:r>
        <w:fldChar w:fldCharType="separate"/>
      </w:r>
      <w:r>
        <w:t>16</w:t>
      </w:r>
      <w:r>
        <w:fldChar w:fldCharType="end"/>
      </w:r>
    </w:p>
    <w:p w14:paraId="27C9A89D" w14:textId="424A7A74" w:rsidR="00424027" w:rsidRDefault="00424027">
      <w:pPr>
        <w:pStyle w:val="TOC3"/>
        <w:rPr>
          <w:rFonts w:asciiTheme="minorHAnsi" w:eastAsiaTheme="minorEastAsia" w:hAnsiTheme="minorHAnsi" w:cstheme="minorBidi"/>
          <w:sz w:val="22"/>
          <w:szCs w:val="22"/>
          <w:lang w:eastAsia="en-GB"/>
        </w:rPr>
      </w:pPr>
      <w:r w:rsidRPr="00D019BC">
        <w:rPr>
          <w:lang w:val="en-US"/>
        </w:rPr>
        <w:t>5.3.1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_Toc75734710 \h </w:instrText>
      </w:r>
      <w:r>
        <w:fldChar w:fldCharType="separate"/>
      </w:r>
      <w:r>
        <w:t>16</w:t>
      </w:r>
      <w:r>
        <w:fldChar w:fldCharType="end"/>
      </w:r>
    </w:p>
    <w:p w14:paraId="7E564B46" w14:textId="30B006D3" w:rsidR="00424027" w:rsidRDefault="00424027">
      <w:pPr>
        <w:pStyle w:val="TOC3"/>
        <w:rPr>
          <w:rFonts w:asciiTheme="minorHAnsi" w:eastAsiaTheme="minorEastAsia" w:hAnsiTheme="minorHAnsi" w:cstheme="minorBidi"/>
          <w:sz w:val="22"/>
          <w:szCs w:val="22"/>
          <w:lang w:eastAsia="en-GB"/>
        </w:rPr>
      </w:pPr>
      <w:r w:rsidRPr="00D019BC">
        <w:rPr>
          <w:lang w:val="en-US"/>
        </w:rPr>
        <w:t>5.3.2</w:t>
      </w:r>
      <w:r>
        <w:rPr>
          <w:rFonts w:asciiTheme="minorHAnsi" w:eastAsiaTheme="minorEastAsia" w:hAnsiTheme="minorHAnsi" w:cstheme="minorBidi"/>
          <w:sz w:val="22"/>
          <w:szCs w:val="22"/>
          <w:lang w:eastAsia="en-GB"/>
        </w:rPr>
        <w:tab/>
      </w:r>
      <w:r w:rsidRPr="00D019BC">
        <w:rPr>
          <w:lang w:val="en-US"/>
        </w:rPr>
        <w:t>UE-requested V2X policy provisioning procedure</w:t>
      </w:r>
      <w:r>
        <w:tab/>
      </w:r>
      <w:r>
        <w:fldChar w:fldCharType="begin" w:fldLock="1"/>
      </w:r>
      <w:r>
        <w:instrText xml:space="preserve"> PAGEREF _Toc75734711 \h </w:instrText>
      </w:r>
      <w:r>
        <w:fldChar w:fldCharType="separate"/>
      </w:r>
      <w:r>
        <w:t>16</w:t>
      </w:r>
      <w:r>
        <w:fldChar w:fldCharType="end"/>
      </w:r>
    </w:p>
    <w:p w14:paraId="4F92BE21" w14:textId="495B8A5E" w:rsidR="00424027" w:rsidRDefault="00424027">
      <w:pPr>
        <w:pStyle w:val="TOC4"/>
        <w:rPr>
          <w:rFonts w:asciiTheme="minorHAnsi" w:eastAsiaTheme="minorEastAsia" w:hAnsiTheme="minorHAnsi" w:cstheme="minorBidi"/>
          <w:sz w:val="22"/>
          <w:szCs w:val="22"/>
          <w:lang w:eastAsia="en-GB"/>
        </w:rPr>
      </w:pPr>
      <w:r w:rsidRPr="00D019BC">
        <w:rPr>
          <w:lang w:val="en-US"/>
        </w:rPr>
        <w:t>5.3.2.1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_Toc75734712 \h </w:instrText>
      </w:r>
      <w:r>
        <w:fldChar w:fldCharType="separate"/>
      </w:r>
      <w:r>
        <w:t>16</w:t>
      </w:r>
      <w:r>
        <w:fldChar w:fldCharType="end"/>
      </w:r>
    </w:p>
    <w:p w14:paraId="4B94E203" w14:textId="4BC17FF2" w:rsidR="00424027" w:rsidRDefault="00424027">
      <w:pPr>
        <w:pStyle w:val="TOC4"/>
        <w:rPr>
          <w:rFonts w:asciiTheme="minorHAnsi" w:eastAsiaTheme="minorEastAsia" w:hAnsiTheme="minorHAnsi" w:cstheme="minorBidi"/>
          <w:sz w:val="22"/>
          <w:szCs w:val="22"/>
          <w:lang w:eastAsia="en-GB"/>
        </w:rPr>
      </w:pPr>
      <w:r w:rsidRPr="00D019BC">
        <w:rPr>
          <w:lang w:val="en-US"/>
        </w:rPr>
        <w:t>5.3.2.2</w:t>
      </w:r>
      <w:r>
        <w:rPr>
          <w:rFonts w:asciiTheme="minorHAnsi" w:eastAsiaTheme="minorEastAsia" w:hAnsiTheme="minorHAnsi" w:cstheme="minorBidi"/>
          <w:sz w:val="22"/>
          <w:szCs w:val="22"/>
          <w:lang w:eastAsia="en-GB"/>
        </w:rPr>
        <w:tab/>
      </w:r>
      <w:r w:rsidRPr="00D019BC">
        <w:rPr>
          <w:lang w:val="en-US"/>
        </w:rPr>
        <w:t>UE-requested V2X policy provisioning procedure initiation</w:t>
      </w:r>
      <w:r>
        <w:tab/>
      </w:r>
      <w:r>
        <w:fldChar w:fldCharType="begin" w:fldLock="1"/>
      </w:r>
      <w:r>
        <w:instrText xml:space="preserve"> PAGEREF _Toc75734713 \h </w:instrText>
      </w:r>
      <w:r>
        <w:fldChar w:fldCharType="separate"/>
      </w:r>
      <w:r>
        <w:t>16</w:t>
      </w:r>
      <w:r>
        <w:fldChar w:fldCharType="end"/>
      </w:r>
    </w:p>
    <w:p w14:paraId="29AF67C1" w14:textId="7411307A" w:rsidR="00424027" w:rsidRDefault="00424027">
      <w:pPr>
        <w:pStyle w:val="TOC4"/>
        <w:rPr>
          <w:rFonts w:asciiTheme="minorHAnsi" w:eastAsiaTheme="minorEastAsia" w:hAnsiTheme="minorHAnsi" w:cstheme="minorBidi"/>
          <w:sz w:val="22"/>
          <w:szCs w:val="22"/>
          <w:lang w:eastAsia="en-GB"/>
        </w:rPr>
      </w:pPr>
      <w:r w:rsidRPr="00D019BC">
        <w:rPr>
          <w:lang w:val="en-US"/>
        </w:rPr>
        <w:t>5.3.2.3</w:t>
      </w:r>
      <w:r>
        <w:rPr>
          <w:rFonts w:asciiTheme="minorHAnsi" w:eastAsiaTheme="minorEastAsia" w:hAnsiTheme="minorHAnsi" w:cstheme="minorBidi"/>
          <w:sz w:val="22"/>
          <w:szCs w:val="22"/>
          <w:lang w:eastAsia="en-GB"/>
        </w:rPr>
        <w:tab/>
      </w:r>
      <w:r w:rsidRPr="00D019BC">
        <w:rPr>
          <w:lang w:val="en-US"/>
        </w:rPr>
        <w:t xml:space="preserve">UE-requested V2X policy provisioning procedure </w:t>
      </w:r>
      <w:r>
        <w:t>accepted by the network</w:t>
      </w:r>
      <w:r>
        <w:tab/>
      </w:r>
      <w:r>
        <w:fldChar w:fldCharType="begin" w:fldLock="1"/>
      </w:r>
      <w:r>
        <w:instrText xml:space="preserve"> PAGEREF _Toc75734714 \h </w:instrText>
      </w:r>
      <w:r>
        <w:fldChar w:fldCharType="separate"/>
      </w:r>
      <w:r>
        <w:t>17</w:t>
      </w:r>
      <w:r>
        <w:fldChar w:fldCharType="end"/>
      </w:r>
    </w:p>
    <w:p w14:paraId="492C28B6" w14:textId="69053A59" w:rsidR="00424027" w:rsidRDefault="00424027">
      <w:pPr>
        <w:pStyle w:val="TOC4"/>
        <w:rPr>
          <w:rFonts w:asciiTheme="minorHAnsi" w:eastAsiaTheme="minorEastAsia" w:hAnsiTheme="minorHAnsi" w:cstheme="minorBidi"/>
          <w:sz w:val="22"/>
          <w:szCs w:val="22"/>
          <w:lang w:eastAsia="en-GB"/>
        </w:rPr>
      </w:pPr>
      <w:r w:rsidRPr="00D019BC">
        <w:rPr>
          <w:lang w:val="en-US"/>
        </w:rPr>
        <w:t>5.3.2.4</w:t>
      </w:r>
      <w:r>
        <w:rPr>
          <w:rFonts w:asciiTheme="minorHAnsi" w:eastAsiaTheme="minorEastAsia" w:hAnsiTheme="minorHAnsi" w:cstheme="minorBidi"/>
          <w:sz w:val="22"/>
          <w:szCs w:val="22"/>
          <w:lang w:eastAsia="en-GB"/>
        </w:rPr>
        <w:tab/>
      </w:r>
      <w:r w:rsidRPr="00D019BC">
        <w:rPr>
          <w:lang w:val="en-US"/>
        </w:rPr>
        <w:t xml:space="preserve">UE-requested V2X policy provisioning procedure not </w:t>
      </w:r>
      <w:r>
        <w:t>accepted by the network</w:t>
      </w:r>
      <w:r>
        <w:tab/>
      </w:r>
      <w:r>
        <w:fldChar w:fldCharType="begin" w:fldLock="1"/>
      </w:r>
      <w:r>
        <w:instrText xml:space="preserve"> PAGEREF _Toc75734715 \h </w:instrText>
      </w:r>
      <w:r>
        <w:fldChar w:fldCharType="separate"/>
      </w:r>
      <w:r>
        <w:t>17</w:t>
      </w:r>
      <w:r>
        <w:fldChar w:fldCharType="end"/>
      </w:r>
    </w:p>
    <w:p w14:paraId="3E22A08A" w14:textId="78C1FFB4" w:rsidR="00424027" w:rsidRDefault="00424027">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_Toc75734716 \h </w:instrText>
      </w:r>
      <w:r>
        <w:fldChar w:fldCharType="separate"/>
      </w:r>
      <w:r>
        <w:t>18</w:t>
      </w:r>
      <w:r>
        <w:fldChar w:fldCharType="end"/>
      </w:r>
    </w:p>
    <w:p w14:paraId="5175A07A" w14:textId="7B852857" w:rsidR="00424027" w:rsidRDefault="00424027">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_Toc75734717 \h </w:instrText>
      </w:r>
      <w:r>
        <w:fldChar w:fldCharType="separate"/>
      </w:r>
      <w:r>
        <w:t>18</w:t>
      </w:r>
      <w:r>
        <w:fldChar w:fldCharType="end"/>
      </w:r>
    </w:p>
    <w:p w14:paraId="289A5A10" w14:textId="3F44E77E" w:rsidR="00424027" w:rsidRDefault="004240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_Toc75734718 \h </w:instrText>
      </w:r>
      <w:r>
        <w:fldChar w:fldCharType="separate"/>
      </w:r>
      <w:r>
        <w:t>18</w:t>
      </w:r>
      <w:r>
        <w:fldChar w:fldCharType="end"/>
      </w:r>
    </w:p>
    <w:p w14:paraId="447DE750" w14:textId="4BB24732" w:rsidR="00424027" w:rsidRDefault="00424027">
      <w:pPr>
        <w:pStyle w:val="TOC2"/>
        <w:rPr>
          <w:rFonts w:asciiTheme="minorHAnsi" w:eastAsiaTheme="minorEastAsia" w:hAnsiTheme="minorHAnsi" w:cstheme="minorBidi"/>
          <w:sz w:val="22"/>
          <w:szCs w:val="22"/>
          <w:lang w:eastAsia="en-GB"/>
        </w:rPr>
      </w:pPr>
      <w:r w:rsidRPr="00D019BC">
        <w:rPr>
          <w:lang w:val="en-US"/>
        </w:rPr>
        <w:t>6.1</w:t>
      </w:r>
      <w:r>
        <w:rPr>
          <w:rFonts w:asciiTheme="minorHAnsi" w:eastAsiaTheme="minorEastAsia" w:hAnsiTheme="minorHAnsi" w:cstheme="minorBidi"/>
          <w:sz w:val="22"/>
          <w:szCs w:val="22"/>
          <w:lang w:eastAsia="en-GB"/>
        </w:rPr>
        <w:tab/>
      </w:r>
      <w:r w:rsidRPr="00D019BC">
        <w:rPr>
          <w:lang w:val="en-US"/>
        </w:rPr>
        <w:t>V2X communication over PC5</w:t>
      </w:r>
      <w:r>
        <w:tab/>
      </w:r>
      <w:r>
        <w:fldChar w:fldCharType="begin" w:fldLock="1"/>
      </w:r>
      <w:r>
        <w:instrText xml:space="preserve"> PAGEREF _Toc75734719 \h </w:instrText>
      </w:r>
      <w:r>
        <w:fldChar w:fldCharType="separate"/>
      </w:r>
      <w:r>
        <w:t>18</w:t>
      </w:r>
      <w:r>
        <w:fldChar w:fldCharType="end"/>
      </w:r>
    </w:p>
    <w:p w14:paraId="2D1FB730" w14:textId="1DC300F0" w:rsidR="00424027" w:rsidRDefault="00424027">
      <w:pPr>
        <w:pStyle w:val="TOC3"/>
        <w:rPr>
          <w:rFonts w:asciiTheme="minorHAnsi" w:eastAsiaTheme="minorEastAsia" w:hAnsiTheme="minorHAnsi" w:cstheme="minorBidi"/>
          <w:sz w:val="22"/>
          <w:szCs w:val="22"/>
          <w:lang w:eastAsia="en-GB"/>
        </w:rPr>
      </w:pPr>
      <w:r w:rsidRPr="00D019BC">
        <w:rPr>
          <w:lang w:val="en-US"/>
        </w:rPr>
        <w:t>6.1.1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_Toc75734720 \h </w:instrText>
      </w:r>
      <w:r>
        <w:fldChar w:fldCharType="separate"/>
      </w:r>
      <w:r>
        <w:t>18</w:t>
      </w:r>
      <w:r>
        <w:fldChar w:fldCharType="end"/>
      </w:r>
    </w:p>
    <w:p w14:paraId="34C37F16" w14:textId="0CE3B21B" w:rsidR="00424027" w:rsidRDefault="004240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_Toc75734721 \h </w:instrText>
      </w:r>
      <w:r>
        <w:fldChar w:fldCharType="separate"/>
      </w:r>
      <w:r>
        <w:t>18</w:t>
      </w:r>
      <w:r>
        <w:fldChar w:fldCharType="end"/>
      </w:r>
    </w:p>
    <w:p w14:paraId="4AEF2FE1" w14:textId="68F5FA66" w:rsidR="00424027" w:rsidRDefault="0042402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_Toc75734722 \h </w:instrText>
      </w:r>
      <w:r>
        <w:fldChar w:fldCharType="separate"/>
      </w:r>
      <w:r>
        <w:t>18</w:t>
      </w:r>
      <w:r>
        <w:fldChar w:fldCharType="end"/>
      </w:r>
    </w:p>
    <w:p w14:paraId="550CB01E" w14:textId="0EAB2B70" w:rsidR="00424027" w:rsidRDefault="0042402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_Toc75734723 \h </w:instrText>
      </w:r>
      <w:r>
        <w:fldChar w:fldCharType="separate"/>
      </w:r>
      <w:r>
        <w:t>19</w:t>
      </w:r>
      <w:r>
        <w:fldChar w:fldCharType="end"/>
      </w:r>
    </w:p>
    <w:p w14:paraId="62CD3F85" w14:textId="59B2928E" w:rsidR="00424027" w:rsidRDefault="0042402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_Toc75734724 \h </w:instrText>
      </w:r>
      <w:r>
        <w:fldChar w:fldCharType="separate"/>
      </w:r>
      <w:r>
        <w:t>19</w:t>
      </w:r>
      <w:r>
        <w:fldChar w:fldCharType="end"/>
      </w:r>
    </w:p>
    <w:p w14:paraId="770ABC3C" w14:textId="766D6FEB" w:rsidR="00424027" w:rsidRDefault="0042402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_Toc75734725 \h </w:instrText>
      </w:r>
      <w:r>
        <w:fldChar w:fldCharType="separate"/>
      </w:r>
      <w:r>
        <w:t>19</w:t>
      </w:r>
      <w:r>
        <w:fldChar w:fldCharType="end"/>
      </w:r>
    </w:p>
    <w:p w14:paraId="71E451B7" w14:textId="00B3E357" w:rsidR="00424027" w:rsidRDefault="00424027">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_Toc75734726 \h </w:instrText>
      </w:r>
      <w:r>
        <w:fldChar w:fldCharType="separate"/>
      </w:r>
      <w:r>
        <w:t>21</w:t>
      </w:r>
      <w:r>
        <w:fldChar w:fldCharType="end"/>
      </w:r>
    </w:p>
    <w:p w14:paraId="5F1FC680" w14:textId="0098E454" w:rsidR="00424027" w:rsidRDefault="00424027">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_Toc75734727 \h </w:instrText>
      </w:r>
      <w:r>
        <w:fldChar w:fldCharType="separate"/>
      </w:r>
      <w:r>
        <w:t>23</w:t>
      </w:r>
      <w:r>
        <w:fldChar w:fldCharType="end"/>
      </w:r>
    </w:p>
    <w:p w14:paraId="610F016D" w14:textId="4C531A8B" w:rsidR="00424027" w:rsidRDefault="00424027">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_Toc75734728 \h </w:instrText>
      </w:r>
      <w:r>
        <w:fldChar w:fldCharType="separate"/>
      </w:r>
      <w:r>
        <w:t>23</w:t>
      </w:r>
      <w:r>
        <w:fldChar w:fldCharType="end"/>
      </w:r>
    </w:p>
    <w:p w14:paraId="17B6A624" w14:textId="0EC74CF3" w:rsidR="00424027" w:rsidRDefault="00424027">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_Toc75734729 \h </w:instrText>
      </w:r>
      <w:r>
        <w:fldChar w:fldCharType="separate"/>
      </w:r>
      <w:r>
        <w:t>24</w:t>
      </w:r>
      <w:r>
        <w:fldChar w:fldCharType="end"/>
      </w:r>
    </w:p>
    <w:p w14:paraId="55106A00" w14:textId="18D101C0" w:rsidR="00424027" w:rsidRDefault="00424027">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_Toc75734730 \h </w:instrText>
      </w:r>
      <w:r>
        <w:fldChar w:fldCharType="separate"/>
      </w:r>
      <w:r>
        <w:t>24</w:t>
      </w:r>
      <w:r>
        <w:fldChar w:fldCharType="end"/>
      </w:r>
    </w:p>
    <w:p w14:paraId="71BF614E" w14:textId="57B38205" w:rsidR="00424027" w:rsidRDefault="00424027">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_Toc75734731 \h </w:instrText>
      </w:r>
      <w:r>
        <w:fldChar w:fldCharType="separate"/>
      </w:r>
      <w:r>
        <w:t>25</w:t>
      </w:r>
      <w:r>
        <w:fldChar w:fldCharType="end"/>
      </w:r>
    </w:p>
    <w:p w14:paraId="5604EF56" w14:textId="2B9AFCB7" w:rsidR="00424027" w:rsidRDefault="00424027">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_Toc75734732 \h </w:instrText>
      </w:r>
      <w:r>
        <w:fldChar w:fldCharType="separate"/>
      </w:r>
      <w:r>
        <w:t>25</w:t>
      </w:r>
      <w:r>
        <w:fldChar w:fldCharType="end"/>
      </w:r>
    </w:p>
    <w:p w14:paraId="165E95C7" w14:textId="518CE0F8" w:rsidR="00424027" w:rsidRDefault="00424027">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_Toc75734733 \h </w:instrText>
      </w:r>
      <w:r>
        <w:fldChar w:fldCharType="separate"/>
      </w:r>
      <w:r>
        <w:t>25</w:t>
      </w:r>
      <w:r>
        <w:fldChar w:fldCharType="end"/>
      </w:r>
    </w:p>
    <w:p w14:paraId="45A4BD79" w14:textId="76198EF2" w:rsidR="00424027" w:rsidRDefault="00424027">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_Toc75734734 \h </w:instrText>
      </w:r>
      <w:r>
        <w:fldChar w:fldCharType="separate"/>
      </w:r>
      <w:r>
        <w:t>25</w:t>
      </w:r>
      <w:r>
        <w:fldChar w:fldCharType="end"/>
      </w:r>
    </w:p>
    <w:p w14:paraId="5C059E0D" w14:textId="5A23315D" w:rsidR="00424027" w:rsidRDefault="00424027">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_Toc75734735 \h </w:instrText>
      </w:r>
      <w:r>
        <w:fldChar w:fldCharType="separate"/>
      </w:r>
      <w:r>
        <w:t>27</w:t>
      </w:r>
      <w:r>
        <w:fldChar w:fldCharType="end"/>
      </w:r>
    </w:p>
    <w:p w14:paraId="5E8D436B" w14:textId="02D3E4CC" w:rsidR="00424027" w:rsidRDefault="00424027">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_Toc75734736 \h </w:instrText>
      </w:r>
      <w:r>
        <w:fldChar w:fldCharType="separate"/>
      </w:r>
      <w:r>
        <w:t>27</w:t>
      </w:r>
      <w:r>
        <w:fldChar w:fldCharType="end"/>
      </w:r>
    </w:p>
    <w:p w14:paraId="6C6052E2" w14:textId="2A11C901" w:rsidR="00424027" w:rsidRDefault="00424027">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_Toc75734737 \h </w:instrText>
      </w:r>
      <w:r>
        <w:fldChar w:fldCharType="separate"/>
      </w:r>
      <w:r>
        <w:t>28</w:t>
      </w:r>
      <w:r>
        <w:fldChar w:fldCharType="end"/>
      </w:r>
    </w:p>
    <w:p w14:paraId="4658A156" w14:textId="5DA9FEAB" w:rsidR="00424027" w:rsidRDefault="00424027">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_Toc75734738 \h </w:instrText>
      </w:r>
      <w:r>
        <w:fldChar w:fldCharType="separate"/>
      </w:r>
      <w:r>
        <w:t>28</w:t>
      </w:r>
      <w:r>
        <w:fldChar w:fldCharType="end"/>
      </w:r>
    </w:p>
    <w:p w14:paraId="5132362F" w14:textId="096285E8" w:rsidR="00424027" w:rsidRDefault="00424027">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_Toc75734739 \h </w:instrText>
      </w:r>
      <w:r>
        <w:fldChar w:fldCharType="separate"/>
      </w:r>
      <w:r>
        <w:t>29</w:t>
      </w:r>
      <w:r>
        <w:fldChar w:fldCharType="end"/>
      </w:r>
    </w:p>
    <w:p w14:paraId="0E559007" w14:textId="46A8B085" w:rsidR="00424027" w:rsidRDefault="00424027">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_Toc75734740 \h </w:instrText>
      </w:r>
      <w:r>
        <w:fldChar w:fldCharType="separate"/>
      </w:r>
      <w:r>
        <w:t>29</w:t>
      </w:r>
      <w:r>
        <w:fldChar w:fldCharType="end"/>
      </w:r>
    </w:p>
    <w:p w14:paraId="0383260D" w14:textId="2907C5E0" w:rsidR="00424027" w:rsidRDefault="00424027">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_Toc75734741 \h </w:instrText>
      </w:r>
      <w:r>
        <w:fldChar w:fldCharType="separate"/>
      </w:r>
      <w:r>
        <w:t>29</w:t>
      </w:r>
      <w:r>
        <w:fldChar w:fldCharType="end"/>
      </w:r>
    </w:p>
    <w:p w14:paraId="59577B77" w14:textId="5F2591FA" w:rsidR="00424027" w:rsidRDefault="00424027">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_Toc75734742 \h </w:instrText>
      </w:r>
      <w:r>
        <w:fldChar w:fldCharType="separate"/>
      </w:r>
      <w:r>
        <w:t>30</w:t>
      </w:r>
      <w:r>
        <w:fldChar w:fldCharType="end"/>
      </w:r>
    </w:p>
    <w:p w14:paraId="0C286DA8" w14:textId="654C1521" w:rsidR="00424027" w:rsidRDefault="00424027">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_Toc75734743 \h </w:instrText>
      </w:r>
      <w:r>
        <w:fldChar w:fldCharType="separate"/>
      </w:r>
      <w:r>
        <w:t>30</w:t>
      </w:r>
      <w:r>
        <w:fldChar w:fldCharType="end"/>
      </w:r>
    </w:p>
    <w:p w14:paraId="06038F51" w14:textId="3440661D" w:rsidR="00424027" w:rsidRDefault="00424027">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_Toc75734744 \h </w:instrText>
      </w:r>
      <w:r>
        <w:fldChar w:fldCharType="separate"/>
      </w:r>
      <w:r>
        <w:t>30</w:t>
      </w:r>
      <w:r>
        <w:fldChar w:fldCharType="end"/>
      </w:r>
    </w:p>
    <w:p w14:paraId="519DBC44" w14:textId="296234CE" w:rsidR="00424027" w:rsidRDefault="00424027">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_Toc75734745 \h </w:instrText>
      </w:r>
      <w:r>
        <w:fldChar w:fldCharType="separate"/>
      </w:r>
      <w:r>
        <w:t>30</w:t>
      </w:r>
      <w:r>
        <w:fldChar w:fldCharType="end"/>
      </w:r>
    </w:p>
    <w:p w14:paraId="2B4C4C21" w14:textId="6A96EB77" w:rsidR="00424027" w:rsidRDefault="00424027">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_Toc75734746 \h </w:instrText>
      </w:r>
      <w:r>
        <w:fldChar w:fldCharType="separate"/>
      </w:r>
      <w:r>
        <w:t>31</w:t>
      </w:r>
      <w:r>
        <w:fldChar w:fldCharType="end"/>
      </w:r>
    </w:p>
    <w:p w14:paraId="29115625" w14:textId="57857ECE" w:rsidR="00424027" w:rsidRDefault="00424027">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_Toc75734747 \h </w:instrText>
      </w:r>
      <w:r>
        <w:fldChar w:fldCharType="separate"/>
      </w:r>
      <w:r>
        <w:t>31</w:t>
      </w:r>
      <w:r>
        <w:fldChar w:fldCharType="end"/>
      </w:r>
    </w:p>
    <w:p w14:paraId="1922A036" w14:textId="7BD6F377" w:rsidR="00424027" w:rsidRDefault="00424027">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_Toc75734748 \h </w:instrText>
      </w:r>
      <w:r>
        <w:fldChar w:fldCharType="separate"/>
      </w:r>
      <w:r>
        <w:t>31</w:t>
      </w:r>
      <w:r>
        <w:fldChar w:fldCharType="end"/>
      </w:r>
    </w:p>
    <w:p w14:paraId="6068F821" w14:textId="1E7474BD" w:rsidR="00424027" w:rsidRDefault="00424027">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_Toc75734749 \h </w:instrText>
      </w:r>
      <w:r>
        <w:fldChar w:fldCharType="separate"/>
      </w:r>
      <w:r>
        <w:t>32</w:t>
      </w:r>
      <w:r>
        <w:fldChar w:fldCharType="end"/>
      </w:r>
    </w:p>
    <w:p w14:paraId="3603F2E4" w14:textId="32D927D6" w:rsidR="00424027" w:rsidRDefault="00424027">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_Toc75734750 \h </w:instrText>
      </w:r>
      <w:r>
        <w:fldChar w:fldCharType="separate"/>
      </w:r>
      <w:r>
        <w:t>33</w:t>
      </w:r>
      <w:r>
        <w:fldChar w:fldCharType="end"/>
      </w:r>
    </w:p>
    <w:p w14:paraId="5089D3B1" w14:textId="6C8EB471" w:rsidR="00424027" w:rsidRDefault="00424027">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_Toc75734751 \h </w:instrText>
      </w:r>
      <w:r>
        <w:fldChar w:fldCharType="separate"/>
      </w:r>
      <w:r>
        <w:t>33</w:t>
      </w:r>
      <w:r>
        <w:fldChar w:fldCharType="end"/>
      </w:r>
    </w:p>
    <w:p w14:paraId="528B1659" w14:textId="1212B9E5" w:rsidR="00424027" w:rsidRDefault="00424027">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_Toc75734752 \h </w:instrText>
      </w:r>
      <w:r>
        <w:fldChar w:fldCharType="separate"/>
      </w:r>
      <w:r>
        <w:t>33</w:t>
      </w:r>
      <w:r>
        <w:fldChar w:fldCharType="end"/>
      </w:r>
    </w:p>
    <w:p w14:paraId="3CE5477F" w14:textId="6D2310BD" w:rsidR="00424027" w:rsidRDefault="00424027">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_Toc75734753 \h </w:instrText>
      </w:r>
      <w:r>
        <w:fldChar w:fldCharType="separate"/>
      </w:r>
      <w:r>
        <w:t>34</w:t>
      </w:r>
      <w:r>
        <w:fldChar w:fldCharType="end"/>
      </w:r>
    </w:p>
    <w:p w14:paraId="42F4B3F2" w14:textId="6030EC8B" w:rsidR="00424027" w:rsidRDefault="00424027">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_Toc75734754 \h </w:instrText>
      </w:r>
      <w:r>
        <w:fldChar w:fldCharType="separate"/>
      </w:r>
      <w:r>
        <w:t>34</w:t>
      </w:r>
      <w:r>
        <w:fldChar w:fldCharType="end"/>
      </w:r>
    </w:p>
    <w:p w14:paraId="40A81877" w14:textId="1CAD4A9F" w:rsidR="00424027" w:rsidRDefault="00424027">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_Toc75734755 \h </w:instrText>
      </w:r>
      <w:r>
        <w:fldChar w:fldCharType="separate"/>
      </w:r>
      <w:r>
        <w:t>34</w:t>
      </w:r>
      <w:r>
        <w:fldChar w:fldCharType="end"/>
      </w:r>
    </w:p>
    <w:p w14:paraId="0BBF6700" w14:textId="631CC4BC" w:rsidR="00424027" w:rsidRDefault="00424027">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_Toc75734756 \h </w:instrText>
      </w:r>
      <w:r>
        <w:fldChar w:fldCharType="separate"/>
      </w:r>
      <w:r>
        <w:t>35</w:t>
      </w:r>
      <w:r>
        <w:fldChar w:fldCharType="end"/>
      </w:r>
    </w:p>
    <w:p w14:paraId="48DF0F57" w14:textId="2DCF7A2A" w:rsidR="00424027" w:rsidRDefault="00424027">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_Toc75734757 \h </w:instrText>
      </w:r>
      <w:r>
        <w:fldChar w:fldCharType="separate"/>
      </w:r>
      <w:r>
        <w:t>35</w:t>
      </w:r>
      <w:r>
        <w:fldChar w:fldCharType="end"/>
      </w:r>
    </w:p>
    <w:p w14:paraId="305C5A1E" w14:textId="1559436E" w:rsidR="00424027" w:rsidRDefault="00424027">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_Toc75734758 \h </w:instrText>
      </w:r>
      <w:r>
        <w:fldChar w:fldCharType="separate"/>
      </w:r>
      <w:r>
        <w:t>35</w:t>
      </w:r>
      <w:r>
        <w:fldChar w:fldCharType="end"/>
      </w:r>
    </w:p>
    <w:p w14:paraId="61F9FEBF" w14:textId="3BC5F259" w:rsidR="00424027" w:rsidRDefault="00424027">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_Toc75734759 \h </w:instrText>
      </w:r>
      <w:r>
        <w:fldChar w:fldCharType="separate"/>
      </w:r>
      <w:r>
        <w:t>36</w:t>
      </w:r>
      <w:r>
        <w:fldChar w:fldCharType="end"/>
      </w:r>
    </w:p>
    <w:p w14:paraId="4EAEDB06" w14:textId="2B4EDFEB" w:rsidR="00424027" w:rsidRDefault="00424027">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_Toc75734760 \h </w:instrText>
      </w:r>
      <w:r>
        <w:fldChar w:fldCharType="separate"/>
      </w:r>
      <w:r>
        <w:t>36</w:t>
      </w:r>
      <w:r>
        <w:fldChar w:fldCharType="end"/>
      </w:r>
    </w:p>
    <w:p w14:paraId="251555C4" w14:textId="46C4D29C" w:rsidR="00424027" w:rsidRDefault="00424027">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_Toc75734761 \h </w:instrText>
      </w:r>
      <w:r>
        <w:fldChar w:fldCharType="separate"/>
      </w:r>
      <w:r>
        <w:t>36</w:t>
      </w:r>
      <w:r>
        <w:fldChar w:fldCharType="end"/>
      </w:r>
    </w:p>
    <w:p w14:paraId="3E87F8D9" w14:textId="685B7069" w:rsidR="00424027" w:rsidRDefault="00424027">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_Toc75734762 \h </w:instrText>
      </w:r>
      <w:r>
        <w:fldChar w:fldCharType="separate"/>
      </w:r>
      <w:r>
        <w:t>37</w:t>
      </w:r>
      <w:r>
        <w:fldChar w:fldCharType="end"/>
      </w:r>
    </w:p>
    <w:p w14:paraId="016282F7" w14:textId="4E36870D" w:rsidR="00424027" w:rsidRDefault="00424027">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_Toc75734763 \h </w:instrText>
      </w:r>
      <w:r>
        <w:fldChar w:fldCharType="separate"/>
      </w:r>
      <w:r>
        <w:t>37</w:t>
      </w:r>
      <w:r>
        <w:fldChar w:fldCharType="end"/>
      </w:r>
    </w:p>
    <w:p w14:paraId="3B46E0F3" w14:textId="5C842072" w:rsidR="00424027" w:rsidRDefault="00424027">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_Toc75734764 \h </w:instrText>
      </w:r>
      <w:r>
        <w:fldChar w:fldCharType="separate"/>
      </w:r>
      <w:r>
        <w:t>37</w:t>
      </w:r>
      <w:r>
        <w:fldChar w:fldCharType="end"/>
      </w:r>
    </w:p>
    <w:p w14:paraId="29308BFE" w14:textId="5B6B8875" w:rsidR="00424027" w:rsidRDefault="00424027">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_Toc75734765 \h </w:instrText>
      </w:r>
      <w:r>
        <w:fldChar w:fldCharType="separate"/>
      </w:r>
      <w:r>
        <w:t>37</w:t>
      </w:r>
      <w:r>
        <w:fldChar w:fldCharType="end"/>
      </w:r>
    </w:p>
    <w:p w14:paraId="467759AD" w14:textId="417F2777" w:rsidR="00424027" w:rsidRDefault="00424027">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_Toc75734766 \h </w:instrText>
      </w:r>
      <w:r>
        <w:fldChar w:fldCharType="separate"/>
      </w:r>
      <w:r>
        <w:t>37</w:t>
      </w:r>
      <w:r>
        <w:fldChar w:fldCharType="end"/>
      </w:r>
    </w:p>
    <w:p w14:paraId="6BB829D9" w14:textId="5FBD8B77" w:rsidR="00424027" w:rsidRDefault="00424027">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_Toc75734767 \h </w:instrText>
      </w:r>
      <w:r>
        <w:fldChar w:fldCharType="separate"/>
      </w:r>
      <w:r>
        <w:t>38</w:t>
      </w:r>
      <w:r>
        <w:fldChar w:fldCharType="end"/>
      </w:r>
    </w:p>
    <w:p w14:paraId="132A482B" w14:textId="1CEA6005" w:rsidR="00424027" w:rsidRDefault="00424027">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_Toc75734768 \h </w:instrText>
      </w:r>
      <w:r>
        <w:fldChar w:fldCharType="separate"/>
      </w:r>
      <w:r>
        <w:t>40</w:t>
      </w:r>
      <w:r>
        <w:fldChar w:fldCharType="end"/>
      </w:r>
    </w:p>
    <w:p w14:paraId="581F6778" w14:textId="22D775BB" w:rsidR="00424027" w:rsidRDefault="00424027">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_Toc75734769 \h </w:instrText>
      </w:r>
      <w:r>
        <w:fldChar w:fldCharType="separate"/>
      </w:r>
      <w:r>
        <w:t>41</w:t>
      </w:r>
      <w:r>
        <w:fldChar w:fldCharType="end"/>
      </w:r>
    </w:p>
    <w:p w14:paraId="47D15C3B" w14:textId="62842D0C" w:rsidR="00424027" w:rsidRDefault="00424027">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_Toc75734770 \h </w:instrText>
      </w:r>
      <w:r>
        <w:fldChar w:fldCharType="separate"/>
      </w:r>
      <w:r>
        <w:t>41</w:t>
      </w:r>
      <w:r>
        <w:fldChar w:fldCharType="end"/>
      </w:r>
    </w:p>
    <w:p w14:paraId="45CC2404" w14:textId="6D11577A" w:rsidR="00424027" w:rsidRDefault="00424027">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_Toc75734771 \h </w:instrText>
      </w:r>
      <w:r>
        <w:fldChar w:fldCharType="separate"/>
      </w:r>
      <w:r>
        <w:t>42</w:t>
      </w:r>
      <w:r>
        <w:fldChar w:fldCharType="end"/>
      </w:r>
    </w:p>
    <w:p w14:paraId="438E8C76" w14:textId="298398A2" w:rsidR="00424027" w:rsidRDefault="00424027">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_Toc75734772 \h </w:instrText>
      </w:r>
      <w:r>
        <w:fldChar w:fldCharType="separate"/>
      </w:r>
      <w:r>
        <w:t>42</w:t>
      </w:r>
      <w:r>
        <w:fldChar w:fldCharType="end"/>
      </w:r>
    </w:p>
    <w:p w14:paraId="4EAF70FE" w14:textId="7C2F2C06" w:rsidR="00424027" w:rsidRDefault="00424027">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_Toc75734773 \h </w:instrText>
      </w:r>
      <w:r>
        <w:fldChar w:fldCharType="separate"/>
      </w:r>
      <w:r>
        <w:t>43</w:t>
      </w:r>
      <w:r>
        <w:fldChar w:fldCharType="end"/>
      </w:r>
    </w:p>
    <w:p w14:paraId="3B8EB038" w14:textId="68B5A4B3" w:rsidR="00424027" w:rsidRDefault="00424027">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_Toc75734774 \h </w:instrText>
      </w:r>
      <w:r>
        <w:fldChar w:fldCharType="separate"/>
      </w:r>
      <w:r>
        <w:t>43</w:t>
      </w:r>
      <w:r>
        <w:fldChar w:fldCharType="end"/>
      </w:r>
    </w:p>
    <w:p w14:paraId="6C0B160E" w14:textId="63159699" w:rsidR="00424027" w:rsidRDefault="00424027">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_Toc75734775 \h </w:instrText>
      </w:r>
      <w:r>
        <w:fldChar w:fldCharType="separate"/>
      </w:r>
      <w:r>
        <w:t>43</w:t>
      </w:r>
      <w:r>
        <w:fldChar w:fldCharType="end"/>
      </w:r>
    </w:p>
    <w:p w14:paraId="0059FC65" w14:textId="7E1660AB" w:rsidR="00424027" w:rsidRDefault="00424027">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_Toc75734776 \h </w:instrText>
      </w:r>
      <w:r>
        <w:fldChar w:fldCharType="separate"/>
      </w:r>
      <w:r>
        <w:t>44</w:t>
      </w:r>
      <w:r>
        <w:fldChar w:fldCharType="end"/>
      </w:r>
    </w:p>
    <w:p w14:paraId="173451FC" w14:textId="07B225CA" w:rsidR="00424027" w:rsidRDefault="00424027">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_Toc75734777 \h </w:instrText>
      </w:r>
      <w:r>
        <w:fldChar w:fldCharType="separate"/>
      </w:r>
      <w:r>
        <w:t>44</w:t>
      </w:r>
      <w:r>
        <w:fldChar w:fldCharType="end"/>
      </w:r>
    </w:p>
    <w:p w14:paraId="4D39F93A" w14:textId="0AE375F7" w:rsidR="00424027" w:rsidRDefault="00424027">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_Toc75734778 \h </w:instrText>
      </w:r>
      <w:r>
        <w:fldChar w:fldCharType="separate"/>
      </w:r>
      <w:r>
        <w:t>44</w:t>
      </w:r>
      <w:r>
        <w:fldChar w:fldCharType="end"/>
      </w:r>
    </w:p>
    <w:p w14:paraId="441B159F" w14:textId="648BFF29" w:rsidR="00424027" w:rsidRDefault="00424027">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_Toc75734779 \h </w:instrText>
      </w:r>
      <w:r>
        <w:fldChar w:fldCharType="separate"/>
      </w:r>
      <w:r>
        <w:t>44</w:t>
      </w:r>
      <w:r>
        <w:fldChar w:fldCharType="end"/>
      </w:r>
    </w:p>
    <w:p w14:paraId="5E1941DD" w14:textId="3C8E26D1" w:rsidR="00424027" w:rsidRDefault="00424027">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_Toc75734780 \h </w:instrText>
      </w:r>
      <w:r>
        <w:fldChar w:fldCharType="separate"/>
      </w:r>
      <w:r>
        <w:t>45</w:t>
      </w:r>
      <w:r>
        <w:fldChar w:fldCharType="end"/>
      </w:r>
    </w:p>
    <w:p w14:paraId="0A00919B" w14:textId="34626D46" w:rsidR="00424027" w:rsidRDefault="00424027">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_Toc75734781 \h </w:instrText>
      </w:r>
      <w:r>
        <w:fldChar w:fldCharType="separate"/>
      </w:r>
      <w:r>
        <w:t>45</w:t>
      </w:r>
      <w:r>
        <w:fldChar w:fldCharType="end"/>
      </w:r>
    </w:p>
    <w:p w14:paraId="52DEA460" w14:textId="517BEE92" w:rsidR="00424027" w:rsidRDefault="00424027">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_Toc75734782 \h </w:instrText>
      </w:r>
      <w:r>
        <w:fldChar w:fldCharType="separate"/>
      </w:r>
      <w:r>
        <w:t>45</w:t>
      </w:r>
      <w:r>
        <w:fldChar w:fldCharType="end"/>
      </w:r>
    </w:p>
    <w:p w14:paraId="4254D223" w14:textId="60D73A28" w:rsidR="00424027" w:rsidRDefault="00424027">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_Toc75734783 \h </w:instrText>
      </w:r>
      <w:r>
        <w:fldChar w:fldCharType="separate"/>
      </w:r>
      <w:r>
        <w:t>46</w:t>
      </w:r>
      <w:r>
        <w:fldChar w:fldCharType="end"/>
      </w:r>
    </w:p>
    <w:p w14:paraId="4B0E6BB2" w14:textId="345E2D78" w:rsidR="00424027" w:rsidRDefault="00424027">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_Toc75734784 \h </w:instrText>
      </w:r>
      <w:r>
        <w:fldChar w:fldCharType="separate"/>
      </w:r>
      <w:r>
        <w:t>46</w:t>
      </w:r>
      <w:r>
        <w:fldChar w:fldCharType="end"/>
      </w:r>
    </w:p>
    <w:p w14:paraId="0346637C" w14:textId="7241D6DB" w:rsidR="00424027" w:rsidRDefault="00424027">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_Toc75734785 \h </w:instrText>
      </w:r>
      <w:r>
        <w:fldChar w:fldCharType="separate"/>
      </w:r>
      <w:r>
        <w:t>46</w:t>
      </w:r>
      <w:r>
        <w:fldChar w:fldCharType="end"/>
      </w:r>
    </w:p>
    <w:p w14:paraId="3E633B07" w14:textId="06A8C7E2" w:rsidR="00424027" w:rsidRDefault="00424027">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_Toc75734786 \h </w:instrText>
      </w:r>
      <w:r>
        <w:fldChar w:fldCharType="separate"/>
      </w:r>
      <w:r>
        <w:t>46</w:t>
      </w:r>
      <w:r>
        <w:fldChar w:fldCharType="end"/>
      </w:r>
    </w:p>
    <w:p w14:paraId="7FDC511C" w14:textId="7082B8EB" w:rsidR="00424027" w:rsidRDefault="00424027">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_Toc75734787 \h </w:instrText>
      </w:r>
      <w:r>
        <w:fldChar w:fldCharType="separate"/>
      </w:r>
      <w:r>
        <w:t>47</w:t>
      </w:r>
      <w:r>
        <w:fldChar w:fldCharType="end"/>
      </w:r>
    </w:p>
    <w:p w14:paraId="4220A0A6" w14:textId="2B588835" w:rsidR="00424027" w:rsidRDefault="00424027">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_Toc75734788 \h </w:instrText>
      </w:r>
      <w:r>
        <w:fldChar w:fldCharType="separate"/>
      </w:r>
      <w:r>
        <w:t>47</w:t>
      </w:r>
      <w:r>
        <w:fldChar w:fldCharType="end"/>
      </w:r>
    </w:p>
    <w:p w14:paraId="78BFD558" w14:textId="483A288F" w:rsidR="00424027" w:rsidRDefault="00424027">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_Toc75734789 \h </w:instrText>
      </w:r>
      <w:r>
        <w:fldChar w:fldCharType="separate"/>
      </w:r>
      <w:r>
        <w:t>47</w:t>
      </w:r>
      <w:r>
        <w:fldChar w:fldCharType="end"/>
      </w:r>
    </w:p>
    <w:p w14:paraId="72689763" w14:textId="35435CB8" w:rsidR="00424027" w:rsidRDefault="00424027">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_Toc75734790 \h </w:instrText>
      </w:r>
      <w:r>
        <w:fldChar w:fldCharType="separate"/>
      </w:r>
      <w:r>
        <w:t>48</w:t>
      </w:r>
      <w:r>
        <w:fldChar w:fldCharType="end"/>
      </w:r>
    </w:p>
    <w:p w14:paraId="3184AC13" w14:textId="0A70ACFF" w:rsidR="00424027" w:rsidRDefault="00424027">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_Toc75734791 \h </w:instrText>
      </w:r>
      <w:r>
        <w:fldChar w:fldCharType="separate"/>
      </w:r>
      <w:r>
        <w:t>48</w:t>
      </w:r>
      <w:r>
        <w:fldChar w:fldCharType="end"/>
      </w:r>
    </w:p>
    <w:p w14:paraId="49CA1929" w14:textId="7F2D779E" w:rsidR="00424027" w:rsidRDefault="00424027">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_Toc75734792 \h </w:instrText>
      </w:r>
      <w:r>
        <w:fldChar w:fldCharType="separate"/>
      </w:r>
      <w:r>
        <w:t>48</w:t>
      </w:r>
      <w:r>
        <w:fldChar w:fldCharType="end"/>
      </w:r>
    </w:p>
    <w:p w14:paraId="693425F0" w14:textId="1A2BDB8B" w:rsidR="00424027" w:rsidRDefault="00424027">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_Toc75734793 \h </w:instrText>
      </w:r>
      <w:r>
        <w:fldChar w:fldCharType="separate"/>
      </w:r>
      <w:r>
        <w:t>48</w:t>
      </w:r>
      <w:r>
        <w:fldChar w:fldCharType="end"/>
      </w:r>
    </w:p>
    <w:p w14:paraId="10A0658C" w14:textId="45BB51BB" w:rsidR="00424027" w:rsidRDefault="00424027">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_Toc75734794 \h </w:instrText>
      </w:r>
      <w:r>
        <w:fldChar w:fldCharType="separate"/>
      </w:r>
      <w:r>
        <w:t>48</w:t>
      </w:r>
      <w:r>
        <w:fldChar w:fldCharType="end"/>
      </w:r>
    </w:p>
    <w:p w14:paraId="74645AE9" w14:textId="35CFD500" w:rsidR="00424027" w:rsidRDefault="00424027">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_Toc75734795 \h </w:instrText>
      </w:r>
      <w:r>
        <w:fldChar w:fldCharType="separate"/>
      </w:r>
      <w:r>
        <w:t>49</w:t>
      </w:r>
      <w:r>
        <w:fldChar w:fldCharType="end"/>
      </w:r>
    </w:p>
    <w:p w14:paraId="49009F8B" w14:textId="0B2A834B" w:rsidR="00424027" w:rsidRDefault="00424027">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_Toc75734796 \h </w:instrText>
      </w:r>
      <w:r>
        <w:fldChar w:fldCharType="separate"/>
      </w:r>
      <w:r>
        <w:t>49</w:t>
      </w:r>
      <w:r>
        <w:fldChar w:fldCharType="end"/>
      </w:r>
    </w:p>
    <w:p w14:paraId="37F57DED" w14:textId="119B6E9B" w:rsidR="00424027" w:rsidRDefault="00424027">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_Toc75734797 \h </w:instrText>
      </w:r>
      <w:r>
        <w:fldChar w:fldCharType="separate"/>
      </w:r>
      <w:r>
        <w:t>49</w:t>
      </w:r>
      <w:r>
        <w:fldChar w:fldCharType="end"/>
      </w:r>
    </w:p>
    <w:p w14:paraId="5FECAC30" w14:textId="775B93FC" w:rsidR="00424027" w:rsidRDefault="00424027">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_Toc75734798 \h </w:instrText>
      </w:r>
      <w:r>
        <w:fldChar w:fldCharType="separate"/>
      </w:r>
      <w:r>
        <w:t>50</w:t>
      </w:r>
      <w:r>
        <w:fldChar w:fldCharType="end"/>
      </w:r>
    </w:p>
    <w:p w14:paraId="15968508" w14:textId="589A8EEF" w:rsidR="00424027" w:rsidRDefault="004240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_Toc75734799 \h </w:instrText>
      </w:r>
      <w:r>
        <w:fldChar w:fldCharType="separate"/>
      </w:r>
      <w:r>
        <w:t>50</w:t>
      </w:r>
      <w:r>
        <w:fldChar w:fldCharType="end"/>
      </w:r>
    </w:p>
    <w:p w14:paraId="4A7A4458" w14:textId="0C960E83" w:rsidR="00424027" w:rsidRDefault="00424027">
      <w:pPr>
        <w:pStyle w:val="TOC4"/>
        <w:rPr>
          <w:rFonts w:asciiTheme="minorHAnsi" w:eastAsiaTheme="minorEastAsia" w:hAnsiTheme="minorHAnsi" w:cstheme="minorBidi"/>
          <w:sz w:val="22"/>
          <w:szCs w:val="22"/>
          <w:lang w:eastAsia="en-GB"/>
        </w:rPr>
      </w:pPr>
      <w:r w:rsidRPr="00D019BC">
        <w:rPr>
          <w:lang w:val="en-US"/>
        </w:rPr>
        <w:t>6.1.3.1</w:t>
      </w:r>
      <w:r>
        <w:rPr>
          <w:rFonts w:asciiTheme="minorHAnsi" w:eastAsiaTheme="minorEastAsia" w:hAnsiTheme="minorHAnsi" w:cstheme="minorBidi"/>
          <w:sz w:val="22"/>
          <w:szCs w:val="22"/>
          <w:lang w:eastAsia="en-GB"/>
        </w:rPr>
        <w:tab/>
      </w:r>
      <w:r w:rsidRPr="00D019BC">
        <w:rPr>
          <w:lang w:val="en-US"/>
        </w:rPr>
        <w:t>Overview</w:t>
      </w:r>
      <w:r>
        <w:tab/>
      </w:r>
      <w:r>
        <w:fldChar w:fldCharType="begin" w:fldLock="1"/>
      </w:r>
      <w:r>
        <w:instrText xml:space="preserve"> PAGEREF _Toc75734800 \h </w:instrText>
      </w:r>
      <w:r>
        <w:fldChar w:fldCharType="separate"/>
      </w:r>
      <w:r>
        <w:t>50</w:t>
      </w:r>
      <w:r>
        <w:fldChar w:fldCharType="end"/>
      </w:r>
    </w:p>
    <w:p w14:paraId="4F9CC5E6" w14:textId="64B6300A" w:rsidR="00424027" w:rsidRDefault="0042402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_Toc75734801 \h </w:instrText>
      </w:r>
      <w:r>
        <w:fldChar w:fldCharType="separate"/>
      </w:r>
      <w:r>
        <w:t>51</w:t>
      </w:r>
      <w:r>
        <w:fldChar w:fldCharType="end"/>
      </w:r>
    </w:p>
    <w:p w14:paraId="4C60F1E7" w14:textId="387BF959" w:rsidR="00424027" w:rsidRDefault="00424027">
      <w:pPr>
        <w:pStyle w:val="TOC5"/>
        <w:rPr>
          <w:rFonts w:asciiTheme="minorHAnsi" w:eastAsiaTheme="minorEastAsia" w:hAnsiTheme="minorHAnsi" w:cstheme="minorBidi"/>
          <w:sz w:val="22"/>
          <w:szCs w:val="22"/>
          <w:lang w:eastAsia="en-GB"/>
        </w:rPr>
      </w:pPr>
      <w:r w:rsidRPr="00D019BC">
        <w:rPr>
          <w:lang w:val="en-US"/>
        </w:rPr>
        <w:t>6.1.3.2.1</w:t>
      </w:r>
      <w:r>
        <w:rPr>
          <w:rFonts w:asciiTheme="minorHAnsi" w:eastAsiaTheme="minorEastAsia" w:hAnsiTheme="minorHAnsi" w:cstheme="minorBidi"/>
          <w:sz w:val="22"/>
          <w:szCs w:val="22"/>
          <w:lang w:eastAsia="en-GB"/>
        </w:rPr>
        <w:tab/>
      </w:r>
      <w:r w:rsidRPr="00D019BC">
        <w:rPr>
          <w:lang w:val="en-US"/>
        </w:rPr>
        <w:t>Initiation</w:t>
      </w:r>
      <w:r>
        <w:tab/>
      </w:r>
      <w:r>
        <w:fldChar w:fldCharType="begin" w:fldLock="1"/>
      </w:r>
      <w:r>
        <w:instrText xml:space="preserve"> PAGEREF _Toc75734802 \h </w:instrText>
      </w:r>
      <w:r>
        <w:fldChar w:fldCharType="separate"/>
      </w:r>
      <w:r>
        <w:t>51</w:t>
      </w:r>
      <w:r>
        <w:fldChar w:fldCharType="end"/>
      </w:r>
    </w:p>
    <w:p w14:paraId="3E2D1398" w14:textId="2952D46A" w:rsidR="00424027" w:rsidRDefault="00424027">
      <w:pPr>
        <w:pStyle w:val="TOC6"/>
        <w:rPr>
          <w:rFonts w:asciiTheme="minorHAnsi" w:eastAsiaTheme="minorEastAsia" w:hAnsiTheme="minorHAnsi" w:cstheme="minorBidi"/>
          <w:sz w:val="22"/>
          <w:szCs w:val="22"/>
          <w:lang w:eastAsia="en-GB"/>
        </w:rPr>
      </w:pPr>
      <w:r w:rsidRPr="00D019BC">
        <w:rPr>
          <w:lang w:val="en-US"/>
        </w:rPr>
        <w:t>6.1.3.2.1.1</w:t>
      </w:r>
      <w:r>
        <w:rPr>
          <w:rFonts w:asciiTheme="minorHAnsi" w:eastAsiaTheme="minorEastAsia" w:hAnsiTheme="minorHAnsi" w:cstheme="minorBidi"/>
          <w:sz w:val="22"/>
          <w:szCs w:val="22"/>
          <w:lang w:eastAsia="en-GB"/>
        </w:rPr>
        <w:tab/>
      </w:r>
      <w:r w:rsidRPr="00D019BC">
        <w:rPr>
          <w:lang w:val="en-US"/>
        </w:rPr>
        <w:t xml:space="preserve">Requirements for </w:t>
      </w:r>
      <w:r>
        <w:t>V2X communication over PC5</w:t>
      </w:r>
      <w:r>
        <w:tab/>
      </w:r>
      <w:r>
        <w:fldChar w:fldCharType="begin" w:fldLock="1"/>
      </w:r>
      <w:r>
        <w:instrText xml:space="preserve"> PAGEREF _Toc75734803 \h </w:instrText>
      </w:r>
      <w:r>
        <w:fldChar w:fldCharType="separate"/>
      </w:r>
      <w:r>
        <w:t>51</w:t>
      </w:r>
      <w:r>
        <w:fldChar w:fldCharType="end"/>
      </w:r>
    </w:p>
    <w:p w14:paraId="62557E8A" w14:textId="3D51B095" w:rsidR="00424027" w:rsidRDefault="00424027">
      <w:pPr>
        <w:pStyle w:val="TOC6"/>
        <w:rPr>
          <w:rFonts w:asciiTheme="minorHAnsi" w:eastAsiaTheme="minorEastAsia" w:hAnsiTheme="minorHAnsi" w:cstheme="minorBidi"/>
          <w:sz w:val="22"/>
          <w:szCs w:val="22"/>
          <w:lang w:eastAsia="en-GB"/>
        </w:rPr>
      </w:pPr>
      <w:r w:rsidRPr="00D019BC">
        <w:rPr>
          <w:lang w:val="en-US"/>
        </w:rPr>
        <w:t>6.1.3.2.1.2</w:t>
      </w:r>
      <w:r>
        <w:rPr>
          <w:rFonts w:asciiTheme="minorHAnsi" w:eastAsiaTheme="minorEastAsia" w:hAnsiTheme="minorHAnsi" w:cstheme="minorBidi"/>
          <w:sz w:val="22"/>
          <w:szCs w:val="22"/>
          <w:lang w:eastAsia="en-GB"/>
        </w:rPr>
        <w:tab/>
      </w:r>
      <w:r w:rsidRPr="00D019BC">
        <w:rPr>
          <w:lang w:val="en-US"/>
        </w:rPr>
        <w:t>PC5 Q</w:t>
      </w:r>
      <w:r w:rsidRPr="00D019BC">
        <w:rPr>
          <w:lang w:val="en-US" w:eastAsia="zh-CN"/>
        </w:rPr>
        <w:t>oS flow match and establishment</w:t>
      </w:r>
      <w:r>
        <w:tab/>
      </w:r>
      <w:r>
        <w:fldChar w:fldCharType="begin" w:fldLock="1"/>
      </w:r>
      <w:r>
        <w:instrText xml:space="preserve"> PAGEREF _Toc75734804 \h </w:instrText>
      </w:r>
      <w:r>
        <w:fldChar w:fldCharType="separate"/>
      </w:r>
      <w:r>
        <w:t>52</w:t>
      </w:r>
      <w:r>
        <w:fldChar w:fldCharType="end"/>
      </w:r>
    </w:p>
    <w:p w14:paraId="04E4698D" w14:textId="229BA5A7" w:rsidR="00424027" w:rsidRDefault="0042402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_Toc75734805 \h </w:instrText>
      </w:r>
      <w:r>
        <w:fldChar w:fldCharType="separate"/>
      </w:r>
      <w:r>
        <w:t>53</w:t>
      </w:r>
      <w:r>
        <w:fldChar w:fldCharType="end"/>
      </w:r>
    </w:p>
    <w:p w14:paraId="49B1EB89" w14:textId="755A0AA0" w:rsidR="00424027" w:rsidRDefault="0042402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_Toc75734806 \h </w:instrText>
      </w:r>
      <w:r>
        <w:fldChar w:fldCharType="separate"/>
      </w:r>
      <w:r>
        <w:t>54</w:t>
      </w:r>
      <w:r>
        <w:fldChar w:fldCharType="end"/>
      </w:r>
    </w:p>
    <w:p w14:paraId="49A5D224" w14:textId="2C951136" w:rsidR="00424027" w:rsidRDefault="0042402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_Toc75734807 \h </w:instrText>
      </w:r>
      <w:r>
        <w:fldChar w:fldCharType="separate"/>
      </w:r>
      <w:r>
        <w:t>55</w:t>
      </w:r>
      <w:r>
        <w:fldChar w:fldCharType="end"/>
      </w:r>
    </w:p>
    <w:p w14:paraId="797B9414" w14:textId="5E5C16A2" w:rsidR="00424027" w:rsidRDefault="0042402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_Toc75734808 \h </w:instrText>
      </w:r>
      <w:r>
        <w:fldChar w:fldCharType="separate"/>
      </w:r>
      <w:r>
        <w:t>56</w:t>
      </w:r>
      <w:r>
        <w:fldChar w:fldCharType="end"/>
      </w:r>
    </w:p>
    <w:p w14:paraId="14ECBDC7" w14:textId="5EB1C856" w:rsidR="00424027" w:rsidRDefault="0042402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_Toc75734809 \h </w:instrText>
      </w:r>
      <w:r>
        <w:fldChar w:fldCharType="separate"/>
      </w:r>
      <w:r>
        <w:t>56</w:t>
      </w:r>
      <w:r>
        <w:fldChar w:fldCharType="end"/>
      </w:r>
    </w:p>
    <w:p w14:paraId="59392E2B" w14:textId="173AD1BE" w:rsidR="00424027" w:rsidRDefault="00424027">
      <w:pPr>
        <w:pStyle w:val="TOC4"/>
        <w:rPr>
          <w:rFonts w:asciiTheme="minorHAnsi" w:eastAsiaTheme="minorEastAsia" w:hAnsiTheme="minorHAnsi" w:cstheme="minorBidi"/>
          <w:sz w:val="22"/>
          <w:szCs w:val="22"/>
          <w:lang w:eastAsia="en-GB"/>
        </w:rPr>
      </w:pPr>
      <w:r w:rsidRPr="00D019BC">
        <w:rPr>
          <w:lang w:val="en-US"/>
        </w:rPr>
        <w:t>6.1.4.1</w:t>
      </w:r>
      <w:r>
        <w:rPr>
          <w:rFonts w:asciiTheme="minorHAnsi" w:eastAsiaTheme="minorEastAsia" w:hAnsiTheme="minorHAnsi" w:cstheme="minorBidi"/>
          <w:sz w:val="22"/>
          <w:szCs w:val="22"/>
          <w:lang w:eastAsia="en-GB"/>
        </w:rPr>
        <w:tab/>
      </w:r>
      <w:r w:rsidRPr="00D019BC">
        <w:rPr>
          <w:lang w:val="en-US"/>
        </w:rPr>
        <w:t>Overview</w:t>
      </w:r>
      <w:r>
        <w:tab/>
      </w:r>
      <w:r>
        <w:fldChar w:fldCharType="begin" w:fldLock="1"/>
      </w:r>
      <w:r>
        <w:instrText xml:space="preserve"> PAGEREF _Toc75734810 \h </w:instrText>
      </w:r>
      <w:r>
        <w:fldChar w:fldCharType="separate"/>
      </w:r>
      <w:r>
        <w:t>56</w:t>
      </w:r>
      <w:r>
        <w:fldChar w:fldCharType="end"/>
      </w:r>
    </w:p>
    <w:p w14:paraId="01AD0E47" w14:textId="3154F537" w:rsidR="00424027" w:rsidRDefault="00424027">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_Toc75734811 \h </w:instrText>
      </w:r>
      <w:r>
        <w:fldChar w:fldCharType="separate"/>
      </w:r>
      <w:r>
        <w:t>56</w:t>
      </w:r>
      <w:r>
        <w:fldChar w:fldCharType="end"/>
      </w:r>
    </w:p>
    <w:p w14:paraId="6709676C" w14:textId="3B8F0CD7" w:rsidR="00424027" w:rsidRDefault="0042402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_Toc75734812 \h </w:instrText>
      </w:r>
      <w:r>
        <w:fldChar w:fldCharType="separate"/>
      </w:r>
      <w:r>
        <w:t>56</w:t>
      </w:r>
      <w:r>
        <w:fldChar w:fldCharType="end"/>
      </w:r>
    </w:p>
    <w:p w14:paraId="6ED18BD3" w14:textId="5737A261" w:rsidR="00424027" w:rsidRDefault="00424027">
      <w:pPr>
        <w:pStyle w:val="TOC6"/>
        <w:rPr>
          <w:rFonts w:asciiTheme="minorHAnsi" w:eastAsiaTheme="minorEastAsia" w:hAnsiTheme="minorHAnsi" w:cstheme="minorBidi"/>
          <w:sz w:val="22"/>
          <w:szCs w:val="22"/>
          <w:lang w:eastAsia="en-GB"/>
        </w:rPr>
      </w:pPr>
      <w:r w:rsidRPr="00D019BC">
        <w:rPr>
          <w:lang w:val="en-US"/>
        </w:rPr>
        <w:t>6.1.4.2.1.1</w:t>
      </w:r>
      <w:r>
        <w:rPr>
          <w:rFonts w:asciiTheme="minorHAnsi" w:eastAsiaTheme="minorEastAsia" w:hAnsiTheme="minorHAnsi" w:cstheme="minorBidi"/>
          <w:sz w:val="22"/>
          <w:szCs w:val="22"/>
          <w:lang w:eastAsia="en-GB"/>
        </w:rPr>
        <w:tab/>
      </w:r>
      <w:r w:rsidRPr="00D019BC">
        <w:rPr>
          <w:lang w:val="en-US"/>
        </w:rPr>
        <w:t xml:space="preserve">Requirements for </w:t>
      </w:r>
      <w:r>
        <w:t>V2X communication over PC5</w:t>
      </w:r>
      <w:r>
        <w:tab/>
      </w:r>
      <w:r>
        <w:fldChar w:fldCharType="begin" w:fldLock="1"/>
      </w:r>
      <w:r>
        <w:instrText xml:space="preserve"> PAGEREF _Toc75734813 \h </w:instrText>
      </w:r>
      <w:r>
        <w:fldChar w:fldCharType="separate"/>
      </w:r>
      <w:r>
        <w:t>56</w:t>
      </w:r>
      <w:r>
        <w:fldChar w:fldCharType="end"/>
      </w:r>
    </w:p>
    <w:p w14:paraId="77EE1C94" w14:textId="6869845D" w:rsidR="00424027" w:rsidRDefault="00424027">
      <w:pPr>
        <w:pStyle w:val="TOC6"/>
        <w:rPr>
          <w:rFonts w:asciiTheme="minorHAnsi" w:eastAsiaTheme="minorEastAsia" w:hAnsiTheme="minorHAnsi" w:cstheme="minorBidi"/>
          <w:sz w:val="22"/>
          <w:szCs w:val="22"/>
          <w:lang w:eastAsia="en-GB"/>
        </w:rPr>
      </w:pPr>
      <w:r w:rsidRPr="00D019BC">
        <w:rPr>
          <w:lang w:val="en-US"/>
        </w:rPr>
        <w:t>6.1.4.2.1.2</w:t>
      </w:r>
      <w:r>
        <w:rPr>
          <w:rFonts w:asciiTheme="minorHAnsi" w:eastAsiaTheme="minorEastAsia" w:hAnsiTheme="minorHAnsi" w:cstheme="minorBidi"/>
          <w:sz w:val="22"/>
          <w:szCs w:val="22"/>
          <w:lang w:eastAsia="en-GB"/>
        </w:rPr>
        <w:tab/>
      </w:r>
      <w:r w:rsidRPr="00D019BC">
        <w:rPr>
          <w:lang w:val="en-US"/>
        </w:rPr>
        <w:t>PC5 Q</w:t>
      </w:r>
      <w:r w:rsidRPr="00D019BC">
        <w:rPr>
          <w:lang w:val="en-US" w:eastAsia="zh-CN"/>
        </w:rPr>
        <w:t>oS flow match and establishment</w:t>
      </w:r>
      <w:r>
        <w:tab/>
      </w:r>
      <w:r>
        <w:fldChar w:fldCharType="begin" w:fldLock="1"/>
      </w:r>
      <w:r>
        <w:instrText xml:space="preserve"> PAGEREF _Toc75734814 \h </w:instrText>
      </w:r>
      <w:r>
        <w:fldChar w:fldCharType="separate"/>
      </w:r>
      <w:r>
        <w:t>56</w:t>
      </w:r>
      <w:r>
        <w:fldChar w:fldCharType="end"/>
      </w:r>
    </w:p>
    <w:p w14:paraId="04CB4E95" w14:textId="2BE54E43" w:rsidR="00424027" w:rsidRDefault="0042402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_Toc75734815 \h </w:instrText>
      </w:r>
      <w:r>
        <w:fldChar w:fldCharType="separate"/>
      </w:r>
      <w:r>
        <w:t>57</w:t>
      </w:r>
      <w:r>
        <w:fldChar w:fldCharType="end"/>
      </w:r>
    </w:p>
    <w:p w14:paraId="06926480" w14:textId="46F775B0" w:rsidR="00424027" w:rsidRDefault="00424027">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_Toc75734816 \h </w:instrText>
      </w:r>
      <w:r>
        <w:fldChar w:fldCharType="separate"/>
      </w:r>
      <w:r>
        <w:t>57</w:t>
      </w:r>
      <w:r>
        <w:fldChar w:fldCharType="end"/>
      </w:r>
    </w:p>
    <w:p w14:paraId="39264915" w14:textId="48D8E897" w:rsidR="00424027" w:rsidRDefault="00424027">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_Toc75734817 \h </w:instrText>
      </w:r>
      <w:r>
        <w:fldChar w:fldCharType="separate"/>
      </w:r>
      <w:r>
        <w:t>57</w:t>
      </w:r>
      <w:r>
        <w:fldChar w:fldCharType="end"/>
      </w:r>
    </w:p>
    <w:p w14:paraId="0CCE8884" w14:textId="457515D1" w:rsidR="00424027" w:rsidRDefault="00424027">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_Toc75734818 \h </w:instrText>
      </w:r>
      <w:r>
        <w:fldChar w:fldCharType="separate"/>
      </w:r>
      <w:r>
        <w:t>57</w:t>
      </w:r>
      <w:r>
        <w:fldChar w:fldCharType="end"/>
      </w:r>
    </w:p>
    <w:p w14:paraId="6A57FA48" w14:textId="426BF7A7" w:rsidR="00424027" w:rsidRDefault="00424027">
      <w:pPr>
        <w:pStyle w:val="TOC2"/>
        <w:rPr>
          <w:rFonts w:asciiTheme="minorHAnsi" w:eastAsiaTheme="minorEastAsia" w:hAnsiTheme="minorHAnsi" w:cstheme="minorBidi"/>
          <w:sz w:val="22"/>
          <w:szCs w:val="22"/>
          <w:lang w:eastAsia="en-GB"/>
        </w:rPr>
      </w:pPr>
      <w:r w:rsidRPr="00D019BC">
        <w:rPr>
          <w:lang w:val="en-US"/>
        </w:rPr>
        <w:t>6.2</w:t>
      </w:r>
      <w:r>
        <w:rPr>
          <w:rFonts w:asciiTheme="minorHAnsi" w:eastAsiaTheme="minorEastAsia" w:hAnsiTheme="minorHAnsi" w:cstheme="minorBidi"/>
          <w:sz w:val="22"/>
          <w:szCs w:val="22"/>
          <w:lang w:eastAsia="en-GB"/>
        </w:rPr>
        <w:tab/>
      </w:r>
      <w:r w:rsidRPr="00D019BC">
        <w:rPr>
          <w:lang w:val="en-US"/>
        </w:rPr>
        <w:t>V2X communication over Uu</w:t>
      </w:r>
      <w:r>
        <w:tab/>
      </w:r>
      <w:r>
        <w:fldChar w:fldCharType="begin" w:fldLock="1"/>
      </w:r>
      <w:r>
        <w:instrText xml:space="preserve"> PAGEREF _Toc75734819 \h </w:instrText>
      </w:r>
      <w:r>
        <w:fldChar w:fldCharType="separate"/>
      </w:r>
      <w:r>
        <w:t>57</w:t>
      </w:r>
      <w:r>
        <w:fldChar w:fldCharType="end"/>
      </w:r>
    </w:p>
    <w:p w14:paraId="4C297D30" w14:textId="79F0FF59" w:rsidR="00424027" w:rsidRDefault="00424027">
      <w:pPr>
        <w:pStyle w:val="TOC3"/>
        <w:rPr>
          <w:rFonts w:asciiTheme="minorHAnsi" w:eastAsiaTheme="minorEastAsia" w:hAnsiTheme="minorHAnsi" w:cstheme="minorBidi"/>
          <w:sz w:val="22"/>
          <w:szCs w:val="22"/>
          <w:lang w:eastAsia="en-GB"/>
        </w:rPr>
      </w:pPr>
      <w:r w:rsidRPr="00D019BC">
        <w:rPr>
          <w:lang w:val="en-US"/>
        </w:rPr>
        <w:t>6.2.1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_Toc75734820 \h </w:instrText>
      </w:r>
      <w:r>
        <w:fldChar w:fldCharType="separate"/>
      </w:r>
      <w:r>
        <w:t>57</w:t>
      </w:r>
      <w:r>
        <w:fldChar w:fldCharType="end"/>
      </w:r>
    </w:p>
    <w:p w14:paraId="6EB47CE4" w14:textId="53B01E2B" w:rsidR="00424027" w:rsidRDefault="00424027">
      <w:pPr>
        <w:pStyle w:val="TOC3"/>
        <w:rPr>
          <w:rFonts w:asciiTheme="minorHAnsi" w:eastAsiaTheme="minorEastAsia" w:hAnsiTheme="minorHAnsi" w:cstheme="minorBidi"/>
          <w:sz w:val="22"/>
          <w:szCs w:val="22"/>
          <w:lang w:eastAsia="en-GB"/>
        </w:rPr>
      </w:pPr>
      <w:r w:rsidRPr="00D019BC">
        <w:rPr>
          <w:lang w:val="en-US"/>
        </w:rPr>
        <w:t>6.2.2</w:t>
      </w:r>
      <w:r>
        <w:rPr>
          <w:rFonts w:asciiTheme="minorHAnsi" w:eastAsiaTheme="minorEastAsia" w:hAnsiTheme="minorHAnsi" w:cstheme="minorBidi"/>
          <w:sz w:val="22"/>
          <w:szCs w:val="22"/>
          <w:lang w:eastAsia="en-GB"/>
        </w:rPr>
        <w:tab/>
      </w:r>
      <w:r w:rsidRPr="00D019BC">
        <w:rPr>
          <w:lang w:val="en-US"/>
        </w:rPr>
        <w:t>Transmission of V2X communication over Uu from UE to V2X application server</w:t>
      </w:r>
      <w:r>
        <w:tab/>
      </w:r>
      <w:r>
        <w:fldChar w:fldCharType="begin" w:fldLock="1"/>
      </w:r>
      <w:r>
        <w:instrText xml:space="preserve"> PAGEREF _Toc75734821 \h </w:instrText>
      </w:r>
      <w:r>
        <w:fldChar w:fldCharType="separate"/>
      </w:r>
      <w:r>
        <w:t>58</w:t>
      </w:r>
      <w:r>
        <w:fldChar w:fldCharType="end"/>
      </w:r>
    </w:p>
    <w:p w14:paraId="1D282A98" w14:textId="345BA36E" w:rsidR="00424027" w:rsidRDefault="00424027">
      <w:pPr>
        <w:pStyle w:val="TOC3"/>
        <w:rPr>
          <w:rFonts w:asciiTheme="minorHAnsi" w:eastAsiaTheme="minorEastAsia" w:hAnsiTheme="minorHAnsi" w:cstheme="minorBidi"/>
          <w:sz w:val="22"/>
          <w:szCs w:val="22"/>
          <w:lang w:eastAsia="en-GB"/>
        </w:rPr>
      </w:pPr>
      <w:r w:rsidRPr="00D019BC">
        <w:rPr>
          <w:lang w:val="en-US"/>
        </w:rPr>
        <w:t>6.2.3</w:t>
      </w:r>
      <w:r>
        <w:rPr>
          <w:rFonts w:asciiTheme="minorHAnsi" w:eastAsiaTheme="minorEastAsia" w:hAnsiTheme="minorHAnsi" w:cstheme="minorBidi"/>
          <w:sz w:val="22"/>
          <w:szCs w:val="22"/>
          <w:lang w:eastAsia="en-GB"/>
        </w:rPr>
        <w:tab/>
      </w:r>
      <w:r w:rsidRPr="00D019BC">
        <w:rPr>
          <w:lang w:val="en-US"/>
        </w:rPr>
        <w:t>Reception of V2X communication over Uu from UE to V2X application server</w:t>
      </w:r>
      <w:r>
        <w:tab/>
      </w:r>
      <w:r>
        <w:fldChar w:fldCharType="begin" w:fldLock="1"/>
      </w:r>
      <w:r>
        <w:instrText xml:space="preserve"> PAGEREF _Toc75734822 \h </w:instrText>
      </w:r>
      <w:r>
        <w:fldChar w:fldCharType="separate"/>
      </w:r>
      <w:r>
        <w:t>59</w:t>
      </w:r>
      <w:r>
        <w:fldChar w:fldCharType="end"/>
      </w:r>
    </w:p>
    <w:p w14:paraId="28F6D51F" w14:textId="76AF6E33" w:rsidR="00424027" w:rsidRDefault="00424027">
      <w:pPr>
        <w:pStyle w:val="TOC3"/>
        <w:rPr>
          <w:rFonts w:asciiTheme="minorHAnsi" w:eastAsiaTheme="minorEastAsia" w:hAnsiTheme="minorHAnsi" w:cstheme="minorBidi"/>
          <w:sz w:val="22"/>
          <w:szCs w:val="22"/>
          <w:lang w:eastAsia="en-GB"/>
        </w:rPr>
      </w:pPr>
      <w:r w:rsidRPr="00D019BC">
        <w:rPr>
          <w:lang w:val="en-US"/>
        </w:rPr>
        <w:t>6.2.4</w:t>
      </w:r>
      <w:r>
        <w:rPr>
          <w:rFonts w:asciiTheme="minorHAnsi" w:eastAsiaTheme="minorEastAsia" w:hAnsiTheme="minorHAnsi" w:cstheme="minorBidi"/>
          <w:sz w:val="22"/>
          <w:szCs w:val="22"/>
          <w:lang w:eastAsia="en-GB"/>
        </w:rPr>
        <w:tab/>
      </w:r>
      <w:r w:rsidRPr="00D019BC">
        <w:rPr>
          <w:lang w:val="en-US"/>
        </w:rPr>
        <w:t>Transmission of V2X communication over Uu from V2X application server to UE</w:t>
      </w:r>
      <w:r>
        <w:tab/>
      </w:r>
      <w:r>
        <w:fldChar w:fldCharType="begin" w:fldLock="1"/>
      </w:r>
      <w:r>
        <w:instrText xml:space="preserve"> PAGEREF _Toc75734823 \h </w:instrText>
      </w:r>
      <w:r>
        <w:fldChar w:fldCharType="separate"/>
      </w:r>
      <w:r>
        <w:t>59</w:t>
      </w:r>
      <w:r>
        <w:fldChar w:fldCharType="end"/>
      </w:r>
    </w:p>
    <w:p w14:paraId="205AE02E" w14:textId="37B4AC85" w:rsidR="00424027" w:rsidRDefault="00424027">
      <w:pPr>
        <w:pStyle w:val="TOC3"/>
        <w:rPr>
          <w:rFonts w:asciiTheme="minorHAnsi" w:eastAsiaTheme="minorEastAsia" w:hAnsiTheme="minorHAnsi" w:cstheme="minorBidi"/>
          <w:sz w:val="22"/>
          <w:szCs w:val="22"/>
          <w:lang w:eastAsia="en-GB"/>
        </w:rPr>
      </w:pPr>
      <w:r w:rsidRPr="00D019BC">
        <w:rPr>
          <w:lang w:val="en-US"/>
        </w:rPr>
        <w:t>6.2.5</w:t>
      </w:r>
      <w:r>
        <w:rPr>
          <w:rFonts w:asciiTheme="minorHAnsi" w:eastAsiaTheme="minorEastAsia" w:hAnsiTheme="minorHAnsi" w:cstheme="minorBidi"/>
          <w:sz w:val="22"/>
          <w:szCs w:val="22"/>
          <w:lang w:eastAsia="en-GB"/>
        </w:rPr>
        <w:tab/>
      </w:r>
      <w:r w:rsidRPr="00D019BC">
        <w:rPr>
          <w:lang w:val="en-US"/>
        </w:rPr>
        <w:t>Reception of V2X communication over Uu from V2X application server to UE</w:t>
      </w:r>
      <w:r>
        <w:tab/>
      </w:r>
      <w:r>
        <w:fldChar w:fldCharType="begin" w:fldLock="1"/>
      </w:r>
      <w:r>
        <w:instrText xml:space="preserve"> PAGEREF _Toc75734824 \h </w:instrText>
      </w:r>
      <w:r>
        <w:fldChar w:fldCharType="separate"/>
      </w:r>
      <w:r>
        <w:t>60</w:t>
      </w:r>
      <w:r>
        <w:fldChar w:fldCharType="end"/>
      </w:r>
    </w:p>
    <w:p w14:paraId="5956F6FD" w14:textId="37F0EE60" w:rsidR="00424027" w:rsidRDefault="00424027">
      <w:pPr>
        <w:pStyle w:val="TOC3"/>
        <w:rPr>
          <w:rFonts w:asciiTheme="minorHAnsi" w:eastAsiaTheme="minorEastAsia" w:hAnsiTheme="minorHAnsi" w:cstheme="minorBidi"/>
          <w:sz w:val="22"/>
          <w:szCs w:val="22"/>
          <w:lang w:eastAsia="en-GB"/>
        </w:rPr>
      </w:pPr>
      <w:r w:rsidRPr="00D019BC">
        <w:rPr>
          <w:lang w:val="en-US"/>
        </w:rPr>
        <w:t>6.2.6</w:t>
      </w:r>
      <w:r>
        <w:rPr>
          <w:rFonts w:asciiTheme="minorHAnsi" w:eastAsiaTheme="minorEastAsia" w:hAnsiTheme="minorHAnsi" w:cstheme="minorBidi"/>
          <w:sz w:val="22"/>
          <w:szCs w:val="22"/>
          <w:lang w:eastAsia="en-GB"/>
        </w:rPr>
        <w:tab/>
      </w:r>
      <w:r w:rsidRPr="00D019BC">
        <w:rPr>
          <w:lang w:val="en-US"/>
        </w:rPr>
        <w:t>V2X application server discovery</w:t>
      </w:r>
      <w:r>
        <w:tab/>
      </w:r>
      <w:r>
        <w:fldChar w:fldCharType="begin" w:fldLock="1"/>
      </w:r>
      <w:r>
        <w:instrText xml:space="preserve"> PAGEREF _Toc75734825 \h </w:instrText>
      </w:r>
      <w:r>
        <w:fldChar w:fldCharType="separate"/>
      </w:r>
      <w:r>
        <w:t>61</w:t>
      </w:r>
      <w:r>
        <w:fldChar w:fldCharType="end"/>
      </w:r>
    </w:p>
    <w:p w14:paraId="784E1D2D" w14:textId="1ED98AFC" w:rsidR="00424027" w:rsidRDefault="00424027">
      <w:pPr>
        <w:pStyle w:val="TOC3"/>
        <w:rPr>
          <w:rFonts w:asciiTheme="minorHAnsi" w:eastAsiaTheme="minorEastAsia" w:hAnsiTheme="minorHAnsi" w:cstheme="minorBidi"/>
          <w:sz w:val="22"/>
          <w:szCs w:val="22"/>
          <w:lang w:eastAsia="en-GB"/>
        </w:rPr>
      </w:pPr>
      <w:r w:rsidRPr="00D019BC">
        <w:rPr>
          <w:lang w:val="en-US"/>
        </w:rPr>
        <w:t>6.2.7</w:t>
      </w:r>
      <w:r>
        <w:rPr>
          <w:rFonts w:asciiTheme="minorHAnsi" w:eastAsiaTheme="minorEastAsia" w:hAnsiTheme="minorHAnsi" w:cstheme="minorBidi"/>
          <w:sz w:val="22"/>
          <w:szCs w:val="22"/>
          <w:lang w:eastAsia="en-GB"/>
        </w:rPr>
        <w:tab/>
      </w:r>
      <w:r w:rsidRPr="00D019BC">
        <w:rPr>
          <w:lang w:val="en-US"/>
        </w:rPr>
        <w:t>V2X application server configuration</w:t>
      </w:r>
      <w:r>
        <w:tab/>
      </w:r>
      <w:r>
        <w:fldChar w:fldCharType="begin" w:fldLock="1"/>
      </w:r>
      <w:r>
        <w:instrText xml:space="preserve"> PAGEREF _Toc75734826 \h </w:instrText>
      </w:r>
      <w:r>
        <w:fldChar w:fldCharType="separate"/>
      </w:r>
      <w:r>
        <w:t>64</w:t>
      </w:r>
      <w:r>
        <w:fldChar w:fldCharType="end"/>
      </w:r>
    </w:p>
    <w:p w14:paraId="67C23C4F" w14:textId="1562DAAB" w:rsidR="00424027" w:rsidRDefault="00424027">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_Toc75734827 \h </w:instrText>
      </w:r>
      <w:r>
        <w:fldChar w:fldCharType="separate"/>
      </w:r>
      <w:r>
        <w:t>64</w:t>
      </w:r>
      <w:r>
        <w:fldChar w:fldCharType="end"/>
      </w:r>
    </w:p>
    <w:p w14:paraId="2190915F" w14:textId="43B4CC44" w:rsidR="00424027" w:rsidRDefault="00424027">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_Toc75734828 \h </w:instrText>
      </w:r>
      <w:r>
        <w:fldChar w:fldCharType="separate"/>
      </w:r>
      <w:r>
        <w:t>64</w:t>
      </w:r>
      <w:r>
        <w:fldChar w:fldCharType="end"/>
      </w:r>
    </w:p>
    <w:p w14:paraId="4225A7DA" w14:textId="58DC1449" w:rsidR="00424027" w:rsidRDefault="00424027">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_Toc75734829 \h </w:instrText>
      </w:r>
      <w:r>
        <w:fldChar w:fldCharType="separate"/>
      </w:r>
      <w:r>
        <w:t>65</w:t>
      </w:r>
      <w:r>
        <w:fldChar w:fldCharType="end"/>
      </w:r>
    </w:p>
    <w:p w14:paraId="39A534D5" w14:textId="22336C79" w:rsidR="00424027" w:rsidRDefault="00424027">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_Toc75734830 \h </w:instrText>
      </w:r>
      <w:r>
        <w:fldChar w:fldCharType="separate"/>
      </w:r>
      <w:r>
        <w:t>65</w:t>
      </w:r>
      <w:r>
        <w:fldChar w:fldCharType="end"/>
      </w:r>
    </w:p>
    <w:p w14:paraId="11E892AB" w14:textId="0AD275CA" w:rsidR="00424027" w:rsidRDefault="00424027">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_Toc75734831 \h </w:instrText>
      </w:r>
      <w:r>
        <w:fldChar w:fldCharType="separate"/>
      </w:r>
      <w:r>
        <w:t>65</w:t>
      </w:r>
      <w:r>
        <w:fldChar w:fldCharType="end"/>
      </w:r>
    </w:p>
    <w:p w14:paraId="224F61F2" w14:textId="6701C033" w:rsidR="00424027" w:rsidRDefault="00424027">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_Toc75734832 \h </w:instrText>
      </w:r>
      <w:r>
        <w:fldChar w:fldCharType="separate"/>
      </w:r>
      <w:r>
        <w:t>65</w:t>
      </w:r>
      <w:r>
        <w:fldChar w:fldCharType="end"/>
      </w:r>
    </w:p>
    <w:p w14:paraId="5A6D40C0" w14:textId="23D5159F" w:rsidR="00424027" w:rsidRDefault="00424027">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_Toc75734833 \h </w:instrText>
      </w:r>
      <w:r>
        <w:fldChar w:fldCharType="separate"/>
      </w:r>
      <w:r>
        <w:t>65</w:t>
      </w:r>
      <w:r>
        <w:fldChar w:fldCharType="end"/>
      </w:r>
    </w:p>
    <w:p w14:paraId="2C59FCAA" w14:textId="0BBDC757" w:rsidR="00424027" w:rsidRDefault="00424027">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_Toc75734834 \h </w:instrText>
      </w:r>
      <w:r>
        <w:fldChar w:fldCharType="separate"/>
      </w:r>
      <w:r>
        <w:t>65</w:t>
      </w:r>
      <w:r>
        <w:fldChar w:fldCharType="end"/>
      </w:r>
    </w:p>
    <w:p w14:paraId="133EC35A" w14:textId="1BFF9D71" w:rsidR="00424027" w:rsidRDefault="00424027">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_Toc75734835 \h </w:instrText>
      </w:r>
      <w:r>
        <w:fldChar w:fldCharType="separate"/>
      </w:r>
      <w:r>
        <w:t>65</w:t>
      </w:r>
      <w:r>
        <w:fldChar w:fldCharType="end"/>
      </w:r>
    </w:p>
    <w:p w14:paraId="69D91302" w14:textId="139500B3" w:rsidR="00424027" w:rsidRDefault="00424027">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_Toc75734836 \h </w:instrText>
      </w:r>
      <w:r>
        <w:fldChar w:fldCharType="separate"/>
      </w:r>
      <w:r>
        <w:t>66</w:t>
      </w:r>
      <w:r>
        <w:fldChar w:fldCharType="end"/>
      </w:r>
    </w:p>
    <w:p w14:paraId="47BB2039" w14:textId="37D07B30" w:rsidR="00424027" w:rsidRDefault="00424027">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_Toc75734837 \h </w:instrText>
      </w:r>
      <w:r>
        <w:fldChar w:fldCharType="separate"/>
      </w:r>
      <w:r>
        <w:t>66</w:t>
      </w:r>
      <w:r>
        <w:fldChar w:fldCharType="end"/>
      </w:r>
    </w:p>
    <w:p w14:paraId="70D00525" w14:textId="396132A6" w:rsidR="00424027" w:rsidRDefault="00424027">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_Toc75734838 \h </w:instrText>
      </w:r>
      <w:r>
        <w:fldChar w:fldCharType="separate"/>
      </w:r>
      <w:r>
        <w:t>66</w:t>
      </w:r>
      <w:r>
        <w:fldChar w:fldCharType="end"/>
      </w:r>
    </w:p>
    <w:p w14:paraId="77623F7E" w14:textId="02A6F0EF" w:rsidR="00424027" w:rsidRDefault="00424027">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_Toc75734839 \h </w:instrText>
      </w:r>
      <w:r>
        <w:fldChar w:fldCharType="separate"/>
      </w:r>
      <w:r>
        <w:t>66</w:t>
      </w:r>
      <w:r>
        <w:fldChar w:fldCharType="end"/>
      </w:r>
    </w:p>
    <w:p w14:paraId="0F2ACA13" w14:textId="5E61E249" w:rsidR="00424027" w:rsidRDefault="00424027">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_Toc75734840 \h </w:instrText>
      </w:r>
      <w:r>
        <w:fldChar w:fldCharType="separate"/>
      </w:r>
      <w:r>
        <w:t>66</w:t>
      </w:r>
      <w:r>
        <w:fldChar w:fldCharType="end"/>
      </w:r>
    </w:p>
    <w:p w14:paraId="7796F3C5" w14:textId="0ACD8C25" w:rsidR="00424027" w:rsidRDefault="00424027">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_Toc75734841 \h </w:instrText>
      </w:r>
      <w:r>
        <w:fldChar w:fldCharType="separate"/>
      </w:r>
      <w:r>
        <w:t>66</w:t>
      </w:r>
      <w:r>
        <w:fldChar w:fldCharType="end"/>
      </w:r>
    </w:p>
    <w:p w14:paraId="7512C799" w14:textId="7CA00DD1" w:rsidR="00424027" w:rsidRDefault="00424027">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_Toc75734842 \h </w:instrText>
      </w:r>
      <w:r>
        <w:fldChar w:fldCharType="separate"/>
      </w:r>
      <w:r>
        <w:t>66</w:t>
      </w:r>
      <w:r>
        <w:fldChar w:fldCharType="end"/>
      </w:r>
    </w:p>
    <w:p w14:paraId="6C801C4F" w14:textId="52D7AEED" w:rsidR="00424027" w:rsidRDefault="0042402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_Toc75734843 \h </w:instrText>
      </w:r>
      <w:r>
        <w:fldChar w:fldCharType="separate"/>
      </w:r>
      <w:r>
        <w:t>67</w:t>
      </w:r>
      <w:r>
        <w:fldChar w:fldCharType="end"/>
      </w:r>
    </w:p>
    <w:p w14:paraId="09CAF9EA" w14:textId="0B1DEFF8" w:rsidR="00424027" w:rsidRDefault="0042402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_Toc75734844 \h </w:instrText>
      </w:r>
      <w:r>
        <w:fldChar w:fldCharType="separate"/>
      </w:r>
      <w:r>
        <w:t>67</w:t>
      </w:r>
      <w:r>
        <w:fldChar w:fldCharType="end"/>
      </w:r>
    </w:p>
    <w:p w14:paraId="4AE2392F" w14:textId="45B8DEBE" w:rsidR="00424027" w:rsidRDefault="0042402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D019BC">
        <w:rPr>
          <w:lang w:val="en-US"/>
        </w:rPr>
        <w:t>rovisioning</w:t>
      </w:r>
      <w:r>
        <w:t xml:space="preserve"> of parameters for V2X configuration signalling messages</w:t>
      </w:r>
      <w:r>
        <w:tab/>
      </w:r>
      <w:r>
        <w:fldChar w:fldCharType="begin" w:fldLock="1"/>
      </w:r>
      <w:r>
        <w:instrText xml:space="preserve"> PAGEREF _Toc75734845 \h </w:instrText>
      </w:r>
      <w:r>
        <w:fldChar w:fldCharType="separate"/>
      </w:r>
      <w:r>
        <w:t>67</w:t>
      </w:r>
      <w:r>
        <w:fldChar w:fldCharType="end"/>
      </w:r>
    </w:p>
    <w:p w14:paraId="63B89C3C" w14:textId="62617883" w:rsidR="00424027" w:rsidRDefault="0042402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_Toc75734846 \h </w:instrText>
      </w:r>
      <w:r>
        <w:fldChar w:fldCharType="separate"/>
      </w:r>
      <w:r>
        <w:t>67</w:t>
      </w:r>
      <w:r>
        <w:fldChar w:fldCharType="end"/>
      </w:r>
    </w:p>
    <w:p w14:paraId="3C4E93AC" w14:textId="2272B2B9" w:rsidR="00424027" w:rsidRDefault="00424027">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_Toc75734847 \h </w:instrText>
      </w:r>
      <w:r>
        <w:fldChar w:fldCharType="separate"/>
      </w:r>
      <w:r>
        <w:t>67</w:t>
      </w:r>
      <w:r>
        <w:fldChar w:fldCharType="end"/>
      </w:r>
    </w:p>
    <w:p w14:paraId="2D83FA36" w14:textId="28B64A95" w:rsidR="00424027" w:rsidRDefault="0042402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_Toc75734848 \h </w:instrText>
      </w:r>
      <w:r>
        <w:fldChar w:fldCharType="separate"/>
      </w:r>
      <w:r>
        <w:t>67</w:t>
      </w:r>
      <w:r>
        <w:fldChar w:fldCharType="end"/>
      </w:r>
    </w:p>
    <w:p w14:paraId="3B22C375" w14:textId="671FA263" w:rsidR="00424027" w:rsidRDefault="00424027">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_Toc75734849 \h </w:instrText>
      </w:r>
      <w:r>
        <w:fldChar w:fldCharType="separate"/>
      </w:r>
      <w:r>
        <w:t>67</w:t>
      </w:r>
      <w:r>
        <w:fldChar w:fldCharType="end"/>
      </w:r>
    </w:p>
    <w:p w14:paraId="3FB1312D" w14:textId="54353049" w:rsidR="00424027" w:rsidRDefault="0042402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019BC">
        <w:rPr>
          <w:lang w:val="en-US"/>
        </w:rPr>
        <w:t xml:space="preserve">V2X communication over </w:t>
      </w:r>
      <w:r>
        <w:t>PC5 signalling messages</w:t>
      </w:r>
      <w:r>
        <w:tab/>
      </w:r>
      <w:r>
        <w:fldChar w:fldCharType="begin" w:fldLock="1"/>
      </w:r>
      <w:r>
        <w:instrText xml:space="preserve"> PAGEREF _Toc75734850 \h </w:instrText>
      </w:r>
      <w:r>
        <w:fldChar w:fldCharType="separate"/>
      </w:r>
      <w:r>
        <w:t>68</w:t>
      </w:r>
      <w:r>
        <w:fldChar w:fldCharType="end"/>
      </w:r>
    </w:p>
    <w:p w14:paraId="0BB864BE" w14:textId="6DD29B59" w:rsidR="00424027" w:rsidRDefault="0042402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_Toc75734851 \h </w:instrText>
      </w:r>
      <w:r>
        <w:fldChar w:fldCharType="separate"/>
      </w:r>
      <w:r>
        <w:t>68</w:t>
      </w:r>
      <w:r>
        <w:fldChar w:fldCharType="end"/>
      </w:r>
    </w:p>
    <w:p w14:paraId="3BFD74E3" w14:textId="79386E6D" w:rsidR="00424027" w:rsidRDefault="00424027">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_Toc75734852 \h </w:instrText>
      </w:r>
      <w:r>
        <w:fldChar w:fldCharType="separate"/>
      </w:r>
      <w:r>
        <w:t>68</w:t>
      </w:r>
      <w:r>
        <w:fldChar w:fldCharType="end"/>
      </w:r>
    </w:p>
    <w:p w14:paraId="0579F439" w14:textId="420D714B" w:rsidR="00424027" w:rsidRDefault="00424027">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_Toc75734853 \h </w:instrText>
      </w:r>
      <w:r>
        <w:fldChar w:fldCharType="separate"/>
      </w:r>
      <w:r>
        <w:t>68</w:t>
      </w:r>
      <w:r>
        <w:fldChar w:fldCharType="end"/>
      </w:r>
    </w:p>
    <w:p w14:paraId="329AD452" w14:textId="4308D114" w:rsidR="00424027" w:rsidRDefault="00424027">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_Toc75734854 \h </w:instrText>
      </w:r>
      <w:r>
        <w:fldChar w:fldCharType="separate"/>
      </w:r>
      <w:r>
        <w:t>69</w:t>
      </w:r>
      <w:r>
        <w:fldChar w:fldCharType="end"/>
      </w:r>
    </w:p>
    <w:p w14:paraId="78D02EAB" w14:textId="039DEEB5" w:rsidR="00424027" w:rsidRDefault="00424027">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_Toc75734855 \h </w:instrText>
      </w:r>
      <w:r>
        <w:fldChar w:fldCharType="separate"/>
      </w:r>
      <w:r>
        <w:t>69</w:t>
      </w:r>
      <w:r>
        <w:fldChar w:fldCharType="end"/>
      </w:r>
    </w:p>
    <w:p w14:paraId="659B5100" w14:textId="203D5C5C" w:rsidR="00424027" w:rsidRDefault="00424027">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D019BC">
        <w:rPr>
          <w:rFonts w:cs="Arial"/>
          <w:lang w:eastAsia="x-none"/>
        </w:rPr>
        <w:t xml:space="preserve">MSBs of </w:t>
      </w:r>
      <w:r w:rsidRPr="00D019BC">
        <w:rPr>
          <w:rFonts w:cs="Arial"/>
        </w:rPr>
        <w:t>K</w:t>
      </w:r>
      <w:r w:rsidRPr="00D019BC">
        <w:rPr>
          <w:rFonts w:cs="Arial"/>
          <w:vertAlign w:val="subscript"/>
        </w:rPr>
        <w:t>NRP-sess</w:t>
      </w:r>
      <w:r w:rsidRPr="00D019BC">
        <w:rPr>
          <w:rFonts w:cs="Arial"/>
        </w:rPr>
        <w:t xml:space="preserve"> ID</w:t>
      </w:r>
      <w:r>
        <w:tab/>
      </w:r>
      <w:r>
        <w:fldChar w:fldCharType="begin" w:fldLock="1"/>
      </w:r>
      <w:r>
        <w:instrText xml:space="preserve"> PAGEREF _Toc75734856 \h </w:instrText>
      </w:r>
      <w:r>
        <w:fldChar w:fldCharType="separate"/>
      </w:r>
      <w:r>
        <w:t>69</w:t>
      </w:r>
      <w:r>
        <w:fldChar w:fldCharType="end"/>
      </w:r>
    </w:p>
    <w:p w14:paraId="127F6902" w14:textId="79A2E044" w:rsidR="00424027" w:rsidRDefault="00424027">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D019BC">
        <w:rPr>
          <w:rFonts w:cs="Arial"/>
        </w:rPr>
        <w:t>K</w:t>
      </w:r>
      <w:r w:rsidRPr="00D019BC">
        <w:rPr>
          <w:rFonts w:cs="Arial"/>
          <w:vertAlign w:val="subscript"/>
        </w:rPr>
        <w:t>NRP</w:t>
      </w:r>
      <w:r w:rsidRPr="00D019BC">
        <w:rPr>
          <w:rFonts w:cs="Arial"/>
        </w:rPr>
        <w:t xml:space="preserve"> ID</w:t>
      </w:r>
      <w:r>
        <w:tab/>
      </w:r>
      <w:r>
        <w:fldChar w:fldCharType="begin" w:fldLock="1"/>
      </w:r>
      <w:r>
        <w:instrText xml:space="preserve"> PAGEREF _Toc75734857 \h </w:instrText>
      </w:r>
      <w:r>
        <w:fldChar w:fldCharType="separate"/>
      </w:r>
      <w:r>
        <w:t>69</w:t>
      </w:r>
      <w:r>
        <w:fldChar w:fldCharType="end"/>
      </w:r>
    </w:p>
    <w:p w14:paraId="3CEC3CCE" w14:textId="70FC418C" w:rsidR="00424027" w:rsidRDefault="0042402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_Toc75734858 \h </w:instrText>
      </w:r>
      <w:r>
        <w:fldChar w:fldCharType="separate"/>
      </w:r>
      <w:r>
        <w:t>69</w:t>
      </w:r>
      <w:r>
        <w:fldChar w:fldCharType="end"/>
      </w:r>
    </w:p>
    <w:p w14:paraId="4DE584D3" w14:textId="56F5AC39" w:rsidR="00424027" w:rsidRDefault="0042402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_Toc75734859 \h </w:instrText>
      </w:r>
      <w:r>
        <w:fldChar w:fldCharType="separate"/>
      </w:r>
      <w:r>
        <w:t>69</w:t>
      </w:r>
      <w:r>
        <w:fldChar w:fldCharType="end"/>
      </w:r>
    </w:p>
    <w:p w14:paraId="79257242" w14:textId="741B0CCF" w:rsidR="00424027" w:rsidRDefault="0042402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_Toc75734860 \h </w:instrText>
      </w:r>
      <w:r>
        <w:fldChar w:fldCharType="separate"/>
      </w:r>
      <w:r>
        <w:t>69</w:t>
      </w:r>
      <w:r>
        <w:fldChar w:fldCharType="end"/>
      </w:r>
    </w:p>
    <w:p w14:paraId="2C9D457D" w14:textId="184B02B1" w:rsidR="00424027" w:rsidRDefault="0042402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_Toc75734861 \h </w:instrText>
      </w:r>
      <w:r>
        <w:fldChar w:fldCharType="separate"/>
      </w:r>
      <w:r>
        <w:t>69</w:t>
      </w:r>
      <w:r>
        <w:fldChar w:fldCharType="end"/>
      </w:r>
    </w:p>
    <w:p w14:paraId="287F9B76" w14:textId="2F6ECED7"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_Toc75734862 \h </w:instrText>
      </w:r>
      <w:r>
        <w:fldChar w:fldCharType="separate"/>
      </w:r>
      <w:r>
        <w:t>70</w:t>
      </w:r>
      <w:r>
        <w:fldChar w:fldCharType="end"/>
      </w:r>
    </w:p>
    <w:p w14:paraId="427BC98C" w14:textId="58BAE56A"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w:t>
      </w:r>
      <w:r>
        <w:t xml:space="preserve"> request</w:t>
      </w:r>
      <w:r>
        <w:tab/>
      </w:r>
      <w:r>
        <w:fldChar w:fldCharType="begin" w:fldLock="1"/>
      </w:r>
      <w:r>
        <w:instrText xml:space="preserve"> PAGEREF _Toc75734863 \h </w:instrText>
      </w:r>
      <w:r>
        <w:fldChar w:fldCharType="separate"/>
      </w:r>
      <w:r>
        <w:t>70</w:t>
      </w:r>
      <w:r>
        <w:fldChar w:fldCharType="end"/>
      </w:r>
    </w:p>
    <w:p w14:paraId="21EFC4DF" w14:textId="091E7774"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_Toc75734864 \h </w:instrText>
      </w:r>
      <w:r>
        <w:fldChar w:fldCharType="separate"/>
      </w:r>
      <w:r>
        <w:t>70</w:t>
      </w:r>
      <w:r>
        <w:fldChar w:fldCharType="end"/>
      </w:r>
    </w:p>
    <w:p w14:paraId="06605DA8" w14:textId="77241766"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 accept</w:t>
      </w:r>
      <w:r>
        <w:tab/>
      </w:r>
      <w:r>
        <w:fldChar w:fldCharType="begin" w:fldLock="1"/>
      </w:r>
      <w:r>
        <w:instrText xml:space="preserve"> PAGEREF _Toc75734865 \h </w:instrText>
      </w:r>
      <w:r>
        <w:fldChar w:fldCharType="separate"/>
      </w:r>
      <w:r>
        <w:t>70</w:t>
      </w:r>
      <w:r>
        <w:fldChar w:fldCharType="end"/>
      </w:r>
    </w:p>
    <w:p w14:paraId="39F5A3D0" w14:textId="62C5C328"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_Toc75734866 \h </w:instrText>
      </w:r>
      <w:r>
        <w:fldChar w:fldCharType="separate"/>
      </w:r>
      <w:r>
        <w:t>70</w:t>
      </w:r>
      <w:r>
        <w:fldChar w:fldCharType="end"/>
      </w:r>
    </w:p>
    <w:p w14:paraId="1F9A3BBB" w14:textId="22F98FEB" w:rsidR="00424027" w:rsidRDefault="00424027">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_Toc75734867 \h </w:instrText>
      </w:r>
      <w:r>
        <w:fldChar w:fldCharType="separate"/>
      </w:r>
      <w:r>
        <w:t>70</w:t>
      </w:r>
      <w:r>
        <w:fldChar w:fldCharType="end"/>
      </w:r>
    </w:p>
    <w:p w14:paraId="7AF22E40" w14:textId="0ED16468" w:rsidR="00424027" w:rsidRDefault="00424027">
      <w:pPr>
        <w:pStyle w:val="TOC3"/>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.6</w:t>
      </w:r>
      <w:r>
        <w:rPr>
          <w:rFonts w:asciiTheme="minorHAnsi" w:eastAsiaTheme="minorEastAsia" w:hAnsiTheme="minorHAnsi" w:cstheme="minorBidi"/>
          <w:sz w:val="22"/>
          <w:szCs w:val="22"/>
          <w:lang w:eastAsia="en-GB"/>
        </w:rPr>
        <w:tab/>
      </w:r>
      <w:r>
        <w:t xml:space="preserve">Direct link </w:t>
      </w:r>
      <w:r w:rsidRPr="00D019BC">
        <w:rPr>
          <w:lang w:val="en-US" w:eastAsia="zh-CN"/>
        </w:rPr>
        <w:t>release</w:t>
      </w:r>
      <w:r>
        <w:t xml:space="preserve"> request</w:t>
      </w:r>
      <w:r>
        <w:tab/>
      </w:r>
      <w:r>
        <w:fldChar w:fldCharType="begin" w:fldLock="1"/>
      </w:r>
      <w:r>
        <w:instrText xml:space="preserve"> PAGEREF _Toc75734868 \h </w:instrText>
      </w:r>
      <w:r>
        <w:fldChar w:fldCharType="separate"/>
      </w:r>
      <w:r>
        <w:t>71</w:t>
      </w:r>
      <w:r>
        <w:fldChar w:fldCharType="end"/>
      </w:r>
    </w:p>
    <w:p w14:paraId="37E54BBB" w14:textId="08E0818D" w:rsidR="00424027" w:rsidRDefault="00424027">
      <w:pPr>
        <w:pStyle w:val="TOC4"/>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_Toc75734869 \h </w:instrText>
      </w:r>
      <w:r>
        <w:fldChar w:fldCharType="separate"/>
      </w:r>
      <w:r>
        <w:t>71</w:t>
      </w:r>
      <w:r>
        <w:fldChar w:fldCharType="end"/>
      </w:r>
    </w:p>
    <w:p w14:paraId="72970FC9" w14:textId="2C315303" w:rsidR="00424027" w:rsidRDefault="00424027">
      <w:pPr>
        <w:pStyle w:val="TOC3"/>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.7</w:t>
      </w:r>
      <w:r>
        <w:rPr>
          <w:rFonts w:asciiTheme="minorHAnsi" w:eastAsiaTheme="minorEastAsia" w:hAnsiTheme="minorHAnsi" w:cstheme="minorBidi"/>
          <w:sz w:val="22"/>
          <w:szCs w:val="22"/>
          <w:lang w:eastAsia="en-GB"/>
        </w:rPr>
        <w:tab/>
      </w:r>
      <w:r>
        <w:t xml:space="preserve">Direct link </w:t>
      </w:r>
      <w:r w:rsidRPr="00D019BC">
        <w:rPr>
          <w:lang w:val="en-US" w:eastAsia="zh-CN"/>
        </w:rPr>
        <w:t>release</w:t>
      </w:r>
      <w:r>
        <w:t xml:space="preserve"> </w:t>
      </w:r>
      <w:r w:rsidRPr="00D019BC">
        <w:rPr>
          <w:lang w:val="en-US" w:eastAsia="zh-CN"/>
        </w:rPr>
        <w:t>accept</w:t>
      </w:r>
      <w:r>
        <w:tab/>
      </w:r>
      <w:r>
        <w:fldChar w:fldCharType="begin" w:fldLock="1"/>
      </w:r>
      <w:r>
        <w:instrText xml:space="preserve"> PAGEREF _Toc75734870 \h </w:instrText>
      </w:r>
      <w:r>
        <w:fldChar w:fldCharType="separate"/>
      </w:r>
      <w:r>
        <w:t>71</w:t>
      </w:r>
      <w:r>
        <w:fldChar w:fldCharType="end"/>
      </w:r>
    </w:p>
    <w:p w14:paraId="28457D78" w14:textId="4B5815B4" w:rsidR="00424027" w:rsidRDefault="00424027">
      <w:pPr>
        <w:pStyle w:val="TOC4"/>
        <w:rPr>
          <w:rFonts w:asciiTheme="minorHAnsi" w:eastAsiaTheme="minorEastAsia" w:hAnsiTheme="minorHAnsi" w:cstheme="minorBidi"/>
          <w:sz w:val="22"/>
          <w:szCs w:val="22"/>
          <w:lang w:eastAsia="en-GB"/>
        </w:rPr>
      </w:pPr>
      <w:r w:rsidRPr="00D019BC">
        <w:rPr>
          <w:lang w:val="en-US" w:eastAsia="zh-CN"/>
        </w:rPr>
        <w:lastRenderedPageBreak/>
        <w:t>7</w:t>
      </w:r>
      <w:r>
        <w:t>.</w:t>
      </w:r>
      <w:r w:rsidRPr="00D019BC">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_Toc75734871 \h </w:instrText>
      </w:r>
      <w:r>
        <w:fldChar w:fldCharType="separate"/>
      </w:r>
      <w:r>
        <w:t>71</w:t>
      </w:r>
      <w:r>
        <w:fldChar w:fldCharType="end"/>
      </w:r>
    </w:p>
    <w:p w14:paraId="0CEB2A5B" w14:textId="6B7B9AC0" w:rsidR="00424027" w:rsidRDefault="0042402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_Toc75734872 \h </w:instrText>
      </w:r>
      <w:r>
        <w:fldChar w:fldCharType="separate"/>
      </w:r>
      <w:r>
        <w:t>71</w:t>
      </w:r>
      <w:r>
        <w:fldChar w:fldCharType="end"/>
      </w:r>
    </w:p>
    <w:p w14:paraId="34C49CA8" w14:textId="7804C149" w:rsidR="00424027" w:rsidRDefault="00424027">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_Toc75734873 \h </w:instrText>
      </w:r>
      <w:r>
        <w:fldChar w:fldCharType="separate"/>
      </w:r>
      <w:r>
        <w:t>71</w:t>
      </w:r>
      <w:r>
        <w:fldChar w:fldCharType="end"/>
      </w:r>
    </w:p>
    <w:p w14:paraId="75BAAA53" w14:textId="0D66F37C" w:rsidR="00424027" w:rsidRDefault="00424027">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_Toc75734874 \h </w:instrText>
      </w:r>
      <w:r>
        <w:fldChar w:fldCharType="separate"/>
      </w:r>
      <w:r>
        <w:t>72</w:t>
      </w:r>
      <w:r>
        <w:fldChar w:fldCharType="end"/>
      </w:r>
    </w:p>
    <w:p w14:paraId="1525356E" w14:textId="6387081F" w:rsidR="00424027" w:rsidRDefault="0042402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_Toc75734875 \h </w:instrText>
      </w:r>
      <w:r>
        <w:fldChar w:fldCharType="separate"/>
      </w:r>
      <w:r>
        <w:t>72</w:t>
      </w:r>
      <w:r>
        <w:fldChar w:fldCharType="end"/>
      </w:r>
    </w:p>
    <w:p w14:paraId="4F7F796D" w14:textId="494F884D" w:rsidR="00424027" w:rsidRDefault="00424027">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_Toc75734876 \h </w:instrText>
      </w:r>
      <w:r>
        <w:fldChar w:fldCharType="separate"/>
      </w:r>
      <w:r>
        <w:t>72</w:t>
      </w:r>
      <w:r>
        <w:fldChar w:fldCharType="end"/>
      </w:r>
    </w:p>
    <w:p w14:paraId="68623AD7" w14:textId="73A5DC25" w:rsidR="00424027" w:rsidRDefault="0042402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_Toc75734877 \h </w:instrText>
      </w:r>
      <w:r>
        <w:fldChar w:fldCharType="separate"/>
      </w:r>
      <w:r>
        <w:t>72</w:t>
      </w:r>
      <w:r>
        <w:fldChar w:fldCharType="end"/>
      </w:r>
    </w:p>
    <w:p w14:paraId="1B7827B2" w14:textId="365E1E03" w:rsidR="00424027" w:rsidRDefault="0042402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_Toc75734878 \h </w:instrText>
      </w:r>
      <w:r>
        <w:fldChar w:fldCharType="separate"/>
      </w:r>
      <w:r>
        <w:t>72</w:t>
      </w:r>
      <w:r>
        <w:fldChar w:fldCharType="end"/>
      </w:r>
    </w:p>
    <w:p w14:paraId="6B97861E" w14:textId="1E38D950" w:rsidR="00424027" w:rsidRDefault="0042402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_Toc75734879 \h </w:instrText>
      </w:r>
      <w:r>
        <w:fldChar w:fldCharType="separate"/>
      </w:r>
      <w:r>
        <w:t>73</w:t>
      </w:r>
      <w:r>
        <w:fldChar w:fldCharType="end"/>
      </w:r>
    </w:p>
    <w:p w14:paraId="2F011E6B" w14:textId="0580CCE3" w:rsidR="00424027" w:rsidRDefault="00424027">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_Toc75734880 \h </w:instrText>
      </w:r>
      <w:r>
        <w:fldChar w:fldCharType="separate"/>
      </w:r>
      <w:r>
        <w:t>73</w:t>
      </w:r>
      <w:r>
        <w:fldChar w:fldCharType="end"/>
      </w:r>
    </w:p>
    <w:p w14:paraId="58F8A98A" w14:textId="4B205C53" w:rsidR="00424027" w:rsidRDefault="0042402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_Toc75734881 \h </w:instrText>
      </w:r>
      <w:r>
        <w:fldChar w:fldCharType="separate"/>
      </w:r>
      <w:r>
        <w:t>73</w:t>
      </w:r>
      <w:r>
        <w:fldChar w:fldCharType="end"/>
      </w:r>
    </w:p>
    <w:p w14:paraId="568CF596" w14:textId="66ECCD6D" w:rsidR="00424027" w:rsidRDefault="00424027">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_Toc75734882 \h </w:instrText>
      </w:r>
      <w:r>
        <w:fldChar w:fldCharType="separate"/>
      </w:r>
      <w:r>
        <w:t>73</w:t>
      </w:r>
      <w:r>
        <w:fldChar w:fldCharType="end"/>
      </w:r>
    </w:p>
    <w:p w14:paraId="78B66F41" w14:textId="654A5664" w:rsidR="00424027" w:rsidRDefault="0042402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_Toc75734883 \h </w:instrText>
      </w:r>
      <w:r>
        <w:fldChar w:fldCharType="separate"/>
      </w:r>
      <w:r>
        <w:t>74</w:t>
      </w:r>
      <w:r>
        <w:fldChar w:fldCharType="end"/>
      </w:r>
    </w:p>
    <w:p w14:paraId="09D702CF" w14:textId="4FC9447D" w:rsidR="00424027" w:rsidRDefault="00424027">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_Toc75734884 \h </w:instrText>
      </w:r>
      <w:r>
        <w:fldChar w:fldCharType="separate"/>
      </w:r>
      <w:r>
        <w:t>74</w:t>
      </w:r>
      <w:r>
        <w:fldChar w:fldCharType="end"/>
      </w:r>
    </w:p>
    <w:p w14:paraId="18936BC9" w14:textId="67A5515E" w:rsidR="00424027" w:rsidRDefault="00424027">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_Toc75734885 \h </w:instrText>
      </w:r>
      <w:r>
        <w:fldChar w:fldCharType="separate"/>
      </w:r>
      <w:r>
        <w:t>74</w:t>
      </w:r>
      <w:r>
        <w:fldChar w:fldCharType="end"/>
      </w:r>
    </w:p>
    <w:p w14:paraId="6A9AB46A" w14:textId="5252812B" w:rsidR="00424027" w:rsidRDefault="00424027">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_Toc75734886 \h </w:instrText>
      </w:r>
      <w:r>
        <w:fldChar w:fldCharType="separate"/>
      </w:r>
      <w:r>
        <w:t>74</w:t>
      </w:r>
      <w:r>
        <w:fldChar w:fldCharType="end"/>
      </w:r>
    </w:p>
    <w:p w14:paraId="4C0841C4" w14:textId="604A8DB1" w:rsidR="00424027" w:rsidRDefault="00424027">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_Toc75734887 \h </w:instrText>
      </w:r>
      <w:r>
        <w:fldChar w:fldCharType="separate"/>
      </w:r>
      <w:r>
        <w:t>74</w:t>
      </w:r>
      <w:r>
        <w:fldChar w:fldCharType="end"/>
      </w:r>
    </w:p>
    <w:p w14:paraId="73CFCE52" w14:textId="4BEC7FE0" w:rsidR="00424027" w:rsidRDefault="00424027">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D019BC">
        <w:rPr>
          <w:vertAlign w:val="subscript"/>
          <w:lang w:eastAsia="ja-JP"/>
        </w:rPr>
        <w:t>NRP</w:t>
      </w:r>
      <w:r>
        <w:rPr>
          <w:lang w:eastAsia="ja-JP"/>
        </w:rPr>
        <w:t xml:space="preserve"> ID</w:t>
      </w:r>
      <w:r>
        <w:tab/>
      </w:r>
      <w:r>
        <w:fldChar w:fldCharType="begin" w:fldLock="1"/>
      </w:r>
      <w:r>
        <w:instrText xml:space="preserve"> PAGEREF _Toc75734888 \h </w:instrText>
      </w:r>
      <w:r>
        <w:fldChar w:fldCharType="separate"/>
      </w:r>
      <w:r>
        <w:t>74</w:t>
      </w:r>
      <w:r>
        <w:fldChar w:fldCharType="end"/>
      </w:r>
    </w:p>
    <w:p w14:paraId="062B22FE" w14:textId="2A4E5CB0" w:rsidR="00424027" w:rsidRDefault="00424027">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_Toc75734889 \h </w:instrText>
      </w:r>
      <w:r>
        <w:fldChar w:fldCharType="separate"/>
      </w:r>
      <w:r>
        <w:t>74</w:t>
      </w:r>
      <w:r>
        <w:fldChar w:fldCharType="end"/>
      </w:r>
    </w:p>
    <w:p w14:paraId="3FEA1FD9" w14:textId="50B6762E" w:rsidR="00424027" w:rsidRDefault="0042402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_Toc75734890 \h </w:instrText>
      </w:r>
      <w:r>
        <w:fldChar w:fldCharType="separate"/>
      </w:r>
      <w:r>
        <w:t>75</w:t>
      </w:r>
      <w:r>
        <w:fldChar w:fldCharType="end"/>
      </w:r>
    </w:p>
    <w:p w14:paraId="13D49CCE" w14:textId="7DC458B5" w:rsidR="00424027" w:rsidRDefault="00424027">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_Toc75734891 \h </w:instrText>
      </w:r>
      <w:r>
        <w:fldChar w:fldCharType="separate"/>
      </w:r>
      <w:r>
        <w:t>75</w:t>
      </w:r>
      <w:r>
        <w:fldChar w:fldCharType="end"/>
      </w:r>
    </w:p>
    <w:p w14:paraId="5E903D90" w14:textId="4A511D2F" w:rsidR="00424027" w:rsidRDefault="00424027">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_Toc75734892 \h </w:instrText>
      </w:r>
      <w:r>
        <w:fldChar w:fldCharType="separate"/>
      </w:r>
      <w:r>
        <w:t>75</w:t>
      </w:r>
      <w:r>
        <w:fldChar w:fldCharType="end"/>
      </w:r>
    </w:p>
    <w:p w14:paraId="5E969607" w14:textId="78193664" w:rsidR="00424027" w:rsidRDefault="00424027">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_Toc75734893 \h </w:instrText>
      </w:r>
      <w:r>
        <w:fldChar w:fldCharType="separate"/>
      </w:r>
      <w:r>
        <w:t>75</w:t>
      </w:r>
      <w:r>
        <w:fldChar w:fldCharType="end"/>
      </w:r>
    </w:p>
    <w:p w14:paraId="520666C7" w14:textId="2FB0DA88" w:rsidR="00424027" w:rsidRDefault="00424027">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D019BC">
        <w:rPr>
          <w:vertAlign w:val="subscript"/>
          <w:lang w:eastAsia="ja-JP"/>
        </w:rPr>
        <w:t>NRP</w:t>
      </w:r>
      <w:r>
        <w:rPr>
          <w:lang w:eastAsia="ja-JP"/>
        </w:rPr>
        <w:t xml:space="preserve"> ID</w:t>
      </w:r>
      <w:r>
        <w:tab/>
      </w:r>
      <w:r>
        <w:fldChar w:fldCharType="begin" w:fldLock="1"/>
      </w:r>
      <w:r>
        <w:instrText xml:space="preserve"> PAGEREF _Toc75734894 \h </w:instrText>
      </w:r>
      <w:r>
        <w:fldChar w:fldCharType="separate"/>
      </w:r>
      <w:r>
        <w:t>75</w:t>
      </w:r>
      <w:r>
        <w:fldChar w:fldCharType="end"/>
      </w:r>
    </w:p>
    <w:p w14:paraId="5AA1D122" w14:textId="035875D1" w:rsidR="00424027" w:rsidRDefault="0042402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_Toc75734895 \h </w:instrText>
      </w:r>
      <w:r>
        <w:fldChar w:fldCharType="separate"/>
      </w:r>
      <w:r>
        <w:t>75</w:t>
      </w:r>
      <w:r>
        <w:fldChar w:fldCharType="end"/>
      </w:r>
    </w:p>
    <w:p w14:paraId="0CE0F453" w14:textId="5CC67747" w:rsidR="00424027" w:rsidRDefault="00424027">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_Toc75734896 \h </w:instrText>
      </w:r>
      <w:r>
        <w:fldChar w:fldCharType="separate"/>
      </w:r>
      <w:r>
        <w:t>75</w:t>
      </w:r>
      <w:r>
        <w:fldChar w:fldCharType="end"/>
      </w:r>
    </w:p>
    <w:p w14:paraId="2D09C801" w14:textId="44AB1A8F" w:rsidR="00424027" w:rsidRDefault="0042402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_Toc75734897 \h </w:instrText>
      </w:r>
      <w:r>
        <w:fldChar w:fldCharType="separate"/>
      </w:r>
      <w:r>
        <w:t>76</w:t>
      </w:r>
      <w:r>
        <w:fldChar w:fldCharType="end"/>
      </w:r>
    </w:p>
    <w:p w14:paraId="6B4A9C83" w14:textId="764C97FD" w:rsidR="00424027" w:rsidRDefault="00424027">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_Toc75734898 \h </w:instrText>
      </w:r>
      <w:r>
        <w:fldChar w:fldCharType="separate"/>
      </w:r>
      <w:r>
        <w:t>76</w:t>
      </w:r>
      <w:r>
        <w:fldChar w:fldCharType="end"/>
      </w:r>
    </w:p>
    <w:p w14:paraId="286338BD" w14:textId="63E40AF0" w:rsidR="00424027" w:rsidRDefault="00424027">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_Toc75734899 \h </w:instrText>
      </w:r>
      <w:r>
        <w:fldChar w:fldCharType="separate"/>
      </w:r>
      <w:r>
        <w:t>76</w:t>
      </w:r>
      <w:r>
        <w:fldChar w:fldCharType="end"/>
      </w:r>
    </w:p>
    <w:p w14:paraId="01847AEA" w14:textId="05E94A9F" w:rsidR="00424027" w:rsidRDefault="00424027">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_Toc75734900 \h </w:instrText>
      </w:r>
      <w:r>
        <w:fldChar w:fldCharType="separate"/>
      </w:r>
      <w:r>
        <w:t>76</w:t>
      </w:r>
      <w:r>
        <w:fldChar w:fldCharType="end"/>
      </w:r>
    </w:p>
    <w:p w14:paraId="526C04BA" w14:textId="72D50CE3" w:rsidR="00424027" w:rsidRDefault="00424027">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_Toc75734901 \h </w:instrText>
      </w:r>
      <w:r>
        <w:fldChar w:fldCharType="separate"/>
      </w:r>
      <w:r>
        <w:t>76</w:t>
      </w:r>
      <w:r>
        <w:fldChar w:fldCharType="end"/>
      </w:r>
    </w:p>
    <w:p w14:paraId="14FE2360" w14:textId="63C6D58D" w:rsidR="00424027" w:rsidRDefault="00424027">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_Toc75734902 \h </w:instrText>
      </w:r>
      <w:r>
        <w:fldChar w:fldCharType="separate"/>
      </w:r>
      <w:r>
        <w:t>76</w:t>
      </w:r>
      <w:r>
        <w:fldChar w:fldCharType="end"/>
      </w:r>
    </w:p>
    <w:p w14:paraId="749FC39B" w14:textId="4C2E9196" w:rsidR="00424027" w:rsidRDefault="0042402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_Toc75734903 \h </w:instrText>
      </w:r>
      <w:r>
        <w:fldChar w:fldCharType="separate"/>
      </w:r>
      <w:r>
        <w:t>77</w:t>
      </w:r>
      <w:r>
        <w:fldChar w:fldCharType="end"/>
      </w:r>
    </w:p>
    <w:p w14:paraId="3020182E" w14:textId="4E994946" w:rsidR="00424027" w:rsidRDefault="00424027">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_Toc75734904 \h </w:instrText>
      </w:r>
      <w:r>
        <w:fldChar w:fldCharType="separate"/>
      </w:r>
      <w:r>
        <w:t>77</w:t>
      </w:r>
      <w:r>
        <w:fldChar w:fldCharType="end"/>
      </w:r>
    </w:p>
    <w:p w14:paraId="5A4C74C0" w14:textId="0B6E394C" w:rsidR="00424027" w:rsidRDefault="00424027">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_Toc75734905 \h </w:instrText>
      </w:r>
      <w:r>
        <w:fldChar w:fldCharType="separate"/>
      </w:r>
      <w:r>
        <w:t>77</w:t>
      </w:r>
      <w:r>
        <w:fldChar w:fldCharType="end"/>
      </w:r>
    </w:p>
    <w:p w14:paraId="4227D400" w14:textId="724B4946" w:rsidR="00424027" w:rsidRDefault="00424027">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_Toc75734906 \h </w:instrText>
      </w:r>
      <w:r>
        <w:fldChar w:fldCharType="separate"/>
      </w:r>
      <w:r>
        <w:t>77</w:t>
      </w:r>
      <w:r>
        <w:fldChar w:fldCharType="end"/>
      </w:r>
    </w:p>
    <w:p w14:paraId="0CFCCD35" w14:textId="29F898A6"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_Toc75734907 \h </w:instrText>
      </w:r>
      <w:r>
        <w:fldChar w:fldCharType="separate"/>
      </w:r>
      <w:r>
        <w:t>77</w:t>
      </w:r>
      <w:r>
        <w:fldChar w:fldCharType="end"/>
      </w:r>
    </w:p>
    <w:p w14:paraId="59592F7D" w14:textId="2755C2C4"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_Toc75734908 \h </w:instrText>
      </w:r>
      <w:r>
        <w:fldChar w:fldCharType="separate"/>
      </w:r>
      <w:r>
        <w:t>77</w:t>
      </w:r>
      <w:r>
        <w:fldChar w:fldCharType="end"/>
      </w:r>
    </w:p>
    <w:p w14:paraId="4D7FA1F4" w14:textId="253C3192"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7.3.19</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accept</w:t>
      </w:r>
      <w:r>
        <w:tab/>
      </w:r>
      <w:r>
        <w:fldChar w:fldCharType="begin" w:fldLock="1"/>
      </w:r>
      <w:r>
        <w:instrText xml:space="preserve"> PAGEREF _Toc75734909 \h </w:instrText>
      </w:r>
      <w:r>
        <w:fldChar w:fldCharType="separate"/>
      </w:r>
      <w:r>
        <w:t>78</w:t>
      </w:r>
      <w:r>
        <w:fldChar w:fldCharType="end"/>
      </w:r>
    </w:p>
    <w:p w14:paraId="3474FBC9" w14:textId="6010BECB"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_Toc75734910 \h </w:instrText>
      </w:r>
      <w:r>
        <w:fldChar w:fldCharType="separate"/>
      </w:r>
      <w:r>
        <w:t>78</w:t>
      </w:r>
      <w:r>
        <w:fldChar w:fldCharType="end"/>
      </w:r>
    </w:p>
    <w:p w14:paraId="06EC2850" w14:textId="023A10F2"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_Toc75734911 \h </w:instrText>
      </w:r>
      <w:r>
        <w:fldChar w:fldCharType="separate"/>
      </w:r>
      <w:r>
        <w:t>78</w:t>
      </w:r>
      <w:r>
        <w:fldChar w:fldCharType="end"/>
      </w:r>
    </w:p>
    <w:p w14:paraId="2CD333D2" w14:textId="6B2B1CA2"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_Toc75734912 \h </w:instrText>
      </w:r>
      <w:r>
        <w:fldChar w:fldCharType="separate"/>
      </w:r>
      <w:r>
        <w:t>78</w:t>
      </w:r>
      <w:r>
        <w:fldChar w:fldCharType="end"/>
      </w:r>
    </w:p>
    <w:p w14:paraId="3D77BFF4" w14:textId="58BA018F"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_Toc75734913 \h </w:instrText>
      </w:r>
      <w:r>
        <w:fldChar w:fldCharType="separate"/>
      </w:r>
      <w:r>
        <w:t>78</w:t>
      </w:r>
      <w:r>
        <w:fldChar w:fldCharType="end"/>
      </w:r>
    </w:p>
    <w:p w14:paraId="360BC41D" w14:textId="2C7F0019"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_Toc75734914 \h </w:instrText>
      </w:r>
      <w:r>
        <w:fldChar w:fldCharType="separate"/>
      </w:r>
      <w:r>
        <w:t>78</w:t>
      </w:r>
      <w:r>
        <w:fldChar w:fldCharType="end"/>
      </w:r>
    </w:p>
    <w:p w14:paraId="7C6F6985" w14:textId="2763DDAF"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7.3.20</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ack</w:t>
      </w:r>
      <w:r>
        <w:tab/>
      </w:r>
      <w:r>
        <w:fldChar w:fldCharType="begin" w:fldLock="1"/>
      </w:r>
      <w:r>
        <w:instrText xml:space="preserve"> PAGEREF _Toc75734915 \h </w:instrText>
      </w:r>
      <w:r>
        <w:fldChar w:fldCharType="separate"/>
      </w:r>
      <w:r>
        <w:t>79</w:t>
      </w:r>
      <w:r>
        <w:fldChar w:fldCharType="end"/>
      </w:r>
    </w:p>
    <w:p w14:paraId="592FFD1D" w14:textId="66151AA0"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_Toc75734916 \h </w:instrText>
      </w:r>
      <w:r>
        <w:fldChar w:fldCharType="separate"/>
      </w:r>
      <w:r>
        <w:t>79</w:t>
      </w:r>
      <w:r>
        <w:fldChar w:fldCharType="end"/>
      </w:r>
    </w:p>
    <w:p w14:paraId="210E2DA9" w14:textId="0CFEF87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_Toc75734917 \h </w:instrText>
      </w:r>
      <w:r>
        <w:fldChar w:fldCharType="separate"/>
      </w:r>
      <w:r>
        <w:t>79</w:t>
      </w:r>
      <w:r>
        <w:fldChar w:fldCharType="end"/>
      </w:r>
    </w:p>
    <w:p w14:paraId="37FA63FE" w14:textId="69864EDB"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_Toc75734918 \h </w:instrText>
      </w:r>
      <w:r>
        <w:fldChar w:fldCharType="separate"/>
      </w:r>
      <w:r>
        <w:t>79</w:t>
      </w:r>
      <w:r>
        <w:fldChar w:fldCharType="end"/>
      </w:r>
    </w:p>
    <w:p w14:paraId="1BDAD893" w14:textId="407B25ED"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7.3.21</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reject</w:t>
      </w:r>
      <w:r>
        <w:tab/>
      </w:r>
      <w:r>
        <w:fldChar w:fldCharType="begin" w:fldLock="1"/>
      </w:r>
      <w:r>
        <w:instrText xml:space="preserve"> PAGEREF _Toc75734919 \h </w:instrText>
      </w:r>
      <w:r>
        <w:fldChar w:fldCharType="separate"/>
      </w:r>
      <w:r>
        <w:t>79</w:t>
      </w:r>
      <w:r>
        <w:fldChar w:fldCharType="end"/>
      </w:r>
    </w:p>
    <w:p w14:paraId="35B335F3" w14:textId="22EB8FCE"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_Toc75734920 \h </w:instrText>
      </w:r>
      <w:r>
        <w:fldChar w:fldCharType="separate"/>
      </w:r>
      <w:r>
        <w:t>79</w:t>
      </w:r>
      <w:r>
        <w:fldChar w:fldCharType="end"/>
      </w:r>
    </w:p>
    <w:p w14:paraId="37298E1C" w14:textId="10DB3E27"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 reject</w:t>
      </w:r>
      <w:r>
        <w:tab/>
      </w:r>
      <w:r>
        <w:fldChar w:fldCharType="begin" w:fldLock="1"/>
      </w:r>
      <w:r>
        <w:instrText xml:space="preserve"> PAGEREF _Toc75734921 \h </w:instrText>
      </w:r>
      <w:r>
        <w:fldChar w:fldCharType="separate"/>
      </w:r>
      <w:r>
        <w:t>80</w:t>
      </w:r>
      <w:r>
        <w:fldChar w:fldCharType="end"/>
      </w:r>
    </w:p>
    <w:p w14:paraId="503D920D" w14:textId="0B852A6F"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_Toc75734922 \h </w:instrText>
      </w:r>
      <w:r>
        <w:fldChar w:fldCharType="separate"/>
      </w:r>
      <w:r>
        <w:t>80</w:t>
      </w:r>
      <w:r>
        <w:fldChar w:fldCharType="end"/>
      </w:r>
    </w:p>
    <w:p w14:paraId="6518DA4E" w14:textId="0C24EAC9"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establishment reject</w:t>
      </w:r>
      <w:r>
        <w:tab/>
      </w:r>
      <w:r>
        <w:fldChar w:fldCharType="begin" w:fldLock="1"/>
      </w:r>
      <w:r>
        <w:instrText xml:space="preserve"> PAGEREF _Toc75734923 \h </w:instrText>
      </w:r>
      <w:r>
        <w:fldChar w:fldCharType="separate"/>
      </w:r>
      <w:r>
        <w:t>80</w:t>
      </w:r>
      <w:r>
        <w:fldChar w:fldCharType="end"/>
      </w:r>
    </w:p>
    <w:p w14:paraId="057BDD86" w14:textId="63EE378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_Toc75734924 \h </w:instrText>
      </w:r>
      <w:r>
        <w:fldChar w:fldCharType="separate"/>
      </w:r>
      <w:r>
        <w:t>80</w:t>
      </w:r>
      <w:r>
        <w:fldChar w:fldCharType="end"/>
      </w:r>
    </w:p>
    <w:p w14:paraId="7BEE0277" w14:textId="0B68430E"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7.3.24</w:t>
      </w:r>
      <w:r>
        <w:rPr>
          <w:rFonts w:asciiTheme="minorHAnsi" w:eastAsiaTheme="minorEastAsia" w:hAnsiTheme="minorHAnsi" w:cstheme="minorBidi"/>
          <w:sz w:val="22"/>
          <w:szCs w:val="22"/>
          <w:lang w:eastAsia="en-GB"/>
        </w:rPr>
        <w:tab/>
      </w:r>
      <w:r w:rsidRPr="00D019BC">
        <w:rPr>
          <w:rFonts w:eastAsia="SimSun"/>
          <w:lang w:val="en-US" w:eastAsia="zh-CN"/>
        </w:rPr>
        <w:t>Direct link authentication failure</w:t>
      </w:r>
      <w:r>
        <w:tab/>
      </w:r>
      <w:r>
        <w:fldChar w:fldCharType="begin" w:fldLock="1"/>
      </w:r>
      <w:r>
        <w:instrText xml:space="preserve"> PAGEREF _Toc75734925 \h </w:instrText>
      </w:r>
      <w:r>
        <w:fldChar w:fldCharType="separate"/>
      </w:r>
      <w:r>
        <w:t>81</w:t>
      </w:r>
      <w:r>
        <w:fldChar w:fldCharType="end"/>
      </w:r>
    </w:p>
    <w:p w14:paraId="74E1968C" w14:textId="3BB1673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7.3.24.1</w:t>
      </w:r>
      <w:r>
        <w:rPr>
          <w:rFonts w:asciiTheme="minorHAnsi" w:eastAsiaTheme="minorEastAsia" w:hAnsiTheme="minorHAnsi" w:cstheme="minorBidi"/>
          <w:sz w:val="22"/>
          <w:szCs w:val="22"/>
          <w:lang w:eastAsia="en-GB"/>
        </w:rPr>
        <w:tab/>
      </w:r>
      <w:r w:rsidRPr="00D019BC">
        <w:rPr>
          <w:rFonts w:eastAsia="SimSun"/>
          <w:lang w:val="en-US" w:eastAsia="zh-CN"/>
        </w:rPr>
        <w:t>Message definition</w:t>
      </w:r>
      <w:r>
        <w:tab/>
      </w:r>
      <w:r>
        <w:fldChar w:fldCharType="begin" w:fldLock="1"/>
      </w:r>
      <w:r>
        <w:instrText xml:space="preserve"> PAGEREF _Toc75734926 \h </w:instrText>
      </w:r>
      <w:r>
        <w:fldChar w:fldCharType="separate"/>
      </w:r>
      <w:r>
        <w:t>81</w:t>
      </w:r>
      <w:r>
        <w:fldChar w:fldCharType="end"/>
      </w:r>
    </w:p>
    <w:p w14:paraId="0D597ADD" w14:textId="0B2BCFD3"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7.3.24.2</w:t>
      </w:r>
      <w:r>
        <w:rPr>
          <w:rFonts w:asciiTheme="minorHAnsi" w:eastAsiaTheme="minorEastAsia" w:hAnsiTheme="minorHAnsi" w:cstheme="minorBidi"/>
          <w:sz w:val="22"/>
          <w:szCs w:val="22"/>
          <w:lang w:eastAsia="en-GB"/>
        </w:rPr>
        <w:tab/>
      </w:r>
      <w:r w:rsidRPr="00D019BC">
        <w:rPr>
          <w:rFonts w:eastAsia="SimSun"/>
          <w:lang w:val="en-US" w:eastAsia="zh-CN"/>
        </w:rPr>
        <w:t>Key establishment information container</w:t>
      </w:r>
      <w:r>
        <w:tab/>
      </w:r>
      <w:r>
        <w:fldChar w:fldCharType="begin" w:fldLock="1"/>
      </w:r>
      <w:r>
        <w:instrText xml:space="preserve"> PAGEREF _Toc75734927 \h </w:instrText>
      </w:r>
      <w:r>
        <w:fldChar w:fldCharType="separate"/>
      </w:r>
      <w:r>
        <w:t>81</w:t>
      </w:r>
      <w:r>
        <w:fldChar w:fldCharType="end"/>
      </w:r>
    </w:p>
    <w:p w14:paraId="3CCB2975" w14:textId="1D81FEC1" w:rsidR="00424027" w:rsidRDefault="0042402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_Toc75734928 \h </w:instrText>
      </w:r>
      <w:r>
        <w:fldChar w:fldCharType="separate"/>
      </w:r>
      <w:r>
        <w:t>81</w:t>
      </w:r>
      <w:r>
        <w:fldChar w:fldCharType="end"/>
      </w:r>
    </w:p>
    <w:p w14:paraId="590237AF" w14:textId="6868BC3D" w:rsidR="00424027" w:rsidRDefault="0042402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_Toc75734929 \h </w:instrText>
      </w:r>
      <w:r>
        <w:fldChar w:fldCharType="separate"/>
      </w:r>
      <w:r>
        <w:t>81</w:t>
      </w:r>
      <w:r>
        <w:fldChar w:fldCharType="end"/>
      </w:r>
    </w:p>
    <w:p w14:paraId="451F07AB" w14:textId="5C732DD1" w:rsidR="00424027" w:rsidRDefault="00424027">
      <w:pPr>
        <w:pStyle w:val="TOC2"/>
        <w:rPr>
          <w:rFonts w:asciiTheme="minorHAnsi" w:eastAsiaTheme="minorEastAsia" w:hAnsiTheme="minorHAnsi" w:cstheme="minorBidi"/>
          <w:sz w:val="22"/>
          <w:szCs w:val="22"/>
          <w:lang w:eastAsia="en-GB"/>
        </w:rPr>
      </w:pPr>
      <w:r w:rsidRPr="00D019BC">
        <w:rPr>
          <w:lang w:val="en-US" w:eastAsia="zh-CN"/>
        </w:rPr>
        <w:t>8.2</w:t>
      </w:r>
      <w:r>
        <w:rPr>
          <w:rFonts w:asciiTheme="minorHAnsi" w:eastAsiaTheme="minorEastAsia" w:hAnsiTheme="minorHAnsi" w:cstheme="minorBidi"/>
          <w:sz w:val="22"/>
          <w:szCs w:val="22"/>
          <w:lang w:eastAsia="en-GB"/>
        </w:rPr>
        <w:tab/>
      </w:r>
      <w:r w:rsidRPr="00D019BC">
        <w:rPr>
          <w:lang w:val="en-US" w:eastAsia="zh-CN"/>
        </w:rPr>
        <w:t>General</w:t>
      </w:r>
      <w:r>
        <w:tab/>
      </w:r>
      <w:r>
        <w:fldChar w:fldCharType="begin" w:fldLock="1"/>
      </w:r>
      <w:r>
        <w:instrText xml:space="preserve"> PAGEREF _Toc75734930 \h </w:instrText>
      </w:r>
      <w:r>
        <w:fldChar w:fldCharType="separate"/>
      </w:r>
      <w:r>
        <w:t>81</w:t>
      </w:r>
      <w:r>
        <w:fldChar w:fldCharType="end"/>
      </w:r>
    </w:p>
    <w:p w14:paraId="527615D1" w14:textId="508B3C69" w:rsidR="00424027" w:rsidRDefault="0042402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D019BC">
        <w:rPr>
          <w:lang w:val="en-US"/>
        </w:rPr>
        <w:t>rovisioning</w:t>
      </w:r>
      <w:r>
        <w:t xml:space="preserve"> of parameters for V2X configuration signalling information elements</w:t>
      </w:r>
      <w:r>
        <w:tab/>
      </w:r>
      <w:r>
        <w:fldChar w:fldCharType="begin" w:fldLock="1"/>
      </w:r>
      <w:r>
        <w:instrText xml:space="preserve"> PAGEREF _Toc75734931 \h </w:instrText>
      </w:r>
      <w:r>
        <w:fldChar w:fldCharType="separate"/>
      </w:r>
      <w:r>
        <w:t>81</w:t>
      </w:r>
      <w:r>
        <w:fldChar w:fldCharType="end"/>
      </w:r>
    </w:p>
    <w:p w14:paraId="172FE5F2" w14:textId="6A8F56E2" w:rsidR="00424027" w:rsidRDefault="00424027">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_Toc75734932 \h </w:instrText>
      </w:r>
      <w:r>
        <w:fldChar w:fldCharType="separate"/>
      </w:r>
      <w:r>
        <w:t>81</w:t>
      </w:r>
      <w:r>
        <w:fldChar w:fldCharType="end"/>
      </w:r>
    </w:p>
    <w:p w14:paraId="2395216C" w14:textId="22207CBD" w:rsidR="00424027" w:rsidRDefault="0042402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_Toc75734933 \h </w:instrText>
      </w:r>
      <w:r>
        <w:fldChar w:fldCharType="separate"/>
      </w:r>
      <w:r>
        <w:t>82</w:t>
      </w:r>
      <w:r>
        <w:fldChar w:fldCharType="end"/>
      </w:r>
    </w:p>
    <w:p w14:paraId="2B300207" w14:textId="692CB76F" w:rsidR="00424027" w:rsidRDefault="0042402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D019BC">
        <w:rPr>
          <w:lang w:val="en-US"/>
        </w:rPr>
        <w:t xml:space="preserve">V2X communication over </w:t>
      </w:r>
      <w:r>
        <w:t>PC5 signalling information elements</w:t>
      </w:r>
      <w:r>
        <w:tab/>
      </w:r>
      <w:r>
        <w:fldChar w:fldCharType="begin" w:fldLock="1"/>
      </w:r>
      <w:r>
        <w:instrText xml:space="preserve"> PAGEREF _Toc75734934 \h </w:instrText>
      </w:r>
      <w:r>
        <w:fldChar w:fldCharType="separate"/>
      </w:r>
      <w:r>
        <w:t>83</w:t>
      </w:r>
      <w:r>
        <w:fldChar w:fldCharType="end"/>
      </w:r>
    </w:p>
    <w:p w14:paraId="6BCA9F8E" w14:textId="2B18F036" w:rsidR="00424027" w:rsidRDefault="0042402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_Toc75734935 \h </w:instrText>
      </w:r>
      <w:r>
        <w:fldChar w:fldCharType="separate"/>
      </w:r>
      <w:r>
        <w:t>83</w:t>
      </w:r>
      <w:r>
        <w:fldChar w:fldCharType="end"/>
      </w:r>
    </w:p>
    <w:p w14:paraId="575802B2" w14:textId="1480F671" w:rsidR="00424027" w:rsidRDefault="0042402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_Toc75734936 \h </w:instrText>
      </w:r>
      <w:r>
        <w:fldChar w:fldCharType="separate"/>
      </w:r>
      <w:r>
        <w:t>84</w:t>
      </w:r>
      <w:r>
        <w:fldChar w:fldCharType="end"/>
      </w:r>
    </w:p>
    <w:p w14:paraId="666C4718" w14:textId="0DF59E4F" w:rsidR="00424027" w:rsidRDefault="0042402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_Toc75734937 \h </w:instrText>
      </w:r>
      <w:r>
        <w:fldChar w:fldCharType="separate"/>
      </w:r>
      <w:r>
        <w:t>84</w:t>
      </w:r>
      <w:r>
        <w:fldChar w:fldCharType="end"/>
      </w:r>
    </w:p>
    <w:p w14:paraId="62F05B27" w14:textId="6302D243" w:rsidR="00424027" w:rsidRDefault="00424027">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_Toc75734938 \h </w:instrText>
      </w:r>
      <w:r>
        <w:fldChar w:fldCharType="separate"/>
      </w:r>
      <w:r>
        <w:t>85</w:t>
      </w:r>
      <w:r>
        <w:fldChar w:fldCharType="end"/>
      </w:r>
    </w:p>
    <w:p w14:paraId="39E5D58A" w14:textId="352E9556" w:rsidR="00424027" w:rsidRDefault="00424027">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_Toc75734939 \h </w:instrText>
      </w:r>
      <w:r>
        <w:fldChar w:fldCharType="separate"/>
      </w:r>
      <w:r>
        <w:t>85</w:t>
      </w:r>
      <w:r>
        <w:fldChar w:fldCharType="end"/>
      </w:r>
    </w:p>
    <w:p w14:paraId="413DD7F7" w14:textId="45231077" w:rsidR="00424027" w:rsidRDefault="00424027">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_Toc75734940 \h </w:instrText>
      </w:r>
      <w:r>
        <w:fldChar w:fldCharType="separate"/>
      </w:r>
      <w:r>
        <w:t>92</w:t>
      </w:r>
      <w:r>
        <w:fldChar w:fldCharType="end"/>
      </w:r>
    </w:p>
    <w:p w14:paraId="7C92E77C" w14:textId="2C6643AB" w:rsidR="00424027" w:rsidRDefault="00424027">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_Toc75734941 \h </w:instrText>
      </w:r>
      <w:r>
        <w:fldChar w:fldCharType="separate"/>
      </w:r>
      <w:r>
        <w:t>93</w:t>
      </w:r>
      <w:r>
        <w:fldChar w:fldCharType="end"/>
      </w:r>
    </w:p>
    <w:p w14:paraId="2AC76833" w14:textId="7F10FC1D" w:rsidR="00424027" w:rsidRDefault="00424027">
      <w:pPr>
        <w:pStyle w:val="TOC3"/>
        <w:rPr>
          <w:rFonts w:asciiTheme="minorHAnsi" w:eastAsiaTheme="minorEastAsia" w:hAnsiTheme="minorHAnsi" w:cstheme="minorBidi"/>
          <w:sz w:val="22"/>
          <w:szCs w:val="22"/>
          <w:lang w:eastAsia="en-GB"/>
        </w:rPr>
      </w:pPr>
      <w:r w:rsidRPr="00D019BC">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_Toc75734942 \h </w:instrText>
      </w:r>
      <w:r>
        <w:fldChar w:fldCharType="separate"/>
      </w:r>
      <w:r>
        <w:t>93</w:t>
      </w:r>
      <w:r>
        <w:fldChar w:fldCharType="end"/>
      </w:r>
    </w:p>
    <w:p w14:paraId="3EF53296" w14:textId="79D3EA10" w:rsidR="00424027" w:rsidRDefault="00424027">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_Toc75734943 \h </w:instrText>
      </w:r>
      <w:r>
        <w:fldChar w:fldCharType="separate"/>
      </w:r>
      <w:r>
        <w:t>94</w:t>
      </w:r>
      <w:r>
        <w:fldChar w:fldCharType="end"/>
      </w:r>
    </w:p>
    <w:p w14:paraId="5FA277F6" w14:textId="7E914D1F" w:rsidR="00424027" w:rsidRDefault="00424027">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_Toc75734944 \h </w:instrText>
      </w:r>
      <w:r>
        <w:fldChar w:fldCharType="separate"/>
      </w:r>
      <w:r>
        <w:t>95</w:t>
      </w:r>
      <w:r>
        <w:fldChar w:fldCharType="end"/>
      </w:r>
    </w:p>
    <w:p w14:paraId="76E0FF8A" w14:textId="47467464" w:rsidR="00424027" w:rsidRDefault="00424027">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_Toc75734945 \h </w:instrText>
      </w:r>
      <w:r>
        <w:fldChar w:fldCharType="separate"/>
      </w:r>
      <w:r>
        <w:t>95</w:t>
      </w:r>
      <w:r>
        <w:fldChar w:fldCharType="end"/>
      </w:r>
    </w:p>
    <w:p w14:paraId="30B855E8" w14:textId="24FA30D8" w:rsidR="00424027" w:rsidRDefault="00424027">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_Toc75734946 \h </w:instrText>
      </w:r>
      <w:r>
        <w:fldChar w:fldCharType="separate"/>
      </w:r>
      <w:r>
        <w:t>95</w:t>
      </w:r>
      <w:r>
        <w:fldChar w:fldCharType="end"/>
      </w:r>
    </w:p>
    <w:p w14:paraId="2AC47A07" w14:textId="440BFDD0" w:rsidR="00424027" w:rsidRDefault="00424027">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_Toc75734947 \h </w:instrText>
      </w:r>
      <w:r>
        <w:fldChar w:fldCharType="separate"/>
      </w:r>
      <w:r>
        <w:t>96</w:t>
      </w:r>
      <w:r>
        <w:fldChar w:fldCharType="end"/>
      </w:r>
    </w:p>
    <w:p w14:paraId="4E8A22BA" w14:textId="5D07D950" w:rsidR="00424027" w:rsidRDefault="00424027">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_Toc75734948 \h </w:instrText>
      </w:r>
      <w:r>
        <w:fldChar w:fldCharType="separate"/>
      </w:r>
      <w:r>
        <w:t>96</w:t>
      </w:r>
      <w:r>
        <w:fldChar w:fldCharType="end"/>
      </w:r>
    </w:p>
    <w:p w14:paraId="24631EA7" w14:textId="6E1D8805" w:rsidR="00424027" w:rsidRDefault="00424027">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_Toc75734949 \h </w:instrText>
      </w:r>
      <w:r>
        <w:fldChar w:fldCharType="separate"/>
      </w:r>
      <w:r>
        <w:t>99</w:t>
      </w:r>
      <w:r>
        <w:fldChar w:fldCharType="end"/>
      </w:r>
    </w:p>
    <w:p w14:paraId="099BA16C" w14:textId="214D6B86" w:rsidR="00424027" w:rsidRDefault="00424027">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D019BC">
        <w:rPr>
          <w:vertAlign w:val="subscript"/>
        </w:rPr>
        <w:t>NRP-sess</w:t>
      </w:r>
      <w:r>
        <w:t xml:space="preserve"> ID</w:t>
      </w:r>
      <w:r>
        <w:tab/>
      </w:r>
      <w:r>
        <w:fldChar w:fldCharType="begin" w:fldLock="1"/>
      </w:r>
      <w:r>
        <w:instrText xml:space="preserve"> PAGEREF _Toc75734950 \h </w:instrText>
      </w:r>
      <w:r>
        <w:fldChar w:fldCharType="separate"/>
      </w:r>
      <w:r>
        <w:t>99</w:t>
      </w:r>
      <w:r>
        <w:fldChar w:fldCharType="end"/>
      </w:r>
    </w:p>
    <w:p w14:paraId="328C5AEA" w14:textId="197AE6FF" w:rsidR="00424027" w:rsidRDefault="00424027">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D019BC">
        <w:rPr>
          <w:vertAlign w:val="subscript"/>
        </w:rPr>
        <w:t>NRP</w:t>
      </w:r>
      <w:r>
        <w:t xml:space="preserve"> ID</w:t>
      </w:r>
      <w:r>
        <w:tab/>
      </w:r>
      <w:r>
        <w:fldChar w:fldCharType="begin" w:fldLock="1"/>
      </w:r>
      <w:r>
        <w:instrText xml:space="preserve"> PAGEREF _Toc75734951 \h </w:instrText>
      </w:r>
      <w:r>
        <w:fldChar w:fldCharType="separate"/>
      </w:r>
      <w:r>
        <w:t>100</w:t>
      </w:r>
      <w:r>
        <w:fldChar w:fldCharType="end"/>
      </w:r>
    </w:p>
    <w:p w14:paraId="4D88A311" w14:textId="32954DE7" w:rsidR="00424027" w:rsidRDefault="00424027">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_Toc75734952 \h </w:instrText>
      </w:r>
      <w:r>
        <w:fldChar w:fldCharType="separate"/>
      </w:r>
      <w:r>
        <w:t>100</w:t>
      </w:r>
      <w:r>
        <w:fldChar w:fldCharType="end"/>
      </w:r>
    </w:p>
    <w:p w14:paraId="0DE497C6" w14:textId="1518D065" w:rsidR="00424027" w:rsidRDefault="00424027">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D019BC">
        <w:rPr>
          <w:vertAlign w:val="subscript"/>
        </w:rPr>
        <w:t>NRP-sess</w:t>
      </w:r>
      <w:r>
        <w:t xml:space="preserve"> ID</w:t>
      </w:r>
      <w:r>
        <w:tab/>
      </w:r>
      <w:r>
        <w:fldChar w:fldCharType="begin" w:fldLock="1"/>
      </w:r>
      <w:r>
        <w:instrText xml:space="preserve"> PAGEREF _Toc75734953 \h </w:instrText>
      </w:r>
      <w:r>
        <w:fldChar w:fldCharType="separate"/>
      </w:r>
      <w:r>
        <w:t>101</w:t>
      </w:r>
      <w:r>
        <w:fldChar w:fldCharType="end"/>
      </w:r>
    </w:p>
    <w:p w14:paraId="159F3D2E" w14:textId="7CBA7C9C" w:rsidR="00424027" w:rsidRDefault="00424027">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D019BC">
        <w:rPr>
          <w:vertAlign w:val="subscript"/>
        </w:rPr>
        <w:t>NRP</w:t>
      </w:r>
      <w:r>
        <w:t xml:space="preserve"> ID</w:t>
      </w:r>
      <w:r>
        <w:tab/>
      </w:r>
      <w:r>
        <w:fldChar w:fldCharType="begin" w:fldLock="1"/>
      </w:r>
      <w:r>
        <w:instrText xml:space="preserve"> PAGEREF _Toc75734954 \h </w:instrText>
      </w:r>
      <w:r>
        <w:fldChar w:fldCharType="separate"/>
      </w:r>
      <w:r>
        <w:t>101</w:t>
      </w:r>
      <w:r>
        <w:fldChar w:fldCharType="end"/>
      </w:r>
    </w:p>
    <w:p w14:paraId="18FAD4AC" w14:textId="61965846" w:rsidR="00424027" w:rsidRDefault="00424027">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D019BC">
        <w:rPr>
          <w:vertAlign w:val="subscript"/>
        </w:rPr>
        <w:t>NRP</w:t>
      </w:r>
      <w:r>
        <w:t xml:space="preserve"> ID</w:t>
      </w:r>
      <w:r>
        <w:tab/>
      </w:r>
      <w:r>
        <w:fldChar w:fldCharType="begin" w:fldLock="1"/>
      </w:r>
      <w:r>
        <w:instrText xml:space="preserve"> PAGEREF _Toc75734955 \h </w:instrText>
      </w:r>
      <w:r>
        <w:fldChar w:fldCharType="separate"/>
      </w:r>
      <w:r>
        <w:t>102</w:t>
      </w:r>
      <w:r>
        <w:fldChar w:fldCharType="end"/>
      </w:r>
    </w:p>
    <w:p w14:paraId="69BD7E7B" w14:textId="12C400D0" w:rsidR="00424027" w:rsidRDefault="00424027">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_Toc75734956 \h </w:instrText>
      </w:r>
      <w:r>
        <w:fldChar w:fldCharType="separate"/>
      </w:r>
      <w:r>
        <w:t>102</w:t>
      </w:r>
      <w:r>
        <w:fldChar w:fldCharType="end"/>
      </w:r>
    </w:p>
    <w:p w14:paraId="25AA3723" w14:textId="3301BD6E" w:rsidR="00424027" w:rsidRDefault="00424027">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D019BC">
        <w:rPr>
          <w:rFonts w:eastAsia="Malgun Gothic"/>
          <w:lang w:eastAsia="ko-KR"/>
        </w:rPr>
        <w:t>ser plane security protection</w:t>
      </w:r>
      <w:r>
        <w:tab/>
      </w:r>
      <w:r>
        <w:fldChar w:fldCharType="begin" w:fldLock="1"/>
      </w:r>
      <w:r>
        <w:instrText xml:space="preserve"> PAGEREF _Toc75734957 \h </w:instrText>
      </w:r>
      <w:r>
        <w:fldChar w:fldCharType="separate"/>
      </w:r>
      <w:r>
        <w:t>103</w:t>
      </w:r>
      <w:r>
        <w:fldChar w:fldCharType="end"/>
      </w:r>
    </w:p>
    <w:p w14:paraId="0E11F643" w14:textId="41A51A14" w:rsidR="00424027" w:rsidRDefault="00424027">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_Toc75734958 \h </w:instrText>
      </w:r>
      <w:r>
        <w:fldChar w:fldCharType="separate"/>
      </w:r>
      <w:r>
        <w:t>104</w:t>
      </w:r>
      <w:r>
        <w:fldChar w:fldCharType="end"/>
      </w:r>
    </w:p>
    <w:p w14:paraId="622112D3" w14:textId="636BD95B" w:rsidR="00424027" w:rsidRDefault="00424027">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_Toc75734959 \h </w:instrText>
      </w:r>
      <w:r>
        <w:fldChar w:fldCharType="separate"/>
      </w:r>
      <w:r>
        <w:t>104</w:t>
      </w:r>
      <w:r>
        <w:fldChar w:fldCharType="end"/>
      </w:r>
    </w:p>
    <w:p w14:paraId="29DC021E" w14:textId="241A3542" w:rsidR="00424027" w:rsidRDefault="0042402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D019BC">
        <w:rPr>
          <w:lang w:val="en-US"/>
        </w:rPr>
        <w:t>oding other than information element coding</w:t>
      </w:r>
      <w:r>
        <w:tab/>
      </w:r>
      <w:r>
        <w:fldChar w:fldCharType="begin" w:fldLock="1"/>
      </w:r>
      <w:r>
        <w:instrText xml:space="preserve"> PAGEREF _Toc75734960 \h </w:instrText>
      </w:r>
      <w:r>
        <w:fldChar w:fldCharType="separate"/>
      </w:r>
      <w:r>
        <w:t>105</w:t>
      </w:r>
      <w:r>
        <w:fldChar w:fldCharType="end"/>
      </w:r>
    </w:p>
    <w:p w14:paraId="784A0E17" w14:textId="622B8EE7" w:rsidR="00424027" w:rsidRDefault="0042402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_Toc75734961 \h </w:instrText>
      </w:r>
      <w:r>
        <w:fldChar w:fldCharType="separate"/>
      </w:r>
      <w:r>
        <w:t>105</w:t>
      </w:r>
      <w:r>
        <w:fldChar w:fldCharType="end"/>
      </w:r>
    </w:p>
    <w:p w14:paraId="4C0B765A" w14:textId="4C8A35D9" w:rsidR="00424027" w:rsidRDefault="00424027">
      <w:pPr>
        <w:pStyle w:val="TOC2"/>
        <w:rPr>
          <w:rFonts w:asciiTheme="minorHAnsi" w:eastAsiaTheme="minorEastAsia" w:hAnsiTheme="minorHAnsi" w:cstheme="minorBidi"/>
          <w:sz w:val="22"/>
          <w:szCs w:val="22"/>
          <w:lang w:eastAsia="en-GB"/>
        </w:rPr>
      </w:pPr>
      <w:r w:rsidRPr="00D019BC">
        <w:rPr>
          <w:lang w:val="en-US" w:eastAsia="zh-CN"/>
        </w:rPr>
        <w:t>9</w:t>
      </w:r>
      <w:r w:rsidRPr="00D019BC">
        <w:rPr>
          <w:lang w:val="en-US"/>
        </w:rPr>
        <w:t>.</w:t>
      </w:r>
      <w:r w:rsidRPr="00D019BC">
        <w:rPr>
          <w:lang w:val="en-US" w:eastAsia="zh-CN"/>
        </w:rPr>
        <w:t>2</w:t>
      </w:r>
      <w:r>
        <w:rPr>
          <w:rFonts w:asciiTheme="minorHAnsi" w:eastAsiaTheme="minorEastAsia" w:hAnsiTheme="minorHAnsi" w:cstheme="minorBidi"/>
          <w:sz w:val="22"/>
          <w:szCs w:val="22"/>
          <w:lang w:eastAsia="en-GB"/>
        </w:rPr>
        <w:tab/>
      </w:r>
      <w:r w:rsidRPr="00D019BC">
        <w:rPr>
          <w:lang w:val="en-US"/>
        </w:rPr>
        <w:t>V2X message family encoding</w:t>
      </w:r>
      <w:r>
        <w:tab/>
      </w:r>
      <w:r>
        <w:fldChar w:fldCharType="begin" w:fldLock="1"/>
      </w:r>
      <w:r>
        <w:instrText xml:space="preserve"> PAGEREF _Toc75734962 \h </w:instrText>
      </w:r>
      <w:r>
        <w:fldChar w:fldCharType="separate"/>
      </w:r>
      <w:r>
        <w:t>105</w:t>
      </w:r>
      <w:r>
        <w:fldChar w:fldCharType="end"/>
      </w:r>
    </w:p>
    <w:p w14:paraId="6EC8270B" w14:textId="27239A16" w:rsidR="00424027" w:rsidRDefault="0042402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_Toc75734963 \h </w:instrText>
      </w:r>
      <w:r>
        <w:fldChar w:fldCharType="separate"/>
      </w:r>
      <w:r>
        <w:t>105</w:t>
      </w:r>
      <w:r>
        <w:fldChar w:fldCharType="end"/>
      </w:r>
    </w:p>
    <w:p w14:paraId="0F8ED4B9" w14:textId="37DE56D5" w:rsidR="00424027" w:rsidRDefault="0042402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_Toc75734964 \h </w:instrText>
      </w:r>
      <w:r>
        <w:fldChar w:fldCharType="separate"/>
      </w:r>
      <w:r>
        <w:t>105</w:t>
      </w:r>
      <w:r>
        <w:fldChar w:fldCharType="end"/>
      </w:r>
    </w:p>
    <w:p w14:paraId="75837D45" w14:textId="29168C77" w:rsidR="00424027" w:rsidRDefault="0042402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D019BC">
        <w:rPr>
          <w:lang w:val="en-US"/>
        </w:rPr>
        <w:t>provisioning</w:t>
      </w:r>
      <w:r>
        <w:t xml:space="preserve"> of parameters for V2X configuration procedures</w:t>
      </w:r>
      <w:r>
        <w:tab/>
      </w:r>
      <w:r>
        <w:fldChar w:fldCharType="begin" w:fldLock="1"/>
      </w:r>
      <w:r>
        <w:instrText xml:space="preserve"> PAGEREF _Toc75734965 \h </w:instrText>
      </w:r>
      <w:r>
        <w:fldChar w:fldCharType="separate"/>
      </w:r>
      <w:r>
        <w:t>105</w:t>
      </w:r>
      <w:r>
        <w:fldChar w:fldCharType="end"/>
      </w:r>
    </w:p>
    <w:p w14:paraId="5069A585" w14:textId="76925611" w:rsidR="00424027" w:rsidRDefault="0042402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_Toc75734966 \h </w:instrText>
      </w:r>
      <w:r>
        <w:fldChar w:fldCharType="separate"/>
      </w:r>
      <w:r>
        <w:t>107</w:t>
      </w:r>
      <w:r>
        <w:fldChar w:fldCharType="end"/>
      </w:r>
    </w:p>
    <w:p w14:paraId="7FFFB70E" w14:textId="298C793F" w:rsidR="00424027" w:rsidRDefault="0042402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_Toc75734967 \h </w:instrText>
      </w:r>
      <w:r>
        <w:fldChar w:fldCharType="separate"/>
      </w:r>
      <w:r>
        <w:t>110</w:t>
      </w:r>
      <w:r>
        <w:fldChar w:fldCharType="end"/>
      </w:r>
    </w:p>
    <w:p w14:paraId="101E88D4" w14:textId="0ED58198" w:rsidR="00424027" w:rsidRDefault="0042402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_Toc75734968 \h </w:instrText>
      </w:r>
      <w:r>
        <w:fldChar w:fldCharType="separate"/>
      </w:r>
      <w:r>
        <w:t>110</w:t>
      </w:r>
      <w:r>
        <w:fldChar w:fldCharType="end"/>
      </w:r>
    </w:p>
    <w:p w14:paraId="7E73E07D" w14:textId="474B0D04" w:rsidR="00424027" w:rsidRDefault="0042402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_Toc75734969 \h </w:instrText>
      </w:r>
      <w:r>
        <w:fldChar w:fldCharType="separate"/>
      </w:r>
      <w:r>
        <w:t>111</w:t>
      </w:r>
      <w:r>
        <w:fldChar w:fldCharType="end"/>
      </w:r>
    </w:p>
    <w:p w14:paraId="3C27E78A" w14:textId="3E781372"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59208857"/>
      <w:bookmarkStart w:id="11" w:name="_Toc75734695"/>
      <w:r w:rsidRPr="00AE282C">
        <w:lastRenderedPageBreak/>
        <w:t>Foreword</w:t>
      </w:r>
      <w:bookmarkEnd w:id="3"/>
      <w:bookmarkEnd w:id="4"/>
      <w:bookmarkEnd w:id="5"/>
      <w:bookmarkEnd w:id="6"/>
      <w:bookmarkEnd w:id="7"/>
      <w:bookmarkEnd w:id="8"/>
      <w:bookmarkEnd w:id="9"/>
      <w:bookmarkEnd w:id="10"/>
      <w:bookmarkEnd w:id="11"/>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661C44DE" w:rsidR="008C384C" w:rsidRDefault="008C384C" w:rsidP="00774DA4">
      <w:pPr>
        <w:pStyle w:val="EX"/>
      </w:pPr>
      <w:r w:rsidRPr="008C384C">
        <w:rPr>
          <w:b/>
        </w:rPr>
        <w:t>shall</w:t>
      </w:r>
      <w:r w:rsidR="00B0250D">
        <w:tab/>
      </w:r>
      <w:r>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57F8613E" w:rsidR="00BA19ED" w:rsidRPr="004D3578" w:rsidRDefault="00BA19ED" w:rsidP="00BA19ED">
      <w:pPr>
        <w:pStyle w:val="NO"/>
      </w:pPr>
      <w:r>
        <w:t>NOTE 1:</w:t>
      </w:r>
      <w:r>
        <w:tab/>
        <w:t xml:space="preserve">The constructions </w:t>
      </w:r>
      <w:r w:rsidR="00B0250D">
        <w:t>"</w:t>
      </w:r>
      <w:r>
        <w:t>shall</w:t>
      </w:r>
      <w:r w:rsidR="00B0250D">
        <w:t>"</w:t>
      </w:r>
      <w:r>
        <w:t xml:space="preserve"> and </w:t>
      </w:r>
      <w:r w:rsidR="00B0250D">
        <w:t>"</w:t>
      </w:r>
      <w:r>
        <w:t>shall not</w:t>
      </w:r>
      <w:r w:rsidR="00B0250D">
        <w:t>"</w:t>
      </w:r>
      <w:r>
        <w:t xml:space="preserve"> are confined to the context of normative provisions, and do not appear in Technical Reports.</w:t>
      </w:r>
    </w:p>
    <w:p w14:paraId="7EB79793" w14:textId="56931C5F" w:rsidR="00C1496A" w:rsidRPr="004D3578" w:rsidRDefault="00C1496A" w:rsidP="00C1496A">
      <w:pPr>
        <w:pStyle w:val="NO"/>
      </w:pPr>
      <w:r>
        <w:t xml:space="preserve">NOTE </w:t>
      </w:r>
      <w:r w:rsidR="00BA19ED">
        <w:t>2</w:t>
      </w:r>
      <w:r>
        <w:t>:</w:t>
      </w:r>
      <w:r>
        <w:tab/>
        <w:t xml:space="preserve">The constructions </w:t>
      </w:r>
      <w:r w:rsidR="00B0250D">
        <w:t>"</w:t>
      </w:r>
      <w:r>
        <w:t>must</w:t>
      </w:r>
      <w:r w:rsidR="00B0250D">
        <w:t>"</w:t>
      </w:r>
      <w:r>
        <w:t xml:space="preserve"> and </w:t>
      </w:r>
      <w:r w:rsidR="00B0250D">
        <w:t>"</w:t>
      </w:r>
      <w:r>
        <w:t>must not</w:t>
      </w:r>
      <w:r w:rsidR="00B0250D">
        <w:t>"</w:t>
      </w:r>
      <w:r>
        <w:t xml:space="preserve"> are not used as substitutes for </w:t>
      </w:r>
      <w:r w:rsidR="00B0250D">
        <w:t>"</w:t>
      </w:r>
      <w:r>
        <w:t>shall</w:t>
      </w:r>
      <w:r w:rsidR="00B0250D">
        <w:t>"</w:t>
      </w:r>
      <w:r>
        <w:t xml:space="preserve"> and </w:t>
      </w:r>
      <w:r w:rsidR="00B0250D">
        <w:t>"</w:t>
      </w:r>
      <w:r>
        <w:t>shall not</w:t>
      </w:r>
      <w:r w:rsidR="00B0250D">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035340D3" w:rsidR="008C384C" w:rsidRDefault="00E95D35" w:rsidP="00774DA4">
      <w:pPr>
        <w:pStyle w:val="EX"/>
      </w:pPr>
      <w:r w:rsidRPr="008C384C">
        <w:rPr>
          <w:b/>
        </w:rPr>
        <w:t>S</w:t>
      </w:r>
      <w:r w:rsidR="008C384C" w:rsidRPr="008C384C">
        <w:rPr>
          <w:b/>
        </w:rPr>
        <w:t>hould</w:t>
      </w:r>
      <w:r w:rsidR="00B0250D">
        <w:tab/>
      </w:r>
      <w:r w:rsidR="008C384C">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623C7EEB" w:rsidR="008C384C" w:rsidRDefault="008C384C" w:rsidP="00774DA4">
      <w:pPr>
        <w:pStyle w:val="EX"/>
      </w:pPr>
      <w:r w:rsidRPr="00774DA4">
        <w:rPr>
          <w:b/>
        </w:rPr>
        <w:t>may</w:t>
      </w:r>
      <w:r w:rsidR="00B0250D">
        <w:tab/>
      </w:r>
      <w:r>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33A45C94" w:rsidR="008C384C" w:rsidRDefault="008C384C" w:rsidP="008C384C">
      <w:pPr>
        <w:pStyle w:val="NO"/>
      </w:pPr>
      <w:r>
        <w:t>NOTE</w:t>
      </w:r>
      <w:r w:rsidR="00774DA4">
        <w:t xml:space="preserve"> </w:t>
      </w:r>
      <w:r w:rsidR="00BA19ED">
        <w:t>3</w:t>
      </w:r>
      <w:r>
        <w:t>:</w:t>
      </w:r>
      <w:r>
        <w:tab/>
        <w:t xml:space="preserve">The construction </w:t>
      </w:r>
      <w:r w:rsidR="00B0250D">
        <w:t>"</w:t>
      </w:r>
      <w:r>
        <w:t>may not</w:t>
      </w:r>
      <w:r w:rsidR="00B0250D">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B0250D">
        <w:t>"</w:t>
      </w:r>
      <w:r w:rsidR="001F1132">
        <w:t>might not</w:t>
      </w:r>
      <w:r w:rsidR="00B0250D">
        <w:t>"</w:t>
      </w:r>
      <w:r w:rsidR="001F1132">
        <w:t xml:space="preserve"> </w:t>
      </w:r>
      <w:r w:rsidR="003765B8">
        <w:t xml:space="preserve">or </w:t>
      </w:r>
      <w:r w:rsidR="00B0250D">
        <w:t>"</w:t>
      </w:r>
      <w:r w:rsidR="003765B8">
        <w:t>shall not</w:t>
      </w:r>
      <w:r w:rsidR="00B0250D">
        <w:t>"</w:t>
      </w:r>
      <w:r w:rsidR="003765B8">
        <w:t xml:space="preserve"> are</w:t>
      </w:r>
      <w:r w:rsidR="001F1132">
        <w:t xml:space="preserve"> used </w:t>
      </w:r>
      <w:r w:rsidR="003765B8">
        <w:t xml:space="preserve">instead, depending upon the </w:t>
      </w:r>
      <w:r w:rsidR="001F1132">
        <w:t>meaning intended.</w:t>
      </w:r>
    </w:p>
    <w:p w14:paraId="27303877" w14:textId="6C8D0DA8" w:rsidR="008C384C" w:rsidRDefault="00E95D35" w:rsidP="00774DA4">
      <w:pPr>
        <w:pStyle w:val="EX"/>
      </w:pPr>
      <w:r w:rsidRPr="00774DA4">
        <w:rPr>
          <w:b/>
        </w:rPr>
        <w:t>C</w:t>
      </w:r>
      <w:r w:rsidR="008C384C" w:rsidRPr="00774DA4">
        <w:rPr>
          <w:b/>
        </w:rPr>
        <w:t>an</w:t>
      </w:r>
      <w:r w:rsidR="00B0250D">
        <w:tab/>
      </w:r>
      <w:r w:rsidR="008C384C">
        <w:t>indicates</w:t>
      </w:r>
      <w:r w:rsidR="00774DA4">
        <w:t xml:space="preserve"> that something is possible</w:t>
      </w:r>
    </w:p>
    <w:p w14:paraId="7FF2E234" w14:textId="2E517324" w:rsidR="00774DA4" w:rsidRDefault="00774DA4" w:rsidP="00774DA4">
      <w:pPr>
        <w:pStyle w:val="EX"/>
      </w:pPr>
      <w:r w:rsidRPr="00774DA4">
        <w:rPr>
          <w:b/>
        </w:rPr>
        <w:t>cannot</w:t>
      </w:r>
      <w:r w:rsidR="00B0250D">
        <w:tab/>
      </w:r>
      <w:r>
        <w:t>indicates that something is impossible</w:t>
      </w:r>
    </w:p>
    <w:p w14:paraId="23DCCED7" w14:textId="2948551F" w:rsidR="00774DA4" w:rsidRDefault="00774DA4" w:rsidP="00774DA4">
      <w:pPr>
        <w:pStyle w:val="NO"/>
      </w:pPr>
      <w:r>
        <w:t xml:space="preserve">NOTE </w:t>
      </w:r>
      <w:r w:rsidR="00BA19ED">
        <w:t>4</w:t>
      </w:r>
      <w:r>
        <w:t>:</w:t>
      </w:r>
      <w:r>
        <w:tab/>
        <w:t xml:space="preserve">The constructions </w:t>
      </w:r>
      <w:r w:rsidR="00B0250D">
        <w:t>"</w:t>
      </w:r>
      <w:r>
        <w:t>can</w:t>
      </w:r>
      <w:r w:rsidR="00B0250D">
        <w:t>"</w:t>
      </w:r>
      <w:r>
        <w:t xml:space="preserve"> and </w:t>
      </w:r>
      <w:r w:rsidR="00B0250D">
        <w:t>"</w:t>
      </w:r>
      <w:r>
        <w:t>cannot</w:t>
      </w:r>
      <w:r w:rsidR="00B0250D">
        <w:t>"</w:t>
      </w:r>
      <w:r>
        <w:t xml:space="preserve"> shall not to be used as substitute</w:t>
      </w:r>
      <w:r w:rsidR="003765B8">
        <w:t>s</w:t>
      </w:r>
      <w:r>
        <w:t xml:space="preserve"> for </w:t>
      </w:r>
      <w:r w:rsidR="00B0250D">
        <w:t>"</w:t>
      </w:r>
      <w:r>
        <w:t>may</w:t>
      </w:r>
      <w:r w:rsidR="00B0250D">
        <w:t>"</w:t>
      </w:r>
      <w:r>
        <w:t xml:space="preserve"> and </w:t>
      </w:r>
      <w:r w:rsidR="00B0250D">
        <w:t>"</w:t>
      </w:r>
      <w:r>
        <w:t>need not</w:t>
      </w:r>
      <w:r w:rsidR="00B0250D">
        <w:t>"</w:t>
      </w:r>
      <w:r>
        <w:t>.</w:t>
      </w:r>
    </w:p>
    <w:p w14:paraId="68F7E1F3" w14:textId="7066767E" w:rsidR="00774DA4" w:rsidRDefault="00E95D35" w:rsidP="00774DA4">
      <w:pPr>
        <w:pStyle w:val="EX"/>
      </w:pPr>
      <w:r w:rsidRPr="00774DA4">
        <w:rPr>
          <w:b/>
        </w:rPr>
        <w:t>W</w:t>
      </w:r>
      <w:r w:rsidR="00774DA4" w:rsidRPr="00774DA4">
        <w:rPr>
          <w:b/>
        </w:rPr>
        <w:t>ill</w:t>
      </w:r>
      <w:r w:rsidR="00B0250D">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1E9004A9" w:rsidR="00774DA4" w:rsidRDefault="00774DA4" w:rsidP="00774DA4">
      <w:pPr>
        <w:pStyle w:val="EX"/>
      </w:pPr>
      <w:r w:rsidRPr="00774DA4">
        <w:rPr>
          <w:b/>
        </w:rPr>
        <w:t>will</w:t>
      </w:r>
      <w:r>
        <w:rPr>
          <w:b/>
        </w:rPr>
        <w:t xml:space="preserve"> not</w:t>
      </w:r>
      <w:r w:rsidR="00B0250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1F0B970B" w:rsidR="00774DA4" w:rsidRPr="004D3578" w:rsidRDefault="00647114" w:rsidP="00647114">
      <w:pPr>
        <w:pStyle w:val="NO"/>
      </w:pPr>
      <w:r>
        <w:t xml:space="preserve">NOTE </w:t>
      </w:r>
      <w:r w:rsidR="00BA19ED">
        <w:t>5</w:t>
      </w:r>
      <w:r>
        <w:t>:</w:t>
      </w:r>
      <w:r>
        <w:tab/>
        <w:t xml:space="preserve">The constructions </w:t>
      </w:r>
      <w:r w:rsidR="00B0250D">
        <w:t>"</w:t>
      </w:r>
      <w:r>
        <w:t>is</w:t>
      </w:r>
      <w:r w:rsidR="00B0250D">
        <w:t>"</w:t>
      </w:r>
      <w:r>
        <w:t xml:space="preserve"> and </w:t>
      </w:r>
      <w:r w:rsidR="00B0250D">
        <w:t>"</w:t>
      </w:r>
      <w:r>
        <w:t>is not</w:t>
      </w:r>
      <w:r w:rsidR="00B0250D">
        <w:t>"</w:t>
      </w:r>
      <w:r>
        <w:t xml:space="preserve"> do not indicate requirements.</w:t>
      </w:r>
    </w:p>
    <w:p w14:paraId="71C203CA" w14:textId="77777777" w:rsidR="00280D30" w:rsidRPr="004D3578" w:rsidRDefault="00080512" w:rsidP="00280D30">
      <w:pPr>
        <w:pStyle w:val="Heading1"/>
      </w:pPr>
      <w:r w:rsidRPr="004D3578">
        <w:br w:type="page"/>
      </w:r>
      <w:bookmarkStart w:id="12" w:name="_Toc22039945"/>
      <w:bookmarkStart w:id="13" w:name="_Toc25070654"/>
      <w:bookmarkStart w:id="14" w:name="_Toc34388569"/>
      <w:bookmarkStart w:id="15" w:name="_Toc34404340"/>
      <w:bookmarkStart w:id="16" w:name="_Toc45282168"/>
      <w:bookmarkStart w:id="17" w:name="_Toc45882554"/>
      <w:bookmarkStart w:id="18" w:name="_Toc51951104"/>
      <w:bookmarkStart w:id="19" w:name="_Toc59208858"/>
      <w:bookmarkStart w:id="20" w:name="_Toc75734696"/>
      <w:r w:rsidR="00280D30">
        <w:lastRenderedPageBreak/>
        <w:t>1</w:t>
      </w:r>
      <w:r w:rsidR="00280D30">
        <w:tab/>
        <w:t>Scope</w:t>
      </w:r>
      <w:bookmarkEnd w:id="12"/>
      <w:bookmarkEnd w:id="13"/>
      <w:bookmarkEnd w:id="14"/>
      <w:bookmarkEnd w:id="15"/>
      <w:bookmarkEnd w:id="16"/>
      <w:bookmarkEnd w:id="17"/>
      <w:bookmarkEnd w:id="18"/>
      <w:bookmarkEnd w:id="19"/>
      <w:bookmarkEnd w:id="20"/>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1" w:name="_Toc22039946"/>
      <w:bookmarkStart w:id="22" w:name="_Toc25070655"/>
      <w:bookmarkStart w:id="23" w:name="_Toc34388570"/>
      <w:bookmarkStart w:id="24" w:name="_Toc34404341"/>
      <w:bookmarkStart w:id="25" w:name="_Toc45282169"/>
      <w:bookmarkStart w:id="26" w:name="_Toc45882555"/>
      <w:bookmarkStart w:id="27" w:name="_Toc51951105"/>
      <w:bookmarkStart w:id="28" w:name="_Toc59208859"/>
      <w:bookmarkStart w:id="29" w:name="_Toc75734697"/>
      <w:r w:rsidRPr="004D3578">
        <w:t>2</w:t>
      </w:r>
      <w:r w:rsidRPr="004D3578">
        <w:tab/>
        <w:t>References</w:t>
      </w:r>
      <w:bookmarkEnd w:id="21"/>
      <w:bookmarkEnd w:id="22"/>
      <w:bookmarkEnd w:id="23"/>
      <w:bookmarkEnd w:id="24"/>
      <w:bookmarkEnd w:id="25"/>
      <w:bookmarkEnd w:id="26"/>
      <w:bookmarkEnd w:id="27"/>
      <w:bookmarkEnd w:id="28"/>
      <w:bookmarkEnd w:id="29"/>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0"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1"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2" w:name="_Toc34388571"/>
      <w:bookmarkStart w:id="33"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4"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4"/>
    </w:p>
    <w:p w14:paraId="61427D92" w14:textId="45E77F2B" w:rsidR="007E1E92" w:rsidRDefault="007E1E92" w:rsidP="007E1E92">
      <w:pPr>
        <w:pStyle w:val="EX"/>
      </w:pPr>
      <w:bookmarkStart w:id="35" w:name="_Toc45282170"/>
      <w:bookmarkStart w:id="36" w:name="_Toc45882556"/>
      <w:r w:rsidRPr="00DB37FE">
        <w:t>[</w:t>
      </w:r>
      <w:r>
        <w:t>25</w:t>
      </w:r>
      <w:r w:rsidRPr="00DB37FE">
        <w:t>]</w:t>
      </w:r>
      <w:r>
        <w:tab/>
        <w:t>IETF RFC </w:t>
      </w:r>
      <w:r>
        <w:rPr>
          <w:rFonts w:hint="eastAsia"/>
        </w:rPr>
        <w:t>7</w:t>
      </w:r>
      <w:r>
        <w:t>93: "</w:t>
      </w:r>
      <w:r w:rsidRPr="00171B3B">
        <w:t>Transmission Control Protocol</w:t>
      </w:r>
      <w:r>
        <w:t>."</w:t>
      </w:r>
    </w:p>
    <w:p w14:paraId="4BC1EB64" w14:textId="76D7A716" w:rsidR="008863DE" w:rsidRDefault="008863DE" w:rsidP="008863DE">
      <w:pPr>
        <w:pStyle w:val="EX"/>
      </w:pPr>
      <w:bookmarkStart w:id="37" w:name="_Toc51951106"/>
      <w:r>
        <w:t>[26</w:t>
      </w:r>
      <w:r w:rsidRPr="00972C99">
        <w:t>]</w:t>
      </w:r>
      <w:r w:rsidRPr="00972C99">
        <w:tab/>
        <w:t>3GPP TS 24.007: "Mobile radio interface signalling layer 3; General aspects".</w:t>
      </w:r>
    </w:p>
    <w:p w14:paraId="4A31E19D" w14:textId="48F62944" w:rsidR="008F094B" w:rsidRPr="00972C99" w:rsidRDefault="008F094B" w:rsidP="008863DE">
      <w:pPr>
        <w:pStyle w:val="EX"/>
      </w:pPr>
      <w:r>
        <w:t>[27</w:t>
      </w:r>
      <w:r w:rsidRPr="00972C99">
        <w:t>]</w:t>
      </w:r>
      <w:r w:rsidR="00B0250D">
        <w:tab/>
      </w:r>
      <w:r w:rsidRPr="00972C99">
        <w:t>3GPP TS 24.</w:t>
      </w:r>
      <w:r>
        <w:t>554</w:t>
      </w:r>
      <w:r w:rsidRPr="00972C99">
        <w:t>: "</w:t>
      </w:r>
      <w:r w:rsidRPr="00F568E5">
        <w:t>Proximity-services (ProSe) in 5G System (5GS) protocol aspects; Stage 3</w:t>
      </w:r>
      <w:r w:rsidRPr="00972C99">
        <w:t>".</w:t>
      </w:r>
    </w:p>
    <w:p w14:paraId="01B2D541" w14:textId="77777777" w:rsidR="00080512" w:rsidRPr="004D3578" w:rsidRDefault="00080512">
      <w:pPr>
        <w:pStyle w:val="Heading1"/>
      </w:pPr>
      <w:bookmarkStart w:id="38" w:name="_Toc59208860"/>
      <w:bookmarkStart w:id="39" w:name="_Toc75734698"/>
      <w:r w:rsidRPr="004D3578">
        <w:t>3</w:t>
      </w:r>
      <w:r w:rsidRPr="004D3578">
        <w:tab/>
        <w:t>Definitions</w:t>
      </w:r>
      <w:r w:rsidR="00602AEA">
        <w:t xml:space="preserve"> of terms and abbreviations</w:t>
      </w:r>
      <w:bookmarkEnd w:id="30"/>
      <w:bookmarkEnd w:id="31"/>
      <w:bookmarkEnd w:id="32"/>
      <w:bookmarkEnd w:id="33"/>
      <w:bookmarkEnd w:id="35"/>
      <w:bookmarkEnd w:id="36"/>
      <w:bookmarkEnd w:id="37"/>
      <w:bookmarkEnd w:id="38"/>
      <w:bookmarkEnd w:id="39"/>
    </w:p>
    <w:p w14:paraId="44ABC80C" w14:textId="77777777" w:rsidR="00080512" w:rsidRPr="004D3578" w:rsidRDefault="00080512">
      <w:pPr>
        <w:pStyle w:val="Heading2"/>
      </w:pPr>
      <w:bookmarkStart w:id="40" w:name="_Toc22039948"/>
      <w:bookmarkStart w:id="41" w:name="_Toc25070657"/>
      <w:bookmarkStart w:id="42" w:name="_Toc34388572"/>
      <w:bookmarkStart w:id="43" w:name="_Toc34404343"/>
      <w:bookmarkStart w:id="44" w:name="_Toc45282171"/>
      <w:bookmarkStart w:id="45" w:name="_Toc45882557"/>
      <w:bookmarkStart w:id="46" w:name="_Toc51951107"/>
      <w:bookmarkStart w:id="47" w:name="_Toc59208861"/>
      <w:bookmarkStart w:id="48" w:name="_Toc75734699"/>
      <w:r w:rsidRPr="004D3578">
        <w:t>3.1</w:t>
      </w:r>
      <w:r w:rsidRPr="004D3578">
        <w:tab/>
      </w:r>
      <w:r w:rsidR="002B6339">
        <w:t>Terms</w:t>
      </w:r>
      <w:bookmarkEnd w:id="40"/>
      <w:bookmarkEnd w:id="41"/>
      <w:bookmarkEnd w:id="42"/>
      <w:bookmarkEnd w:id="43"/>
      <w:bookmarkEnd w:id="44"/>
      <w:bookmarkEnd w:id="45"/>
      <w:bookmarkEnd w:id="46"/>
      <w:bookmarkEnd w:id="47"/>
      <w:bookmarkEnd w:id="48"/>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9"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9"/>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0" w:name="_Toc22039949"/>
      <w:bookmarkStart w:id="51" w:name="_Toc25070658"/>
      <w:bookmarkStart w:id="52" w:name="_Toc34388573"/>
      <w:bookmarkStart w:id="5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54" w:name="_Toc45282172"/>
      <w:bookmarkStart w:id="55" w:name="_Toc45882558"/>
      <w:bookmarkStart w:id="56" w:name="_Toc51951108"/>
      <w:bookmarkStart w:id="57" w:name="_Toc59208862"/>
      <w:bookmarkStart w:id="58" w:name="_Toc75734700"/>
      <w:r w:rsidRPr="004D3578">
        <w:t>3.</w:t>
      </w:r>
      <w:r w:rsidR="006C4B8B">
        <w:t>2</w:t>
      </w:r>
      <w:r w:rsidRPr="004D3578">
        <w:tab/>
        <w:t>Abbreviations</w:t>
      </w:r>
      <w:bookmarkEnd w:id="50"/>
      <w:bookmarkEnd w:id="51"/>
      <w:bookmarkEnd w:id="52"/>
      <w:bookmarkEnd w:id="53"/>
      <w:bookmarkEnd w:id="54"/>
      <w:bookmarkEnd w:id="55"/>
      <w:bookmarkEnd w:id="56"/>
      <w:bookmarkEnd w:id="57"/>
      <w:bookmarkEnd w:id="58"/>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9" w:name="_Toc1063774"/>
      <w:bookmarkStart w:id="60"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1" w:name="_Toc22039950"/>
      <w:r>
        <w:rPr>
          <w:lang w:eastAsia="ko-KR"/>
        </w:rPr>
        <w:t>PQI</w:t>
      </w:r>
      <w:r>
        <w:rPr>
          <w:lang w:eastAsia="ko-KR"/>
        </w:rPr>
        <w:tab/>
        <w:t>PC5 5QI</w:t>
      </w:r>
    </w:p>
    <w:p w14:paraId="0D91E90A" w14:textId="77777777" w:rsidR="00D5692B" w:rsidRDefault="00D5692B" w:rsidP="00D5692B">
      <w:pPr>
        <w:pStyle w:val="Heading1"/>
      </w:pPr>
      <w:bookmarkStart w:id="62" w:name="_Toc25070659"/>
      <w:bookmarkStart w:id="63" w:name="_Toc34388574"/>
      <w:bookmarkStart w:id="64" w:name="_Toc34404345"/>
      <w:bookmarkStart w:id="65" w:name="_Toc45282173"/>
      <w:bookmarkStart w:id="66" w:name="_Toc45882559"/>
      <w:bookmarkStart w:id="67" w:name="_Toc51951109"/>
      <w:bookmarkStart w:id="68" w:name="_Toc59208863"/>
      <w:bookmarkStart w:id="69" w:name="_Toc75734701"/>
      <w:r w:rsidRPr="004D3578">
        <w:t>4</w:t>
      </w:r>
      <w:r w:rsidRPr="004D3578">
        <w:tab/>
      </w:r>
      <w:r>
        <w:t>General description</w:t>
      </w:r>
      <w:bookmarkEnd w:id="59"/>
      <w:bookmarkEnd w:id="61"/>
      <w:bookmarkEnd w:id="62"/>
      <w:bookmarkEnd w:id="63"/>
      <w:bookmarkEnd w:id="64"/>
      <w:bookmarkEnd w:id="65"/>
      <w:bookmarkEnd w:id="66"/>
      <w:bookmarkEnd w:id="67"/>
      <w:bookmarkEnd w:id="68"/>
      <w:bookmarkEnd w:id="69"/>
    </w:p>
    <w:p w14:paraId="31A5D08B" w14:textId="77777777" w:rsidR="00481AE8" w:rsidRDefault="00481AE8" w:rsidP="00481AE8">
      <w:pPr>
        <w:rPr>
          <w:lang w:eastAsia="ko-KR"/>
        </w:rPr>
      </w:pPr>
      <w:bookmarkStart w:id="7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3200A99C" w:rsidR="00481AE8" w:rsidRDefault="00481AE8" w:rsidP="00E74109">
      <w:pPr>
        <w:pStyle w:val="B1"/>
      </w:pPr>
      <w:r>
        <w:t>2)</w:t>
      </w:r>
      <w:r w:rsidR="00B0250D">
        <w:tab/>
      </w:r>
      <w:r>
        <w:t>both IP based and non-IP based V2X messages are supported over PC5; and</w:t>
      </w:r>
    </w:p>
    <w:p w14:paraId="08C9DE6D" w14:textId="2E013855" w:rsidR="00481AE8" w:rsidRDefault="00481AE8" w:rsidP="00E74109">
      <w:pPr>
        <w:pStyle w:val="B1"/>
      </w:pPr>
      <w:r>
        <w:rPr>
          <w:lang w:eastAsia="ko-KR"/>
        </w:rPr>
        <w:t>3)</w:t>
      </w:r>
      <w:r w:rsidR="00B0250D">
        <w:tab/>
      </w:r>
      <w:r>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0B55ADEB" w:rsidR="00481AE8" w:rsidRDefault="00481AE8" w:rsidP="00481AE8">
      <w:pPr>
        <w:pStyle w:val="B1"/>
      </w:pPr>
      <w:r>
        <w:t>2)</w:t>
      </w:r>
      <w:r w:rsidR="00B0250D">
        <w:tab/>
      </w:r>
      <w:r>
        <w:t>both IP based and non-IP based V2X messages are supported over Uu;</w:t>
      </w:r>
    </w:p>
    <w:p w14:paraId="3BF390DA" w14:textId="52E4A6C7" w:rsidR="00481AE8" w:rsidRDefault="00481AE8" w:rsidP="00E74109">
      <w:pPr>
        <w:pStyle w:val="B1"/>
      </w:pPr>
      <w:r>
        <w:t>3)</w:t>
      </w:r>
      <w:r w:rsidR="00B0250D">
        <w:tab/>
      </w:r>
      <w:r>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71" w:name="_Toc22039951"/>
      <w:bookmarkStart w:id="72" w:name="_Toc25070660"/>
      <w:bookmarkStart w:id="73" w:name="_Toc34388575"/>
      <w:bookmarkStart w:id="74" w:name="_Toc34404346"/>
      <w:bookmarkStart w:id="75" w:name="_Toc45282174"/>
      <w:bookmarkStart w:id="76" w:name="_Toc45882560"/>
      <w:bookmarkStart w:id="77" w:name="_Toc51951110"/>
      <w:bookmarkStart w:id="78" w:name="_Toc59208864"/>
      <w:bookmarkStart w:id="79" w:name="_Toc75734702"/>
      <w:r>
        <w:rPr>
          <w:rFonts w:hint="eastAsia"/>
          <w:lang w:eastAsia="zh-CN"/>
        </w:rPr>
        <w:lastRenderedPageBreak/>
        <w:t>5</w:t>
      </w:r>
      <w:r>
        <w:tab/>
        <w:t>Provisioning of parameters for V2X configuration</w:t>
      </w:r>
      <w:bookmarkEnd w:id="70"/>
      <w:bookmarkEnd w:id="71"/>
      <w:bookmarkEnd w:id="72"/>
      <w:bookmarkEnd w:id="73"/>
      <w:bookmarkEnd w:id="74"/>
      <w:bookmarkEnd w:id="75"/>
      <w:bookmarkEnd w:id="76"/>
      <w:bookmarkEnd w:id="77"/>
      <w:bookmarkEnd w:id="78"/>
      <w:bookmarkEnd w:id="79"/>
    </w:p>
    <w:p w14:paraId="0936B9A5" w14:textId="77777777" w:rsidR="00DE5E13" w:rsidRPr="00F1445B" w:rsidRDefault="00DE5E13" w:rsidP="00DE5E13">
      <w:pPr>
        <w:pStyle w:val="Heading2"/>
        <w:rPr>
          <w:noProof/>
          <w:lang w:val="en-US"/>
        </w:rPr>
      </w:pPr>
      <w:bookmarkStart w:id="80" w:name="_Toc533170242"/>
      <w:bookmarkStart w:id="81" w:name="_Toc22039952"/>
      <w:bookmarkStart w:id="82" w:name="_Toc25070661"/>
      <w:bookmarkStart w:id="83" w:name="_Toc34388576"/>
      <w:bookmarkStart w:id="84" w:name="_Toc34404347"/>
      <w:bookmarkStart w:id="85" w:name="_Toc45282175"/>
      <w:bookmarkStart w:id="86" w:name="_Toc45882561"/>
      <w:bookmarkStart w:id="87" w:name="_Toc51951111"/>
      <w:bookmarkStart w:id="88" w:name="_Toc59208865"/>
      <w:bookmarkStart w:id="89" w:name="_Toc75734703"/>
      <w:r w:rsidRPr="00F1445B">
        <w:rPr>
          <w:noProof/>
          <w:lang w:val="en-US"/>
        </w:rPr>
        <w:t>5.1</w:t>
      </w:r>
      <w:r w:rsidRPr="00F1445B">
        <w:rPr>
          <w:noProof/>
          <w:lang w:val="en-US"/>
        </w:rPr>
        <w:tab/>
        <w:t>General</w:t>
      </w:r>
      <w:bookmarkEnd w:id="80"/>
      <w:bookmarkEnd w:id="81"/>
      <w:bookmarkEnd w:id="82"/>
      <w:bookmarkEnd w:id="83"/>
      <w:bookmarkEnd w:id="84"/>
      <w:bookmarkEnd w:id="85"/>
      <w:bookmarkEnd w:id="86"/>
      <w:bookmarkEnd w:id="87"/>
      <w:bookmarkEnd w:id="88"/>
      <w:bookmarkEnd w:id="89"/>
    </w:p>
    <w:p w14:paraId="137C95E8" w14:textId="74420021" w:rsidR="00F30B3E" w:rsidRDefault="00F30B3E" w:rsidP="00F30B3E">
      <w:pPr>
        <w:rPr>
          <w:noProof/>
          <w:lang w:val="en-US"/>
        </w:rPr>
      </w:pPr>
      <w:bookmarkStart w:id="90"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1" w:name="_Toc22039953"/>
      <w:bookmarkStart w:id="92" w:name="_Toc25070662"/>
      <w:bookmarkStart w:id="93" w:name="_Toc34388577"/>
      <w:bookmarkStart w:id="94" w:name="_Toc34404348"/>
      <w:bookmarkStart w:id="95" w:name="_Toc45282176"/>
      <w:bookmarkStart w:id="96" w:name="_Toc45882562"/>
      <w:bookmarkStart w:id="97" w:name="_Toc51951112"/>
      <w:bookmarkStart w:id="98" w:name="_Toc59208866"/>
      <w:bookmarkStart w:id="99" w:name="_Toc7573470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0"/>
      <w:bookmarkEnd w:id="91"/>
      <w:bookmarkEnd w:id="92"/>
      <w:bookmarkEnd w:id="93"/>
      <w:bookmarkEnd w:id="94"/>
      <w:bookmarkEnd w:id="95"/>
      <w:bookmarkEnd w:id="96"/>
      <w:bookmarkEnd w:id="97"/>
      <w:bookmarkEnd w:id="98"/>
      <w:bookmarkEnd w:id="99"/>
    </w:p>
    <w:p w14:paraId="7B7EFE24" w14:textId="77777777" w:rsidR="00481AE8" w:rsidRPr="00F1445B" w:rsidRDefault="00481AE8" w:rsidP="00E74109">
      <w:pPr>
        <w:pStyle w:val="Heading3"/>
        <w:rPr>
          <w:noProof/>
          <w:lang w:val="en-US"/>
        </w:rPr>
      </w:pPr>
      <w:bookmarkStart w:id="100" w:name="_Toc22039954"/>
      <w:bookmarkStart w:id="101" w:name="_Toc25070663"/>
      <w:bookmarkStart w:id="102" w:name="_Toc34388578"/>
      <w:bookmarkStart w:id="103" w:name="_Toc34404349"/>
      <w:bookmarkStart w:id="104" w:name="_Toc45282177"/>
      <w:bookmarkStart w:id="105" w:name="_Toc45882563"/>
      <w:bookmarkStart w:id="106" w:name="_Toc51951113"/>
      <w:bookmarkStart w:id="107" w:name="_Toc59208867"/>
      <w:bookmarkStart w:id="108" w:name="_Toc533170247"/>
      <w:bookmarkStart w:id="109" w:name="_Toc533170249"/>
      <w:bookmarkStart w:id="110" w:name="_Toc75734705"/>
      <w:r w:rsidRPr="00F1445B">
        <w:rPr>
          <w:noProof/>
          <w:lang w:val="en-US"/>
        </w:rPr>
        <w:t>5.</w:t>
      </w:r>
      <w:r>
        <w:rPr>
          <w:noProof/>
          <w:lang w:val="en-US"/>
        </w:rPr>
        <w:t>2.1</w:t>
      </w:r>
      <w:r w:rsidRPr="00F1445B">
        <w:rPr>
          <w:noProof/>
          <w:lang w:val="en-US"/>
        </w:rPr>
        <w:tab/>
      </w:r>
      <w:r>
        <w:rPr>
          <w:noProof/>
          <w:lang w:val="en-US"/>
        </w:rPr>
        <w:t>General</w:t>
      </w:r>
      <w:bookmarkEnd w:id="100"/>
      <w:bookmarkEnd w:id="101"/>
      <w:bookmarkEnd w:id="102"/>
      <w:bookmarkEnd w:id="103"/>
      <w:bookmarkEnd w:id="104"/>
      <w:bookmarkEnd w:id="105"/>
      <w:bookmarkEnd w:id="106"/>
      <w:bookmarkEnd w:id="107"/>
      <w:bookmarkEnd w:id="110"/>
    </w:p>
    <w:p w14:paraId="51E8ADD4" w14:textId="17E4EBDA" w:rsidR="00481AE8" w:rsidRDefault="00481AE8" w:rsidP="00481AE8">
      <w:pPr>
        <w:rPr>
          <w:noProof/>
          <w:lang w:val="en-US"/>
        </w:rPr>
      </w:pPr>
      <w:r>
        <w:rPr>
          <w:noProof/>
          <w:lang w:val="en-US"/>
        </w:rPr>
        <w:t>UE</w:t>
      </w:r>
      <w:r w:rsidR="00B0250D">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1" w:name="_Toc22039955"/>
      <w:bookmarkStart w:id="112" w:name="_Toc25070664"/>
      <w:bookmarkStart w:id="113" w:name="_Toc34388579"/>
      <w:bookmarkStart w:id="114" w:name="_Toc34404350"/>
      <w:bookmarkStart w:id="115" w:name="_Toc45282178"/>
      <w:bookmarkStart w:id="116" w:name="_Toc45882564"/>
      <w:bookmarkStart w:id="117" w:name="_Toc51951114"/>
      <w:bookmarkStart w:id="118" w:name="_Toc59208868"/>
      <w:bookmarkStart w:id="119" w:name="_Toc7573470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1"/>
      <w:bookmarkEnd w:id="112"/>
      <w:bookmarkEnd w:id="113"/>
      <w:bookmarkEnd w:id="114"/>
      <w:bookmarkEnd w:id="115"/>
      <w:bookmarkEnd w:id="116"/>
      <w:bookmarkEnd w:id="117"/>
      <w:bookmarkEnd w:id="118"/>
      <w:bookmarkEnd w:id="119"/>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3254D8FD" w14:textId="4A0A29B2" w:rsidR="008E210A" w:rsidRPr="00F1445B" w:rsidRDefault="008E210A" w:rsidP="008E210A">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0" w:name="_Toc22039956"/>
      <w:bookmarkStart w:id="121" w:name="_Toc25070665"/>
      <w:bookmarkStart w:id="122" w:name="_Toc34388580"/>
      <w:bookmarkStart w:id="123" w:name="_Toc34404351"/>
      <w:bookmarkStart w:id="124" w:name="_Toc45282179"/>
      <w:bookmarkStart w:id="125" w:name="_Toc45882565"/>
      <w:bookmarkStart w:id="126" w:name="_Toc51951115"/>
      <w:bookmarkStart w:id="127" w:name="_Toc59208869"/>
      <w:bookmarkStart w:id="128" w:name="_Toc75734707"/>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8"/>
      <w:bookmarkEnd w:id="120"/>
      <w:bookmarkEnd w:id="121"/>
      <w:bookmarkEnd w:id="122"/>
      <w:bookmarkEnd w:id="123"/>
      <w:bookmarkEnd w:id="124"/>
      <w:bookmarkEnd w:id="125"/>
      <w:bookmarkEnd w:id="126"/>
      <w:bookmarkEnd w:id="127"/>
      <w:bookmarkEnd w:id="12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A69ED0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EF2919">
        <w:rPr>
          <w:noProof/>
          <w:lang w:val="en-US"/>
        </w:rPr>
        <w:t>, if the PC5 RAT(s) include E-UTRA-PC5,</w:t>
      </w:r>
      <w:r w:rsidR="00B526A9">
        <w:rPr>
          <w:noProof/>
          <w:lang w:val="en-US"/>
        </w:rPr>
        <w:t xml:space="preserve"> Tx profile</w:t>
      </w:r>
      <w:r w:rsidR="004D341C">
        <w:rPr>
          <w:noProof/>
          <w:lang w:val="en-US"/>
        </w:rPr>
        <w:t xml:space="preserve">s corresponding to the </w:t>
      </w:r>
      <w:r w:rsidR="00C57C3E">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331C86A7"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sidR="00ED4548">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29" w:name="_Toc533170248"/>
      <w:bookmarkStart w:id="130" w:name="_Toc22039957"/>
      <w:bookmarkStart w:id="131" w:name="_Toc25070666"/>
      <w:bookmarkStart w:id="132" w:name="_Toc34388581"/>
      <w:bookmarkStart w:id="133"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12EC84F5" w:rsidR="00F208DA" w:rsidRDefault="00F208DA" w:rsidP="00F208DA">
      <w:pPr>
        <w:pStyle w:val="B3"/>
        <w:rPr>
          <w:noProof/>
          <w:lang w:val="en-US"/>
        </w:rPr>
      </w:pPr>
      <w:r>
        <w:rPr>
          <w:noProof/>
          <w:lang w:val="en-US"/>
        </w:rPr>
        <w:t>iv)</w:t>
      </w:r>
      <w:r w:rsidR="00B0250D">
        <w:rPr>
          <w:noProof/>
          <w:lang w:val="en-US"/>
        </w:rPr>
        <w:tab/>
      </w:r>
      <w:r>
        <w:rPr>
          <w:noProof/>
          <w:lang w:val="en-US"/>
        </w:rPr>
        <w:t>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56D1891"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34" w:name="_Toc45282180"/>
      <w:bookmarkStart w:id="135" w:name="_Toc45882566"/>
      <w:bookmarkStart w:id="136" w:name="_Toc51951116"/>
      <w:bookmarkStart w:id="137" w:name="_Toc59208870"/>
      <w:bookmarkStart w:id="138" w:name="_Toc75734708"/>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29"/>
      <w:bookmarkEnd w:id="130"/>
      <w:bookmarkEnd w:id="131"/>
      <w:bookmarkEnd w:id="132"/>
      <w:bookmarkEnd w:id="133"/>
      <w:bookmarkEnd w:id="134"/>
      <w:bookmarkEnd w:id="135"/>
      <w:bookmarkEnd w:id="136"/>
      <w:bookmarkEnd w:id="137"/>
      <w:bookmarkEnd w:id="138"/>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39"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39"/>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0" w:name="_Toc22039958"/>
      <w:bookmarkStart w:id="141" w:name="_Toc25070667"/>
      <w:bookmarkStart w:id="142" w:name="_Toc34388582"/>
      <w:bookmarkStart w:id="143" w:name="_Toc34404353"/>
      <w:bookmarkStart w:id="144" w:name="_Toc45282181"/>
      <w:bookmarkStart w:id="145" w:name="_Toc45882567"/>
      <w:bookmarkStart w:id="146" w:name="_Toc51951117"/>
      <w:bookmarkStart w:id="147" w:name="_Toc59208871"/>
      <w:bookmarkStart w:id="148" w:name="_Toc75734709"/>
      <w:r w:rsidRPr="00F1445B">
        <w:rPr>
          <w:noProof/>
          <w:lang w:val="en-US"/>
        </w:rPr>
        <w:t>5.3</w:t>
      </w:r>
      <w:r w:rsidRPr="00F1445B">
        <w:rPr>
          <w:noProof/>
          <w:lang w:val="en-US"/>
        </w:rPr>
        <w:tab/>
        <w:t>Procedures</w:t>
      </w:r>
      <w:bookmarkEnd w:id="109"/>
      <w:bookmarkEnd w:id="140"/>
      <w:bookmarkEnd w:id="141"/>
      <w:bookmarkEnd w:id="142"/>
      <w:bookmarkEnd w:id="143"/>
      <w:bookmarkEnd w:id="144"/>
      <w:bookmarkEnd w:id="145"/>
      <w:bookmarkEnd w:id="146"/>
      <w:bookmarkEnd w:id="147"/>
      <w:bookmarkEnd w:id="148"/>
    </w:p>
    <w:p w14:paraId="338C7A4D" w14:textId="77777777" w:rsidR="00B42318" w:rsidRDefault="00B42318" w:rsidP="00B42318">
      <w:pPr>
        <w:pStyle w:val="Heading3"/>
        <w:rPr>
          <w:noProof/>
          <w:lang w:val="en-US"/>
        </w:rPr>
      </w:pPr>
      <w:bookmarkStart w:id="149" w:name="_Toc533170250"/>
      <w:bookmarkStart w:id="150" w:name="_Toc22039959"/>
      <w:bookmarkStart w:id="151" w:name="_Toc25070668"/>
      <w:bookmarkStart w:id="152" w:name="_Toc34388583"/>
      <w:bookmarkStart w:id="153" w:name="_Toc34404354"/>
      <w:bookmarkStart w:id="154" w:name="_Toc45282182"/>
      <w:bookmarkStart w:id="155" w:name="_Toc45882568"/>
      <w:bookmarkStart w:id="156" w:name="_Toc51951118"/>
      <w:bookmarkStart w:id="157" w:name="_Toc59208872"/>
      <w:bookmarkStart w:id="158" w:name="_Toc533170253"/>
      <w:bookmarkStart w:id="159" w:name="_Toc533170262"/>
      <w:bookmarkStart w:id="160" w:name="_Toc75734710"/>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49"/>
      <w:bookmarkEnd w:id="150"/>
      <w:bookmarkEnd w:id="151"/>
      <w:bookmarkEnd w:id="152"/>
      <w:bookmarkEnd w:id="153"/>
      <w:bookmarkEnd w:id="154"/>
      <w:bookmarkEnd w:id="155"/>
      <w:bookmarkEnd w:id="156"/>
      <w:bookmarkEnd w:id="157"/>
      <w:bookmarkEnd w:id="160"/>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1" w:name="_Toc22039960"/>
      <w:bookmarkStart w:id="162" w:name="_Toc25070669"/>
      <w:bookmarkStart w:id="163" w:name="_Toc34388584"/>
      <w:bookmarkStart w:id="164" w:name="_Toc34404355"/>
      <w:bookmarkStart w:id="165" w:name="_Toc45282183"/>
      <w:bookmarkStart w:id="166" w:name="_Toc45882569"/>
      <w:bookmarkStart w:id="167" w:name="_Toc51951119"/>
      <w:bookmarkStart w:id="168" w:name="_Toc59208873"/>
      <w:bookmarkStart w:id="169" w:name="_Toc75734711"/>
      <w:bookmarkEnd w:id="15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1"/>
      <w:bookmarkEnd w:id="162"/>
      <w:bookmarkEnd w:id="163"/>
      <w:bookmarkEnd w:id="164"/>
      <w:bookmarkEnd w:id="165"/>
      <w:bookmarkEnd w:id="166"/>
      <w:bookmarkEnd w:id="167"/>
      <w:bookmarkEnd w:id="168"/>
      <w:bookmarkEnd w:id="169"/>
    </w:p>
    <w:p w14:paraId="2AB2310D" w14:textId="40138373" w:rsidR="00B42318" w:rsidRDefault="00B42318" w:rsidP="00B42318">
      <w:pPr>
        <w:pStyle w:val="Heading4"/>
        <w:rPr>
          <w:noProof/>
          <w:lang w:val="en-US"/>
        </w:rPr>
      </w:pPr>
      <w:bookmarkStart w:id="170" w:name="_Toc22039961"/>
      <w:bookmarkStart w:id="171" w:name="_Toc25070670"/>
      <w:bookmarkStart w:id="172" w:name="_Toc34388585"/>
      <w:bookmarkStart w:id="173" w:name="_Toc34404356"/>
      <w:bookmarkStart w:id="174" w:name="_Toc45282184"/>
      <w:bookmarkStart w:id="175" w:name="_Toc45882570"/>
      <w:bookmarkStart w:id="176" w:name="_Toc51951120"/>
      <w:bookmarkStart w:id="177" w:name="_Toc59208874"/>
      <w:bookmarkStart w:id="178" w:name="_Toc75734712"/>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0"/>
      <w:bookmarkEnd w:id="171"/>
      <w:bookmarkEnd w:id="172"/>
      <w:bookmarkEnd w:id="173"/>
      <w:bookmarkEnd w:id="174"/>
      <w:bookmarkEnd w:id="175"/>
      <w:bookmarkEnd w:id="176"/>
      <w:bookmarkEnd w:id="177"/>
      <w:bookmarkEnd w:id="17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79" w:name="_Toc533170254"/>
      <w:bookmarkStart w:id="180" w:name="_Toc22039962"/>
      <w:bookmarkStart w:id="181" w:name="_Toc25070671"/>
      <w:bookmarkStart w:id="182" w:name="_Toc34388586"/>
      <w:bookmarkStart w:id="183" w:name="_Toc34404357"/>
      <w:bookmarkStart w:id="184" w:name="_Toc45282185"/>
      <w:bookmarkStart w:id="185" w:name="_Toc45882571"/>
      <w:bookmarkStart w:id="186" w:name="_Toc51951121"/>
      <w:bookmarkStart w:id="187" w:name="_Toc59208875"/>
      <w:bookmarkStart w:id="188" w:name="_Toc75734713"/>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79"/>
      <w:bookmarkEnd w:id="180"/>
      <w:bookmarkEnd w:id="181"/>
      <w:bookmarkEnd w:id="182"/>
      <w:bookmarkEnd w:id="183"/>
      <w:bookmarkEnd w:id="184"/>
      <w:bookmarkEnd w:id="185"/>
      <w:bookmarkEnd w:id="186"/>
      <w:bookmarkEnd w:id="187"/>
      <w:bookmarkEnd w:id="188"/>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0F84A120" w:rsidR="00B42318" w:rsidRPr="00913BB3" w:rsidRDefault="00B42318" w:rsidP="00B42318">
      <w:pPr>
        <w:pStyle w:val="B1"/>
      </w:pPr>
      <w:r>
        <w:t>c)</w:t>
      </w:r>
      <w:r w:rsidR="00B0250D">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189"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90" w:name="_Toc22039963"/>
    <w:bookmarkStart w:id="191" w:name="_Toc25070672"/>
    <w:bookmarkStart w:id="192" w:name="_Toc34388587"/>
    <w:bookmarkStart w:id="193"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382.95pt;height:235.3pt" o:ole="">
            <v:imagedata r:id="rId13" o:title=""/>
          </v:shape>
          <o:OLEObject Type="Embed" ProgID="Visio.Drawing.15" ShapeID="_x0000_i1151" DrawAspect="Content" ObjectID="_1686347841"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4" w:name="_Toc45282186"/>
      <w:bookmarkStart w:id="195" w:name="_Toc45882572"/>
      <w:bookmarkStart w:id="196" w:name="_Toc51951122"/>
      <w:bookmarkStart w:id="197" w:name="_Toc59208876"/>
      <w:bookmarkStart w:id="198" w:name="_Toc75734714"/>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89"/>
      <w:r w:rsidRPr="00440029">
        <w:t>accepted</w:t>
      </w:r>
      <w:r w:rsidRPr="00286D09">
        <w:t xml:space="preserve"> </w:t>
      </w:r>
      <w:r>
        <w:t>by the network</w:t>
      </w:r>
      <w:bookmarkEnd w:id="190"/>
      <w:bookmarkEnd w:id="191"/>
      <w:bookmarkEnd w:id="192"/>
      <w:bookmarkEnd w:id="193"/>
      <w:bookmarkEnd w:id="194"/>
      <w:bookmarkEnd w:id="195"/>
      <w:bookmarkEnd w:id="196"/>
      <w:bookmarkEnd w:id="197"/>
      <w:bookmarkEnd w:id="198"/>
    </w:p>
    <w:p w14:paraId="5BBC915A" w14:textId="7094259F" w:rsidR="00B42318" w:rsidRPr="00B7735E" w:rsidRDefault="00B42318" w:rsidP="00B42318">
      <w:pPr>
        <w:rPr>
          <w:rFonts w:eastAsia="Malgun Gothic"/>
          <w:lang w:val="en-US" w:eastAsia="ko-KR"/>
        </w:rPr>
      </w:pPr>
      <w:bookmarkStart w:id="19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00" w:name="_Toc22039964"/>
      <w:bookmarkStart w:id="201" w:name="_Toc20233348"/>
      <w:bookmarkEnd w:id="19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02" w:name="_Toc25070673"/>
      <w:bookmarkStart w:id="203" w:name="_Toc34388588"/>
      <w:bookmarkStart w:id="204" w:name="_Toc34404359"/>
      <w:bookmarkStart w:id="205" w:name="_Toc45282187"/>
      <w:bookmarkStart w:id="206" w:name="_Toc45882573"/>
      <w:bookmarkStart w:id="207" w:name="_Toc51951123"/>
      <w:bookmarkStart w:id="208" w:name="_Toc59208877"/>
      <w:bookmarkStart w:id="209" w:name="_Toc75734715"/>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0"/>
      <w:bookmarkEnd w:id="202"/>
      <w:bookmarkEnd w:id="203"/>
      <w:bookmarkEnd w:id="204"/>
      <w:bookmarkEnd w:id="205"/>
      <w:bookmarkEnd w:id="206"/>
      <w:bookmarkEnd w:id="207"/>
      <w:bookmarkEnd w:id="208"/>
      <w:bookmarkEnd w:id="209"/>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10" w:name="_Toc22039965"/>
      <w:bookmarkStart w:id="211" w:name="_Toc25070674"/>
      <w:bookmarkStart w:id="212" w:name="_Toc34388589"/>
      <w:bookmarkStart w:id="213" w:name="_Toc34404360"/>
      <w:bookmarkStart w:id="214" w:name="_Toc45282188"/>
      <w:bookmarkStart w:id="215" w:name="_Toc45882574"/>
      <w:bookmarkStart w:id="216" w:name="_Toc51951124"/>
      <w:bookmarkStart w:id="217" w:name="_Toc59208878"/>
      <w:bookmarkStart w:id="218" w:name="_Toc75734716"/>
      <w:r w:rsidRPr="00AA0213">
        <w:t>5.3.</w:t>
      </w:r>
      <w:r w:rsidR="002B46CF">
        <w:t>2</w:t>
      </w:r>
      <w:r w:rsidRPr="00AA0213">
        <w:t>.</w:t>
      </w:r>
      <w:r>
        <w:t>5</w:t>
      </w:r>
      <w:r w:rsidRPr="00AA0213">
        <w:tab/>
        <w:t>Abnormal cases on the network side</w:t>
      </w:r>
      <w:bookmarkEnd w:id="201"/>
      <w:bookmarkEnd w:id="210"/>
      <w:bookmarkEnd w:id="211"/>
      <w:bookmarkEnd w:id="212"/>
      <w:bookmarkEnd w:id="213"/>
      <w:bookmarkEnd w:id="214"/>
      <w:bookmarkEnd w:id="215"/>
      <w:bookmarkEnd w:id="216"/>
      <w:bookmarkEnd w:id="217"/>
      <w:bookmarkEnd w:id="218"/>
    </w:p>
    <w:p w14:paraId="73A9560F" w14:textId="77777777" w:rsidR="00662F72" w:rsidRPr="00644DB5" w:rsidRDefault="00662F72" w:rsidP="00662F72">
      <w:pPr>
        <w:rPr>
          <w:lang w:eastAsia="zh-CN"/>
        </w:rPr>
      </w:pPr>
      <w:bookmarkStart w:id="219" w:name="_Toc25070675"/>
      <w:bookmarkStart w:id="220"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1" w:name="_Toc34388590"/>
      <w:bookmarkStart w:id="222" w:name="_Toc34404361"/>
      <w:bookmarkStart w:id="223" w:name="_Toc45282189"/>
      <w:bookmarkStart w:id="224" w:name="_Toc45882575"/>
      <w:bookmarkStart w:id="225" w:name="_Toc51951125"/>
      <w:bookmarkStart w:id="226" w:name="_Toc59208879"/>
      <w:bookmarkStart w:id="227" w:name="_Toc75734717"/>
      <w:r w:rsidRPr="00AA0213">
        <w:t>5.3.</w:t>
      </w:r>
      <w:r>
        <w:t>2</w:t>
      </w:r>
      <w:r w:rsidRPr="00AA0213">
        <w:t>.</w:t>
      </w:r>
      <w:r>
        <w:t>6</w:t>
      </w:r>
      <w:r w:rsidRPr="00AA0213">
        <w:tab/>
        <w:t xml:space="preserve">Abnormal cases on the </w:t>
      </w:r>
      <w:r>
        <w:t>UE</w:t>
      </w:r>
      <w:bookmarkEnd w:id="219"/>
      <w:bookmarkEnd w:id="221"/>
      <w:bookmarkEnd w:id="222"/>
      <w:bookmarkEnd w:id="223"/>
      <w:bookmarkEnd w:id="224"/>
      <w:bookmarkEnd w:id="225"/>
      <w:bookmarkEnd w:id="226"/>
      <w:bookmarkEnd w:id="227"/>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28" w:name="_Toc25070676"/>
      <w:bookmarkStart w:id="229" w:name="_Toc34388591"/>
      <w:bookmarkStart w:id="230" w:name="_Toc34404362"/>
      <w:bookmarkStart w:id="231" w:name="_Toc45282190"/>
      <w:bookmarkStart w:id="232" w:name="_Toc45882576"/>
      <w:bookmarkStart w:id="233" w:name="_Toc51951126"/>
      <w:bookmarkStart w:id="234" w:name="_Toc59208880"/>
      <w:bookmarkStart w:id="235" w:name="_Toc75734718"/>
      <w:r>
        <w:t>6</w:t>
      </w:r>
      <w:r>
        <w:tab/>
        <w:t>V2X communication</w:t>
      </w:r>
      <w:bookmarkEnd w:id="159"/>
      <w:bookmarkEnd w:id="220"/>
      <w:bookmarkEnd w:id="228"/>
      <w:bookmarkEnd w:id="229"/>
      <w:bookmarkEnd w:id="230"/>
      <w:bookmarkEnd w:id="231"/>
      <w:bookmarkEnd w:id="232"/>
      <w:bookmarkEnd w:id="233"/>
      <w:bookmarkEnd w:id="234"/>
      <w:bookmarkEnd w:id="235"/>
    </w:p>
    <w:p w14:paraId="56C6A583" w14:textId="77777777" w:rsidR="00DE5E13" w:rsidRPr="00F1445B" w:rsidRDefault="00DE5E13" w:rsidP="00DE5E13">
      <w:pPr>
        <w:pStyle w:val="Heading2"/>
        <w:rPr>
          <w:noProof/>
          <w:lang w:val="en-US"/>
        </w:rPr>
      </w:pPr>
      <w:bookmarkStart w:id="236" w:name="_Toc533170263"/>
      <w:bookmarkStart w:id="237" w:name="_Toc22039967"/>
      <w:bookmarkStart w:id="238" w:name="_Toc25070677"/>
      <w:bookmarkStart w:id="239" w:name="_Toc34388592"/>
      <w:bookmarkStart w:id="240" w:name="_Toc34404363"/>
      <w:bookmarkStart w:id="241" w:name="_Toc45282191"/>
      <w:bookmarkStart w:id="242" w:name="_Toc45882577"/>
      <w:bookmarkStart w:id="243" w:name="_Toc51951127"/>
      <w:bookmarkStart w:id="244" w:name="_Toc59208881"/>
      <w:bookmarkStart w:id="245" w:name="_Toc7573471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6"/>
      <w:bookmarkEnd w:id="237"/>
      <w:bookmarkEnd w:id="238"/>
      <w:bookmarkEnd w:id="239"/>
      <w:bookmarkEnd w:id="240"/>
      <w:bookmarkEnd w:id="241"/>
      <w:bookmarkEnd w:id="242"/>
      <w:bookmarkEnd w:id="243"/>
      <w:bookmarkEnd w:id="244"/>
      <w:bookmarkEnd w:id="245"/>
    </w:p>
    <w:p w14:paraId="2D678476" w14:textId="77777777" w:rsidR="00A92EFC" w:rsidRPr="00F1445B" w:rsidRDefault="00A92EFC" w:rsidP="00A92EFC">
      <w:pPr>
        <w:pStyle w:val="Heading3"/>
        <w:rPr>
          <w:noProof/>
          <w:lang w:val="en-US"/>
        </w:rPr>
      </w:pPr>
      <w:bookmarkStart w:id="246" w:name="_Toc533170264"/>
      <w:bookmarkStart w:id="247" w:name="_Toc22039968"/>
      <w:bookmarkStart w:id="248" w:name="_Toc25070678"/>
      <w:bookmarkStart w:id="249" w:name="_Toc34388593"/>
      <w:bookmarkStart w:id="250" w:name="_Toc34404364"/>
      <w:bookmarkStart w:id="251" w:name="_Toc45282192"/>
      <w:bookmarkStart w:id="252" w:name="_Toc45882578"/>
      <w:bookmarkStart w:id="253" w:name="_Toc51951128"/>
      <w:bookmarkStart w:id="254" w:name="_Toc59208882"/>
      <w:bookmarkStart w:id="255" w:name="_Toc533170271"/>
      <w:bookmarkStart w:id="256" w:name="_Toc75734720"/>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6"/>
      <w:bookmarkEnd w:id="247"/>
      <w:bookmarkEnd w:id="248"/>
      <w:bookmarkEnd w:id="249"/>
      <w:bookmarkEnd w:id="250"/>
      <w:bookmarkEnd w:id="251"/>
      <w:bookmarkEnd w:id="252"/>
      <w:bookmarkEnd w:id="253"/>
      <w:bookmarkEnd w:id="254"/>
      <w:bookmarkEnd w:id="25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7" w:name="_Toc22039969"/>
      <w:bookmarkStart w:id="258" w:name="_Toc25070679"/>
      <w:bookmarkStart w:id="259" w:name="_Toc34388594"/>
      <w:bookmarkStart w:id="260" w:name="_Toc34404365"/>
      <w:bookmarkStart w:id="261" w:name="_Toc45282193"/>
      <w:bookmarkStart w:id="262" w:name="_Toc45882579"/>
      <w:bookmarkStart w:id="263" w:name="_Toc51951129"/>
      <w:bookmarkStart w:id="264" w:name="_Toc59208883"/>
      <w:bookmarkStart w:id="265" w:name="_Toc7573472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7"/>
      <w:bookmarkEnd w:id="258"/>
      <w:bookmarkEnd w:id="259"/>
      <w:bookmarkEnd w:id="260"/>
      <w:bookmarkEnd w:id="261"/>
      <w:bookmarkEnd w:id="262"/>
      <w:bookmarkEnd w:id="263"/>
      <w:bookmarkEnd w:id="264"/>
      <w:bookmarkEnd w:id="265"/>
    </w:p>
    <w:p w14:paraId="4CEE8967" w14:textId="77777777" w:rsidR="00CD6B08" w:rsidRPr="00987307" w:rsidRDefault="00CD6B08" w:rsidP="00CD6B08">
      <w:pPr>
        <w:pStyle w:val="Heading4"/>
      </w:pPr>
      <w:bookmarkStart w:id="266" w:name="_Toc22039970"/>
      <w:bookmarkStart w:id="267" w:name="_Toc25070680"/>
      <w:bookmarkStart w:id="268" w:name="_Toc34388595"/>
      <w:bookmarkStart w:id="269" w:name="_Toc34404366"/>
      <w:bookmarkStart w:id="270" w:name="_Toc45282194"/>
      <w:bookmarkStart w:id="271" w:name="_Toc45882580"/>
      <w:bookmarkStart w:id="272" w:name="_Toc51951130"/>
      <w:bookmarkStart w:id="273" w:name="_Toc59208884"/>
      <w:bookmarkStart w:id="274" w:name="_Toc75734722"/>
      <w:r w:rsidRPr="00987307">
        <w:t>6.1.</w:t>
      </w:r>
      <w:r>
        <w:t>2</w:t>
      </w:r>
      <w:r w:rsidRPr="00987307">
        <w:t>.1</w:t>
      </w:r>
      <w:r w:rsidRPr="00987307">
        <w:tab/>
        <w:t>Overview</w:t>
      </w:r>
      <w:bookmarkEnd w:id="266"/>
      <w:bookmarkEnd w:id="267"/>
      <w:bookmarkEnd w:id="268"/>
      <w:bookmarkEnd w:id="269"/>
      <w:bookmarkEnd w:id="270"/>
      <w:bookmarkEnd w:id="271"/>
      <w:bookmarkEnd w:id="272"/>
      <w:bookmarkEnd w:id="273"/>
      <w:bookmarkEnd w:id="274"/>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5" w:name="_Toc22039971"/>
      <w:bookmarkStart w:id="276" w:name="_Toc25070681"/>
      <w:bookmarkStart w:id="277" w:name="_Toc525231185"/>
      <w:bookmarkStart w:id="278" w:name="_Toc8836202"/>
      <w:r>
        <w:rPr>
          <w:lang w:eastAsia="zh-CN"/>
        </w:rPr>
        <w:lastRenderedPageBreak/>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79" w:name="_Toc34388596"/>
      <w:bookmarkStart w:id="280"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81" w:name="_Toc45282195"/>
      <w:bookmarkStart w:id="282" w:name="_Toc45882581"/>
      <w:bookmarkStart w:id="283" w:name="_Toc51951131"/>
      <w:bookmarkStart w:id="284" w:name="_Toc59208885"/>
      <w:bookmarkStart w:id="285" w:name="_Toc75734723"/>
      <w:r>
        <w:t>6.1.2.2</w:t>
      </w:r>
      <w:r w:rsidRPr="00183538">
        <w:tab/>
      </w:r>
      <w:r>
        <w:t>PC5 unicast</w:t>
      </w:r>
      <w:r w:rsidRPr="00183538">
        <w:t xml:space="preserve"> </w:t>
      </w:r>
      <w:r>
        <w:t>link establishment</w:t>
      </w:r>
      <w:r w:rsidRPr="00183538">
        <w:t xml:space="preserve"> procedure</w:t>
      </w:r>
      <w:bookmarkEnd w:id="275"/>
      <w:bookmarkEnd w:id="276"/>
      <w:bookmarkEnd w:id="279"/>
      <w:bookmarkEnd w:id="280"/>
      <w:bookmarkEnd w:id="281"/>
      <w:bookmarkEnd w:id="282"/>
      <w:bookmarkEnd w:id="283"/>
      <w:bookmarkEnd w:id="284"/>
      <w:bookmarkEnd w:id="285"/>
    </w:p>
    <w:p w14:paraId="56D59D10" w14:textId="77777777" w:rsidR="00AC7F37" w:rsidRPr="00183538" w:rsidRDefault="00AC7F37" w:rsidP="00AC7F37">
      <w:pPr>
        <w:pStyle w:val="Heading5"/>
      </w:pPr>
      <w:bookmarkStart w:id="286" w:name="_Toc22039972"/>
      <w:bookmarkStart w:id="287" w:name="_Toc25070682"/>
      <w:bookmarkStart w:id="288" w:name="_Toc34388597"/>
      <w:bookmarkStart w:id="289" w:name="_Toc34404368"/>
      <w:bookmarkStart w:id="290" w:name="_Toc45282196"/>
      <w:bookmarkStart w:id="291" w:name="_Toc45882582"/>
      <w:bookmarkStart w:id="292" w:name="_Toc51951132"/>
      <w:bookmarkStart w:id="293" w:name="_Toc59208886"/>
      <w:bookmarkStart w:id="294" w:name="_Toc75734724"/>
      <w:r>
        <w:t>6.1.2.2.1</w:t>
      </w:r>
      <w:r w:rsidRPr="00183538">
        <w:tab/>
        <w:t>General</w:t>
      </w:r>
      <w:bookmarkEnd w:id="286"/>
      <w:bookmarkEnd w:id="287"/>
      <w:bookmarkEnd w:id="288"/>
      <w:bookmarkEnd w:id="289"/>
      <w:bookmarkEnd w:id="290"/>
      <w:bookmarkEnd w:id="291"/>
      <w:bookmarkEnd w:id="292"/>
      <w:bookmarkEnd w:id="293"/>
      <w:bookmarkEnd w:id="294"/>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5" w:name="_Toc22039973"/>
      <w:bookmarkStart w:id="296" w:name="_Toc25070683"/>
      <w:bookmarkStart w:id="297" w:name="_Toc34388598"/>
      <w:bookmarkStart w:id="298" w:name="_Toc34404369"/>
      <w:bookmarkStart w:id="299" w:name="_Toc45282197"/>
      <w:bookmarkStart w:id="300" w:name="_Toc45882583"/>
      <w:bookmarkStart w:id="301" w:name="_Toc51951133"/>
      <w:bookmarkStart w:id="302" w:name="_Toc59208887"/>
      <w:bookmarkStart w:id="303" w:name="_Toc75734725"/>
      <w:r>
        <w:t>6.1.2.2.</w:t>
      </w:r>
      <w:r w:rsidRPr="00183538">
        <w:t>2</w:t>
      </w:r>
      <w:r w:rsidRPr="00183538">
        <w:tab/>
      </w:r>
      <w:r>
        <w:t>PC5 unicast link establishment</w:t>
      </w:r>
      <w:r w:rsidRPr="00183538">
        <w:t xml:space="preserve"> procedure initiation by initiating UE</w:t>
      </w:r>
      <w:bookmarkEnd w:id="295"/>
      <w:bookmarkEnd w:id="296"/>
      <w:bookmarkEnd w:id="297"/>
      <w:bookmarkEnd w:id="298"/>
      <w:bookmarkEnd w:id="299"/>
      <w:bookmarkEnd w:id="300"/>
      <w:bookmarkEnd w:id="301"/>
      <w:bookmarkEnd w:id="302"/>
      <w:bookmarkEnd w:id="303"/>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7356BBAA" w:rsidR="00AC7F37" w:rsidRPr="00183538" w:rsidRDefault="00AF6CCC" w:rsidP="00AC7F37">
      <w:pPr>
        <w:pStyle w:val="B1"/>
      </w:pPr>
      <w:r>
        <w:t>d</w:t>
      </w:r>
      <w:r w:rsidR="00AC7F37">
        <w:t>)</w:t>
      </w:r>
      <w:r w:rsidR="00AC7F37" w:rsidRPr="00183538">
        <w:tab/>
        <w:t>the link la</w:t>
      </w:r>
      <w:r w:rsidR="00AC7F37">
        <w:t xml:space="preserve">yer identifier </w:t>
      </w:r>
      <w:r w:rsidR="007B38E8">
        <w:rPr>
          <w:rFonts w:hint="eastAsia"/>
          <w:lang w:eastAsia="zh-CN"/>
        </w:rPr>
        <w:t>for the destination UE</w:t>
      </w:r>
      <w:r w:rsidR="007B38E8" w:rsidDel="006E64DE">
        <w:t xml:space="preserve"> </w:t>
      </w:r>
      <w:r w:rsidR="00AC7F37">
        <w:t xml:space="preserve">(i.e. </w:t>
      </w:r>
      <w:r w:rsidR="00F41730">
        <w:rPr>
          <w:rFonts w:hint="eastAsia"/>
          <w:lang w:eastAsia="zh-CN"/>
        </w:rPr>
        <w:t>the unicast</w:t>
      </w:r>
      <w:r w:rsidR="00F41730">
        <w:t xml:space="preserve"> </w:t>
      </w:r>
      <w:r w:rsidR="00AC7F37">
        <w:t>layer</w:t>
      </w:r>
      <w:r w:rsidR="00F8034F">
        <w:t>-</w:t>
      </w:r>
      <w:r w:rsidR="00AC7F37">
        <w:t xml:space="preserve">2 ID </w:t>
      </w:r>
      <w:r w:rsidR="003E591A">
        <w:rPr>
          <w:rFonts w:hint="eastAsia"/>
          <w:lang w:eastAsia="zh-CN"/>
        </w:rPr>
        <w:t>of the target UE</w:t>
      </w:r>
      <w:r w:rsidR="000774AB">
        <w:rPr>
          <w:rFonts w:hint="eastAsia"/>
          <w:lang w:val="en-US" w:eastAsia="zh-CN"/>
        </w:rPr>
        <w:t xml:space="preserve"> </w:t>
      </w:r>
      <w:r w:rsidR="000774AB">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616A5EEB" w:rsidR="00AC7F37" w:rsidRDefault="00AC7F37" w:rsidP="00AC7F37">
      <w:pPr>
        <w:pStyle w:val="B1"/>
      </w:pPr>
      <w:r>
        <w:t>a)</w:t>
      </w:r>
      <w:r>
        <w:tab/>
        <w:t>shall include the source user info set to the initiating UE</w:t>
      </w:r>
      <w:r w:rsidR="00F276D2">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48C84872"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F276D2">
        <w:t>'</w:t>
      </w:r>
      <w:r w:rsidR="00AC7F37">
        <w:t>s application layer ID</w:t>
      </w:r>
      <w:r w:rsidR="00AC7F37" w:rsidRPr="00183538">
        <w:t xml:space="preserve"> </w:t>
      </w:r>
      <w:r w:rsidR="00AC7F37">
        <w:t xml:space="preserve">if </w:t>
      </w:r>
      <w:r w:rsidR="00AC7F37" w:rsidRPr="00183538">
        <w:t>received from upp</w:t>
      </w:r>
      <w:r w:rsidR="00AC7F37">
        <w:t>er layers</w:t>
      </w:r>
      <w:r w:rsidR="00065D8F">
        <w:rPr>
          <w:rFonts w:hint="eastAsia"/>
          <w:lang w:eastAsia="zh-CN"/>
        </w:rPr>
        <w:t xml:space="preserve"> or</w:t>
      </w:r>
      <w:r w:rsidR="00065D8F" w:rsidRPr="00961C54">
        <w:rPr>
          <w:lang w:eastAsia="zh-CN"/>
        </w:rPr>
        <w:t xml:space="preserve"> if the </w:t>
      </w:r>
      <w:r w:rsidR="00065D8F">
        <w:rPr>
          <w:rFonts w:hint="eastAsia"/>
          <w:lang w:eastAsia="zh-CN"/>
        </w:rPr>
        <w:t>destination</w:t>
      </w:r>
      <w:r w:rsidR="00065D8F" w:rsidRPr="00961C54">
        <w:rPr>
          <w:lang w:eastAsia="zh-CN"/>
        </w:rPr>
        <w:t xml:space="preserve"> layer-2 ID is the unicast layer-2 ID</w:t>
      </w:r>
      <w:r w:rsidR="00065D8F">
        <w:rPr>
          <w:rFonts w:hint="eastAsia"/>
          <w:lang w:eastAsia="zh-CN"/>
        </w:rPr>
        <w:t xml:space="preserve"> of target UE</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4747306D"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w:t>
      </w:r>
      <w:r w:rsidR="00547330">
        <w:rPr>
          <w:lang w:val="en-US" w:eastAsia="zh-CN"/>
        </w:rPr>
        <w:t>l</w:t>
      </w:r>
      <w:r>
        <w:rPr>
          <w:lang w:val="en-US" w:eastAsia="zh-CN"/>
        </w:rPr>
        <w:t>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219BF65B" w:rsidR="00AC7F37" w:rsidRPr="00183538" w:rsidRDefault="00AF3888" w:rsidP="00AC7F37">
      <w:pPr>
        <w:pStyle w:val="TH"/>
        <w:rPr>
          <w:lang w:eastAsia="zh-CN"/>
        </w:rPr>
      </w:pPr>
      <w:r>
        <w:object w:dxaOrig="9471" w:dyaOrig="5801" w14:anchorId="7A95FD31">
          <v:shape id="_x0000_i1152" type="#_x0000_t75" style="width:345.4pt;height:211.3pt" o:ole="">
            <v:imagedata r:id="rId15" o:title=""/>
          </v:shape>
          <o:OLEObject Type="Embed" ProgID="Visio.Drawing.15" ShapeID="_x0000_i1152" DrawAspect="Content" ObjectID="_1686347842"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424027" w:rsidRPr="00DE0AE9" w:rsidRDefault="00424027"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424027" w:rsidRPr="00DE0AE9" w:rsidRDefault="00424027"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424027" w:rsidRPr="00DE0AE9" w:rsidRDefault="00424027"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424027" w:rsidRPr="00DE0AE9" w:rsidRDefault="00424027"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424027" w:rsidRPr="00DE0AE9" w:rsidRDefault="00424027"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424027" w:rsidRPr="00DE0AE9" w:rsidRDefault="00424027"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424027" w:rsidRPr="00DE0AE9" w:rsidRDefault="00424027"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424027" w:rsidRPr="00DE0AE9" w:rsidRDefault="00424027"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424027" w:rsidRPr="00DE0AE9" w:rsidRDefault="00424027"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04" w:name="_Toc22039974"/>
      <w:bookmarkStart w:id="305" w:name="_Toc25070684"/>
      <w:bookmarkStart w:id="306" w:name="_Toc34388599"/>
      <w:bookmarkStart w:id="307" w:name="_Toc34404370"/>
      <w:bookmarkStart w:id="308" w:name="_Toc45282198"/>
      <w:bookmarkStart w:id="309" w:name="_Toc45882584"/>
      <w:bookmarkStart w:id="310" w:name="_Toc51951134"/>
      <w:bookmarkStart w:id="311" w:name="_Toc59208888"/>
      <w:bookmarkStart w:id="312" w:name="_Toc75734726"/>
      <w:r>
        <w:t>6.1.2.2.</w:t>
      </w:r>
      <w:r w:rsidRPr="00183538">
        <w:t>3</w:t>
      </w:r>
      <w:r w:rsidRPr="00183538">
        <w:tab/>
      </w:r>
      <w:r>
        <w:t>PC5 unicast link establishment</w:t>
      </w:r>
      <w:r w:rsidRPr="00183538">
        <w:t xml:space="preserve"> procedure accepted by the target UE</w:t>
      </w:r>
      <w:bookmarkEnd w:id="304"/>
      <w:bookmarkEnd w:id="305"/>
      <w:bookmarkEnd w:id="306"/>
      <w:bookmarkEnd w:id="307"/>
      <w:bookmarkEnd w:id="308"/>
      <w:bookmarkEnd w:id="309"/>
      <w:bookmarkEnd w:id="310"/>
      <w:bookmarkEnd w:id="311"/>
      <w:bookmarkEnd w:id="31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7AA470E" w:rsidR="00AC7F37" w:rsidRPr="00183538" w:rsidRDefault="00C65403" w:rsidP="00CA701A">
      <w:pPr>
        <w:pStyle w:val="NO"/>
      </w:pPr>
      <w:bookmarkStart w:id="313" w:name="OLE_LINK16"/>
      <w:bookmarkStart w:id="314" w:name="OLE_LINK17"/>
      <w:r>
        <w:t>NOTE:</w:t>
      </w:r>
      <w:r>
        <w:tab/>
        <w:t>The</w:t>
      </w:r>
      <w:r>
        <w:rPr>
          <w:rFonts w:eastAsia="SimSun" w:hint="eastAsia"/>
          <w:lang w:eastAsia="zh-CN"/>
        </w:rPr>
        <w:t xml:space="preserve"> target UE may reuse the target UE</w:t>
      </w:r>
      <w:r w:rsidR="00B0250D">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B0250D">
        <w:rPr>
          <w:rFonts w:eastAsia="SimSun"/>
          <w:lang w:eastAsia="zh-CN"/>
        </w:rPr>
        <w:t>'</w:t>
      </w:r>
      <w:r>
        <w:rPr>
          <w:rFonts w:eastAsia="SimSun" w:hint="eastAsia"/>
          <w:lang w:eastAsia="zh-CN"/>
        </w:rPr>
        <w:t xml:space="preserve">s layer-2 ID has been used in previous PC5 unicast link with the same peer. </w:t>
      </w:r>
      <w:bookmarkEnd w:id="313"/>
      <w:bookmarkEnd w:id="314"/>
      <w:r w:rsidR="00AC7F37">
        <w:t xml:space="preserve"> </w:t>
      </w:r>
    </w:p>
    <w:p w14:paraId="12D54039" w14:textId="77777777" w:rsidR="00E0594F" w:rsidRDefault="00E0594F" w:rsidP="00E0594F">
      <w:r>
        <w:t>If:</w:t>
      </w:r>
    </w:p>
    <w:p w14:paraId="1A0D8E38" w14:textId="2E1102F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B0250D">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64B0E6CD"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B0250D">
        <w:t>clause</w:t>
      </w:r>
      <w:r>
        <w:t>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4474D4" w:rsidR="00AC7F37" w:rsidRDefault="00AC7F37" w:rsidP="00AC7F37">
      <w:pPr>
        <w:pStyle w:val="B1"/>
      </w:pPr>
      <w:r>
        <w:t>a)</w:t>
      </w:r>
      <w:r>
        <w:tab/>
        <w:t>shall include the source user info set to the target UE</w:t>
      </w:r>
      <w:r w:rsidR="00B0250D">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0744BCF8"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00AF3888"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15" w:name="_Toc22039975"/>
      <w:bookmarkStart w:id="316" w:name="_Toc25070685"/>
      <w:bookmarkStart w:id="317" w:name="_Toc34388600"/>
      <w:bookmarkStart w:id="31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19" w:name="_Toc45282199"/>
      <w:bookmarkStart w:id="320" w:name="_Toc45882585"/>
      <w:bookmarkStart w:id="321" w:name="_Toc51951135"/>
      <w:bookmarkStart w:id="322" w:name="_Toc59208889"/>
      <w:bookmarkStart w:id="323" w:name="_Toc75734727"/>
      <w:r>
        <w:t>6.1.2.2.4</w:t>
      </w:r>
      <w:r w:rsidRPr="00183538">
        <w:tab/>
      </w:r>
      <w:r>
        <w:t>PC5 unicast link establishment</w:t>
      </w:r>
      <w:r w:rsidRPr="00183538">
        <w:t xml:space="preserve"> procedure completion by the initiating UE</w:t>
      </w:r>
      <w:bookmarkEnd w:id="315"/>
      <w:bookmarkEnd w:id="316"/>
      <w:bookmarkEnd w:id="317"/>
      <w:bookmarkEnd w:id="318"/>
      <w:bookmarkEnd w:id="319"/>
      <w:bookmarkEnd w:id="320"/>
      <w:bookmarkEnd w:id="321"/>
      <w:bookmarkEnd w:id="322"/>
      <w:bookmarkEnd w:id="323"/>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4EAB3FF0" w:rsidR="00CA05F4" w:rsidRDefault="00CA05F4" w:rsidP="00CA05F4">
      <w:bookmarkStart w:id="324" w:name="_Toc22039976"/>
      <w:bookmarkStart w:id="325" w:name="_Toc25070686"/>
      <w:bookmarkStart w:id="326" w:name="_Toc34388601"/>
      <w:bookmarkStart w:id="327" w:name="_Toc34404372"/>
      <w:r>
        <w:t>After receiving the</w:t>
      </w:r>
      <w:r w:rsidRPr="00D5793B">
        <w:t xml:space="preserve"> DIRECT LINK ESTABLISHMENT </w:t>
      </w:r>
      <w:r>
        <w:t>ACCEPT</w:t>
      </w:r>
      <w:r w:rsidRPr="00D5793B">
        <w:t xml:space="preserve"> message</w:t>
      </w:r>
      <w:r>
        <w:t>, the initiating UE shall</w:t>
      </w:r>
      <w:r w:rsidR="00095CCE" w:rsidRPr="00FA4887">
        <w:t xml:space="preserve"> delete the old security context it has for the targe</w:t>
      </w:r>
      <w:r w:rsidR="00095CCE">
        <w:t>t</w:t>
      </w:r>
      <w:r w:rsidR="00095CCE"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28" w:name="_Toc45282200"/>
      <w:bookmarkStart w:id="329" w:name="_Toc45882586"/>
      <w:bookmarkStart w:id="330"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31" w:name="_Toc59208890"/>
      <w:bookmarkStart w:id="332" w:name="_Toc75734728"/>
      <w:r>
        <w:t>6.1.2.2.5</w:t>
      </w:r>
      <w:r w:rsidRPr="00CE238F">
        <w:tab/>
        <w:t>PC5 unicast link establishment procedure not accepted by the target UE</w:t>
      </w:r>
      <w:bookmarkEnd w:id="324"/>
      <w:bookmarkEnd w:id="325"/>
      <w:bookmarkEnd w:id="326"/>
      <w:bookmarkEnd w:id="327"/>
      <w:bookmarkEnd w:id="328"/>
      <w:bookmarkEnd w:id="329"/>
      <w:bookmarkEnd w:id="330"/>
      <w:bookmarkEnd w:id="331"/>
      <w:bookmarkEnd w:id="33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250BD9C4" w14:textId="4690068B" w:rsidR="00A63970" w:rsidRDefault="00964E59" w:rsidP="004B765A">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646239" w:rsidRPr="00FA4887">
        <w:rPr>
          <w:lang w:eastAsia="zh-CN"/>
        </w:rPr>
        <w:t xml:space="preserve"> and deletion of security context</w:t>
      </w:r>
      <w:r w:rsidRPr="0066462E">
        <w:rPr>
          <w:lang w:eastAsia="zh-CN"/>
        </w:rPr>
        <w:t xml:space="preserve"> for the PC5 unicast link, if applicable.</w:t>
      </w:r>
    </w:p>
    <w:p w14:paraId="01E57C81" w14:textId="01549604"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33" w:name="_Toc25070687"/>
      <w:bookmarkStart w:id="334" w:name="_Toc34388602"/>
      <w:bookmarkStart w:id="335" w:name="_Toc34404373"/>
      <w:bookmarkStart w:id="336" w:name="_Toc45282201"/>
      <w:bookmarkStart w:id="337" w:name="_Toc45882587"/>
      <w:bookmarkStart w:id="338" w:name="_Toc51951137"/>
      <w:bookmarkStart w:id="339"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E57E721" w:rsidR="00964E59" w:rsidRDefault="00964E59" w:rsidP="004B765A">
      <w:pPr>
        <w:pStyle w:val="B1"/>
        <w:rPr>
          <w:highlight w:val="green"/>
        </w:rPr>
      </w:pPr>
      <w:r>
        <w:t>a)</w:t>
      </w:r>
      <w:r>
        <w:tab/>
        <w:t>an i</w:t>
      </w:r>
      <w:r w:rsidRPr="00BA18FA">
        <w:t xml:space="preserve">ndication of </w:t>
      </w:r>
      <w:r>
        <w:t>dea</w:t>
      </w:r>
      <w:r w:rsidRPr="00BA18FA">
        <w:t>ctivation of the PC5 unicast security protection</w:t>
      </w:r>
      <w:r w:rsidR="00FF1C53" w:rsidRPr="00FA4887">
        <w:rPr>
          <w:lang w:eastAsia="zh-CN"/>
        </w:rPr>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40" w:name="_Toc59208891"/>
      <w:bookmarkStart w:id="341" w:name="_Toc75734729"/>
      <w:r>
        <w:t>6.1.2.2.6</w:t>
      </w:r>
      <w:r w:rsidRPr="00CE238F">
        <w:tab/>
      </w:r>
      <w:r w:rsidRPr="00FD6318">
        <w:t>Abnormal cases</w:t>
      </w:r>
      <w:bookmarkEnd w:id="333"/>
      <w:bookmarkEnd w:id="334"/>
      <w:bookmarkEnd w:id="335"/>
      <w:bookmarkEnd w:id="336"/>
      <w:bookmarkEnd w:id="337"/>
      <w:bookmarkEnd w:id="338"/>
      <w:bookmarkEnd w:id="340"/>
      <w:bookmarkEnd w:id="341"/>
    </w:p>
    <w:p w14:paraId="2DFB02FE" w14:textId="77777777" w:rsidR="003265A7" w:rsidRPr="00FD6318" w:rsidRDefault="003265A7" w:rsidP="003265A7">
      <w:pPr>
        <w:pStyle w:val="Heading6"/>
        <w:rPr>
          <w:lang w:eastAsia="zh-CN"/>
        </w:rPr>
      </w:pPr>
      <w:bookmarkStart w:id="342" w:name="_Toc25070688"/>
      <w:bookmarkStart w:id="343" w:name="_Toc34388603"/>
      <w:bookmarkStart w:id="344" w:name="_Toc34404374"/>
      <w:bookmarkStart w:id="345" w:name="_Toc45282202"/>
      <w:bookmarkStart w:id="346" w:name="_Toc45882588"/>
      <w:bookmarkStart w:id="347" w:name="_Toc51951138"/>
      <w:bookmarkStart w:id="348" w:name="_Toc59208892"/>
      <w:bookmarkStart w:id="349" w:name="_Toc75734730"/>
      <w:r>
        <w:rPr>
          <w:rFonts w:hint="eastAsia"/>
          <w:lang w:eastAsia="zh-CN"/>
        </w:rPr>
        <w:t>6.1.2.2.6.1</w:t>
      </w:r>
      <w:r>
        <w:rPr>
          <w:lang w:eastAsia="zh-CN"/>
        </w:rPr>
        <w:tab/>
      </w:r>
      <w:r w:rsidRPr="00FD6318">
        <w:rPr>
          <w:lang w:eastAsia="zh-CN"/>
        </w:rPr>
        <w:t>Abnormal cases at the initiating UE</w:t>
      </w:r>
      <w:bookmarkEnd w:id="342"/>
      <w:bookmarkEnd w:id="343"/>
      <w:bookmarkEnd w:id="344"/>
      <w:bookmarkEnd w:id="345"/>
      <w:bookmarkEnd w:id="346"/>
      <w:bookmarkEnd w:id="347"/>
      <w:bookmarkEnd w:id="348"/>
      <w:bookmarkEnd w:id="349"/>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2D4A8E4B" w:rsidR="003265A7" w:rsidRDefault="00964E59" w:rsidP="00964E59">
      <w:r w:rsidRPr="004E5D8A">
        <w:t>a)</w:t>
      </w:r>
      <w:r w:rsidRPr="004E5D8A">
        <w:tab/>
        <w:t>an indication of de</w:t>
      </w:r>
      <w:r>
        <w:t>a</w:t>
      </w:r>
      <w:r w:rsidRPr="004E5D8A">
        <w:t>ctivation of the PC5 unicast security protection</w:t>
      </w:r>
      <w:r w:rsidR="00D211E3" w:rsidRPr="00FA4887">
        <w:t xml:space="preserve"> and deletion of security context</w:t>
      </w:r>
      <w:r w:rsidRPr="004E5D8A">
        <w:t xml:space="preserve"> for the PC5 unicast link, if applicable</w:t>
      </w:r>
      <w:r>
        <w:t>.</w:t>
      </w:r>
    </w:p>
    <w:p w14:paraId="306DA047" w14:textId="77777777" w:rsidR="003265A7" w:rsidRPr="00FD6318" w:rsidRDefault="003265A7" w:rsidP="003265A7">
      <w:pPr>
        <w:pStyle w:val="Heading6"/>
        <w:rPr>
          <w:lang w:eastAsia="zh-CN"/>
        </w:rPr>
      </w:pPr>
      <w:bookmarkStart w:id="350" w:name="_Toc25070689"/>
      <w:bookmarkStart w:id="351" w:name="_Toc34388604"/>
      <w:bookmarkStart w:id="352" w:name="_Toc34404375"/>
      <w:bookmarkStart w:id="353" w:name="_Toc45282203"/>
      <w:bookmarkStart w:id="354" w:name="_Toc45882589"/>
      <w:bookmarkStart w:id="355" w:name="_Toc51951139"/>
      <w:bookmarkStart w:id="356" w:name="_Toc59208893"/>
      <w:bookmarkStart w:id="357" w:name="_Toc757347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0"/>
      <w:bookmarkEnd w:id="351"/>
      <w:bookmarkEnd w:id="352"/>
      <w:bookmarkEnd w:id="353"/>
      <w:bookmarkEnd w:id="354"/>
      <w:bookmarkEnd w:id="355"/>
      <w:bookmarkEnd w:id="356"/>
      <w:bookmarkEnd w:id="357"/>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58" w:name="_Toc25070690"/>
      <w:bookmarkStart w:id="359" w:name="_Toc34388605"/>
      <w:bookmarkStart w:id="360" w:name="_Toc34404376"/>
      <w:bookmarkStart w:id="361" w:name="_Toc45282204"/>
      <w:bookmarkStart w:id="36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63" w:name="_Toc51951140"/>
      <w:bookmarkStart w:id="364" w:name="_Toc59208894"/>
      <w:bookmarkStart w:id="365" w:name="_Toc75734732"/>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7"/>
      <w:bookmarkEnd w:id="339"/>
      <w:bookmarkEnd w:id="358"/>
      <w:bookmarkEnd w:id="359"/>
      <w:bookmarkEnd w:id="360"/>
      <w:bookmarkEnd w:id="361"/>
      <w:bookmarkEnd w:id="362"/>
      <w:bookmarkEnd w:id="363"/>
      <w:bookmarkEnd w:id="364"/>
      <w:bookmarkEnd w:id="365"/>
    </w:p>
    <w:p w14:paraId="470732C3" w14:textId="77777777" w:rsidR="00BF104C" w:rsidRPr="00742FAE" w:rsidRDefault="00BF104C" w:rsidP="00BF104C">
      <w:pPr>
        <w:pStyle w:val="Heading5"/>
      </w:pPr>
      <w:bookmarkStart w:id="366" w:name="_Toc525231186"/>
      <w:bookmarkStart w:id="367" w:name="_Toc22039978"/>
      <w:bookmarkStart w:id="368" w:name="_Toc25070691"/>
      <w:bookmarkStart w:id="369" w:name="_Toc34388606"/>
      <w:bookmarkStart w:id="370" w:name="_Toc34404377"/>
      <w:bookmarkStart w:id="371" w:name="_Toc45282205"/>
      <w:bookmarkStart w:id="372" w:name="_Toc45882591"/>
      <w:bookmarkStart w:id="373" w:name="_Toc51951141"/>
      <w:bookmarkStart w:id="374" w:name="_Toc59208895"/>
      <w:bookmarkStart w:id="375" w:name="_Toc75734733"/>
      <w:r>
        <w:t>6.1.</w:t>
      </w:r>
      <w:r w:rsidR="00AC7F37">
        <w:t>2</w:t>
      </w:r>
      <w:r>
        <w:t>.</w:t>
      </w:r>
      <w:r>
        <w:rPr>
          <w:rFonts w:hint="eastAsia"/>
          <w:lang w:eastAsia="zh-CN"/>
        </w:rPr>
        <w:t>3</w:t>
      </w:r>
      <w:r>
        <w:t>.1</w:t>
      </w:r>
      <w:r w:rsidRPr="00742FAE">
        <w:tab/>
        <w:t>General</w:t>
      </w:r>
      <w:bookmarkEnd w:id="366"/>
      <w:bookmarkEnd w:id="367"/>
      <w:bookmarkEnd w:id="368"/>
      <w:bookmarkEnd w:id="369"/>
      <w:bookmarkEnd w:id="370"/>
      <w:bookmarkEnd w:id="371"/>
      <w:bookmarkEnd w:id="372"/>
      <w:bookmarkEnd w:id="373"/>
      <w:bookmarkEnd w:id="374"/>
      <w:bookmarkEnd w:id="375"/>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76" w:name="OLE_LINK29"/>
      <w:bookmarkStart w:id="377" w:name="OLE_LINK30"/>
      <w:r w:rsidRPr="00003E48">
        <w:t>"</w:t>
      </w:r>
      <w:bookmarkEnd w:id="376"/>
      <w:bookmarkEnd w:id="377"/>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59208896"/>
      <w:bookmarkStart w:id="387" w:name="_Toc75734734"/>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19ADF5DC"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sidR="00742F3F">
        <w:rPr>
          <w:lang w:eastAsia="zh-CN"/>
        </w:rPr>
        <w:t>(s)</w:t>
      </w:r>
      <w:r w:rsidRPr="009F4D01">
        <w:rPr>
          <w:lang w:eastAsia="zh-CN"/>
        </w:rPr>
        <w:t xml:space="preserve">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lastRenderedPageBreak/>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88" w:name="OLE_LINK12"/>
    <w:p w14:paraId="69F4BF34" w14:textId="17E1BE8F" w:rsidR="00BF104C" w:rsidRPr="00742FAE" w:rsidRDefault="0052129A" w:rsidP="00BF104C">
      <w:pPr>
        <w:pStyle w:val="TH"/>
        <w:rPr>
          <w:lang w:eastAsia="zh-CN"/>
        </w:rPr>
      </w:pPr>
      <w:r>
        <w:object w:dxaOrig="9450" w:dyaOrig="5790" w14:anchorId="6E70461F">
          <v:shape id="_x0000_i1153" type="#_x0000_t75" style="width:358.45pt;height:217.55pt" o:ole="">
            <v:imagedata r:id="rId17" o:title=""/>
          </v:shape>
          <o:OLEObject Type="Embed" ProgID="Visio.Drawing.15" ShapeID="_x0000_i1153" DrawAspect="Content" ObjectID="_1686347843" r:id="rId18"/>
        </w:object>
      </w:r>
      <w:bookmarkEnd w:id="388"/>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89" w:name="_Toc22039980"/>
      <w:bookmarkStart w:id="390" w:name="_Toc25070693"/>
      <w:bookmarkStart w:id="391" w:name="_Toc34388608"/>
      <w:bookmarkStart w:id="392" w:name="_Toc34404379"/>
      <w:bookmarkStart w:id="393" w:name="_Toc45282207"/>
      <w:bookmarkStart w:id="394" w:name="_Toc45882593"/>
      <w:bookmarkStart w:id="395" w:name="_Toc51951143"/>
      <w:bookmarkStart w:id="396" w:name="_Toc59208897"/>
      <w:bookmarkStart w:id="397" w:name="_Toc75734735"/>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9"/>
      <w:bookmarkEnd w:id="390"/>
      <w:bookmarkEnd w:id="391"/>
      <w:bookmarkEnd w:id="392"/>
      <w:bookmarkEnd w:id="393"/>
      <w:bookmarkEnd w:id="394"/>
      <w:bookmarkEnd w:id="395"/>
      <w:bookmarkEnd w:id="396"/>
      <w:bookmarkEnd w:id="397"/>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98" w:name="_Toc22039981"/>
      <w:bookmarkStart w:id="399" w:name="_Toc25070694"/>
      <w:bookmarkStart w:id="400" w:name="_Toc34388609"/>
      <w:bookmarkStart w:id="401"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02" w:name="_Toc45282208"/>
      <w:bookmarkStart w:id="403" w:name="_Toc45882594"/>
      <w:bookmarkStart w:id="404" w:name="_Toc51951144"/>
      <w:bookmarkStart w:id="405" w:name="_Toc59208898"/>
      <w:bookmarkStart w:id="406" w:name="_Toc75734736"/>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98"/>
      <w:bookmarkEnd w:id="399"/>
      <w:bookmarkEnd w:id="400"/>
      <w:bookmarkEnd w:id="401"/>
      <w:bookmarkEnd w:id="402"/>
      <w:bookmarkEnd w:id="403"/>
      <w:bookmarkEnd w:id="404"/>
      <w:bookmarkEnd w:id="405"/>
      <w:bookmarkEnd w:id="40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07" w:name="_Toc22039982"/>
      <w:bookmarkStart w:id="408" w:name="_Toc25070695"/>
      <w:bookmarkStart w:id="409" w:name="_Toc34388610"/>
      <w:bookmarkStart w:id="41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11" w:name="_Toc45282209"/>
      <w:bookmarkStart w:id="412" w:name="_Toc45882595"/>
      <w:bookmarkStart w:id="413" w:name="_Toc51951145"/>
      <w:bookmarkStart w:id="414" w:name="_Toc59208899"/>
      <w:bookmarkStart w:id="415" w:name="_Toc75734737"/>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7"/>
      <w:bookmarkEnd w:id="408"/>
      <w:bookmarkEnd w:id="409"/>
      <w:bookmarkEnd w:id="410"/>
      <w:bookmarkEnd w:id="411"/>
      <w:bookmarkEnd w:id="412"/>
      <w:bookmarkEnd w:id="413"/>
      <w:bookmarkEnd w:id="414"/>
      <w:bookmarkEnd w:id="415"/>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8"/>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16" w:name="OLE_LINK24"/>
      <w:bookmarkStart w:id="417" w:name="OLE_LINK25"/>
      <w:bookmarkStart w:id="418" w:name="OLE_LINK22"/>
      <w:bookmarkStart w:id="419" w:name="OLE_LINK23"/>
      <w:r w:rsidRPr="002D3FDF">
        <w:t>The length of time period T</w:t>
      </w:r>
      <w:r>
        <w:t xml:space="preserve"> is not less than 30 minutes.</w:t>
      </w:r>
      <w:bookmarkEnd w:id="416"/>
      <w:bookmarkEnd w:id="417"/>
      <w:bookmarkEnd w:id="418"/>
      <w:bookmarkEnd w:id="419"/>
    </w:p>
    <w:p w14:paraId="5893A0CE" w14:textId="77777777" w:rsidR="0052129A" w:rsidRDefault="0052129A" w:rsidP="0052129A">
      <w:pPr>
        <w:pStyle w:val="Heading5"/>
      </w:pPr>
      <w:bookmarkStart w:id="420" w:name="_Toc25070696"/>
      <w:bookmarkStart w:id="421" w:name="_Toc34388611"/>
      <w:bookmarkStart w:id="422" w:name="_Toc34404382"/>
      <w:bookmarkStart w:id="423" w:name="_Toc45282210"/>
      <w:bookmarkStart w:id="424" w:name="_Toc45882596"/>
      <w:bookmarkStart w:id="425" w:name="_Toc51951146"/>
      <w:bookmarkStart w:id="426" w:name="_Toc59208900"/>
      <w:bookmarkStart w:id="427" w:name="_Toc22039983"/>
      <w:bookmarkStart w:id="428" w:name="_Toc75734738"/>
      <w:r>
        <w:t>6.1.2.3.6</w:t>
      </w:r>
      <w:r w:rsidRPr="00CE238F">
        <w:tab/>
      </w:r>
      <w:r w:rsidRPr="00FD6318">
        <w:t>Abnormal cases</w:t>
      </w:r>
      <w:r>
        <w:t xml:space="preserve"> </w:t>
      </w:r>
      <w:r w:rsidRPr="00FD6318">
        <w:rPr>
          <w:lang w:eastAsia="zh-CN"/>
        </w:rPr>
        <w:t>at the initiating UE</w:t>
      </w:r>
      <w:bookmarkEnd w:id="420"/>
      <w:bookmarkEnd w:id="421"/>
      <w:bookmarkEnd w:id="422"/>
      <w:bookmarkEnd w:id="423"/>
      <w:bookmarkEnd w:id="424"/>
      <w:bookmarkEnd w:id="425"/>
      <w:bookmarkEnd w:id="426"/>
      <w:bookmarkEnd w:id="42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29" w:name="_Toc34388612"/>
      <w:bookmarkStart w:id="430" w:name="_Toc34404383"/>
      <w:bookmarkStart w:id="431" w:name="_Toc45282211"/>
      <w:bookmarkStart w:id="432" w:name="_Toc45882597"/>
      <w:bookmarkStart w:id="433" w:name="_Toc51951147"/>
      <w:bookmarkStart w:id="43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35" w:name="_Toc59208901"/>
      <w:bookmarkStart w:id="436" w:name="_Toc75734739"/>
      <w:r>
        <w:t>6.1.2.</w:t>
      </w:r>
      <w:r w:rsidR="00951F9E">
        <w:t>4</w:t>
      </w:r>
      <w:r>
        <w:tab/>
        <w:t>PC5 unicast link release procedure</w:t>
      </w:r>
      <w:bookmarkEnd w:id="429"/>
      <w:bookmarkEnd w:id="430"/>
      <w:bookmarkEnd w:id="431"/>
      <w:bookmarkEnd w:id="432"/>
      <w:bookmarkEnd w:id="433"/>
      <w:bookmarkEnd w:id="435"/>
      <w:bookmarkEnd w:id="436"/>
    </w:p>
    <w:p w14:paraId="681B924B" w14:textId="3C9449D7" w:rsidR="00B76762" w:rsidRDefault="00B76762" w:rsidP="00B76762">
      <w:pPr>
        <w:pStyle w:val="Heading5"/>
      </w:pPr>
      <w:bookmarkStart w:id="437" w:name="_Toc34388613"/>
      <w:bookmarkStart w:id="438" w:name="_Toc34404384"/>
      <w:bookmarkStart w:id="439" w:name="_Toc45282212"/>
      <w:bookmarkStart w:id="440" w:name="_Toc45882598"/>
      <w:bookmarkStart w:id="441" w:name="_Toc51951148"/>
      <w:bookmarkStart w:id="442" w:name="_Toc59208902"/>
      <w:bookmarkStart w:id="443" w:name="_Toc75734740"/>
      <w:r>
        <w:t>6.1.2.</w:t>
      </w:r>
      <w:r w:rsidR="00951F9E">
        <w:t>4</w:t>
      </w:r>
      <w:r>
        <w:t>.1</w:t>
      </w:r>
      <w:r>
        <w:tab/>
        <w:t>General</w:t>
      </w:r>
      <w:bookmarkEnd w:id="437"/>
      <w:bookmarkEnd w:id="438"/>
      <w:bookmarkEnd w:id="439"/>
      <w:bookmarkEnd w:id="440"/>
      <w:bookmarkEnd w:id="441"/>
      <w:bookmarkEnd w:id="442"/>
      <w:bookmarkEnd w:id="443"/>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44" w:name="_Toc34388614"/>
      <w:bookmarkStart w:id="445" w:name="_Toc34404385"/>
      <w:bookmarkStart w:id="446" w:name="_Toc45282213"/>
      <w:bookmarkStart w:id="447"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48" w:name="_Toc51951149"/>
      <w:bookmarkStart w:id="449" w:name="_Toc59208903"/>
      <w:bookmarkStart w:id="450" w:name="_Toc75734741"/>
      <w:r>
        <w:t>6.1.2.</w:t>
      </w:r>
      <w:r w:rsidR="00BA3654">
        <w:t>4</w:t>
      </w:r>
      <w:r>
        <w:t>.2</w:t>
      </w:r>
      <w:r>
        <w:tab/>
        <w:t>PC5 unicast link release procedure initiation by initiating UE</w:t>
      </w:r>
      <w:bookmarkEnd w:id="444"/>
      <w:bookmarkEnd w:id="445"/>
      <w:bookmarkEnd w:id="446"/>
      <w:bookmarkEnd w:id="447"/>
      <w:bookmarkEnd w:id="448"/>
      <w:bookmarkEnd w:id="449"/>
      <w:bookmarkEnd w:id="450"/>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27E9AF86" w:rsidR="00B76762" w:rsidRDefault="00B76762" w:rsidP="00B76762">
      <w:pPr>
        <w:pStyle w:val="B1"/>
      </w:pPr>
      <w:r>
        <w:t>#</w:t>
      </w:r>
      <w:r w:rsidR="002A5BDC">
        <w:t>1</w:t>
      </w:r>
      <w:r w:rsidR="00133622">
        <w:tab/>
        <w:t>d</w:t>
      </w:r>
      <w:r>
        <w:t xml:space="preserve">irect communication </w:t>
      </w:r>
      <w:r w:rsidR="00AC3D58">
        <w:t>to</w:t>
      </w:r>
      <w:r>
        <w:t xml:space="preserve">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154" type="#_x0000_t75" style="width:370.95pt;height:111.15pt" o:ole="">
            <v:imagedata r:id="rId19" o:title=""/>
          </v:shape>
          <o:OLEObject Type="Embed" ProgID="Visio.Drawing.15" ShapeID="_x0000_i1154" DrawAspect="Content" ObjectID="_1686347844" r:id="rId20"/>
        </w:object>
      </w:r>
    </w:p>
    <w:p w14:paraId="630C830E" w14:textId="2AC05587" w:rsidR="00B76762" w:rsidRDefault="00B76762" w:rsidP="00B0250D">
      <w:pPr>
        <w:pStyle w:val="TF"/>
      </w:pPr>
      <w:r>
        <w:t>Figure 6.1.2.</w:t>
      </w:r>
      <w:r w:rsidR="00BA3654">
        <w:t>4</w:t>
      </w:r>
      <w:r>
        <w:t>.2.1: PC5 unicast link release procedure</w:t>
      </w:r>
    </w:p>
    <w:p w14:paraId="720C9935" w14:textId="3D6FAD83" w:rsidR="00B76762" w:rsidRDefault="00B76762" w:rsidP="00B76762">
      <w:pPr>
        <w:pStyle w:val="Heading5"/>
      </w:pPr>
      <w:bookmarkStart w:id="451" w:name="_Toc34388615"/>
      <w:bookmarkStart w:id="452" w:name="_Toc34404386"/>
      <w:bookmarkStart w:id="453" w:name="_Toc45282214"/>
      <w:bookmarkStart w:id="454" w:name="_Toc45882600"/>
      <w:bookmarkStart w:id="455" w:name="_Toc51951150"/>
      <w:bookmarkStart w:id="456" w:name="_Toc59208904"/>
      <w:bookmarkStart w:id="457" w:name="_Toc75734742"/>
      <w:r>
        <w:t>6.1.2.</w:t>
      </w:r>
      <w:r w:rsidR="00A310A7">
        <w:t>4</w:t>
      </w:r>
      <w:r>
        <w:t>.3</w:t>
      </w:r>
      <w:r>
        <w:tab/>
        <w:t>PC5 unicast link release procedure accepted by the target UE</w:t>
      </w:r>
      <w:bookmarkEnd w:id="451"/>
      <w:bookmarkEnd w:id="452"/>
      <w:bookmarkEnd w:id="453"/>
      <w:bookmarkEnd w:id="454"/>
      <w:bookmarkEnd w:id="455"/>
      <w:bookmarkEnd w:id="456"/>
      <w:bookmarkEnd w:id="457"/>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58" w:name="_Toc34388616"/>
      <w:bookmarkStart w:id="459"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60" w:name="_Toc45282215"/>
      <w:bookmarkStart w:id="461" w:name="_Toc45882601"/>
      <w:bookmarkStart w:id="462" w:name="_Toc51951151"/>
      <w:bookmarkStart w:id="463" w:name="_Toc59208905"/>
      <w:bookmarkStart w:id="464" w:name="_Toc75734743"/>
      <w:r>
        <w:t>6.1.2.</w:t>
      </w:r>
      <w:r w:rsidR="00A310A7">
        <w:t>4</w:t>
      </w:r>
      <w:r>
        <w:t>.4</w:t>
      </w:r>
      <w:r>
        <w:tab/>
        <w:t>PC5 unicast link release procedure completion by the initiating UE</w:t>
      </w:r>
      <w:bookmarkEnd w:id="458"/>
      <w:bookmarkEnd w:id="459"/>
      <w:bookmarkEnd w:id="460"/>
      <w:bookmarkEnd w:id="461"/>
      <w:bookmarkEnd w:id="462"/>
      <w:bookmarkEnd w:id="463"/>
      <w:bookmarkEnd w:id="4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65" w:name="_Toc34388617"/>
      <w:bookmarkStart w:id="4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67" w:name="_Toc45282216"/>
      <w:bookmarkStart w:id="468" w:name="_Toc45882602"/>
      <w:bookmarkStart w:id="469" w:name="_Toc51951152"/>
      <w:bookmarkStart w:id="470" w:name="_Toc59208906"/>
      <w:bookmarkStart w:id="471" w:name="_Toc75734744"/>
      <w:r>
        <w:t>6.1.2.</w:t>
      </w:r>
      <w:r w:rsidR="00A310A7">
        <w:t>4</w:t>
      </w:r>
      <w:r>
        <w:t>.5</w:t>
      </w:r>
      <w:r>
        <w:tab/>
        <w:t>Abnormal cases</w:t>
      </w:r>
      <w:bookmarkEnd w:id="465"/>
      <w:bookmarkEnd w:id="466"/>
      <w:bookmarkEnd w:id="467"/>
      <w:bookmarkEnd w:id="468"/>
      <w:bookmarkEnd w:id="469"/>
      <w:bookmarkEnd w:id="470"/>
      <w:bookmarkEnd w:id="471"/>
    </w:p>
    <w:p w14:paraId="4C6DA2BC" w14:textId="2103B726" w:rsidR="00B76762" w:rsidRDefault="00B76762" w:rsidP="00335F93">
      <w:pPr>
        <w:pStyle w:val="Heading6"/>
      </w:pPr>
      <w:bookmarkStart w:id="472" w:name="_Toc34388618"/>
      <w:bookmarkStart w:id="473" w:name="_Toc34404389"/>
      <w:bookmarkStart w:id="474" w:name="_Toc45282217"/>
      <w:bookmarkStart w:id="475" w:name="_Toc45882603"/>
      <w:bookmarkStart w:id="476" w:name="_Toc51951153"/>
      <w:bookmarkStart w:id="477" w:name="_Toc59208907"/>
      <w:bookmarkStart w:id="478" w:name="_Toc75734745"/>
      <w:r>
        <w:t>6.1.2.</w:t>
      </w:r>
      <w:r w:rsidR="00A310A7">
        <w:t>4</w:t>
      </w:r>
      <w:r>
        <w:t>.5.1</w:t>
      </w:r>
      <w:r>
        <w:tab/>
        <w:t>Abnormal cases at the initiating UE</w:t>
      </w:r>
      <w:bookmarkEnd w:id="472"/>
      <w:bookmarkEnd w:id="473"/>
      <w:bookmarkEnd w:id="474"/>
      <w:bookmarkEnd w:id="475"/>
      <w:bookmarkEnd w:id="476"/>
      <w:bookmarkEnd w:id="477"/>
      <w:bookmarkEnd w:id="478"/>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79" w:name="_Toc34388619"/>
      <w:bookmarkStart w:id="480" w:name="_Toc34404390"/>
      <w:bookmarkStart w:id="481" w:name="_Toc45282218"/>
      <w:bookmarkStart w:id="482" w:name="_Toc45882604"/>
      <w:bookmarkStart w:id="483" w:name="_Toc51951154"/>
      <w:bookmarkStart w:id="484" w:name="_Toc59208908"/>
      <w:bookmarkStart w:id="485" w:name="_Toc75734746"/>
      <w:r>
        <w:lastRenderedPageBreak/>
        <w:t>6.1.2.</w:t>
      </w:r>
      <w:r w:rsidR="00A310A7">
        <w:t>5</w:t>
      </w:r>
      <w:r w:rsidRPr="00742FAE">
        <w:tab/>
      </w:r>
      <w:r w:rsidRPr="00B853E7">
        <w:t>PC5 unicast link identifier update procedure</w:t>
      </w:r>
      <w:bookmarkEnd w:id="479"/>
      <w:bookmarkEnd w:id="480"/>
      <w:bookmarkEnd w:id="481"/>
      <w:bookmarkEnd w:id="482"/>
      <w:bookmarkEnd w:id="483"/>
      <w:bookmarkEnd w:id="484"/>
      <w:bookmarkEnd w:id="485"/>
    </w:p>
    <w:p w14:paraId="1D57B03B" w14:textId="61EB9BC5" w:rsidR="00B76762" w:rsidRPr="00742FAE" w:rsidRDefault="00B76762" w:rsidP="00B76762">
      <w:pPr>
        <w:pStyle w:val="Heading5"/>
      </w:pPr>
      <w:bookmarkStart w:id="486" w:name="_Toc34388620"/>
      <w:bookmarkStart w:id="487" w:name="_Toc34404391"/>
      <w:bookmarkStart w:id="488" w:name="_Toc45282219"/>
      <w:bookmarkStart w:id="489" w:name="_Toc45882605"/>
      <w:bookmarkStart w:id="490" w:name="_Toc51951155"/>
      <w:bookmarkStart w:id="491" w:name="_Toc59208909"/>
      <w:bookmarkStart w:id="492" w:name="_Toc75734747"/>
      <w:r>
        <w:t>6.1.2.</w:t>
      </w:r>
      <w:r w:rsidR="00A310A7">
        <w:t>5</w:t>
      </w:r>
      <w:r>
        <w:t>.1</w:t>
      </w:r>
      <w:r w:rsidRPr="00742FAE">
        <w:tab/>
        <w:t>General</w:t>
      </w:r>
      <w:bookmarkEnd w:id="486"/>
      <w:bookmarkEnd w:id="487"/>
      <w:bookmarkEnd w:id="488"/>
      <w:bookmarkEnd w:id="489"/>
      <w:bookmarkEnd w:id="490"/>
      <w:bookmarkEnd w:id="491"/>
      <w:bookmarkEnd w:id="492"/>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93" w:name="_Toc34388621"/>
      <w:bookmarkStart w:id="494" w:name="_Toc34404392"/>
      <w:bookmarkStart w:id="495" w:name="_Toc45282220"/>
      <w:bookmarkStart w:id="496" w:name="_Toc45882606"/>
      <w:bookmarkStart w:id="497" w:name="_Toc51951156"/>
      <w:bookmarkStart w:id="498" w:name="_Toc59208910"/>
      <w:bookmarkStart w:id="499" w:name="_Toc75734748"/>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3"/>
      <w:bookmarkEnd w:id="494"/>
      <w:bookmarkEnd w:id="495"/>
      <w:bookmarkEnd w:id="496"/>
      <w:bookmarkEnd w:id="497"/>
      <w:bookmarkEnd w:id="498"/>
      <w:bookmarkEnd w:id="49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064D"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B0250D">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1CA1F51" w:rsidR="00B76762" w:rsidRDefault="00B76762" w:rsidP="00B76762">
      <w:pPr>
        <w:pStyle w:val="B1"/>
      </w:pPr>
      <w:r>
        <w:rPr>
          <w:rFonts w:hint="eastAsia"/>
          <w:lang w:eastAsia="zh-CN"/>
        </w:rPr>
        <w:t>a</w:t>
      </w:r>
      <w:r>
        <w:t>)</w:t>
      </w:r>
      <w:r>
        <w:tab/>
        <w:t xml:space="preserve">shall include the </w:t>
      </w:r>
      <w:r w:rsidRPr="00734C9C">
        <w:t>initiating UE</w:t>
      </w:r>
      <w:r w:rsidR="00B0250D">
        <w:t>'</w:t>
      </w:r>
      <w:r w:rsidRPr="00734C9C">
        <w:t xml:space="preserve">s </w:t>
      </w:r>
      <w:r>
        <w:t>new</w:t>
      </w:r>
      <w:r w:rsidRPr="00734C9C">
        <w:t xml:space="preserve"> application layer ID</w:t>
      </w:r>
      <w:r>
        <w:t xml:space="preserve"> received from upper layer;</w:t>
      </w:r>
    </w:p>
    <w:p w14:paraId="62C7D288" w14:textId="076B839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B0250D">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4B7318D1"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B0250D">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155" type="#_x0000_t75" style="width:395.5pt;height:254.1pt" o:ole="">
            <v:imagedata r:id="rId21" o:title=""/>
          </v:shape>
          <o:OLEObject Type="Embed" ProgID="Visio.Drawing.15" ShapeID="_x0000_i1155" DrawAspect="Content" ObjectID="_1686347845" r:id="rId22"/>
        </w:object>
      </w:r>
    </w:p>
    <w:p w14:paraId="7FCA015B" w14:textId="3F3588D4" w:rsidR="00B76762" w:rsidRPr="00742FAE" w:rsidRDefault="00B76762" w:rsidP="00B0250D">
      <w:pPr>
        <w:pStyle w:val="TF"/>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00" w:name="_Toc34388622"/>
      <w:bookmarkStart w:id="501" w:name="_Toc34404393"/>
      <w:bookmarkStart w:id="502" w:name="_Toc45282221"/>
      <w:bookmarkStart w:id="503" w:name="_Toc45882607"/>
      <w:bookmarkStart w:id="504" w:name="_Toc51951157"/>
      <w:bookmarkStart w:id="505" w:name="_Toc59208911"/>
      <w:bookmarkStart w:id="506" w:name="_Toc75734749"/>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00"/>
      <w:bookmarkEnd w:id="501"/>
      <w:bookmarkEnd w:id="502"/>
      <w:bookmarkEnd w:id="503"/>
      <w:bookmarkEnd w:id="504"/>
      <w:bookmarkEnd w:id="505"/>
      <w:bookmarkEnd w:id="506"/>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27F8390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B0250D">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584CAF91"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B0250D">
        <w:t>'</w:t>
      </w:r>
      <w:r w:rsidRPr="00EE02B8">
        <w:t>s old layer-2 ID and target UE</w:t>
      </w:r>
      <w:r w:rsidR="00B0250D">
        <w:t>'</w:t>
      </w:r>
      <w:r w:rsidRPr="00EE02B8">
        <w:t>s old layer-2 ID)</w:t>
      </w:r>
      <w:r>
        <w:t xml:space="preserve"> from initiating UE.</w:t>
      </w:r>
    </w:p>
    <w:p w14:paraId="6FA41EC5" w14:textId="61D0A95D"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B0250D">
        <w:t>'</w:t>
      </w:r>
      <w:r w:rsidRPr="00EE02B8">
        <w:t>s old layer-2 ID</w:t>
      </w:r>
      <w:r w:rsidR="00F60FF5" w:rsidRPr="00F60FF5">
        <w:t xml:space="preserve"> </w:t>
      </w:r>
      <w:r w:rsidR="00F60FF5" w:rsidRPr="00742FAE">
        <w:t>for unicast communication</w:t>
      </w:r>
      <w:r w:rsidRPr="00EE02B8">
        <w:t xml:space="preserve"> and target UE</w:t>
      </w:r>
      <w:r w:rsidR="00B0250D">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07" w:name="_Toc34388623"/>
      <w:bookmarkStart w:id="508" w:name="_Toc34404394"/>
      <w:bookmarkStart w:id="509" w:name="_Toc45282222"/>
      <w:bookmarkStart w:id="510" w:name="_Toc45882608"/>
      <w:bookmarkStart w:id="511" w:name="_Toc51951158"/>
      <w:bookmarkStart w:id="512" w:name="_Toc59208912"/>
      <w:bookmarkStart w:id="513" w:name="_Toc75734750"/>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07"/>
      <w:bookmarkEnd w:id="508"/>
      <w:bookmarkEnd w:id="509"/>
      <w:bookmarkEnd w:id="510"/>
      <w:bookmarkEnd w:id="511"/>
      <w:bookmarkEnd w:id="512"/>
      <w:bookmarkEnd w:id="513"/>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5E0A84E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B0250D">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14" w:name="_Toc34388624"/>
      <w:bookmarkStart w:id="515" w:name="_Toc34404395"/>
      <w:bookmarkStart w:id="516" w:name="_Toc45282223"/>
      <w:bookmarkStart w:id="517" w:name="_Toc45882609"/>
      <w:bookmarkStart w:id="518" w:name="_Toc51951159"/>
      <w:bookmarkStart w:id="519" w:name="_Toc59208913"/>
      <w:bookmarkStart w:id="520" w:name="_Toc75734751"/>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4"/>
      <w:bookmarkEnd w:id="515"/>
      <w:bookmarkEnd w:id="516"/>
      <w:bookmarkEnd w:id="517"/>
      <w:bookmarkEnd w:id="518"/>
      <w:bookmarkEnd w:id="519"/>
      <w:bookmarkEnd w:id="520"/>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21" w:name="_Toc34388625"/>
      <w:bookmarkStart w:id="522" w:name="_Toc34404396"/>
      <w:bookmarkStart w:id="523" w:name="_Toc45282224"/>
      <w:bookmarkStart w:id="524" w:name="_Toc45882610"/>
      <w:bookmarkStart w:id="525" w:name="_Toc51951160"/>
      <w:bookmarkStart w:id="526" w:name="_Toc59208914"/>
      <w:bookmarkStart w:id="527" w:name="_Toc75734752"/>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21"/>
      <w:bookmarkEnd w:id="522"/>
      <w:bookmarkEnd w:id="523"/>
      <w:bookmarkEnd w:id="524"/>
      <w:bookmarkEnd w:id="525"/>
      <w:bookmarkEnd w:id="526"/>
      <w:bookmarkEnd w:id="527"/>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28" w:name="_Toc34388626"/>
      <w:bookmarkStart w:id="529" w:name="_Toc34404397"/>
      <w:bookmarkStart w:id="530" w:name="_Toc45282225"/>
      <w:bookmarkStart w:id="531" w:name="_Toc45882611"/>
      <w:bookmarkStart w:id="532" w:name="_Toc51951161"/>
      <w:bookmarkStart w:id="533" w:name="_Toc59208915"/>
      <w:bookmarkStart w:id="534" w:name="_Toc75734753"/>
      <w:r>
        <w:t>6.1.2.</w:t>
      </w:r>
      <w:r w:rsidR="00A310A7">
        <w:t>5</w:t>
      </w:r>
      <w:r>
        <w:t>.7</w:t>
      </w:r>
      <w:r w:rsidRPr="00CE238F">
        <w:tab/>
      </w:r>
      <w:r w:rsidRPr="00FD6318">
        <w:t>Abnormal cases</w:t>
      </w:r>
      <w:bookmarkEnd w:id="528"/>
      <w:bookmarkEnd w:id="529"/>
      <w:bookmarkEnd w:id="530"/>
      <w:bookmarkEnd w:id="531"/>
      <w:bookmarkEnd w:id="532"/>
      <w:bookmarkEnd w:id="533"/>
      <w:bookmarkEnd w:id="534"/>
    </w:p>
    <w:p w14:paraId="5DC03CC9" w14:textId="6435F3B6" w:rsidR="00B76762" w:rsidRPr="00FD6318" w:rsidRDefault="00B76762" w:rsidP="00B76762">
      <w:pPr>
        <w:pStyle w:val="Heading6"/>
        <w:rPr>
          <w:lang w:eastAsia="zh-CN"/>
        </w:rPr>
      </w:pPr>
      <w:bookmarkStart w:id="535" w:name="_Toc34388627"/>
      <w:bookmarkStart w:id="536" w:name="_Toc34404398"/>
      <w:bookmarkStart w:id="537" w:name="_Toc45282226"/>
      <w:bookmarkStart w:id="538" w:name="_Toc45882612"/>
      <w:bookmarkStart w:id="539" w:name="_Toc51951162"/>
      <w:bookmarkStart w:id="540" w:name="_Toc59208916"/>
      <w:bookmarkStart w:id="541" w:name="_Hlk57971101"/>
      <w:bookmarkStart w:id="542" w:name="_Toc75734754"/>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5"/>
      <w:bookmarkEnd w:id="536"/>
      <w:bookmarkEnd w:id="537"/>
      <w:bookmarkEnd w:id="538"/>
      <w:bookmarkEnd w:id="539"/>
      <w:bookmarkEnd w:id="540"/>
      <w:bookmarkEnd w:id="542"/>
    </w:p>
    <w:bookmarkEnd w:id="541"/>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43" w:name="_Toc34388628"/>
      <w:bookmarkStart w:id="54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45" w:name="_Toc45282227"/>
      <w:bookmarkStart w:id="546" w:name="_Toc45882613"/>
      <w:bookmarkStart w:id="54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48"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49" w:name="_Hlk57971086"/>
      <w:bookmarkEnd w:id="548"/>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50" w:name="_Toc59208917"/>
      <w:bookmarkStart w:id="551" w:name="_Toc75734755"/>
      <w:bookmarkEnd w:id="54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3"/>
      <w:bookmarkEnd w:id="544"/>
      <w:bookmarkEnd w:id="545"/>
      <w:bookmarkEnd w:id="546"/>
      <w:bookmarkEnd w:id="547"/>
      <w:bookmarkEnd w:id="550"/>
      <w:bookmarkEnd w:id="551"/>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52" w:name="_Toc34388629"/>
      <w:bookmarkStart w:id="553" w:name="_Toc34404400"/>
      <w:bookmarkStart w:id="554" w:name="_Toc45282228"/>
      <w:bookmarkStart w:id="555" w:name="_Toc45882614"/>
      <w:bookmarkStart w:id="556"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57" w:name="_Toc59208918"/>
      <w:bookmarkStart w:id="558" w:name="_Toc75734756"/>
      <w:r>
        <w:t>6.1.2.</w:t>
      </w:r>
      <w:r w:rsidR="00BA3654">
        <w:t>6</w:t>
      </w:r>
      <w:r w:rsidRPr="00183538">
        <w:tab/>
      </w:r>
      <w:r>
        <w:t>PC5 unicast</w:t>
      </w:r>
      <w:r w:rsidRPr="00183538">
        <w:t xml:space="preserve"> </w:t>
      </w:r>
      <w:r>
        <w:t>link authentication</w:t>
      </w:r>
      <w:r w:rsidRPr="00183538">
        <w:t xml:space="preserve"> procedure</w:t>
      </w:r>
      <w:bookmarkEnd w:id="552"/>
      <w:bookmarkEnd w:id="553"/>
      <w:bookmarkEnd w:id="554"/>
      <w:bookmarkEnd w:id="555"/>
      <w:bookmarkEnd w:id="556"/>
      <w:bookmarkEnd w:id="557"/>
      <w:bookmarkEnd w:id="558"/>
    </w:p>
    <w:p w14:paraId="17FE5FEE" w14:textId="227D82F9" w:rsidR="00B76762" w:rsidRPr="00183538" w:rsidRDefault="00B76762" w:rsidP="00B76762">
      <w:pPr>
        <w:pStyle w:val="Heading5"/>
      </w:pPr>
      <w:bookmarkStart w:id="559" w:name="_Toc34388630"/>
      <w:bookmarkStart w:id="560" w:name="_Toc34404401"/>
      <w:bookmarkStart w:id="561" w:name="_Toc45282229"/>
      <w:bookmarkStart w:id="562" w:name="_Toc45882615"/>
      <w:bookmarkStart w:id="563" w:name="_Toc51951165"/>
      <w:bookmarkStart w:id="564" w:name="_Toc59208919"/>
      <w:bookmarkStart w:id="565" w:name="_Toc75734757"/>
      <w:r>
        <w:t>6.1.2.</w:t>
      </w:r>
      <w:r w:rsidR="00BA3654">
        <w:t>6</w:t>
      </w:r>
      <w:r>
        <w:t>.1</w:t>
      </w:r>
      <w:r w:rsidRPr="00183538">
        <w:tab/>
        <w:t>General</w:t>
      </w:r>
      <w:bookmarkEnd w:id="559"/>
      <w:bookmarkEnd w:id="560"/>
      <w:bookmarkEnd w:id="561"/>
      <w:bookmarkEnd w:id="562"/>
      <w:bookmarkEnd w:id="563"/>
      <w:bookmarkEnd w:id="564"/>
      <w:bookmarkEnd w:id="565"/>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66" w:name="_Toc34388631"/>
      <w:bookmarkStart w:id="567" w:name="_Toc34404402"/>
      <w:bookmarkStart w:id="568" w:name="_Toc45282230"/>
      <w:bookmarkStart w:id="569" w:name="_Toc45882616"/>
      <w:bookmarkStart w:id="570" w:name="_Toc51951166"/>
      <w:bookmarkStart w:id="571" w:name="_Toc59208920"/>
      <w:bookmarkStart w:id="572" w:name="_Toc75734758"/>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66"/>
      <w:bookmarkEnd w:id="567"/>
      <w:bookmarkEnd w:id="568"/>
      <w:bookmarkEnd w:id="569"/>
      <w:bookmarkEnd w:id="570"/>
      <w:bookmarkEnd w:id="571"/>
      <w:bookmarkEnd w:id="572"/>
    </w:p>
    <w:p w14:paraId="17A095B4" w14:textId="0BEA95B0" w:rsidR="00EB080A" w:rsidRPr="00183538" w:rsidRDefault="00EB080A" w:rsidP="00EB080A">
      <w:bookmarkStart w:id="573" w:name="_Toc34388632"/>
      <w:bookmarkStart w:id="574"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20419AA8" w:rsidR="00EB080A" w:rsidRPr="00183538" w:rsidRDefault="0048744D" w:rsidP="00EB080A">
      <w:pPr>
        <w:pStyle w:val="TH"/>
        <w:rPr>
          <w:lang w:eastAsia="zh-CN"/>
        </w:rPr>
      </w:pPr>
      <w:r w:rsidRPr="00A93AA4">
        <w:rPr>
          <w:lang w:eastAsia="zh-CN"/>
        </w:rPr>
        <w:object w:dxaOrig="10908" w:dyaOrig="8364" w14:anchorId="69189BA3">
          <v:shape id="_x0000_i1156" type="#_x0000_t75" style="width:427.3pt;height:326.1pt" o:ole="">
            <v:imagedata r:id="rId23" o:title=""/>
          </v:shape>
          <o:OLEObject Type="Embed" ProgID="Visio.Drawing.11" ShapeID="_x0000_i1156" DrawAspect="Content" ObjectID="_1686347846"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75" w:name="_Toc45282231"/>
      <w:bookmarkStart w:id="576" w:name="_Toc45882617"/>
      <w:bookmarkStart w:id="577" w:name="_Toc51951167"/>
      <w:bookmarkStart w:id="578" w:name="_Toc59208921"/>
      <w:bookmarkStart w:id="579" w:name="_Toc75734759"/>
      <w:r>
        <w:t>6.1.2.</w:t>
      </w:r>
      <w:r w:rsidR="00BA3654">
        <w:t>6</w:t>
      </w:r>
      <w:r>
        <w:t>.</w:t>
      </w:r>
      <w:r w:rsidRPr="00183538">
        <w:t>3</w:t>
      </w:r>
      <w:r w:rsidRPr="00183538">
        <w:tab/>
      </w:r>
      <w:r>
        <w:t>PC5 unicast link authentication</w:t>
      </w:r>
      <w:r w:rsidRPr="00183538">
        <w:t xml:space="preserve"> procedure accepted by the target UE</w:t>
      </w:r>
      <w:bookmarkEnd w:id="573"/>
      <w:bookmarkEnd w:id="574"/>
      <w:bookmarkEnd w:id="575"/>
      <w:bookmarkEnd w:id="576"/>
      <w:bookmarkEnd w:id="577"/>
      <w:bookmarkEnd w:id="578"/>
      <w:bookmarkEnd w:id="579"/>
    </w:p>
    <w:p w14:paraId="5A380580" w14:textId="11B52A61" w:rsidR="0060734C" w:rsidRPr="00183538" w:rsidRDefault="0060734C" w:rsidP="0060734C">
      <w:bookmarkStart w:id="580" w:name="_Toc34388633"/>
      <w:bookmarkStart w:id="5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82" w:name="_Toc45282232"/>
      <w:bookmarkStart w:id="583" w:name="_Toc45882618"/>
      <w:bookmarkStart w:id="584" w:name="_Toc51951168"/>
      <w:bookmarkStart w:id="585" w:name="_Toc59208922"/>
      <w:bookmarkStart w:id="586" w:name="_Toc75734760"/>
      <w:r>
        <w:t>6.1.2.</w:t>
      </w:r>
      <w:r w:rsidR="00BA3654">
        <w:t>6</w:t>
      </w:r>
      <w:r>
        <w:t>.4</w:t>
      </w:r>
      <w:r w:rsidRPr="00183538">
        <w:tab/>
      </w:r>
      <w:r>
        <w:t xml:space="preserve">PC5 unicast link authentication </w:t>
      </w:r>
      <w:r w:rsidRPr="00183538">
        <w:t>procedure completion by the initiating UE</w:t>
      </w:r>
      <w:bookmarkEnd w:id="580"/>
      <w:bookmarkEnd w:id="581"/>
      <w:bookmarkEnd w:id="582"/>
      <w:bookmarkEnd w:id="583"/>
      <w:bookmarkEnd w:id="584"/>
      <w:bookmarkEnd w:id="585"/>
      <w:bookmarkEnd w:id="586"/>
    </w:p>
    <w:p w14:paraId="01685B55" w14:textId="3F06296B" w:rsidR="00000292" w:rsidRPr="00742FAE" w:rsidRDefault="00000292" w:rsidP="00000292">
      <w:bookmarkStart w:id="587" w:name="_Toc34388634"/>
      <w:bookmarkStart w:id="588" w:name="_Toc34404405"/>
      <w:r w:rsidRPr="00742FAE">
        <w:t>Upon receiving a DIRECT</w:t>
      </w:r>
      <w:r>
        <w:t xml:space="preserve"> LINK AUTHENTICATION RESPONSE</w:t>
      </w:r>
      <w:r w:rsidRPr="00742FAE">
        <w:t xml:space="preserve"> message,</w:t>
      </w:r>
      <w:r w:rsidR="00EB2D59"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89" w:name="_Toc45282233"/>
      <w:bookmarkStart w:id="590" w:name="_Toc45882619"/>
      <w:bookmarkStart w:id="591" w:name="_Toc51951169"/>
      <w:bookmarkStart w:id="592" w:name="_Toc59208923"/>
      <w:bookmarkStart w:id="593" w:name="_Toc75734761"/>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7"/>
      <w:bookmarkEnd w:id="588"/>
      <w:bookmarkEnd w:id="589"/>
      <w:bookmarkEnd w:id="590"/>
      <w:bookmarkEnd w:id="591"/>
      <w:bookmarkEnd w:id="592"/>
      <w:bookmarkEnd w:id="593"/>
    </w:p>
    <w:p w14:paraId="4D2DE73A" w14:textId="615363F0"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rsidR="00547330">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1EB7B30A" w14:textId="77777777" w:rsidR="00481961" w:rsidRPr="0002507B" w:rsidRDefault="00481961" w:rsidP="004B765A">
      <w:pPr>
        <w:pStyle w:val="Heading5"/>
      </w:pPr>
      <w:bookmarkStart w:id="594" w:name="_Toc34388635"/>
      <w:bookmarkStart w:id="595" w:name="_Toc34404406"/>
      <w:bookmarkStart w:id="596" w:name="_Toc45282234"/>
      <w:bookmarkStart w:id="597" w:name="_Toc45882620"/>
      <w:bookmarkStart w:id="598" w:name="_Toc51951170"/>
      <w:bookmarkStart w:id="599" w:name="_Toc59208924"/>
      <w:bookmarkStart w:id="600" w:name="_Toc75734762"/>
      <w:r w:rsidRPr="0002507B">
        <w:t>6.1.2.6.5A</w:t>
      </w:r>
      <w:r w:rsidRPr="0002507B">
        <w:tab/>
        <w:t>PC5 unicast link authentication procedure not accepted by the initiating UE</w:t>
      </w:r>
      <w:bookmarkEnd w:id="600"/>
    </w:p>
    <w:p w14:paraId="085C493F" w14:textId="77777777" w:rsidR="00481961" w:rsidRPr="0002507B" w:rsidRDefault="00481961" w:rsidP="00481961">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01" w:name="_Hlk65155138"/>
      <w:r w:rsidRPr="005C34F4">
        <w:t>if provided by upper layers</w:t>
      </w:r>
      <w:bookmarkEnd w:id="601"/>
      <w:r w:rsidRPr="0002507B">
        <w:t>.</w:t>
      </w:r>
    </w:p>
    <w:p w14:paraId="5772BBB8" w14:textId="77777777" w:rsidR="00481961" w:rsidRPr="0002507B" w:rsidRDefault="00481961" w:rsidP="00481961">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679866C5" w14:textId="77777777" w:rsidR="00481961" w:rsidRPr="0002507B" w:rsidRDefault="00481961" w:rsidP="00481961">
      <w:r w:rsidRPr="0002507B">
        <w:t>The initiating UE shall abort the ongoing procedure that triggered the initiation of the PC5 unicast link authentication procedure.</w:t>
      </w:r>
    </w:p>
    <w:p w14:paraId="5CAB871B" w14:textId="77777777" w:rsidR="00481961" w:rsidRPr="0002507B" w:rsidRDefault="00481961" w:rsidP="00481961">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4324BDF0" w14:textId="16E6E0AC" w:rsidR="00B76762" w:rsidRDefault="00B76762" w:rsidP="00B76762">
      <w:pPr>
        <w:pStyle w:val="Heading5"/>
      </w:pPr>
      <w:bookmarkStart w:id="602" w:name="_Toc75734763"/>
      <w:r>
        <w:t>6.1.2.</w:t>
      </w:r>
      <w:r w:rsidR="00BA3654">
        <w:t>6</w:t>
      </w:r>
      <w:r>
        <w:t>.6</w:t>
      </w:r>
      <w:r w:rsidRPr="00CE238F">
        <w:tab/>
      </w:r>
      <w:r w:rsidRPr="00FD6318">
        <w:t>Abnormal cases</w:t>
      </w:r>
      <w:bookmarkEnd w:id="594"/>
      <w:bookmarkEnd w:id="595"/>
      <w:bookmarkEnd w:id="596"/>
      <w:bookmarkEnd w:id="597"/>
      <w:bookmarkEnd w:id="598"/>
      <w:bookmarkEnd w:id="599"/>
      <w:bookmarkEnd w:id="602"/>
    </w:p>
    <w:p w14:paraId="37E4DEAF" w14:textId="77777777" w:rsidR="008C7855" w:rsidRPr="00FD6318" w:rsidRDefault="008C7855" w:rsidP="008C7855">
      <w:pPr>
        <w:pStyle w:val="Heading6"/>
        <w:rPr>
          <w:lang w:eastAsia="zh-CN"/>
        </w:rPr>
      </w:pPr>
      <w:bookmarkStart w:id="603" w:name="_Toc45282235"/>
      <w:bookmarkStart w:id="604" w:name="_Toc45882621"/>
      <w:bookmarkStart w:id="605" w:name="_Toc51951171"/>
      <w:bookmarkStart w:id="606" w:name="_Toc59208925"/>
      <w:bookmarkStart w:id="607" w:name="_Toc7573476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03"/>
      <w:bookmarkEnd w:id="604"/>
      <w:bookmarkEnd w:id="605"/>
      <w:bookmarkEnd w:id="606"/>
      <w:bookmarkEnd w:id="607"/>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08" w:name="_Toc34388636"/>
      <w:bookmarkStart w:id="609" w:name="_Toc34404407"/>
      <w:bookmarkStart w:id="610" w:name="_Toc45282236"/>
      <w:bookmarkStart w:id="611" w:name="_Toc45882622"/>
      <w:bookmarkStart w:id="612" w:name="_Toc51951172"/>
      <w:bookmarkStart w:id="613" w:name="_Toc59208926"/>
      <w:bookmarkStart w:id="614" w:name="_Toc75734765"/>
      <w:r>
        <w:t>6.1.2.</w:t>
      </w:r>
      <w:r w:rsidR="00BA3654">
        <w:t>7</w:t>
      </w:r>
      <w:r w:rsidRPr="00183538">
        <w:tab/>
      </w:r>
      <w:r>
        <w:t>PC5 unicast</w:t>
      </w:r>
      <w:r w:rsidRPr="00183538">
        <w:t xml:space="preserve"> </w:t>
      </w:r>
      <w:r>
        <w:t>link security mode control</w:t>
      </w:r>
      <w:r w:rsidRPr="00183538">
        <w:t xml:space="preserve"> procedure</w:t>
      </w:r>
      <w:bookmarkEnd w:id="608"/>
      <w:bookmarkEnd w:id="609"/>
      <w:bookmarkEnd w:id="610"/>
      <w:bookmarkEnd w:id="611"/>
      <w:bookmarkEnd w:id="612"/>
      <w:bookmarkEnd w:id="613"/>
      <w:bookmarkEnd w:id="614"/>
    </w:p>
    <w:p w14:paraId="28B12078" w14:textId="3D34BF20" w:rsidR="00B76762" w:rsidRPr="00183538" w:rsidRDefault="00B76762" w:rsidP="00B76762">
      <w:pPr>
        <w:pStyle w:val="Heading5"/>
      </w:pPr>
      <w:bookmarkStart w:id="615" w:name="_Toc34388637"/>
      <w:bookmarkStart w:id="616" w:name="_Toc34404408"/>
      <w:bookmarkStart w:id="617" w:name="_Toc45282237"/>
      <w:bookmarkStart w:id="618" w:name="_Toc45882623"/>
      <w:bookmarkStart w:id="619" w:name="_Toc51951173"/>
      <w:bookmarkStart w:id="620" w:name="_Toc59208927"/>
      <w:bookmarkStart w:id="621" w:name="_Toc75734766"/>
      <w:r>
        <w:t>6.1.2.</w:t>
      </w:r>
      <w:r w:rsidR="00BA3654">
        <w:t>7</w:t>
      </w:r>
      <w:r>
        <w:t>.1</w:t>
      </w:r>
      <w:r w:rsidRPr="00183538">
        <w:tab/>
        <w:t>General</w:t>
      </w:r>
      <w:bookmarkEnd w:id="615"/>
      <w:bookmarkEnd w:id="616"/>
      <w:bookmarkEnd w:id="617"/>
      <w:bookmarkEnd w:id="618"/>
      <w:bookmarkEnd w:id="619"/>
      <w:bookmarkEnd w:id="620"/>
      <w:bookmarkEnd w:id="621"/>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22"/>
      <w:bookmarkEnd w:id="623"/>
      <w:bookmarkEnd w:id="624"/>
      <w:bookmarkEnd w:id="625"/>
      <w:bookmarkEnd w:id="626"/>
      <w:bookmarkEnd w:id="627"/>
      <w:bookmarkEnd w:id="628"/>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E2EED63"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B0250D">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2B89B241" w:rsidR="000166A6" w:rsidRDefault="000166A6" w:rsidP="000166A6">
      <w:r w:rsidRPr="00605890">
        <w:t>The initiating UE shall select security algorithms in accordance with its UE PC5 unicast signalling security policy and the target UE</w:t>
      </w:r>
      <w:r w:rsidR="00B0250D">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B0250D">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0842DF5D"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r w:rsidR="00F76C4B">
        <w:rPr>
          <w:noProof/>
          <w:lang w:eastAsia="x-none"/>
        </w:rPr>
        <w:t xml:space="preserve"> The </w:t>
      </w:r>
      <w:r w:rsidR="00F76C4B" w:rsidRPr="00EC20DA">
        <w:rPr>
          <w:noProof/>
          <w:lang w:eastAsia="x-none"/>
        </w:rPr>
        <w:t>initiating UE shall</w:t>
      </w:r>
      <w:r w:rsidR="00F76C4B">
        <w:rPr>
          <w:noProof/>
          <w:lang w:eastAsia="x-none"/>
        </w:rPr>
        <w:t xml:space="preserve"> use the </w:t>
      </w:r>
      <w:r w:rsidR="00F76C4B" w:rsidRPr="00EC20DA">
        <w:rPr>
          <w:noProof/>
          <w:lang w:eastAsia="x-none"/>
        </w:rPr>
        <w:t>K</w:t>
      </w:r>
      <w:r w:rsidR="00F76C4B" w:rsidRPr="00EC20DA">
        <w:rPr>
          <w:noProof/>
          <w:vertAlign w:val="subscript"/>
          <w:lang w:eastAsia="x-none"/>
        </w:rPr>
        <w:t>NRP-sess</w:t>
      </w:r>
      <w:r w:rsidR="00F76C4B" w:rsidRPr="00EC20DA">
        <w:rPr>
          <w:noProof/>
          <w:lang w:eastAsia="x-none"/>
        </w:rPr>
        <w:t xml:space="preserve"> ID</w:t>
      </w:r>
      <w:r w:rsidR="00F76C4B">
        <w:rPr>
          <w:noProof/>
          <w:lang w:eastAsia="x-none"/>
        </w:rPr>
        <w:t xml:space="preserve"> to </w:t>
      </w:r>
      <w:r w:rsidR="00F76C4B" w:rsidRPr="00E93E2B">
        <w:rPr>
          <w:noProof/>
          <w:lang w:eastAsia="x-none"/>
        </w:rPr>
        <w:t>identify the</w:t>
      </w:r>
      <w:r w:rsidR="00F76C4B">
        <w:rPr>
          <w:noProof/>
          <w:lang w:eastAsia="x-none"/>
        </w:rPr>
        <w:t xml:space="preserve"> new</w:t>
      </w:r>
      <w:r w:rsidR="00F76C4B" w:rsidRPr="00E93E2B">
        <w:rPr>
          <w:noProof/>
          <w:lang w:eastAsia="x-none"/>
        </w:rPr>
        <w:t xml:space="preserve"> security context</w:t>
      </w:r>
      <w:r w:rsidR="00F76C4B">
        <w:rPr>
          <w:noProof/>
          <w:lang w:eastAsia="x-none"/>
        </w:rPr>
        <w:t>.</w:t>
      </w:r>
    </w:p>
    <w:p w14:paraId="614F832F" w14:textId="3ACB7D5E"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0002543C" w:rsidRPr="00FA4887">
        <w:rPr>
          <w:lang w:eastAsia="x-none"/>
        </w:rPr>
        <w:t>NRPIK, NRPEK if applicable, K</w:t>
      </w:r>
      <w:r w:rsidR="0002543C" w:rsidRPr="00FA4887">
        <w:rPr>
          <w:vertAlign w:val="subscript"/>
          <w:lang w:eastAsia="x-none"/>
        </w:rPr>
        <w:t>NRP-sess</w:t>
      </w:r>
      <w:r w:rsidR="0002543C"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 xml:space="preserve">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D1D6B">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726E4614" w14:textId="3241AB3F" w:rsidR="005606E7" w:rsidRPr="00FA4887" w:rsidRDefault="005606E7" w:rsidP="004B765A">
      <w:pPr>
        <w:pStyle w:val="NO"/>
      </w:pPr>
      <w:bookmarkStart w:id="629" w:name="_Hlk63160403"/>
      <w:r w:rsidRPr="00FA4887">
        <w:t>NOTE:</w:t>
      </w:r>
      <w:r>
        <w:tab/>
      </w:r>
      <w:r w:rsidRPr="00FA4887">
        <w:rPr>
          <w:lang w:val="en-US"/>
        </w:rPr>
        <w:t>The DIRECT LINK SECURITY MODE COMMAND message is integrity protected (and not ciphered) at the lower layer using the new security context.</w:t>
      </w:r>
    </w:p>
    <w:bookmarkEnd w:id="629"/>
    <w:p w14:paraId="0B8351F9" w14:textId="77777777" w:rsidR="005606E7" w:rsidRPr="00FA4887" w:rsidRDefault="005606E7" w:rsidP="005606E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157" type="#_x0000_t75" style="width:432.5pt;height:195.15pt" o:ole="">
            <v:imagedata r:id="rId25" o:title=""/>
          </v:shape>
          <o:OLEObject Type="Embed" ProgID="Visio.Drawing.15" ShapeID="_x0000_i1157" DrawAspect="Content" ObjectID="_1686347847"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30" w:name="_Toc34388639"/>
      <w:bookmarkStart w:id="631" w:name="_Toc34404410"/>
      <w:bookmarkStart w:id="632" w:name="_Toc45282239"/>
      <w:bookmarkStart w:id="633" w:name="_Toc45882625"/>
      <w:bookmarkStart w:id="634" w:name="_Toc51951175"/>
      <w:bookmarkStart w:id="635" w:name="_Toc59208929"/>
      <w:bookmarkStart w:id="636" w:name="_Toc75734768"/>
      <w:r>
        <w:lastRenderedPageBreak/>
        <w:t>6.1.2.</w:t>
      </w:r>
      <w:r w:rsidR="00BA3654">
        <w:t>7</w:t>
      </w:r>
      <w:r>
        <w:t>.</w:t>
      </w:r>
      <w:r w:rsidRPr="00183538">
        <w:t>3</w:t>
      </w:r>
      <w:r w:rsidRPr="00183538">
        <w:tab/>
      </w:r>
      <w:r>
        <w:t>PC5 unicast link security mode control</w:t>
      </w:r>
      <w:r w:rsidRPr="00183538">
        <w:t xml:space="preserve"> procedure accepted by the target UE</w:t>
      </w:r>
      <w:bookmarkEnd w:id="630"/>
      <w:bookmarkEnd w:id="631"/>
      <w:bookmarkEnd w:id="632"/>
      <w:bookmarkEnd w:id="633"/>
      <w:bookmarkEnd w:id="634"/>
      <w:bookmarkEnd w:id="635"/>
      <w:bookmarkEnd w:id="636"/>
    </w:p>
    <w:p w14:paraId="0DD84066" w14:textId="5323E745"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B0250D">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55D861F"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B0250D">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459A390B" w:rsidR="008C58F6" w:rsidRDefault="001B300F" w:rsidP="008C58F6">
      <w:pPr>
        <w:pStyle w:val="B1"/>
      </w:pPr>
      <w:r>
        <w:t>b</w:t>
      </w:r>
      <w:r w:rsidR="008C58F6">
        <w:t>)</w:t>
      </w:r>
      <w:r w:rsidR="008C58F6">
        <w:tab/>
      </w:r>
      <w:r w:rsidR="00CC22AF"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6E3DB7"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0354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B0250D">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17C4D554"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r w:rsidR="00C14D03">
        <w:rPr>
          <w:noProof/>
          <w:lang w:eastAsia="x-none"/>
        </w:rPr>
        <w:t xml:space="preserve"> </w:t>
      </w:r>
      <w:r w:rsidR="00C14D03" w:rsidRPr="00B2117A">
        <w:rPr>
          <w:noProof/>
          <w:lang w:eastAsia="x-none"/>
        </w:rPr>
        <w:t xml:space="preserve">The </w:t>
      </w:r>
      <w:r w:rsidR="00C14D03" w:rsidRPr="00D50B3B">
        <w:rPr>
          <w:noProof/>
          <w:lang w:eastAsia="x-none"/>
        </w:rPr>
        <w:t xml:space="preserve">target </w:t>
      </w:r>
      <w:r w:rsidR="00C14D03" w:rsidRPr="00EC20DA">
        <w:rPr>
          <w:noProof/>
          <w:lang w:eastAsia="x-none"/>
        </w:rPr>
        <w:t>UE shall</w:t>
      </w:r>
      <w:r w:rsidR="00C14D03" w:rsidRPr="00B2117A">
        <w:rPr>
          <w:noProof/>
          <w:lang w:eastAsia="x-none"/>
        </w:rPr>
        <w:t xml:space="preserve"> use the </w:t>
      </w:r>
      <w:r w:rsidR="00C14D03" w:rsidRPr="00EC20DA">
        <w:rPr>
          <w:noProof/>
          <w:lang w:eastAsia="x-none"/>
        </w:rPr>
        <w:t>K</w:t>
      </w:r>
      <w:r w:rsidR="00C14D03" w:rsidRPr="00EC20DA">
        <w:rPr>
          <w:noProof/>
          <w:vertAlign w:val="subscript"/>
          <w:lang w:eastAsia="x-none"/>
        </w:rPr>
        <w:t>NRP-sess</w:t>
      </w:r>
      <w:r w:rsidR="00C14D03" w:rsidRPr="00EC20DA">
        <w:rPr>
          <w:noProof/>
          <w:lang w:eastAsia="x-none"/>
        </w:rPr>
        <w:t xml:space="preserve"> ID</w:t>
      </w:r>
      <w:r w:rsidR="00C14D03" w:rsidRPr="00B2117A">
        <w:rPr>
          <w:noProof/>
          <w:lang w:eastAsia="x-none"/>
        </w:rPr>
        <w:t xml:space="preserve"> to identify the new security context.</w:t>
      </w:r>
    </w:p>
    <w:p w14:paraId="77333566" w14:textId="488B3C5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 xml:space="preserve">as specified in </w:t>
      </w:r>
      <w:r w:rsidR="00C52308">
        <w:t>3GPP </w:t>
      </w:r>
      <w:r w:rsidR="003779F4">
        <w:t>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5A240C" w:rsidRPr="00FA4887">
        <w:t xml:space="preserve"> with the new security context</w:t>
      </w:r>
      <w:r w:rsidR="00964E59" w:rsidRPr="004A6086">
        <w:t>, if applicable</w:t>
      </w:r>
      <w:r>
        <w:rPr>
          <w:lang w:eastAsia="x-none"/>
        </w:rPr>
        <w:t>.</w:t>
      </w:r>
    </w:p>
    <w:p w14:paraId="0A6EE814" w14:textId="2096517D" w:rsidR="008C58F6" w:rsidRDefault="00964E59" w:rsidP="00CA701A">
      <w:pPr>
        <w:pStyle w:val="NO"/>
        <w:rPr>
          <w:lang w:eastAsia="x-none"/>
        </w:rPr>
      </w:pPr>
      <w:r>
        <w:t>NOTE:</w:t>
      </w:r>
      <w:r>
        <w:tab/>
      </w:r>
      <w:r w:rsidRPr="009A6BB0">
        <w:t>The DIRECT LINK SECURITY MODE COMPLETE message</w:t>
      </w:r>
      <w:r w:rsidR="009D7353" w:rsidRPr="00FA4887">
        <w:t xml:space="preserve"> and further PC5 unicast signalling messages are</w:t>
      </w:r>
      <w:r w:rsidRPr="009A6BB0">
        <w:t xml:space="preserve"> integrity protected</w:t>
      </w:r>
      <w:r w:rsidR="00932B50"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4F0EA69" w14:textId="77777777" w:rsidR="00F43AD7" w:rsidRPr="00FA4887" w:rsidRDefault="00F43AD7" w:rsidP="004B765A">
      <w:bookmarkStart w:id="637" w:name="_Toc34388640"/>
      <w:bookmarkStart w:id="638" w:name="_Toc34404411"/>
      <w:bookmarkStart w:id="639" w:name="_Toc45282240"/>
      <w:bookmarkStart w:id="640" w:name="_Toc45882626"/>
      <w:bookmarkStart w:id="641" w:name="_Toc51951176"/>
      <w:bookmarkStart w:id="642"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643" w:name="_Toc75734769"/>
      <w:r>
        <w:t>6.1.2.</w:t>
      </w:r>
      <w:r w:rsidR="00BA3654">
        <w:t>7</w:t>
      </w:r>
      <w:r>
        <w:t>.4</w:t>
      </w:r>
      <w:r w:rsidRPr="00183538">
        <w:tab/>
      </w:r>
      <w:r>
        <w:t>PC5 unicast link security mode control</w:t>
      </w:r>
      <w:r w:rsidRPr="00183538">
        <w:t xml:space="preserve"> procedure completion by the initiating UE</w:t>
      </w:r>
      <w:bookmarkEnd w:id="637"/>
      <w:bookmarkEnd w:id="638"/>
      <w:bookmarkEnd w:id="639"/>
      <w:bookmarkEnd w:id="640"/>
      <w:bookmarkEnd w:id="641"/>
      <w:bookmarkEnd w:id="642"/>
      <w:bookmarkEnd w:id="643"/>
    </w:p>
    <w:p w14:paraId="0E5D8846" w14:textId="41C0DC43"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p>
    <w:p w14:paraId="3128BDDA" w14:textId="77777777" w:rsidR="00F70939" w:rsidRPr="00FA4887" w:rsidRDefault="00F70939" w:rsidP="00F70939">
      <w:bookmarkStart w:id="64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4042E339" w:rsidR="00B76762" w:rsidRPr="00183538" w:rsidRDefault="00B76762" w:rsidP="00B76762">
      <w:pPr>
        <w:pStyle w:val="Heading5"/>
      </w:pPr>
      <w:bookmarkStart w:id="645" w:name="_Toc59208931"/>
      <w:bookmarkStart w:id="646" w:name="_Toc34388641"/>
      <w:bookmarkStart w:id="647" w:name="_Toc34404412"/>
      <w:bookmarkStart w:id="648" w:name="_Toc45282241"/>
      <w:bookmarkStart w:id="649" w:name="_Toc45882627"/>
      <w:bookmarkStart w:id="650" w:name="_Toc51951177"/>
      <w:bookmarkStart w:id="651" w:name="_Toc75734770"/>
      <w:bookmarkEnd w:id="64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45"/>
      <w:bookmarkEnd w:id="646"/>
      <w:bookmarkEnd w:id="647"/>
      <w:bookmarkEnd w:id="648"/>
      <w:bookmarkEnd w:id="649"/>
      <w:bookmarkEnd w:id="650"/>
      <w:bookmarkEnd w:id="651"/>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lastRenderedPageBreak/>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10AB07F"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B0250D">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1A2A59B9" w:rsidR="00320F8B" w:rsidRPr="007B7C70" w:rsidRDefault="00320F8B" w:rsidP="00320F8B">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rsidR="00B0250D">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27DA05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BB55B5" w:rsidRPr="00FA4887">
        <w:t>, provide an indication to the lower layer of deactivation of the PC5 unicast security protection and deletion of security context for the PC5 unicast link, if applicable</w:t>
      </w:r>
      <w:r>
        <w:t xml:space="preserve"> and:</w:t>
      </w:r>
    </w:p>
    <w:p w14:paraId="5243BA0D" w14:textId="2FB361F4"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rsidR="00834E48">
        <w:t xml:space="preserve"> </w:t>
      </w:r>
      <w:r w:rsidR="00834E48" w:rsidRPr="00593587">
        <w:t>and restart timer T5007</w:t>
      </w:r>
      <w:r>
        <w:t xml:space="preserve">; </w:t>
      </w:r>
      <w:r w:rsidR="00A6750D">
        <w:t>or</w:t>
      </w:r>
    </w:p>
    <w:p w14:paraId="623067E9" w14:textId="77777777" w:rsidR="00A6750D" w:rsidRDefault="00A6750D" w:rsidP="00A6750D">
      <w:pPr>
        <w:pStyle w:val="B1"/>
        <w:rPr>
          <w:lang w:eastAsia="zh-CN"/>
        </w:rPr>
      </w:pPr>
      <w:bookmarkStart w:id="652" w:name="_Toc34388642"/>
      <w:bookmarkStart w:id="653" w:name="_Toc34404413"/>
      <w:bookmarkStart w:id="654" w:name="_Toc45282242"/>
      <w:bookmarkStart w:id="655" w:name="_Toc45882628"/>
      <w:bookmarkStart w:id="656"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57" w:name="_Toc59208932"/>
      <w:bookmarkStart w:id="658" w:name="_Toc75734771"/>
      <w:r>
        <w:t>6.1.2.</w:t>
      </w:r>
      <w:r w:rsidR="00BA3654">
        <w:t>7</w:t>
      </w:r>
      <w:r>
        <w:t>.6</w:t>
      </w:r>
      <w:r w:rsidRPr="00CE238F">
        <w:tab/>
      </w:r>
      <w:r w:rsidRPr="00FD6318">
        <w:t>Abnormal cases</w:t>
      </w:r>
      <w:bookmarkEnd w:id="652"/>
      <w:bookmarkEnd w:id="653"/>
      <w:bookmarkEnd w:id="654"/>
      <w:bookmarkEnd w:id="655"/>
      <w:bookmarkEnd w:id="656"/>
      <w:bookmarkEnd w:id="657"/>
      <w:bookmarkEnd w:id="658"/>
    </w:p>
    <w:p w14:paraId="7BDD0717" w14:textId="77777777" w:rsidR="002C3A88" w:rsidRPr="00FD6318" w:rsidRDefault="002C3A88" w:rsidP="002C3A88">
      <w:pPr>
        <w:pStyle w:val="Heading6"/>
        <w:rPr>
          <w:lang w:eastAsia="zh-CN"/>
        </w:rPr>
      </w:pPr>
      <w:bookmarkStart w:id="659" w:name="_Toc45282243"/>
      <w:bookmarkStart w:id="660" w:name="_Toc45882629"/>
      <w:bookmarkStart w:id="661" w:name="_Toc51951179"/>
      <w:bookmarkStart w:id="662" w:name="_Toc59208933"/>
      <w:bookmarkStart w:id="663" w:name="_Toc7573477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2B583894" w:rsidR="002C3A88" w:rsidRDefault="002C3A88" w:rsidP="002C3A88">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7F417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55EBB24E" w:rsidR="002C3A88" w:rsidRDefault="002C3A88" w:rsidP="002C3A88">
      <w:pPr>
        <w:pStyle w:val="B1"/>
      </w:pPr>
      <w:r w:rsidRPr="002C4EE5">
        <w:tab/>
      </w:r>
      <w:r>
        <w:t>T</w:t>
      </w:r>
      <w:r w:rsidRPr="00742FAE">
        <w:t xml:space="preserve">he </w:t>
      </w:r>
      <w:r>
        <w:t>initiating</w:t>
      </w:r>
      <w:r w:rsidRPr="00742FAE">
        <w:t xml:space="preserve"> UE shall abort the procedure</w:t>
      </w:r>
      <w:r w:rsidR="00F82212"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64" w:name="_Toc34388643"/>
      <w:bookmarkStart w:id="665" w:name="_Toc34404414"/>
      <w:bookmarkStart w:id="666" w:name="_Toc45282244"/>
      <w:bookmarkStart w:id="667" w:name="_Toc45882630"/>
      <w:bookmarkStart w:id="668" w:name="_Toc51951180"/>
      <w:bookmarkStart w:id="669" w:name="_Toc59208934"/>
      <w:bookmarkStart w:id="670" w:name="_Toc75734773"/>
      <w:r>
        <w:t>6.1.2.</w:t>
      </w:r>
      <w:r w:rsidR="00BA3654">
        <w:t>8</w:t>
      </w:r>
      <w:r w:rsidRPr="00183538">
        <w:tab/>
      </w:r>
      <w:r>
        <w:t>PC5 unicast</w:t>
      </w:r>
      <w:r w:rsidRPr="00183538">
        <w:t xml:space="preserve"> </w:t>
      </w:r>
      <w:r>
        <w:t>link keep-alive</w:t>
      </w:r>
      <w:r w:rsidRPr="00183538">
        <w:t xml:space="preserve"> procedure</w:t>
      </w:r>
      <w:bookmarkEnd w:id="664"/>
      <w:bookmarkEnd w:id="665"/>
      <w:bookmarkEnd w:id="666"/>
      <w:bookmarkEnd w:id="667"/>
      <w:bookmarkEnd w:id="668"/>
      <w:bookmarkEnd w:id="669"/>
      <w:bookmarkEnd w:id="670"/>
    </w:p>
    <w:p w14:paraId="5E7BC2ED" w14:textId="2A308474" w:rsidR="00B76762" w:rsidRPr="00183538" w:rsidRDefault="00B76762" w:rsidP="00B76762">
      <w:pPr>
        <w:pStyle w:val="Heading5"/>
      </w:pPr>
      <w:bookmarkStart w:id="671" w:name="_Toc34388644"/>
      <w:bookmarkStart w:id="672" w:name="_Toc34404415"/>
      <w:bookmarkStart w:id="673" w:name="_Toc45282245"/>
      <w:bookmarkStart w:id="674" w:name="_Toc45882631"/>
      <w:bookmarkStart w:id="675" w:name="_Toc51951181"/>
      <w:bookmarkStart w:id="676" w:name="_Toc59208935"/>
      <w:bookmarkStart w:id="677" w:name="_Toc75734774"/>
      <w:r>
        <w:t>6.1.2.</w:t>
      </w:r>
      <w:r w:rsidR="00BA3654">
        <w:t>8</w:t>
      </w:r>
      <w:r>
        <w:t>.1</w:t>
      </w:r>
      <w:r w:rsidRPr="00183538">
        <w:tab/>
        <w:t>General</w:t>
      </w:r>
      <w:bookmarkEnd w:id="671"/>
      <w:bookmarkEnd w:id="672"/>
      <w:bookmarkEnd w:id="673"/>
      <w:bookmarkEnd w:id="674"/>
      <w:bookmarkEnd w:id="675"/>
      <w:bookmarkEnd w:id="676"/>
      <w:bookmarkEnd w:id="677"/>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78" w:name="_Toc34388645"/>
      <w:bookmarkStart w:id="679" w:name="_Toc34404416"/>
      <w:bookmarkStart w:id="680" w:name="_Toc45282246"/>
      <w:bookmarkStart w:id="681" w:name="_Toc45882632"/>
      <w:bookmarkStart w:id="682" w:name="_Toc51951182"/>
      <w:bookmarkStart w:id="683" w:name="_Toc59208936"/>
      <w:bookmarkStart w:id="684" w:name="_Toc75734775"/>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78"/>
      <w:bookmarkEnd w:id="679"/>
      <w:bookmarkEnd w:id="680"/>
      <w:bookmarkEnd w:id="681"/>
      <w:bookmarkEnd w:id="682"/>
      <w:bookmarkEnd w:id="683"/>
      <w:bookmarkEnd w:id="684"/>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0250D">
      <w:pPr>
        <w:pStyle w:val="TH"/>
        <w:rPr>
          <w:lang w:eastAsia="zh-CN"/>
        </w:rPr>
      </w:pPr>
      <w:r>
        <w:object w:dxaOrig="8010" w:dyaOrig="3705" w14:anchorId="117E127A">
          <v:shape id="_x0000_i1158" type="#_x0000_t75" style="width:401.2pt;height:185.2pt" o:ole="">
            <v:imagedata r:id="rId27" o:title=""/>
          </v:shape>
          <o:OLEObject Type="Embed" ProgID="Visio.Drawing.15" ShapeID="_x0000_i1158" DrawAspect="Content" ObjectID="_1686347848"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85" w:name="_Toc34388646"/>
      <w:bookmarkStart w:id="686" w:name="_Toc34404417"/>
      <w:bookmarkStart w:id="687" w:name="_Toc45282247"/>
      <w:bookmarkStart w:id="688" w:name="_Toc45882633"/>
      <w:bookmarkStart w:id="689" w:name="_Toc51951183"/>
      <w:bookmarkStart w:id="690" w:name="_Toc59208937"/>
      <w:bookmarkStart w:id="691" w:name="_Toc75734776"/>
      <w:r>
        <w:t>6.1.2.</w:t>
      </w:r>
      <w:r w:rsidR="00BA3654">
        <w:t>8</w:t>
      </w:r>
      <w:r>
        <w:t>.</w:t>
      </w:r>
      <w:r w:rsidRPr="00183538">
        <w:t>3</w:t>
      </w:r>
      <w:r w:rsidRPr="00183538">
        <w:tab/>
      </w:r>
      <w:r>
        <w:t>PC5 unicast link keep-alive</w:t>
      </w:r>
      <w:r w:rsidRPr="00183538">
        <w:t xml:space="preserve"> procedure accepted by the target UE</w:t>
      </w:r>
      <w:bookmarkEnd w:id="685"/>
      <w:bookmarkEnd w:id="686"/>
      <w:bookmarkEnd w:id="687"/>
      <w:bookmarkEnd w:id="688"/>
      <w:bookmarkEnd w:id="689"/>
      <w:bookmarkEnd w:id="690"/>
      <w:bookmarkEnd w:id="691"/>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92" w:name="_Toc34388647"/>
      <w:bookmarkStart w:id="693" w:name="_Toc34404418"/>
      <w:bookmarkStart w:id="694" w:name="_Toc45282248"/>
      <w:bookmarkStart w:id="695" w:name="_Toc45882634"/>
      <w:bookmarkStart w:id="696" w:name="_Toc51951184"/>
      <w:bookmarkStart w:id="697" w:name="_Toc59208938"/>
      <w:bookmarkStart w:id="698" w:name="_Toc75734777"/>
      <w:r>
        <w:t>6.1.2.</w:t>
      </w:r>
      <w:r w:rsidR="00BA3654">
        <w:t>8</w:t>
      </w:r>
      <w:r>
        <w:t>.4</w:t>
      </w:r>
      <w:r w:rsidRPr="00183538">
        <w:tab/>
      </w:r>
      <w:r>
        <w:t>PC5 unicast link keep-alive</w:t>
      </w:r>
      <w:r w:rsidRPr="00183538">
        <w:t xml:space="preserve"> procedure completion by the initiating UE</w:t>
      </w:r>
      <w:bookmarkEnd w:id="692"/>
      <w:bookmarkEnd w:id="693"/>
      <w:bookmarkEnd w:id="694"/>
      <w:bookmarkEnd w:id="695"/>
      <w:bookmarkEnd w:id="696"/>
      <w:bookmarkEnd w:id="697"/>
      <w:bookmarkEnd w:id="698"/>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99" w:name="_Toc34388648"/>
      <w:bookmarkStart w:id="700" w:name="_Toc34404419"/>
      <w:bookmarkStart w:id="701" w:name="_Toc45282249"/>
      <w:bookmarkStart w:id="702" w:name="_Toc45882635"/>
      <w:bookmarkStart w:id="703" w:name="_Toc51951185"/>
      <w:bookmarkStart w:id="704" w:name="_Toc59208939"/>
      <w:bookmarkStart w:id="705" w:name="_Toc75734778"/>
      <w:r>
        <w:t>6.1.2.</w:t>
      </w:r>
      <w:r w:rsidR="00BA3654">
        <w:t>8</w:t>
      </w:r>
      <w:r>
        <w:t>.5</w:t>
      </w:r>
      <w:r w:rsidRPr="00CE238F">
        <w:tab/>
      </w:r>
      <w:r w:rsidRPr="00FD6318">
        <w:t>Abnormal cases</w:t>
      </w:r>
      <w:bookmarkEnd w:id="699"/>
      <w:bookmarkEnd w:id="700"/>
      <w:bookmarkEnd w:id="701"/>
      <w:bookmarkEnd w:id="702"/>
      <w:bookmarkEnd w:id="703"/>
      <w:bookmarkEnd w:id="704"/>
      <w:bookmarkEnd w:id="705"/>
    </w:p>
    <w:p w14:paraId="11F973D5" w14:textId="3C073478" w:rsidR="00B76762" w:rsidRPr="00FD6318" w:rsidRDefault="00B76762" w:rsidP="00B76762">
      <w:pPr>
        <w:pStyle w:val="Heading6"/>
        <w:rPr>
          <w:lang w:eastAsia="zh-CN"/>
        </w:rPr>
      </w:pPr>
      <w:bookmarkStart w:id="706" w:name="_Toc34388649"/>
      <w:bookmarkStart w:id="707" w:name="_Toc34404420"/>
      <w:bookmarkStart w:id="708" w:name="_Toc45282250"/>
      <w:bookmarkStart w:id="709" w:name="_Toc45882636"/>
      <w:bookmarkStart w:id="710" w:name="_Toc51951186"/>
      <w:bookmarkStart w:id="711" w:name="_Toc59208940"/>
      <w:bookmarkStart w:id="712" w:name="_Toc75734779"/>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06"/>
      <w:bookmarkEnd w:id="707"/>
      <w:bookmarkEnd w:id="708"/>
      <w:bookmarkEnd w:id="709"/>
      <w:bookmarkEnd w:id="710"/>
      <w:bookmarkEnd w:id="711"/>
      <w:bookmarkEnd w:id="71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lastRenderedPageBreak/>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13" w:name="_Toc34388650"/>
      <w:bookmarkStart w:id="714" w:name="_Toc34404421"/>
      <w:bookmarkStart w:id="715" w:name="_Toc45282251"/>
      <w:bookmarkStart w:id="716" w:name="_Toc45882637"/>
      <w:bookmarkStart w:id="717" w:name="_Toc51951187"/>
      <w:bookmarkStart w:id="718" w:name="_Toc59208941"/>
      <w:bookmarkStart w:id="719" w:name="_Toc7573478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13"/>
      <w:bookmarkEnd w:id="714"/>
      <w:bookmarkEnd w:id="715"/>
      <w:bookmarkEnd w:id="716"/>
      <w:bookmarkEnd w:id="717"/>
      <w:bookmarkEnd w:id="718"/>
      <w:bookmarkEnd w:id="719"/>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6AF7EE09" w:rsidR="00B76762" w:rsidRPr="00F67B58" w:rsidRDefault="00B0250D">
      <w:r>
        <w:tab/>
      </w:r>
      <w:r w:rsidR="00B76762">
        <w:t>T</w:t>
      </w:r>
      <w:r w:rsidR="00B76762" w:rsidRPr="00276BD3">
        <w:t>he target UE shall discard the DIRECT LINK KEEPALIVE REQUEST message.</w:t>
      </w:r>
    </w:p>
    <w:p w14:paraId="7E5AB598" w14:textId="42F36D0B"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w:t>
      </w:r>
      <w:r w:rsidR="00547330">
        <w:t>l</w:t>
      </w:r>
      <w:r w:rsidR="002E2C9B" w:rsidRPr="00814BA8">
        <w:t>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20" w:name="_Toc34388651"/>
      <w:bookmarkStart w:id="721" w:name="_Toc34404422"/>
      <w:bookmarkStart w:id="722" w:name="_Toc45282252"/>
      <w:bookmarkStart w:id="723" w:name="_Toc45882638"/>
      <w:bookmarkStart w:id="724" w:name="_Toc51951188"/>
      <w:bookmarkStart w:id="725" w:name="_Toc59208942"/>
      <w:bookmarkStart w:id="726" w:name="_Toc75734781"/>
      <w:r w:rsidRPr="000D5D43">
        <w:t>6.1.2</w:t>
      </w:r>
      <w:r>
        <w:t>.</w:t>
      </w:r>
      <w:r w:rsidR="00BA3654">
        <w:t>9</w:t>
      </w:r>
      <w:r w:rsidRPr="000D5D43">
        <w:tab/>
      </w:r>
      <w:r>
        <w:t>Data transmission over PC5 unicast link</w:t>
      </w:r>
      <w:bookmarkEnd w:id="720"/>
      <w:bookmarkEnd w:id="721"/>
      <w:bookmarkEnd w:id="722"/>
      <w:bookmarkEnd w:id="723"/>
      <w:bookmarkEnd w:id="724"/>
      <w:bookmarkEnd w:id="725"/>
      <w:bookmarkEnd w:id="726"/>
    </w:p>
    <w:p w14:paraId="6698824D" w14:textId="2081E1B0" w:rsidR="00B76762" w:rsidRPr="00CA701A" w:rsidRDefault="00885693" w:rsidP="00CA701A">
      <w:pPr>
        <w:pStyle w:val="Heading5"/>
      </w:pPr>
      <w:bookmarkStart w:id="727" w:name="_Toc59208943"/>
      <w:bookmarkStart w:id="728" w:name="_Toc75734782"/>
      <w:r w:rsidRPr="00CA701A">
        <w:t>6.1.2.9.1</w:t>
      </w:r>
      <w:r w:rsidRPr="00CA701A">
        <w:tab/>
        <w:t>Transmission</w:t>
      </w:r>
      <w:bookmarkEnd w:id="727"/>
      <w:bookmarkEnd w:id="728"/>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lastRenderedPageBreak/>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29" w:name="_Toc59208944"/>
      <w:bookmarkStart w:id="730" w:name="_Toc45282253"/>
      <w:bookmarkStart w:id="731" w:name="_Toc45882639"/>
      <w:bookmarkStart w:id="732" w:name="_Toc51951189"/>
      <w:bookmarkStart w:id="733" w:name="_Toc34388652"/>
      <w:bookmarkStart w:id="734" w:name="_Toc34404423"/>
      <w:bookmarkStart w:id="735" w:name="_Toc75734783"/>
      <w:r w:rsidRPr="000D5D43">
        <w:t>6.1.2</w:t>
      </w:r>
      <w:r>
        <w:t>.9.2</w:t>
      </w:r>
      <w:r w:rsidRPr="000D5D43">
        <w:tab/>
      </w:r>
      <w:r w:rsidRPr="00F44538">
        <w:t>Procedure for UE to use provisioned radio resources for V2X communication over PC5</w:t>
      </w:r>
      <w:bookmarkEnd w:id="729"/>
      <w:bookmarkEnd w:id="735"/>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36" w:name="_Toc59208945"/>
      <w:bookmarkStart w:id="737" w:name="_Toc75734784"/>
      <w:r>
        <w:t>6.1.2.10</w:t>
      </w:r>
      <w:r w:rsidRPr="00742FAE">
        <w:tab/>
      </w:r>
      <w:r w:rsidRPr="003E279D">
        <w:t>PC5 unicast</w:t>
      </w:r>
      <w:r w:rsidRPr="00037264">
        <w:t xml:space="preserve"> link </w:t>
      </w:r>
      <w:r>
        <w:t>re-keying</w:t>
      </w:r>
      <w:r w:rsidRPr="00742FAE">
        <w:t xml:space="preserve"> procedure</w:t>
      </w:r>
      <w:bookmarkEnd w:id="730"/>
      <w:bookmarkEnd w:id="731"/>
      <w:bookmarkEnd w:id="732"/>
      <w:bookmarkEnd w:id="736"/>
      <w:bookmarkEnd w:id="737"/>
    </w:p>
    <w:p w14:paraId="163F0E87" w14:textId="74EFAD7D" w:rsidR="0033037E" w:rsidRPr="00742FAE" w:rsidRDefault="0033037E" w:rsidP="0033037E">
      <w:pPr>
        <w:pStyle w:val="Heading5"/>
      </w:pPr>
      <w:bookmarkStart w:id="738" w:name="_Toc45282254"/>
      <w:bookmarkStart w:id="739" w:name="_Toc45882640"/>
      <w:bookmarkStart w:id="740" w:name="_Toc51951190"/>
      <w:bookmarkStart w:id="741" w:name="_Toc59208946"/>
      <w:bookmarkStart w:id="742" w:name="_Toc75734785"/>
      <w:r>
        <w:t>6.1.2.10.1</w:t>
      </w:r>
      <w:r w:rsidRPr="00742FAE">
        <w:tab/>
        <w:t>General</w:t>
      </w:r>
      <w:bookmarkEnd w:id="738"/>
      <w:bookmarkEnd w:id="739"/>
      <w:bookmarkEnd w:id="740"/>
      <w:bookmarkEnd w:id="741"/>
      <w:bookmarkEnd w:id="742"/>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43" w:name="_Toc45282255"/>
      <w:bookmarkStart w:id="744" w:name="_Toc45882641"/>
      <w:bookmarkStart w:id="745" w:name="_Toc51951191"/>
      <w:bookmarkStart w:id="746" w:name="_Toc59208947"/>
      <w:bookmarkStart w:id="747" w:name="_Toc7573478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43"/>
      <w:bookmarkEnd w:id="744"/>
      <w:bookmarkEnd w:id="745"/>
      <w:bookmarkEnd w:id="746"/>
      <w:bookmarkEnd w:id="74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2DED3298" w:rsidR="0033037E" w:rsidRDefault="0033037E" w:rsidP="0033037E">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B0250D">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159" type="#_x0000_t75" style="width:431.5pt;height:132.5pt" o:ole="">
            <v:imagedata r:id="rId29" o:title=""/>
          </v:shape>
          <o:OLEObject Type="Embed" ProgID="Visio.Drawing.11" ShapeID="_x0000_i1159" DrawAspect="Content" ObjectID="_1686347849"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48" w:name="_Toc45282256"/>
      <w:bookmarkStart w:id="749" w:name="_Toc45882642"/>
      <w:bookmarkStart w:id="750" w:name="_Toc51951192"/>
      <w:bookmarkStart w:id="751" w:name="_Toc59208948"/>
      <w:bookmarkStart w:id="752" w:name="_Toc7573478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8"/>
      <w:bookmarkEnd w:id="749"/>
      <w:bookmarkEnd w:id="750"/>
      <w:bookmarkEnd w:id="751"/>
      <w:bookmarkEnd w:id="752"/>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53" w:name="_Toc45282257"/>
      <w:bookmarkStart w:id="754" w:name="_Toc45882643"/>
      <w:bookmarkStart w:id="755" w:name="_Toc51951193"/>
      <w:bookmarkStart w:id="756" w:name="_Toc59208949"/>
      <w:bookmarkStart w:id="757" w:name="_Toc75734788"/>
      <w:r>
        <w:t>6.1.2.10.4</w:t>
      </w:r>
      <w:r w:rsidRPr="00183538">
        <w:tab/>
      </w:r>
      <w:r>
        <w:t>PC5 unicast link re-keying</w:t>
      </w:r>
      <w:r w:rsidRPr="00183538">
        <w:t xml:space="preserve"> procedure completion by the initiating UE</w:t>
      </w:r>
      <w:bookmarkEnd w:id="753"/>
      <w:bookmarkEnd w:id="754"/>
      <w:bookmarkEnd w:id="755"/>
      <w:bookmarkEnd w:id="756"/>
      <w:bookmarkEnd w:id="757"/>
    </w:p>
    <w:p w14:paraId="62F93A97" w14:textId="25A98A56"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D42DACA" w14:textId="77777777" w:rsidR="00C17A0A" w:rsidRPr="00FA4887" w:rsidRDefault="00C17A0A" w:rsidP="00C17A0A">
      <w:bookmarkStart w:id="758" w:name="_Toc45282258"/>
      <w:bookmarkStart w:id="759" w:name="_Toc45882644"/>
      <w:bookmarkStart w:id="760" w:name="_Toc51951194"/>
      <w:bookmarkStart w:id="761"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762" w:name="_Toc75734789"/>
      <w:r>
        <w:t>6.1.2.10.5</w:t>
      </w:r>
      <w:r w:rsidRPr="00CE238F">
        <w:tab/>
      </w:r>
      <w:r w:rsidRPr="00FD6318">
        <w:t>Abnormal cases</w:t>
      </w:r>
      <w:r>
        <w:t xml:space="preserve"> </w:t>
      </w:r>
      <w:r w:rsidRPr="00FD6318">
        <w:rPr>
          <w:lang w:eastAsia="zh-CN"/>
        </w:rPr>
        <w:t>at the initiating UE</w:t>
      </w:r>
      <w:bookmarkEnd w:id="758"/>
      <w:bookmarkEnd w:id="759"/>
      <w:bookmarkEnd w:id="760"/>
      <w:bookmarkEnd w:id="761"/>
      <w:bookmarkEnd w:id="76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7348F9FB"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9B3348"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742CD2DD" w:rsidR="00EA23CA" w:rsidRDefault="0033037E" w:rsidP="00EA23CA">
      <w:pPr>
        <w:pStyle w:val="B1"/>
      </w:pPr>
      <w:r w:rsidRPr="002C4EE5">
        <w:tab/>
      </w:r>
      <w:r>
        <w:t>T</w:t>
      </w:r>
      <w:r w:rsidRPr="00742FAE">
        <w:t xml:space="preserve">he </w:t>
      </w:r>
      <w:r>
        <w:t>initiating</w:t>
      </w:r>
      <w:r w:rsidRPr="00742FAE">
        <w:t xml:space="preserve"> UE shall abort the procedure</w:t>
      </w:r>
      <w:r w:rsidR="00A4612A"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763" w:name="_Toc45282259"/>
      <w:bookmarkStart w:id="764" w:name="_Toc45882645"/>
      <w:bookmarkStart w:id="765" w:name="_Toc51951195"/>
      <w:bookmarkStart w:id="766" w:name="_Toc59208951"/>
      <w:bookmarkStart w:id="767" w:name="_Toc75734790"/>
      <w:r>
        <w:t>6.1.2.11</w:t>
      </w:r>
      <w:r w:rsidRPr="00987307">
        <w:tab/>
      </w:r>
      <w:r>
        <w:t>PC5 unicast security</w:t>
      </w:r>
      <w:bookmarkEnd w:id="763"/>
      <w:bookmarkEnd w:id="764"/>
      <w:bookmarkEnd w:id="765"/>
      <w:bookmarkEnd w:id="766"/>
      <w:bookmarkEnd w:id="767"/>
    </w:p>
    <w:p w14:paraId="2F08653B" w14:textId="4777D71F" w:rsidR="00490541" w:rsidRPr="00183538" w:rsidRDefault="00490541" w:rsidP="00490541">
      <w:pPr>
        <w:pStyle w:val="Heading5"/>
      </w:pPr>
      <w:bookmarkStart w:id="768" w:name="_Toc45282260"/>
      <w:bookmarkStart w:id="769" w:name="_Toc45882646"/>
      <w:bookmarkStart w:id="770" w:name="_Toc51951196"/>
      <w:bookmarkStart w:id="771" w:name="_Toc59208952"/>
      <w:bookmarkStart w:id="772" w:name="_Toc75734791"/>
      <w:r>
        <w:t>6.1.2.11.1</w:t>
      </w:r>
      <w:r w:rsidRPr="00183538">
        <w:tab/>
      </w:r>
      <w:r>
        <w:t>Overview</w:t>
      </w:r>
      <w:bookmarkEnd w:id="768"/>
      <w:bookmarkEnd w:id="769"/>
      <w:bookmarkEnd w:id="770"/>
      <w:bookmarkEnd w:id="771"/>
      <w:bookmarkEnd w:id="772"/>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73" w:name="_Toc45282261"/>
      <w:bookmarkStart w:id="774" w:name="_Toc45882647"/>
      <w:bookmarkStart w:id="775" w:name="_Toc51951197"/>
      <w:bookmarkStart w:id="776" w:name="_Toc59208953"/>
      <w:bookmarkStart w:id="777" w:name="_Toc75734792"/>
      <w:r>
        <w:t>6.1.2.11.2</w:t>
      </w:r>
      <w:r w:rsidRPr="00183538">
        <w:tab/>
      </w:r>
      <w:r>
        <w:t>Handling of PC5 unicast security contexts</w:t>
      </w:r>
      <w:bookmarkEnd w:id="773"/>
      <w:bookmarkEnd w:id="774"/>
      <w:bookmarkEnd w:id="775"/>
      <w:bookmarkEnd w:id="776"/>
      <w:bookmarkEnd w:id="777"/>
    </w:p>
    <w:p w14:paraId="3037A3D8" w14:textId="2CE8515F" w:rsidR="00490541" w:rsidRPr="00183538" w:rsidRDefault="00490541" w:rsidP="00490541">
      <w:pPr>
        <w:pStyle w:val="Heading6"/>
      </w:pPr>
      <w:bookmarkStart w:id="778" w:name="_Toc45282262"/>
      <w:bookmarkStart w:id="779" w:name="_Toc45882648"/>
      <w:bookmarkStart w:id="780" w:name="_Toc51951198"/>
      <w:bookmarkStart w:id="781" w:name="_Toc59208954"/>
      <w:bookmarkStart w:id="782" w:name="_Toc75734793"/>
      <w:r>
        <w:t>6.1.2.11.2.1</w:t>
      </w:r>
      <w:r w:rsidRPr="00183538">
        <w:tab/>
      </w:r>
      <w:r>
        <w:t>General</w:t>
      </w:r>
      <w:bookmarkEnd w:id="778"/>
      <w:bookmarkEnd w:id="779"/>
      <w:bookmarkEnd w:id="780"/>
      <w:bookmarkEnd w:id="781"/>
      <w:bookmarkEnd w:id="782"/>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783" w:name="_Toc45282263"/>
      <w:bookmarkStart w:id="784" w:name="_Toc45882649"/>
      <w:bookmarkStart w:id="785" w:name="_Toc51951199"/>
      <w:bookmarkStart w:id="786" w:name="_Toc59208955"/>
      <w:bookmarkStart w:id="787" w:name="_Toc75734794"/>
      <w:r>
        <w:t>6.1.2.11.2.2</w:t>
      </w:r>
      <w:r w:rsidRPr="00183538">
        <w:tab/>
      </w:r>
      <w:r>
        <w:t>Establishment of secure exchange of PC5 signalling messages</w:t>
      </w:r>
      <w:bookmarkEnd w:id="783"/>
      <w:bookmarkEnd w:id="784"/>
      <w:bookmarkEnd w:id="785"/>
      <w:bookmarkEnd w:id="786"/>
      <w:bookmarkEnd w:id="787"/>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788" w:name="_Toc45282264"/>
      <w:bookmarkStart w:id="789" w:name="_Toc45882650"/>
      <w:bookmarkStart w:id="790" w:name="_Toc51951200"/>
      <w:bookmarkStart w:id="791" w:name="_Toc59208956"/>
      <w:bookmarkStart w:id="792" w:name="_Toc75734795"/>
      <w:r>
        <w:t>6.1.2.11.2.3</w:t>
      </w:r>
      <w:r w:rsidRPr="00183538">
        <w:tab/>
      </w:r>
      <w:r>
        <w:t>Change of security keys</w:t>
      </w:r>
      <w:bookmarkEnd w:id="788"/>
      <w:bookmarkEnd w:id="789"/>
      <w:bookmarkEnd w:id="790"/>
      <w:bookmarkEnd w:id="791"/>
      <w:bookmarkEnd w:id="792"/>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793" w:name="_Toc45282265"/>
      <w:bookmarkStart w:id="794" w:name="_Toc45882651"/>
      <w:bookmarkStart w:id="795" w:name="_Toc51951201"/>
      <w:bookmarkStart w:id="796" w:name="_Toc59208957"/>
      <w:bookmarkStart w:id="797" w:name="_Toc75734796"/>
      <w:r>
        <w:t>6.1.2.11.3</w:t>
      </w:r>
      <w:r w:rsidRPr="00183538">
        <w:tab/>
      </w:r>
      <w:r>
        <w:t>Checking of PC5 signalling messages in the UE</w:t>
      </w:r>
      <w:bookmarkEnd w:id="793"/>
      <w:bookmarkEnd w:id="794"/>
      <w:bookmarkEnd w:id="795"/>
      <w:bookmarkEnd w:id="796"/>
      <w:bookmarkEnd w:id="797"/>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671B9D0C" w:rsidR="00490541" w:rsidRDefault="00490541" w:rsidP="00490541">
      <w:pPr>
        <w:pStyle w:val="B1"/>
      </w:pPr>
      <w:r>
        <w:t>e)</w:t>
      </w:r>
      <w:r>
        <w:tab/>
        <w:t>DIRECT LINK AUTHENTICATION REJECT message;</w:t>
      </w:r>
    </w:p>
    <w:p w14:paraId="4A5D1B7C" w14:textId="2964B558" w:rsidR="00490541" w:rsidRDefault="00490541" w:rsidP="00490541">
      <w:pPr>
        <w:pStyle w:val="B1"/>
      </w:pPr>
      <w:r>
        <w:t>f)</w:t>
      </w:r>
      <w:r>
        <w:tab/>
        <w:t>DIRECT LINK SECURITY MODE REJECT message</w:t>
      </w:r>
      <w:r w:rsidR="000F06F5">
        <w:t>; and</w:t>
      </w:r>
    </w:p>
    <w:p w14:paraId="6D5884A9" w14:textId="77777777" w:rsidR="008B7FB4" w:rsidRPr="0002507B" w:rsidRDefault="008B7FB4" w:rsidP="004B765A">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98" w:name="_Toc45282266"/>
      <w:bookmarkStart w:id="799" w:name="_Toc45882652"/>
      <w:bookmarkStart w:id="800" w:name="_Toc51951202"/>
      <w:bookmarkStart w:id="801" w:name="_Toc59208958"/>
      <w:bookmarkStart w:id="802" w:name="_Toc75734797"/>
      <w:r>
        <w:t>6.1.2.12</w:t>
      </w:r>
      <w:r w:rsidRPr="000D5D43">
        <w:tab/>
      </w:r>
      <w:bookmarkStart w:id="803" w:name="OLE_LINK48"/>
      <w:r w:rsidRPr="007B2720">
        <w:t>PC5 QoS flow</w:t>
      </w:r>
      <w:bookmarkEnd w:id="803"/>
      <w:r w:rsidRPr="007B2720">
        <w:t xml:space="preserve"> establishment</w:t>
      </w:r>
      <w:r>
        <w:t xml:space="preserve"> over PC5 unicast link</w:t>
      </w:r>
      <w:bookmarkEnd w:id="798"/>
      <w:bookmarkEnd w:id="799"/>
      <w:bookmarkEnd w:id="800"/>
      <w:bookmarkEnd w:id="801"/>
      <w:bookmarkEnd w:id="802"/>
    </w:p>
    <w:p w14:paraId="36B915DF" w14:textId="3D8DC596"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633C0C">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lastRenderedPageBreak/>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B1F977D" w14:textId="77777777" w:rsidR="001B6EEB" w:rsidRPr="003D7833" w:rsidRDefault="001B6EEB" w:rsidP="001B6EEB">
      <w:pPr>
        <w:rPr>
          <w:rFonts w:eastAsia="SimSun"/>
          <w:noProof/>
          <w:lang w:eastAsia="zh-CN"/>
        </w:rPr>
      </w:pPr>
      <w:bookmarkStart w:id="804" w:name="_Toc45282267"/>
      <w:bookmarkStart w:id="805" w:name="_Toc45882653"/>
      <w:bookmarkStart w:id="806" w:name="_Toc51951203"/>
      <w:bookmarkStart w:id="807"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6033C9F" w14:textId="77777777" w:rsidR="001B6EEB" w:rsidRPr="003D7833" w:rsidRDefault="001B6EEB" w:rsidP="001B6EE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5399207" w14:textId="77777777" w:rsidR="001B6EEB" w:rsidRPr="003D7833" w:rsidRDefault="001B6EEB" w:rsidP="001B6EEB">
      <w:pPr>
        <w:rPr>
          <w:rFonts w:eastAsia="Malgun Gothic"/>
        </w:rPr>
      </w:pPr>
      <w:r w:rsidRPr="003D7833">
        <w:rPr>
          <w:rFonts w:eastAsia="Malgun Gothic"/>
        </w:rPr>
        <w:t>The V2X packet filter set shall support packet filters based on at least any combination of:</w:t>
      </w:r>
    </w:p>
    <w:p w14:paraId="1CA3F076" w14:textId="77777777" w:rsidR="001B6EEB" w:rsidRPr="003D7833" w:rsidRDefault="001B6EEB" w:rsidP="001B6EEB">
      <w:pPr>
        <w:pStyle w:val="B1"/>
      </w:pPr>
      <w:r>
        <w:t>a)</w:t>
      </w:r>
      <w:r w:rsidRPr="003D7833">
        <w:tab/>
        <w:t>V2X Service type (e.g. PSID or ITS-AID);</w:t>
      </w:r>
    </w:p>
    <w:p w14:paraId="584C9125" w14:textId="77777777" w:rsidR="001B6EEB" w:rsidRPr="003D7833" w:rsidRDefault="001B6EEB" w:rsidP="001B6EEB">
      <w:pPr>
        <w:pStyle w:val="B1"/>
      </w:pPr>
      <w:r>
        <w:t>b)</w:t>
      </w:r>
      <w:r w:rsidRPr="003D7833">
        <w:tab/>
        <w:t>the source layer-2 ID and the destination layer-2 ID;</w:t>
      </w:r>
      <w:r>
        <w:t xml:space="preserve"> and</w:t>
      </w:r>
    </w:p>
    <w:p w14:paraId="0C690DB7" w14:textId="77777777" w:rsidR="001B6EEB" w:rsidRPr="00236F42" w:rsidRDefault="001B6EEB" w:rsidP="004B765A">
      <w:pPr>
        <w:pStyle w:val="B1"/>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808" w:name="_Toc75734798"/>
      <w:r>
        <w:t>6.1.2.13</w:t>
      </w:r>
      <w:r w:rsidRPr="000D5D43">
        <w:tab/>
      </w:r>
      <w:r w:rsidRPr="007B2720">
        <w:t xml:space="preserve">PC5 QoS flow match </w:t>
      </w:r>
      <w:r>
        <w:t>over PC5 unicast link</w:t>
      </w:r>
      <w:bookmarkEnd w:id="804"/>
      <w:bookmarkEnd w:id="805"/>
      <w:bookmarkEnd w:id="806"/>
      <w:bookmarkEnd w:id="807"/>
      <w:bookmarkEnd w:id="80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5A5590B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851E89">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09" w:name="_Toc45282268"/>
      <w:bookmarkStart w:id="810" w:name="_Toc45882654"/>
      <w:bookmarkStart w:id="811" w:name="_Toc51951204"/>
      <w:bookmarkStart w:id="812" w:name="_Toc59208960"/>
      <w:bookmarkStart w:id="813" w:name="_Toc75734799"/>
      <w:r>
        <w:t>6.1.3</w:t>
      </w:r>
      <w:r w:rsidRPr="008C1B5D">
        <w:tab/>
      </w:r>
      <w:r>
        <w:t>Broadcast</w:t>
      </w:r>
      <w:r w:rsidRPr="00874C20">
        <w:t xml:space="preserve"> mode</w:t>
      </w:r>
      <w:r>
        <w:t xml:space="preserve"> </w:t>
      </w:r>
      <w:r w:rsidRPr="008C1B5D">
        <w:t>communication over PC5</w:t>
      </w:r>
      <w:bookmarkEnd w:id="427"/>
      <w:bookmarkEnd w:id="434"/>
      <w:bookmarkEnd w:id="733"/>
      <w:bookmarkEnd w:id="734"/>
      <w:bookmarkEnd w:id="809"/>
      <w:bookmarkEnd w:id="810"/>
      <w:bookmarkEnd w:id="811"/>
      <w:bookmarkEnd w:id="812"/>
      <w:bookmarkEnd w:id="813"/>
    </w:p>
    <w:p w14:paraId="2CC129C0" w14:textId="77777777" w:rsidR="00CD6B08" w:rsidRPr="00F1445B" w:rsidRDefault="00CD6B08" w:rsidP="00CD6B08">
      <w:pPr>
        <w:pStyle w:val="Heading4"/>
        <w:rPr>
          <w:noProof/>
          <w:lang w:val="en-US"/>
        </w:rPr>
      </w:pPr>
      <w:bookmarkStart w:id="814" w:name="_Toc22039984"/>
      <w:bookmarkStart w:id="815" w:name="_Toc25070698"/>
      <w:bookmarkStart w:id="816" w:name="_Toc34388653"/>
      <w:bookmarkStart w:id="817" w:name="_Toc34404424"/>
      <w:bookmarkStart w:id="818" w:name="_Toc45282269"/>
      <w:bookmarkStart w:id="819" w:name="_Toc45882655"/>
      <w:bookmarkStart w:id="820" w:name="_Toc51951205"/>
      <w:bookmarkStart w:id="821" w:name="_Toc59208961"/>
      <w:bookmarkStart w:id="822" w:name="_Toc7573480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14"/>
      <w:bookmarkEnd w:id="815"/>
      <w:bookmarkEnd w:id="816"/>
      <w:bookmarkEnd w:id="817"/>
      <w:bookmarkEnd w:id="818"/>
      <w:bookmarkEnd w:id="819"/>
      <w:bookmarkEnd w:id="820"/>
      <w:bookmarkEnd w:id="821"/>
      <w:bookmarkEnd w:id="822"/>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23" w:name="_Toc34388654"/>
      <w:bookmarkStart w:id="824" w:name="_Toc34404425"/>
      <w:bookmarkStart w:id="825" w:name="_Toc45282270"/>
      <w:bookmarkStart w:id="826" w:name="_Toc45882656"/>
      <w:bookmarkStart w:id="827" w:name="_Toc51951206"/>
      <w:bookmarkStart w:id="828" w:name="_Toc59208962"/>
      <w:bookmarkStart w:id="829" w:name="_Toc22039985"/>
      <w:bookmarkStart w:id="830" w:name="_Toc25070699"/>
      <w:bookmarkStart w:id="831" w:name="_Toc75734801"/>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23"/>
      <w:bookmarkEnd w:id="824"/>
      <w:bookmarkEnd w:id="825"/>
      <w:bookmarkEnd w:id="826"/>
      <w:bookmarkEnd w:id="827"/>
      <w:bookmarkEnd w:id="828"/>
      <w:bookmarkEnd w:id="831"/>
    </w:p>
    <w:p w14:paraId="7B28BC32" w14:textId="77777777" w:rsidR="00B179A7" w:rsidRPr="008D65CE" w:rsidRDefault="00B179A7" w:rsidP="00B179A7">
      <w:pPr>
        <w:pStyle w:val="Heading5"/>
        <w:rPr>
          <w:noProof/>
          <w:lang w:val="en-US"/>
        </w:rPr>
      </w:pPr>
      <w:bookmarkStart w:id="832" w:name="_Toc34388655"/>
      <w:bookmarkStart w:id="833" w:name="_Toc34404426"/>
      <w:bookmarkStart w:id="834" w:name="_Toc45282271"/>
      <w:bookmarkStart w:id="835" w:name="_Toc45882657"/>
      <w:bookmarkStart w:id="836" w:name="_Toc51951207"/>
      <w:bookmarkStart w:id="837" w:name="_Toc59208963"/>
      <w:bookmarkStart w:id="838" w:name="_Toc75734802"/>
      <w:r w:rsidRPr="008D65CE">
        <w:rPr>
          <w:noProof/>
          <w:lang w:val="en-US"/>
        </w:rPr>
        <w:t>6.1.3.2.1</w:t>
      </w:r>
      <w:r w:rsidRPr="008D65CE">
        <w:rPr>
          <w:noProof/>
          <w:lang w:val="en-US"/>
        </w:rPr>
        <w:tab/>
        <w:t>Initiation</w:t>
      </w:r>
      <w:bookmarkEnd w:id="832"/>
      <w:bookmarkEnd w:id="833"/>
      <w:bookmarkEnd w:id="834"/>
      <w:bookmarkEnd w:id="835"/>
      <w:bookmarkEnd w:id="836"/>
      <w:bookmarkEnd w:id="837"/>
      <w:bookmarkEnd w:id="838"/>
    </w:p>
    <w:p w14:paraId="64C8BC34" w14:textId="77777777" w:rsidR="00B179A7" w:rsidRPr="008D65CE" w:rsidRDefault="00B179A7" w:rsidP="00B179A7">
      <w:pPr>
        <w:pStyle w:val="Heading6"/>
        <w:rPr>
          <w:noProof/>
          <w:lang w:val="en-US"/>
        </w:rPr>
      </w:pPr>
      <w:bookmarkStart w:id="839" w:name="_Toc34388656"/>
      <w:bookmarkStart w:id="840" w:name="_Toc34404427"/>
      <w:bookmarkStart w:id="841" w:name="_Toc45282272"/>
      <w:bookmarkStart w:id="842" w:name="_Toc45882658"/>
      <w:bookmarkStart w:id="843" w:name="_Toc51951208"/>
      <w:bookmarkStart w:id="844" w:name="_Toc59208964"/>
      <w:bookmarkStart w:id="845" w:name="_Toc75734803"/>
      <w:r w:rsidRPr="008D65CE">
        <w:rPr>
          <w:noProof/>
          <w:lang w:val="en-US"/>
        </w:rPr>
        <w:t>6.1.3.2.1.1</w:t>
      </w:r>
      <w:r w:rsidRPr="008D65CE">
        <w:rPr>
          <w:noProof/>
          <w:lang w:val="en-US"/>
        </w:rPr>
        <w:tab/>
        <w:t xml:space="preserve">Requirements for </w:t>
      </w:r>
      <w:r w:rsidRPr="008D65CE">
        <w:t>V2X communication over PC5</w:t>
      </w:r>
      <w:bookmarkEnd w:id="839"/>
      <w:bookmarkEnd w:id="840"/>
      <w:bookmarkEnd w:id="841"/>
      <w:bookmarkEnd w:id="842"/>
      <w:bookmarkEnd w:id="843"/>
      <w:bookmarkEnd w:id="844"/>
      <w:bookmarkEnd w:id="845"/>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46" w:name="_Toc34388657"/>
      <w:bookmarkStart w:id="847" w:name="_Toc34404428"/>
      <w:bookmarkStart w:id="848" w:name="_Toc45282273"/>
      <w:bookmarkStart w:id="849" w:name="_Toc45882659"/>
      <w:bookmarkStart w:id="850" w:name="_Toc51951209"/>
      <w:bookmarkStart w:id="851" w:name="_Toc59208965"/>
      <w:bookmarkStart w:id="852" w:name="_Toc7573480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46"/>
      <w:bookmarkEnd w:id="847"/>
      <w:bookmarkEnd w:id="848"/>
      <w:bookmarkEnd w:id="849"/>
      <w:bookmarkEnd w:id="850"/>
      <w:bookmarkEnd w:id="851"/>
      <w:bookmarkEnd w:id="852"/>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7E1A9179"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BE7196">
        <w:t>(s)</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53" w:name="_Toc533170267"/>
      <w:bookmarkStart w:id="854" w:name="_Toc34388658"/>
      <w:bookmarkStart w:id="8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56" w:name="_Toc45282274"/>
      <w:bookmarkStart w:id="857" w:name="_Toc45882660"/>
      <w:bookmarkStart w:id="858" w:name="_Toc51951210"/>
      <w:bookmarkStart w:id="859" w:name="_Toc59208966"/>
      <w:bookmarkStart w:id="860" w:name="_Toc75734805"/>
      <w:r w:rsidRPr="008D65CE">
        <w:t>6.1.3.2.2</w:t>
      </w:r>
      <w:r w:rsidRPr="008D65CE">
        <w:tab/>
        <w:t>Transmission</w:t>
      </w:r>
      <w:bookmarkEnd w:id="853"/>
      <w:bookmarkEnd w:id="854"/>
      <w:bookmarkEnd w:id="855"/>
      <w:bookmarkEnd w:id="856"/>
      <w:bookmarkEnd w:id="857"/>
      <w:bookmarkEnd w:id="858"/>
      <w:bookmarkEnd w:id="859"/>
      <w:bookmarkEnd w:id="860"/>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3A6E8BC"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036A79">
        <w:rPr>
          <w:rFonts w:hint="eastAsia"/>
          <w:lang w:eastAsia="zh-CN"/>
        </w:rPr>
        <w:t>E-UTRA-PC5</w:t>
      </w:r>
      <w:r w:rsidR="00036A79">
        <w:rPr>
          <w:lang w:eastAsia="zh-CN"/>
        </w:rPr>
        <w:t xml:space="preserve"> </w:t>
      </w:r>
      <w:r w:rsidR="00036A79">
        <w:rPr>
          <w:noProof/>
          <w:lang w:val="en-US"/>
        </w:rPr>
        <w:t xml:space="preserve">is </w:t>
      </w:r>
      <w:r w:rsidR="00036A79">
        <w:rPr>
          <w:rFonts w:hint="eastAsia"/>
          <w:lang w:eastAsia="zh-CN"/>
        </w:rPr>
        <w:t>used</w:t>
      </w:r>
      <w:r w:rsidR="00036A79">
        <w:rPr>
          <w:lang w:eastAsia="zh-CN"/>
        </w:rPr>
        <w:t xml:space="preserve"> </w:t>
      </w:r>
      <w:r w:rsidR="00036A79">
        <w:rPr>
          <w:rFonts w:hint="eastAsia"/>
          <w:lang w:eastAsia="zh-CN"/>
        </w:rPr>
        <w:t>for V2X communication over PC5</w:t>
      </w:r>
      <w:r w:rsidR="00036A79">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 xml:space="preserve">FI to lower layers for transmission. The PC5 QoS Rules </w:t>
      </w:r>
      <w:r w:rsidRPr="008D65CE">
        <w:rPr>
          <w:lang w:val="en-US" w:eastAsia="zh-CN"/>
        </w:rPr>
        <w:lastRenderedPageBreak/>
        <w:t>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61" w:name="_Toc34388659"/>
      <w:bookmarkStart w:id="862" w:name="_Toc34404430"/>
      <w:bookmarkStart w:id="863" w:name="_Toc45282275"/>
      <w:bookmarkStart w:id="864" w:name="_Toc45882661"/>
      <w:bookmarkStart w:id="865" w:name="_Toc51951211"/>
      <w:bookmarkStart w:id="866" w:name="_Toc59208967"/>
      <w:bookmarkStart w:id="867" w:name="_Toc533170268"/>
      <w:bookmarkStart w:id="868" w:name="_Toc75734806"/>
      <w:r w:rsidRPr="008D65CE">
        <w:t>6.1.3.2.3</w:t>
      </w:r>
      <w:r w:rsidRPr="008D65CE">
        <w:tab/>
        <w:t>Procedure for UE to use provisioned radio resources for V2X communication over PC5</w:t>
      </w:r>
      <w:bookmarkEnd w:id="861"/>
      <w:bookmarkEnd w:id="862"/>
      <w:bookmarkEnd w:id="863"/>
      <w:bookmarkEnd w:id="864"/>
      <w:bookmarkEnd w:id="865"/>
      <w:bookmarkEnd w:id="866"/>
      <w:bookmarkEnd w:id="868"/>
    </w:p>
    <w:bookmarkEnd w:id="867"/>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lastRenderedPageBreak/>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69" w:name="_Toc533170269"/>
      <w:bookmarkStart w:id="870" w:name="_Toc34388660"/>
      <w:bookmarkStart w:id="871" w:name="_Toc34404431"/>
      <w:bookmarkStart w:id="872" w:name="_Toc45282276"/>
      <w:bookmarkStart w:id="873" w:name="_Toc45882662"/>
      <w:bookmarkStart w:id="874" w:name="_Toc51951212"/>
      <w:bookmarkStart w:id="875" w:name="_Toc59208968"/>
      <w:bookmarkStart w:id="876" w:name="_Toc75734807"/>
      <w:r w:rsidRPr="008D65CE">
        <w:t>6.1.3.2.4</w:t>
      </w:r>
      <w:bookmarkEnd w:id="869"/>
      <w:r w:rsidRPr="008D65CE">
        <w:tab/>
        <w:t>Privacy of V2X transmission over PC5</w:t>
      </w:r>
      <w:bookmarkEnd w:id="870"/>
      <w:bookmarkEnd w:id="871"/>
      <w:bookmarkEnd w:id="872"/>
      <w:bookmarkEnd w:id="873"/>
      <w:bookmarkEnd w:id="874"/>
      <w:bookmarkEnd w:id="875"/>
      <w:bookmarkEnd w:id="876"/>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77" w:name="_Toc533170270"/>
      <w:bookmarkStart w:id="878" w:name="_Toc34388661"/>
      <w:bookmarkStart w:id="879" w:name="_Toc34404432"/>
      <w:bookmarkStart w:id="880" w:name="_Toc45282277"/>
      <w:bookmarkStart w:id="881" w:name="_Toc45882663"/>
      <w:bookmarkStart w:id="882" w:name="_Toc51951213"/>
      <w:bookmarkStart w:id="883" w:name="_Toc59208969"/>
      <w:bookmarkStart w:id="884" w:name="_Toc75734808"/>
      <w:r w:rsidRPr="008D65CE">
        <w:lastRenderedPageBreak/>
        <w:t>6.1.3.3</w:t>
      </w:r>
      <w:bookmarkEnd w:id="877"/>
      <w:r w:rsidRPr="008D65CE">
        <w:tab/>
        <w:t>Reception of broadcast mode V2X communication over PC5</w:t>
      </w:r>
      <w:bookmarkEnd w:id="878"/>
      <w:bookmarkEnd w:id="879"/>
      <w:bookmarkEnd w:id="880"/>
      <w:bookmarkEnd w:id="881"/>
      <w:bookmarkEnd w:id="882"/>
      <w:bookmarkEnd w:id="883"/>
      <w:bookmarkEnd w:id="884"/>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885" w:name="_Toc34388662"/>
      <w:bookmarkStart w:id="886" w:name="_Toc34404433"/>
      <w:bookmarkStart w:id="887" w:name="_Toc45282278"/>
      <w:bookmarkStart w:id="888" w:name="_Toc45882664"/>
      <w:bookmarkStart w:id="889" w:name="_Toc51951214"/>
      <w:bookmarkStart w:id="890" w:name="_Toc59208970"/>
      <w:bookmarkStart w:id="891" w:name="_Toc75734809"/>
      <w:r>
        <w:t>6.1.4</w:t>
      </w:r>
      <w:r w:rsidRPr="008C1B5D">
        <w:tab/>
      </w:r>
      <w:r>
        <w:t>Groupcast</w:t>
      </w:r>
      <w:r w:rsidRPr="00874C20">
        <w:t xml:space="preserve"> mode</w:t>
      </w:r>
      <w:r>
        <w:t xml:space="preserve"> </w:t>
      </w:r>
      <w:r w:rsidRPr="008C1B5D">
        <w:t>communication over PC5</w:t>
      </w:r>
      <w:bookmarkEnd w:id="829"/>
      <w:bookmarkEnd w:id="830"/>
      <w:bookmarkEnd w:id="885"/>
      <w:bookmarkEnd w:id="886"/>
      <w:bookmarkEnd w:id="887"/>
      <w:bookmarkEnd w:id="888"/>
      <w:bookmarkEnd w:id="889"/>
      <w:bookmarkEnd w:id="890"/>
      <w:bookmarkEnd w:id="891"/>
    </w:p>
    <w:p w14:paraId="5858F636" w14:textId="77777777" w:rsidR="00CD6B08" w:rsidRPr="00F1445B" w:rsidRDefault="00CD6B08" w:rsidP="00CD6B08">
      <w:pPr>
        <w:pStyle w:val="Heading4"/>
        <w:rPr>
          <w:noProof/>
          <w:lang w:val="en-US"/>
        </w:rPr>
      </w:pPr>
      <w:bookmarkStart w:id="892" w:name="_Toc22039986"/>
      <w:bookmarkStart w:id="893" w:name="_Toc25070700"/>
      <w:bookmarkStart w:id="894" w:name="_Toc34388663"/>
      <w:bookmarkStart w:id="895" w:name="_Toc34404434"/>
      <w:bookmarkStart w:id="896" w:name="_Toc45282279"/>
      <w:bookmarkStart w:id="897" w:name="_Toc45882665"/>
      <w:bookmarkStart w:id="898" w:name="_Toc51951215"/>
      <w:bookmarkStart w:id="899" w:name="_Toc59208971"/>
      <w:bookmarkStart w:id="900" w:name="_Toc7573481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92"/>
      <w:bookmarkEnd w:id="893"/>
      <w:bookmarkEnd w:id="894"/>
      <w:bookmarkEnd w:id="895"/>
      <w:bookmarkEnd w:id="896"/>
      <w:bookmarkEnd w:id="897"/>
      <w:bookmarkEnd w:id="898"/>
      <w:bookmarkEnd w:id="899"/>
      <w:bookmarkEnd w:id="900"/>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901" w:name="_Toc34388664"/>
      <w:bookmarkStart w:id="902" w:name="_Toc34404435"/>
      <w:bookmarkStart w:id="903" w:name="_Toc45282280"/>
      <w:bookmarkStart w:id="904" w:name="_Toc45882666"/>
      <w:bookmarkStart w:id="905" w:name="_Toc51951216"/>
      <w:bookmarkStart w:id="906" w:name="_Toc59208972"/>
      <w:bookmarkStart w:id="907" w:name="_Toc22039987"/>
      <w:bookmarkStart w:id="908" w:name="_Toc25070701"/>
      <w:bookmarkStart w:id="909" w:name="_Toc75734811"/>
      <w:r w:rsidRPr="008D65CE">
        <w:t>6.1.4.2</w:t>
      </w:r>
      <w:r w:rsidRPr="008D65CE">
        <w:tab/>
        <w:t xml:space="preserve">Transmission of </w:t>
      </w:r>
      <w:r w:rsidRPr="008D65CE">
        <w:rPr>
          <w:rFonts w:hint="eastAsia"/>
          <w:lang w:eastAsia="zh-CN"/>
        </w:rPr>
        <w:t>group</w:t>
      </w:r>
      <w:r w:rsidRPr="008D65CE">
        <w:t>cast mode V2X communication over PC5</w:t>
      </w:r>
      <w:bookmarkEnd w:id="901"/>
      <w:bookmarkEnd w:id="902"/>
      <w:bookmarkEnd w:id="903"/>
      <w:bookmarkEnd w:id="904"/>
      <w:bookmarkEnd w:id="905"/>
      <w:bookmarkEnd w:id="906"/>
      <w:bookmarkEnd w:id="909"/>
    </w:p>
    <w:p w14:paraId="1FF66198" w14:textId="77777777" w:rsidR="00B179A7" w:rsidRPr="00AE282C" w:rsidRDefault="00B179A7" w:rsidP="00AE282C">
      <w:pPr>
        <w:pStyle w:val="Heading5"/>
      </w:pPr>
      <w:bookmarkStart w:id="910" w:name="_Toc34388665"/>
      <w:bookmarkStart w:id="911" w:name="_Toc34404436"/>
      <w:bookmarkStart w:id="912" w:name="_Toc45282281"/>
      <w:bookmarkStart w:id="913" w:name="_Toc45882667"/>
      <w:bookmarkStart w:id="914" w:name="_Toc51951217"/>
      <w:bookmarkStart w:id="915" w:name="_Toc59208973"/>
      <w:bookmarkStart w:id="916" w:name="_Toc75734812"/>
      <w:r w:rsidRPr="00AE282C">
        <w:t>6.1.4.2.1</w:t>
      </w:r>
      <w:r w:rsidRPr="00AE282C">
        <w:tab/>
        <w:t>Initiation</w:t>
      </w:r>
      <w:bookmarkEnd w:id="910"/>
      <w:bookmarkEnd w:id="911"/>
      <w:bookmarkEnd w:id="912"/>
      <w:bookmarkEnd w:id="913"/>
      <w:bookmarkEnd w:id="914"/>
      <w:bookmarkEnd w:id="915"/>
      <w:bookmarkEnd w:id="916"/>
    </w:p>
    <w:p w14:paraId="4A0AD0CC" w14:textId="77777777" w:rsidR="00B179A7" w:rsidRPr="008D65CE" w:rsidRDefault="00B179A7" w:rsidP="00B179A7">
      <w:pPr>
        <w:pStyle w:val="Heading6"/>
        <w:rPr>
          <w:noProof/>
          <w:lang w:val="en-US"/>
        </w:rPr>
      </w:pPr>
      <w:bookmarkStart w:id="917" w:name="_Toc34388666"/>
      <w:bookmarkStart w:id="918" w:name="_Toc34404437"/>
      <w:bookmarkStart w:id="919" w:name="_Toc45282282"/>
      <w:bookmarkStart w:id="920" w:name="_Toc45882668"/>
      <w:bookmarkStart w:id="921" w:name="_Toc51951218"/>
      <w:bookmarkStart w:id="922" w:name="_Toc59208974"/>
      <w:bookmarkStart w:id="923" w:name="_Toc75734813"/>
      <w:r w:rsidRPr="008D65CE">
        <w:rPr>
          <w:noProof/>
          <w:lang w:val="en-US"/>
        </w:rPr>
        <w:t>6.1.4.2.1.1</w:t>
      </w:r>
      <w:r w:rsidRPr="008D65CE">
        <w:rPr>
          <w:noProof/>
          <w:lang w:val="en-US"/>
        </w:rPr>
        <w:tab/>
        <w:t xml:space="preserve">Requirements for </w:t>
      </w:r>
      <w:r w:rsidRPr="008D65CE">
        <w:t>V2X communication over PC5</w:t>
      </w:r>
      <w:bookmarkEnd w:id="917"/>
      <w:bookmarkEnd w:id="918"/>
      <w:bookmarkEnd w:id="919"/>
      <w:bookmarkEnd w:id="920"/>
      <w:bookmarkEnd w:id="921"/>
      <w:bookmarkEnd w:id="922"/>
      <w:bookmarkEnd w:id="92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24" w:name="_Toc34388667"/>
      <w:bookmarkStart w:id="92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26" w:name="_Toc45282283"/>
      <w:bookmarkStart w:id="927" w:name="_Toc45882669"/>
      <w:bookmarkStart w:id="928" w:name="_Toc51951219"/>
      <w:bookmarkStart w:id="929" w:name="_Toc59208975"/>
      <w:bookmarkStart w:id="930" w:name="_Toc7573481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24"/>
      <w:bookmarkEnd w:id="925"/>
      <w:bookmarkEnd w:id="926"/>
      <w:bookmarkEnd w:id="927"/>
      <w:bookmarkEnd w:id="928"/>
      <w:bookmarkEnd w:id="929"/>
      <w:bookmarkEnd w:id="930"/>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lastRenderedPageBreak/>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31" w:name="_Toc34388668"/>
      <w:bookmarkStart w:id="932" w:name="_Toc34404439"/>
      <w:bookmarkStart w:id="933" w:name="_Toc45282284"/>
      <w:bookmarkStart w:id="934" w:name="_Toc45882670"/>
      <w:bookmarkStart w:id="935" w:name="_Toc51951220"/>
      <w:bookmarkStart w:id="936" w:name="_Toc59208976"/>
      <w:bookmarkStart w:id="937" w:name="_Toc75734815"/>
      <w:r w:rsidRPr="008D65CE">
        <w:t>6.1.4.2.2</w:t>
      </w:r>
      <w:r w:rsidRPr="008D65CE">
        <w:tab/>
        <w:t>Transmission</w:t>
      </w:r>
      <w:bookmarkEnd w:id="931"/>
      <w:bookmarkEnd w:id="932"/>
      <w:bookmarkEnd w:id="933"/>
      <w:bookmarkEnd w:id="934"/>
      <w:bookmarkEnd w:id="935"/>
      <w:bookmarkEnd w:id="936"/>
      <w:bookmarkEnd w:id="937"/>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38" w:name="_Toc34388669"/>
      <w:bookmarkStart w:id="939" w:name="_Toc34404440"/>
      <w:bookmarkStart w:id="940" w:name="_Toc45282285"/>
      <w:bookmarkStart w:id="941" w:name="_Toc45882671"/>
      <w:bookmarkStart w:id="942" w:name="_Toc51951221"/>
      <w:bookmarkStart w:id="943" w:name="_Toc59208977"/>
      <w:bookmarkStart w:id="944" w:name="_Toc75734816"/>
      <w:r w:rsidRPr="008D65CE">
        <w:t>6.1.4.2.3</w:t>
      </w:r>
      <w:r w:rsidRPr="008D65CE">
        <w:tab/>
        <w:t>Procedure for UE to use provisioned radio resources for V2X communication over PC5</w:t>
      </w:r>
      <w:bookmarkEnd w:id="938"/>
      <w:bookmarkEnd w:id="939"/>
      <w:bookmarkEnd w:id="940"/>
      <w:bookmarkEnd w:id="941"/>
      <w:bookmarkEnd w:id="942"/>
      <w:bookmarkEnd w:id="943"/>
      <w:bookmarkEnd w:id="944"/>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45" w:name="_Toc34388670"/>
      <w:bookmarkStart w:id="946" w:name="_Toc34404441"/>
      <w:bookmarkStart w:id="947" w:name="_Toc45282286"/>
      <w:bookmarkStart w:id="948" w:name="_Toc45882672"/>
      <w:bookmarkStart w:id="949" w:name="_Toc51951222"/>
      <w:bookmarkStart w:id="950" w:name="_Toc59208978"/>
      <w:bookmarkStart w:id="951" w:name="_Toc75734817"/>
      <w:r w:rsidRPr="008D65CE">
        <w:rPr>
          <w:lang w:eastAsia="ko-KR"/>
        </w:rPr>
        <w:t>6.1.4.2.4</w:t>
      </w:r>
      <w:r w:rsidRPr="008D65CE">
        <w:rPr>
          <w:lang w:eastAsia="ko-KR"/>
        </w:rPr>
        <w:tab/>
        <w:t>Privacy of V2X transmission over PC5</w:t>
      </w:r>
      <w:bookmarkEnd w:id="945"/>
      <w:bookmarkEnd w:id="946"/>
      <w:bookmarkEnd w:id="947"/>
      <w:bookmarkEnd w:id="948"/>
      <w:bookmarkEnd w:id="949"/>
      <w:bookmarkEnd w:id="950"/>
      <w:bookmarkEnd w:id="951"/>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52" w:name="_Toc34388671"/>
      <w:bookmarkStart w:id="953" w:name="_Toc34404442"/>
      <w:bookmarkStart w:id="954" w:name="_Toc45282287"/>
      <w:bookmarkStart w:id="955" w:name="_Toc45882673"/>
      <w:bookmarkStart w:id="956" w:name="_Toc51951223"/>
      <w:bookmarkStart w:id="957" w:name="_Toc59208979"/>
      <w:bookmarkStart w:id="958" w:name="_Toc75734818"/>
      <w:r w:rsidRPr="008D65CE">
        <w:t>6.1.4.3</w:t>
      </w:r>
      <w:r w:rsidRPr="008D65CE">
        <w:tab/>
        <w:t>Reception of groupcast mode V2X communication over PC5</w:t>
      </w:r>
      <w:bookmarkEnd w:id="952"/>
      <w:bookmarkEnd w:id="953"/>
      <w:bookmarkEnd w:id="954"/>
      <w:bookmarkEnd w:id="955"/>
      <w:bookmarkEnd w:id="956"/>
      <w:bookmarkEnd w:id="957"/>
      <w:bookmarkEnd w:id="958"/>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59" w:name="_Toc34388672"/>
      <w:bookmarkStart w:id="960" w:name="_Toc34404443"/>
      <w:bookmarkStart w:id="961" w:name="_Toc45282288"/>
      <w:bookmarkStart w:id="962" w:name="_Toc45882674"/>
      <w:bookmarkStart w:id="963" w:name="_Toc51951224"/>
      <w:bookmarkStart w:id="964" w:name="_Toc59208980"/>
      <w:bookmarkStart w:id="965" w:name="_Toc75734819"/>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5"/>
      <w:bookmarkEnd w:id="907"/>
      <w:bookmarkEnd w:id="908"/>
      <w:bookmarkEnd w:id="959"/>
      <w:bookmarkEnd w:id="960"/>
      <w:bookmarkEnd w:id="961"/>
      <w:bookmarkEnd w:id="962"/>
      <w:bookmarkEnd w:id="963"/>
      <w:bookmarkEnd w:id="964"/>
      <w:bookmarkEnd w:id="965"/>
    </w:p>
    <w:p w14:paraId="22F67B81" w14:textId="77777777" w:rsidR="0095177B" w:rsidRPr="00F1445B" w:rsidRDefault="0095177B" w:rsidP="0095177B">
      <w:pPr>
        <w:pStyle w:val="Heading3"/>
        <w:rPr>
          <w:noProof/>
          <w:lang w:val="en-US"/>
        </w:rPr>
      </w:pPr>
      <w:bookmarkStart w:id="966" w:name="_Toc22039988"/>
      <w:bookmarkStart w:id="967" w:name="_Toc25070702"/>
      <w:bookmarkStart w:id="968" w:name="_Toc34388673"/>
      <w:bookmarkStart w:id="969" w:name="_Toc34404444"/>
      <w:bookmarkStart w:id="970" w:name="_Toc45282289"/>
      <w:bookmarkStart w:id="971" w:name="_Toc45882675"/>
      <w:bookmarkStart w:id="972" w:name="_Toc51951225"/>
      <w:bookmarkStart w:id="973" w:name="_Toc59208981"/>
      <w:bookmarkStart w:id="974" w:name="_Toc7573482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66"/>
      <w:bookmarkEnd w:id="967"/>
      <w:bookmarkEnd w:id="968"/>
      <w:bookmarkEnd w:id="969"/>
      <w:bookmarkEnd w:id="970"/>
      <w:bookmarkEnd w:id="971"/>
      <w:bookmarkEnd w:id="972"/>
      <w:bookmarkEnd w:id="973"/>
      <w:bookmarkEnd w:id="974"/>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975" w:name="_Toc25070703"/>
      <w:bookmarkStart w:id="976" w:name="_Toc22039989"/>
      <w:bookmarkStart w:id="977"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978" w:name="_Toc34388674"/>
      <w:bookmarkStart w:id="979" w:name="_Toc34404445"/>
      <w:bookmarkStart w:id="980" w:name="_Toc45282290"/>
      <w:bookmarkStart w:id="981"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982" w:name="_Toc51951226"/>
      <w:bookmarkStart w:id="983" w:name="_Toc59208982"/>
      <w:bookmarkStart w:id="984" w:name="_Toc7573482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8"/>
      <w:bookmarkEnd w:id="979"/>
      <w:bookmarkEnd w:id="980"/>
      <w:bookmarkEnd w:id="981"/>
      <w:bookmarkEnd w:id="982"/>
      <w:bookmarkEnd w:id="983"/>
      <w:bookmarkEnd w:id="984"/>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985" w:name="_Toc34388675"/>
      <w:bookmarkStart w:id="986" w:name="_Toc34404446"/>
      <w:bookmarkStart w:id="987" w:name="_Toc45282291"/>
      <w:bookmarkStart w:id="988" w:name="_Toc45882677"/>
      <w:bookmarkStart w:id="989" w:name="_Toc51951227"/>
      <w:bookmarkStart w:id="990" w:name="_Toc59208983"/>
      <w:bookmarkStart w:id="991" w:name="_Toc7573482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85"/>
      <w:bookmarkEnd w:id="986"/>
      <w:bookmarkEnd w:id="987"/>
      <w:bookmarkEnd w:id="988"/>
      <w:bookmarkEnd w:id="989"/>
      <w:bookmarkEnd w:id="990"/>
      <w:bookmarkEnd w:id="99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992" w:name="_Toc34388676"/>
      <w:bookmarkStart w:id="993" w:name="_Toc34404447"/>
      <w:bookmarkStart w:id="994" w:name="_Toc45282292"/>
      <w:bookmarkStart w:id="995" w:name="_Toc45882678"/>
      <w:bookmarkStart w:id="996" w:name="_Toc51951228"/>
      <w:bookmarkStart w:id="997" w:name="_Toc59208984"/>
      <w:bookmarkStart w:id="998" w:name="_Toc7573482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92"/>
      <w:bookmarkEnd w:id="993"/>
      <w:bookmarkEnd w:id="994"/>
      <w:bookmarkEnd w:id="995"/>
      <w:bookmarkEnd w:id="996"/>
      <w:bookmarkEnd w:id="997"/>
      <w:bookmarkEnd w:id="998"/>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39A5ABCC" w:rsidR="00F42588" w:rsidRPr="001C3B27" w:rsidRDefault="00F42588" w:rsidP="00F42588">
      <w:pPr>
        <w:pStyle w:val="B1"/>
      </w:pPr>
      <w:r>
        <w:t>c)</w:t>
      </w:r>
      <w:r>
        <w:tab/>
        <w:t>shall set the destination IP address and the destination UDP port to the UE</w:t>
      </w:r>
      <w:r w:rsidR="00B0250D">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1308DF81" w:rsidR="00F42588" w:rsidRPr="001C3B27" w:rsidRDefault="00F42588" w:rsidP="00F42588">
      <w:pPr>
        <w:pStyle w:val="B1"/>
      </w:pPr>
      <w:r>
        <w:t>b)</w:t>
      </w:r>
      <w:r>
        <w:tab/>
        <w:t>shall set the destination IP address and the destination TCP port to the UE</w:t>
      </w:r>
      <w:r w:rsidR="00B0250D">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999" w:name="_Toc34388677"/>
      <w:bookmarkStart w:id="1000" w:name="_Toc34404448"/>
      <w:bookmarkStart w:id="1001" w:name="_Toc45282293"/>
      <w:bookmarkStart w:id="1002" w:name="_Toc45882679"/>
      <w:bookmarkStart w:id="1003" w:name="_Toc51951229"/>
      <w:bookmarkStart w:id="1004" w:name="_Toc59208985"/>
      <w:bookmarkStart w:id="1005" w:name="_Toc7573482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9"/>
      <w:bookmarkEnd w:id="1000"/>
      <w:bookmarkEnd w:id="1001"/>
      <w:bookmarkEnd w:id="1002"/>
      <w:bookmarkEnd w:id="1003"/>
      <w:bookmarkEnd w:id="1004"/>
      <w:bookmarkEnd w:id="1005"/>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06"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06"/>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007" w:name="_Toc34388678"/>
      <w:bookmarkStart w:id="1008" w:name="_Toc34404449"/>
      <w:bookmarkStart w:id="1009" w:name="_Toc45282294"/>
      <w:bookmarkStart w:id="1010" w:name="_Toc45882680"/>
      <w:bookmarkStart w:id="1011" w:name="_Toc51951230"/>
      <w:bookmarkStart w:id="1012" w:name="_Toc59208986"/>
      <w:bookmarkStart w:id="1013" w:name="_Toc75734825"/>
      <w:r>
        <w:rPr>
          <w:noProof/>
          <w:lang w:val="en-US"/>
        </w:rPr>
        <w:t>6.2.6</w:t>
      </w:r>
      <w:r>
        <w:rPr>
          <w:noProof/>
          <w:lang w:val="en-US"/>
        </w:rPr>
        <w:tab/>
        <w:t>V2X application server discovery</w:t>
      </w:r>
      <w:bookmarkEnd w:id="1007"/>
      <w:bookmarkEnd w:id="1008"/>
      <w:bookmarkEnd w:id="1009"/>
      <w:bookmarkEnd w:id="1010"/>
      <w:bookmarkEnd w:id="1011"/>
      <w:bookmarkEnd w:id="1012"/>
      <w:bookmarkEnd w:id="1013"/>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14"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15" w:name="_Hlk26194565"/>
      <w:r>
        <w:t xml:space="preserve">for the serving PLMN </w:t>
      </w:r>
      <w:bookmarkStart w:id="1016" w:name="_Hlk26194616"/>
      <w:bookmarkEnd w:id="1015"/>
      <w:r>
        <w:t xml:space="preserve">and the geographical area in which the UE is located </w:t>
      </w:r>
      <w:bookmarkEnd w:id="1016"/>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017"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017"/>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014"/>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18" w:name="_Toc34388679"/>
      <w:bookmarkStart w:id="1019" w:name="_Toc34404450"/>
      <w:bookmarkStart w:id="1020" w:name="_Toc45282295"/>
      <w:bookmarkStart w:id="1021" w:name="_Toc45882681"/>
      <w:bookmarkStart w:id="1022" w:name="_Toc51951231"/>
      <w:bookmarkStart w:id="1023" w:name="_Toc59208987"/>
      <w:bookmarkStart w:id="1024" w:name="_Toc75734826"/>
      <w:r>
        <w:rPr>
          <w:noProof/>
          <w:lang w:val="en-US"/>
        </w:rPr>
        <w:t>6.2.7</w:t>
      </w:r>
      <w:r w:rsidRPr="00F1445B">
        <w:rPr>
          <w:noProof/>
          <w:lang w:val="en-US"/>
        </w:rPr>
        <w:tab/>
      </w:r>
      <w:r>
        <w:rPr>
          <w:noProof/>
          <w:lang w:val="en-US"/>
        </w:rPr>
        <w:t>V2X application server configuration</w:t>
      </w:r>
      <w:bookmarkEnd w:id="1018"/>
      <w:bookmarkEnd w:id="1019"/>
      <w:bookmarkEnd w:id="1020"/>
      <w:bookmarkEnd w:id="1021"/>
      <w:bookmarkEnd w:id="1022"/>
      <w:bookmarkEnd w:id="1023"/>
      <w:bookmarkEnd w:id="1024"/>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25" w:name="_Toc59208988"/>
      <w:bookmarkStart w:id="1026" w:name="_Hlk11750123"/>
      <w:bookmarkStart w:id="1027" w:name="_Toc33963258"/>
      <w:bookmarkStart w:id="1028" w:name="_Toc34393328"/>
      <w:bookmarkStart w:id="1029" w:name="_Toc45216144"/>
      <w:bookmarkStart w:id="1030" w:name="_Toc51931713"/>
      <w:bookmarkStart w:id="1031" w:name="_Toc34388680"/>
      <w:bookmarkStart w:id="1032" w:name="_Toc34404451"/>
      <w:bookmarkStart w:id="1033" w:name="_Toc45282296"/>
      <w:bookmarkStart w:id="1034" w:name="_Toc45882682"/>
      <w:bookmarkStart w:id="1035" w:name="_Toc51951232"/>
      <w:bookmarkStart w:id="1036" w:name="_Toc75734827"/>
      <w:r>
        <w:t>6A</w:t>
      </w:r>
      <w:r w:rsidRPr="00972C99">
        <w:tab/>
        <w:t xml:space="preserve">Handling of unknown, unforeseen, and erroneous </w:t>
      </w:r>
      <w:r>
        <w:t xml:space="preserve">PC5 signalling protocol </w:t>
      </w:r>
      <w:r w:rsidRPr="00972C99">
        <w:t>data</w:t>
      </w:r>
      <w:bookmarkEnd w:id="1025"/>
      <w:bookmarkEnd w:id="1036"/>
    </w:p>
    <w:p w14:paraId="0A4041EF" w14:textId="77777777" w:rsidR="008863DE" w:rsidRPr="00972C99" w:rsidRDefault="008863DE" w:rsidP="008863DE">
      <w:pPr>
        <w:pStyle w:val="Heading2"/>
      </w:pPr>
      <w:bookmarkStart w:id="1037" w:name="_Toc59208989"/>
      <w:bookmarkStart w:id="1038" w:name="_Toc75734828"/>
      <w:bookmarkEnd w:id="1026"/>
      <w:r>
        <w:t>6A</w:t>
      </w:r>
      <w:r w:rsidRPr="00972C99">
        <w:t>.1</w:t>
      </w:r>
      <w:r w:rsidRPr="00972C99">
        <w:tab/>
        <w:t>General</w:t>
      </w:r>
      <w:bookmarkEnd w:id="1027"/>
      <w:bookmarkEnd w:id="1028"/>
      <w:bookmarkEnd w:id="1029"/>
      <w:bookmarkEnd w:id="1030"/>
      <w:bookmarkEnd w:id="1037"/>
      <w:bookmarkEnd w:id="1038"/>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39" w:name="_Toc33963259"/>
      <w:bookmarkStart w:id="1040" w:name="_Toc34393329"/>
      <w:bookmarkStart w:id="1041" w:name="_Toc45216145"/>
      <w:bookmarkStart w:id="1042" w:name="_Toc51931714"/>
      <w:bookmarkStart w:id="1043" w:name="_Toc59208990"/>
      <w:bookmarkStart w:id="1044" w:name="_Toc75734829"/>
      <w:r>
        <w:t>6A</w:t>
      </w:r>
      <w:r w:rsidRPr="00972C99">
        <w:t>.2</w:t>
      </w:r>
      <w:r w:rsidRPr="00972C99">
        <w:tab/>
        <w:t>Message too short or too long</w:t>
      </w:r>
      <w:bookmarkEnd w:id="1039"/>
      <w:bookmarkEnd w:id="1040"/>
      <w:bookmarkEnd w:id="1041"/>
      <w:bookmarkEnd w:id="1042"/>
      <w:bookmarkEnd w:id="1043"/>
      <w:bookmarkEnd w:id="1044"/>
    </w:p>
    <w:p w14:paraId="74D2FCA2" w14:textId="77777777" w:rsidR="008863DE" w:rsidRPr="00972C99" w:rsidRDefault="008863DE" w:rsidP="008863DE">
      <w:pPr>
        <w:pStyle w:val="Heading3"/>
      </w:pPr>
      <w:bookmarkStart w:id="1045" w:name="_Toc33963260"/>
      <w:bookmarkStart w:id="1046" w:name="_Toc34393330"/>
      <w:bookmarkStart w:id="1047" w:name="_Toc45216146"/>
      <w:bookmarkStart w:id="1048" w:name="_Toc51931715"/>
      <w:bookmarkStart w:id="1049" w:name="_Toc59208991"/>
      <w:bookmarkStart w:id="1050" w:name="_Toc75734830"/>
      <w:r>
        <w:t>6A</w:t>
      </w:r>
      <w:r w:rsidRPr="00972C99">
        <w:t>.2.1</w:t>
      </w:r>
      <w:r w:rsidRPr="00972C99">
        <w:tab/>
        <w:t>Message too short</w:t>
      </w:r>
      <w:bookmarkEnd w:id="1045"/>
      <w:bookmarkEnd w:id="1046"/>
      <w:bookmarkEnd w:id="1047"/>
      <w:bookmarkEnd w:id="1048"/>
      <w:bookmarkEnd w:id="1049"/>
      <w:bookmarkEnd w:id="1050"/>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51" w:name="_Toc33963261"/>
      <w:bookmarkStart w:id="1052" w:name="_Toc34393331"/>
      <w:bookmarkStart w:id="1053" w:name="_Toc45216147"/>
      <w:bookmarkStart w:id="1054" w:name="_Toc51931716"/>
      <w:bookmarkStart w:id="1055" w:name="_Toc59208992"/>
      <w:bookmarkStart w:id="1056" w:name="_Toc75734831"/>
      <w:r>
        <w:t>6A</w:t>
      </w:r>
      <w:r w:rsidRPr="00972C99">
        <w:t>.2.2</w:t>
      </w:r>
      <w:r w:rsidRPr="00972C99">
        <w:tab/>
        <w:t>Message too long</w:t>
      </w:r>
      <w:bookmarkEnd w:id="1051"/>
      <w:bookmarkEnd w:id="1052"/>
      <w:bookmarkEnd w:id="1053"/>
      <w:bookmarkEnd w:id="1054"/>
      <w:bookmarkEnd w:id="1055"/>
      <w:bookmarkEnd w:id="1056"/>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57" w:name="_Toc33963262"/>
      <w:bookmarkStart w:id="1058" w:name="_Toc34393332"/>
      <w:bookmarkStart w:id="1059" w:name="_Toc45216148"/>
      <w:bookmarkStart w:id="1060" w:name="_Toc51931717"/>
      <w:bookmarkStart w:id="1061" w:name="_Toc59208993"/>
      <w:bookmarkStart w:id="1062" w:name="_Toc75734832"/>
      <w:r>
        <w:t>6A</w:t>
      </w:r>
      <w:r w:rsidRPr="00972C99">
        <w:t>.3</w:t>
      </w:r>
      <w:r w:rsidRPr="00972C99">
        <w:tab/>
        <w:t>Unknown or unforeseen message type</w:t>
      </w:r>
      <w:bookmarkEnd w:id="1057"/>
      <w:bookmarkEnd w:id="1058"/>
      <w:bookmarkEnd w:id="1059"/>
      <w:bookmarkEnd w:id="1060"/>
      <w:bookmarkEnd w:id="1061"/>
      <w:bookmarkEnd w:id="1062"/>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63" w:name="_Toc33963263"/>
      <w:bookmarkStart w:id="1064" w:name="_Toc34393333"/>
      <w:bookmarkStart w:id="1065" w:name="_Toc45216149"/>
      <w:bookmarkStart w:id="1066" w:name="_Toc51931718"/>
      <w:bookmarkStart w:id="1067" w:name="_Toc59208994"/>
      <w:bookmarkStart w:id="1068" w:name="_Toc75734833"/>
      <w:r>
        <w:t>6A</w:t>
      </w:r>
      <w:r w:rsidRPr="00972C99">
        <w:t>.4</w:t>
      </w:r>
      <w:r w:rsidRPr="00972C99">
        <w:tab/>
        <w:t>Non-semantical mandatory information element errors</w:t>
      </w:r>
      <w:bookmarkEnd w:id="1063"/>
      <w:bookmarkEnd w:id="1064"/>
      <w:bookmarkEnd w:id="1065"/>
      <w:bookmarkEnd w:id="1066"/>
      <w:bookmarkEnd w:id="1067"/>
      <w:bookmarkEnd w:id="1068"/>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069" w:name="_Toc33963264"/>
      <w:bookmarkStart w:id="1070" w:name="_Toc34393334"/>
      <w:bookmarkStart w:id="1071" w:name="_Toc45216150"/>
      <w:bookmarkStart w:id="107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073" w:name="_Toc59208995"/>
      <w:bookmarkStart w:id="1074" w:name="_Toc75734834"/>
      <w:r>
        <w:t>6A</w:t>
      </w:r>
      <w:r w:rsidRPr="00972C99">
        <w:t>.5</w:t>
      </w:r>
      <w:r w:rsidRPr="00972C99">
        <w:tab/>
        <w:t>Unknown and unforeseen IEs in the non-imperative message part</w:t>
      </w:r>
      <w:bookmarkEnd w:id="1069"/>
      <w:bookmarkEnd w:id="1070"/>
      <w:bookmarkEnd w:id="1071"/>
      <w:bookmarkEnd w:id="1072"/>
      <w:bookmarkEnd w:id="1073"/>
      <w:bookmarkEnd w:id="1074"/>
    </w:p>
    <w:p w14:paraId="1D46CD94" w14:textId="77777777" w:rsidR="008863DE" w:rsidRPr="00972C99" w:rsidRDefault="008863DE" w:rsidP="008863DE">
      <w:pPr>
        <w:pStyle w:val="Heading3"/>
      </w:pPr>
      <w:bookmarkStart w:id="1075" w:name="_Toc33963265"/>
      <w:bookmarkStart w:id="1076" w:name="_Toc34393335"/>
      <w:bookmarkStart w:id="1077" w:name="_Toc45216151"/>
      <w:bookmarkStart w:id="1078" w:name="_Toc51931720"/>
      <w:bookmarkStart w:id="1079" w:name="_Toc59208996"/>
      <w:bookmarkStart w:id="1080" w:name="_Toc75734835"/>
      <w:r>
        <w:t>6A</w:t>
      </w:r>
      <w:r w:rsidRPr="00972C99">
        <w:t>.5.1</w:t>
      </w:r>
      <w:r w:rsidRPr="00972C99">
        <w:tab/>
        <w:t>IEIs unknown in the message</w:t>
      </w:r>
      <w:bookmarkEnd w:id="1075"/>
      <w:bookmarkEnd w:id="1076"/>
      <w:bookmarkEnd w:id="1077"/>
      <w:bookmarkEnd w:id="1078"/>
      <w:bookmarkEnd w:id="1079"/>
      <w:bookmarkEnd w:id="1080"/>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081" w:name="_Toc33963266"/>
      <w:bookmarkStart w:id="1082" w:name="_Toc34393336"/>
      <w:bookmarkStart w:id="1083" w:name="_Toc45216152"/>
      <w:bookmarkStart w:id="1084" w:name="_Toc51931721"/>
      <w:bookmarkStart w:id="1085" w:name="_Toc59208997"/>
      <w:bookmarkStart w:id="1086" w:name="_Toc75734836"/>
      <w:r>
        <w:lastRenderedPageBreak/>
        <w:t>6A</w:t>
      </w:r>
      <w:r w:rsidRPr="00972C99">
        <w:t>.5.2</w:t>
      </w:r>
      <w:r w:rsidRPr="00972C99">
        <w:tab/>
        <w:t>Out of sequence IEs</w:t>
      </w:r>
      <w:bookmarkEnd w:id="1081"/>
      <w:bookmarkEnd w:id="1082"/>
      <w:bookmarkEnd w:id="1083"/>
      <w:bookmarkEnd w:id="1084"/>
      <w:bookmarkEnd w:id="1085"/>
      <w:bookmarkEnd w:id="1086"/>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087" w:name="_Toc33963267"/>
      <w:bookmarkStart w:id="1088" w:name="_Toc34393337"/>
      <w:bookmarkStart w:id="1089" w:name="_Toc45216153"/>
      <w:bookmarkStart w:id="1090" w:name="_Toc51931722"/>
      <w:bookmarkStart w:id="1091" w:name="_Toc59208998"/>
      <w:bookmarkStart w:id="1092" w:name="_Toc75734837"/>
      <w:r>
        <w:t>6A</w:t>
      </w:r>
      <w:r w:rsidRPr="00972C99">
        <w:t>.5.3</w:t>
      </w:r>
      <w:r w:rsidRPr="00972C99">
        <w:tab/>
        <w:t>Repeated IEs</w:t>
      </w:r>
      <w:bookmarkEnd w:id="1087"/>
      <w:bookmarkEnd w:id="1088"/>
      <w:bookmarkEnd w:id="1089"/>
      <w:bookmarkEnd w:id="1090"/>
      <w:bookmarkEnd w:id="1091"/>
      <w:bookmarkEnd w:id="1092"/>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093" w:name="_Toc33963268"/>
      <w:bookmarkStart w:id="1094" w:name="_Toc34393338"/>
      <w:bookmarkStart w:id="1095" w:name="_Toc45216154"/>
      <w:bookmarkStart w:id="1096" w:name="_Toc51931723"/>
      <w:bookmarkStart w:id="1097" w:name="_Toc59208999"/>
      <w:bookmarkStart w:id="1098" w:name="_Toc75734838"/>
      <w:r>
        <w:t>6A</w:t>
      </w:r>
      <w:r w:rsidRPr="00972C99">
        <w:t>.6</w:t>
      </w:r>
      <w:r w:rsidRPr="00972C99">
        <w:tab/>
        <w:t>Non-imperative message part errors</w:t>
      </w:r>
      <w:bookmarkEnd w:id="1093"/>
      <w:bookmarkEnd w:id="1094"/>
      <w:bookmarkEnd w:id="1095"/>
      <w:bookmarkEnd w:id="1096"/>
      <w:bookmarkEnd w:id="1097"/>
      <w:bookmarkEnd w:id="1098"/>
    </w:p>
    <w:p w14:paraId="4E8CB03E" w14:textId="77777777" w:rsidR="008863DE" w:rsidRPr="00972C99" w:rsidRDefault="008863DE" w:rsidP="008863DE">
      <w:pPr>
        <w:pStyle w:val="Heading3"/>
      </w:pPr>
      <w:bookmarkStart w:id="1099" w:name="_Toc33963269"/>
      <w:bookmarkStart w:id="1100" w:name="_Toc34393339"/>
      <w:bookmarkStart w:id="1101" w:name="_Toc45216155"/>
      <w:bookmarkStart w:id="1102" w:name="_Toc51931724"/>
      <w:bookmarkStart w:id="1103" w:name="_Toc59209000"/>
      <w:bookmarkStart w:id="1104" w:name="_Toc75734839"/>
      <w:r>
        <w:t>6A</w:t>
      </w:r>
      <w:r w:rsidRPr="00972C99">
        <w:t>.6.1</w:t>
      </w:r>
      <w:r w:rsidRPr="00972C99">
        <w:tab/>
        <w:t>General</w:t>
      </w:r>
      <w:bookmarkEnd w:id="1099"/>
      <w:bookmarkEnd w:id="1100"/>
      <w:bookmarkEnd w:id="1101"/>
      <w:bookmarkEnd w:id="1102"/>
      <w:bookmarkEnd w:id="1103"/>
      <w:bookmarkEnd w:id="110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05" w:name="_Toc33963270"/>
      <w:bookmarkStart w:id="1106" w:name="_Toc34393340"/>
      <w:bookmarkStart w:id="1107" w:name="_Toc45216156"/>
      <w:bookmarkStart w:id="1108" w:name="_Toc51931725"/>
      <w:bookmarkStart w:id="1109" w:name="_Toc59209001"/>
      <w:bookmarkStart w:id="1110" w:name="_Toc75734840"/>
      <w:r>
        <w:t>6A</w:t>
      </w:r>
      <w:r w:rsidRPr="00972C99">
        <w:t>.6.2</w:t>
      </w:r>
      <w:r w:rsidRPr="00972C99">
        <w:tab/>
        <w:t>Syntactically incorrect optional IEs</w:t>
      </w:r>
      <w:bookmarkEnd w:id="1105"/>
      <w:bookmarkEnd w:id="1106"/>
      <w:bookmarkEnd w:id="1107"/>
      <w:bookmarkEnd w:id="1108"/>
      <w:bookmarkEnd w:id="1109"/>
      <w:bookmarkEnd w:id="1110"/>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11" w:name="_Toc33963271"/>
      <w:bookmarkStart w:id="1112" w:name="_Toc34393341"/>
      <w:bookmarkStart w:id="1113" w:name="_Toc45216157"/>
      <w:bookmarkStart w:id="1114" w:name="_Toc51931726"/>
      <w:bookmarkStart w:id="1115" w:name="_Toc59209002"/>
      <w:bookmarkStart w:id="1116" w:name="_Toc75734841"/>
      <w:r>
        <w:t>6A</w:t>
      </w:r>
      <w:r w:rsidRPr="00972C99">
        <w:t>.6.3</w:t>
      </w:r>
      <w:r w:rsidRPr="00972C99">
        <w:tab/>
        <w:t>Conditional IE errors</w:t>
      </w:r>
      <w:bookmarkEnd w:id="1111"/>
      <w:bookmarkEnd w:id="1112"/>
      <w:bookmarkEnd w:id="1113"/>
      <w:bookmarkEnd w:id="1114"/>
      <w:bookmarkEnd w:id="1115"/>
      <w:bookmarkEnd w:id="1116"/>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17" w:name="_Toc33963272"/>
      <w:bookmarkStart w:id="1118" w:name="_Toc34393342"/>
      <w:bookmarkStart w:id="1119" w:name="_Toc45216158"/>
      <w:bookmarkStart w:id="1120" w:name="_Toc51931727"/>
      <w:bookmarkStart w:id="1121" w:name="_Toc59209003"/>
      <w:bookmarkStart w:id="1122" w:name="_Toc75734842"/>
      <w:r>
        <w:t>6A</w:t>
      </w:r>
      <w:r w:rsidRPr="00972C99">
        <w:t>.7</w:t>
      </w:r>
      <w:r w:rsidRPr="00972C99">
        <w:tab/>
        <w:t>Messages with semantically incorrect contents</w:t>
      </w:r>
      <w:bookmarkEnd w:id="1117"/>
      <w:bookmarkEnd w:id="1118"/>
      <w:bookmarkEnd w:id="1119"/>
      <w:bookmarkEnd w:id="1120"/>
      <w:bookmarkEnd w:id="1121"/>
      <w:bookmarkEnd w:id="1122"/>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23" w:name="_Toc59209004"/>
      <w:bookmarkStart w:id="1124" w:name="_Toc75734843"/>
      <w:r>
        <w:lastRenderedPageBreak/>
        <w:t>7</w:t>
      </w:r>
      <w:r w:rsidR="00AE5234" w:rsidRPr="00913BB3">
        <w:tab/>
        <w:t>Message functional definition and contents</w:t>
      </w:r>
      <w:bookmarkEnd w:id="975"/>
      <w:bookmarkEnd w:id="1031"/>
      <w:bookmarkEnd w:id="1032"/>
      <w:bookmarkEnd w:id="1033"/>
      <w:bookmarkEnd w:id="1034"/>
      <w:bookmarkEnd w:id="1035"/>
      <w:bookmarkEnd w:id="1123"/>
      <w:bookmarkEnd w:id="1124"/>
    </w:p>
    <w:p w14:paraId="5697379F" w14:textId="7FB5C9E4" w:rsidR="00F87C4D" w:rsidRDefault="00545D15" w:rsidP="00F87C4D">
      <w:pPr>
        <w:pStyle w:val="Heading2"/>
      </w:pPr>
      <w:bookmarkStart w:id="1125" w:name="_Toc525231308"/>
      <w:bookmarkStart w:id="1126" w:name="_Toc25070704"/>
      <w:bookmarkStart w:id="1127" w:name="_Toc34388681"/>
      <w:bookmarkStart w:id="1128" w:name="_Toc34404452"/>
      <w:bookmarkStart w:id="1129" w:name="_Toc45282297"/>
      <w:bookmarkStart w:id="1130" w:name="_Toc45882683"/>
      <w:bookmarkStart w:id="1131" w:name="_Toc51951233"/>
      <w:bookmarkStart w:id="1132" w:name="_Toc59209005"/>
      <w:bookmarkStart w:id="1133" w:name="_Toc20232878"/>
      <w:bookmarkStart w:id="1134" w:name="_Toc20233352"/>
      <w:bookmarkStart w:id="1135" w:name="_Toc75734844"/>
      <w:r>
        <w:t>7</w:t>
      </w:r>
      <w:r w:rsidR="00F87C4D">
        <w:t>.1</w:t>
      </w:r>
      <w:r w:rsidR="00F87C4D">
        <w:tab/>
      </w:r>
      <w:r w:rsidR="00F87C4D" w:rsidRPr="00400F1D">
        <w:t>Overview</w:t>
      </w:r>
      <w:bookmarkEnd w:id="1125"/>
      <w:bookmarkEnd w:id="1126"/>
      <w:bookmarkEnd w:id="1127"/>
      <w:bookmarkEnd w:id="1128"/>
      <w:bookmarkEnd w:id="1129"/>
      <w:bookmarkEnd w:id="1130"/>
      <w:bookmarkEnd w:id="1131"/>
      <w:bookmarkEnd w:id="1132"/>
      <w:bookmarkEnd w:id="1135"/>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36" w:name="_Toc25070705"/>
      <w:bookmarkStart w:id="1137" w:name="_Toc34388682"/>
      <w:bookmarkStart w:id="1138" w:name="_Toc34404453"/>
      <w:bookmarkStart w:id="1139" w:name="_Toc45282298"/>
      <w:bookmarkStart w:id="1140" w:name="_Toc45882684"/>
      <w:bookmarkStart w:id="1141" w:name="_Toc51951234"/>
      <w:bookmarkStart w:id="1142" w:name="_Toc59209006"/>
      <w:bookmarkStart w:id="1143" w:name="_Toc75734845"/>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33"/>
      <w:bookmarkEnd w:id="1136"/>
      <w:bookmarkEnd w:id="1137"/>
      <w:bookmarkEnd w:id="1138"/>
      <w:bookmarkEnd w:id="1139"/>
      <w:bookmarkEnd w:id="1140"/>
      <w:bookmarkEnd w:id="1141"/>
      <w:bookmarkEnd w:id="1142"/>
      <w:bookmarkEnd w:id="1143"/>
    </w:p>
    <w:p w14:paraId="5ECBC3E4" w14:textId="70EB9BB6" w:rsidR="00AE5234" w:rsidRPr="00913BB3" w:rsidRDefault="00375E58" w:rsidP="00AE5234">
      <w:pPr>
        <w:pStyle w:val="Heading3"/>
      </w:pPr>
      <w:bookmarkStart w:id="1144" w:name="_Toc25070706"/>
      <w:bookmarkStart w:id="1145" w:name="_Toc34388683"/>
      <w:bookmarkStart w:id="1146" w:name="_Toc34404454"/>
      <w:bookmarkStart w:id="1147" w:name="_Toc45282299"/>
      <w:bookmarkStart w:id="1148" w:name="_Toc45882685"/>
      <w:bookmarkStart w:id="1149" w:name="_Toc51951235"/>
      <w:bookmarkStart w:id="1150" w:name="_Toc59209007"/>
      <w:bookmarkStart w:id="1151" w:name="_Toc75734846"/>
      <w:r>
        <w:t>7</w:t>
      </w:r>
      <w:r w:rsidR="00AE5234" w:rsidRPr="00913BB3">
        <w:t>.</w:t>
      </w:r>
      <w:r w:rsidR="00545D15">
        <w:t>2</w:t>
      </w:r>
      <w:r w:rsidR="00AE5234" w:rsidRPr="00913BB3">
        <w:t>.1</w:t>
      </w:r>
      <w:r w:rsidR="00AE5234" w:rsidRPr="00913BB3">
        <w:tab/>
      </w:r>
      <w:bookmarkEnd w:id="1134"/>
      <w:r w:rsidR="00AE5234">
        <w:t>UE policy provisioning request</w:t>
      </w:r>
      <w:bookmarkEnd w:id="1144"/>
      <w:bookmarkEnd w:id="1145"/>
      <w:bookmarkEnd w:id="1146"/>
      <w:bookmarkEnd w:id="1147"/>
      <w:bookmarkEnd w:id="1148"/>
      <w:bookmarkEnd w:id="1149"/>
      <w:bookmarkEnd w:id="1150"/>
      <w:bookmarkEnd w:id="1151"/>
    </w:p>
    <w:p w14:paraId="4A26EAF4" w14:textId="2F70E03B" w:rsidR="00AE5234" w:rsidRPr="00913BB3" w:rsidRDefault="00375E58" w:rsidP="00AE5234">
      <w:pPr>
        <w:pStyle w:val="Heading4"/>
        <w:rPr>
          <w:lang w:eastAsia="ko-KR"/>
        </w:rPr>
      </w:pPr>
      <w:bookmarkStart w:id="1152" w:name="_Toc20233353"/>
      <w:bookmarkStart w:id="1153" w:name="_Toc25070707"/>
      <w:bookmarkStart w:id="1154" w:name="_Toc34388684"/>
      <w:bookmarkStart w:id="1155" w:name="_Toc34404455"/>
      <w:bookmarkStart w:id="1156" w:name="_Toc45282300"/>
      <w:bookmarkStart w:id="1157" w:name="_Toc45882686"/>
      <w:bookmarkStart w:id="1158" w:name="_Toc51951236"/>
      <w:bookmarkStart w:id="1159" w:name="_Toc59209008"/>
      <w:bookmarkStart w:id="1160" w:name="_Toc75734847"/>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52"/>
      <w:bookmarkEnd w:id="1153"/>
      <w:bookmarkEnd w:id="1154"/>
      <w:bookmarkEnd w:id="1155"/>
      <w:bookmarkEnd w:id="1156"/>
      <w:bookmarkEnd w:id="1157"/>
      <w:bookmarkEnd w:id="1158"/>
      <w:bookmarkEnd w:id="1159"/>
      <w:bookmarkEnd w:id="116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26C36B1F" w:rsidR="00AE5234" w:rsidRPr="00913BB3" w:rsidRDefault="00AE5234" w:rsidP="00AE5234">
      <w:pPr>
        <w:pStyle w:val="B1"/>
      </w:pPr>
      <w:r w:rsidRPr="00913BB3">
        <w:t>Direction:</w:t>
      </w:r>
      <w:r w:rsidR="00B0250D">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61" w:name="_Toc20233354"/>
      <w:bookmarkStart w:id="1162" w:name="_Toc25070708"/>
      <w:bookmarkStart w:id="1163" w:name="_Toc34388685"/>
      <w:bookmarkStart w:id="1164" w:name="_Toc34404456"/>
      <w:bookmarkStart w:id="1165" w:name="_Toc45282301"/>
      <w:bookmarkStart w:id="1166" w:name="_Toc45882687"/>
      <w:bookmarkStart w:id="1167" w:name="_Toc51951237"/>
      <w:bookmarkStart w:id="1168" w:name="_Toc59209009"/>
      <w:bookmarkStart w:id="1169" w:name="_Toc75734848"/>
      <w:r>
        <w:t>7</w:t>
      </w:r>
      <w:r w:rsidR="00AE5234">
        <w:t>.</w:t>
      </w:r>
      <w:r w:rsidR="00545D15">
        <w:t>2</w:t>
      </w:r>
      <w:r w:rsidR="00AE5234" w:rsidRPr="00913BB3">
        <w:t>.2</w:t>
      </w:r>
      <w:r w:rsidR="00AE5234" w:rsidRPr="00913BB3">
        <w:tab/>
      </w:r>
      <w:bookmarkEnd w:id="1161"/>
      <w:r w:rsidR="00AE5234">
        <w:t>UE policy provisioning reject</w:t>
      </w:r>
      <w:bookmarkEnd w:id="1162"/>
      <w:bookmarkEnd w:id="1163"/>
      <w:bookmarkEnd w:id="1164"/>
      <w:bookmarkEnd w:id="1165"/>
      <w:bookmarkEnd w:id="1166"/>
      <w:bookmarkEnd w:id="1167"/>
      <w:bookmarkEnd w:id="1168"/>
      <w:bookmarkEnd w:id="1169"/>
    </w:p>
    <w:p w14:paraId="0B614E94" w14:textId="4F09703E" w:rsidR="00AE5234" w:rsidRPr="00767715" w:rsidRDefault="00375E58" w:rsidP="00AE5234">
      <w:pPr>
        <w:pStyle w:val="Heading4"/>
        <w:rPr>
          <w:lang w:eastAsia="ko-KR"/>
        </w:rPr>
      </w:pPr>
      <w:bookmarkStart w:id="1170" w:name="_Toc20233355"/>
      <w:bookmarkStart w:id="1171" w:name="_Toc25070709"/>
      <w:bookmarkStart w:id="1172" w:name="_Toc34388686"/>
      <w:bookmarkStart w:id="1173" w:name="_Toc34404457"/>
      <w:bookmarkStart w:id="1174" w:name="_Toc45282302"/>
      <w:bookmarkStart w:id="1175" w:name="_Toc45882688"/>
      <w:bookmarkStart w:id="1176" w:name="_Toc51951238"/>
      <w:bookmarkStart w:id="1177" w:name="_Toc59209010"/>
      <w:bookmarkStart w:id="1178" w:name="_Toc75734849"/>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170"/>
      <w:bookmarkEnd w:id="1171"/>
      <w:bookmarkEnd w:id="1172"/>
      <w:bookmarkEnd w:id="1173"/>
      <w:bookmarkEnd w:id="1174"/>
      <w:bookmarkEnd w:id="1175"/>
      <w:bookmarkEnd w:id="1176"/>
      <w:bookmarkEnd w:id="1177"/>
      <w:bookmarkEnd w:id="117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110A9BC5" w:rsidR="00AE5234" w:rsidRPr="00913BB3" w:rsidRDefault="00AE5234" w:rsidP="00AE5234">
      <w:pPr>
        <w:pStyle w:val="B1"/>
      </w:pPr>
      <w:r w:rsidRPr="00913BB3">
        <w:t>Direction:</w:t>
      </w:r>
      <w:r w:rsidR="00B0250D">
        <w:tab/>
      </w:r>
      <w:r w:rsidRPr="00913BB3">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179" w:name="_Toc20233360"/>
    </w:p>
    <w:p w14:paraId="4518272A" w14:textId="17E1FE5B" w:rsidR="00F87C4D" w:rsidRDefault="00545D15" w:rsidP="00F87C4D">
      <w:pPr>
        <w:pStyle w:val="Heading2"/>
      </w:pPr>
      <w:bookmarkStart w:id="1180" w:name="_Toc25070710"/>
      <w:bookmarkStart w:id="1181" w:name="_Toc34388687"/>
      <w:bookmarkStart w:id="1182" w:name="_Toc34404458"/>
      <w:bookmarkStart w:id="1183" w:name="_Toc45282303"/>
      <w:bookmarkStart w:id="1184" w:name="_Toc45882689"/>
      <w:bookmarkStart w:id="1185" w:name="_Toc51951239"/>
      <w:bookmarkStart w:id="1186" w:name="_Toc59209011"/>
      <w:bookmarkStart w:id="1187" w:name="_Toc75734850"/>
      <w:r>
        <w:t>7</w:t>
      </w:r>
      <w:r w:rsidR="00F87C4D">
        <w:t>.</w:t>
      </w:r>
      <w:r>
        <w:t>3</w:t>
      </w:r>
      <w:r w:rsidR="00F87C4D">
        <w:tab/>
      </w:r>
      <w:r>
        <w:rPr>
          <w:noProof/>
          <w:lang w:val="en-US"/>
        </w:rPr>
        <w:t xml:space="preserve">V2X communication over </w:t>
      </w:r>
      <w:r w:rsidR="00F87C4D">
        <w:t>PC5 signalling messages</w:t>
      </w:r>
      <w:bookmarkEnd w:id="1180"/>
      <w:bookmarkEnd w:id="1181"/>
      <w:bookmarkEnd w:id="1182"/>
      <w:bookmarkEnd w:id="1183"/>
      <w:bookmarkEnd w:id="1184"/>
      <w:bookmarkEnd w:id="1185"/>
      <w:bookmarkEnd w:id="1186"/>
      <w:bookmarkEnd w:id="1187"/>
    </w:p>
    <w:p w14:paraId="4AA34801" w14:textId="085DF739" w:rsidR="00F87C4D" w:rsidRPr="00742FAE" w:rsidRDefault="00545D15" w:rsidP="00F87C4D">
      <w:pPr>
        <w:pStyle w:val="Heading3"/>
      </w:pPr>
      <w:bookmarkStart w:id="1188" w:name="_Toc525231348"/>
      <w:bookmarkStart w:id="1189" w:name="_Toc25070711"/>
      <w:bookmarkStart w:id="1190" w:name="_Toc34388688"/>
      <w:bookmarkStart w:id="1191" w:name="_Toc34404459"/>
      <w:bookmarkStart w:id="1192" w:name="_Toc45282304"/>
      <w:bookmarkStart w:id="1193" w:name="_Toc45882690"/>
      <w:bookmarkStart w:id="1194" w:name="_Toc51951240"/>
      <w:bookmarkStart w:id="1195" w:name="_Toc59209012"/>
      <w:bookmarkStart w:id="1196" w:name="_Toc75734851"/>
      <w:r>
        <w:t>7</w:t>
      </w:r>
      <w:r w:rsidR="00F87C4D">
        <w:t>.</w:t>
      </w:r>
      <w:r>
        <w:t>3</w:t>
      </w:r>
      <w:r w:rsidR="00F87C4D">
        <w:t>.</w:t>
      </w:r>
      <w:r>
        <w:t>1</w:t>
      </w:r>
      <w:r w:rsidR="00F87C4D">
        <w:tab/>
        <w:t>Direct link establishment request</w:t>
      </w:r>
      <w:bookmarkEnd w:id="1188"/>
      <w:bookmarkEnd w:id="1189"/>
      <w:bookmarkEnd w:id="1190"/>
      <w:bookmarkEnd w:id="1191"/>
      <w:bookmarkEnd w:id="1192"/>
      <w:bookmarkEnd w:id="1193"/>
      <w:bookmarkEnd w:id="1194"/>
      <w:bookmarkEnd w:id="1195"/>
      <w:bookmarkEnd w:id="1196"/>
    </w:p>
    <w:p w14:paraId="750E3A2F" w14:textId="5D6860FF" w:rsidR="00F87C4D" w:rsidRPr="00742FAE" w:rsidRDefault="00545D15" w:rsidP="00F87C4D">
      <w:pPr>
        <w:pStyle w:val="Heading4"/>
      </w:pPr>
      <w:bookmarkStart w:id="1197" w:name="_Toc525231349"/>
      <w:bookmarkStart w:id="1198" w:name="_Toc25070712"/>
      <w:bookmarkStart w:id="1199" w:name="_Toc34388689"/>
      <w:bookmarkStart w:id="1200" w:name="_Toc34404460"/>
      <w:bookmarkStart w:id="1201" w:name="_Toc45282305"/>
      <w:bookmarkStart w:id="1202" w:name="_Toc45882691"/>
      <w:bookmarkStart w:id="1203" w:name="_Toc51951241"/>
      <w:bookmarkStart w:id="1204" w:name="_Toc59209013"/>
      <w:bookmarkStart w:id="1205" w:name="_Toc75734852"/>
      <w:r>
        <w:t>7</w:t>
      </w:r>
      <w:r w:rsidR="00F87C4D">
        <w:t>.</w:t>
      </w:r>
      <w:r>
        <w:t>3</w:t>
      </w:r>
      <w:r w:rsidR="00F87C4D">
        <w:t>.</w:t>
      </w:r>
      <w:r>
        <w:t>1</w:t>
      </w:r>
      <w:r w:rsidR="00F87C4D" w:rsidRPr="00742FAE">
        <w:t>.1</w:t>
      </w:r>
      <w:r w:rsidR="00F87C4D" w:rsidRPr="00742FAE">
        <w:tab/>
        <w:t>Message definition</w:t>
      </w:r>
      <w:bookmarkEnd w:id="1197"/>
      <w:bookmarkEnd w:id="1198"/>
      <w:bookmarkEnd w:id="1199"/>
      <w:bookmarkEnd w:id="1200"/>
      <w:bookmarkEnd w:id="1201"/>
      <w:bookmarkEnd w:id="1202"/>
      <w:bookmarkEnd w:id="1203"/>
      <w:bookmarkEnd w:id="1204"/>
      <w:bookmarkEnd w:id="120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1B30220E" w:rsidR="00F87C4D" w:rsidRDefault="00F87C4D" w:rsidP="00F87C4D">
      <w:pPr>
        <w:pStyle w:val="B1"/>
      </w:pPr>
      <w:r w:rsidRPr="003168A2">
        <w:t>Direction:</w:t>
      </w:r>
      <w:r w:rsidR="00B0250D">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8DBE99" w:rsidR="00CA05F0" w:rsidRPr="00EF7A4C" w:rsidRDefault="00E83914"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277F303A" w:rsidR="00F87C4D" w:rsidRPr="00EF7A4C" w:rsidRDefault="00E84647"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25070713"/>
      <w:bookmarkStart w:id="1213" w:name="_Toc75734853"/>
      <w:r>
        <w:t>7.3.1</w:t>
      </w:r>
      <w:r w:rsidRPr="00742FAE">
        <w:t>.</w:t>
      </w:r>
      <w:r w:rsidR="005B3274">
        <w:t>2</w:t>
      </w:r>
      <w:r w:rsidRPr="00742FAE">
        <w:tab/>
      </w:r>
      <w:r>
        <w:t>Target user info</w:t>
      </w:r>
      <w:bookmarkEnd w:id="1206"/>
      <w:bookmarkEnd w:id="1207"/>
      <w:bookmarkEnd w:id="1208"/>
      <w:bookmarkEnd w:id="1209"/>
      <w:bookmarkEnd w:id="1210"/>
      <w:bookmarkEnd w:id="1211"/>
      <w:bookmarkEnd w:id="1213"/>
    </w:p>
    <w:p w14:paraId="26AE9885" w14:textId="5569D897" w:rsidR="00120946" w:rsidRPr="00742FAE" w:rsidRDefault="00120946" w:rsidP="00120946">
      <w:r w:rsidRPr="00742FAE">
        <w:t>Th</w:t>
      </w:r>
      <w:r>
        <w:t xml:space="preserve">e UE </w:t>
      </w:r>
      <w:r w:rsidR="0016761A">
        <w:t xml:space="preserve">shall </w:t>
      </w:r>
      <w:r>
        <w:t xml:space="preserve">include this IE if it has received the target </w:t>
      </w:r>
      <w:r w:rsidR="00A34613">
        <w:t xml:space="preserve">UE's </w:t>
      </w:r>
      <w:r>
        <w:t>application layer ID from upper layers</w:t>
      </w:r>
      <w:r w:rsidR="00086926" w:rsidRPr="00086926">
        <w:rPr>
          <w:rFonts w:hint="eastAsia"/>
          <w:lang w:eastAsia="zh-CN"/>
        </w:rPr>
        <w:t xml:space="preserve"> </w:t>
      </w:r>
      <w:r w:rsidR="00086926">
        <w:rPr>
          <w:rFonts w:hint="eastAsia"/>
          <w:lang w:eastAsia="zh-CN"/>
        </w:rPr>
        <w:t>or</w:t>
      </w:r>
      <w:r w:rsidR="00086926" w:rsidRPr="00961C54">
        <w:rPr>
          <w:lang w:eastAsia="zh-CN"/>
        </w:rPr>
        <w:t xml:space="preserve"> if the </w:t>
      </w:r>
      <w:r w:rsidR="00086926">
        <w:rPr>
          <w:rFonts w:hint="eastAsia"/>
          <w:lang w:eastAsia="zh-CN"/>
        </w:rPr>
        <w:t>destination</w:t>
      </w:r>
      <w:r w:rsidR="00086926" w:rsidRPr="00961C54">
        <w:rPr>
          <w:lang w:eastAsia="zh-CN"/>
        </w:rPr>
        <w:t xml:space="preserve"> layer-2 ID is the unicast layer-2 ID</w:t>
      </w:r>
      <w:r w:rsidR="00086926">
        <w:rPr>
          <w:rFonts w:hint="eastAsia"/>
          <w:lang w:eastAsia="zh-CN"/>
        </w:rPr>
        <w:t xml:space="preserve"> of target UE</w:t>
      </w:r>
      <w:r>
        <w:t>.</w:t>
      </w:r>
    </w:p>
    <w:p w14:paraId="7EA0A306" w14:textId="0081C86D" w:rsidR="00010653" w:rsidRDefault="00010653" w:rsidP="00010653">
      <w:pPr>
        <w:pStyle w:val="Heading4"/>
      </w:pPr>
      <w:bookmarkStart w:id="1214" w:name="_Toc45282307"/>
      <w:bookmarkStart w:id="1215" w:name="_Toc45882693"/>
      <w:bookmarkStart w:id="1216" w:name="_Toc51951243"/>
      <w:bookmarkStart w:id="1217" w:name="_Toc59209015"/>
      <w:bookmarkStart w:id="1218" w:name="_Toc34388691"/>
      <w:bookmarkStart w:id="1219" w:name="_Toc34404462"/>
      <w:bookmarkStart w:id="1220" w:name="_Toc75734854"/>
      <w:r>
        <w:lastRenderedPageBreak/>
        <w:t>7.3.1.3</w:t>
      </w:r>
      <w:r>
        <w:tab/>
        <w:t>Key establishment information container</w:t>
      </w:r>
      <w:bookmarkEnd w:id="1214"/>
      <w:bookmarkEnd w:id="1215"/>
      <w:bookmarkEnd w:id="1216"/>
      <w:bookmarkEnd w:id="1217"/>
      <w:bookmarkEnd w:id="1220"/>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21" w:name="_Toc45282308"/>
      <w:bookmarkStart w:id="1222" w:name="_Toc45882694"/>
      <w:bookmarkStart w:id="1223" w:name="_Toc51951244"/>
      <w:bookmarkStart w:id="1224" w:name="_Toc59209016"/>
      <w:bookmarkStart w:id="1225" w:name="_Toc75734855"/>
      <w:r>
        <w:t>7.3.1.4</w:t>
      </w:r>
      <w:r>
        <w:tab/>
        <w:t>Nonce_1</w:t>
      </w:r>
      <w:bookmarkEnd w:id="1221"/>
      <w:bookmarkEnd w:id="1222"/>
      <w:bookmarkEnd w:id="1223"/>
      <w:bookmarkEnd w:id="1224"/>
      <w:bookmarkEnd w:id="1225"/>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26" w:name="_Toc45282309"/>
      <w:bookmarkStart w:id="1227" w:name="_Toc45882695"/>
      <w:bookmarkStart w:id="1228" w:name="_Toc51951245"/>
      <w:bookmarkStart w:id="1229" w:name="_Toc59209017"/>
      <w:bookmarkStart w:id="1230" w:name="_Toc7573485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26"/>
      <w:bookmarkEnd w:id="1227"/>
      <w:bookmarkEnd w:id="1228"/>
      <w:bookmarkEnd w:id="1229"/>
      <w:bookmarkEnd w:id="1230"/>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31" w:name="_Toc45282310"/>
      <w:bookmarkStart w:id="1232" w:name="_Toc45882696"/>
      <w:bookmarkStart w:id="1233" w:name="_Toc51951246"/>
      <w:bookmarkStart w:id="1234" w:name="_Toc59209018"/>
      <w:bookmarkStart w:id="1235" w:name="_Toc7573485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31"/>
      <w:bookmarkEnd w:id="1232"/>
      <w:bookmarkEnd w:id="1233"/>
      <w:bookmarkEnd w:id="1234"/>
      <w:bookmarkEnd w:id="1235"/>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36" w:name="_Toc45282311"/>
      <w:bookmarkStart w:id="1237" w:name="_Toc45882697"/>
      <w:bookmarkStart w:id="1238" w:name="_Toc51951247"/>
      <w:bookmarkStart w:id="1239" w:name="_Toc59209019"/>
      <w:bookmarkStart w:id="1240" w:name="_Toc75734858"/>
      <w:r>
        <w:t>7</w:t>
      </w:r>
      <w:r w:rsidR="00F87C4D">
        <w:t>.</w:t>
      </w:r>
      <w:r>
        <w:t>3</w:t>
      </w:r>
      <w:r w:rsidR="00F87C4D">
        <w:t>.</w:t>
      </w:r>
      <w:r>
        <w:t>2</w:t>
      </w:r>
      <w:r w:rsidR="00F87C4D">
        <w:tab/>
        <w:t>Direct link establishment accept</w:t>
      </w:r>
      <w:bookmarkEnd w:id="1212"/>
      <w:bookmarkEnd w:id="1218"/>
      <w:bookmarkEnd w:id="1219"/>
      <w:bookmarkEnd w:id="1236"/>
      <w:bookmarkEnd w:id="1237"/>
      <w:bookmarkEnd w:id="1238"/>
      <w:bookmarkEnd w:id="1239"/>
      <w:bookmarkEnd w:id="1240"/>
    </w:p>
    <w:p w14:paraId="1C4D5D9F" w14:textId="6F450DCE" w:rsidR="00F87C4D" w:rsidRPr="00742FAE" w:rsidRDefault="00545D15" w:rsidP="00F87C4D">
      <w:pPr>
        <w:pStyle w:val="Heading4"/>
      </w:pPr>
      <w:bookmarkStart w:id="1241" w:name="_Toc25070714"/>
      <w:bookmarkStart w:id="1242" w:name="_Toc34388692"/>
      <w:bookmarkStart w:id="1243" w:name="_Toc34404463"/>
      <w:bookmarkStart w:id="1244" w:name="_Toc45282312"/>
      <w:bookmarkStart w:id="1245" w:name="_Toc45882698"/>
      <w:bookmarkStart w:id="1246" w:name="_Toc51951248"/>
      <w:bookmarkStart w:id="1247" w:name="_Toc59209020"/>
      <w:bookmarkStart w:id="1248" w:name="_Toc75734859"/>
      <w:r>
        <w:t>7</w:t>
      </w:r>
      <w:r w:rsidR="00F87C4D">
        <w:t>.</w:t>
      </w:r>
      <w:r>
        <w:t>3</w:t>
      </w:r>
      <w:r w:rsidR="00F87C4D">
        <w:t>.</w:t>
      </w:r>
      <w:r>
        <w:t>2</w:t>
      </w:r>
      <w:r w:rsidR="00F87C4D" w:rsidRPr="00742FAE">
        <w:t>.1</w:t>
      </w:r>
      <w:r w:rsidR="00F87C4D" w:rsidRPr="00742FAE">
        <w:tab/>
        <w:t>Message definition</w:t>
      </w:r>
      <w:bookmarkEnd w:id="1241"/>
      <w:bookmarkEnd w:id="1242"/>
      <w:bookmarkEnd w:id="1243"/>
      <w:bookmarkEnd w:id="1244"/>
      <w:bookmarkEnd w:id="1245"/>
      <w:bookmarkEnd w:id="1246"/>
      <w:bookmarkEnd w:id="1247"/>
      <w:bookmarkEnd w:id="124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63EB3A3F" w:rsidR="00F87C4D" w:rsidRDefault="00F87C4D" w:rsidP="00F87C4D">
      <w:pPr>
        <w:pStyle w:val="B1"/>
      </w:pPr>
      <w:r w:rsidRPr="003168A2">
        <w:t>Direction:</w:t>
      </w:r>
      <w:r w:rsidR="00B0250D">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49" w:name="_Toc59209021"/>
      <w:bookmarkStart w:id="1250" w:name="_Toc34388693"/>
      <w:bookmarkStart w:id="1251" w:name="_Toc34404464"/>
      <w:bookmarkStart w:id="1252" w:name="_Toc45282313"/>
      <w:bookmarkStart w:id="1253" w:name="_Toc45882699"/>
      <w:bookmarkStart w:id="1254" w:name="_Toc51951249"/>
      <w:bookmarkStart w:id="1255" w:name="_Toc525231359"/>
      <w:bookmarkStart w:id="1256" w:name="_Toc25070715"/>
      <w:bookmarkStart w:id="1257" w:name="_Toc75734860"/>
      <w:r>
        <w:t>7.3.2</w:t>
      </w:r>
      <w:r w:rsidRPr="00742FAE">
        <w:t>.</w:t>
      </w:r>
      <w:r>
        <w:t>2</w:t>
      </w:r>
      <w:r w:rsidRPr="00742FAE">
        <w:tab/>
      </w:r>
      <w:r>
        <w:t>IP address configuration</w:t>
      </w:r>
      <w:bookmarkEnd w:id="1249"/>
      <w:bookmarkEnd w:id="1257"/>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58" w:name="_Toc59209022"/>
      <w:bookmarkStart w:id="1259" w:name="_Toc75734861"/>
      <w:r>
        <w:t>7.3.2</w:t>
      </w:r>
      <w:r w:rsidRPr="00742FAE">
        <w:t>.</w:t>
      </w:r>
      <w:r>
        <w:t>3</w:t>
      </w:r>
      <w:r w:rsidRPr="00742FAE">
        <w:tab/>
      </w:r>
      <w:r>
        <w:t>Link local IPv6 address</w:t>
      </w:r>
      <w:bookmarkEnd w:id="1258"/>
      <w:bookmarkEnd w:id="1259"/>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60" w:name="_Toc59209023"/>
      <w:bookmarkStart w:id="1261" w:name="_Toc75734862"/>
      <w:r>
        <w:rPr>
          <w:rFonts w:eastAsia="SimSun" w:hint="eastAsia"/>
          <w:lang w:val="en-US" w:eastAsia="zh-CN"/>
        </w:rPr>
        <w:lastRenderedPageBreak/>
        <w:t>7</w:t>
      </w:r>
      <w:r>
        <w:t>.</w:t>
      </w:r>
      <w:r>
        <w:rPr>
          <w:rFonts w:eastAsia="SimSun" w:hint="eastAsia"/>
          <w:lang w:val="en-US" w:eastAsia="zh-CN"/>
        </w:rPr>
        <w:t>3</w:t>
      </w:r>
      <w:r>
        <w:t>.3</w:t>
      </w:r>
      <w:r>
        <w:tab/>
        <w:t>Void</w:t>
      </w:r>
      <w:bookmarkEnd w:id="1260"/>
      <w:bookmarkEnd w:id="1261"/>
    </w:p>
    <w:p w14:paraId="22B45487" w14:textId="09A3F4E2" w:rsidR="003954EE" w:rsidRDefault="003954EE" w:rsidP="003954EE">
      <w:pPr>
        <w:pStyle w:val="Heading3"/>
      </w:pPr>
      <w:bookmarkStart w:id="1262" w:name="_Toc59209024"/>
      <w:bookmarkStart w:id="1263" w:name="_Toc7573486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50"/>
      <w:bookmarkEnd w:id="1251"/>
      <w:bookmarkEnd w:id="1252"/>
      <w:bookmarkEnd w:id="1253"/>
      <w:bookmarkEnd w:id="1254"/>
      <w:bookmarkEnd w:id="1262"/>
      <w:bookmarkEnd w:id="1263"/>
    </w:p>
    <w:p w14:paraId="7B1B755D" w14:textId="5D20F1E7" w:rsidR="003954EE" w:rsidRDefault="003954EE" w:rsidP="003954EE">
      <w:pPr>
        <w:pStyle w:val="Heading4"/>
      </w:pPr>
      <w:bookmarkStart w:id="1264" w:name="_Toc34388694"/>
      <w:bookmarkStart w:id="1265" w:name="_Toc34404465"/>
      <w:bookmarkStart w:id="1266" w:name="_Toc45282314"/>
      <w:bookmarkStart w:id="1267" w:name="_Toc45882700"/>
      <w:bookmarkStart w:id="1268" w:name="_Toc51951250"/>
      <w:bookmarkStart w:id="1269" w:name="_Toc59209025"/>
      <w:bookmarkStart w:id="1270" w:name="_Toc7573486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64"/>
      <w:bookmarkEnd w:id="1265"/>
      <w:bookmarkEnd w:id="1266"/>
      <w:bookmarkEnd w:id="1267"/>
      <w:bookmarkEnd w:id="1268"/>
      <w:bookmarkEnd w:id="1269"/>
      <w:bookmarkEnd w:id="1270"/>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2843D4C4" w:rsidR="003954EE" w:rsidRDefault="003954EE" w:rsidP="003954EE">
      <w:pPr>
        <w:pStyle w:val="B1"/>
      </w:pPr>
      <w:r>
        <w:t>Direction:</w:t>
      </w:r>
      <w:r w:rsidR="00B0250D">
        <w:tab/>
      </w:r>
      <w:r>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271" w:name="_Toc34388695"/>
      <w:bookmarkStart w:id="1272" w:name="_Toc34404466"/>
      <w:bookmarkStart w:id="1273" w:name="_Toc45282315"/>
      <w:bookmarkStart w:id="1274" w:name="_Toc45882701"/>
      <w:bookmarkStart w:id="1275" w:name="_Toc51951251"/>
      <w:bookmarkStart w:id="1276" w:name="_Toc59209026"/>
      <w:bookmarkStart w:id="1277" w:name="_Toc7573486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271"/>
      <w:bookmarkEnd w:id="1272"/>
      <w:bookmarkEnd w:id="1273"/>
      <w:bookmarkEnd w:id="1274"/>
      <w:bookmarkEnd w:id="1275"/>
      <w:bookmarkEnd w:id="1276"/>
      <w:bookmarkEnd w:id="1277"/>
    </w:p>
    <w:p w14:paraId="16A8FC7A" w14:textId="0C6B7C37" w:rsidR="003954EE" w:rsidRDefault="003954EE" w:rsidP="003954EE">
      <w:pPr>
        <w:pStyle w:val="Heading4"/>
      </w:pPr>
      <w:bookmarkStart w:id="1278" w:name="_Toc34388696"/>
      <w:bookmarkStart w:id="1279" w:name="_Toc34404467"/>
      <w:bookmarkStart w:id="1280" w:name="_Toc45282316"/>
      <w:bookmarkStart w:id="1281" w:name="_Toc45882702"/>
      <w:bookmarkStart w:id="1282" w:name="_Toc51951252"/>
      <w:bookmarkStart w:id="1283" w:name="_Toc59209027"/>
      <w:bookmarkStart w:id="1284" w:name="_Toc7573486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278"/>
      <w:bookmarkEnd w:id="1279"/>
      <w:bookmarkEnd w:id="1280"/>
      <w:bookmarkEnd w:id="1281"/>
      <w:bookmarkEnd w:id="1282"/>
      <w:bookmarkEnd w:id="1283"/>
      <w:bookmarkEnd w:id="1284"/>
    </w:p>
    <w:p w14:paraId="6BEA8266" w14:textId="4366D33E"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r w:rsidR="00035CF1">
        <w:t>1</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16FA6AB4" w:rsidR="003954EE" w:rsidRPr="006415A3" w:rsidRDefault="003954EE" w:rsidP="003954EE">
      <w:pPr>
        <w:pStyle w:val="B1"/>
      </w:pPr>
      <w:r w:rsidRPr="006415A3">
        <w:t>Direction:</w:t>
      </w:r>
      <w:r w:rsidR="00B0250D">
        <w:tab/>
      </w:r>
      <w:r w:rsidRPr="006415A3">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285" w:name="_Toc59209028"/>
      <w:bookmarkStart w:id="1286" w:name="_Toc34388697"/>
      <w:bookmarkStart w:id="1287" w:name="_Toc34404468"/>
      <w:bookmarkStart w:id="1288" w:name="_Toc45282317"/>
      <w:bookmarkStart w:id="1289" w:name="_Toc45882703"/>
      <w:bookmarkStart w:id="1290" w:name="_Toc51951253"/>
      <w:bookmarkStart w:id="1291" w:name="_Toc75734867"/>
      <w:r>
        <w:t>7.3.5</w:t>
      </w:r>
      <w:r w:rsidRPr="00742FAE">
        <w:t>.</w:t>
      </w:r>
      <w:r>
        <w:t>2</w:t>
      </w:r>
      <w:r w:rsidRPr="00742FAE">
        <w:tab/>
      </w:r>
      <w:r w:rsidRPr="00C351A8">
        <w:t>QoS flow descriptions</w:t>
      </w:r>
      <w:bookmarkEnd w:id="1285"/>
      <w:bookmarkEnd w:id="1291"/>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292" w:name="_Toc59209029"/>
      <w:bookmarkStart w:id="1293" w:name="_Toc75734868"/>
      <w:r>
        <w:rPr>
          <w:rFonts w:hint="eastAsia"/>
          <w:lang w:val="en-US" w:eastAsia="zh-CN"/>
        </w:rPr>
        <w:lastRenderedPageBreak/>
        <w:t>7</w:t>
      </w:r>
      <w:r>
        <w:t>.</w:t>
      </w:r>
      <w:r>
        <w:rPr>
          <w:rFonts w:hint="eastAsia"/>
          <w:lang w:val="en-US" w:eastAsia="zh-CN"/>
        </w:rPr>
        <w:t>3</w:t>
      </w:r>
      <w:r>
        <w:t>.</w:t>
      </w:r>
      <w:r w:rsidR="00BA3654">
        <w:t>6</w:t>
      </w:r>
      <w:r>
        <w:tab/>
      </w:r>
      <w:bookmarkStart w:id="1294" w:name="OLE_LINK1"/>
      <w:bookmarkEnd w:id="1255"/>
      <w:r>
        <w:t xml:space="preserve">Direct link </w:t>
      </w:r>
      <w:r>
        <w:rPr>
          <w:rFonts w:hint="eastAsia"/>
          <w:lang w:val="en-US" w:eastAsia="zh-CN"/>
        </w:rPr>
        <w:t>release</w:t>
      </w:r>
      <w:r>
        <w:t xml:space="preserve"> request</w:t>
      </w:r>
      <w:bookmarkEnd w:id="1286"/>
      <w:bookmarkEnd w:id="1287"/>
      <w:bookmarkEnd w:id="1288"/>
      <w:bookmarkEnd w:id="1289"/>
      <w:bookmarkEnd w:id="1290"/>
      <w:bookmarkEnd w:id="1292"/>
      <w:bookmarkEnd w:id="1293"/>
      <w:bookmarkEnd w:id="1294"/>
    </w:p>
    <w:p w14:paraId="06025C5D" w14:textId="5741D4E6" w:rsidR="008270E9" w:rsidRDefault="008270E9" w:rsidP="008270E9">
      <w:pPr>
        <w:pStyle w:val="Heading4"/>
      </w:pPr>
      <w:bookmarkStart w:id="1295" w:name="_Toc525231360"/>
      <w:bookmarkStart w:id="1296" w:name="_Toc34388698"/>
      <w:bookmarkStart w:id="1297" w:name="_Toc34404469"/>
      <w:bookmarkStart w:id="1298" w:name="_Toc45282318"/>
      <w:bookmarkStart w:id="1299" w:name="_Toc45882704"/>
      <w:bookmarkStart w:id="1300" w:name="_Toc51951254"/>
      <w:bookmarkStart w:id="1301" w:name="_Toc59209030"/>
      <w:bookmarkStart w:id="1302" w:name="_Toc75734869"/>
      <w:r>
        <w:rPr>
          <w:rFonts w:hint="eastAsia"/>
          <w:lang w:val="en-US" w:eastAsia="zh-CN"/>
        </w:rPr>
        <w:t>7</w:t>
      </w:r>
      <w:r>
        <w:t>.</w:t>
      </w:r>
      <w:r>
        <w:rPr>
          <w:rFonts w:hint="eastAsia"/>
          <w:lang w:val="en-US" w:eastAsia="zh-CN"/>
        </w:rPr>
        <w:t>3</w:t>
      </w:r>
      <w:r>
        <w:t>.</w:t>
      </w:r>
      <w:r w:rsidR="00BA3654">
        <w:t>6</w:t>
      </w:r>
      <w:r>
        <w:t>.1</w:t>
      </w:r>
      <w:r>
        <w:tab/>
        <w:t>Message definition</w:t>
      </w:r>
      <w:bookmarkEnd w:id="1295"/>
      <w:bookmarkEnd w:id="1296"/>
      <w:bookmarkEnd w:id="1297"/>
      <w:bookmarkEnd w:id="1298"/>
      <w:bookmarkEnd w:id="1299"/>
      <w:bookmarkEnd w:id="1300"/>
      <w:bookmarkEnd w:id="1301"/>
      <w:bookmarkEnd w:id="130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5C6C32EA" w:rsidR="008270E9" w:rsidRDefault="008270E9" w:rsidP="008270E9">
      <w:pPr>
        <w:pStyle w:val="B1"/>
      </w:pPr>
      <w:r>
        <w:t>Direction:</w:t>
      </w:r>
      <w:r w:rsidR="00B0250D">
        <w:tab/>
      </w:r>
      <w:r>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73DEF" w14:paraId="1F312401"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2AE2" w14:textId="77777777" w:rsidR="00073DEF" w:rsidRDefault="00073DEF" w:rsidP="00073DEF">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0AC6F06E" w14:textId="77777777" w:rsidR="00073DEF" w:rsidRDefault="00073DEF" w:rsidP="00073DEF">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0254A7" w14:textId="77777777" w:rsidR="00073DEF" w:rsidRDefault="00073DEF" w:rsidP="00073DEF">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D762FFC" w14:textId="77777777" w:rsidR="00073DEF" w:rsidRDefault="00073DEF" w:rsidP="00073DEF">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A1B9B8F" w14:textId="77777777" w:rsidR="00073DEF" w:rsidRDefault="00073DEF" w:rsidP="00073DEF">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02B7B98" w14:textId="77777777" w:rsidR="00073DEF" w:rsidRDefault="00073DEF" w:rsidP="00073DEF">
            <w:pPr>
              <w:pStyle w:val="TAC"/>
            </w:pPr>
            <w:r>
              <w:t>Length</w:t>
            </w:r>
          </w:p>
        </w:tc>
      </w:tr>
      <w:tr w:rsidR="00073DEF" w14:paraId="28021264"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EED2B"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1D5253" w14:textId="77777777" w:rsidR="00073DEF" w:rsidRDefault="00073DEF" w:rsidP="00AE0DC8">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7EC33D7" w14:textId="77777777" w:rsidR="00073DEF" w:rsidRDefault="00073DEF" w:rsidP="00AE0DC8">
            <w:pPr>
              <w:pStyle w:val="TAL"/>
              <w:rPr>
                <w:lang w:eastAsia="ja-JP"/>
              </w:rPr>
            </w:pPr>
            <w:r>
              <w:rPr>
                <w:lang w:eastAsia="ja-JP"/>
              </w:rPr>
              <w:t>PC5</w:t>
            </w:r>
            <w:r w:rsidRPr="0081530C">
              <w:rPr>
                <w:lang w:eastAsia="ja-JP"/>
              </w:rPr>
              <w:t xml:space="preserve"> signalling message type</w:t>
            </w:r>
          </w:p>
          <w:p w14:paraId="5B8D71FB"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5C5A90D5"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97335BD"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E15EE3" w14:textId="77777777" w:rsidR="00073DEF" w:rsidRDefault="00073DEF" w:rsidP="00AE0DC8">
            <w:pPr>
              <w:pStyle w:val="TAC"/>
            </w:pPr>
            <w:r>
              <w:t>1</w:t>
            </w:r>
          </w:p>
        </w:tc>
      </w:tr>
      <w:tr w:rsidR="00073DEF" w14:paraId="5F51E95B"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85DC4"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2276E" w14:textId="77777777" w:rsidR="00073DEF" w:rsidRDefault="00073DEF" w:rsidP="00AE0DC8">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02F9149" w14:textId="77777777" w:rsidR="00073DEF" w:rsidRDefault="00073DEF" w:rsidP="00AE0DC8">
            <w:pPr>
              <w:pStyle w:val="TAL"/>
              <w:rPr>
                <w:lang w:eastAsia="ja-JP"/>
              </w:rPr>
            </w:pPr>
            <w:r>
              <w:rPr>
                <w:lang w:eastAsia="ja-JP"/>
              </w:rPr>
              <w:t>Sequence number</w:t>
            </w:r>
          </w:p>
          <w:p w14:paraId="7BE56DC4"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BB0E6A6"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8D3E41"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A1630" w14:textId="77777777" w:rsidR="00073DEF" w:rsidRDefault="00073DEF" w:rsidP="00AE0DC8">
            <w:pPr>
              <w:pStyle w:val="TAC"/>
            </w:pPr>
            <w:r>
              <w:t>1</w:t>
            </w:r>
          </w:p>
        </w:tc>
      </w:tr>
      <w:tr w:rsidR="00073DEF" w14:paraId="608F1C33"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72318E"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E40B33" w14:textId="77777777" w:rsidR="00073DEF" w:rsidRDefault="00073DEF" w:rsidP="00AE0DC8">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68E6B9C" w14:textId="77777777" w:rsidR="00073DEF" w:rsidRDefault="00073DEF" w:rsidP="00AE0DC8">
            <w:pPr>
              <w:pStyle w:val="TAL"/>
              <w:rPr>
                <w:lang w:eastAsia="ja-JP"/>
              </w:rPr>
            </w:pPr>
            <w:r w:rsidRPr="002D5673">
              <w:rPr>
                <w:lang w:eastAsia="ja-JP"/>
              </w:rPr>
              <w:t>PC5</w:t>
            </w:r>
            <w:r>
              <w:rPr>
                <w:lang w:eastAsia="ja-JP"/>
              </w:rPr>
              <w:t xml:space="preserve"> signalling protocol cause</w:t>
            </w:r>
          </w:p>
          <w:p w14:paraId="60C30F78" w14:textId="77777777" w:rsidR="00073DEF" w:rsidRP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6355998"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ADE62"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F217FE" w14:textId="77777777" w:rsidR="00073DEF" w:rsidRDefault="00073DEF" w:rsidP="00AE0DC8">
            <w:pPr>
              <w:pStyle w:val="TAC"/>
            </w:pPr>
            <w:r>
              <w:t>1</w:t>
            </w:r>
          </w:p>
        </w:tc>
      </w:tr>
      <w:tr w:rsidR="00073DEF" w14:paraId="6D67795C"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9C1D1"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D6157" w14:textId="77777777" w:rsidR="00073DEF" w:rsidRPr="002D5673" w:rsidRDefault="00073DEF" w:rsidP="00AE0DC8">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11C2E87" w14:textId="77777777" w:rsidR="00073DEF" w:rsidRDefault="00073DEF" w:rsidP="00AE0DC8">
            <w:pPr>
              <w:pStyle w:val="TAL"/>
              <w:rPr>
                <w:lang w:eastAsia="ja-JP"/>
              </w:rPr>
            </w:pPr>
            <w:r>
              <w:rPr>
                <w:lang w:eastAsia="ja-JP"/>
              </w:rPr>
              <w:t>MSB of K</w:t>
            </w:r>
            <w:r w:rsidRPr="00073DEF">
              <w:rPr>
                <w:lang w:eastAsia="ja-JP"/>
              </w:rPr>
              <w:t xml:space="preserve">NRP </w:t>
            </w:r>
            <w:r>
              <w:rPr>
                <w:lang w:eastAsia="ja-JP"/>
              </w:rPr>
              <w:t>ID</w:t>
            </w:r>
          </w:p>
          <w:p w14:paraId="6131EEC5" w14:textId="77777777" w:rsidR="00073DEF" w:rsidRPr="002D5673" w:rsidRDefault="00073DEF" w:rsidP="00AE0DC8">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53A1F3FA" w14:textId="77777777" w:rsidR="00073DEF" w:rsidRDefault="00073DEF" w:rsidP="00AE0DC8">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71993B1" w14:textId="77777777" w:rsidR="00073DEF" w:rsidRDefault="00073DEF" w:rsidP="00AE0DC8">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B43A6EB" w14:textId="77777777" w:rsidR="00073DEF" w:rsidRDefault="00073DEF" w:rsidP="00AE0DC8">
            <w:pPr>
              <w:pStyle w:val="TAC"/>
            </w:pPr>
            <w:r>
              <w:rPr>
                <w:rFonts w:hint="eastAsia"/>
              </w:rPr>
              <w:t>2</w:t>
            </w:r>
          </w:p>
        </w:tc>
      </w:tr>
    </w:tbl>
    <w:p w14:paraId="36769053" w14:textId="77777777" w:rsidR="008270E9" w:rsidRDefault="008270E9" w:rsidP="008270E9">
      <w:pPr>
        <w:rPr>
          <w:lang w:val="en-US"/>
        </w:rPr>
      </w:pPr>
    </w:p>
    <w:p w14:paraId="6EF8BE72" w14:textId="179A505D" w:rsidR="008270E9" w:rsidRDefault="008270E9" w:rsidP="008270E9">
      <w:pPr>
        <w:pStyle w:val="Heading3"/>
        <w:rPr>
          <w:lang w:val="en-US" w:eastAsia="zh-CN"/>
        </w:rPr>
      </w:pPr>
      <w:bookmarkStart w:id="1303" w:name="_Toc525231361"/>
      <w:bookmarkStart w:id="1304" w:name="_Toc34388699"/>
      <w:bookmarkStart w:id="1305" w:name="_Toc34404470"/>
      <w:bookmarkStart w:id="1306" w:name="_Toc45282319"/>
      <w:bookmarkStart w:id="1307" w:name="_Toc45882705"/>
      <w:bookmarkStart w:id="1308" w:name="_Toc51951255"/>
      <w:bookmarkStart w:id="1309" w:name="_Toc59209031"/>
      <w:bookmarkStart w:id="1310" w:name="_Toc75734870"/>
      <w:r>
        <w:rPr>
          <w:rFonts w:hint="eastAsia"/>
          <w:lang w:val="en-US" w:eastAsia="zh-CN"/>
        </w:rPr>
        <w:t>7</w:t>
      </w:r>
      <w:r>
        <w:t>.</w:t>
      </w:r>
      <w:r>
        <w:rPr>
          <w:rFonts w:hint="eastAsia"/>
          <w:lang w:val="en-US" w:eastAsia="zh-CN"/>
        </w:rPr>
        <w:t>3</w:t>
      </w:r>
      <w:r>
        <w:t>.</w:t>
      </w:r>
      <w:r w:rsidR="00BA3654">
        <w:t>7</w:t>
      </w:r>
      <w:r>
        <w:tab/>
      </w:r>
      <w:bookmarkEnd w:id="1303"/>
      <w:r>
        <w:t xml:space="preserve">Direct link </w:t>
      </w:r>
      <w:r>
        <w:rPr>
          <w:rFonts w:hint="eastAsia"/>
          <w:lang w:val="en-US" w:eastAsia="zh-CN"/>
        </w:rPr>
        <w:t>release</w:t>
      </w:r>
      <w:r>
        <w:t xml:space="preserve"> </w:t>
      </w:r>
      <w:r>
        <w:rPr>
          <w:rFonts w:hint="eastAsia"/>
          <w:lang w:val="en-US" w:eastAsia="zh-CN"/>
        </w:rPr>
        <w:t>accept</w:t>
      </w:r>
      <w:bookmarkEnd w:id="1304"/>
      <w:bookmarkEnd w:id="1305"/>
      <w:bookmarkEnd w:id="1306"/>
      <w:bookmarkEnd w:id="1307"/>
      <w:bookmarkEnd w:id="1308"/>
      <w:bookmarkEnd w:id="1309"/>
      <w:bookmarkEnd w:id="1310"/>
    </w:p>
    <w:p w14:paraId="57AEFDA5" w14:textId="55EF3A59" w:rsidR="008270E9" w:rsidRDefault="008270E9" w:rsidP="008270E9">
      <w:pPr>
        <w:pStyle w:val="Heading4"/>
      </w:pPr>
      <w:bookmarkStart w:id="1311" w:name="_Toc525231362"/>
      <w:bookmarkStart w:id="1312" w:name="_Toc34388700"/>
      <w:bookmarkStart w:id="1313" w:name="_Toc34404471"/>
      <w:bookmarkStart w:id="1314" w:name="_Toc45282320"/>
      <w:bookmarkStart w:id="1315" w:name="_Toc45882706"/>
      <w:bookmarkStart w:id="1316" w:name="_Toc51951256"/>
      <w:bookmarkStart w:id="1317" w:name="_Toc59209032"/>
      <w:bookmarkStart w:id="1318" w:name="_Toc7573487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11"/>
      <w:bookmarkEnd w:id="1312"/>
      <w:bookmarkEnd w:id="1313"/>
      <w:bookmarkEnd w:id="1314"/>
      <w:bookmarkEnd w:id="1315"/>
      <w:bookmarkEnd w:id="1316"/>
      <w:bookmarkEnd w:id="1317"/>
      <w:bookmarkEnd w:id="1318"/>
    </w:p>
    <w:p w14:paraId="6F4581DF" w14:textId="36F53A46" w:rsidR="008270E9" w:rsidRDefault="008270E9" w:rsidP="008270E9">
      <w:r>
        <w:t>This message is sent by the UE to another peer UE to indicate that the link release request is accepte</w:t>
      </w:r>
      <w:r w:rsidRPr="001B28C4">
        <w:t>d. See table</w:t>
      </w:r>
      <w:bookmarkStart w:id="1319" w:name="_Hlk32487417"/>
      <w:r w:rsidRPr="001B28C4">
        <w:t> </w:t>
      </w:r>
      <w:bookmarkEnd w:id="131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5ADD9B98" w:rsidR="008270E9" w:rsidRPr="007B06C6" w:rsidRDefault="008270E9" w:rsidP="008270E9">
      <w:pPr>
        <w:pStyle w:val="B1"/>
      </w:pPr>
      <w:r w:rsidRPr="007B06C6">
        <w:t>Direction:</w:t>
      </w:r>
      <w:r w:rsidR="00B0250D">
        <w:tab/>
      </w:r>
      <w:r w:rsidRPr="007B06C6">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65837" w:rsidRPr="00D94415" w14:paraId="05CE4718"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44576" w14:textId="77777777" w:rsidR="00D65837" w:rsidRPr="00D65837" w:rsidRDefault="00D65837" w:rsidP="00D6583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BE9B1E8" w14:textId="77777777" w:rsidR="00D65837" w:rsidRPr="00D65837" w:rsidRDefault="00D65837" w:rsidP="00D6583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5AFCCD" w14:textId="77777777" w:rsidR="00D65837" w:rsidRPr="00D65837" w:rsidRDefault="00D65837" w:rsidP="00D6583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A1376A" w14:textId="77777777" w:rsidR="00D65837" w:rsidRPr="00D65837" w:rsidRDefault="00D65837" w:rsidP="00D6583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03D7A96A" w14:textId="77777777" w:rsidR="00D65837" w:rsidRPr="00D65837" w:rsidRDefault="00D65837" w:rsidP="00D6583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038AFB10" w14:textId="77777777" w:rsidR="00D65837" w:rsidRPr="00D65837" w:rsidRDefault="00D65837" w:rsidP="00D65837">
            <w:pPr>
              <w:pStyle w:val="TAC"/>
            </w:pPr>
            <w:r w:rsidRPr="00D65837">
              <w:t>Length</w:t>
            </w:r>
          </w:p>
        </w:tc>
      </w:tr>
      <w:tr w:rsidR="00D65837" w:rsidRPr="00D94415" w14:paraId="36FC9E67"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A129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952BA" w14:textId="77777777" w:rsidR="00D65837" w:rsidRPr="00D94415" w:rsidRDefault="00D65837" w:rsidP="00D6583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3E771CC" w14:textId="77777777" w:rsidR="00D65837" w:rsidRPr="00D94415" w:rsidRDefault="00D65837" w:rsidP="00D65837">
            <w:pPr>
              <w:pStyle w:val="TAL"/>
              <w:rPr>
                <w:lang w:eastAsia="ja-JP"/>
              </w:rPr>
            </w:pPr>
            <w:r w:rsidRPr="00D94415">
              <w:rPr>
                <w:lang w:eastAsia="ja-JP"/>
              </w:rPr>
              <w:t>PC5 signalling message type</w:t>
            </w:r>
          </w:p>
          <w:p w14:paraId="1105A33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0530B16"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DD14DF"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8768C99" w14:textId="77777777" w:rsidR="00D65837" w:rsidRPr="00D94415" w:rsidRDefault="00D65837" w:rsidP="00D65837">
            <w:pPr>
              <w:pStyle w:val="TAC"/>
            </w:pPr>
            <w:r w:rsidRPr="00D94415">
              <w:t>1</w:t>
            </w:r>
          </w:p>
        </w:tc>
      </w:tr>
      <w:tr w:rsidR="00D65837" w:rsidRPr="00D94415" w14:paraId="310C86E5"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A093"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FDE1FF" w14:textId="77777777" w:rsidR="00D65837" w:rsidRPr="00D94415" w:rsidRDefault="00D65837" w:rsidP="00D6583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2DD3CF20" w14:textId="77777777" w:rsidR="00D65837" w:rsidRPr="00D94415" w:rsidRDefault="00D65837" w:rsidP="00D65837">
            <w:pPr>
              <w:pStyle w:val="TAL"/>
              <w:rPr>
                <w:lang w:eastAsia="ja-JP"/>
              </w:rPr>
            </w:pPr>
            <w:r w:rsidRPr="00D94415">
              <w:rPr>
                <w:lang w:eastAsia="ja-JP"/>
              </w:rPr>
              <w:t>Sequence number</w:t>
            </w:r>
          </w:p>
          <w:p w14:paraId="31BDD02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9E70D42"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F47372"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FFDA76B" w14:textId="77777777" w:rsidR="00D65837" w:rsidRPr="00D94415" w:rsidRDefault="00D65837" w:rsidP="00D65837">
            <w:pPr>
              <w:pStyle w:val="TAC"/>
            </w:pPr>
            <w:r w:rsidRPr="00D94415">
              <w:t>1</w:t>
            </w:r>
          </w:p>
        </w:tc>
      </w:tr>
      <w:tr w:rsidR="00D65837" w:rsidRPr="00D94415" w14:paraId="72082E2C"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FBC8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118AB9" w14:textId="7BCC0955" w:rsidR="00D65837" w:rsidRPr="00D94415" w:rsidRDefault="00A73FA7" w:rsidP="00D6583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D15FA1B" w14:textId="77777777" w:rsidR="00C71C41" w:rsidRDefault="00C71C41" w:rsidP="00C71C41">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7F2BABB4" w14:textId="3F28AD9C" w:rsidR="00D65837" w:rsidRPr="00D94415" w:rsidRDefault="00C71C41" w:rsidP="00C71C41">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9670603" w14:textId="77777777" w:rsidR="00D65837" w:rsidRPr="00D65837" w:rsidRDefault="00D65837" w:rsidP="00D6583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5E710B"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12235F35" w14:textId="77777777" w:rsidR="00D65837" w:rsidRPr="00D94415" w:rsidRDefault="00D65837" w:rsidP="00D65837">
            <w:pPr>
              <w:pStyle w:val="TAC"/>
            </w:pPr>
            <w:r w:rsidRPr="00D94415">
              <w:t>2</w:t>
            </w:r>
          </w:p>
        </w:tc>
      </w:tr>
    </w:tbl>
    <w:p w14:paraId="774A0FCC" w14:textId="77777777" w:rsidR="008270E9" w:rsidRDefault="008270E9" w:rsidP="008270E9"/>
    <w:p w14:paraId="0DC4A96F" w14:textId="4DB8E4FF" w:rsidR="00BE135D" w:rsidRPr="00742FAE" w:rsidRDefault="00BE135D" w:rsidP="00BE135D">
      <w:pPr>
        <w:pStyle w:val="Heading3"/>
      </w:pPr>
      <w:bookmarkStart w:id="1320" w:name="_Toc34388701"/>
      <w:bookmarkStart w:id="1321" w:name="_Toc34404472"/>
      <w:bookmarkStart w:id="1322" w:name="_Toc45282321"/>
      <w:bookmarkStart w:id="1323" w:name="_Toc45882707"/>
      <w:bookmarkStart w:id="1324" w:name="_Toc51951257"/>
      <w:bookmarkStart w:id="1325" w:name="_Toc59209033"/>
      <w:bookmarkStart w:id="1326" w:name="_Toc75734872"/>
      <w:r>
        <w:t>7.3.</w:t>
      </w:r>
      <w:r w:rsidR="00BA3654">
        <w:t>8</w:t>
      </w:r>
      <w:r>
        <w:tab/>
        <w:t>Direct link keepalive request</w:t>
      </w:r>
      <w:bookmarkEnd w:id="1320"/>
      <w:bookmarkEnd w:id="1321"/>
      <w:bookmarkEnd w:id="1322"/>
      <w:bookmarkEnd w:id="1323"/>
      <w:bookmarkEnd w:id="1324"/>
      <w:bookmarkEnd w:id="1325"/>
      <w:bookmarkEnd w:id="1326"/>
    </w:p>
    <w:p w14:paraId="4CA4CCEF" w14:textId="4935DD48" w:rsidR="00BE135D" w:rsidRPr="00742FAE" w:rsidRDefault="00BE135D" w:rsidP="00BE135D">
      <w:pPr>
        <w:pStyle w:val="Heading4"/>
      </w:pPr>
      <w:bookmarkStart w:id="1327" w:name="_Toc34388702"/>
      <w:bookmarkStart w:id="1328" w:name="_Toc34404473"/>
      <w:bookmarkStart w:id="1329" w:name="_Toc45282322"/>
      <w:bookmarkStart w:id="1330" w:name="_Toc45882708"/>
      <w:bookmarkStart w:id="1331" w:name="_Toc51951258"/>
      <w:bookmarkStart w:id="1332" w:name="_Toc59209034"/>
      <w:bookmarkStart w:id="1333" w:name="_Toc75734873"/>
      <w:r>
        <w:t>7.3.</w:t>
      </w:r>
      <w:r w:rsidR="00BA3654">
        <w:t>8</w:t>
      </w:r>
      <w:r w:rsidRPr="00742FAE">
        <w:t>.1</w:t>
      </w:r>
      <w:r w:rsidRPr="00742FAE">
        <w:tab/>
        <w:t>Message definition</w:t>
      </w:r>
      <w:bookmarkEnd w:id="1327"/>
      <w:bookmarkEnd w:id="1328"/>
      <w:bookmarkEnd w:id="1329"/>
      <w:bookmarkEnd w:id="1330"/>
      <w:bookmarkEnd w:id="1331"/>
      <w:bookmarkEnd w:id="1332"/>
      <w:bookmarkEnd w:id="133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5B230C4C" w:rsidR="00BE135D" w:rsidRDefault="00BE135D" w:rsidP="00BE135D">
      <w:pPr>
        <w:pStyle w:val="B1"/>
      </w:pPr>
      <w:r w:rsidRPr="003168A2">
        <w:t>Direction:</w:t>
      </w:r>
      <w:r w:rsidR="00B0250D">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34" w:name="_Toc34388703"/>
      <w:bookmarkStart w:id="1335" w:name="_Toc34404474"/>
      <w:bookmarkStart w:id="1336" w:name="_Toc45282323"/>
      <w:bookmarkStart w:id="1337" w:name="_Toc45882709"/>
      <w:bookmarkStart w:id="1338" w:name="_Toc51951259"/>
      <w:bookmarkStart w:id="1339" w:name="_Toc59209035"/>
      <w:bookmarkStart w:id="1340" w:name="_Toc75734874"/>
      <w:r>
        <w:t>7.3.</w:t>
      </w:r>
      <w:r w:rsidR="00BA3654">
        <w:t>8</w:t>
      </w:r>
      <w:r w:rsidRPr="00742FAE">
        <w:t>.</w:t>
      </w:r>
      <w:r>
        <w:t>2</w:t>
      </w:r>
      <w:r w:rsidRPr="00742FAE">
        <w:tab/>
        <w:t>M</w:t>
      </w:r>
      <w:r>
        <w:t>aximum inactivity period</w:t>
      </w:r>
      <w:bookmarkEnd w:id="1334"/>
      <w:bookmarkEnd w:id="1335"/>
      <w:bookmarkEnd w:id="1336"/>
      <w:bookmarkEnd w:id="1337"/>
      <w:bookmarkEnd w:id="1338"/>
      <w:bookmarkEnd w:id="1339"/>
      <w:bookmarkEnd w:id="134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41" w:name="_Toc34388704"/>
      <w:bookmarkStart w:id="1342" w:name="_Toc34404475"/>
      <w:bookmarkStart w:id="1343" w:name="_Toc45282324"/>
      <w:bookmarkStart w:id="1344" w:name="_Toc45882710"/>
      <w:bookmarkStart w:id="1345" w:name="_Toc51951260"/>
      <w:bookmarkStart w:id="1346" w:name="_Toc59209036"/>
      <w:bookmarkStart w:id="1347" w:name="_Toc75734875"/>
      <w:r>
        <w:t>7.3.</w:t>
      </w:r>
      <w:r w:rsidR="00BA3654">
        <w:t>9</w:t>
      </w:r>
      <w:r>
        <w:tab/>
        <w:t>Direct link keepalive response</w:t>
      </w:r>
      <w:bookmarkEnd w:id="1341"/>
      <w:bookmarkEnd w:id="1342"/>
      <w:bookmarkEnd w:id="1343"/>
      <w:bookmarkEnd w:id="1344"/>
      <w:bookmarkEnd w:id="1345"/>
      <w:bookmarkEnd w:id="1346"/>
      <w:bookmarkEnd w:id="1347"/>
    </w:p>
    <w:p w14:paraId="074E5685" w14:textId="46859E59" w:rsidR="00BE135D" w:rsidRPr="00742FAE" w:rsidRDefault="00BE135D" w:rsidP="00BE135D">
      <w:pPr>
        <w:pStyle w:val="Heading4"/>
      </w:pPr>
      <w:bookmarkStart w:id="1348" w:name="_Toc34388705"/>
      <w:bookmarkStart w:id="1349" w:name="_Toc34404476"/>
      <w:bookmarkStart w:id="1350" w:name="_Toc45282325"/>
      <w:bookmarkStart w:id="1351" w:name="_Toc45882711"/>
      <w:bookmarkStart w:id="1352" w:name="_Toc51951261"/>
      <w:bookmarkStart w:id="1353" w:name="_Toc59209037"/>
      <w:bookmarkStart w:id="1354" w:name="_Toc75734876"/>
      <w:r>
        <w:t>7.3.</w:t>
      </w:r>
      <w:r w:rsidR="00BA3654">
        <w:t>9</w:t>
      </w:r>
      <w:r w:rsidRPr="00742FAE">
        <w:t>.1</w:t>
      </w:r>
      <w:r w:rsidRPr="00742FAE">
        <w:tab/>
        <w:t>Message definition</w:t>
      </w:r>
      <w:bookmarkEnd w:id="1348"/>
      <w:bookmarkEnd w:id="1349"/>
      <w:bookmarkEnd w:id="1350"/>
      <w:bookmarkEnd w:id="1351"/>
      <w:bookmarkEnd w:id="1352"/>
      <w:bookmarkEnd w:id="1353"/>
      <w:bookmarkEnd w:id="1354"/>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2572B8A" w:rsidR="00BE135D" w:rsidRDefault="00BE135D" w:rsidP="00BE135D">
      <w:pPr>
        <w:pStyle w:val="B1"/>
      </w:pPr>
      <w:r w:rsidRPr="003168A2">
        <w:t>Direction:</w:t>
      </w:r>
      <w:r w:rsidR="00B0250D">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55" w:name="_Toc45282326"/>
      <w:bookmarkStart w:id="1356" w:name="_Toc45882712"/>
      <w:bookmarkStart w:id="1357" w:name="_Toc51951262"/>
      <w:bookmarkStart w:id="1358" w:name="_Toc59209038"/>
      <w:bookmarkStart w:id="1359" w:name="_Toc75734877"/>
      <w:r>
        <w:t>7.3.10</w:t>
      </w:r>
      <w:r>
        <w:tab/>
        <w:t>Direct link authentication request</w:t>
      </w:r>
      <w:bookmarkEnd w:id="1355"/>
      <w:bookmarkEnd w:id="1356"/>
      <w:bookmarkEnd w:id="1357"/>
      <w:bookmarkEnd w:id="1358"/>
      <w:bookmarkEnd w:id="1359"/>
    </w:p>
    <w:p w14:paraId="593C8E8F" w14:textId="61879893" w:rsidR="00613F8F" w:rsidRPr="00742FAE" w:rsidRDefault="00613F8F" w:rsidP="00613F8F">
      <w:pPr>
        <w:pStyle w:val="Heading4"/>
      </w:pPr>
      <w:bookmarkStart w:id="1360" w:name="_Toc45282327"/>
      <w:bookmarkStart w:id="1361" w:name="_Toc45882713"/>
      <w:bookmarkStart w:id="1362" w:name="_Toc51951263"/>
      <w:bookmarkStart w:id="1363" w:name="_Toc59209039"/>
      <w:bookmarkStart w:id="1364" w:name="_Toc75734878"/>
      <w:r>
        <w:t>7.3.10</w:t>
      </w:r>
      <w:r w:rsidRPr="00742FAE">
        <w:t>.1</w:t>
      </w:r>
      <w:r w:rsidRPr="00742FAE">
        <w:tab/>
        <w:t>Message definition</w:t>
      </w:r>
      <w:bookmarkEnd w:id="1360"/>
      <w:bookmarkEnd w:id="1361"/>
      <w:bookmarkEnd w:id="1362"/>
      <w:bookmarkEnd w:id="1363"/>
      <w:bookmarkEnd w:id="1364"/>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2A264757" w:rsidR="00613F8F" w:rsidRDefault="00613F8F" w:rsidP="00613F8F">
      <w:pPr>
        <w:pStyle w:val="B1"/>
      </w:pPr>
      <w:r w:rsidRPr="003168A2">
        <w:t>Direction:</w:t>
      </w:r>
      <w:r w:rsidR="00B0250D">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365" w:name="_Toc45282328"/>
      <w:bookmarkStart w:id="1366" w:name="_Toc45882714"/>
      <w:bookmarkStart w:id="1367" w:name="_Toc51951264"/>
      <w:bookmarkStart w:id="1368" w:name="_Toc59209040"/>
      <w:bookmarkStart w:id="1369" w:name="_Toc75734879"/>
      <w:r>
        <w:t>7.3.11</w:t>
      </w:r>
      <w:r>
        <w:tab/>
        <w:t>Direct link authentication response</w:t>
      </w:r>
      <w:bookmarkEnd w:id="1365"/>
      <w:bookmarkEnd w:id="1366"/>
      <w:bookmarkEnd w:id="1367"/>
      <w:bookmarkEnd w:id="1368"/>
      <w:bookmarkEnd w:id="1369"/>
    </w:p>
    <w:p w14:paraId="488E40AA" w14:textId="57D11388" w:rsidR="00613F8F" w:rsidRPr="00742FAE" w:rsidRDefault="00613F8F" w:rsidP="00613F8F">
      <w:pPr>
        <w:pStyle w:val="Heading4"/>
      </w:pPr>
      <w:bookmarkStart w:id="1370" w:name="_Toc45282329"/>
      <w:bookmarkStart w:id="1371" w:name="_Toc45882715"/>
      <w:bookmarkStart w:id="1372" w:name="_Toc51951265"/>
      <w:bookmarkStart w:id="1373" w:name="_Toc59209041"/>
      <w:bookmarkStart w:id="1374" w:name="_Toc75734880"/>
      <w:r>
        <w:t>7.3.11</w:t>
      </w:r>
      <w:r w:rsidRPr="00742FAE">
        <w:t>.1</w:t>
      </w:r>
      <w:r w:rsidRPr="00742FAE">
        <w:tab/>
        <w:t>Message definition</w:t>
      </w:r>
      <w:bookmarkEnd w:id="1370"/>
      <w:bookmarkEnd w:id="1371"/>
      <w:bookmarkEnd w:id="1372"/>
      <w:bookmarkEnd w:id="1373"/>
      <w:bookmarkEnd w:id="137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1A3AF06E" w:rsidR="00613F8F" w:rsidRDefault="00613F8F" w:rsidP="00613F8F">
      <w:pPr>
        <w:pStyle w:val="B1"/>
      </w:pPr>
      <w:r w:rsidRPr="003168A2">
        <w:t>Direction:</w:t>
      </w:r>
      <w:r w:rsidR="00B0250D">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375" w:name="_Toc45282330"/>
      <w:bookmarkStart w:id="1376" w:name="_Toc45882716"/>
      <w:bookmarkStart w:id="1377" w:name="_Toc51951266"/>
      <w:bookmarkStart w:id="1378" w:name="_Toc59209042"/>
      <w:bookmarkStart w:id="1379" w:name="_Toc75734881"/>
      <w:r>
        <w:t>7.3.12</w:t>
      </w:r>
      <w:r>
        <w:tab/>
        <w:t>Direct link authentication reject</w:t>
      </w:r>
      <w:bookmarkEnd w:id="1375"/>
      <w:bookmarkEnd w:id="1376"/>
      <w:bookmarkEnd w:id="1377"/>
      <w:bookmarkEnd w:id="1378"/>
      <w:bookmarkEnd w:id="1379"/>
    </w:p>
    <w:p w14:paraId="7A5B8F1D" w14:textId="1A630DA1" w:rsidR="00613F8F" w:rsidRPr="00742FAE" w:rsidRDefault="00613F8F" w:rsidP="00613F8F">
      <w:pPr>
        <w:pStyle w:val="Heading4"/>
      </w:pPr>
      <w:bookmarkStart w:id="1380" w:name="_Toc45282331"/>
      <w:bookmarkStart w:id="1381" w:name="_Toc45882717"/>
      <w:bookmarkStart w:id="1382" w:name="_Toc51951267"/>
      <w:bookmarkStart w:id="1383" w:name="_Toc59209043"/>
      <w:bookmarkStart w:id="1384" w:name="_Toc75734882"/>
      <w:r>
        <w:t>7.3.12</w:t>
      </w:r>
      <w:r w:rsidRPr="00742FAE">
        <w:t>.1</w:t>
      </w:r>
      <w:r w:rsidRPr="00742FAE">
        <w:tab/>
        <w:t>Message definition</w:t>
      </w:r>
      <w:bookmarkEnd w:id="1380"/>
      <w:bookmarkEnd w:id="1381"/>
      <w:bookmarkEnd w:id="1382"/>
      <w:bookmarkEnd w:id="1383"/>
      <w:bookmarkEnd w:id="1384"/>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8CE5353" w:rsidR="00613F8F" w:rsidRDefault="00613F8F" w:rsidP="00613F8F">
      <w:pPr>
        <w:pStyle w:val="B1"/>
      </w:pPr>
      <w:r w:rsidRPr="003168A2">
        <w:t>Direction:</w:t>
      </w:r>
      <w:r w:rsidR="00B0250D">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385" w:name="_Toc45282332"/>
      <w:bookmarkStart w:id="1386" w:name="_Toc45882718"/>
      <w:bookmarkStart w:id="1387" w:name="_Toc51951268"/>
      <w:bookmarkStart w:id="1388" w:name="_Toc59209044"/>
      <w:bookmarkStart w:id="1389" w:name="_Toc75734883"/>
      <w:r>
        <w:lastRenderedPageBreak/>
        <w:t>7.3.13</w:t>
      </w:r>
      <w:r>
        <w:tab/>
        <w:t>Direct link security mode command</w:t>
      </w:r>
      <w:bookmarkEnd w:id="1385"/>
      <w:bookmarkEnd w:id="1386"/>
      <w:bookmarkEnd w:id="1387"/>
      <w:bookmarkEnd w:id="1388"/>
      <w:bookmarkEnd w:id="1389"/>
    </w:p>
    <w:p w14:paraId="4971694F" w14:textId="2F8C4751" w:rsidR="00613F8F" w:rsidRPr="00742FAE" w:rsidRDefault="00613F8F" w:rsidP="00613F8F">
      <w:pPr>
        <w:pStyle w:val="Heading4"/>
      </w:pPr>
      <w:bookmarkStart w:id="1390" w:name="_Toc26193713"/>
      <w:bookmarkStart w:id="1391" w:name="_Toc45282333"/>
      <w:bookmarkStart w:id="1392" w:name="_Toc45882719"/>
      <w:bookmarkStart w:id="1393" w:name="_Toc51951269"/>
      <w:bookmarkStart w:id="1394" w:name="_Toc59209045"/>
      <w:bookmarkStart w:id="1395" w:name="_Toc75734884"/>
      <w:r>
        <w:t>7.3.13</w:t>
      </w:r>
      <w:r w:rsidRPr="00742FAE">
        <w:t>.1</w:t>
      </w:r>
      <w:r w:rsidRPr="00742FAE">
        <w:tab/>
        <w:t>Message definition</w:t>
      </w:r>
      <w:bookmarkEnd w:id="1390"/>
      <w:bookmarkEnd w:id="1391"/>
      <w:bookmarkEnd w:id="1392"/>
      <w:bookmarkEnd w:id="1393"/>
      <w:bookmarkEnd w:id="1394"/>
      <w:bookmarkEnd w:id="139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54AE6AD6" w:rsidR="00613F8F" w:rsidRDefault="00613F8F" w:rsidP="00613F8F">
      <w:pPr>
        <w:pStyle w:val="B1"/>
      </w:pPr>
      <w:r w:rsidRPr="003168A2">
        <w:t>Direction:</w:t>
      </w:r>
      <w:r w:rsidR="00B0250D">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5123B106" w:rsidR="00613F8F" w:rsidRPr="00EF7A4C" w:rsidRDefault="00657F67"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396" w:name="_Toc45282334"/>
      <w:bookmarkStart w:id="1397" w:name="_Toc45882720"/>
      <w:bookmarkStart w:id="1398" w:name="_Toc51951270"/>
      <w:bookmarkStart w:id="1399" w:name="_Toc59209046"/>
      <w:bookmarkStart w:id="1400" w:name="_Toc75734885"/>
      <w:r>
        <w:t>7.3.13</w:t>
      </w:r>
      <w:r w:rsidRPr="00742FAE">
        <w:t>.</w:t>
      </w:r>
      <w:r>
        <w:t>2</w:t>
      </w:r>
      <w:r>
        <w:tab/>
        <w:t>Nonce_2</w:t>
      </w:r>
      <w:bookmarkEnd w:id="1396"/>
      <w:bookmarkEnd w:id="1397"/>
      <w:bookmarkEnd w:id="1398"/>
      <w:bookmarkEnd w:id="1399"/>
      <w:bookmarkEnd w:id="140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401" w:name="_Toc45282335"/>
      <w:bookmarkStart w:id="1402" w:name="_Toc45882721"/>
      <w:bookmarkStart w:id="1403" w:name="_Toc51951271"/>
      <w:bookmarkStart w:id="1404" w:name="_Toc59209047"/>
      <w:bookmarkStart w:id="1405" w:name="_Toc75734886"/>
      <w:r>
        <w:t>7.3.13.3</w:t>
      </w:r>
      <w:r>
        <w:tab/>
        <w:t xml:space="preserve">LSBs of </w:t>
      </w:r>
      <w:r w:rsidRPr="00D45F63">
        <w:t>KNRP-sess ID</w:t>
      </w:r>
      <w:bookmarkEnd w:id="1401"/>
      <w:bookmarkEnd w:id="1402"/>
      <w:bookmarkEnd w:id="1403"/>
      <w:bookmarkEnd w:id="1404"/>
      <w:bookmarkEnd w:id="1405"/>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06" w:name="_Toc45282336"/>
      <w:bookmarkStart w:id="1407" w:name="_Toc45882722"/>
      <w:bookmarkStart w:id="1408" w:name="_Toc51951272"/>
      <w:bookmarkStart w:id="1409" w:name="_Toc59209048"/>
      <w:bookmarkStart w:id="1410" w:name="_Toc75734887"/>
      <w:r>
        <w:t>7.3.13.4</w:t>
      </w:r>
      <w:r w:rsidRPr="00742FAE">
        <w:tab/>
      </w:r>
      <w:r>
        <w:t>Key establishment information container</w:t>
      </w:r>
      <w:bookmarkEnd w:id="1406"/>
      <w:bookmarkEnd w:id="1407"/>
      <w:bookmarkEnd w:id="1408"/>
      <w:bookmarkEnd w:id="1409"/>
      <w:bookmarkEnd w:id="141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11" w:name="_Toc45282337"/>
      <w:bookmarkStart w:id="1412" w:name="_Toc45882723"/>
      <w:bookmarkStart w:id="1413" w:name="_Toc51951273"/>
      <w:bookmarkStart w:id="1414" w:name="_Toc59209049"/>
      <w:bookmarkStart w:id="1415" w:name="_Toc7573488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11"/>
      <w:bookmarkEnd w:id="1412"/>
      <w:bookmarkEnd w:id="1413"/>
      <w:bookmarkEnd w:id="1414"/>
      <w:bookmarkEnd w:id="1415"/>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16" w:name="_Toc59209050"/>
      <w:bookmarkStart w:id="1417" w:name="_Toc45282338"/>
      <w:bookmarkStart w:id="1418" w:name="_Toc45882724"/>
      <w:bookmarkStart w:id="1419" w:name="_Toc51951274"/>
      <w:bookmarkStart w:id="1420" w:name="_Toc75734889"/>
      <w:r>
        <w:t>7.3.13.</w:t>
      </w:r>
      <w:r>
        <w:rPr>
          <w:lang w:eastAsia="zh-CN"/>
        </w:rPr>
        <w:t>6</w:t>
      </w:r>
      <w:r>
        <w:tab/>
      </w:r>
      <w:r>
        <w:rPr>
          <w:lang w:eastAsia="ja-JP"/>
        </w:rPr>
        <w:t>UE PC5 unicast signalling security policy</w:t>
      </w:r>
      <w:bookmarkEnd w:id="1416"/>
      <w:bookmarkEnd w:id="1420"/>
    </w:p>
    <w:p w14:paraId="497662F1" w14:textId="614B1C4D" w:rsidR="00657F67" w:rsidRDefault="00471ACC" w:rsidP="004B765A">
      <w:pPr>
        <w:rPr>
          <w:lang w:eastAsia="zh-CN"/>
        </w:rPr>
      </w:pPr>
      <w:bookmarkStart w:id="142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22" w:name="OLE_LINK54"/>
      <w:r>
        <w:rPr>
          <w:rFonts w:hint="eastAsia"/>
          <w:lang w:eastAsia="zh-CN"/>
        </w:rPr>
        <w:t>DIRECT LINK ESTABLISHMENT REQUEST message</w:t>
      </w:r>
      <w:bookmarkEnd w:id="1422"/>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68D188B4" w:rsidR="00613F8F" w:rsidRPr="00742FAE" w:rsidRDefault="00613F8F" w:rsidP="00613F8F">
      <w:pPr>
        <w:pStyle w:val="Heading3"/>
      </w:pPr>
      <w:bookmarkStart w:id="1423" w:name="_Toc75734890"/>
      <w:r>
        <w:lastRenderedPageBreak/>
        <w:t>7.3.14</w:t>
      </w:r>
      <w:r>
        <w:tab/>
        <w:t>Direct link security mode complete</w:t>
      </w:r>
      <w:bookmarkEnd w:id="1417"/>
      <w:bookmarkEnd w:id="1418"/>
      <w:bookmarkEnd w:id="1419"/>
      <w:bookmarkEnd w:id="1421"/>
      <w:bookmarkEnd w:id="1423"/>
    </w:p>
    <w:p w14:paraId="7BDC4D04" w14:textId="37510DF2" w:rsidR="00613F8F" w:rsidRPr="00742FAE" w:rsidRDefault="00613F8F" w:rsidP="00613F8F">
      <w:pPr>
        <w:pStyle w:val="Heading4"/>
      </w:pPr>
      <w:bookmarkStart w:id="1424" w:name="_Toc45282339"/>
      <w:bookmarkStart w:id="1425" w:name="_Toc45882725"/>
      <w:bookmarkStart w:id="1426" w:name="_Toc51951275"/>
      <w:bookmarkStart w:id="1427" w:name="_Toc59209052"/>
      <w:bookmarkStart w:id="1428" w:name="_Toc75734891"/>
      <w:r>
        <w:t>7.3.14</w:t>
      </w:r>
      <w:r w:rsidRPr="00742FAE">
        <w:t>.1</w:t>
      </w:r>
      <w:r w:rsidRPr="00742FAE">
        <w:tab/>
        <w:t>Message definition</w:t>
      </w:r>
      <w:bookmarkEnd w:id="1424"/>
      <w:bookmarkEnd w:id="1425"/>
      <w:bookmarkEnd w:id="1426"/>
      <w:bookmarkEnd w:id="1427"/>
      <w:bookmarkEnd w:id="1428"/>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D785410" w:rsidR="00613F8F" w:rsidRDefault="00613F8F" w:rsidP="00613F8F">
      <w:pPr>
        <w:pStyle w:val="B1"/>
      </w:pPr>
      <w:r w:rsidRPr="003168A2">
        <w:t>Direction:</w:t>
      </w:r>
      <w:r w:rsidR="00B0250D">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29" w:name="_Toc45282340"/>
      <w:bookmarkStart w:id="1430" w:name="_Toc45882726"/>
      <w:bookmarkStart w:id="1431" w:name="_Toc51951276"/>
      <w:bookmarkStart w:id="1432" w:name="_Toc59209053"/>
      <w:bookmarkStart w:id="1433" w:name="_Toc75734892"/>
      <w:r>
        <w:t>7.3.14</w:t>
      </w:r>
      <w:r w:rsidRPr="00742FAE">
        <w:t>.</w:t>
      </w:r>
      <w:r>
        <w:t>2</w:t>
      </w:r>
      <w:r w:rsidRPr="00742FAE">
        <w:tab/>
      </w:r>
      <w:r>
        <w:t>IP address configuration</w:t>
      </w:r>
      <w:bookmarkEnd w:id="1429"/>
      <w:bookmarkEnd w:id="1430"/>
      <w:bookmarkEnd w:id="1431"/>
      <w:bookmarkEnd w:id="1432"/>
      <w:bookmarkEnd w:id="1433"/>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34" w:name="_Toc45282341"/>
      <w:bookmarkStart w:id="1435" w:name="_Toc45882727"/>
      <w:bookmarkStart w:id="1436" w:name="_Toc51951277"/>
      <w:bookmarkStart w:id="1437" w:name="_Toc59209054"/>
      <w:bookmarkStart w:id="1438" w:name="_Toc75734893"/>
      <w:r>
        <w:t>7.3.14</w:t>
      </w:r>
      <w:r w:rsidRPr="00742FAE">
        <w:t>.</w:t>
      </w:r>
      <w:r>
        <w:t>3</w:t>
      </w:r>
      <w:r w:rsidRPr="00742FAE">
        <w:tab/>
      </w:r>
      <w:r>
        <w:t>Link local IPv6 address</w:t>
      </w:r>
      <w:bookmarkEnd w:id="1434"/>
      <w:bookmarkEnd w:id="1435"/>
      <w:bookmarkEnd w:id="1436"/>
      <w:bookmarkEnd w:id="1437"/>
      <w:bookmarkEnd w:id="1438"/>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39" w:name="_Toc45282342"/>
      <w:bookmarkStart w:id="1440" w:name="_Toc45882728"/>
      <w:bookmarkStart w:id="1441" w:name="_Toc51951278"/>
      <w:bookmarkStart w:id="1442" w:name="_Toc59209055"/>
      <w:bookmarkStart w:id="1443" w:name="_Toc7573489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39"/>
      <w:bookmarkEnd w:id="1440"/>
      <w:bookmarkEnd w:id="1441"/>
      <w:bookmarkEnd w:id="1442"/>
      <w:bookmarkEnd w:id="144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44" w:name="_Toc45282343"/>
      <w:bookmarkStart w:id="1445" w:name="_Toc45882729"/>
      <w:bookmarkStart w:id="1446" w:name="_Toc51951279"/>
      <w:bookmarkStart w:id="1447" w:name="_Toc59209056"/>
      <w:bookmarkStart w:id="1448" w:name="_Toc75734895"/>
      <w:r>
        <w:t>7.3.15</w:t>
      </w:r>
      <w:r>
        <w:tab/>
        <w:t>Direct link security mode reject</w:t>
      </w:r>
      <w:bookmarkEnd w:id="1444"/>
      <w:bookmarkEnd w:id="1445"/>
      <w:bookmarkEnd w:id="1446"/>
      <w:bookmarkEnd w:id="1447"/>
      <w:bookmarkEnd w:id="1448"/>
    </w:p>
    <w:p w14:paraId="728249EE" w14:textId="03AF0038" w:rsidR="00613F8F" w:rsidRPr="00742FAE" w:rsidRDefault="00613F8F" w:rsidP="00613F8F">
      <w:pPr>
        <w:pStyle w:val="Heading4"/>
      </w:pPr>
      <w:bookmarkStart w:id="1449" w:name="_Toc45282344"/>
      <w:bookmarkStart w:id="1450" w:name="_Toc45882730"/>
      <w:bookmarkStart w:id="1451" w:name="_Toc51951280"/>
      <w:bookmarkStart w:id="1452" w:name="_Toc59209057"/>
      <w:bookmarkStart w:id="1453" w:name="_Toc75734896"/>
      <w:r>
        <w:t>7.3.15</w:t>
      </w:r>
      <w:r w:rsidRPr="00742FAE">
        <w:t>.1</w:t>
      </w:r>
      <w:r w:rsidRPr="00742FAE">
        <w:tab/>
        <w:t>Message definition</w:t>
      </w:r>
      <w:bookmarkEnd w:id="1449"/>
      <w:bookmarkEnd w:id="1450"/>
      <w:bookmarkEnd w:id="1451"/>
      <w:bookmarkEnd w:id="1452"/>
      <w:bookmarkEnd w:id="1453"/>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3EB1C857" w:rsidR="00613F8F" w:rsidRDefault="00613F8F" w:rsidP="00613F8F">
      <w:pPr>
        <w:pStyle w:val="B1"/>
      </w:pPr>
      <w:r w:rsidRPr="003168A2">
        <w:t>Direction:</w:t>
      </w:r>
      <w:r w:rsidR="00B0250D">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54" w:name="_Toc45282345"/>
      <w:bookmarkStart w:id="1455" w:name="_Toc45882731"/>
      <w:bookmarkStart w:id="1456" w:name="_Toc51951281"/>
      <w:bookmarkStart w:id="1457" w:name="_Toc59209058"/>
      <w:bookmarkStart w:id="1458" w:name="_Toc34388706"/>
      <w:bookmarkStart w:id="1459" w:name="_Toc34404477"/>
      <w:bookmarkStart w:id="1460" w:name="_Toc75734897"/>
      <w:r>
        <w:t>7.3.16</w:t>
      </w:r>
      <w:r>
        <w:tab/>
        <w:t>Direct link rekeying request</w:t>
      </w:r>
      <w:bookmarkEnd w:id="1454"/>
      <w:bookmarkEnd w:id="1455"/>
      <w:bookmarkEnd w:id="1456"/>
      <w:bookmarkEnd w:id="1457"/>
      <w:bookmarkEnd w:id="1460"/>
    </w:p>
    <w:p w14:paraId="2CCF547A" w14:textId="6C2AAEAA" w:rsidR="00176374" w:rsidRPr="00742FAE" w:rsidRDefault="00176374" w:rsidP="00176374">
      <w:pPr>
        <w:pStyle w:val="Heading4"/>
      </w:pPr>
      <w:bookmarkStart w:id="1461" w:name="_Toc45282346"/>
      <w:bookmarkStart w:id="1462" w:name="_Toc45882732"/>
      <w:bookmarkStart w:id="1463" w:name="_Toc51951282"/>
      <w:bookmarkStart w:id="1464" w:name="_Toc59209059"/>
      <w:bookmarkStart w:id="1465" w:name="_Toc75734898"/>
      <w:r>
        <w:t>7.3.16</w:t>
      </w:r>
      <w:r w:rsidRPr="00742FAE">
        <w:t>.1</w:t>
      </w:r>
      <w:r w:rsidRPr="00742FAE">
        <w:tab/>
        <w:t>Message definition</w:t>
      </w:r>
      <w:bookmarkEnd w:id="1461"/>
      <w:bookmarkEnd w:id="1462"/>
      <w:bookmarkEnd w:id="1463"/>
      <w:bookmarkEnd w:id="1464"/>
      <w:bookmarkEnd w:id="1465"/>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D89852D" w:rsidR="00176374" w:rsidRDefault="00176374" w:rsidP="00176374">
      <w:pPr>
        <w:pStyle w:val="B1"/>
      </w:pPr>
      <w:r w:rsidRPr="003168A2">
        <w:t>Direction:</w:t>
      </w:r>
      <w:r w:rsidR="00B0250D">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466" w:name="_Toc45282347"/>
      <w:bookmarkStart w:id="1467" w:name="_Toc45882733"/>
      <w:bookmarkStart w:id="1468" w:name="_Toc51951283"/>
      <w:bookmarkStart w:id="1469" w:name="_Toc59209060"/>
      <w:bookmarkStart w:id="1470" w:name="_Toc75734899"/>
      <w:r>
        <w:t>7.3.16</w:t>
      </w:r>
      <w:r w:rsidRPr="00742FAE">
        <w:t>.</w:t>
      </w:r>
      <w:r>
        <w:t>2</w:t>
      </w:r>
      <w:r>
        <w:tab/>
        <w:t>Key establishment information container</w:t>
      </w:r>
      <w:bookmarkEnd w:id="1466"/>
      <w:bookmarkEnd w:id="1467"/>
      <w:bookmarkEnd w:id="1468"/>
      <w:bookmarkEnd w:id="1469"/>
      <w:bookmarkEnd w:id="14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471" w:name="_Toc45282348"/>
      <w:bookmarkStart w:id="1472" w:name="_Toc45882734"/>
      <w:bookmarkStart w:id="1473" w:name="_Toc51951284"/>
      <w:bookmarkStart w:id="1474" w:name="_Toc59209061"/>
      <w:bookmarkStart w:id="1475" w:name="_Toc75734900"/>
      <w:r>
        <w:t>7.3.16</w:t>
      </w:r>
      <w:r w:rsidRPr="00742FAE">
        <w:t>.</w:t>
      </w:r>
      <w:r>
        <w:t>3</w:t>
      </w:r>
      <w:r>
        <w:tab/>
        <w:t>Nonce_1</w:t>
      </w:r>
      <w:bookmarkEnd w:id="1471"/>
      <w:bookmarkEnd w:id="1472"/>
      <w:bookmarkEnd w:id="1473"/>
      <w:bookmarkEnd w:id="1474"/>
      <w:bookmarkEnd w:id="1475"/>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476" w:name="_Toc45282349"/>
      <w:bookmarkStart w:id="1477" w:name="_Toc45882735"/>
      <w:bookmarkStart w:id="1478" w:name="_Toc51951285"/>
      <w:bookmarkStart w:id="1479" w:name="_Toc59209062"/>
      <w:bookmarkStart w:id="1480" w:name="_Toc75734901"/>
      <w:r>
        <w:t>7.3.16.4</w:t>
      </w:r>
      <w:r>
        <w:tab/>
      </w:r>
      <w:r w:rsidRPr="00C76604">
        <w:t>MSBs of KNRP-sess ID</w:t>
      </w:r>
      <w:bookmarkEnd w:id="1476"/>
      <w:bookmarkEnd w:id="1477"/>
      <w:bookmarkEnd w:id="1478"/>
      <w:bookmarkEnd w:id="1479"/>
      <w:bookmarkEnd w:id="1480"/>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481" w:name="_Toc45282350"/>
      <w:bookmarkStart w:id="1482" w:name="_Toc45882736"/>
      <w:bookmarkStart w:id="1483" w:name="_Toc51951286"/>
      <w:bookmarkStart w:id="1484" w:name="_Toc59209063"/>
      <w:bookmarkStart w:id="1485" w:name="_Toc75734902"/>
      <w:r>
        <w:t>7.3.16.5</w:t>
      </w:r>
      <w:r w:rsidRPr="00742FAE">
        <w:tab/>
      </w:r>
      <w:r>
        <w:t>Re-authentication indication</w:t>
      </w:r>
      <w:bookmarkEnd w:id="1481"/>
      <w:bookmarkEnd w:id="1482"/>
      <w:bookmarkEnd w:id="1483"/>
      <w:bookmarkEnd w:id="1484"/>
      <w:bookmarkEnd w:id="148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486" w:name="_Toc45282351"/>
      <w:bookmarkStart w:id="1487" w:name="_Toc45882737"/>
      <w:bookmarkStart w:id="1488" w:name="_Toc51951287"/>
      <w:bookmarkStart w:id="1489" w:name="_Toc59209064"/>
      <w:bookmarkStart w:id="1490" w:name="_Toc75734903"/>
      <w:r>
        <w:lastRenderedPageBreak/>
        <w:t>7.3.17</w:t>
      </w:r>
      <w:r>
        <w:tab/>
        <w:t>Direct link rekeying response</w:t>
      </w:r>
      <w:bookmarkEnd w:id="1486"/>
      <w:bookmarkEnd w:id="1487"/>
      <w:bookmarkEnd w:id="1488"/>
      <w:bookmarkEnd w:id="1489"/>
      <w:bookmarkEnd w:id="1490"/>
    </w:p>
    <w:p w14:paraId="1AEA36BE" w14:textId="1D54FC5B" w:rsidR="00176374" w:rsidRPr="00742FAE" w:rsidRDefault="00176374" w:rsidP="00176374">
      <w:pPr>
        <w:pStyle w:val="Heading4"/>
      </w:pPr>
      <w:bookmarkStart w:id="1491" w:name="_Toc45282352"/>
      <w:bookmarkStart w:id="1492" w:name="_Toc45882738"/>
      <w:bookmarkStart w:id="1493" w:name="_Toc51951288"/>
      <w:bookmarkStart w:id="1494" w:name="_Toc59209065"/>
      <w:bookmarkStart w:id="1495" w:name="_Toc75734904"/>
      <w:r>
        <w:t>7.3.17</w:t>
      </w:r>
      <w:r w:rsidRPr="00742FAE">
        <w:t>.1</w:t>
      </w:r>
      <w:r w:rsidRPr="00742FAE">
        <w:tab/>
        <w:t>Message definition</w:t>
      </w:r>
      <w:bookmarkEnd w:id="1491"/>
      <w:bookmarkEnd w:id="1492"/>
      <w:bookmarkEnd w:id="1493"/>
      <w:bookmarkEnd w:id="1494"/>
      <w:bookmarkEnd w:id="149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3408363F" w:rsidR="00176374" w:rsidRDefault="00176374" w:rsidP="00176374">
      <w:pPr>
        <w:pStyle w:val="B1"/>
      </w:pPr>
      <w:r w:rsidRPr="003168A2">
        <w:t>Direction:</w:t>
      </w:r>
      <w:r w:rsidR="00B0250D">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496" w:name="_Toc45282353"/>
      <w:bookmarkStart w:id="1497" w:name="_Toc45882739"/>
      <w:bookmarkStart w:id="1498" w:name="_Toc51951289"/>
      <w:bookmarkStart w:id="1499" w:name="_Toc59209066"/>
      <w:bookmarkStart w:id="1500" w:name="_Toc75734905"/>
      <w:r>
        <w:t>7.3.18</w:t>
      </w:r>
      <w:r w:rsidR="00923539">
        <w:tab/>
        <w:t>Direct link identifier update request</w:t>
      </w:r>
      <w:bookmarkEnd w:id="1496"/>
      <w:bookmarkEnd w:id="1497"/>
      <w:bookmarkEnd w:id="1498"/>
      <w:bookmarkEnd w:id="1499"/>
      <w:bookmarkEnd w:id="1500"/>
    </w:p>
    <w:p w14:paraId="635ACC28" w14:textId="30137016" w:rsidR="00923539" w:rsidRPr="00742FAE" w:rsidRDefault="006616B6" w:rsidP="00923539">
      <w:pPr>
        <w:pStyle w:val="Heading4"/>
      </w:pPr>
      <w:bookmarkStart w:id="1501" w:name="_Toc45282354"/>
      <w:bookmarkStart w:id="1502" w:name="_Toc45882740"/>
      <w:bookmarkStart w:id="1503" w:name="_Toc51951290"/>
      <w:bookmarkStart w:id="1504" w:name="_Toc59209067"/>
      <w:bookmarkStart w:id="1505" w:name="_Toc75734906"/>
      <w:r>
        <w:t>7.3.18</w:t>
      </w:r>
      <w:r w:rsidR="00923539" w:rsidRPr="00742FAE">
        <w:t>.1</w:t>
      </w:r>
      <w:r w:rsidR="00923539" w:rsidRPr="00742FAE">
        <w:tab/>
        <w:t>Message definition</w:t>
      </w:r>
      <w:bookmarkEnd w:id="1501"/>
      <w:bookmarkEnd w:id="1502"/>
      <w:bookmarkEnd w:id="1503"/>
      <w:bookmarkEnd w:id="1504"/>
      <w:bookmarkEnd w:id="1505"/>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57F99E3" w:rsidR="00923539" w:rsidRDefault="00923539" w:rsidP="00923539">
      <w:pPr>
        <w:pStyle w:val="B1"/>
      </w:pPr>
      <w:r w:rsidRPr="003168A2">
        <w:t>Direction:</w:t>
      </w:r>
      <w:r w:rsidR="00B0250D">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06" w:name="_Toc45282355"/>
      <w:bookmarkStart w:id="1507" w:name="_Toc45882741"/>
      <w:bookmarkStart w:id="1508" w:name="_Toc51951291"/>
      <w:bookmarkStart w:id="1509" w:name="_Toc59209068"/>
      <w:bookmarkStart w:id="1510" w:name="_Toc75734907"/>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06"/>
      <w:bookmarkEnd w:id="1507"/>
      <w:bookmarkEnd w:id="1508"/>
      <w:bookmarkEnd w:id="1509"/>
      <w:bookmarkEnd w:id="151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11" w:name="_Toc45282356"/>
      <w:bookmarkStart w:id="1512" w:name="_Toc45882742"/>
      <w:bookmarkStart w:id="1513" w:name="_Toc51951292"/>
      <w:bookmarkStart w:id="1514" w:name="_Toc59209069"/>
      <w:bookmarkStart w:id="1515" w:name="_Toc75734908"/>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11"/>
      <w:bookmarkEnd w:id="1512"/>
      <w:bookmarkEnd w:id="1513"/>
      <w:bookmarkEnd w:id="1514"/>
      <w:bookmarkEnd w:id="1515"/>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16" w:name="_Toc45282357"/>
      <w:bookmarkStart w:id="1517" w:name="_Toc45882743"/>
      <w:bookmarkStart w:id="1518" w:name="_Toc51951293"/>
      <w:bookmarkStart w:id="1519" w:name="_Toc59209070"/>
      <w:bookmarkStart w:id="1520" w:name="_Toc75734909"/>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16"/>
      <w:bookmarkEnd w:id="1517"/>
      <w:bookmarkEnd w:id="1518"/>
      <w:bookmarkEnd w:id="1519"/>
      <w:bookmarkEnd w:id="1520"/>
    </w:p>
    <w:p w14:paraId="01EDBDBE" w14:textId="7010E155" w:rsidR="00DA7B90" w:rsidRDefault="006616B6" w:rsidP="00DA7B90">
      <w:pPr>
        <w:pStyle w:val="Heading4"/>
      </w:pPr>
      <w:bookmarkStart w:id="1521" w:name="_Toc45282358"/>
      <w:bookmarkStart w:id="1522" w:name="_Toc45882744"/>
      <w:bookmarkStart w:id="1523" w:name="_Toc51951294"/>
      <w:bookmarkStart w:id="1524" w:name="_Toc59209071"/>
      <w:bookmarkStart w:id="1525" w:name="_Toc75734910"/>
      <w:r>
        <w:rPr>
          <w:rFonts w:hint="eastAsia"/>
          <w:lang w:val="en-US" w:eastAsia="zh-CN"/>
        </w:rPr>
        <w:t>7.3.19</w:t>
      </w:r>
      <w:r w:rsidR="00DA7B90">
        <w:rPr>
          <w:lang w:val="en-US" w:eastAsia="zh-CN"/>
        </w:rPr>
        <w:t>.1</w:t>
      </w:r>
      <w:r w:rsidR="00DA7B90">
        <w:tab/>
        <w:t>Message definition</w:t>
      </w:r>
      <w:bookmarkEnd w:id="1521"/>
      <w:bookmarkEnd w:id="1522"/>
      <w:bookmarkEnd w:id="1523"/>
      <w:bookmarkEnd w:id="1524"/>
      <w:bookmarkEnd w:id="1525"/>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0F3C8639" w:rsidR="00DA7B90" w:rsidRPr="006415A3" w:rsidRDefault="00DA7B90" w:rsidP="00DA7B90">
      <w:pPr>
        <w:pStyle w:val="B1"/>
      </w:pPr>
      <w:r w:rsidRPr="006415A3">
        <w:t>Direction:</w:t>
      </w:r>
      <w:r w:rsidR="00B0250D">
        <w:tab/>
      </w:r>
      <w:r w:rsidRPr="006415A3">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26" w:name="_Toc45282359"/>
      <w:bookmarkStart w:id="1527" w:name="_Toc45882745"/>
    </w:p>
    <w:p w14:paraId="0391D82E" w14:textId="195A2FFB" w:rsidR="00DA7B90" w:rsidRDefault="006616B6" w:rsidP="00DA7B90">
      <w:pPr>
        <w:pStyle w:val="Heading4"/>
      </w:pPr>
      <w:bookmarkStart w:id="1528" w:name="_Toc51951295"/>
      <w:bookmarkStart w:id="1529" w:name="_Toc59209072"/>
      <w:bookmarkStart w:id="1530" w:name="_Toc75734911"/>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526"/>
      <w:bookmarkEnd w:id="1527"/>
      <w:bookmarkEnd w:id="1528"/>
      <w:bookmarkEnd w:id="1529"/>
      <w:bookmarkEnd w:id="1530"/>
    </w:p>
    <w:p w14:paraId="0D1F203A" w14:textId="76BF4E0F" w:rsidR="00DA7B90" w:rsidRDefault="00DA7B90" w:rsidP="00DA7B90">
      <w:pPr>
        <w:rPr>
          <w:lang w:eastAsia="zh-CN"/>
        </w:rPr>
      </w:pPr>
      <w:r>
        <w:rPr>
          <w:lang w:eastAsia="zh-CN"/>
        </w:rPr>
        <w:t>This IE is included</w:t>
      </w:r>
      <w:r>
        <w:rPr>
          <w:rFonts w:hint="eastAsia"/>
          <w:lang w:eastAsia="zh-CN"/>
        </w:rPr>
        <w:t xml:space="preserve"> </w:t>
      </w:r>
      <w:r w:rsidR="00F849DA" w:rsidRPr="002C1038">
        <w:rPr>
          <w:lang w:eastAsia="zh-CN"/>
        </w:rPr>
        <w:t xml:space="preserve">if the target UE receives the </w:t>
      </w:r>
      <w:r w:rsidR="00F849DA">
        <w:rPr>
          <w:rFonts w:hint="eastAsia"/>
          <w:lang w:eastAsia="zh-CN"/>
        </w:rPr>
        <w:t>S</w:t>
      </w:r>
      <w:r w:rsidR="00F849DA" w:rsidRPr="002C1038">
        <w:rPr>
          <w:lang w:eastAsia="zh-CN"/>
        </w:rPr>
        <w:t xml:space="preserve">ource user info </w:t>
      </w:r>
      <w:r w:rsidR="00F849DA">
        <w:rPr>
          <w:rFonts w:hint="eastAsia"/>
          <w:lang w:eastAsia="zh-CN"/>
        </w:rPr>
        <w:t xml:space="preserve">IE </w:t>
      </w:r>
      <w:r w:rsidR="00F849DA"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531" w:name="_Toc45282361"/>
      <w:bookmarkStart w:id="1532" w:name="_Toc45882747"/>
      <w:bookmarkStart w:id="1533" w:name="_Toc51951296"/>
      <w:bookmarkStart w:id="1534" w:name="_Toc59209073"/>
      <w:bookmarkStart w:id="1535" w:name="_Toc75734912"/>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31"/>
      <w:bookmarkEnd w:id="1532"/>
      <w:bookmarkEnd w:id="1533"/>
      <w:bookmarkEnd w:id="1534"/>
      <w:bookmarkEnd w:id="1535"/>
    </w:p>
    <w:p w14:paraId="7763894F" w14:textId="49405057" w:rsidR="00DA7B90" w:rsidRDefault="00DA7B90" w:rsidP="00DA7B90">
      <w:r w:rsidRPr="00ED24E5">
        <w:t xml:space="preserve">This IE </w:t>
      </w:r>
      <w:r>
        <w:t>is</w:t>
      </w:r>
      <w:r w:rsidRPr="00ED24E5">
        <w:t xml:space="preserve"> included </w:t>
      </w:r>
      <w:r w:rsidR="00FC1B34" w:rsidRPr="002C1038">
        <w:t xml:space="preserve">if the target UE receives the </w:t>
      </w:r>
      <w:r w:rsidR="00FC1B34">
        <w:rPr>
          <w:rFonts w:hint="eastAsia"/>
          <w:lang w:eastAsia="zh-CN"/>
        </w:rPr>
        <w:t>S</w:t>
      </w:r>
      <w:r w:rsidR="00FC1B34" w:rsidRPr="002C1038">
        <w:t>ource link local IPv6 address</w:t>
      </w:r>
      <w:r w:rsidR="00FC1B34">
        <w:rPr>
          <w:rFonts w:hint="eastAsia"/>
          <w:lang w:eastAsia="zh-CN"/>
        </w:rPr>
        <w:t xml:space="preserve"> IE</w:t>
      </w:r>
      <w:r w:rsidR="00FC1B34" w:rsidRPr="002C1038">
        <w:t xml:space="preserve"> in the DIRECT LINK IDENTIFIER UPDATE REQUEST message</w:t>
      </w:r>
      <w:r>
        <w:t>.</w:t>
      </w:r>
    </w:p>
    <w:p w14:paraId="40978E44" w14:textId="001433E0" w:rsidR="00DA7B90" w:rsidRPr="003D582A" w:rsidRDefault="006616B6" w:rsidP="00DA7B90">
      <w:pPr>
        <w:pStyle w:val="Heading4"/>
      </w:pPr>
      <w:bookmarkStart w:id="1536" w:name="_Toc45282362"/>
      <w:bookmarkStart w:id="1537" w:name="_Toc45882748"/>
      <w:bookmarkStart w:id="1538" w:name="_Toc51951297"/>
      <w:bookmarkStart w:id="1539" w:name="_Toc59209074"/>
      <w:bookmarkStart w:id="1540" w:name="_Toc75734913"/>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36"/>
      <w:bookmarkEnd w:id="1537"/>
      <w:bookmarkEnd w:id="1538"/>
      <w:bookmarkEnd w:id="1539"/>
      <w:bookmarkEnd w:id="1540"/>
    </w:p>
    <w:p w14:paraId="11399635" w14:textId="4356FAF0" w:rsidR="00DA7B90" w:rsidRPr="002C1038" w:rsidRDefault="00DA7B90" w:rsidP="00DA7B90">
      <w:r w:rsidRPr="002C1038">
        <w:rPr>
          <w:lang w:eastAsia="zh-CN"/>
        </w:rPr>
        <w:t xml:space="preserve">This IE is included </w:t>
      </w:r>
      <w:r w:rsidR="00DD6656">
        <w:rPr>
          <w:lang w:eastAsia="zh-CN"/>
        </w:rPr>
        <w:t>when</w:t>
      </w:r>
      <w:r w:rsidR="00DD6656">
        <w:rPr>
          <w:rFonts w:hint="eastAsia"/>
          <w:lang w:eastAsia="zh-CN"/>
        </w:rPr>
        <w:t xml:space="preserve"> the application layer ID</w:t>
      </w:r>
      <w:r w:rsidR="00DD6656">
        <w:rPr>
          <w:lang w:eastAsia="zh-CN"/>
        </w:rPr>
        <w:t xml:space="preserve"> changes at the target UE</w:t>
      </w:r>
      <w:r w:rsidR="00DD6656">
        <w:rPr>
          <w:rFonts w:hint="eastAsia"/>
          <w:lang w:eastAsia="zh-CN"/>
        </w:rPr>
        <w:t xml:space="preserve"> </w:t>
      </w:r>
      <w:r w:rsidR="00DD6656">
        <w:rPr>
          <w:lang w:eastAsia="zh-CN"/>
        </w:rPr>
        <w:t xml:space="preserve">and the target UE receives a new </w:t>
      </w:r>
      <w:r w:rsidR="00DD6656">
        <w:rPr>
          <w:rFonts w:hint="eastAsia"/>
          <w:lang w:eastAsia="zh-CN"/>
        </w:rPr>
        <w:t>a</w:t>
      </w:r>
      <w:r w:rsidR="00DD6656">
        <w:rPr>
          <w:lang w:eastAsia="zh-CN"/>
        </w:rPr>
        <w:t xml:space="preserve">pplication </w:t>
      </w:r>
      <w:r w:rsidR="00DD6656">
        <w:rPr>
          <w:rFonts w:hint="eastAsia"/>
          <w:lang w:eastAsia="zh-CN"/>
        </w:rPr>
        <w:t xml:space="preserve">layer </w:t>
      </w:r>
      <w:r w:rsidR="00DD6656">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541" w:name="_Toc45282363"/>
      <w:bookmarkStart w:id="1542" w:name="_Toc45882749"/>
      <w:bookmarkStart w:id="1543" w:name="_Toc51951298"/>
      <w:bookmarkStart w:id="1544" w:name="_Toc59209075"/>
      <w:bookmarkStart w:id="1545" w:name="_Toc75734914"/>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41"/>
      <w:bookmarkEnd w:id="1542"/>
      <w:bookmarkEnd w:id="1543"/>
      <w:bookmarkEnd w:id="1544"/>
      <w:bookmarkEnd w:id="1545"/>
    </w:p>
    <w:p w14:paraId="745A2419" w14:textId="588C1F9E" w:rsidR="00DA7B90" w:rsidRPr="002C1038" w:rsidRDefault="00DA7B90" w:rsidP="00DA7B90">
      <w:r w:rsidRPr="002C1038">
        <w:t xml:space="preserve">This IE is included </w:t>
      </w:r>
      <w:r w:rsidR="007D3F59">
        <w:t>when</w:t>
      </w:r>
      <w:r w:rsidR="007D3F59" w:rsidRPr="00AC1721">
        <w:t xml:space="preserve"> </w:t>
      </w:r>
      <w:r w:rsidR="007D3F59">
        <w:t xml:space="preserve">the </w:t>
      </w:r>
      <w:r w:rsidR="007D3F59">
        <w:rPr>
          <w:rFonts w:hint="eastAsia"/>
          <w:lang w:eastAsia="zh-CN"/>
        </w:rPr>
        <w:t>l</w:t>
      </w:r>
      <w:r w:rsidR="007D3F59" w:rsidRPr="008F55B9">
        <w:t xml:space="preserve">ink local IPv6 address </w:t>
      </w:r>
      <w:r w:rsidR="007D3F59">
        <w:t xml:space="preserve">changes at </w:t>
      </w:r>
      <w:r w:rsidR="007D3F59">
        <w:rPr>
          <w:rFonts w:hint="eastAsia"/>
          <w:lang w:eastAsia="zh-CN"/>
        </w:rPr>
        <w:t xml:space="preserve">the </w:t>
      </w:r>
      <w:r w:rsidR="007D3F59" w:rsidRPr="00AC1721">
        <w:t>target UE</w:t>
      </w:r>
      <w:r w:rsidR="007D3F59" w:rsidRPr="002122CF">
        <w:rPr>
          <w:u w:val="single"/>
        </w:rPr>
        <w:t xml:space="preserve"> </w:t>
      </w:r>
      <w:r w:rsidR="007D3F59">
        <w:rPr>
          <w:u w:val="single"/>
        </w:rPr>
        <w:t xml:space="preserve">and the target UE receives a new </w:t>
      </w:r>
      <w:r w:rsidR="007D3F59">
        <w:rPr>
          <w:rFonts w:hint="eastAsia"/>
          <w:u w:val="single"/>
          <w:lang w:eastAsia="zh-CN"/>
        </w:rPr>
        <w:t>L</w:t>
      </w:r>
      <w:r w:rsidR="007D3F59">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546" w:name="_Toc45282364"/>
      <w:bookmarkStart w:id="1547" w:name="_Toc45882750"/>
      <w:bookmarkStart w:id="1548" w:name="_Toc51951299"/>
      <w:bookmarkStart w:id="1549" w:name="_Toc59209076"/>
      <w:bookmarkStart w:id="1550" w:name="_Toc75734915"/>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46"/>
      <w:bookmarkEnd w:id="1547"/>
      <w:bookmarkEnd w:id="1548"/>
      <w:bookmarkEnd w:id="1549"/>
      <w:bookmarkEnd w:id="1550"/>
    </w:p>
    <w:p w14:paraId="62B8907D" w14:textId="26AAC764" w:rsidR="00DF542C" w:rsidRDefault="006616B6" w:rsidP="00DF542C">
      <w:pPr>
        <w:pStyle w:val="Heading4"/>
      </w:pPr>
      <w:bookmarkStart w:id="1551" w:name="_Toc45282365"/>
      <w:bookmarkStart w:id="1552" w:name="_Toc45882751"/>
      <w:bookmarkStart w:id="1553" w:name="_Toc51951300"/>
      <w:bookmarkStart w:id="1554" w:name="_Toc59209077"/>
      <w:bookmarkStart w:id="1555" w:name="_Toc75734916"/>
      <w:r>
        <w:rPr>
          <w:rFonts w:hint="eastAsia"/>
          <w:lang w:val="en-US" w:eastAsia="zh-CN"/>
        </w:rPr>
        <w:t>7.3.20</w:t>
      </w:r>
      <w:r w:rsidR="00DF542C">
        <w:rPr>
          <w:lang w:val="en-US" w:eastAsia="zh-CN"/>
        </w:rPr>
        <w:t>.1</w:t>
      </w:r>
      <w:r w:rsidR="00DF542C">
        <w:tab/>
        <w:t>Message definition</w:t>
      </w:r>
      <w:bookmarkEnd w:id="1551"/>
      <w:bookmarkEnd w:id="1552"/>
      <w:bookmarkEnd w:id="1553"/>
      <w:bookmarkEnd w:id="1554"/>
      <w:bookmarkEnd w:id="1555"/>
    </w:p>
    <w:p w14:paraId="5D8BE95E" w14:textId="181F07EA" w:rsidR="00DF542C" w:rsidRDefault="00DF542C" w:rsidP="00DF542C">
      <w:r>
        <w:t>This message is sent by the initiating UE to target UE to indicate that the initiating UE has received target UE</w:t>
      </w:r>
      <w:r w:rsidR="00B0250D">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38F9B2AB" w:rsidR="00DF542C" w:rsidRPr="006415A3" w:rsidRDefault="00DF542C" w:rsidP="00DF542C">
      <w:pPr>
        <w:pStyle w:val="B1"/>
      </w:pPr>
      <w:r w:rsidRPr="006415A3">
        <w:t>Direction:</w:t>
      </w:r>
      <w:r w:rsidR="00B0250D">
        <w:tab/>
      </w:r>
      <w:r w:rsidRPr="006415A3">
        <w:t>UE to peer UE</w:t>
      </w:r>
    </w:p>
    <w:p w14:paraId="7D557D3D" w14:textId="73CA39C7" w:rsidR="00DF542C" w:rsidRDefault="00DF542C" w:rsidP="00DF542C">
      <w:pPr>
        <w:pStyle w:val="TH"/>
      </w:pPr>
      <w:bookmarkStart w:id="1556" w:name="OLE_LINK2"/>
      <w:bookmarkStart w:id="1557"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58" w:name="_Toc45282366"/>
      <w:bookmarkStart w:id="1559" w:name="_Toc45882752"/>
      <w:bookmarkEnd w:id="1556"/>
      <w:bookmarkEnd w:id="1557"/>
    </w:p>
    <w:p w14:paraId="3C7DCF63" w14:textId="6C105B26" w:rsidR="00DF542C" w:rsidRPr="003D582A" w:rsidRDefault="006616B6" w:rsidP="00DF542C">
      <w:pPr>
        <w:pStyle w:val="Heading4"/>
      </w:pPr>
      <w:bookmarkStart w:id="1560" w:name="_Toc45282367"/>
      <w:bookmarkStart w:id="1561" w:name="_Toc45882753"/>
      <w:bookmarkStart w:id="1562" w:name="_Toc51951301"/>
      <w:bookmarkStart w:id="1563" w:name="_Toc59209078"/>
      <w:bookmarkStart w:id="1564" w:name="_Toc75734917"/>
      <w:bookmarkEnd w:id="1558"/>
      <w:bookmarkEnd w:id="1559"/>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60"/>
      <w:bookmarkEnd w:id="1561"/>
      <w:bookmarkEnd w:id="1562"/>
      <w:bookmarkEnd w:id="1563"/>
      <w:bookmarkEnd w:id="1564"/>
    </w:p>
    <w:p w14:paraId="4189CC1A" w14:textId="12A5CC30" w:rsidR="00DF542C" w:rsidRPr="003D582A" w:rsidRDefault="00DF542C" w:rsidP="00DF542C">
      <w:r w:rsidRPr="003D582A">
        <w:t xml:space="preserve">This IE is included when the initiating UE receives the </w:t>
      </w:r>
      <w:r w:rsidR="00353314">
        <w:t xml:space="preserve">Source </w:t>
      </w:r>
      <w:r w:rsidRPr="003D582A">
        <w:t xml:space="preserve">user info </w:t>
      </w:r>
      <w:r w:rsidR="00353314">
        <w:t xml:space="preserve">IE </w:t>
      </w:r>
      <w:r w:rsidRPr="003D582A">
        <w:t>in the DIRECT LINK IDENTIFIER UPDATE ACCEPT message.</w:t>
      </w:r>
    </w:p>
    <w:p w14:paraId="5E67D1B1" w14:textId="4A85B744" w:rsidR="00DF542C" w:rsidRPr="003D582A" w:rsidRDefault="006616B6" w:rsidP="00DF542C">
      <w:pPr>
        <w:pStyle w:val="Heading4"/>
      </w:pPr>
      <w:bookmarkStart w:id="1565" w:name="_Toc45282368"/>
      <w:bookmarkStart w:id="1566" w:name="_Toc45882754"/>
      <w:bookmarkStart w:id="1567" w:name="_Toc51951302"/>
      <w:bookmarkStart w:id="1568" w:name="_Toc59209079"/>
      <w:bookmarkStart w:id="1569" w:name="_Toc75734918"/>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565"/>
      <w:bookmarkEnd w:id="1566"/>
      <w:bookmarkEnd w:id="1567"/>
      <w:bookmarkEnd w:id="1568"/>
      <w:bookmarkEnd w:id="1569"/>
    </w:p>
    <w:p w14:paraId="4FE461BF" w14:textId="7D9714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353314">
        <w:rPr>
          <w:lang w:eastAsia="zh-CN"/>
        </w:rPr>
        <w:t>Source</w:t>
      </w:r>
      <w:r w:rsidR="00353314" w:rsidRPr="003D582A">
        <w:rPr>
          <w:lang w:eastAsia="zh-CN"/>
        </w:rPr>
        <w:t xml:space="preserve"> </w:t>
      </w:r>
      <w:r w:rsidRPr="003D582A">
        <w:rPr>
          <w:lang w:eastAsia="zh-CN"/>
        </w:rPr>
        <w:t xml:space="preserve">link local IPv6 address </w:t>
      </w:r>
      <w:r w:rsidR="00353314">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570" w:name="_Toc45282369"/>
      <w:bookmarkStart w:id="1571" w:name="_Toc45882755"/>
      <w:bookmarkStart w:id="1572" w:name="_Toc51951303"/>
      <w:bookmarkStart w:id="1573" w:name="_Toc59209080"/>
      <w:bookmarkStart w:id="1574" w:name="_Toc7573491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70"/>
      <w:bookmarkEnd w:id="1571"/>
      <w:bookmarkEnd w:id="1572"/>
      <w:bookmarkEnd w:id="1573"/>
      <w:bookmarkEnd w:id="1574"/>
    </w:p>
    <w:p w14:paraId="1C2B2770" w14:textId="617D9657" w:rsidR="006616B6" w:rsidRDefault="006616B6" w:rsidP="006616B6">
      <w:pPr>
        <w:pStyle w:val="Heading4"/>
      </w:pPr>
      <w:bookmarkStart w:id="1575" w:name="_Toc45282370"/>
      <w:bookmarkStart w:id="1576" w:name="_Toc45882756"/>
      <w:bookmarkStart w:id="1577" w:name="_Toc51951304"/>
      <w:bookmarkStart w:id="1578" w:name="_Toc59209081"/>
      <w:bookmarkStart w:id="1579" w:name="_Toc75734920"/>
      <w:r>
        <w:rPr>
          <w:rFonts w:hint="eastAsia"/>
          <w:lang w:val="en-US" w:eastAsia="zh-CN"/>
        </w:rPr>
        <w:t>7.3.21</w:t>
      </w:r>
      <w:r>
        <w:rPr>
          <w:lang w:val="en-US" w:eastAsia="zh-CN"/>
        </w:rPr>
        <w:t>.1</w:t>
      </w:r>
      <w:r>
        <w:tab/>
        <w:t>Message definition</w:t>
      </w:r>
      <w:bookmarkEnd w:id="1575"/>
      <w:bookmarkEnd w:id="1576"/>
      <w:bookmarkEnd w:id="1577"/>
      <w:bookmarkEnd w:id="1578"/>
      <w:bookmarkEnd w:id="1579"/>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103F4A0D" w:rsidR="006616B6" w:rsidRPr="006415A3" w:rsidRDefault="006616B6" w:rsidP="006616B6">
      <w:pPr>
        <w:pStyle w:val="B1"/>
      </w:pPr>
      <w:r w:rsidRPr="006415A3">
        <w:t>Direction:</w:t>
      </w:r>
      <w:r w:rsidR="00B0250D">
        <w:tab/>
      </w:r>
      <w:r w:rsidRPr="006415A3">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580" w:name="_Toc45282371"/>
      <w:bookmarkStart w:id="1581" w:name="_Toc45882757"/>
      <w:bookmarkStart w:id="1582" w:name="_Toc51951305"/>
      <w:bookmarkStart w:id="1583" w:name="_Toc59209082"/>
      <w:bookmarkStart w:id="1584" w:name="_Toc7573492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80"/>
      <w:bookmarkEnd w:id="1581"/>
      <w:bookmarkEnd w:id="1582"/>
      <w:bookmarkEnd w:id="1583"/>
      <w:bookmarkEnd w:id="1584"/>
    </w:p>
    <w:p w14:paraId="0587CE90" w14:textId="23FCD7CB" w:rsidR="00A378AE" w:rsidRDefault="00A378AE" w:rsidP="00A378AE">
      <w:pPr>
        <w:pStyle w:val="Heading4"/>
      </w:pPr>
      <w:bookmarkStart w:id="1585" w:name="_Toc45282372"/>
      <w:bookmarkStart w:id="1586" w:name="_Toc45882758"/>
      <w:bookmarkStart w:id="1587" w:name="_Toc51951306"/>
      <w:bookmarkStart w:id="1588" w:name="_Toc59209083"/>
      <w:bookmarkStart w:id="1589" w:name="_Toc7573492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85"/>
      <w:bookmarkEnd w:id="1586"/>
      <w:bookmarkEnd w:id="1587"/>
      <w:bookmarkEnd w:id="1588"/>
      <w:bookmarkEnd w:id="158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4F32691E" w:rsidR="00A378AE" w:rsidRPr="006415A3" w:rsidRDefault="00A378AE" w:rsidP="00A378AE">
      <w:pPr>
        <w:pStyle w:val="B1"/>
      </w:pPr>
      <w:r w:rsidRPr="006415A3">
        <w:t>Direction:</w:t>
      </w:r>
      <w:r w:rsidR="00B0250D">
        <w:tab/>
      </w:r>
      <w:r w:rsidRPr="006415A3">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590" w:name="_Toc51951307"/>
      <w:bookmarkStart w:id="1591" w:name="_Toc59209084"/>
      <w:bookmarkStart w:id="1592" w:name="_Toc45282373"/>
      <w:bookmarkStart w:id="1593" w:name="_Toc45882759"/>
      <w:bookmarkStart w:id="1594" w:name="_Toc7573492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90"/>
      <w:bookmarkEnd w:id="1591"/>
      <w:bookmarkEnd w:id="1594"/>
    </w:p>
    <w:p w14:paraId="654B74A1" w14:textId="48B65F17" w:rsidR="00736AEB" w:rsidRDefault="00736AEB" w:rsidP="00736AEB">
      <w:pPr>
        <w:pStyle w:val="Heading4"/>
      </w:pPr>
      <w:bookmarkStart w:id="1595" w:name="_Toc51951308"/>
      <w:bookmarkStart w:id="1596" w:name="_Toc59209085"/>
      <w:bookmarkStart w:id="1597" w:name="_Toc7573492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95"/>
      <w:bookmarkEnd w:id="1596"/>
      <w:bookmarkEnd w:id="1597"/>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435FCDA6" w:rsidR="00736AEB" w:rsidRPr="006415A3" w:rsidRDefault="00736AEB" w:rsidP="00736AEB">
      <w:pPr>
        <w:pStyle w:val="B1"/>
      </w:pPr>
      <w:r w:rsidRPr="006415A3">
        <w:t>Direction:</w:t>
      </w:r>
      <w:r w:rsidR="00B0250D">
        <w:tab/>
      </w:r>
      <w:r w:rsidRPr="006415A3">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5CD8D850" w14:textId="77777777" w:rsidR="0058298F" w:rsidRPr="004B765A" w:rsidRDefault="0058298F" w:rsidP="004B765A">
      <w:pPr>
        <w:pStyle w:val="Heading3"/>
        <w:rPr>
          <w:rFonts w:eastAsia="SimSun"/>
          <w:lang w:val="en-US" w:eastAsia="zh-CN"/>
        </w:rPr>
      </w:pPr>
      <w:bookmarkStart w:id="1598" w:name="_Toc51951309"/>
      <w:bookmarkStart w:id="1599" w:name="_Toc59209086"/>
      <w:bookmarkStart w:id="1600" w:name="_Toc75734925"/>
      <w:r w:rsidRPr="004B765A">
        <w:rPr>
          <w:rFonts w:eastAsia="SimSun"/>
          <w:lang w:val="en-US" w:eastAsia="zh-CN"/>
        </w:rPr>
        <w:lastRenderedPageBreak/>
        <w:t>7.3.24</w:t>
      </w:r>
      <w:r w:rsidRPr="004B765A">
        <w:rPr>
          <w:rFonts w:eastAsia="SimSun"/>
          <w:lang w:val="en-US" w:eastAsia="zh-CN"/>
        </w:rPr>
        <w:tab/>
        <w:t>Direct link authentication failure</w:t>
      </w:r>
      <w:bookmarkEnd w:id="1600"/>
    </w:p>
    <w:p w14:paraId="05EF4B3C" w14:textId="77777777" w:rsidR="0058298F" w:rsidRPr="004B765A" w:rsidRDefault="0058298F" w:rsidP="004B765A">
      <w:pPr>
        <w:pStyle w:val="Heading4"/>
        <w:rPr>
          <w:rFonts w:eastAsia="SimSun"/>
          <w:lang w:val="en-US" w:eastAsia="zh-CN"/>
        </w:rPr>
      </w:pPr>
      <w:bookmarkStart w:id="1601" w:name="_Toc75734926"/>
      <w:r w:rsidRPr="004B765A">
        <w:rPr>
          <w:rFonts w:eastAsia="SimSun"/>
          <w:lang w:val="en-US" w:eastAsia="zh-CN"/>
        </w:rPr>
        <w:t>7.3.24.1</w:t>
      </w:r>
      <w:r w:rsidRPr="004B765A">
        <w:rPr>
          <w:rFonts w:eastAsia="SimSun"/>
          <w:lang w:val="en-US" w:eastAsia="zh-CN"/>
        </w:rPr>
        <w:tab/>
        <w:t>Message definition</w:t>
      </w:r>
      <w:bookmarkEnd w:id="1601"/>
    </w:p>
    <w:p w14:paraId="4825EBED" w14:textId="77777777" w:rsidR="0058298F" w:rsidRPr="0002507B" w:rsidRDefault="0058298F" w:rsidP="0058298F">
      <w:r w:rsidRPr="0002507B">
        <w:t>This message is sent by a UE to another peer UE to reject a DIRECT LINK AUTHENTICATION RESPONSE message. See table 7.3.24.1.1.</w:t>
      </w:r>
    </w:p>
    <w:p w14:paraId="71D8C69A" w14:textId="77777777" w:rsidR="0058298F" w:rsidRPr="0002507B" w:rsidRDefault="0058298F" w:rsidP="0058298F">
      <w:pPr>
        <w:ind w:left="568" w:hanging="284"/>
      </w:pPr>
      <w:r w:rsidRPr="0002507B">
        <w:t>Message type:</w:t>
      </w:r>
      <w:r w:rsidRPr="0002507B">
        <w:tab/>
        <w:t>DIRECT LINK AUTHENTICATION FAILURE</w:t>
      </w:r>
    </w:p>
    <w:p w14:paraId="2447E42E" w14:textId="77777777" w:rsidR="0058298F" w:rsidRPr="0002507B" w:rsidRDefault="0058298F" w:rsidP="0058298F">
      <w:pPr>
        <w:ind w:left="568" w:hanging="284"/>
      </w:pPr>
      <w:r w:rsidRPr="0002507B">
        <w:t>Significance:</w:t>
      </w:r>
      <w:r w:rsidRPr="0002507B">
        <w:tab/>
        <w:t>dual</w:t>
      </w:r>
    </w:p>
    <w:p w14:paraId="75097147" w14:textId="230E19F9" w:rsidR="0058298F" w:rsidRPr="0002507B" w:rsidRDefault="0058298F" w:rsidP="0058298F">
      <w:pPr>
        <w:ind w:left="568" w:hanging="284"/>
      </w:pPr>
      <w:r w:rsidRPr="0002507B">
        <w:t>Direction:</w:t>
      </w:r>
      <w:r w:rsidR="00B0250D">
        <w:tab/>
      </w:r>
      <w:r w:rsidRPr="0002507B">
        <w:t>UE to peer UE</w:t>
      </w:r>
    </w:p>
    <w:p w14:paraId="064BB652" w14:textId="77777777" w:rsidR="0058298F" w:rsidRPr="0002507B" w:rsidRDefault="0058298F" w:rsidP="004B765A">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8298F" w:rsidRPr="0002507B" w14:paraId="57C6D952"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0F47" w14:textId="77777777" w:rsidR="0058298F" w:rsidRPr="0002507B" w:rsidRDefault="0058298F" w:rsidP="004B765A">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47BCE611" w14:textId="77777777" w:rsidR="0058298F" w:rsidRPr="0002507B" w:rsidRDefault="0058298F" w:rsidP="004B765A">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4D2FAC2" w14:textId="77777777" w:rsidR="0058298F" w:rsidRPr="0002507B" w:rsidRDefault="0058298F" w:rsidP="004B765A">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CEAC37D" w14:textId="77777777" w:rsidR="0058298F" w:rsidRPr="0002507B" w:rsidRDefault="0058298F" w:rsidP="004B765A">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55A522C" w14:textId="77777777" w:rsidR="0058298F" w:rsidRPr="0002507B" w:rsidRDefault="0058298F" w:rsidP="004B765A">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50F51EE" w14:textId="77777777" w:rsidR="0058298F" w:rsidRPr="0002507B" w:rsidRDefault="0058298F" w:rsidP="004B765A">
            <w:pPr>
              <w:pStyle w:val="TAH"/>
            </w:pPr>
            <w:r w:rsidRPr="0002507B">
              <w:t>Length</w:t>
            </w:r>
          </w:p>
        </w:tc>
      </w:tr>
      <w:tr w:rsidR="0058298F" w:rsidRPr="0002507B" w14:paraId="334984E7"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C1208"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C7E51" w14:textId="77777777" w:rsidR="0058298F" w:rsidRPr="0002507B" w:rsidRDefault="0058298F" w:rsidP="004B765A">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8A6D938" w14:textId="77777777" w:rsidR="0058298F" w:rsidRPr="0002507B" w:rsidRDefault="0058298F" w:rsidP="004B765A">
            <w:pPr>
              <w:pStyle w:val="TAL"/>
            </w:pPr>
            <w:r w:rsidRPr="0002507B">
              <w:t>PC5 signalling message type</w:t>
            </w:r>
          </w:p>
          <w:p w14:paraId="13E82A7D" w14:textId="77777777" w:rsidR="0058298F" w:rsidRPr="0002507B" w:rsidRDefault="0058298F" w:rsidP="004B765A">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4CB2BB8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7FD0F3C5"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E24C295" w14:textId="77777777" w:rsidR="0058298F" w:rsidRPr="0002507B" w:rsidRDefault="0058298F" w:rsidP="004B765A">
            <w:pPr>
              <w:pStyle w:val="TAC"/>
            </w:pPr>
            <w:r w:rsidRPr="0002507B">
              <w:t>1</w:t>
            </w:r>
          </w:p>
        </w:tc>
      </w:tr>
      <w:tr w:rsidR="0058298F" w:rsidRPr="0002507B" w14:paraId="3BC6DE36"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C634B"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F9F1C4" w14:textId="77777777" w:rsidR="0058298F" w:rsidRPr="0002507B" w:rsidRDefault="0058298F" w:rsidP="004B765A">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6BBCA48C" w14:textId="77777777" w:rsidR="0058298F" w:rsidRPr="0002507B" w:rsidRDefault="0058298F" w:rsidP="004B765A">
            <w:pPr>
              <w:pStyle w:val="TAL"/>
            </w:pPr>
            <w:r w:rsidRPr="0002507B">
              <w:t>Sequence number</w:t>
            </w:r>
          </w:p>
          <w:p w14:paraId="3F017F7A" w14:textId="77777777" w:rsidR="0058298F" w:rsidRPr="0002507B" w:rsidRDefault="0058298F" w:rsidP="004B765A">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3784457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869870C"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336EC6A1" w14:textId="77777777" w:rsidR="0058298F" w:rsidRPr="0002507B" w:rsidRDefault="0058298F" w:rsidP="004B765A">
            <w:pPr>
              <w:pStyle w:val="TAC"/>
            </w:pPr>
            <w:r w:rsidRPr="0002507B">
              <w:t>1</w:t>
            </w:r>
          </w:p>
        </w:tc>
      </w:tr>
      <w:tr w:rsidR="0058298F" w:rsidRPr="0002507B" w14:paraId="790169E9"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47A1A5"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112396" w14:textId="77777777" w:rsidR="0058298F" w:rsidRPr="0002507B" w:rsidRDefault="0058298F" w:rsidP="004B765A">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8F19DF" w14:textId="77777777" w:rsidR="0058298F" w:rsidRPr="0002507B" w:rsidRDefault="0058298F" w:rsidP="004B765A">
            <w:pPr>
              <w:pStyle w:val="TAL"/>
              <w:rPr>
                <w:lang w:eastAsia="ja-JP"/>
              </w:rPr>
            </w:pPr>
            <w:r w:rsidRPr="0002507B">
              <w:rPr>
                <w:lang w:eastAsia="ja-JP"/>
              </w:rPr>
              <w:t>Key establishment information container</w:t>
            </w:r>
          </w:p>
          <w:p w14:paraId="0AE0348A" w14:textId="77777777" w:rsidR="0058298F" w:rsidRPr="0002507B" w:rsidRDefault="0058298F" w:rsidP="004B765A">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64C5245" w14:textId="77777777" w:rsidR="0058298F" w:rsidRPr="0002507B" w:rsidRDefault="0058298F" w:rsidP="004B765A">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8FD0D7D" w14:textId="77777777" w:rsidR="0058298F" w:rsidRPr="0002507B" w:rsidRDefault="0058298F" w:rsidP="004B765A">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2EFB47E2" w14:textId="77777777" w:rsidR="0058298F" w:rsidRPr="0002507B" w:rsidRDefault="0058298F" w:rsidP="004B765A">
            <w:pPr>
              <w:pStyle w:val="TAC"/>
            </w:pPr>
            <w:r w:rsidRPr="0002507B">
              <w:t>4-n</w:t>
            </w:r>
          </w:p>
        </w:tc>
      </w:tr>
    </w:tbl>
    <w:p w14:paraId="4649146B" w14:textId="77777777" w:rsidR="0058298F" w:rsidRPr="00216AFF" w:rsidRDefault="0058298F" w:rsidP="0058298F"/>
    <w:p w14:paraId="7CA1219D" w14:textId="77777777" w:rsidR="0058298F" w:rsidRPr="004B765A" w:rsidRDefault="0058298F" w:rsidP="004B765A">
      <w:pPr>
        <w:pStyle w:val="Heading4"/>
        <w:rPr>
          <w:rFonts w:eastAsia="SimSun"/>
          <w:lang w:val="en-US" w:eastAsia="zh-CN"/>
        </w:rPr>
      </w:pPr>
      <w:bookmarkStart w:id="1602" w:name="_Toc59208725"/>
      <w:bookmarkStart w:id="1603" w:name="_Toc75734927"/>
      <w:r w:rsidRPr="004B765A">
        <w:rPr>
          <w:rFonts w:eastAsia="SimSun"/>
          <w:lang w:val="en-US" w:eastAsia="zh-CN"/>
        </w:rPr>
        <w:t>7.3.24.2</w:t>
      </w:r>
      <w:r w:rsidRPr="004B765A">
        <w:rPr>
          <w:rFonts w:eastAsia="SimSun"/>
          <w:lang w:val="en-US" w:eastAsia="zh-CN"/>
        </w:rPr>
        <w:tab/>
      </w:r>
      <w:bookmarkEnd w:id="1602"/>
      <w:r w:rsidRPr="004B765A">
        <w:rPr>
          <w:rFonts w:eastAsia="SimSun"/>
          <w:lang w:val="en-US" w:eastAsia="zh-CN"/>
        </w:rPr>
        <w:t>Key establishment information container</w:t>
      </w:r>
      <w:bookmarkEnd w:id="1603"/>
    </w:p>
    <w:p w14:paraId="4C936E95" w14:textId="77777777" w:rsidR="0058298F" w:rsidRPr="0002507B" w:rsidRDefault="0058298F" w:rsidP="0058298F">
      <w:r w:rsidRPr="00216AFF">
        <w:t>The UE shall include this IE if it is provided by upper layers.</w:t>
      </w:r>
    </w:p>
    <w:p w14:paraId="359961C0" w14:textId="0EF20668" w:rsidR="00AE5234" w:rsidRPr="00913BB3" w:rsidRDefault="00375E58" w:rsidP="00F204C2">
      <w:pPr>
        <w:pStyle w:val="Heading1"/>
      </w:pPr>
      <w:bookmarkStart w:id="1604" w:name="_Toc75734928"/>
      <w:r>
        <w:t>8</w:t>
      </w:r>
      <w:r w:rsidR="00AE5234" w:rsidRPr="00913BB3">
        <w:tab/>
        <w:t>Information elements coding</w:t>
      </w:r>
      <w:bookmarkEnd w:id="1179"/>
      <w:bookmarkEnd w:id="1256"/>
      <w:bookmarkEnd w:id="1458"/>
      <w:bookmarkEnd w:id="1459"/>
      <w:bookmarkEnd w:id="1592"/>
      <w:bookmarkEnd w:id="1593"/>
      <w:bookmarkEnd w:id="1598"/>
      <w:bookmarkEnd w:id="1599"/>
      <w:bookmarkEnd w:id="1604"/>
    </w:p>
    <w:p w14:paraId="219A8AB3" w14:textId="30202772" w:rsidR="00F87C4D" w:rsidRDefault="00545D15" w:rsidP="00F87C4D">
      <w:pPr>
        <w:pStyle w:val="Heading2"/>
        <w:rPr>
          <w:noProof/>
        </w:rPr>
      </w:pPr>
      <w:bookmarkStart w:id="1605" w:name="_Toc525231389"/>
      <w:bookmarkStart w:id="1606" w:name="_Toc25070716"/>
      <w:bookmarkStart w:id="1607" w:name="_Toc34388707"/>
      <w:bookmarkStart w:id="1608" w:name="_Toc34404478"/>
      <w:bookmarkStart w:id="1609" w:name="_Toc45282374"/>
      <w:bookmarkStart w:id="1610" w:name="_Toc45882760"/>
      <w:bookmarkStart w:id="1611" w:name="_Toc51951310"/>
      <w:bookmarkStart w:id="1612" w:name="_Toc59209087"/>
      <w:bookmarkStart w:id="1613" w:name="_Toc20233289"/>
      <w:bookmarkStart w:id="1614" w:name="_Toc75734929"/>
      <w:r>
        <w:rPr>
          <w:noProof/>
        </w:rPr>
        <w:t>8</w:t>
      </w:r>
      <w:r w:rsidR="00F87C4D">
        <w:rPr>
          <w:noProof/>
        </w:rPr>
        <w:t>.1</w:t>
      </w:r>
      <w:r w:rsidR="00F87C4D">
        <w:rPr>
          <w:noProof/>
        </w:rPr>
        <w:tab/>
      </w:r>
      <w:r w:rsidR="00F87C4D" w:rsidRPr="00400F1D">
        <w:rPr>
          <w:noProof/>
        </w:rPr>
        <w:t>Overview</w:t>
      </w:r>
      <w:bookmarkEnd w:id="1605"/>
      <w:bookmarkEnd w:id="1606"/>
      <w:bookmarkEnd w:id="1607"/>
      <w:bookmarkEnd w:id="1608"/>
      <w:bookmarkEnd w:id="1609"/>
      <w:bookmarkEnd w:id="1610"/>
      <w:bookmarkEnd w:id="1611"/>
      <w:bookmarkEnd w:id="1612"/>
      <w:bookmarkEnd w:id="1614"/>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15" w:name="_Toc525231390"/>
      <w:bookmarkStart w:id="1616" w:name="_Toc25070717"/>
      <w:bookmarkStart w:id="1617" w:name="_Toc34388708"/>
      <w:bookmarkStart w:id="1618" w:name="_Toc34404479"/>
      <w:bookmarkStart w:id="1619" w:name="_Toc45282375"/>
      <w:bookmarkStart w:id="1620" w:name="_Toc45882761"/>
      <w:bookmarkStart w:id="1621" w:name="_Toc51951311"/>
      <w:bookmarkStart w:id="1622" w:name="_Toc59209088"/>
      <w:bookmarkStart w:id="1623" w:name="_Toc75734930"/>
      <w:r>
        <w:rPr>
          <w:noProof/>
          <w:lang w:val="en-US" w:eastAsia="zh-CN"/>
        </w:rPr>
        <w:t>8.2</w:t>
      </w:r>
      <w:r>
        <w:rPr>
          <w:noProof/>
          <w:lang w:val="en-US" w:eastAsia="zh-CN"/>
        </w:rPr>
        <w:tab/>
        <w:t>General</w:t>
      </w:r>
      <w:bookmarkEnd w:id="1615"/>
      <w:bookmarkEnd w:id="1616"/>
      <w:bookmarkEnd w:id="1617"/>
      <w:bookmarkEnd w:id="1618"/>
      <w:bookmarkEnd w:id="1619"/>
      <w:bookmarkEnd w:id="1620"/>
      <w:bookmarkEnd w:id="1621"/>
      <w:bookmarkEnd w:id="1622"/>
      <w:bookmarkEnd w:id="1623"/>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24" w:name="_Toc25070718"/>
      <w:bookmarkStart w:id="1625" w:name="_Toc34388709"/>
      <w:bookmarkStart w:id="1626" w:name="_Toc34404480"/>
      <w:bookmarkStart w:id="1627" w:name="_Toc45282376"/>
      <w:bookmarkStart w:id="1628" w:name="_Toc45882762"/>
      <w:bookmarkStart w:id="1629" w:name="_Toc51951312"/>
      <w:bookmarkStart w:id="1630" w:name="_Toc59209089"/>
      <w:bookmarkStart w:id="1631" w:name="_Toc75734931"/>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24"/>
      <w:bookmarkEnd w:id="1625"/>
      <w:bookmarkEnd w:id="1626"/>
      <w:bookmarkEnd w:id="1627"/>
      <w:bookmarkEnd w:id="1628"/>
      <w:bookmarkEnd w:id="1629"/>
      <w:bookmarkEnd w:id="1630"/>
      <w:bookmarkEnd w:id="1631"/>
    </w:p>
    <w:p w14:paraId="5847E14F" w14:textId="7F7C834C" w:rsidR="00AE5234" w:rsidRPr="00913BB3" w:rsidRDefault="00375E58" w:rsidP="00F204C2">
      <w:pPr>
        <w:pStyle w:val="Heading3"/>
      </w:pPr>
      <w:bookmarkStart w:id="1632" w:name="_Toc25070719"/>
      <w:bookmarkStart w:id="1633" w:name="_Toc34388710"/>
      <w:bookmarkStart w:id="1634" w:name="_Toc34404481"/>
      <w:bookmarkStart w:id="1635" w:name="_Toc45282377"/>
      <w:bookmarkStart w:id="1636" w:name="_Toc45882763"/>
      <w:bookmarkStart w:id="1637" w:name="_Toc51951313"/>
      <w:bookmarkStart w:id="1638" w:name="_Toc59209090"/>
      <w:bookmarkStart w:id="1639" w:name="_Toc75734932"/>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13"/>
      <w:bookmarkEnd w:id="1632"/>
      <w:bookmarkEnd w:id="1633"/>
      <w:bookmarkEnd w:id="1634"/>
      <w:bookmarkEnd w:id="1635"/>
      <w:bookmarkEnd w:id="1636"/>
      <w:bookmarkEnd w:id="1637"/>
      <w:bookmarkEnd w:id="1638"/>
      <w:bookmarkEnd w:id="1639"/>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66AC5C19"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rsidR="005C3DA4">
        <w:t>1</w:t>
      </w:r>
      <w:r w:rsidRPr="00913BB3">
        <w:t>.1 and table </w:t>
      </w:r>
      <w:r w:rsidR="00375E58">
        <w:t>8</w:t>
      </w:r>
      <w:r>
        <w:t>.</w:t>
      </w:r>
      <w:r w:rsidR="00545D15">
        <w:t>3</w:t>
      </w:r>
      <w:r w:rsidRPr="00913BB3">
        <w:t>.</w:t>
      </w:r>
      <w:r w:rsidR="005C3DA4">
        <w:t>1</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lastRenderedPageBreak/>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0823700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cause information element</w:t>
      </w:r>
    </w:p>
    <w:p w14:paraId="3B9B6DB0" w14:textId="62D04EC4"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40" w:name="_Toc20233365"/>
      <w:bookmarkStart w:id="1641" w:name="_Toc25070720"/>
      <w:bookmarkStart w:id="1642" w:name="_Toc34388711"/>
      <w:bookmarkStart w:id="1643" w:name="_Toc34404482"/>
      <w:bookmarkStart w:id="1644" w:name="_Toc45282378"/>
      <w:bookmarkStart w:id="1645" w:name="_Toc45882764"/>
      <w:bookmarkStart w:id="1646" w:name="_Toc51951314"/>
      <w:bookmarkStart w:id="1647" w:name="_Toc59209091"/>
      <w:bookmarkStart w:id="1648" w:name="_Toc75734933"/>
      <w:r>
        <w:t>8</w:t>
      </w:r>
      <w:r w:rsidR="00AE5234">
        <w:t>.</w:t>
      </w:r>
      <w:r w:rsidR="00545D15">
        <w:t>3</w:t>
      </w:r>
      <w:r w:rsidR="00AE5234" w:rsidRPr="00913BB3">
        <w:t>.</w:t>
      </w:r>
      <w:r w:rsidR="00AE5234">
        <w:t>2</w:t>
      </w:r>
      <w:r w:rsidR="00AE5234" w:rsidRPr="00913BB3">
        <w:tab/>
      </w:r>
      <w:bookmarkEnd w:id="1640"/>
      <w:r w:rsidR="00AE5234">
        <w:t>Requested UE policies</w:t>
      </w:r>
      <w:bookmarkEnd w:id="1641"/>
      <w:bookmarkEnd w:id="1642"/>
      <w:bookmarkEnd w:id="1643"/>
      <w:bookmarkEnd w:id="1644"/>
      <w:bookmarkEnd w:id="1645"/>
      <w:bookmarkEnd w:id="1646"/>
      <w:bookmarkEnd w:id="1647"/>
      <w:bookmarkEnd w:id="1648"/>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8F094B"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8F094B" w:rsidRDefault="008F094B" w:rsidP="008F094B">
            <w:pPr>
              <w:pStyle w:val="TAC"/>
            </w:pPr>
            <w:r w:rsidRPr="00CC0C94">
              <w:t>0</w:t>
            </w:r>
          </w:p>
          <w:p w14:paraId="295B6D22" w14:textId="77777777" w:rsidR="008F094B" w:rsidRPr="00CC0C94" w:rsidRDefault="008F094B" w:rsidP="008F094B">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8F094B" w:rsidRDefault="008F094B" w:rsidP="008F094B">
            <w:pPr>
              <w:pStyle w:val="TAC"/>
            </w:pPr>
            <w:r w:rsidRPr="00CC0C94">
              <w:t>0</w:t>
            </w:r>
          </w:p>
          <w:p w14:paraId="6517505C"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8F094B" w:rsidRDefault="008F094B" w:rsidP="008F094B">
            <w:pPr>
              <w:pStyle w:val="TAC"/>
            </w:pPr>
            <w:r w:rsidRPr="00CC0C94">
              <w:t>0</w:t>
            </w:r>
          </w:p>
          <w:p w14:paraId="30701F31" w14:textId="77777777" w:rsidR="008F094B" w:rsidRPr="00CC0C94" w:rsidRDefault="008F094B" w:rsidP="008F094B">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42DC13" w14:textId="7FC2BAB0" w:rsidR="008F094B" w:rsidRPr="00CC0C94" w:rsidRDefault="008F094B" w:rsidP="008F094B">
            <w:pPr>
              <w:pStyle w:val="TAC"/>
            </w:pPr>
            <w:r>
              <w:t>5PUNRI</w:t>
            </w:r>
          </w:p>
        </w:tc>
        <w:tc>
          <w:tcPr>
            <w:tcW w:w="744" w:type="dxa"/>
            <w:tcBorders>
              <w:top w:val="single" w:sz="4" w:space="0" w:color="auto"/>
              <w:left w:val="single" w:sz="4" w:space="0" w:color="auto"/>
              <w:bottom w:val="single" w:sz="4" w:space="0" w:color="auto"/>
              <w:right w:val="single" w:sz="4" w:space="0" w:color="auto"/>
            </w:tcBorders>
          </w:tcPr>
          <w:p w14:paraId="3661831E" w14:textId="69824455" w:rsidR="008F094B" w:rsidRPr="00CC0C94" w:rsidRDefault="008F094B" w:rsidP="008F094B">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6F20AA99" w14:textId="31C72C66" w:rsidR="008F094B" w:rsidRPr="00CC0C94" w:rsidRDefault="008F094B" w:rsidP="008F094B">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8F094B" w:rsidRPr="00CC0C94" w:rsidRDefault="008F094B" w:rsidP="008F094B">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8F094B" w:rsidRPr="00CC0C94" w:rsidRDefault="008F094B" w:rsidP="008F094B">
            <w:pPr>
              <w:pStyle w:val="TAC"/>
            </w:pPr>
            <w:r>
              <w:t>V2XPC5I</w:t>
            </w:r>
          </w:p>
        </w:tc>
        <w:tc>
          <w:tcPr>
            <w:tcW w:w="1560" w:type="dxa"/>
            <w:tcBorders>
              <w:top w:val="nil"/>
              <w:left w:val="single" w:sz="4" w:space="0" w:color="auto"/>
              <w:bottom w:val="nil"/>
              <w:right w:val="nil"/>
            </w:tcBorders>
          </w:tcPr>
          <w:p w14:paraId="052EB906" w14:textId="77777777" w:rsidR="008F094B" w:rsidRPr="00CC0C94" w:rsidRDefault="008F094B" w:rsidP="008F094B">
            <w:pPr>
              <w:pStyle w:val="TAL"/>
            </w:pPr>
          </w:p>
          <w:p w14:paraId="6C7CC1EB" w14:textId="77777777" w:rsidR="008F094B" w:rsidRPr="00CC0C94" w:rsidRDefault="008F094B" w:rsidP="008F094B">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lastRenderedPageBreak/>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DF1297" w:rsidRPr="00CC0C94" w14:paraId="026DFB74" w14:textId="77777777" w:rsidTr="00097A0B">
        <w:trPr>
          <w:cantSplit/>
          <w:jc w:val="center"/>
        </w:trPr>
        <w:tc>
          <w:tcPr>
            <w:tcW w:w="7087" w:type="dxa"/>
            <w:gridSpan w:val="5"/>
            <w:shd w:val="clear" w:color="auto" w:fill="FFFFFF"/>
          </w:tcPr>
          <w:p w14:paraId="06FF124E" w14:textId="77777777" w:rsidR="00DF1297" w:rsidRDefault="00DF1297" w:rsidP="00097A0B">
            <w:pPr>
              <w:pStyle w:val="TAL"/>
            </w:pPr>
            <w:r>
              <w:t>Bit</w:t>
            </w:r>
          </w:p>
        </w:tc>
      </w:tr>
      <w:tr w:rsidR="00DF1297" w:rsidRPr="00CC0C94" w14:paraId="7C1D0BEA" w14:textId="77777777" w:rsidTr="00097A0B">
        <w:trPr>
          <w:cantSplit/>
          <w:jc w:val="center"/>
        </w:trPr>
        <w:tc>
          <w:tcPr>
            <w:tcW w:w="283" w:type="dxa"/>
            <w:shd w:val="clear" w:color="auto" w:fill="FFFFFF"/>
          </w:tcPr>
          <w:p w14:paraId="50543EB2" w14:textId="77777777" w:rsidR="00DF1297" w:rsidRPr="008E711C" w:rsidRDefault="00DF1297" w:rsidP="00097A0B">
            <w:pPr>
              <w:pStyle w:val="TAL"/>
              <w:rPr>
                <w:b/>
              </w:rPr>
            </w:pPr>
            <w:r>
              <w:rPr>
                <w:b/>
              </w:rPr>
              <w:t>3</w:t>
            </w:r>
          </w:p>
        </w:tc>
        <w:tc>
          <w:tcPr>
            <w:tcW w:w="283" w:type="dxa"/>
            <w:shd w:val="clear" w:color="auto" w:fill="FFFFFF"/>
          </w:tcPr>
          <w:p w14:paraId="4AF61D4A" w14:textId="77777777" w:rsidR="00DF1297" w:rsidRPr="00CC0C94" w:rsidRDefault="00DF1297" w:rsidP="00097A0B">
            <w:pPr>
              <w:pStyle w:val="TAL"/>
            </w:pPr>
          </w:p>
        </w:tc>
        <w:tc>
          <w:tcPr>
            <w:tcW w:w="284" w:type="dxa"/>
            <w:shd w:val="clear" w:color="auto" w:fill="FFFFFF"/>
          </w:tcPr>
          <w:p w14:paraId="5ECE7C91" w14:textId="77777777" w:rsidR="00DF1297" w:rsidRPr="00CC0C94" w:rsidRDefault="00DF1297" w:rsidP="00097A0B">
            <w:pPr>
              <w:pStyle w:val="TAL"/>
            </w:pPr>
          </w:p>
        </w:tc>
        <w:tc>
          <w:tcPr>
            <w:tcW w:w="283" w:type="dxa"/>
            <w:shd w:val="clear" w:color="auto" w:fill="FFFFFF"/>
          </w:tcPr>
          <w:p w14:paraId="328DBAF7" w14:textId="77777777" w:rsidR="00DF1297" w:rsidRPr="00CC0C94" w:rsidRDefault="00DF1297" w:rsidP="00097A0B">
            <w:pPr>
              <w:pStyle w:val="TAL"/>
            </w:pPr>
          </w:p>
        </w:tc>
        <w:tc>
          <w:tcPr>
            <w:tcW w:w="5954" w:type="dxa"/>
            <w:shd w:val="clear" w:color="auto" w:fill="FFFFFF"/>
          </w:tcPr>
          <w:p w14:paraId="024A6BFA" w14:textId="77777777" w:rsidR="00DF1297" w:rsidRPr="00CC0C94" w:rsidRDefault="00DF1297" w:rsidP="00097A0B">
            <w:pPr>
              <w:pStyle w:val="TAL"/>
            </w:pPr>
          </w:p>
        </w:tc>
      </w:tr>
      <w:tr w:rsidR="00DF1297" w:rsidRPr="00CC0C94" w14:paraId="758085A0" w14:textId="77777777" w:rsidTr="00097A0B">
        <w:trPr>
          <w:cantSplit/>
          <w:jc w:val="center"/>
        </w:trPr>
        <w:tc>
          <w:tcPr>
            <w:tcW w:w="283" w:type="dxa"/>
            <w:shd w:val="clear" w:color="auto" w:fill="FFFFFF"/>
          </w:tcPr>
          <w:p w14:paraId="015F15C3" w14:textId="77777777" w:rsidR="00DF1297" w:rsidRPr="008E711C" w:rsidRDefault="00DF1297" w:rsidP="00097A0B">
            <w:pPr>
              <w:pStyle w:val="TAL"/>
            </w:pPr>
            <w:r w:rsidRPr="008E711C">
              <w:t>0</w:t>
            </w:r>
          </w:p>
        </w:tc>
        <w:tc>
          <w:tcPr>
            <w:tcW w:w="283" w:type="dxa"/>
            <w:shd w:val="clear" w:color="auto" w:fill="FFFFFF"/>
          </w:tcPr>
          <w:p w14:paraId="37D286B9" w14:textId="77777777" w:rsidR="00DF1297" w:rsidRPr="00CC0C94" w:rsidRDefault="00DF1297" w:rsidP="00097A0B">
            <w:pPr>
              <w:pStyle w:val="TAL"/>
            </w:pPr>
          </w:p>
        </w:tc>
        <w:tc>
          <w:tcPr>
            <w:tcW w:w="284" w:type="dxa"/>
            <w:shd w:val="clear" w:color="auto" w:fill="FFFFFF"/>
          </w:tcPr>
          <w:p w14:paraId="2287397B" w14:textId="77777777" w:rsidR="00DF1297" w:rsidRPr="00CC0C94" w:rsidRDefault="00DF1297" w:rsidP="00097A0B">
            <w:pPr>
              <w:pStyle w:val="TAL"/>
            </w:pPr>
          </w:p>
        </w:tc>
        <w:tc>
          <w:tcPr>
            <w:tcW w:w="283" w:type="dxa"/>
            <w:shd w:val="clear" w:color="auto" w:fill="FFFFFF"/>
          </w:tcPr>
          <w:p w14:paraId="38B4F38F" w14:textId="77777777" w:rsidR="00DF1297" w:rsidRPr="00CC0C94" w:rsidRDefault="00DF1297" w:rsidP="00097A0B">
            <w:pPr>
              <w:pStyle w:val="TAL"/>
            </w:pPr>
          </w:p>
        </w:tc>
        <w:tc>
          <w:tcPr>
            <w:tcW w:w="5954" w:type="dxa"/>
            <w:shd w:val="clear" w:color="auto" w:fill="FFFFFF"/>
          </w:tcPr>
          <w:p w14:paraId="10F0808E" w14:textId="77777777" w:rsidR="00DF1297" w:rsidRPr="00CC0C94" w:rsidRDefault="00DF1297" w:rsidP="00097A0B">
            <w:pPr>
              <w:pStyle w:val="TAL"/>
            </w:pPr>
            <w:r w:rsidRPr="007437E4">
              <w:rPr>
                <w:noProof/>
                <w:lang w:val="en-US"/>
              </w:rPr>
              <w:t>UE policies for 5G ProSe direct discovery</w:t>
            </w:r>
            <w:r>
              <w:rPr>
                <w:lang w:eastAsia="zh-CN"/>
              </w:rPr>
              <w:t xml:space="preserve"> not requested</w:t>
            </w:r>
          </w:p>
        </w:tc>
      </w:tr>
      <w:tr w:rsidR="00DF1297" w:rsidRPr="00CC0C94" w14:paraId="09BAC56C" w14:textId="77777777" w:rsidTr="00097A0B">
        <w:trPr>
          <w:cantSplit/>
          <w:jc w:val="center"/>
        </w:trPr>
        <w:tc>
          <w:tcPr>
            <w:tcW w:w="283" w:type="dxa"/>
            <w:shd w:val="clear" w:color="auto" w:fill="FFFFFF"/>
          </w:tcPr>
          <w:p w14:paraId="5E93343F" w14:textId="77777777" w:rsidR="00DF1297" w:rsidRPr="00F04D5E" w:rsidRDefault="00DF1297" w:rsidP="00097A0B">
            <w:pPr>
              <w:pStyle w:val="TAL"/>
            </w:pPr>
            <w:r>
              <w:t>1</w:t>
            </w:r>
          </w:p>
        </w:tc>
        <w:tc>
          <w:tcPr>
            <w:tcW w:w="283" w:type="dxa"/>
            <w:shd w:val="clear" w:color="auto" w:fill="FFFFFF"/>
          </w:tcPr>
          <w:p w14:paraId="50484F18" w14:textId="77777777" w:rsidR="00DF1297" w:rsidRPr="00CC0C94" w:rsidRDefault="00DF1297" w:rsidP="00097A0B">
            <w:pPr>
              <w:pStyle w:val="TAL"/>
            </w:pPr>
          </w:p>
        </w:tc>
        <w:tc>
          <w:tcPr>
            <w:tcW w:w="284" w:type="dxa"/>
            <w:shd w:val="clear" w:color="auto" w:fill="FFFFFF"/>
          </w:tcPr>
          <w:p w14:paraId="010F2F61" w14:textId="77777777" w:rsidR="00DF1297" w:rsidRPr="00CC0C94" w:rsidRDefault="00DF1297" w:rsidP="00097A0B">
            <w:pPr>
              <w:pStyle w:val="TAL"/>
            </w:pPr>
          </w:p>
        </w:tc>
        <w:tc>
          <w:tcPr>
            <w:tcW w:w="283" w:type="dxa"/>
            <w:shd w:val="clear" w:color="auto" w:fill="FFFFFF"/>
          </w:tcPr>
          <w:p w14:paraId="3E993FAE" w14:textId="77777777" w:rsidR="00DF1297" w:rsidRPr="00CC0C94" w:rsidRDefault="00DF1297" w:rsidP="00097A0B">
            <w:pPr>
              <w:pStyle w:val="TAL"/>
            </w:pPr>
          </w:p>
        </w:tc>
        <w:tc>
          <w:tcPr>
            <w:tcW w:w="5954" w:type="dxa"/>
            <w:shd w:val="clear" w:color="auto" w:fill="FFFFFF"/>
          </w:tcPr>
          <w:p w14:paraId="182CCCD5" w14:textId="77777777" w:rsidR="00DF1297" w:rsidRPr="00CC0C94" w:rsidRDefault="00DF1297" w:rsidP="00097A0B">
            <w:pPr>
              <w:pStyle w:val="TAL"/>
            </w:pPr>
            <w:r w:rsidRPr="007437E4">
              <w:rPr>
                <w:noProof/>
                <w:lang w:val="en-US"/>
              </w:rPr>
              <w:t>UE policies for 5G ProSe direct discovery</w:t>
            </w:r>
            <w:r>
              <w:rPr>
                <w:lang w:eastAsia="zh-CN"/>
              </w:rPr>
              <w:t xml:space="preserve"> requested</w:t>
            </w:r>
          </w:p>
        </w:tc>
      </w:tr>
      <w:tr w:rsidR="00DF1297" w:rsidRPr="00CC0C94" w14:paraId="42924468" w14:textId="77777777" w:rsidTr="00097A0B">
        <w:trPr>
          <w:cantSplit/>
          <w:jc w:val="center"/>
        </w:trPr>
        <w:tc>
          <w:tcPr>
            <w:tcW w:w="7087" w:type="dxa"/>
            <w:gridSpan w:val="5"/>
            <w:shd w:val="clear" w:color="auto" w:fill="FFFFFF"/>
          </w:tcPr>
          <w:p w14:paraId="5D3482FE" w14:textId="77777777" w:rsidR="00DF1297" w:rsidRPr="00CC0C94" w:rsidRDefault="00DF1297" w:rsidP="00097A0B">
            <w:pPr>
              <w:pStyle w:val="TAL"/>
            </w:pPr>
          </w:p>
        </w:tc>
      </w:tr>
      <w:tr w:rsidR="00DF1297" w:rsidRPr="00CC0C94" w14:paraId="2A6B9785" w14:textId="77777777" w:rsidTr="00097A0B">
        <w:trPr>
          <w:cantSplit/>
          <w:jc w:val="center"/>
        </w:trPr>
        <w:tc>
          <w:tcPr>
            <w:tcW w:w="7087" w:type="dxa"/>
            <w:gridSpan w:val="5"/>
            <w:shd w:val="clear" w:color="auto" w:fill="FFFFFF"/>
          </w:tcPr>
          <w:p w14:paraId="00572679"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DF1297" w:rsidRPr="00CC0C94" w14:paraId="39161BCC" w14:textId="77777777" w:rsidTr="00097A0B">
        <w:trPr>
          <w:cantSplit/>
          <w:jc w:val="center"/>
        </w:trPr>
        <w:tc>
          <w:tcPr>
            <w:tcW w:w="7087" w:type="dxa"/>
            <w:gridSpan w:val="5"/>
            <w:shd w:val="clear" w:color="auto" w:fill="FFFFFF"/>
          </w:tcPr>
          <w:p w14:paraId="7CA09F8F" w14:textId="77777777" w:rsidR="00DF1297" w:rsidRDefault="00DF1297" w:rsidP="00097A0B">
            <w:pPr>
              <w:pStyle w:val="TAL"/>
            </w:pPr>
            <w:r>
              <w:t>Bit</w:t>
            </w:r>
          </w:p>
        </w:tc>
      </w:tr>
      <w:tr w:rsidR="00DF1297" w:rsidRPr="00CC0C94" w14:paraId="6EE31ED8" w14:textId="77777777" w:rsidTr="00097A0B">
        <w:trPr>
          <w:cantSplit/>
          <w:jc w:val="center"/>
        </w:trPr>
        <w:tc>
          <w:tcPr>
            <w:tcW w:w="283" w:type="dxa"/>
            <w:shd w:val="clear" w:color="auto" w:fill="FFFFFF"/>
          </w:tcPr>
          <w:p w14:paraId="20353BDA" w14:textId="77777777" w:rsidR="00DF1297" w:rsidRPr="008E711C" w:rsidRDefault="00DF1297" w:rsidP="00097A0B">
            <w:pPr>
              <w:pStyle w:val="TAL"/>
              <w:rPr>
                <w:b/>
              </w:rPr>
            </w:pPr>
            <w:r>
              <w:rPr>
                <w:b/>
              </w:rPr>
              <w:t>4</w:t>
            </w:r>
          </w:p>
        </w:tc>
        <w:tc>
          <w:tcPr>
            <w:tcW w:w="283" w:type="dxa"/>
            <w:shd w:val="clear" w:color="auto" w:fill="FFFFFF"/>
          </w:tcPr>
          <w:p w14:paraId="3545CC66" w14:textId="77777777" w:rsidR="00DF1297" w:rsidRPr="00CC0C94" w:rsidRDefault="00DF1297" w:rsidP="00097A0B">
            <w:pPr>
              <w:pStyle w:val="TAL"/>
            </w:pPr>
          </w:p>
        </w:tc>
        <w:tc>
          <w:tcPr>
            <w:tcW w:w="284" w:type="dxa"/>
            <w:shd w:val="clear" w:color="auto" w:fill="FFFFFF"/>
          </w:tcPr>
          <w:p w14:paraId="51BF335B" w14:textId="77777777" w:rsidR="00DF1297" w:rsidRPr="00CC0C94" w:rsidRDefault="00DF1297" w:rsidP="00097A0B">
            <w:pPr>
              <w:pStyle w:val="TAL"/>
            </w:pPr>
          </w:p>
        </w:tc>
        <w:tc>
          <w:tcPr>
            <w:tcW w:w="283" w:type="dxa"/>
            <w:shd w:val="clear" w:color="auto" w:fill="FFFFFF"/>
          </w:tcPr>
          <w:p w14:paraId="2F21FCC8" w14:textId="77777777" w:rsidR="00DF1297" w:rsidRPr="00CC0C94" w:rsidRDefault="00DF1297" w:rsidP="00097A0B">
            <w:pPr>
              <w:pStyle w:val="TAL"/>
            </w:pPr>
          </w:p>
        </w:tc>
        <w:tc>
          <w:tcPr>
            <w:tcW w:w="5954" w:type="dxa"/>
            <w:shd w:val="clear" w:color="auto" w:fill="FFFFFF"/>
          </w:tcPr>
          <w:p w14:paraId="45EB4C83" w14:textId="77777777" w:rsidR="00DF1297" w:rsidRPr="00CC0C94" w:rsidRDefault="00DF1297" w:rsidP="00097A0B">
            <w:pPr>
              <w:pStyle w:val="TAL"/>
            </w:pPr>
          </w:p>
        </w:tc>
      </w:tr>
      <w:tr w:rsidR="00DF1297" w:rsidRPr="00CC0C94" w14:paraId="76D6D8CB" w14:textId="77777777" w:rsidTr="00097A0B">
        <w:trPr>
          <w:cantSplit/>
          <w:jc w:val="center"/>
        </w:trPr>
        <w:tc>
          <w:tcPr>
            <w:tcW w:w="283" w:type="dxa"/>
            <w:shd w:val="clear" w:color="auto" w:fill="FFFFFF"/>
          </w:tcPr>
          <w:p w14:paraId="1A233BD5" w14:textId="77777777" w:rsidR="00DF1297" w:rsidRPr="008E711C" w:rsidRDefault="00DF1297" w:rsidP="00097A0B">
            <w:pPr>
              <w:pStyle w:val="TAL"/>
            </w:pPr>
            <w:r w:rsidRPr="008E711C">
              <w:t>0</w:t>
            </w:r>
          </w:p>
        </w:tc>
        <w:tc>
          <w:tcPr>
            <w:tcW w:w="283" w:type="dxa"/>
            <w:shd w:val="clear" w:color="auto" w:fill="FFFFFF"/>
          </w:tcPr>
          <w:p w14:paraId="54BB1B7E" w14:textId="77777777" w:rsidR="00DF1297" w:rsidRPr="00CC0C94" w:rsidRDefault="00DF1297" w:rsidP="00097A0B">
            <w:pPr>
              <w:pStyle w:val="TAL"/>
            </w:pPr>
          </w:p>
        </w:tc>
        <w:tc>
          <w:tcPr>
            <w:tcW w:w="284" w:type="dxa"/>
            <w:shd w:val="clear" w:color="auto" w:fill="FFFFFF"/>
          </w:tcPr>
          <w:p w14:paraId="291A84B2" w14:textId="77777777" w:rsidR="00DF1297" w:rsidRPr="00CC0C94" w:rsidRDefault="00DF1297" w:rsidP="00097A0B">
            <w:pPr>
              <w:pStyle w:val="TAL"/>
            </w:pPr>
          </w:p>
        </w:tc>
        <w:tc>
          <w:tcPr>
            <w:tcW w:w="283" w:type="dxa"/>
            <w:shd w:val="clear" w:color="auto" w:fill="FFFFFF"/>
          </w:tcPr>
          <w:p w14:paraId="796164EC" w14:textId="77777777" w:rsidR="00DF1297" w:rsidRPr="00CC0C94" w:rsidRDefault="00DF1297" w:rsidP="00097A0B">
            <w:pPr>
              <w:pStyle w:val="TAL"/>
            </w:pPr>
          </w:p>
        </w:tc>
        <w:tc>
          <w:tcPr>
            <w:tcW w:w="5954" w:type="dxa"/>
            <w:shd w:val="clear" w:color="auto" w:fill="FFFFFF"/>
          </w:tcPr>
          <w:p w14:paraId="28699DC8"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not requested</w:t>
            </w:r>
          </w:p>
        </w:tc>
      </w:tr>
      <w:tr w:rsidR="00DF1297" w:rsidRPr="00CC0C94" w14:paraId="5634DCC7" w14:textId="77777777" w:rsidTr="00097A0B">
        <w:trPr>
          <w:cantSplit/>
          <w:jc w:val="center"/>
        </w:trPr>
        <w:tc>
          <w:tcPr>
            <w:tcW w:w="283" w:type="dxa"/>
            <w:shd w:val="clear" w:color="auto" w:fill="FFFFFF"/>
          </w:tcPr>
          <w:p w14:paraId="2B47ED77" w14:textId="77777777" w:rsidR="00DF1297" w:rsidRPr="00F04D5E" w:rsidRDefault="00DF1297" w:rsidP="00097A0B">
            <w:pPr>
              <w:pStyle w:val="TAL"/>
            </w:pPr>
            <w:r>
              <w:t>1</w:t>
            </w:r>
          </w:p>
        </w:tc>
        <w:tc>
          <w:tcPr>
            <w:tcW w:w="283" w:type="dxa"/>
            <w:shd w:val="clear" w:color="auto" w:fill="FFFFFF"/>
          </w:tcPr>
          <w:p w14:paraId="016DC2AE" w14:textId="77777777" w:rsidR="00DF1297" w:rsidRPr="00CC0C94" w:rsidRDefault="00DF1297" w:rsidP="00097A0B">
            <w:pPr>
              <w:pStyle w:val="TAL"/>
            </w:pPr>
          </w:p>
        </w:tc>
        <w:tc>
          <w:tcPr>
            <w:tcW w:w="284" w:type="dxa"/>
            <w:shd w:val="clear" w:color="auto" w:fill="FFFFFF"/>
          </w:tcPr>
          <w:p w14:paraId="6AD23585" w14:textId="77777777" w:rsidR="00DF1297" w:rsidRPr="00CC0C94" w:rsidRDefault="00DF1297" w:rsidP="00097A0B">
            <w:pPr>
              <w:pStyle w:val="TAL"/>
            </w:pPr>
          </w:p>
        </w:tc>
        <w:tc>
          <w:tcPr>
            <w:tcW w:w="283" w:type="dxa"/>
            <w:shd w:val="clear" w:color="auto" w:fill="FFFFFF"/>
          </w:tcPr>
          <w:p w14:paraId="1D5C24E2" w14:textId="77777777" w:rsidR="00DF1297" w:rsidRPr="00CC0C94" w:rsidRDefault="00DF1297" w:rsidP="00097A0B">
            <w:pPr>
              <w:pStyle w:val="TAL"/>
            </w:pPr>
          </w:p>
        </w:tc>
        <w:tc>
          <w:tcPr>
            <w:tcW w:w="5954" w:type="dxa"/>
            <w:shd w:val="clear" w:color="auto" w:fill="FFFFFF"/>
          </w:tcPr>
          <w:p w14:paraId="72FFB0F7"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requested</w:t>
            </w:r>
          </w:p>
        </w:tc>
      </w:tr>
      <w:tr w:rsidR="00DF1297" w:rsidRPr="00CC0C94" w14:paraId="2CD8760E" w14:textId="77777777" w:rsidTr="00097A0B">
        <w:trPr>
          <w:cantSplit/>
          <w:jc w:val="center"/>
        </w:trPr>
        <w:tc>
          <w:tcPr>
            <w:tcW w:w="7087" w:type="dxa"/>
            <w:gridSpan w:val="5"/>
            <w:shd w:val="clear" w:color="auto" w:fill="FFFFFF"/>
          </w:tcPr>
          <w:p w14:paraId="4506B19C" w14:textId="77777777" w:rsidR="00DF1297" w:rsidRPr="00CC0C94" w:rsidRDefault="00DF1297" w:rsidP="00097A0B">
            <w:pPr>
              <w:pStyle w:val="TAL"/>
            </w:pPr>
          </w:p>
        </w:tc>
      </w:tr>
      <w:tr w:rsidR="00DF1297" w:rsidRPr="00CC0C94" w14:paraId="33894935" w14:textId="77777777" w:rsidTr="00097A0B">
        <w:trPr>
          <w:cantSplit/>
          <w:jc w:val="center"/>
        </w:trPr>
        <w:tc>
          <w:tcPr>
            <w:tcW w:w="7087" w:type="dxa"/>
            <w:gridSpan w:val="5"/>
            <w:shd w:val="clear" w:color="auto" w:fill="FFFFFF"/>
          </w:tcPr>
          <w:p w14:paraId="0735BC66" w14:textId="77777777" w:rsidR="00DF1297" w:rsidRPr="00CC0C94" w:rsidRDefault="00DF1297" w:rsidP="00097A0B">
            <w:pPr>
              <w:pStyle w:val="TAL"/>
            </w:pPr>
            <w:r w:rsidRPr="007437E4">
              <w:rPr>
                <w:noProof/>
                <w:lang w:val="en-US"/>
              </w:rPr>
              <w:t>UE policies for 5G ProSe UE-to-network relay</w:t>
            </w:r>
            <w:r>
              <w:t xml:space="preserve"> indicator (5PUNRI) </w:t>
            </w:r>
            <w:r w:rsidRPr="00CC0C94">
              <w:t xml:space="preserve">(octet </w:t>
            </w:r>
            <w:r>
              <w:t>3</w:t>
            </w:r>
            <w:r w:rsidRPr="00CC0C94">
              <w:t xml:space="preserve">, bit </w:t>
            </w:r>
            <w:r>
              <w:t>5</w:t>
            </w:r>
            <w:r w:rsidRPr="00CC0C94">
              <w:t>)</w:t>
            </w:r>
            <w:r>
              <w:t xml:space="preserve"> (see NOTE)</w:t>
            </w:r>
          </w:p>
        </w:tc>
      </w:tr>
      <w:tr w:rsidR="00DF1297" w:rsidRPr="00CC0C94" w14:paraId="4D1CA0AC" w14:textId="77777777" w:rsidTr="00097A0B">
        <w:trPr>
          <w:cantSplit/>
          <w:jc w:val="center"/>
        </w:trPr>
        <w:tc>
          <w:tcPr>
            <w:tcW w:w="7087" w:type="dxa"/>
            <w:gridSpan w:val="5"/>
            <w:shd w:val="clear" w:color="auto" w:fill="FFFFFF"/>
          </w:tcPr>
          <w:p w14:paraId="34CA39EA" w14:textId="77777777" w:rsidR="00DF1297" w:rsidRDefault="00DF1297" w:rsidP="00097A0B">
            <w:pPr>
              <w:pStyle w:val="TAL"/>
            </w:pPr>
            <w:r>
              <w:t>Bit</w:t>
            </w:r>
          </w:p>
        </w:tc>
      </w:tr>
      <w:tr w:rsidR="00DF1297" w:rsidRPr="00CC0C94" w14:paraId="37203623" w14:textId="77777777" w:rsidTr="00097A0B">
        <w:trPr>
          <w:cantSplit/>
          <w:jc w:val="center"/>
        </w:trPr>
        <w:tc>
          <w:tcPr>
            <w:tcW w:w="283" w:type="dxa"/>
            <w:shd w:val="clear" w:color="auto" w:fill="FFFFFF"/>
          </w:tcPr>
          <w:p w14:paraId="5E4CB814" w14:textId="77777777" w:rsidR="00DF1297" w:rsidRPr="008E711C" w:rsidRDefault="00DF1297" w:rsidP="00097A0B">
            <w:pPr>
              <w:pStyle w:val="TAL"/>
              <w:rPr>
                <w:b/>
              </w:rPr>
            </w:pPr>
            <w:r>
              <w:rPr>
                <w:b/>
              </w:rPr>
              <w:t>5</w:t>
            </w:r>
          </w:p>
        </w:tc>
        <w:tc>
          <w:tcPr>
            <w:tcW w:w="283" w:type="dxa"/>
            <w:shd w:val="clear" w:color="auto" w:fill="FFFFFF"/>
          </w:tcPr>
          <w:p w14:paraId="403ED00D" w14:textId="77777777" w:rsidR="00DF1297" w:rsidRPr="00CC0C94" w:rsidRDefault="00DF1297" w:rsidP="00097A0B">
            <w:pPr>
              <w:pStyle w:val="TAL"/>
            </w:pPr>
          </w:p>
        </w:tc>
        <w:tc>
          <w:tcPr>
            <w:tcW w:w="284" w:type="dxa"/>
            <w:shd w:val="clear" w:color="auto" w:fill="FFFFFF"/>
          </w:tcPr>
          <w:p w14:paraId="44C05512" w14:textId="77777777" w:rsidR="00DF1297" w:rsidRPr="00CC0C94" w:rsidRDefault="00DF1297" w:rsidP="00097A0B">
            <w:pPr>
              <w:pStyle w:val="TAL"/>
            </w:pPr>
          </w:p>
        </w:tc>
        <w:tc>
          <w:tcPr>
            <w:tcW w:w="283" w:type="dxa"/>
            <w:shd w:val="clear" w:color="auto" w:fill="FFFFFF"/>
          </w:tcPr>
          <w:p w14:paraId="218C5EEB" w14:textId="77777777" w:rsidR="00DF1297" w:rsidRPr="00CC0C94" w:rsidRDefault="00DF1297" w:rsidP="00097A0B">
            <w:pPr>
              <w:pStyle w:val="TAL"/>
            </w:pPr>
          </w:p>
        </w:tc>
        <w:tc>
          <w:tcPr>
            <w:tcW w:w="5954" w:type="dxa"/>
            <w:shd w:val="clear" w:color="auto" w:fill="FFFFFF"/>
          </w:tcPr>
          <w:p w14:paraId="21222CDF" w14:textId="77777777" w:rsidR="00DF1297" w:rsidRPr="00CC0C94" w:rsidRDefault="00DF1297" w:rsidP="00097A0B">
            <w:pPr>
              <w:pStyle w:val="TAL"/>
            </w:pPr>
          </w:p>
        </w:tc>
      </w:tr>
      <w:tr w:rsidR="00DF1297" w:rsidRPr="00CC0C94" w14:paraId="599E7135" w14:textId="77777777" w:rsidTr="00097A0B">
        <w:trPr>
          <w:cantSplit/>
          <w:jc w:val="center"/>
        </w:trPr>
        <w:tc>
          <w:tcPr>
            <w:tcW w:w="283" w:type="dxa"/>
            <w:shd w:val="clear" w:color="auto" w:fill="FFFFFF"/>
          </w:tcPr>
          <w:p w14:paraId="69C9AF5C" w14:textId="77777777" w:rsidR="00DF1297" w:rsidRPr="008E711C" w:rsidRDefault="00DF1297" w:rsidP="00097A0B">
            <w:pPr>
              <w:pStyle w:val="TAL"/>
            </w:pPr>
            <w:r w:rsidRPr="008E711C">
              <w:t>0</w:t>
            </w:r>
          </w:p>
        </w:tc>
        <w:tc>
          <w:tcPr>
            <w:tcW w:w="283" w:type="dxa"/>
            <w:shd w:val="clear" w:color="auto" w:fill="FFFFFF"/>
          </w:tcPr>
          <w:p w14:paraId="795943AB" w14:textId="77777777" w:rsidR="00DF1297" w:rsidRPr="00CC0C94" w:rsidRDefault="00DF1297" w:rsidP="00097A0B">
            <w:pPr>
              <w:pStyle w:val="TAL"/>
            </w:pPr>
          </w:p>
        </w:tc>
        <w:tc>
          <w:tcPr>
            <w:tcW w:w="284" w:type="dxa"/>
            <w:shd w:val="clear" w:color="auto" w:fill="FFFFFF"/>
          </w:tcPr>
          <w:p w14:paraId="708602DC" w14:textId="77777777" w:rsidR="00DF1297" w:rsidRPr="00CC0C94" w:rsidRDefault="00DF1297" w:rsidP="00097A0B">
            <w:pPr>
              <w:pStyle w:val="TAL"/>
            </w:pPr>
          </w:p>
        </w:tc>
        <w:tc>
          <w:tcPr>
            <w:tcW w:w="283" w:type="dxa"/>
            <w:shd w:val="clear" w:color="auto" w:fill="FFFFFF"/>
          </w:tcPr>
          <w:p w14:paraId="6028A8FB" w14:textId="77777777" w:rsidR="00DF1297" w:rsidRPr="00CC0C94" w:rsidRDefault="00DF1297" w:rsidP="00097A0B">
            <w:pPr>
              <w:pStyle w:val="TAL"/>
            </w:pPr>
          </w:p>
        </w:tc>
        <w:tc>
          <w:tcPr>
            <w:tcW w:w="5954" w:type="dxa"/>
            <w:shd w:val="clear" w:color="auto" w:fill="FFFFFF"/>
          </w:tcPr>
          <w:p w14:paraId="12E79727" w14:textId="77777777" w:rsidR="00DF1297" w:rsidRPr="00CC0C94" w:rsidRDefault="00DF1297" w:rsidP="00097A0B">
            <w:pPr>
              <w:pStyle w:val="TAL"/>
            </w:pPr>
            <w:r w:rsidRPr="007437E4">
              <w:rPr>
                <w:noProof/>
                <w:lang w:val="en-US"/>
              </w:rPr>
              <w:t>UE policies for 5G ProSe UE-to-network relay</w:t>
            </w:r>
            <w:r>
              <w:rPr>
                <w:lang w:eastAsia="zh-CN"/>
              </w:rPr>
              <w:t xml:space="preserve"> not requested</w:t>
            </w:r>
          </w:p>
        </w:tc>
      </w:tr>
      <w:tr w:rsidR="00DF1297" w:rsidRPr="00CC0C94" w14:paraId="39D7F423" w14:textId="77777777" w:rsidTr="00097A0B">
        <w:trPr>
          <w:cantSplit/>
          <w:jc w:val="center"/>
        </w:trPr>
        <w:tc>
          <w:tcPr>
            <w:tcW w:w="283" w:type="dxa"/>
            <w:shd w:val="clear" w:color="auto" w:fill="FFFFFF"/>
          </w:tcPr>
          <w:p w14:paraId="2E69E761" w14:textId="77777777" w:rsidR="00DF1297" w:rsidRPr="00F04D5E" w:rsidRDefault="00DF1297" w:rsidP="00097A0B">
            <w:pPr>
              <w:pStyle w:val="TAL"/>
            </w:pPr>
            <w:r>
              <w:t>1</w:t>
            </w:r>
          </w:p>
        </w:tc>
        <w:tc>
          <w:tcPr>
            <w:tcW w:w="283" w:type="dxa"/>
            <w:shd w:val="clear" w:color="auto" w:fill="FFFFFF"/>
          </w:tcPr>
          <w:p w14:paraId="2FDE4802" w14:textId="77777777" w:rsidR="00DF1297" w:rsidRPr="00CC0C94" w:rsidRDefault="00DF1297" w:rsidP="00097A0B">
            <w:pPr>
              <w:pStyle w:val="TAL"/>
            </w:pPr>
          </w:p>
        </w:tc>
        <w:tc>
          <w:tcPr>
            <w:tcW w:w="284" w:type="dxa"/>
            <w:shd w:val="clear" w:color="auto" w:fill="FFFFFF"/>
          </w:tcPr>
          <w:p w14:paraId="7D7D5169" w14:textId="77777777" w:rsidR="00DF1297" w:rsidRPr="00CC0C94" w:rsidRDefault="00DF1297" w:rsidP="00097A0B">
            <w:pPr>
              <w:pStyle w:val="TAL"/>
            </w:pPr>
          </w:p>
        </w:tc>
        <w:tc>
          <w:tcPr>
            <w:tcW w:w="283" w:type="dxa"/>
            <w:shd w:val="clear" w:color="auto" w:fill="FFFFFF"/>
          </w:tcPr>
          <w:p w14:paraId="4BA91D6F" w14:textId="77777777" w:rsidR="00DF1297" w:rsidRPr="00CC0C94" w:rsidRDefault="00DF1297" w:rsidP="00097A0B">
            <w:pPr>
              <w:pStyle w:val="TAL"/>
            </w:pPr>
          </w:p>
        </w:tc>
        <w:tc>
          <w:tcPr>
            <w:tcW w:w="5954" w:type="dxa"/>
            <w:shd w:val="clear" w:color="auto" w:fill="FFFFFF"/>
          </w:tcPr>
          <w:p w14:paraId="31DB0191" w14:textId="77777777" w:rsidR="00DF1297" w:rsidRPr="00CC0C94" w:rsidRDefault="00DF1297" w:rsidP="00097A0B">
            <w:pPr>
              <w:pStyle w:val="TAL"/>
            </w:pPr>
            <w:r w:rsidRPr="007437E4">
              <w:rPr>
                <w:noProof/>
                <w:lang w:val="en-US"/>
              </w:rPr>
              <w:t>UE policies for 5G ProSe UE-to-network relay</w:t>
            </w:r>
            <w:r>
              <w:rPr>
                <w:lang w:eastAsia="zh-CN"/>
              </w:rPr>
              <w:t xml:space="preserve"> requested</w:t>
            </w:r>
          </w:p>
        </w:tc>
      </w:tr>
      <w:tr w:rsidR="00DF1297" w:rsidRPr="00CC0C94" w14:paraId="06CC1BB1" w14:textId="77777777" w:rsidTr="00097A0B">
        <w:trPr>
          <w:cantSplit/>
          <w:jc w:val="center"/>
        </w:trPr>
        <w:tc>
          <w:tcPr>
            <w:tcW w:w="7087" w:type="dxa"/>
            <w:gridSpan w:val="5"/>
            <w:shd w:val="clear" w:color="auto" w:fill="FFFFFF"/>
          </w:tcPr>
          <w:p w14:paraId="2CBDC21A" w14:textId="77777777" w:rsidR="00DF1297" w:rsidRPr="00CC0C94" w:rsidRDefault="00DF1297" w:rsidP="00097A0B">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17D63627" w:rsidR="00AE5234" w:rsidRPr="00CC0C94" w:rsidRDefault="00AE5234" w:rsidP="00375E58">
            <w:pPr>
              <w:pStyle w:val="TAL"/>
            </w:pPr>
            <w:r w:rsidRPr="00CC0C94">
              <w:t xml:space="preserve">Bit </w:t>
            </w:r>
            <w:r w:rsidR="00DF1297">
              <w:t>6</w:t>
            </w:r>
            <w:r w:rsidRPr="00CC0C94">
              <w:t xml:space="preserve"> to 8 of octet </w:t>
            </w:r>
            <w:r>
              <w:rPr>
                <w:lang w:eastAsia="zh-CN"/>
              </w:rPr>
              <w:t>3</w:t>
            </w:r>
            <w:r w:rsidRPr="00CC0C94">
              <w:t xml:space="preserve"> </w:t>
            </w:r>
            <w:r>
              <w:t xml:space="preserve">and bits of octet 4 </w:t>
            </w:r>
            <w:r w:rsidRPr="00CC0C94">
              <w:t>are spare and shall be coded as zero.</w:t>
            </w:r>
          </w:p>
        </w:tc>
      </w:tr>
      <w:tr w:rsidR="00DF1297" w:rsidRPr="00CC0C94" w14:paraId="5749F0B5" w14:textId="77777777" w:rsidTr="00310236">
        <w:trPr>
          <w:cantSplit/>
          <w:jc w:val="center"/>
        </w:trPr>
        <w:tc>
          <w:tcPr>
            <w:tcW w:w="7087" w:type="dxa"/>
            <w:gridSpan w:val="5"/>
            <w:tcBorders>
              <w:bottom w:val="single" w:sz="4" w:space="0" w:color="auto"/>
            </w:tcBorders>
            <w:shd w:val="clear" w:color="auto" w:fill="FFFFFF"/>
          </w:tcPr>
          <w:p w14:paraId="62404953" w14:textId="77777777" w:rsidR="00DF1297" w:rsidRPr="00CC0C94" w:rsidRDefault="00DF1297" w:rsidP="00097A0B">
            <w:pPr>
              <w:pStyle w:val="TAL"/>
            </w:pPr>
          </w:p>
        </w:tc>
      </w:tr>
      <w:tr w:rsidR="00DF1297" w:rsidRPr="00CC0C94" w14:paraId="19E1BB1B" w14:textId="77777777" w:rsidTr="00310236">
        <w:trPr>
          <w:cantSplit/>
          <w:jc w:val="center"/>
        </w:trPr>
        <w:tc>
          <w:tcPr>
            <w:tcW w:w="7087" w:type="dxa"/>
            <w:gridSpan w:val="5"/>
            <w:tcBorders>
              <w:top w:val="single" w:sz="4" w:space="0" w:color="auto"/>
              <w:bottom w:val="single" w:sz="4" w:space="0" w:color="auto"/>
            </w:tcBorders>
            <w:shd w:val="clear" w:color="auto" w:fill="FFFFFF"/>
          </w:tcPr>
          <w:p w14:paraId="4AA43DC0" w14:textId="0DF5C31F" w:rsidR="00DF1297" w:rsidRPr="00CC0C94" w:rsidRDefault="00DF1297" w:rsidP="00310236">
            <w:pPr>
              <w:pStyle w:val="TAN"/>
            </w:pPr>
            <w:r>
              <w:t>NOTE:</w:t>
            </w:r>
            <w:r w:rsidRPr="005C6ED7">
              <w:tab/>
            </w:r>
            <w:r>
              <w:t>Usage of this bit is not specified in the present specification and is specified in 3GPP TS 24.554 [</w:t>
            </w:r>
            <w:r w:rsidR="003E30F2">
              <w:t>27</w:t>
            </w:r>
            <w:r>
              <w:t>].</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649" w:name="_Toc525231501"/>
      <w:bookmarkStart w:id="1650" w:name="_Toc25070721"/>
      <w:bookmarkStart w:id="1651" w:name="_Toc34388712"/>
      <w:bookmarkStart w:id="1652" w:name="_Toc34404483"/>
      <w:bookmarkStart w:id="1653" w:name="_Toc45282379"/>
      <w:bookmarkStart w:id="1654" w:name="_Toc45882765"/>
      <w:bookmarkStart w:id="1655" w:name="_Toc51951315"/>
      <w:bookmarkStart w:id="1656" w:name="_Toc59209092"/>
      <w:bookmarkStart w:id="1657" w:name="_Toc75734934"/>
      <w:r>
        <w:t>8.4</w:t>
      </w:r>
      <w:r>
        <w:tab/>
      </w:r>
      <w:r>
        <w:rPr>
          <w:noProof/>
          <w:lang w:val="en-US"/>
        </w:rPr>
        <w:t xml:space="preserve">V2X communication over </w:t>
      </w:r>
      <w:r>
        <w:t>PC5 s</w:t>
      </w:r>
      <w:r w:rsidRPr="00742FAE">
        <w:t xml:space="preserve">ignalling </w:t>
      </w:r>
      <w:r>
        <w:t>information elements</w:t>
      </w:r>
      <w:bookmarkEnd w:id="1649"/>
      <w:bookmarkEnd w:id="1650"/>
      <w:bookmarkEnd w:id="1651"/>
      <w:bookmarkEnd w:id="1652"/>
      <w:bookmarkEnd w:id="1653"/>
      <w:bookmarkEnd w:id="1654"/>
      <w:bookmarkEnd w:id="1655"/>
      <w:bookmarkEnd w:id="1656"/>
      <w:bookmarkEnd w:id="1657"/>
    </w:p>
    <w:p w14:paraId="48C5BC48" w14:textId="5E823C9B" w:rsidR="00545D15" w:rsidRPr="00742FAE" w:rsidRDefault="00545D15" w:rsidP="00545D15">
      <w:pPr>
        <w:pStyle w:val="Heading3"/>
      </w:pPr>
      <w:bookmarkStart w:id="1658" w:name="_Toc525231502"/>
      <w:bookmarkStart w:id="1659" w:name="_Toc25070722"/>
      <w:bookmarkStart w:id="1660" w:name="_Toc34388713"/>
      <w:bookmarkStart w:id="1661" w:name="_Toc34404484"/>
      <w:bookmarkStart w:id="1662" w:name="_Toc45282380"/>
      <w:bookmarkStart w:id="1663" w:name="_Toc45882766"/>
      <w:bookmarkStart w:id="1664" w:name="_Toc51951316"/>
      <w:bookmarkStart w:id="1665" w:name="_Toc59209093"/>
      <w:bookmarkStart w:id="1666" w:name="_Toc75734935"/>
      <w:r>
        <w:t>8.4.1</w:t>
      </w:r>
      <w:r>
        <w:tab/>
      </w:r>
      <w:bookmarkEnd w:id="1658"/>
      <w:r>
        <w:t>PC5 signalling message t</w:t>
      </w:r>
      <w:r w:rsidRPr="00742FAE">
        <w:t>ype</w:t>
      </w:r>
      <w:bookmarkEnd w:id="1659"/>
      <w:bookmarkEnd w:id="1660"/>
      <w:bookmarkEnd w:id="1661"/>
      <w:bookmarkEnd w:id="1662"/>
      <w:bookmarkEnd w:id="1663"/>
      <w:bookmarkEnd w:id="1664"/>
      <w:bookmarkEnd w:id="1665"/>
      <w:bookmarkEnd w:id="1666"/>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F57007" w:rsidRPr="00EF7A4C" w14:paraId="5E995FC0" w14:textId="77777777" w:rsidTr="007742E9">
        <w:trPr>
          <w:gridBefore w:val="1"/>
          <w:wBefore w:w="33" w:type="dxa"/>
          <w:cantSplit/>
          <w:jc w:val="center"/>
        </w:trPr>
        <w:tc>
          <w:tcPr>
            <w:tcW w:w="284" w:type="dxa"/>
            <w:gridSpan w:val="2"/>
          </w:tcPr>
          <w:p w14:paraId="2D69A68D" w14:textId="391D91AC" w:rsidR="00F57007" w:rsidRDefault="00F57007" w:rsidP="0073336C">
            <w:pPr>
              <w:pStyle w:val="TAC"/>
              <w:rPr>
                <w:lang w:eastAsia="zh-CN"/>
              </w:rPr>
            </w:pPr>
            <w:r>
              <w:rPr>
                <w:lang w:eastAsia="zh-CN"/>
              </w:rPr>
              <w:t>0</w:t>
            </w:r>
          </w:p>
        </w:tc>
        <w:tc>
          <w:tcPr>
            <w:tcW w:w="284" w:type="dxa"/>
            <w:gridSpan w:val="2"/>
          </w:tcPr>
          <w:p w14:paraId="49273940" w14:textId="55F03D20" w:rsidR="00F57007" w:rsidRDefault="00F57007" w:rsidP="0073336C">
            <w:pPr>
              <w:pStyle w:val="TAC"/>
              <w:rPr>
                <w:lang w:eastAsia="zh-CN"/>
              </w:rPr>
            </w:pPr>
            <w:r>
              <w:rPr>
                <w:lang w:eastAsia="zh-CN"/>
              </w:rPr>
              <w:t>0</w:t>
            </w:r>
          </w:p>
        </w:tc>
        <w:tc>
          <w:tcPr>
            <w:tcW w:w="284" w:type="dxa"/>
            <w:gridSpan w:val="2"/>
          </w:tcPr>
          <w:p w14:paraId="00CC37C7" w14:textId="143B7739" w:rsidR="00F57007" w:rsidRDefault="00F57007" w:rsidP="0073336C">
            <w:pPr>
              <w:pStyle w:val="TAC"/>
              <w:rPr>
                <w:lang w:eastAsia="zh-CN"/>
              </w:rPr>
            </w:pPr>
            <w:r>
              <w:rPr>
                <w:lang w:eastAsia="zh-CN"/>
              </w:rPr>
              <w:t>0</w:t>
            </w:r>
          </w:p>
        </w:tc>
        <w:tc>
          <w:tcPr>
            <w:tcW w:w="284" w:type="dxa"/>
            <w:gridSpan w:val="2"/>
          </w:tcPr>
          <w:p w14:paraId="35847382" w14:textId="344F542F" w:rsidR="00F57007" w:rsidRDefault="00F57007" w:rsidP="0073336C">
            <w:pPr>
              <w:pStyle w:val="TAC"/>
              <w:rPr>
                <w:lang w:eastAsia="zh-CN"/>
              </w:rPr>
            </w:pPr>
            <w:r>
              <w:rPr>
                <w:lang w:eastAsia="zh-CN"/>
              </w:rPr>
              <w:t>1</w:t>
            </w:r>
          </w:p>
        </w:tc>
        <w:tc>
          <w:tcPr>
            <w:tcW w:w="284" w:type="dxa"/>
            <w:gridSpan w:val="2"/>
          </w:tcPr>
          <w:p w14:paraId="35500E22" w14:textId="2AC19B76" w:rsidR="00F57007" w:rsidRDefault="00F57007" w:rsidP="0073336C">
            <w:pPr>
              <w:pStyle w:val="TAC"/>
              <w:rPr>
                <w:lang w:eastAsia="zh-CN"/>
              </w:rPr>
            </w:pPr>
            <w:r>
              <w:rPr>
                <w:lang w:eastAsia="zh-CN"/>
              </w:rPr>
              <w:t>0</w:t>
            </w:r>
          </w:p>
        </w:tc>
        <w:tc>
          <w:tcPr>
            <w:tcW w:w="284" w:type="dxa"/>
            <w:gridSpan w:val="2"/>
          </w:tcPr>
          <w:p w14:paraId="5B3AED5D" w14:textId="1AA5C180" w:rsidR="00F57007" w:rsidRDefault="00F57007" w:rsidP="0073336C">
            <w:pPr>
              <w:pStyle w:val="TAC"/>
              <w:rPr>
                <w:lang w:eastAsia="zh-CN"/>
              </w:rPr>
            </w:pPr>
            <w:r>
              <w:rPr>
                <w:lang w:eastAsia="zh-CN"/>
              </w:rPr>
              <w:t>1</w:t>
            </w:r>
          </w:p>
        </w:tc>
        <w:tc>
          <w:tcPr>
            <w:tcW w:w="284" w:type="dxa"/>
            <w:gridSpan w:val="2"/>
          </w:tcPr>
          <w:p w14:paraId="7EB0FFC5" w14:textId="73475CCF" w:rsidR="00F57007" w:rsidRDefault="00F57007" w:rsidP="0073336C">
            <w:pPr>
              <w:pStyle w:val="TAC"/>
              <w:rPr>
                <w:lang w:eastAsia="zh-CN"/>
              </w:rPr>
            </w:pPr>
            <w:r>
              <w:rPr>
                <w:lang w:eastAsia="zh-CN"/>
              </w:rPr>
              <w:t>1</w:t>
            </w:r>
          </w:p>
        </w:tc>
        <w:tc>
          <w:tcPr>
            <w:tcW w:w="284" w:type="dxa"/>
            <w:gridSpan w:val="2"/>
          </w:tcPr>
          <w:p w14:paraId="6751137D" w14:textId="1074912F" w:rsidR="00F57007" w:rsidRDefault="00F57007" w:rsidP="0073336C">
            <w:pPr>
              <w:pStyle w:val="TAC"/>
              <w:rPr>
                <w:lang w:eastAsia="zh-CN"/>
              </w:rPr>
            </w:pPr>
            <w:r>
              <w:rPr>
                <w:lang w:eastAsia="zh-CN"/>
              </w:rPr>
              <w:t>1</w:t>
            </w:r>
          </w:p>
        </w:tc>
        <w:tc>
          <w:tcPr>
            <w:tcW w:w="284" w:type="dxa"/>
            <w:gridSpan w:val="2"/>
          </w:tcPr>
          <w:p w14:paraId="2C65840B" w14:textId="77777777" w:rsidR="00F57007" w:rsidRPr="00EF7A4C" w:rsidRDefault="00F57007" w:rsidP="0073336C">
            <w:pPr>
              <w:pStyle w:val="TAC"/>
            </w:pPr>
          </w:p>
        </w:tc>
        <w:tc>
          <w:tcPr>
            <w:tcW w:w="4257" w:type="dxa"/>
            <w:gridSpan w:val="2"/>
          </w:tcPr>
          <w:p w14:paraId="4D876779" w14:textId="0625E48F" w:rsidR="00F57007" w:rsidRPr="000A25A8" w:rsidRDefault="00003F7E" w:rsidP="0073336C">
            <w:pPr>
              <w:pStyle w:val="TAL"/>
            </w:pPr>
            <w:r w:rsidRPr="00E72BC5">
              <w:t>DIRECT LINK AUTHENTICATION FAILURE</w:t>
            </w: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667" w:name="_Toc525231504"/>
      <w:bookmarkStart w:id="1668" w:name="_Toc25070723"/>
      <w:bookmarkStart w:id="1669" w:name="_Toc34388714"/>
      <w:bookmarkStart w:id="1670" w:name="_Toc34404485"/>
      <w:bookmarkStart w:id="1671" w:name="_Toc45282381"/>
      <w:bookmarkStart w:id="1672" w:name="_Toc45882767"/>
      <w:bookmarkStart w:id="1673" w:name="_Toc51951317"/>
      <w:bookmarkStart w:id="1674" w:name="_Toc59209094"/>
      <w:bookmarkStart w:id="1675" w:name="_Toc75734936"/>
      <w:r>
        <w:t>8.4.2</w:t>
      </w:r>
      <w:r>
        <w:tab/>
        <w:t>Sequence n</w:t>
      </w:r>
      <w:r w:rsidRPr="00742FAE">
        <w:t>umber</w:t>
      </w:r>
      <w:bookmarkEnd w:id="1667"/>
      <w:bookmarkEnd w:id="1668"/>
      <w:bookmarkEnd w:id="1669"/>
      <w:bookmarkEnd w:id="1670"/>
      <w:bookmarkEnd w:id="1671"/>
      <w:bookmarkEnd w:id="1672"/>
      <w:bookmarkEnd w:id="1673"/>
      <w:bookmarkEnd w:id="1674"/>
      <w:bookmarkEnd w:id="1675"/>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676" w:name="OLE_LINK313"/>
      <w:bookmarkStart w:id="1677" w:name="OLE_LINK314"/>
      <w:r>
        <w:rPr>
          <w:rFonts w:hint="eastAsia"/>
          <w:lang w:eastAsia="zh-CN"/>
        </w:rPr>
        <w:t>s</w:t>
      </w:r>
      <w:r w:rsidRPr="00742FAE">
        <w:rPr>
          <w:rFonts w:hint="eastAsia"/>
          <w:lang w:eastAsia="zh-CN"/>
        </w:rPr>
        <w:t>ignalling</w:t>
      </w:r>
      <w:bookmarkEnd w:id="1676"/>
      <w:bookmarkEnd w:id="1677"/>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678" w:name="_Toc25070724"/>
      <w:bookmarkStart w:id="1679" w:name="_Toc34388715"/>
      <w:bookmarkStart w:id="1680" w:name="_Toc34404486"/>
      <w:bookmarkStart w:id="1681" w:name="_Toc45282382"/>
      <w:bookmarkStart w:id="1682" w:name="_Toc45882768"/>
      <w:bookmarkStart w:id="1683" w:name="_Toc51951318"/>
      <w:bookmarkStart w:id="1684" w:name="_Toc59209095"/>
      <w:bookmarkStart w:id="1685" w:name="_Toc75734937"/>
      <w:r w:rsidRPr="00DF0404">
        <w:t>8.4.3</w:t>
      </w:r>
      <w:r w:rsidRPr="00DF0404">
        <w:tab/>
        <w:t>V2X service identifier</w:t>
      </w:r>
      <w:bookmarkEnd w:id="1678"/>
      <w:bookmarkEnd w:id="1679"/>
      <w:bookmarkEnd w:id="1680"/>
      <w:bookmarkEnd w:id="1681"/>
      <w:bookmarkEnd w:id="1682"/>
      <w:bookmarkEnd w:id="1683"/>
      <w:bookmarkEnd w:id="1684"/>
      <w:bookmarkEnd w:id="1685"/>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686" w:name="_Toc525231443"/>
      <w:bookmarkStart w:id="1687"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688" w:name="_Toc34388716"/>
      <w:bookmarkStart w:id="1689" w:name="_Toc34404487"/>
      <w:bookmarkStart w:id="1690" w:name="_Toc45282383"/>
      <w:bookmarkStart w:id="1691" w:name="_Toc45882769"/>
      <w:bookmarkStart w:id="1692" w:name="_Toc51951319"/>
      <w:bookmarkStart w:id="1693" w:name="_Toc59209096"/>
      <w:bookmarkStart w:id="1694" w:name="_Toc75734938"/>
      <w:r>
        <w:t>8</w:t>
      </w:r>
      <w:r w:rsidR="00545D15">
        <w:t>.</w:t>
      </w:r>
      <w:r>
        <w:t>4</w:t>
      </w:r>
      <w:r w:rsidR="00545D15">
        <w:t>.4</w:t>
      </w:r>
      <w:r w:rsidR="00545D15">
        <w:tab/>
      </w:r>
      <w:bookmarkEnd w:id="1686"/>
      <w:r w:rsidR="00545D15">
        <w:t>Application layer ID</w:t>
      </w:r>
      <w:bookmarkEnd w:id="1687"/>
      <w:bookmarkEnd w:id="1688"/>
      <w:bookmarkEnd w:id="1689"/>
      <w:bookmarkEnd w:id="1690"/>
      <w:bookmarkEnd w:id="1691"/>
      <w:bookmarkEnd w:id="1692"/>
      <w:bookmarkEnd w:id="1693"/>
      <w:bookmarkEnd w:id="1694"/>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695" w:name="_Toc20233299"/>
      <w:bookmarkStart w:id="169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697" w:name="_Toc34388717"/>
      <w:bookmarkStart w:id="1698" w:name="_Toc34404488"/>
      <w:bookmarkStart w:id="1699" w:name="_Toc45282384"/>
      <w:bookmarkStart w:id="1700" w:name="_Toc45882770"/>
      <w:bookmarkStart w:id="1701" w:name="_Toc51951320"/>
      <w:bookmarkStart w:id="1702" w:name="_Toc59209097"/>
      <w:bookmarkStart w:id="1703" w:name="_Toc75734939"/>
      <w:r>
        <w:t>8</w:t>
      </w:r>
      <w:r w:rsidR="00545D15">
        <w:t>.</w:t>
      </w:r>
      <w:r>
        <w:t>4</w:t>
      </w:r>
      <w:r w:rsidR="00545D15">
        <w:t>.5</w:t>
      </w:r>
      <w:r w:rsidR="00545D15" w:rsidRPr="00913BB3">
        <w:tab/>
      </w:r>
      <w:r w:rsidR="00545D15">
        <w:t xml:space="preserve">PC5 </w:t>
      </w:r>
      <w:r w:rsidR="00545D15" w:rsidRPr="00913BB3">
        <w:t>QoS flow descriptions</w:t>
      </w:r>
      <w:bookmarkEnd w:id="1695"/>
      <w:bookmarkEnd w:id="1696"/>
      <w:bookmarkEnd w:id="1697"/>
      <w:bookmarkEnd w:id="1698"/>
      <w:bookmarkEnd w:id="1699"/>
      <w:bookmarkEnd w:id="1700"/>
      <w:bookmarkEnd w:id="1701"/>
      <w:bookmarkEnd w:id="1702"/>
      <w:bookmarkEnd w:id="1703"/>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704" w:name="OLE_LINK49"/>
            <w:bookmarkStart w:id="1705" w:name="OLE_LINK50"/>
            <w:r w:rsidRPr="00913BB3">
              <w:t xml:space="preserve">For the "Delete existing </w:t>
            </w:r>
            <w:r>
              <w:t xml:space="preserve">PC5 </w:t>
            </w:r>
            <w:r w:rsidRPr="00913BB3">
              <w:t>QoS flow description" operation</w:t>
            </w:r>
            <w:bookmarkEnd w:id="1704"/>
            <w:bookmarkEnd w:id="1705"/>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3E8E2F04" w:rsidR="00545D15"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1E88739F" w:rsidR="00545D15" w:rsidRPr="001E1340" w:rsidRDefault="00545D15" w:rsidP="00662F72">
            <w:pPr>
              <w:pStyle w:val="TAL"/>
              <w:rPr>
                <w:rFonts w:eastAsia="MS Mincho"/>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443D9010" w:rsidR="00545D15" w:rsidRPr="00913BB3" w:rsidRDefault="00545D15" w:rsidP="00662F72">
            <w:pPr>
              <w:pStyle w:val="TAL"/>
              <w:rPr>
                <w:lang w:eastAsia="ja-JP"/>
              </w:rPr>
            </w:pPr>
            <w:r w:rsidRPr="000F0C61">
              <w:rPr>
                <w:lang w:val="it-IT" w:eastAsia="ja-JP"/>
              </w:rPr>
              <w:tab/>
            </w:r>
            <w:r w:rsidRPr="00913BB3">
              <w:rPr>
                <w:lang w:eastAsia="ja-JP"/>
              </w:rPr>
              <w:t>to</w:t>
            </w:r>
            <w:r w:rsidR="00B0250D">
              <w:rPr>
                <w:lang w:eastAsia="ja-JP"/>
              </w:rPr>
              <w:tab/>
            </w:r>
            <w:r w:rsidR="00B0250D">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2C9AFB69"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3DDC3BD2"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62056B4F"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19FDAF32"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06" w:name="_Toc525231506"/>
    </w:p>
    <w:p w14:paraId="2028C552" w14:textId="6B0E4EAE" w:rsidR="00545D15" w:rsidRPr="00742FAE" w:rsidRDefault="003E770C" w:rsidP="003E770C">
      <w:pPr>
        <w:pStyle w:val="Heading3"/>
      </w:pPr>
      <w:bookmarkStart w:id="1707" w:name="_Toc25070727"/>
      <w:bookmarkStart w:id="1708" w:name="_Toc34388718"/>
      <w:bookmarkStart w:id="1709" w:name="_Toc34404489"/>
      <w:bookmarkStart w:id="1710" w:name="_Toc45282385"/>
      <w:bookmarkStart w:id="1711" w:name="_Toc45882771"/>
      <w:bookmarkStart w:id="1712" w:name="_Toc51951321"/>
      <w:bookmarkStart w:id="1713" w:name="_Toc59209098"/>
      <w:bookmarkStart w:id="1714" w:name="_Toc75734940"/>
      <w:r>
        <w:t>8</w:t>
      </w:r>
      <w:r w:rsidR="00545D15">
        <w:t>.</w:t>
      </w:r>
      <w:r>
        <w:t>4</w:t>
      </w:r>
      <w:r w:rsidR="00545D15">
        <w:t>.6</w:t>
      </w:r>
      <w:r w:rsidR="00545D15">
        <w:tab/>
        <w:t>IP address c</w:t>
      </w:r>
      <w:r w:rsidR="00545D15" w:rsidRPr="00742FAE">
        <w:t>onfig</w:t>
      </w:r>
      <w:bookmarkEnd w:id="1706"/>
      <w:r w:rsidR="00545D15">
        <w:t>uration</w:t>
      </w:r>
      <w:bookmarkEnd w:id="1707"/>
      <w:bookmarkEnd w:id="1708"/>
      <w:bookmarkEnd w:id="1709"/>
      <w:bookmarkEnd w:id="1710"/>
      <w:bookmarkEnd w:id="1711"/>
      <w:bookmarkEnd w:id="1712"/>
      <w:bookmarkEnd w:id="1713"/>
      <w:bookmarkEnd w:id="1714"/>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15" w:name="_Toc525231507"/>
      <w:bookmarkStart w:id="1716" w:name="_Toc25070728"/>
      <w:bookmarkStart w:id="1717" w:name="_Toc34388719"/>
      <w:bookmarkStart w:id="1718" w:name="_Toc34404490"/>
      <w:bookmarkStart w:id="1719" w:name="_Toc45282386"/>
      <w:bookmarkStart w:id="1720" w:name="_Toc45882772"/>
      <w:bookmarkStart w:id="1721" w:name="_Toc51951322"/>
      <w:bookmarkStart w:id="1722" w:name="_Toc59209099"/>
      <w:bookmarkStart w:id="1723" w:name="_Toc75734941"/>
      <w:r>
        <w:t>8</w:t>
      </w:r>
      <w:r w:rsidR="00545D15">
        <w:t>.</w:t>
      </w:r>
      <w:r>
        <w:t>4</w:t>
      </w:r>
      <w:r w:rsidR="00545D15">
        <w:t>.7</w:t>
      </w:r>
      <w:r w:rsidR="00545D15">
        <w:tab/>
        <w:t>Link local IPv6 a</w:t>
      </w:r>
      <w:r w:rsidR="00545D15" w:rsidRPr="00742FAE">
        <w:t>ddress</w:t>
      </w:r>
      <w:bookmarkEnd w:id="1715"/>
      <w:bookmarkEnd w:id="1716"/>
      <w:bookmarkEnd w:id="1717"/>
      <w:bookmarkEnd w:id="1718"/>
      <w:bookmarkEnd w:id="1719"/>
      <w:bookmarkEnd w:id="1720"/>
      <w:bookmarkEnd w:id="1721"/>
      <w:bookmarkEnd w:id="1722"/>
      <w:bookmarkEnd w:id="172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24" w:name="_Toc525231510"/>
      <w:bookmarkStart w:id="1725" w:name="_Toc34388720"/>
      <w:bookmarkStart w:id="1726" w:name="_Toc34404491"/>
      <w:bookmarkStart w:id="1727" w:name="_Toc45282387"/>
      <w:bookmarkStart w:id="1728" w:name="_Toc45882773"/>
      <w:bookmarkStart w:id="1729" w:name="_Toc51951323"/>
      <w:bookmarkStart w:id="1730" w:name="_Toc59209100"/>
      <w:bookmarkStart w:id="1731" w:name="_Toc502240455"/>
      <w:bookmarkStart w:id="1732" w:name="_Toc25070729"/>
      <w:bookmarkStart w:id="1733" w:name="_Toc75734942"/>
      <w:r>
        <w:rPr>
          <w:rFonts w:hint="eastAsia"/>
          <w:szCs w:val="22"/>
          <w:lang w:val="en-US" w:eastAsia="zh-CN"/>
        </w:rPr>
        <w:t>8.4.</w:t>
      </w:r>
      <w:r w:rsidR="00CE6297">
        <w:rPr>
          <w:szCs w:val="22"/>
          <w:lang w:val="en-US" w:eastAsia="zh-CN"/>
        </w:rPr>
        <w:t>8</w:t>
      </w:r>
      <w:r w:rsidRPr="00711E94">
        <w:rPr>
          <w:szCs w:val="22"/>
        </w:rPr>
        <w:tab/>
      </w:r>
      <w:bookmarkEnd w:id="1724"/>
      <w:r>
        <w:rPr>
          <w:szCs w:val="22"/>
        </w:rPr>
        <w:t>Link modification operation code</w:t>
      </w:r>
      <w:bookmarkEnd w:id="1725"/>
      <w:bookmarkEnd w:id="1726"/>
      <w:bookmarkEnd w:id="1727"/>
      <w:bookmarkEnd w:id="1728"/>
      <w:bookmarkEnd w:id="1729"/>
      <w:bookmarkEnd w:id="1730"/>
      <w:bookmarkEnd w:id="1733"/>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34" w:name="_Toc34388721"/>
      <w:bookmarkStart w:id="1735" w:name="_Toc34404492"/>
      <w:bookmarkStart w:id="1736" w:name="_Toc45282388"/>
      <w:bookmarkStart w:id="1737" w:name="_Toc45882774"/>
      <w:bookmarkStart w:id="1738" w:name="_Toc51951324"/>
      <w:bookmarkStart w:id="1739" w:name="_Toc59209101"/>
      <w:bookmarkStart w:id="1740" w:name="_Toc75734943"/>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31"/>
      <w:bookmarkEnd w:id="1734"/>
      <w:bookmarkEnd w:id="1735"/>
      <w:bookmarkEnd w:id="1736"/>
      <w:bookmarkEnd w:id="1737"/>
      <w:bookmarkEnd w:id="1738"/>
      <w:bookmarkEnd w:id="1739"/>
      <w:bookmarkEnd w:id="1740"/>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741" w:name="_Toc34388722"/>
      <w:bookmarkStart w:id="1742" w:name="_Toc34404493"/>
      <w:bookmarkStart w:id="1743" w:name="_Toc45282389"/>
      <w:bookmarkStart w:id="1744" w:name="_Toc45882775"/>
      <w:bookmarkStart w:id="1745" w:name="_Toc51951325"/>
      <w:bookmarkStart w:id="1746" w:name="_Toc59209102"/>
      <w:bookmarkStart w:id="1747" w:name="_Toc75734944"/>
      <w:r>
        <w:lastRenderedPageBreak/>
        <w:t>8.4.</w:t>
      </w:r>
      <w:r w:rsidR="00CE6297">
        <w:t>10</w:t>
      </w:r>
      <w:r>
        <w:tab/>
        <w:t>Keep-alive counter</w:t>
      </w:r>
      <w:bookmarkEnd w:id="1741"/>
      <w:bookmarkEnd w:id="1742"/>
      <w:bookmarkEnd w:id="1743"/>
      <w:bookmarkEnd w:id="1744"/>
      <w:bookmarkEnd w:id="1745"/>
      <w:bookmarkEnd w:id="1746"/>
      <w:bookmarkEnd w:id="1747"/>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748" w:name="_Toc34388723"/>
      <w:bookmarkStart w:id="1749" w:name="_Toc34404494"/>
      <w:bookmarkStart w:id="1750" w:name="_Toc45282390"/>
      <w:bookmarkStart w:id="1751" w:name="_Toc45882776"/>
      <w:bookmarkStart w:id="1752" w:name="_Toc51951326"/>
      <w:bookmarkStart w:id="1753" w:name="_Toc59209103"/>
      <w:bookmarkStart w:id="1754" w:name="_Toc75734945"/>
      <w:r>
        <w:t>8.4.</w:t>
      </w:r>
      <w:r w:rsidR="00CE6297">
        <w:t>11</w:t>
      </w:r>
      <w:r>
        <w:tab/>
        <w:t>Maximum inactivity period</w:t>
      </w:r>
      <w:bookmarkEnd w:id="1748"/>
      <w:bookmarkEnd w:id="1749"/>
      <w:bookmarkEnd w:id="1750"/>
      <w:bookmarkEnd w:id="1751"/>
      <w:bookmarkEnd w:id="1752"/>
      <w:bookmarkEnd w:id="1753"/>
      <w:bookmarkEnd w:id="175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755" w:name="_Toc45282391"/>
      <w:bookmarkStart w:id="1756" w:name="_Toc45882777"/>
      <w:bookmarkStart w:id="1757" w:name="_Toc51951327"/>
      <w:bookmarkStart w:id="1758" w:name="_Toc59209104"/>
      <w:bookmarkStart w:id="1759" w:name="_Toc34388724"/>
      <w:bookmarkStart w:id="1760" w:name="_Toc34404495"/>
      <w:bookmarkStart w:id="1761" w:name="_Toc75734946"/>
      <w:r>
        <w:t>8.4.12</w:t>
      </w:r>
      <w:r>
        <w:tab/>
        <w:t>Key establishment information container</w:t>
      </w:r>
      <w:bookmarkEnd w:id="1755"/>
      <w:bookmarkEnd w:id="1756"/>
      <w:bookmarkEnd w:id="1757"/>
      <w:bookmarkEnd w:id="1758"/>
      <w:bookmarkEnd w:id="1761"/>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762" w:name="_Toc45282392"/>
      <w:bookmarkStart w:id="1763" w:name="_Toc45882778"/>
      <w:bookmarkStart w:id="1764" w:name="_Toc51951328"/>
      <w:bookmarkStart w:id="1765" w:name="_Toc59209105"/>
      <w:bookmarkStart w:id="1766" w:name="_Hlk35944225"/>
      <w:bookmarkStart w:id="1767" w:name="_Toc75734947"/>
      <w:r>
        <w:t>8.4.13</w:t>
      </w:r>
      <w:r>
        <w:tab/>
        <w:t>Nonce</w:t>
      </w:r>
      <w:bookmarkEnd w:id="1762"/>
      <w:bookmarkEnd w:id="1763"/>
      <w:bookmarkEnd w:id="1764"/>
      <w:bookmarkEnd w:id="1765"/>
      <w:bookmarkEnd w:id="1767"/>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768" w:name="_Toc45282393"/>
      <w:bookmarkStart w:id="1769" w:name="_Toc45882779"/>
      <w:bookmarkStart w:id="1770" w:name="_Toc51951329"/>
      <w:bookmarkStart w:id="1771" w:name="_Toc59209106"/>
      <w:bookmarkStart w:id="1772" w:name="_Toc75734948"/>
      <w:bookmarkEnd w:id="1766"/>
      <w:r>
        <w:t>8.4.14</w:t>
      </w:r>
      <w:r>
        <w:tab/>
        <w:t>UE security capabilities</w:t>
      </w:r>
      <w:bookmarkEnd w:id="1768"/>
      <w:bookmarkEnd w:id="1769"/>
      <w:bookmarkEnd w:id="1770"/>
      <w:bookmarkEnd w:id="1771"/>
      <w:bookmarkEnd w:id="1772"/>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773" w:name="_Toc45282394"/>
      <w:bookmarkStart w:id="1774" w:name="_Toc45882780"/>
      <w:bookmarkStart w:id="1775" w:name="_Toc51951330"/>
      <w:bookmarkStart w:id="1776" w:name="_Toc59209107"/>
      <w:bookmarkStart w:id="1777" w:name="_Toc75734949"/>
      <w:r>
        <w:t>8.4.15</w:t>
      </w:r>
      <w:r w:rsidRPr="009620E9">
        <w:tab/>
      </w:r>
      <w:r>
        <w:t>UE PC5 unicast signalling security policy</w:t>
      </w:r>
      <w:bookmarkEnd w:id="1773"/>
      <w:bookmarkEnd w:id="1774"/>
      <w:bookmarkEnd w:id="1775"/>
      <w:bookmarkEnd w:id="1776"/>
      <w:bookmarkEnd w:id="1777"/>
    </w:p>
    <w:p w14:paraId="149AA58E" w14:textId="2851E918"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B0250D">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384469A9"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2DC21DD2" w:rsidR="00A35D07" w:rsidRPr="009620E9" w:rsidRDefault="00A35D07" w:rsidP="007742E9">
            <w:pPr>
              <w:keepNext/>
              <w:keepLines/>
              <w:spacing w:after="0"/>
              <w:rPr>
                <w:rFonts w:ascii="Arial" w:hAnsi="Arial"/>
                <w:sz w:val="18"/>
              </w:rPr>
            </w:pPr>
            <w:r>
              <w:rPr>
                <w:rFonts w:ascii="Arial" w:hAnsi="Arial"/>
                <w:sz w:val="18"/>
              </w:rPr>
              <w:t>Signal</w:t>
            </w:r>
            <w:r w:rsidR="00547330">
              <w:rPr>
                <w:rFonts w:ascii="Arial" w:hAnsi="Arial"/>
                <w:sz w:val="18"/>
              </w:rPr>
              <w:t>l</w:t>
            </w:r>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25BE7D6C"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778" w:name="_Toc45282395"/>
      <w:bookmarkStart w:id="1779" w:name="_Toc45882781"/>
      <w:bookmarkStart w:id="1780" w:name="_Toc51951331"/>
      <w:bookmarkStart w:id="1781" w:name="_Toc59209108"/>
      <w:bookmarkStart w:id="1782" w:name="_Toc75734950"/>
      <w:r>
        <w:t>8.4.16</w:t>
      </w:r>
      <w:r>
        <w:tab/>
        <w:t>MSBs of K</w:t>
      </w:r>
      <w:r>
        <w:rPr>
          <w:vertAlign w:val="subscript"/>
        </w:rPr>
        <w:t>NRP-sess</w:t>
      </w:r>
      <w:r>
        <w:t xml:space="preserve"> ID</w:t>
      </w:r>
      <w:bookmarkEnd w:id="1778"/>
      <w:bookmarkEnd w:id="1779"/>
      <w:bookmarkEnd w:id="1780"/>
      <w:bookmarkEnd w:id="1781"/>
      <w:bookmarkEnd w:id="1782"/>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783" w:name="_Toc502240469"/>
      <w:bookmarkStart w:id="1784" w:name="_Toc45282396"/>
      <w:bookmarkStart w:id="1785" w:name="_Toc45882782"/>
      <w:bookmarkStart w:id="1786" w:name="_Toc51951332"/>
      <w:bookmarkStart w:id="1787" w:name="_Toc59209109"/>
      <w:bookmarkStart w:id="1788" w:name="_Toc75734951"/>
      <w:r>
        <w:t>8.4.17</w:t>
      </w:r>
      <w:r w:rsidRPr="00742FAE">
        <w:tab/>
      </w:r>
      <w:r>
        <w:t>K</w:t>
      </w:r>
      <w:r>
        <w:rPr>
          <w:vertAlign w:val="subscript"/>
        </w:rPr>
        <w:t>NRP</w:t>
      </w:r>
      <w:r>
        <w:t xml:space="preserve"> ID</w:t>
      </w:r>
      <w:bookmarkEnd w:id="1783"/>
      <w:bookmarkEnd w:id="1784"/>
      <w:bookmarkEnd w:id="1785"/>
      <w:bookmarkEnd w:id="1786"/>
      <w:bookmarkEnd w:id="1787"/>
      <w:bookmarkEnd w:id="178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789" w:name="_Toc45282397"/>
      <w:bookmarkStart w:id="1790" w:name="_Toc45882783"/>
      <w:bookmarkStart w:id="1791" w:name="_Toc51951333"/>
      <w:bookmarkStart w:id="1792" w:name="_Toc59209110"/>
      <w:bookmarkStart w:id="1793" w:name="_Toc75734952"/>
      <w:r>
        <w:t>8.4.18</w:t>
      </w:r>
      <w:r w:rsidRPr="009620E9">
        <w:tab/>
      </w:r>
      <w:r>
        <w:t>Selected security algorithms</w:t>
      </w:r>
      <w:bookmarkEnd w:id="1789"/>
      <w:bookmarkEnd w:id="1790"/>
      <w:bookmarkEnd w:id="1791"/>
      <w:bookmarkEnd w:id="1792"/>
      <w:bookmarkEnd w:id="1793"/>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6E0ADF19"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794" w:name="_Toc502240465"/>
      <w:bookmarkStart w:id="1795" w:name="_Toc45282398"/>
      <w:bookmarkStart w:id="1796" w:name="_Toc45882784"/>
      <w:bookmarkStart w:id="1797" w:name="_Toc51951334"/>
      <w:bookmarkStart w:id="1798" w:name="_Toc59209111"/>
      <w:bookmarkStart w:id="1799" w:name="_Toc75734953"/>
      <w:r>
        <w:t>8.4.19</w:t>
      </w:r>
      <w:r w:rsidRPr="00742FAE">
        <w:tab/>
      </w:r>
      <w:r>
        <w:t>LSBs of K</w:t>
      </w:r>
      <w:r>
        <w:rPr>
          <w:vertAlign w:val="subscript"/>
        </w:rPr>
        <w:t>NRP-sess</w:t>
      </w:r>
      <w:r>
        <w:t xml:space="preserve"> ID</w:t>
      </w:r>
      <w:bookmarkEnd w:id="1794"/>
      <w:bookmarkEnd w:id="1795"/>
      <w:bookmarkEnd w:id="1796"/>
      <w:bookmarkEnd w:id="1797"/>
      <w:bookmarkEnd w:id="1798"/>
      <w:bookmarkEnd w:id="1799"/>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800" w:name="_Toc502240468"/>
      <w:bookmarkStart w:id="1801" w:name="_Toc45282399"/>
      <w:bookmarkStart w:id="1802" w:name="_Toc45882785"/>
      <w:bookmarkStart w:id="1803" w:name="_Toc51951335"/>
      <w:bookmarkStart w:id="1804" w:name="_Toc59209112"/>
      <w:bookmarkStart w:id="1805" w:name="_Toc502240467"/>
      <w:bookmarkStart w:id="1806" w:name="_Toc75734954"/>
      <w:r>
        <w:t>8.4.20</w:t>
      </w:r>
      <w:r w:rsidRPr="00742FAE">
        <w:tab/>
      </w:r>
      <w:r>
        <w:t>MSBs of K</w:t>
      </w:r>
      <w:r>
        <w:rPr>
          <w:vertAlign w:val="subscript"/>
        </w:rPr>
        <w:t>NRP</w:t>
      </w:r>
      <w:r>
        <w:t xml:space="preserve"> ID</w:t>
      </w:r>
      <w:bookmarkEnd w:id="1800"/>
      <w:bookmarkEnd w:id="1801"/>
      <w:bookmarkEnd w:id="1802"/>
      <w:bookmarkEnd w:id="1803"/>
      <w:bookmarkEnd w:id="1804"/>
      <w:bookmarkEnd w:id="1806"/>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07" w:name="_Toc45282400"/>
      <w:bookmarkStart w:id="1808" w:name="_Toc45882786"/>
      <w:bookmarkStart w:id="1809" w:name="_Toc51951336"/>
      <w:bookmarkStart w:id="1810" w:name="_Toc59209113"/>
      <w:bookmarkStart w:id="1811" w:name="_Toc75734955"/>
      <w:r>
        <w:t>8.4.21</w:t>
      </w:r>
      <w:r w:rsidRPr="00742FAE">
        <w:tab/>
      </w:r>
      <w:r>
        <w:t>LSBs of K</w:t>
      </w:r>
      <w:r>
        <w:rPr>
          <w:vertAlign w:val="subscript"/>
        </w:rPr>
        <w:t>NRP</w:t>
      </w:r>
      <w:r>
        <w:t xml:space="preserve"> ID</w:t>
      </w:r>
      <w:bookmarkEnd w:id="1805"/>
      <w:bookmarkEnd w:id="1807"/>
      <w:bookmarkEnd w:id="1808"/>
      <w:bookmarkEnd w:id="1809"/>
      <w:bookmarkEnd w:id="1810"/>
      <w:bookmarkEnd w:id="181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12" w:name="_Toc45282401"/>
      <w:bookmarkStart w:id="1813" w:name="_Toc45882787"/>
      <w:bookmarkStart w:id="1814" w:name="_Toc51951337"/>
      <w:bookmarkStart w:id="1815" w:name="_Toc59209114"/>
      <w:bookmarkStart w:id="1816" w:name="_Toc75734956"/>
      <w:r>
        <w:t>8.4.22</w:t>
      </w:r>
      <w:r w:rsidRPr="009620E9">
        <w:tab/>
      </w:r>
      <w:r>
        <w:t>UE PC5 unicast user plane security policy</w:t>
      </w:r>
      <w:bookmarkEnd w:id="1812"/>
      <w:bookmarkEnd w:id="1813"/>
      <w:bookmarkEnd w:id="1814"/>
      <w:bookmarkEnd w:id="1815"/>
      <w:bookmarkEnd w:id="1816"/>
    </w:p>
    <w:p w14:paraId="438F75EA" w14:textId="57123501"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B0250D">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1D3B174"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4AF09E6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05A57E91"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17" w:name="_Toc45282402"/>
      <w:bookmarkStart w:id="1818" w:name="_Toc45882788"/>
      <w:bookmarkStart w:id="1819" w:name="_Toc51951338"/>
      <w:bookmarkStart w:id="1820" w:name="_Toc59209115"/>
      <w:bookmarkStart w:id="1821" w:name="_Toc75734957"/>
      <w:r>
        <w:t>8.4.23</w:t>
      </w:r>
      <w:r w:rsidRPr="009620E9">
        <w:tab/>
      </w:r>
      <w:r>
        <w:t>Configuration of UE PC5 unicast u</w:t>
      </w:r>
      <w:r>
        <w:rPr>
          <w:rFonts w:eastAsia="Malgun Gothic"/>
          <w:lang w:eastAsia="ko-KR"/>
        </w:rPr>
        <w:t>ser plane security protection</w:t>
      </w:r>
      <w:bookmarkEnd w:id="1817"/>
      <w:bookmarkEnd w:id="1818"/>
      <w:bookmarkEnd w:id="1819"/>
      <w:bookmarkEnd w:id="1820"/>
      <w:bookmarkEnd w:id="1821"/>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7B950695" w:rsidR="00A35D07" w:rsidRPr="009620E9" w:rsidRDefault="00A35D07" w:rsidP="00A35D07">
      <w:r w:rsidRPr="009620E9">
        <w:t xml:space="preserve">The </w:t>
      </w:r>
      <w:bookmarkStart w:id="1822" w:name="_Hlk40991836"/>
      <w:r>
        <w:t>configuration of UE PC5 unicast u</w:t>
      </w:r>
      <w:r>
        <w:rPr>
          <w:rFonts w:eastAsia="Malgun Gothic"/>
          <w:lang w:eastAsia="ko-KR"/>
        </w:rPr>
        <w:t>ser plane security protection</w:t>
      </w:r>
      <w:r w:rsidRPr="009620E9">
        <w:t xml:space="preserve"> </w:t>
      </w:r>
      <w:bookmarkEnd w:id="1822"/>
      <w:r w:rsidRPr="009620E9">
        <w:t>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2F9FA7B5"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403C0FCF"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23" w:name="_Toc45282403"/>
      <w:bookmarkStart w:id="1824" w:name="_Toc45882789"/>
      <w:bookmarkStart w:id="1825" w:name="_Toc51951339"/>
      <w:bookmarkStart w:id="1826" w:name="_Toc59209116"/>
      <w:bookmarkStart w:id="1827" w:name="_Toc75734958"/>
      <w:r>
        <w:t>8.4.24</w:t>
      </w:r>
      <w:r w:rsidR="002C33F4">
        <w:tab/>
        <w:t>Re-authentication indication</w:t>
      </w:r>
      <w:bookmarkEnd w:id="1823"/>
      <w:bookmarkEnd w:id="1824"/>
      <w:bookmarkEnd w:id="1825"/>
      <w:bookmarkEnd w:id="1826"/>
      <w:bookmarkEnd w:id="1827"/>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28" w:name="_Toc45282404"/>
      <w:bookmarkStart w:id="1829" w:name="_Toc45882790"/>
      <w:bookmarkStart w:id="1830" w:name="_Toc51951340"/>
      <w:bookmarkStart w:id="1831" w:name="_Toc59209117"/>
      <w:bookmarkStart w:id="1832" w:name="_Toc75734959"/>
      <w:r>
        <w:t>8.4.25</w:t>
      </w:r>
      <w:r>
        <w:tab/>
        <w:t>Layer-2 ID</w:t>
      </w:r>
      <w:bookmarkEnd w:id="1828"/>
      <w:bookmarkEnd w:id="1829"/>
      <w:bookmarkEnd w:id="1830"/>
      <w:bookmarkEnd w:id="1831"/>
      <w:bookmarkEnd w:id="1832"/>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33" w:name="_Toc45282405"/>
      <w:bookmarkStart w:id="1834" w:name="_Toc45882791"/>
      <w:bookmarkStart w:id="1835" w:name="_Toc51951341"/>
      <w:bookmarkStart w:id="1836" w:name="_Toc59209118"/>
      <w:bookmarkStart w:id="1837" w:name="_Toc75734960"/>
      <w:r>
        <w:t>9</w:t>
      </w:r>
      <w:r>
        <w:tab/>
        <w:t>C</w:t>
      </w:r>
      <w:r>
        <w:rPr>
          <w:noProof/>
          <w:lang w:val="en-US"/>
        </w:rPr>
        <w:t>oding other than information element coding</w:t>
      </w:r>
      <w:bookmarkEnd w:id="1759"/>
      <w:bookmarkEnd w:id="1760"/>
      <w:bookmarkEnd w:id="1833"/>
      <w:bookmarkEnd w:id="1834"/>
      <w:bookmarkEnd w:id="1835"/>
      <w:bookmarkEnd w:id="1836"/>
      <w:bookmarkEnd w:id="1837"/>
    </w:p>
    <w:p w14:paraId="481758E0" w14:textId="1CCD59AC" w:rsidR="00C440CC" w:rsidRDefault="00C440CC" w:rsidP="00C440CC">
      <w:pPr>
        <w:pStyle w:val="Heading2"/>
        <w:rPr>
          <w:noProof/>
        </w:rPr>
      </w:pPr>
      <w:bookmarkStart w:id="1838" w:name="_Toc34388725"/>
      <w:bookmarkStart w:id="1839" w:name="_Toc34404496"/>
      <w:bookmarkStart w:id="1840" w:name="_Toc45282406"/>
      <w:bookmarkStart w:id="1841" w:name="_Toc45882792"/>
      <w:bookmarkStart w:id="1842" w:name="_Toc51951342"/>
      <w:bookmarkStart w:id="1843" w:name="_Toc59209119"/>
      <w:bookmarkStart w:id="1844" w:name="_Toc75734961"/>
      <w:r>
        <w:rPr>
          <w:noProof/>
        </w:rPr>
        <w:t>9.1</w:t>
      </w:r>
      <w:r>
        <w:rPr>
          <w:noProof/>
        </w:rPr>
        <w:tab/>
      </w:r>
      <w:r w:rsidRPr="00400F1D">
        <w:rPr>
          <w:noProof/>
        </w:rPr>
        <w:t>Overview</w:t>
      </w:r>
      <w:bookmarkEnd w:id="1838"/>
      <w:bookmarkEnd w:id="1839"/>
      <w:bookmarkEnd w:id="1840"/>
      <w:bookmarkEnd w:id="1841"/>
      <w:bookmarkEnd w:id="1842"/>
      <w:bookmarkEnd w:id="1843"/>
      <w:bookmarkEnd w:id="184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845" w:name="_Toc45198898"/>
      <w:bookmarkStart w:id="1846" w:name="_Toc533170283"/>
      <w:bookmarkStart w:id="1847" w:name="_Toc59209120"/>
      <w:bookmarkStart w:id="1848" w:name="_Toc34388728"/>
      <w:bookmarkStart w:id="1849" w:name="_Toc34404499"/>
      <w:bookmarkStart w:id="1850" w:name="_Toc45282409"/>
      <w:bookmarkStart w:id="1851" w:name="_Toc45882795"/>
      <w:bookmarkStart w:id="1852" w:name="_Toc51951343"/>
      <w:bookmarkStart w:id="1853" w:name="_Toc75734962"/>
      <w:r>
        <w:rPr>
          <w:rFonts w:hint="eastAsia"/>
          <w:lang w:val="en-US" w:eastAsia="zh-CN"/>
        </w:rPr>
        <w:t>9</w:t>
      </w:r>
      <w:r>
        <w:rPr>
          <w:lang w:val="en-US"/>
        </w:rPr>
        <w:t>.</w:t>
      </w:r>
      <w:r>
        <w:rPr>
          <w:lang w:val="en-US" w:eastAsia="zh-CN"/>
        </w:rPr>
        <w:t>2</w:t>
      </w:r>
      <w:r>
        <w:rPr>
          <w:lang w:val="en-US"/>
        </w:rPr>
        <w:tab/>
        <w:t>V2X message family encoding</w:t>
      </w:r>
      <w:bookmarkEnd w:id="1845"/>
      <w:bookmarkEnd w:id="1846"/>
      <w:bookmarkEnd w:id="1847"/>
      <w:bookmarkEnd w:id="1853"/>
    </w:p>
    <w:p w14:paraId="1F392623" w14:textId="650FBA20"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w:t>
      </w:r>
      <w:r w:rsidR="00407378">
        <w:rPr>
          <w:lang w:val="en-US" w:eastAsia="zh-CN"/>
        </w:rPr>
        <w:t>2</w:t>
      </w:r>
      <w:r>
        <w:rPr>
          <w:rFonts w:hint="eastAsia"/>
          <w:lang w:val="en-US" w:eastAsia="zh-CN"/>
        </w:rPr>
        <w:t>.1.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854" w:name="_Toc59209121"/>
      <w:bookmarkStart w:id="1855" w:name="_Toc75734963"/>
      <w:r w:rsidRPr="00951F9E">
        <w:t>10</w:t>
      </w:r>
      <w:r w:rsidR="00AC7F37" w:rsidRPr="00951F9E">
        <w:tab/>
        <w:t>List of system parameters</w:t>
      </w:r>
      <w:bookmarkEnd w:id="976"/>
      <w:bookmarkEnd w:id="1732"/>
      <w:bookmarkEnd w:id="1848"/>
      <w:bookmarkEnd w:id="1849"/>
      <w:bookmarkEnd w:id="1850"/>
      <w:bookmarkEnd w:id="1851"/>
      <w:bookmarkEnd w:id="1852"/>
      <w:bookmarkEnd w:id="1854"/>
      <w:bookmarkEnd w:id="1855"/>
    </w:p>
    <w:p w14:paraId="12BE334A" w14:textId="27E7F3A6" w:rsidR="00AC7F37" w:rsidRPr="003168A2" w:rsidRDefault="00E16331" w:rsidP="00AC7F37">
      <w:pPr>
        <w:pStyle w:val="Heading2"/>
      </w:pPr>
      <w:bookmarkStart w:id="1856" w:name="_Toc22039990"/>
      <w:bookmarkStart w:id="1857" w:name="_Toc25070730"/>
      <w:bookmarkStart w:id="1858" w:name="_Toc34388729"/>
      <w:bookmarkStart w:id="1859" w:name="_Toc34404500"/>
      <w:bookmarkStart w:id="1860" w:name="_Toc45282410"/>
      <w:bookmarkStart w:id="1861" w:name="_Toc45882796"/>
      <w:bookmarkStart w:id="1862" w:name="_Toc51951344"/>
      <w:bookmarkStart w:id="1863" w:name="_Toc59209122"/>
      <w:bookmarkStart w:id="1864" w:name="_Toc75734964"/>
      <w:r>
        <w:t>10</w:t>
      </w:r>
      <w:r w:rsidR="00AC7F37" w:rsidRPr="003168A2">
        <w:t>.1</w:t>
      </w:r>
      <w:r w:rsidR="00AC7F37" w:rsidRPr="003168A2">
        <w:tab/>
        <w:t>General</w:t>
      </w:r>
      <w:bookmarkEnd w:id="1856"/>
      <w:bookmarkEnd w:id="1857"/>
      <w:bookmarkEnd w:id="1858"/>
      <w:bookmarkEnd w:id="1859"/>
      <w:bookmarkEnd w:id="1860"/>
      <w:bookmarkEnd w:id="1861"/>
      <w:bookmarkEnd w:id="1862"/>
      <w:bookmarkEnd w:id="1863"/>
      <w:bookmarkEnd w:id="1864"/>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865" w:name="_Toc25070731"/>
      <w:bookmarkStart w:id="1866" w:name="_Toc34388730"/>
      <w:bookmarkStart w:id="1867" w:name="_Toc34404501"/>
      <w:bookmarkStart w:id="1868" w:name="_Toc45282411"/>
      <w:bookmarkStart w:id="1869" w:name="_Toc45882797"/>
      <w:bookmarkStart w:id="1870" w:name="_Toc51951345"/>
      <w:bookmarkStart w:id="1871" w:name="_Toc59209123"/>
      <w:bookmarkStart w:id="1872" w:name="_Toc22039991"/>
      <w:bookmarkStart w:id="1873" w:name="_Toc75734965"/>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865"/>
      <w:bookmarkEnd w:id="1866"/>
      <w:bookmarkEnd w:id="1867"/>
      <w:bookmarkEnd w:id="1868"/>
      <w:bookmarkEnd w:id="1869"/>
      <w:bookmarkEnd w:id="1870"/>
      <w:bookmarkEnd w:id="1871"/>
      <w:bookmarkEnd w:id="1873"/>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1874" w:name="_Toc25070732"/>
      <w:bookmarkStart w:id="1875" w:name="_Toc34388731"/>
      <w:bookmarkStart w:id="1876" w:name="_Toc34404502"/>
      <w:bookmarkStart w:id="1877" w:name="_Toc45282412"/>
      <w:bookmarkStart w:id="1878" w:name="_Toc45882798"/>
      <w:bookmarkStart w:id="1879" w:name="_Toc51951346"/>
      <w:bookmarkStart w:id="1880" w:name="_Toc59209124"/>
      <w:bookmarkStart w:id="1881" w:name="_Toc75734966"/>
      <w:r>
        <w:lastRenderedPageBreak/>
        <w:t>10</w:t>
      </w:r>
      <w:r w:rsidR="00AC7F37" w:rsidRPr="003168A2">
        <w:t>.</w:t>
      </w:r>
      <w:r w:rsidR="004D718A">
        <w:t>3</w:t>
      </w:r>
      <w:r w:rsidR="00AC7F37" w:rsidRPr="003168A2">
        <w:tab/>
        <w:t xml:space="preserve">Timers of </w:t>
      </w:r>
      <w:r w:rsidR="00AC7F37">
        <w:t>PC5 unicast link management procedures</w:t>
      </w:r>
      <w:bookmarkEnd w:id="1872"/>
      <w:bookmarkEnd w:id="1874"/>
      <w:bookmarkEnd w:id="1875"/>
      <w:bookmarkEnd w:id="1876"/>
      <w:bookmarkEnd w:id="1877"/>
      <w:bookmarkEnd w:id="1878"/>
      <w:bookmarkEnd w:id="1879"/>
      <w:bookmarkEnd w:id="1880"/>
      <w:bookmarkEnd w:id="1881"/>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1882" w:name="OLE_LINK9"/>
            <w:bookmarkStart w:id="1883" w:name="OLE_LINK10"/>
            <w:r>
              <w:rPr>
                <w:rFonts w:hint="eastAsia"/>
                <w:lang w:eastAsia="zh-CN"/>
              </w:rPr>
              <w:t>and at least one of V2X service identifiers for the PC5 unicast link satisfying the privacy requirement</w:t>
            </w:r>
            <w:bookmarkEnd w:id="1882"/>
            <w:bookmarkEnd w:id="1883"/>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884" w:name="_Toc45282413"/>
      <w:bookmarkStart w:id="1885" w:name="_Toc45882799"/>
      <w:bookmarkStart w:id="1886" w:name="_Toc51951347"/>
      <w:bookmarkStart w:id="1887" w:name="_Toc59209125"/>
      <w:bookmarkStart w:id="1888" w:name="_Toc75734967"/>
      <w:r>
        <w:lastRenderedPageBreak/>
        <w:t>10</w:t>
      </w:r>
      <w:r w:rsidRPr="003168A2">
        <w:t>.</w:t>
      </w:r>
      <w:r>
        <w:t>4</w:t>
      </w:r>
      <w:r w:rsidRPr="003168A2">
        <w:tab/>
        <w:t xml:space="preserve">Timers of </w:t>
      </w:r>
      <w:r>
        <w:t xml:space="preserve">PC5 broadcast </w:t>
      </w:r>
      <w:r w:rsidRPr="00874C20">
        <w:t>mode</w:t>
      </w:r>
      <w:r>
        <w:t xml:space="preserve"> communication</w:t>
      </w:r>
      <w:bookmarkEnd w:id="1884"/>
      <w:bookmarkEnd w:id="1885"/>
      <w:bookmarkEnd w:id="1886"/>
      <w:bookmarkEnd w:id="1887"/>
      <w:bookmarkEnd w:id="1888"/>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889" w:name="_Toc51951348"/>
      <w:bookmarkStart w:id="1890" w:name="_Toc59209126"/>
      <w:bookmarkStart w:id="1891" w:name="_Toc75734968"/>
      <w:r>
        <w:t>10</w:t>
      </w:r>
      <w:r w:rsidRPr="003168A2">
        <w:t>.</w:t>
      </w:r>
      <w:r>
        <w:t>5</w:t>
      </w:r>
      <w:r w:rsidRPr="003168A2">
        <w:tab/>
        <w:t xml:space="preserve">Timers of </w:t>
      </w:r>
      <w:r>
        <w:t xml:space="preserve">PC5 groupcast </w:t>
      </w:r>
      <w:r w:rsidRPr="00874C20">
        <w:t>mode</w:t>
      </w:r>
      <w:r>
        <w:t xml:space="preserve"> communication</w:t>
      </w:r>
      <w:bookmarkEnd w:id="1889"/>
      <w:bookmarkEnd w:id="1890"/>
      <w:bookmarkEnd w:id="1891"/>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2752E9D4"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B0250D">
              <w:t>clause</w:t>
            </w:r>
            <w:r w:rsidRPr="005215A7">
              <w:t> 6.1.</w:t>
            </w:r>
            <w:r>
              <w:t>4.</w:t>
            </w:r>
            <w:r w:rsidRPr="005215A7">
              <w:t>2.4.</w:t>
            </w:r>
          </w:p>
          <w:p w14:paraId="0EBC0862" w14:textId="77777777" w:rsidR="004708DC" w:rsidRPr="005215A7" w:rsidRDefault="004708DC" w:rsidP="007742E9">
            <w:pPr>
              <w:pStyle w:val="TAL"/>
            </w:pPr>
          </w:p>
          <w:p w14:paraId="5E9A4169" w14:textId="025D4F21"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701" w:type="dxa"/>
          </w:tcPr>
          <w:p w14:paraId="5ECC409E" w14:textId="3E2B83F3" w:rsidR="004708DC" w:rsidRPr="00EF7A4C" w:rsidRDefault="004708DC" w:rsidP="007742E9">
            <w:pPr>
              <w:pStyle w:val="TAL"/>
            </w:pPr>
            <w:r w:rsidRPr="005215A7">
              <w:t xml:space="preserve">Upon stopping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892" w:name="_Toc22039992"/>
      <w:bookmarkStart w:id="1893" w:name="_Toc25070733"/>
      <w:bookmarkStart w:id="1894" w:name="_Toc34404503"/>
      <w:bookmarkStart w:id="1895" w:name="_Toc45282414"/>
      <w:bookmarkStart w:id="1896" w:name="_Toc45882800"/>
      <w:bookmarkStart w:id="1897" w:name="_Toc51951349"/>
      <w:bookmarkStart w:id="1898" w:name="_Toc59209127"/>
      <w:bookmarkStart w:id="1899" w:name="_Toc75734969"/>
      <w:r>
        <w:lastRenderedPageBreak/>
        <w:t>Annex A</w:t>
      </w:r>
      <w:r w:rsidRPr="004D3578">
        <w:t xml:space="preserve"> (informative):</w:t>
      </w:r>
      <w:r w:rsidRPr="004D3578">
        <w:br/>
        <w:t>Change history</w:t>
      </w:r>
      <w:bookmarkEnd w:id="60"/>
      <w:bookmarkEnd w:id="977"/>
      <w:bookmarkEnd w:id="1892"/>
      <w:bookmarkEnd w:id="1893"/>
      <w:bookmarkEnd w:id="1894"/>
      <w:bookmarkEnd w:id="1895"/>
      <w:bookmarkEnd w:id="1896"/>
      <w:bookmarkEnd w:id="1897"/>
      <w:bookmarkEnd w:id="1898"/>
      <w:bookmarkEnd w:id="1899"/>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619E8CC5" w:rsidR="00316166" w:rsidRPr="00224BB4" w:rsidRDefault="00316166" w:rsidP="00316166">
            <w:pPr>
              <w:pStyle w:val="TAL"/>
              <w:rPr>
                <w:bCs/>
                <w:snapToGrid w:val="0"/>
                <w:sz w:val="16"/>
                <w:lang w:val="en-AU"/>
              </w:rPr>
            </w:pPr>
            <w:r>
              <w:t xml:space="preserve">Adding general </w:t>
            </w:r>
            <w:r w:rsidR="00B0250D">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7B85C49" w:rsidR="00AE37E3" w:rsidRPr="00400EF7" w:rsidRDefault="00AE37E3" w:rsidP="00AE37E3">
            <w:pPr>
              <w:pStyle w:val="TAL"/>
            </w:pPr>
            <w:r w:rsidRPr="002E4B94">
              <w:t xml:space="preserve">Addition of </w:t>
            </w:r>
            <w:r w:rsidR="00B0250D">
              <w:t>"</w:t>
            </w:r>
            <w:r w:rsidRPr="002E4B94">
              <w:t>Privacy timer</w:t>
            </w:r>
            <w:r w:rsidR="00B0250D">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424027"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662CCC97" w:rsidR="000C0F6A" w:rsidRPr="00AE37E3" w:rsidRDefault="000C0F6A" w:rsidP="0012147D">
            <w:pPr>
              <w:pStyle w:val="TAL"/>
            </w:pPr>
            <w:r>
              <w:rPr>
                <w:rFonts w:eastAsia="SimSun" w:hint="eastAsia"/>
                <w:lang w:eastAsia="zh-CN"/>
              </w:rPr>
              <w:t>Target UE</w:t>
            </w:r>
            <w:r w:rsidR="00B0250D">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900" w:name="OLE_LINK58"/>
            <w:bookmarkStart w:id="1901" w:name="OLE_LINK57"/>
            <w:r>
              <w:rPr>
                <w:rFonts w:hint="eastAsia"/>
                <w:lang w:eastAsia="zh-CN"/>
              </w:rPr>
              <w:t>V2X message fami</w:t>
            </w:r>
            <w:bookmarkEnd w:id="1900"/>
            <w:bookmarkEnd w:id="1901"/>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AE0DC8">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AE0DC8">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AE0DC8">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AE0DC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AE0DC8">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AE0DC8">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AE0DC8">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AE0DC8">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AE0DC8">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AE0DC8">
            <w:pPr>
              <w:pStyle w:val="TAC"/>
              <w:rPr>
                <w:sz w:val="16"/>
                <w:szCs w:val="16"/>
              </w:rPr>
            </w:pPr>
            <w:r>
              <w:rPr>
                <w:sz w:val="16"/>
                <w:szCs w:val="16"/>
              </w:rPr>
              <w:t>17.0.0</w:t>
            </w:r>
          </w:p>
        </w:tc>
      </w:tr>
      <w:tr w:rsidR="00602715" w:rsidRPr="00E409A5" w14:paraId="2F1840F0"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AE0DC8">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AE0DC8">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AE0DC8">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AE0DC8">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AE0DC8">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AE0DC8">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AE0DC8">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AE0DC8">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AE0DC8">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AE0DC8">
            <w:pPr>
              <w:pStyle w:val="TAC"/>
              <w:rPr>
                <w:sz w:val="16"/>
                <w:szCs w:val="16"/>
              </w:rPr>
            </w:pPr>
            <w:r>
              <w:rPr>
                <w:sz w:val="16"/>
                <w:szCs w:val="16"/>
              </w:rPr>
              <w:t>17.0.0</w:t>
            </w:r>
          </w:p>
        </w:tc>
      </w:tr>
      <w:tr w:rsidR="002A5EA6" w:rsidRPr="00E409A5" w14:paraId="0ACE0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21A9DB60" w14:textId="543007FA" w:rsidR="002A5EA6" w:rsidRDefault="002A5EA6" w:rsidP="00AE0DC8">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A44E" w14:textId="02BB075F" w:rsidR="002A5EA6" w:rsidRDefault="002A5EA6" w:rsidP="00AE0DC8">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9012E" w14:textId="1A727FD3" w:rsidR="002A5EA6" w:rsidRDefault="000C50B1" w:rsidP="00AE0DC8">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F0811" w14:textId="045D515A" w:rsidR="002A5EA6" w:rsidRDefault="004329A9" w:rsidP="00AE0DC8">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6385" w14:textId="0F51B7C4" w:rsidR="002A5EA6" w:rsidRDefault="004329A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C01" w14:textId="4CFF8C14" w:rsidR="002A5EA6" w:rsidRDefault="004329A9"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F478A4" w14:textId="150135CB" w:rsidR="002A5EA6" w:rsidRDefault="000C50B1" w:rsidP="00AE0DC8">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C4CBE0" w14:textId="300CC3BC" w:rsidR="002A5EA6" w:rsidRDefault="002A5EA6" w:rsidP="00AE0DC8">
            <w:pPr>
              <w:pStyle w:val="TAC"/>
              <w:rPr>
                <w:sz w:val="16"/>
                <w:szCs w:val="16"/>
              </w:rPr>
            </w:pPr>
            <w:r>
              <w:rPr>
                <w:sz w:val="16"/>
                <w:szCs w:val="16"/>
              </w:rPr>
              <w:t>17.1.0</w:t>
            </w:r>
          </w:p>
        </w:tc>
      </w:tr>
      <w:tr w:rsidR="00DB7091" w:rsidRPr="00E409A5" w14:paraId="40FF01E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09F2" w14:textId="54E1ABA8"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14AB4" w14:textId="708322DF"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A14C" w14:textId="6ECE7E56" w:rsidR="00DB7091" w:rsidRDefault="00DB7091" w:rsidP="00DB7091">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A7CC81" w14:textId="49D0B6D4" w:rsidR="00DB7091" w:rsidRDefault="00DB7091" w:rsidP="00DB7091">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04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87D2" w14:textId="4105FD1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BE38B6" w14:textId="52F65089" w:rsidR="00DB7091" w:rsidRDefault="00DB7091" w:rsidP="00DB7091">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28B83" w14:textId="647C90E6" w:rsidR="00DB7091" w:rsidRDefault="00DB7091" w:rsidP="00DB7091">
            <w:pPr>
              <w:pStyle w:val="TAC"/>
              <w:rPr>
                <w:sz w:val="16"/>
                <w:szCs w:val="16"/>
              </w:rPr>
            </w:pPr>
            <w:r w:rsidRPr="00224286">
              <w:rPr>
                <w:sz w:val="16"/>
                <w:szCs w:val="16"/>
              </w:rPr>
              <w:t>17.1.0</w:t>
            </w:r>
          </w:p>
        </w:tc>
      </w:tr>
      <w:tr w:rsidR="00DB7091" w:rsidRPr="00E409A5" w14:paraId="1C7C3D9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F66" w14:textId="71DDB2D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6AD" w14:textId="6123607C"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EC6F7" w14:textId="52781EEC" w:rsidR="00DB7091" w:rsidRPr="00C05C78" w:rsidRDefault="00DB7091" w:rsidP="00DB7091">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3F620" w14:textId="39CF4F43" w:rsidR="00DB7091" w:rsidRDefault="00DB7091" w:rsidP="00DB7091">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2854"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FE5A" w14:textId="469A95F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CB8263" w14:textId="7D59591D" w:rsidR="00DB7091" w:rsidRPr="00C05C78" w:rsidRDefault="00DB7091" w:rsidP="00DB7091">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5D293" w14:textId="19CFA67E" w:rsidR="00DB7091" w:rsidRDefault="00DB7091" w:rsidP="00DB7091">
            <w:pPr>
              <w:pStyle w:val="TAC"/>
              <w:rPr>
                <w:sz w:val="16"/>
                <w:szCs w:val="16"/>
              </w:rPr>
            </w:pPr>
            <w:r w:rsidRPr="00224286">
              <w:rPr>
                <w:sz w:val="16"/>
                <w:szCs w:val="16"/>
              </w:rPr>
              <w:t>17.1.0</w:t>
            </w:r>
          </w:p>
        </w:tc>
      </w:tr>
      <w:tr w:rsidR="00DB7091" w:rsidRPr="00E409A5" w14:paraId="1AF2E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4F60928F" w14:textId="253968AA"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34BCB" w14:textId="2670FFA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F8E67" w14:textId="286EF248" w:rsidR="00DB7091" w:rsidRPr="002035CD" w:rsidRDefault="00DB7091" w:rsidP="00DB7091">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6CF39" w14:textId="1ECEC71F" w:rsidR="00DB7091" w:rsidRDefault="00DB7091" w:rsidP="00DB7091">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89453" w14:textId="405E560E"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F0D17" w14:textId="093A887E"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361C80" w14:textId="2FFAFE1B" w:rsidR="00DB7091" w:rsidRPr="00864A91" w:rsidRDefault="00DB7091" w:rsidP="00DB7091">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018C4" w14:textId="4E32E892" w:rsidR="00DB7091" w:rsidRDefault="00DB7091" w:rsidP="00DB7091">
            <w:pPr>
              <w:pStyle w:val="TAC"/>
              <w:rPr>
                <w:sz w:val="16"/>
                <w:szCs w:val="16"/>
              </w:rPr>
            </w:pPr>
            <w:r w:rsidRPr="00224286">
              <w:rPr>
                <w:sz w:val="16"/>
                <w:szCs w:val="16"/>
              </w:rPr>
              <w:t>17.1.0</w:t>
            </w:r>
          </w:p>
        </w:tc>
      </w:tr>
      <w:tr w:rsidR="00DB7091" w:rsidRPr="00E409A5" w14:paraId="2C81D0C9"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C1C483" w14:textId="580C5E7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C8AF0" w14:textId="6D91E3C8"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FF9E" w14:textId="2F0B47DD" w:rsidR="00DB7091" w:rsidRPr="008269DB" w:rsidRDefault="00DB7091" w:rsidP="00DB7091">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D0F91" w14:textId="307F25AD" w:rsidR="00DB7091" w:rsidRDefault="00DB7091" w:rsidP="00DB7091">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E5E0" w14:textId="3E2175F4"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17EB0" w14:textId="623A0728"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C62E9B" w14:textId="472709D6" w:rsidR="00DB7091" w:rsidRPr="008269DB" w:rsidRDefault="00DB7091" w:rsidP="00DB7091">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F6D623" w14:textId="1210F6BE" w:rsidR="00DB7091" w:rsidRDefault="00DB7091" w:rsidP="00DB7091">
            <w:pPr>
              <w:pStyle w:val="TAC"/>
              <w:rPr>
                <w:sz w:val="16"/>
                <w:szCs w:val="16"/>
              </w:rPr>
            </w:pPr>
            <w:r w:rsidRPr="00224286">
              <w:rPr>
                <w:sz w:val="16"/>
                <w:szCs w:val="16"/>
              </w:rPr>
              <w:t>17.1.0</w:t>
            </w:r>
          </w:p>
        </w:tc>
      </w:tr>
      <w:tr w:rsidR="00DB7091" w:rsidRPr="00E409A5" w14:paraId="63F3227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34330DC" w14:textId="10DC71F6"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5338" w14:textId="740C990B"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36962" w14:textId="5514D76F" w:rsidR="00DB7091" w:rsidRPr="00BB3A70" w:rsidRDefault="00DB7091" w:rsidP="00DB7091">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E8681" w14:textId="6A61812A" w:rsidR="00DB7091" w:rsidRDefault="00DB7091" w:rsidP="00DB7091">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DBA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78E0" w14:textId="3207D4B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FEEFBB" w14:textId="29103AA4" w:rsidR="00DB7091" w:rsidRPr="00BB3A70" w:rsidRDefault="00DB7091" w:rsidP="00DB7091">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FC848" w14:textId="2FD6985D" w:rsidR="00DB7091" w:rsidRDefault="00DB7091" w:rsidP="00DB7091">
            <w:pPr>
              <w:pStyle w:val="TAC"/>
              <w:rPr>
                <w:sz w:val="16"/>
                <w:szCs w:val="16"/>
              </w:rPr>
            </w:pPr>
            <w:r w:rsidRPr="00224286">
              <w:rPr>
                <w:sz w:val="16"/>
                <w:szCs w:val="16"/>
              </w:rPr>
              <w:t>17.1.0</w:t>
            </w:r>
          </w:p>
        </w:tc>
      </w:tr>
      <w:tr w:rsidR="00DB7091" w:rsidRPr="00E409A5" w14:paraId="5DCA4FFD"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0E15027" w14:textId="2258416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CA3BC" w14:textId="2ED27A9E"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CA5" w14:textId="2950AF9F" w:rsidR="00DB7091" w:rsidRPr="00BC2490" w:rsidRDefault="00DB7091" w:rsidP="00DB7091">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34A15" w14:textId="75A9FC45" w:rsidR="00DB7091" w:rsidRDefault="00DB7091" w:rsidP="00DB7091">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D015"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4A845" w14:textId="0F54A9E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88359B" w14:textId="27B2D540" w:rsidR="00DB7091" w:rsidRPr="00BC2490" w:rsidRDefault="00DB7091" w:rsidP="00DB7091">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7D73A4" w14:textId="569FEA3F" w:rsidR="00DB7091" w:rsidRDefault="00DB7091" w:rsidP="00DB7091">
            <w:pPr>
              <w:pStyle w:val="TAC"/>
              <w:rPr>
                <w:sz w:val="16"/>
                <w:szCs w:val="16"/>
              </w:rPr>
            </w:pPr>
            <w:r w:rsidRPr="00224286">
              <w:rPr>
                <w:sz w:val="16"/>
                <w:szCs w:val="16"/>
              </w:rPr>
              <w:t>17.1.0</w:t>
            </w:r>
          </w:p>
        </w:tc>
      </w:tr>
      <w:tr w:rsidR="00DB7091" w:rsidRPr="00E409A5" w14:paraId="0FB8751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EE71F4D" w14:textId="5BB6C395"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AFF3" w14:textId="0D7A1036"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2FB75" w14:textId="1ABC1312" w:rsidR="00DB7091" w:rsidRPr="002C3962" w:rsidRDefault="008B30FF" w:rsidP="00DB7091">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58CD9" w14:textId="5CDEAA70" w:rsidR="00DB7091" w:rsidRDefault="00DF60D6" w:rsidP="00DB7091">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93666"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8D187" w14:textId="3C345F00" w:rsidR="00DB7091" w:rsidRDefault="008B30FF"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1B0628" w14:textId="07E83EC4" w:rsidR="00DB7091" w:rsidRPr="00324CF5" w:rsidRDefault="00F7331D" w:rsidP="00DB7091">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C7E568" w14:textId="4FEA5125" w:rsidR="00DB7091" w:rsidRDefault="00DB7091" w:rsidP="00DB7091">
            <w:pPr>
              <w:pStyle w:val="TAC"/>
              <w:rPr>
                <w:sz w:val="16"/>
                <w:szCs w:val="16"/>
              </w:rPr>
            </w:pPr>
            <w:r w:rsidRPr="00224286">
              <w:rPr>
                <w:sz w:val="16"/>
                <w:szCs w:val="16"/>
              </w:rPr>
              <w:t>17.1.0</w:t>
            </w:r>
          </w:p>
        </w:tc>
      </w:tr>
      <w:tr w:rsidR="00DB7091" w:rsidRPr="00E409A5" w14:paraId="0C46617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7BFC77D" w14:textId="1ECC9C5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4D78F" w14:textId="2A97973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E57EC" w14:textId="53A6E4E9" w:rsidR="00DB7091" w:rsidRPr="002C3962" w:rsidRDefault="00DB7091" w:rsidP="00DB7091">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FE3CE" w14:textId="7292E843" w:rsidR="00DB7091" w:rsidRDefault="00DB7091" w:rsidP="00DB7091">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4553" w14:textId="362A6DD2"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8C25" w14:textId="0C8A5475"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C83F2F" w14:textId="4F9F785E" w:rsidR="00DB7091" w:rsidRPr="00324CF5" w:rsidRDefault="00DB7091" w:rsidP="00DB7091">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CBC73" w14:textId="6B37E59C" w:rsidR="00DB7091" w:rsidRDefault="00DB7091" w:rsidP="00DB7091">
            <w:pPr>
              <w:pStyle w:val="TAC"/>
              <w:rPr>
                <w:sz w:val="16"/>
                <w:szCs w:val="16"/>
              </w:rPr>
            </w:pPr>
            <w:r w:rsidRPr="00224286">
              <w:rPr>
                <w:sz w:val="16"/>
                <w:szCs w:val="16"/>
              </w:rPr>
              <w:t>17.1.0</w:t>
            </w:r>
          </w:p>
        </w:tc>
      </w:tr>
      <w:tr w:rsidR="00DB7091" w:rsidRPr="00E409A5" w14:paraId="66C7AD6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27285E0" w14:textId="149012DD"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E115" w14:textId="76305683"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59C1A" w14:textId="4C46D820" w:rsidR="00DB7091" w:rsidRPr="0075180F" w:rsidRDefault="00DB7091" w:rsidP="00DB7091">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F25122" w14:textId="7752AB13" w:rsidR="00DB7091" w:rsidRDefault="00DB7091" w:rsidP="00DB7091">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6E53" w14:textId="204674CD"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5259" w14:textId="46B29E5C"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C0542" w14:textId="46DC4017" w:rsidR="00DB7091" w:rsidRPr="002E6192" w:rsidRDefault="00DB7091" w:rsidP="00DB7091">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2A885" w14:textId="5A708476" w:rsidR="00DB7091" w:rsidRDefault="00DB7091" w:rsidP="00DB7091">
            <w:pPr>
              <w:pStyle w:val="TAC"/>
              <w:rPr>
                <w:sz w:val="16"/>
                <w:szCs w:val="16"/>
              </w:rPr>
            </w:pPr>
            <w:r w:rsidRPr="00224286">
              <w:rPr>
                <w:sz w:val="16"/>
                <w:szCs w:val="16"/>
              </w:rPr>
              <w:t>17.1.0</w:t>
            </w:r>
          </w:p>
        </w:tc>
      </w:tr>
      <w:tr w:rsidR="00DB7091" w:rsidRPr="00E409A5" w14:paraId="0D8D8E4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709C22A" w14:textId="3773E291"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ABE43" w14:textId="73C79BA1"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1DF5" w14:textId="0138A3FA" w:rsidR="00DB7091" w:rsidRPr="003645C0" w:rsidRDefault="00DB7091" w:rsidP="00DB7091">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13FF2C" w14:textId="2A93D7BC" w:rsidR="00DB7091" w:rsidRDefault="00DB7091" w:rsidP="00DB7091">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0F32E" w14:textId="04C80BC9"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0E65" w14:textId="0978D240"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AAF4A3" w14:textId="475329B4" w:rsidR="00DB7091" w:rsidRPr="006A56E5" w:rsidRDefault="00DB7091" w:rsidP="00DB7091">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77D0AF" w14:textId="29968733" w:rsidR="00DB7091" w:rsidRDefault="00DB7091" w:rsidP="00DB7091">
            <w:pPr>
              <w:pStyle w:val="TAC"/>
              <w:rPr>
                <w:sz w:val="16"/>
                <w:szCs w:val="16"/>
              </w:rPr>
            </w:pPr>
            <w:r w:rsidRPr="00224286">
              <w:rPr>
                <w:sz w:val="16"/>
                <w:szCs w:val="16"/>
              </w:rPr>
              <w:t>17.1.0</w:t>
            </w:r>
          </w:p>
        </w:tc>
      </w:tr>
      <w:tr w:rsidR="00DB7091" w:rsidRPr="00E409A5" w14:paraId="5C7BC622"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9448" w14:textId="4BAA7037"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07076" w14:textId="649FCA3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744B2" w14:textId="1BFC6FEE" w:rsidR="00DB7091" w:rsidRPr="00F667AA" w:rsidRDefault="00DB7091" w:rsidP="00DB7091">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334BC" w14:textId="1D771975" w:rsidR="00DB7091" w:rsidRDefault="00DB7091" w:rsidP="00DB7091">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E27F"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DF95" w14:textId="332D0478"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10882" w14:textId="425FF864" w:rsidR="00DB7091" w:rsidRPr="00F667AA" w:rsidRDefault="00DB7091" w:rsidP="00DB7091">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00319B" w14:textId="0ECD6B53" w:rsidR="00DB7091" w:rsidRDefault="00DB7091" w:rsidP="00DB7091">
            <w:pPr>
              <w:pStyle w:val="TAC"/>
              <w:rPr>
                <w:sz w:val="16"/>
                <w:szCs w:val="16"/>
              </w:rPr>
            </w:pPr>
            <w:r w:rsidRPr="00224286">
              <w:rPr>
                <w:sz w:val="16"/>
                <w:szCs w:val="16"/>
              </w:rPr>
              <w:t>17.1.0</w:t>
            </w:r>
          </w:p>
        </w:tc>
      </w:tr>
      <w:tr w:rsidR="00DB7091" w:rsidRPr="00E409A5" w14:paraId="3A0A89F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80947DF" w14:textId="611D90D2"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71FA8" w14:textId="4649B74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7494" w14:textId="647B57DC" w:rsidR="00DB7091" w:rsidRPr="00516E9F" w:rsidRDefault="00DB7091" w:rsidP="00DB7091">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53380B" w14:textId="2C48DEB8" w:rsidR="00DB7091" w:rsidRDefault="00DB7091" w:rsidP="00DB7091">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D584" w14:textId="4A2041D8"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E26C" w14:textId="59E4C16C"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1B2F49" w14:textId="472E4DCB" w:rsidR="00DB7091" w:rsidRPr="00516E9F" w:rsidRDefault="00DB7091" w:rsidP="00DB7091">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1EC7E" w14:textId="799B00AD" w:rsidR="00DB7091" w:rsidRDefault="00DB7091" w:rsidP="00DB7091">
            <w:pPr>
              <w:pStyle w:val="TAC"/>
              <w:rPr>
                <w:sz w:val="16"/>
                <w:szCs w:val="16"/>
              </w:rPr>
            </w:pPr>
            <w:r w:rsidRPr="00224286">
              <w:rPr>
                <w:sz w:val="16"/>
                <w:szCs w:val="16"/>
              </w:rPr>
              <w:t>17.1.0</w:t>
            </w:r>
          </w:p>
        </w:tc>
      </w:tr>
      <w:tr w:rsidR="00AE0DC8" w:rsidRPr="00E409A5" w14:paraId="4566C039"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565262E0" w14:textId="77777777" w:rsidR="00AE0DC8" w:rsidRDefault="00AE0DC8" w:rsidP="00AE0DC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80105" w14:textId="77777777" w:rsidR="00AE0DC8" w:rsidRDefault="00AE0DC8" w:rsidP="00AE0DC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BE7E6" w14:textId="77777777" w:rsidR="00AE0DC8" w:rsidRDefault="00AE0DC8" w:rsidP="00AE0DC8">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C162E" w14:textId="77777777" w:rsidR="00AE0DC8" w:rsidRDefault="00AE0DC8" w:rsidP="00AE0DC8">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C252" w14:textId="77777777" w:rsidR="00AE0DC8" w:rsidRDefault="00AE0DC8"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4F0" w14:textId="77777777" w:rsidR="00AE0DC8" w:rsidRDefault="00AE0DC8"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08A29" w14:textId="77777777" w:rsidR="00AE0DC8" w:rsidRPr="00DB7091" w:rsidRDefault="00AE0DC8" w:rsidP="00AE0DC8">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8131F8" w14:textId="77777777" w:rsidR="00AE0DC8" w:rsidRPr="00224286" w:rsidRDefault="00AE0DC8" w:rsidP="00AE0DC8">
            <w:pPr>
              <w:pStyle w:val="TAC"/>
              <w:rPr>
                <w:sz w:val="16"/>
                <w:szCs w:val="16"/>
              </w:rPr>
            </w:pPr>
            <w:r>
              <w:rPr>
                <w:sz w:val="16"/>
                <w:szCs w:val="16"/>
              </w:rPr>
              <w:t>17.2.0</w:t>
            </w:r>
          </w:p>
        </w:tc>
      </w:tr>
      <w:tr w:rsidR="00A24168" w:rsidRPr="00E409A5" w14:paraId="4367114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93D3048" w14:textId="048DE9EB" w:rsidR="00A24168" w:rsidRDefault="00A24168" w:rsidP="00A241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FBB9" w14:textId="535385BB" w:rsidR="00A24168" w:rsidRDefault="00A24168" w:rsidP="00A2416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29936" w14:textId="71F630D4" w:rsidR="00A24168" w:rsidRDefault="00A24168" w:rsidP="00A24168">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4C7E83" w14:textId="23FA0963" w:rsidR="00A24168" w:rsidRDefault="008F094B" w:rsidP="00A24168">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5E2" w14:textId="1C164D35" w:rsidR="00A24168" w:rsidRDefault="008F094B" w:rsidP="00A2416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A753" w14:textId="02AE776D" w:rsidR="00A24168" w:rsidRDefault="008F094B" w:rsidP="00A2416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D0E77" w14:textId="3855547A" w:rsidR="00A24168" w:rsidRDefault="008F094B" w:rsidP="00A24168">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70D9F9" w14:textId="2A1C6A9E" w:rsidR="00A24168" w:rsidRDefault="008F094B" w:rsidP="00A24168">
            <w:pPr>
              <w:pStyle w:val="TAC"/>
              <w:rPr>
                <w:sz w:val="16"/>
                <w:szCs w:val="16"/>
              </w:rPr>
            </w:pPr>
            <w:r>
              <w:rPr>
                <w:sz w:val="16"/>
                <w:szCs w:val="16"/>
              </w:rPr>
              <w:t>17.2.0</w:t>
            </w:r>
          </w:p>
        </w:tc>
      </w:tr>
      <w:tr w:rsidR="00DF1297" w:rsidRPr="00E409A5" w14:paraId="7FCD5000"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8EFAA06" w14:textId="6405A583" w:rsidR="00DF1297" w:rsidRDefault="00DF1297" w:rsidP="00DF129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6372" w14:textId="47AB914B" w:rsidR="00DF1297" w:rsidRDefault="00DF1297" w:rsidP="00DF129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60041" w14:textId="7F2E595A" w:rsidR="00DF1297" w:rsidRDefault="00DF1297" w:rsidP="00DF1297">
            <w:pPr>
              <w:pStyle w:val="TAC"/>
              <w:rPr>
                <w:sz w:val="16"/>
                <w:szCs w:val="16"/>
              </w:rPr>
            </w:pPr>
            <w:r>
              <w:rPr>
                <w:sz w:val="16"/>
                <w:szCs w:val="16"/>
              </w:rPr>
              <w:t>CP-2111</w:t>
            </w:r>
            <w:r w:rsidR="000B407E">
              <w:rPr>
                <w:sz w:val="16"/>
                <w:szCs w:val="16"/>
              </w:rPr>
              <w:t>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4908F" w14:textId="64FC3583" w:rsidR="00DF1297" w:rsidRDefault="000B407E" w:rsidP="00DF129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A9AB6" w14:textId="77777777" w:rsidR="00DF1297" w:rsidRDefault="00DF1297" w:rsidP="00DF1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0D02" w14:textId="1739A02D" w:rsidR="00DF1297" w:rsidRDefault="000B407E" w:rsidP="00DF1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5FE36" w14:textId="6F96DE3A" w:rsidR="00DF1297" w:rsidRDefault="000B407E" w:rsidP="00DF129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163A74" w14:textId="66BE73CB" w:rsidR="00DF1297" w:rsidRDefault="000B407E" w:rsidP="00DF1297">
            <w:pPr>
              <w:pStyle w:val="TAC"/>
              <w:rPr>
                <w:sz w:val="16"/>
                <w:szCs w:val="16"/>
              </w:rPr>
            </w:pPr>
            <w:r>
              <w:rPr>
                <w:sz w:val="16"/>
                <w:szCs w:val="16"/>
              </w:rPr>
              <w:t>17.2.0</w:t>
            </w:r>
          </w:p>
        </w:tc>
      </w:tr>
      <w:tr w:rsidR="00035CF1" w:rsidRPr="00E409A5" w14:paraId="7CD8A5D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35CB36" w14:textId="1DA4E512" w:rsidR="00035CF1" w:rsidRDefault="00035CF1" w:rsidP="00035CF1">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9794" w14:textId="59F4B6C8" w:rsidR="00035CF1" w:rsidRDefault="00035CF1" w:rsidP="00035CF1">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0F51D" w14:textId="1C150F4B" w:rsidR="00035CF1" w:rsidRDefault="00035CF1" w:rsidP="00035CF1">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28262F" w14:textId="1EBC954F" w:rsidR="00035CF1" w:rsidRDefault="00035CF1" w:rsidP="00035CF1">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D24F" w14:textId="77777777" w:rsidR="00035CF1" w:rsidRDefault="00035CF1" w:rsidP="00035CF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9F6A5" w14:textId="5010490A" w:rsidR="00035CF1" w:rsidRDefault="00035CF1" w:rsidP="00035CF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7D887" w14:textId="791BD30F" w:rsidR="00035CF1" w:rsidRDefault="00035CF1" w:rsidP="00035CF1">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CAA2E9" w14:textId="2D9227DE" w:rsidR="00035CF1" w:rsidRDefault="00035CF1" w:rsidP="00035CF1">
            <w:pPr>
              <w:pStyle w:val="TAC"/>
              <w:rPr>
                <w:sz w:val="16"/>
                <w:szCs w:val="16"/>
              </w:rPr>
            </w:pPr>
            <w:r>
              <w:rPr>
                <w:sz w:val="16"/>
                <w:szCs w:val="16"/>
              </w:rPr>
              <w:t>17.2.0</w:t>
            </w:r>
          </w:p>
        </w:tc>
      </w:tr>
      <w:tr w:rsidR="00683E39" w:rsidRPr="00E409A5" w14:paraId="0999B30E"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E0C70AC" w14:textId="48045A23"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B611B" w14:textId="6A02C30F"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934EE" w14:textId="07020832"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06C80" w14:textId="391232CC" w:rsidR="00683E39" w:rsidRDefault="00683E39" w:rsidP="00683E39">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1C67" w14:textId="0D0417EB" w:rsidR="00683E39" w:rsidRDefault="00683E39"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17436" w14:textId="2CA6C041" w:rsidR="00683E39" w:rsidRDefault="00683E39"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E3F875" w14:textId="47A34ABE" w:rsidR="00683E39" w:rsidRDefault="00683E39" w:rsidP="00683E39">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BF8D3B" w14:textId="6EE569EE" w:rsidR="00683E39" w:rsidRDefault="00683E39" w:rsidP="00683E39">
            <w:pPr>
              <w:pStyle w:val="TAC"/>
              <w:rPr>
                <w:sz w:val="16"/>
                <w:szCs w:val="16"/>
              </w:rPr>
            </w:pPr>
            <w:r>
              <w:rPr>
                <w:sz w:val="16"/>
                <w:szCs w:val="16"/>
              </w:rPr>
              <w:t>17.2.0</w:t>
            </w:r>
          </w:p>
        </w:tc>
      </w:tr>
      <w:tr w:rsidR="00683E39" w:rsidRPr="00E409A5" w14:paraId="08D9ED15"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B9F0A88" w14:textId="74010F4C"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3B1DC" w14:textId="67B4CC18"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B3670" w14:textId="1E06ADBB"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5447B8" w14:textId="5C59D18D" w:rsidR="00683E39" w:rsidRDefault="00D56B14" w:rsidP="00683E39">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404C" w14:textId="6BF09120" w:rsidR="00683E39" w:rsidRDefault="00D56B14"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975F" w14:textId="5E17A11E" w:rsidR="00683E39" w:rsidRDefault="00D56B14"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F09B3" w14:textId="40D506AC" w:rsidR="00683E39" w:rsidRDefault="00D56B14" w:rsidP="00683E39">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C41155" w14:textId="20155E5C" w:rsidR="00683E39" w:rsidRDefault="00D56B14" w:rsidP="00683E39">
            <w:pPr>
              <w:pStyle w:val="TAC"/>
              <w:rPr>
                <w:sz w:val="16"/>
                <w:szCs w:val="16"/>
              </w:rPr>
            </w:pPr>
            <w:r>
              <w:rPr>
                <w:sz w:val="16"/>
                <w:szCs w:val="16"/>
              </w:rPr>
              <w:t>17.2.0</w:t>
            </w:r>
          </w:p>
        </w:tc>
      </w:tr>
    </w:tbl>
    <w:p w14:paraId="02306EC0" w14:textId="5B0F3C51" w:rsidR="003E0925" w:rsidRPr="00782BC9" w:rsidRDefault="003E0925" w:rsidP="002A5EA6">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EACAF" w14:textId="77777777" w:rsidR="002C19F2" w:rsidRDefault="002C19F2">
      <w:r>
        <w:separator/>
      </w:r>
    </w:p>
  </w:endnote>
  <w:endnote w:type="continuationSeparator" w:id="0">
    <w:p w14:paraId="60D5183C" w14:textId="77777777" w:rsidR="002C19F2" w:rsidRDefault="002C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424027" w:rsidRDefault="004240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42541" w14:textId="77777777" w:rsidR="002C19F2" w:rsidRDefault="002C19F2">
      <w:r>
        <w:separator/>
      </w:r>
    </w:p>
  </w:footnote>
  <w:footnote w:type="continuationSeparator" w:id="0">
    <w:p w14:paraId="7E382925" w14:textId="77777777" w:rsidR="002C19F2" w:rsidRDefault="002C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78860DBA" w:rsidR="00424027" w:rsidRDefault="004240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92D">
      <w:rPr>
        <w:rFonts w:ascii="Arial" w:hAnsi="Arial" w:cs="Arial"/>
        <w:b/>
        <w:noProof/>
        <w:sz w:val="18"/>
        <w:szCs w:val="18"/>
      </w:rPr>
      <w:t>3GPP TS 24.587 V17.2.0 (2021-06)</w:t>
    </w:r>
    <w:r>
      <w:rPr>
        <w:rFonts w:ascii="Arial" w:hAnsi="Arial" w:cs="Arial"/>
        <w:b/>
        <w:sz w:val="18"/>
        <w:szCs w:val="18"/>
      </w:rPr>
      <w:fldChar w:fldCharType="end"/>
    </w:r>
  </w:p>
  <w:p w14:paraId="7918C898" w14:textId="77777777" w:rsidR="00424027" w:rsidRDefault="004240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571BE87C" w:rsidR="00424027" w:rsidRDefault="004240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92D">
      <w:rPr>
        <w:rFonts w:ascii="Arial" w:hAnsi="Arial" w:cs="Arial"/>
        <w:b/>
        <w:noProof/>
        <w:sz w:val="18"/>
        <w:szCs w:val="18"/>
      </w:rPr>
      <w:t>Release 17</w:t>
    </w:r>
    <w:r>
      <w:rPr>
        <w:rFonts w:ascii="Arial" w:hAnsi="Arial" w:cs="Arial"/>
        <w:b/>
        <w:sz w:val="18"/>
        <w:szCs w:val="18"/>
      </w:rPr>
      <w:fldChar w:fldCharType="end"/>
    </w:r>
  </w:p>
  <w:p w14:paraId="604D2230" w14:textId="77777777" w:rsidR="00424027" w:rsidRDefault="004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3F7E"/>
    <w:rsid w:val="0000459A"/>
    <w:rsid w:val="000054A9"/>
    <w:rsid w:val="00010653"/>
    <w:rsid w:val="00010A6E"/>
    <w:rsid w:val="00014274"/>
    <w:rsid w:val="000148C3"/>
    <w:rsid w:val="00016611"/>
    <w:rsid w:val="000166A6"/>
    <w:rsid w:val="00022527"/>
    <w:rsid w:val="0002543C"/>
    <w:rsid w:val="00030968"/>
    <w:rsid w:val="000317B1"/>
    <w:rsid w:val="00032588"/>
    <w:rsid w:val="00032E5B"/>
    <w:rsid w:val="00033397"/>
    <w:rsid w:val="00033DAC"/>
    <w:rsid w:val="00035CF1"/>
    <w:rsid w:val="00036A12"/>
    <w:rsid w:val="00036A79"/>
    <w:rsid w:val="00040095"/>
    <w:rsid w:val="00040B34"/>
    <w:rsid w:val="000415AA"/>
    <w:rsid w:val="000423DC"/>
    <w:rsid w:val="00045004"/>
    <w:rsid w:val="000464D8"/>
    <w:rsid w:val="000509B5"/>
    <w:rsid w:val="00050AFC"/>
    <w:rsid w:val="00051834"/>
    <w:rsid w:val="00051D2B"/>
    <w:rsid w:val="0005284F"/>
    <w:rsid w:val="000534BF"/>
    <w:rsid w:val="00054A22"/>
    <w:rsid w:val="00056B1A"/>
    <w:rsid w:val="000612FA"/>
    <w:rsid w:val="000614C6"/>
    <w:rsid w:val="00061E8F"/>
    <w:rsid w:val="00062023"/>
    <w:rsid w:val="000644E6"/>
    <w:rsid w:val="00064D51"/>
    <w:rsid w:val="000655A6"/>
    <w:rsid w:val="00065D8F"/>
    <w:rsid w:val="00066D4A"/>
    <w:rsid w:val="0007388A"/>
    <w:rsid w:val="00073DEF"/>
    <w:rsid w:val="00077206"/>
    <w:rsid w:val="000774AB"/>
    <w:rsid w:val="00080512"/>
    <w:rsid w:val="000806BD"/>
    <w:rsid w:val="00081A4E"/>
    <w:rsid w:val="000821FD"/>
    <w:rsid w:val="00083DB6"/>
    <w:rsid w:val="000845CA"/>
    <w:rsid w:val="000848F0"/>
    <w:rsid w:val="00086926"/>
    <w:rsid w:val="0008700F"/>
    <w:rsid w:val="000911A3"/>
    <w:rsid w:val="00092C23"/>
    <w:rsid w:val="00093F33"/>
    <w:rsid w:val="00095192"/>
    <w:rsid w:val="00095CCE"/>
    <w:rsid w:val="00097A0B"/>
    <w:rsid w:val="000A1AA3"/>
    <w:rsid w:val="000A30D4"/>
    <w:rsid w:val="000A39B9"/>
    <w:rsid w:val="000A3A21"/>
    <w:rsid w:val="000B2742"/>
    <w:rsid w:val="000B407E"/>
    <w:rsid w:val="000B4279"/>
    <w:rsid w:val="000B42AB"/>
    <w:rsid w:val="000B549B"/>
    <w:rsid w:val="000B6FB5"/>
    <w:rsid w:val="000C0F6A"/>
    <w:rsid w:val="000C297E"/>
    <w:rsid w:val="000C47C3"/>
    <w:rsid w:val="000C50B1"/>
    <w:rsid w:val="000C64F6"/>
    <w:rsid w:val="000D0C58"/>
    <w:rsid w:val="000D0CB8"/>
    <w:rsid w:val="000D0DD9"/>
    <w:rsid w:val="000D54B9"/>
    <w:rsid w:val="000D58AB"/>
    <w:rsid w:val="000E1E85"/>
    <w:rsid w:val="000E55DA"/>
    <w:rsid w:val="000E58FC"/>
    <w:rsid w:val="000E5C76"/>
    <w:rsid w:val="000F00C7"/>
    <w:rsid w:val="000F06F5"/>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B6EEB"/>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41AE"/>
    <w:rsid w:val="001F58AE"/>
    <w:rsid w:val="001F5AB1"/>
    <w:rsid w:val="001F6A4D"/>
    <w:rsid w:val="002035CD"/>
    <w:rsid w:val="0020432F"/>
    <w:rsid w:val="0020564C"/>
    <w:rsid w:val="00206929"/>
    <w:rsid w:val="00207F85"/>
    <w:rsid w:val="00210EFE"/>
    <w:rsid w:val="002118C0"/>
    <w:rsid w:val="00215990"/>
    <w:rsid w:val="00220A71"/>
    <w:rsid w:val="00220DDA"/>
    <w:rsid w:val="002236F6"/>
    <w:rsid w:val="00224BB4"/>
    <w:rsid w:val="0022511D"/>
    <w:rsid w:val="0022676A"/>
    <w:rsid w:val="00231551"/>
    <w:rsid w:val="002347A2"/>
    <w:rsid w:val="00235A8D"/>
    <w:rsid w:val="0023635F"/>
    <w:rsid w:val="002363D2"/>
    <w:rsid w:val="002379A3"/>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278D"/>
    <w:rsid w:val="002735A6"/>
    <w:rsid w:val="00275044"/>
    <w:rsid w:val="002751EF"/>
    <w:rsid w:val="00277A03"/>
    <w:rsid w:val="00280D30"/>
    <w:rsid w:val="00282D77"/>
    <w:rsid w:val="00283BDD"/>
    <w:rsid w:val="00283C52"/>
    <w:rsid w:val="00285170"/>
    <w:rsid w:val="00285BCB"/>
    <w:rsid w:val="00287E59"/>
    <w:rsid w:val="00287F34"/>
    <w:rsid w:val="00291529"/>
    <w:rsid w:val="00291CDB"/>
    <w:rsid w:val="00292827"/>
    <w:rsid w:val="0029342D"/>
    <w:rsid w:val="00297D1D"/>
    <w:rsid w:val="002A2203"/>
    <w:rsid w:val="002A27B9"/>
    <w:rsid w:val="002A3BB9"/>
    <w:rsid w:val="002A49BF"/>
    <w:rsid w:val="002A5BDC"/>
    <w:rsid w:val="002A5EA6"/>
    <w:rsid w:val="002A7A39"/>
    <w:rsid w:val="002A7AA0"/>
    <w:rsid w:val="002B3948"/>
    <w:rsid w:val="002B3FF4"/>
    <w:rsid w:val="002B4262"/>
    <w:rsid w:val="002B46CF"/>
    <w:rsid w:val="002B499E"/>
    <w:rsid w:val="002B5827"/>
    <w:rsid w:val="002B6339"/>
    <w:rsid w:val="002B7C26"/>
    <w:rsid w:val="002B7FA8"/>
    <w:rsid w:val="002C00E7"/>
    <w:rsid w:val="002C19F2"/>
    <w:rsid w:val="002C258D"/>
    <w:rsid w:val="002C270C"/>
    <w:rsid w:val="002C33F4"/>
    <w:rsid w:val="002C3962"/>
    <w:rsid w:val="002C3A88"/>
    <w:rsid w:val="002C3CF1"/>
    <w:rsid w:val="002C4EE8"/>
    <w:rsid w:val="002C7465"/>
    <w:rsid w:val="002D02AC"/>
    <w:rsid w:val="002D09A5"/>
    <w:rsid w:val="002D1669"/>
    <w:rsid w:val="002D31EF"/>
    <w:rsid w:val="002D4946"/>
    <w:rsid w:val="002D5B6E"/>
    <w:rsid w:val="002E00EE"/>
    <w:rsid w:val="002E2563"/>
    <w:rsid w:val="002E270B"/>
    <w:rsid w:val="002E2C9B"/>
    <w:rsid w:val="002E3688"/>
    <w:rsid w:val="002E4B94"/>
    <w:rsid w:val="002E56FE"/>
    <w:rsid w:val="002E6192"/>
    <w:rsid w:val="002E69CB"/>
    <w:rsid w:val="002F139A"/>
    <w:rsid w:val="002F3C1D"/>
    <w:rsid w:val="002F4125"/>
    <w:rsid w:val="002F5A12"/>
    <w:rsid w:val="00301332"/>
    <w:rsid w:val="003014D4"/>
    <w:rsid w:val="0030286D"/>
    <w:rsid w:val="003034C2"/>
    <w:rsid w:val="00310236"/>
    <w:rsid w:val="003103CE"/>
    <w:rsid w:val="00310ABB"/>
    <w:rsid w:val="0031383C"/>
    <w:rsid w:val="00313C76"/>
    <w:rsid w:val="00316050"/>
    <w:rsid w:val="00316166"/>
    <w:rsid w:val="003172DC"/>
    <w:rsid w:val="00317659"/>
    <w:rsid w:val="00320F8B"/>
    <w:rsid w:val="00321D9C"/>
    <w:rsid w:val="00323486"/>
    <w:rsid w:val="00324A1C"/>
    <w:rsid w:val="00324CF5"/>
    <w:rsid w:val="00325232"/>
    <w:rsid w:val="003265A7"/>
    <w:rsid w:val="0033037E"/>
    <w:rsid w:val="003315BD"/>
    <w:rsid w:val="0033187E"/>
    <w:rsid w:val="00333846"/>
    <w:rsid w:val="0033420A"/>
    <w:rsid w:val="00335F93"/>
    <w:rsid w:val="0034002C"/>
    <w:rsid w:val="00340E41"/>
    <w:rsid w:val="0034171E"/>
    <w:rsid w:val="003439FF"/>
    <w:rsid w:val="00344407"/>
    <w:rsid w:val="003513DA"/>
    <w:rsid w:val="003513E5"/>
    <w:rsid w:val="00352382"/>
    <w:rsid w:val="00353314"/>
    <w:rsid w:val="0035462D"/>
    <w:rsid w:val="003567C5"/>
    <w:rsid w:val="00357600"/>
    <w:rsid w:val="0035778A"/>
    <w:rsid w:val="003611E8"/>
    <w:rsid w:val="00361970"/>
    <w:rsid w:val="0036430C"/>
    <w:rsid w:val="003645C0"/>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238F"/>
    <w:rsid w:val="003E30F2"/>
    <w:rsid w:val="003E591A"/>
    <w:rsid w:val="003E770C"/>
    <w:rsid w:val="003F0431"/>
    <w:rsid w:val="003F27DF"/>
    <w:rsid w:val="003F560E"/>
    <w:rsid w:val="004003F3"/>
    <w:rsid w:val="00400EF7"/>
    <w:rsid w:val="00402336"/>
    <w:rsid w:val="00403214"/>
    <w:rsid w:val="004048BF"/>
    <w:rsid w:val="00407378"/>
    <w:rsid w:val="00413841"/>
    <w:rsid w:val="004201C0"/>
    <w:rsid w:val="00422C63"/>
    <w:rsid w:val="00423334"/>
    <w:rsid w:val="004239E1"/>
    <w:rsid w:val="00424027"/>
    <w:rsid w:val="00424262"/>
    <w:rsid w:val="0042610B"/>
    <w:rsid w:val="00427059"/>
    <w:rsid w:val="004305AE"/>
    <w:rsid w:val="00431459"/>
    <w:rsid w:val="004329A9"/>
    <w:rsid w:val="004345EC"/>
    <w:rsid w:val="00435B92"/>
    <w:rsid w:val="004365BE"/>
    <w:rsid w:val="00436910"/>
    <w:rsid w:val="00440ED3"/>
    <w:rsid w:val="00447F6F"/>
    <w:rsid w:val="004510E0"/>
    <w:rsid w:val="00460227"/>
    <w:rsid w:val="0046244E"/>
    <w:rsid w:val="00462A43"/>
    <w:rsid w:val="00462FC8"/>
    <w:rsid w:val="004641D2"/>
    <w:rsid w:val="004642DE"/>
    <w:rsid w:val="004676FF"/>
    <w:rsid w:val="00467AE0"/>
    <w:rsid w:val="004708DC"/>
    <w:rsid w:val="00470D4E"/>
    <w:rsid w:val="00471A57"/>
    <w:rsid w:val="00471ACC"/>
    <w:rsid w:val="00475A71"/>
    <w:rsid w:val="004761CC"/>
    <w:rsid w:val="0047742E"/>
    <w:rsid w:val="00481961"/>
    <w:rsid w:val="00481AE8"/>
    <w:rsid w:val="00483B9A"/>
    <w:rsid w:val="00485777"/>
    <w:rsid w:val="00485ED5"/>
    <w:rsid w:val="00486849"/>
    <w:rsid w:val="0048723C"/>
    <w:rsid w:val="0048744D"/>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65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525D"/>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6E9F"/>
    <w:rsid w:val="005173E6"/>
    <w:rsid w:val="0052129A"/>
    <w:rsid w:val="00522F18"/>
    <w:rsid w:val="005249FB"/>
    <w:rsid w:val="005265FB"/>
    <w:rsid w:val="0052671A"/>
    <w:rsid w:val="00526BA0"/>
    <w:rsid w:val="0053388B"/>
    <w:rsid w:val="00534B0D"/>
    <w:rsid w:val="00535773"/>
    <w:rsid w:val="005365A6"/>
    <w:rsid w:val="00541A73"/>
    <w:rsid w:val="00542D77"/>
    <w:rsid w:val="00543E6C"/>
    <w:rsid w:val="005444B2"/>
    <w:rsid w:val="00545D15"/>
    <w:rsid w:val="00547330"/>
    <w:rsid w:val="005502C0"/>
    <w:rsid w:val="0055207F"/>
    <w:rsid w:val="0055221C"/>
    <w:rsid w:val="005556E3"/>
    <w:rsid w:val="00556D4B"/>
    <w:rsid w:val="005606E7"/>
    <w:rsid w:val="00565087"/>
    <w:rsid w:val="00567911"/>
    <w:rsid w:val="00567939"/>
    <w:rsid w:val="00567E9D"/>
    <w:rsid w:val="00571E2B"/>
    <w:rsid w:val="005748E2"/>
    <w:rsid w:val="0057642E"/>
    <w:rsid w:val="005764F0"/>
    <w:rsid w:val="00577D26"/>
    <w:rsid w:val="0058298F"/>
    <w:rsid w:val="00582DE8"/>
    <w:rsid w:val="00584A28"/>
    <w:rsid w:val="00585C83"/>
    <w:rsid w:val="00587BC5"/>
    <w:rsid w:val="0059101C"/>
    <w:rsid w:val="005938A0"/>
    <w:rsid w:val="00595D57"/>
    <w:rsid w:val="00596131"/>
    <w:rsid w:val="00596622"/>
    <w:rsid w:val="00596F29"/>
    <w:rsid w:val="005A0F3F"/>
    <w:rsid w:val="005A200E"/>
    <w:rsid w:val="005A240C"/>
    <w:rsid w:val="005A2F53"/>
    <w:rsid w:val="005A69DB"/>
    <w:rsid w:val="005A6D6A"/>
    <w:rsid w:val="005A74E9"/>
    <w:rsid w:val="005B27E3"/>
    <w:rsid w:val="005B3274"/>
    <w:rsid w:val="005B4A41"/>
    <w:rsid w:val="005B7F83"/>
    <w:rsid w:val="005B7FCD"/>
    <w:rsid w:val="005C36F3"/>
    <w:rsid w:val="005C3DA4"/>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335C"/>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3C0C"/>
    <w:rsid w:val="00634485"/>
    <w:rsid w:val="0063543D"/>
    <w:rsid w:val="00636980"/>
    <w:rsid w:val="00644FC7"/>
    <w:rsid w:val="00646239"/>
    <w:rsid w:val="00647114"/>
    <w:rsid w:val="006511AC"/>
    <w:rsid w:val="006514FC"/>
    <w:rsid w:val="00651AB1"/>
    <w:rsid w:val="00654E38"/>
    <w:rsid w:val="0065546E"/>
    <w:rsid w:val="00657F67"/>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83E39"/>
    <w:rsid w:val="00685B9F"/>
    <w:rsid w:val="00693317"/>
    <w:rsid w:val="0069379D"/>
    <w:rsid w:val="006951A0"/>
    <w:rsid w:val="006974C0"/>
    <w:rsid w:val="006A13F9"/>
    <w:rsid w:val="006A26F4"/>
    <w:rsid w:val="006A31A8"/>
    <w:rsid w:val="006A323F"/>
    <w:rsid w:val="006A4EF8"/>
    <w:rsid w:val="006A5502"/>
    <w:rsid w:val="006A56E5"/>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1BF2"/>
    <w:rsid w:val="006E3DB7"/>
    <w:rsid w:val="006E3F17"/>
    <w:rsid w:val="006E4D55"/>
    <w:rsid w:val="006E5C86"/>
    <w:rsid w:val="006E738F"/>
    <w:rsid w:val="006F0E05"/>
    <w:rsid w:val="006F1367"/>
    <w:rsid w:val="006F196E"/>
    <w:rsid w:val="006F3C24"/>
    <w:rsid w:val="00701B28"/>
    <w:rsid w:val="00711238"/>
    <w:rsid w:val="00713C44"/>
    <w:rsid w:val="00714610"/>
    <w:rsid w:val="00714729"/>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2F3F"/>
    <w:rsid w:val="00743010"/>
    <w:rsid w:val="00744E76"/>
    <w:rsid w:val="00745388"/>
    <w:rsid w:val="00745AB5"/>
    <w:rsid w:val="0075105C"/>
    <w:rsid w:val="0075180F"/>
    <w:rsid w:val="00754459"/>
    <w:rsid w:val="00755706"/>
    <w:rsid w:val="007564C3"/>
    <w:rsid w:val="007566D2"/>
    <w:rsid w:val="007570B1"/>
    <w:rsid w:val="00757517"/>
    <w:rsid w:val="00765B72"/>
    <w:rsid w:val="00766E62"/>
    <w:rsid w:val="007672B3"/>
    <w:rsid w:val="00767679"/>
    <w:rsid w:val="00767C1C"/>
    <w:rsid w:val="007708C7"/>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8E8"/>
    <w:rsid w:val="007B3DFF"/>
    <w:rsid w:val="007B4BB2"/>
    <w:rsid w:val="007B600E"/>
    <w:rsid w:val="007B66D4"/>
    <w:rsid w:val="007B6EDC"/>
    <w:rsid w:val="007B7645"/>
    <w:rsid w:val="007C048E"/>
    <w:rsid w:val="007C05E7"/>
    <w:rsid w:val="007C1566"/>
    <w:rsid w:val="007C3236"/>
    <w:rsid w:val="007C3BD5"/>
    <w:rsid w:val="007C6EB1"/>
    <w:rsid w:val="007D0596"/>
    <w:rsid w:val="007D3F59"/>
    <w:rsid w:val="007E1E92"/>
    <w:rsid w:val="007E2C57"/>
    <w:rsid w:val="007E378F"/>
    <w:rsid w:val="007E3CEB"/>
    <w:rsid w:val="007E41E4"/>
    <w:rsid w:val="007F06F2"/>
    <w:rsid w:val="007F0F4A"/>
    <w:rsid w:val="007F2793"/>
    <w:rsid w:val="007F417D"/>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69DB"/>
    <w:rsid w:val="008270E9"/>
    <w:rsid w:val="00830747"/>
    <w:rsid w:val="0083259C"/>
    <w:rsid w:val="008347BE"/>
    <w:rsid w:val="00834E48"/>
    <w:rsid w:val="00836179"/>
    <w:rsid w:val="0083697C"/>
    <w:rsid w:val="00842236"/>
    <w:rsid w:val="008446C9"/>
    <w:rsid w:val="008450FC"/>
    <w:rsid w:val="008502C5"/>
    <w:rsid w:val="00851E89"/>
    <w:rsid w:val="00852B6E"/>
    <w:rsid w:val="00855B51"/>
    <w:rsid w:val="008578DB"/>
    <w:rsid w:val="00863979"/>
    <w:rsid w:val="00863B19"/>
    <w:rsid w:val="00864A91"/>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0FF"/>
    <w:rsid w:val="008B3F36"/>
    <w:rsid w:val="008B72FE"/>
    <w:rsid w:val="008B77F7"/>
    <w:rsid w:val="008B7FB4"/>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10A"/>
    <w:rsid w:val="008E252B"/>
    <w:rsid w:val="008E30CB"/>
    <w:rsid w:val="008E3C5E"/>
    <w:rsid w:val="008E3D50"/>
    <w:rsid w:val="008E496E"/>
    <w:rsid w:val="008E5587"/>
    <w:rsid w:val="008F094B"/>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32B50"/>
    <w:rsid w:val="00941930"/>
    <w:rsid w:val="00942EC2"/>
    <w:rsid w:val="009514AB"/>
    <w:rsid w:val="0095177B"/>
    <w:rsid w:val="00951F9E"/>
    <w:rsid w:val="00954182"/>
    <w:rsid w:val="009571E8"/>
    <w:rsid w:val="00960759"/>
    <w:rsid w:val="00962968"/>
    <w:rsid w:val="00964E59"/>
    <w:rsid w:val="00964F88"/>
    <w:rsid w:val="00971C2F"/>
    <w:rsid w:val="0097246C"/>
    <w:rsid w:val="009736B1"/>
    <w:rsid w:val="00974C8C"/>
    <w:rsid w:val="009759D9"/>
    <w:rsid w:val="00981F43"/>
    <w:rsid w:val="00984C7A"/>
    <w:rsid w:val="009855CA"/>
    <w:rsid w:val="00987B64"/>
    <w:rsid w:val="009918EA"/>
    <w:rsid w:val="009923AD"/>
    <w:rsid w:val="00994EEF"/>
    <w:rsid w:val="00995571"/>
    <w:rsid w:val="00995C38"/>
    <w:rsid w:val="00997D9E"/>
    <w:rsid w:val="009A0DD3"/>
    <w:rsid w:val="009A148A"/>
    <w:rsid w:val="009A3642"/>
    <w:rsid w:val="009A39C7"/>
    <w:rsid w:val="009A7871"/>
    <w:rsid w:val="009A7F34"/>
    <w:rsid w:val="009B067E"/>
    <w:rsid w:val="009B143A"/>
    <w:rsid w:val="009B2DA1"/>
    <w:rsid w:val="009B2E62"/>
    <w:rsid w:val="009B30BE"/>
    <w:rsid w:val="009B3348"/>
    <w:rsid w:val="009B5138"/>
    <w:rsid w:val="009B571E"/>
    <w:rsid w:val="009B5F40"/>
    <w:rsid w:val="009B6DB8"/>
    <w:rsid w:val="009B7B95"/>
    <w:rsid w:val="009C1D62"/>
    <w:rsid w:val="009C4B98"/>
    <w:rsid w:val="009C656B"/>
    <w:rsid w:val="009C7FED"/>
    <w:rsid w:val="009D0E42"/>
    <w:rsid w:val="009D2CB5"/>
    <w:rsid w:val="009D3413"/>
    <w:rsid w:val="009D36B2"/>
    <w:rsid w:val="009D7353"/>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2953"/>
    <w:rsid w:val="00A24168"/>
    <w:rsid w:val="00A26956"/>
    <w:rsid w:val="00A310A7"/>
    <w:rsid w:val="00A313B8"/>
    <w:rsid w:val="00A33FFC"/>
    <w:rsid w:val="00A34613"/>
    <w:rsid w:val="00A35D07"/>
    <w:rsid w:val="00A35EE9"/>
    <w:rsid w:val="00A378AE"/>
    <w:rsid w:val="00A37D3B"/>
    <w:rsid w:val="00A40A6D"/>
    <w:rsid w:val="00A41628"/>
    <w:rsid w:val="00A42187"/>
    <w:rsid w:val="00A434F1"/>
    <w:rsid w:val="00A437F6"/>
    <w:rsid w:val="00A45905"/>
    <w:rsid w:val="00A45A1F"/>
    <w:rsid w:val="00A45C0B"/>
    <w:rsid w:val="00A4612A"/>
    <w:rsid w:val="00A4618E"/>
    <w:rsid w:val="00A47647"/>
    <w:rsid w:val="00A5075F"/>
    <w:rsid w:val="00A50D69"/>
    <w:rsid w:val="00A53724"/>
    <w:rsid w:val="00A54CAE"/>
    <w:rsid w:val="00A5545D"/>
    <w:rsid w:val="00A57C25"/>
    <w:rsid w:val="00A57EAD"/>
    <w:rsid w:val="00A60EBF"/>
    <w:rsid w:val="00A63970"/>
    <w:rsid w:val="00A63B7F"/>
    <w:rsid w:val="00A64775"/>
    <w:rsid w:val="00A65BBE"/>
    <w:rsid w:val="00A6750D"/>
    <w:rsid w:val="00A67849"/>
    <w:rsid w:val="00A67BBF"/>
    <w:rsid w:val="00A7067C"/>
    <w:rsid w:val="00A714A2"/>
    <w:rsid w:val="00A72BF8"/>
    <w:rsid w:val="00A73129"/>
    <w:rsid w:val="00A73FA7"/>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3D58"/>
    <w:rsid w:val="00AC539D"/>
    <w:rsid w:val="00AC5C94"/>
    <w:rsid w:val="00AC65B0"/>
    <w:rsid w:val="00AC6BC6"/>
    <w:rsid w:val="00AC7F37"/>
    <w:rsid w:val="00AD1D6B"/>
    <w:rsid w:val="00AD5B56"/>
    <w:rsid w:val="00AD7A43"/>
    <w:rsid w:val="00AE0DC8"/>
    <w:rsid w:val="00AE26A4"/>
    <w:rsid w:val="00AE282C"/>
    <w:rsid w:val="00AE33E3"/>
    <w:rsid w:val="00AE37E3"/>
    <w:rsid w:val="00AE5234"/>
    <w:rsid w:val="00AE5D22"/>
    <w:rsid w:val="00AE7EA4"/>
    <w:rsid w:val="00AF22D1"/>
    <w:rsid w:val="00AF2BE6"/>
    <w:rsid w:val="00AF35EC"/>
    <w:rsid w:val="00AF3888"/>
    <w:rsid w:val="00AF5908"/>
    <w:rsid w:val="00AF6CCC"/>
    <w:rsid w:val="00AF7B07"/>
    <w:rsid w:val="00AF7B8E"/>
    <w:rsid w:val="00B00479"/>
    <w:rsid w:val="00B0250D"/>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A70"/>
    <w:rsid w:val="00BB3CE1"/>
    <w:rsid w:val="00BB55B5"/>
    <w:rsid w:val="00BC0E78"/>
    <w:rsid w:val="00BC0F7D"/>
    <w:rsid w:val="00BC2490"/>
    <w:rsid w:val="00BC26F1"/>
    <w:rsid w:val="00BC4DAC"/>
    <w:rsid w:val="00BD6E45"/>
    <w:rsid w:val="00BE0B41"/>
    <w:rsid w:val="00BE135D"/>
    <w:rsid w:val="00BE292D"/>
    <w:rsid w:val="00BE2EBF"/>
    <w:rsid w:val="00BE3255"/>
    <w:rsid w:val="00BE3E77"/>
    <w:rsid w:val="00BE4917"/>
    <w:rsid w:val="00BE5BB9"/>
    <w:rsid w:val="00BE6AE2"/>
    <w:rsid w:val="00BE7163"/>
    <w:rsid w:val="00BE7196"/>
    <w:rsid w:val="00BE7541"/>
    <w:rsid w:val="00BE798D"/>
    <w:rsid w:val="00BF0E1C"/>
    <w:rsid w:val="00BF0FFD"/>
    <w:rsid w:val="00BF104C"/>
    <w:rsid w:val="00BF128E"/>
    <w:rsid w:val="00BF340C"/>
    <w:rsid w:val="00BF3BA7"/>
    <w:rsid w:val="00BF477D"/>
    <w:rsid w:val="00BF66CF"/>
    <w:rsid w:val="00C00CF0"/>
    <w:rsid w:val="00C04B32"/>
    <w:rsid w:val="00C04C2C"/>
    <w:rsid w:val="00C05C78"/>
    <w:rsid w:val="00C0600F"/>
    <w:rsid w:val="00C11F6E"/>
    <w:rsid w:val="00C12250"/>
    <w:rsid w:val="00C12A08"/>
    <w:rsid w:val="00C1496A"/>
    <w:rsid w:val="00C14D03"/>
    <w:rsid w:val="00C151BA"/>
    <w:rsid w:val="00C17993"/>
    <w:rsid w:val="00C17A0A"/>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308"/>
    <w:rsid w:val="00C52C99"/>
    <w:rsid w:val="00C53A87"/>
    <w:rsid w:val="00C53E50"/>
    <w:rsid w:val="00C54E25"/>
    <w:rsid w:val="00C54EBB"/>
    <w:rsid w:val="00C55637"/>
    <w:rsid w:val="00C57C3E"/>
    <w:rsid w:val="00C60805"/>
    <w:rsid w:val="00C62016"/>
    <w:rsid w:val="00C62E04"/>
    <w:rsid w:val="00C65060"/>
    <w:rsid w:val="00C651E9"/>
    <w:rsid w:val="00C65403"/>
    <w:rsid w:val="00C675B2"/>
    <w:rsid w:val="00C71C41"/>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2DE1"/>
    <w:rsid w:val="00CA3D0C"/>
    <w:rsid w:val="00CA701A"/>
    <w:rsid w:val="00CA717D"/>
    <w:rsid w:val="00CB01B3"/>
    <w:rsid w:val="00CB0B9B"/>
    <w:rsid w:val="00CB3018"/>
    <w:rsid w:val="00CB483D"/>
    <w:rsid w:val="00CB5382"/>
    <w:rsid w:val="00CB5797"/>
    <w:rsid w:val="00CC22AF"/>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66D"/>
    <w:rsid w:val="00D04BD1"/>
    <w:rsid w:val="00D0541E"/>
    <w:rsid w:val="00D10D71"/>
    <w:rsid w:val="00D123BF"/>
    <w:rsid w:val="00D151A9"/>
    <w:rsid w:val="00D16355"/>
    <w:rsid w:val="00D174AE"/>
    <w:rsid w:val="00D211D3"/>
    <w:rsid w:val="00D211E3"/>
    <w:rsid w:val="00D2206B"/>
    <w:rsid w:val="00D22ED6"/>
    <w:rsid w:val="00D23EA6"/>
    <w:rsid w:val="00D242BE"/>
    <w:rsid w:val="00D24A0D"/>
    <w:rsid w:val="00D26287"/>
    <w:rsid w:val="00D263A4"/>
    <w:rsid w:val="00D2758E"/>
    <w:rsid w:val="00D33FBA"/>
    <w:rsid w:val="00D33FBF"/>
    <w:rsid w:val="00D36221"/>
    <w:rsid w:val="00D44512"/>
    <w:rsid w:val="00D467E4"/>
    <w:rsid w:val="00D515F7"/>
    <w:rsid w:val="00D53C8D"/>
    <w:rsid w:val="00D54FD8"/>
    <w:rsid w:val="00D5692B"/>
    <w:rsid w:val="00D56B14"/>
    <w:rsid w:val="00D5786A"/>
    <w:rsid w:val="00D57972"/>
    <w:rsid w:val="00D62DE7"/>
    <w:rsid w:val="00D65837"/>
    <w:rsid w:val="00D675A9"/>
    <w:rsid w:val="00D70197"/>
    <w:rsid w:val="00D71E97"/>
    <w:rsid w:val="00D72D77"/>
    <w:rsid w:val="00D738D6"/>
    <w:rsid w:val="00D7493A"/>
    <w:rsid w:val="00D755EB"/>
    <w:rsid w:val="00D77160"/>
    <w:rsid w:val="00D80AEE"/>
    <w:rsid w:val="00D81796"/>
    <w:rsid w:val="00D86B3B"/>
    <w:rsid w:val="00D870AB"/>
    <w:rsid w:val="00D87E00"/>
    <w:rsid w:val="00D9134D"/>
    <w:rsid w:val="00D977A9"/>
    <w:rsid w:val="00D97ECD"/>
    <w:rsid w:val="00DA5D1C"/>
    <w:rsid w:val="00DA7A03"/>
    <w:rsid w:val="00DA7B90"/>
    <w:rsid w:val="00DB1185"/>
    <w:rsid w:val="00DB1818"/>
    <w:rsid w:val="00DB3ABF"/>
    <w:rsid w:val="00DB4F25"/>
    <w:rsid w:val="00DB7091"/>
    <w:rsid w:val="00DC0E77"/>
    <w:rsid w:val="00DC22FA"/>
    <w:rsid w:val="00DC2845"/>
    <w:rsid w:val="00DC309B"/>
    <w:rsid w:val="00DC4DA2"/>
    <w:rsid w:val="00DC5ED1"/>
    <w:rsid w:val="00DC726D"/>
    <w:rsid w:val="00DD192D"/>
    <w:rsid w:val="00DD27A4"/>
    <w:rsid w:val="00DD4B00"/>
    <w:rsid w:val="00DD4C17"/>
    <w:rsid w:val="00DD563C"/>
    <w:rsid w:val="00DD6656"/>
    <w:rsid w:val="00DE0071"/>
    <w:rsid w:val="00DE0593"/>
    <w:rsid w:val="00DE0FB1"/>
    <w:rsid w:val="00DE2F36"/>
    <w:rsid w:val="00DE3AC9"/>
    <w:rsid w:val="00DE4DC0"/>
    <w:rsid w:val="00DE5E13"/>
    <w:rsid w:val="00DE656E"/>
    <w:rsid w:val="00DE6B60"/>
    <w:rsid w:val="00DE7BEC"/>
    <w:rsid w:val="00DF0404"/>
    <w:rsid w:val="00DF1297"/>
    <w:rsid w:val="00DF2B1F"/>
    <w:rsid w:val="00DF2E49"/>
    <w:rsid w:val="00DF493E"/>
    <w:rsid w:val="00DF4C49"/>
    <w:rsid w:val="00DF5049"/>
    <w:rsid w:val="00DF542C"/>
    <w:rsid w:val="00DF5B2E"/>
    <w:rsid w:val="00DF60D6"/>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1EBE"/>
    <w:rsid w:val="00E82B43"/>
    <w:rsid w:val="00E82C66"/>
    <w:rsid w:val="00E83914"/>
    <w:rsid w:val="00E84647"/>
    <w:rsid w:val="00E866C9"/>
    <w:rsid w:val="00E87233"/>
    <w:rsid w:val="00E87E6A"/>
    <w:rsid w:val="00E919F3"/>
    <w:rsid w:val="00E95112"/>
    <w:rsid w:val="00E95D35"/>
    <w:rsid w:val="00EA0CBD"/>
    <w:rsid w:val="00EA1290"/>
    <w:rsid w:val="00EA23CA"/>
    <w:rsid w:val="00EA2CBF"/>
    <w:rsid w:val="00EA3798"/>
    <w:rsid w:val="00EA489D"/>
    <w:rsid w:val="00EB080A"/>
    <w:rsid w:val="00EB2C01"/>
    <w:rsid w:val="00EB2D59"/>
    <w:rsid w:val="00EB450B"/>
    <w:rsid w:val="00EB4A5E"/>
    <w:rsid w:val="00EB4FD1"/>
    <w:rsid w:val="00EB6A5C"/>
    <w:rsid w:val="00EB73C7"/>
    <w:rsid w:val="00EC1396"/>
    <w:rsid w:val="00EC1B42"/>
    <w:rsid w:val="00EC33D2"/>
    <w:rsid w:val="00EC3458"/>
    <w:rsid w:val="00EC3DAD"/>
    <w:rsid w:val="00EC4A25"/>
    <w:rsid w:val="00EC6178"/>
    <w:rsid w:val="00ED0E8F"/>
    <w:rsid w:val="00ED1EE5"/>
    <w:rsid w:val="00ED43BA"/>
    <w:rsid w:val="00ED4548"/>
    <w:rsid w:val="00ED7757"/>
    <w:rsid w:val="00EE10FE"/>
    <w:rsid w:val="00EE5D16"/>
    <w:rsid w:val="00EF07C3"/>
    <w:rsid w:val="00EF0A92"/>
    <w:rsid w:val="00EF0C93"/>
    <w:rsid w:val="00EF2919"/>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276D2"/>
    <w:rsid w:val="00F30B3E"/>
    <w:rsid w:val="00F31B30"/>
    <w:rsid w:val="00F325C8"/>
    <w:rsid w:val="00F41730"/>
    <w:rsid w:val="00F420F9"/>
    <w:rsid w:val="00F42588"/>
    <w:rsid w:val="00F4271C"/>
    <w:rsid w:val="00F43AD7"/>
    <w:rsid w:val="00F44356"/>
    <w:rsid w:val="00F44634"/>
    <w:rsid w:val="00F4476A"/>
    <w:rsid w:val="00F44FE6"/>
    <w:rsid w:val="00F461CC"/>
    <w:rsid w:val="00F475D7"/>
    <w:rsid w:val="00F530F7"/>
    <w:rsid w:val="00F543F3"/>
    <w:rsid w:val="00F545AA"/>
    <w:rsid w:val="00F57007"/>
    <w:rsid w:val="00F60075"/>
    <w:rsid w:val="00F60364"/>
    <w:rsid w:val="00F60FF5"/>
    <w:rsid w:val="00F631C9"/>
    <w:rsid w:val="00F64418"/>
    <w:rsid w:val="00F653B8"/>
    <w:rsid w:val="00F667AA"/>
    <w:rsid w:val="00F67B58"/>
    <w:rsid w:val="00F70939"/>
    <w:rsid w:val="00F71518"/>
    <w:rsid w:val="00F7278E"/>
    <w:rsid w:val="00F7331D"/>
    <w:rsid w:val="00F743F1"/>
    <w:rsid w:val="00F76AE4"/>
    <w:rsid w:val="00F76C4B"/>
    <w:rsid w:val="00F77AFB"/>
    <w:rsid w:val="00F8034F"/>
    <w:rsid w:val="00F80C53"/>
    <w:rsid w:val="00F81CB3"/>
    <w:rsid w:val="00F82212"/>
    <w:rsid w:val="00F83DFC"/>
    <w:rsid w:val="00F849DA"/>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1B34"/>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1C53"/>
    <w:rsid w:val="00FF2D4E"/>
    <w:rsid w:val="00FF2E02"/>
    <w:rsid w:val="00FF55E1"/>
    <w:rsid w:val="00FF6C33"/>
    <w:rsid w:val="00FF7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5212">
      <w:bodyDiv w:val="1"/>
      <w:marLeft w:val="0"/>
      <w:marRight w:val="0"/>
      <w:marTop w:val="0"/>
      <w:marBottom w:val="0"/>
      <w:divBdr>
        <w:top w:val="none" w:sz="0" w:space="0" w:color="auto"/>
        <w:left w:val="none" w:sz="0" w:space="0" w:color="auto"/>
        <w:bottom w:val="none" w:sz="0" w:space="0" w:color="auto"/>
        <w:right w:val="none" w:sz="0" w:space="0" w:color="auto"/>
      </w:divBdr>
    </w:div>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38455855">
      <w:bodyDiv w:val="1"/>
      <w:marLeft w:val="0"/>
      <w:marRight w:val="0"/>
      <w:marTop w:val="0"/>
      <w:marBottom w:val="0"/>
      <w:divBdr>
        <w:top w:val="none" w:sz="0" w:space="0" w:color="auto"/>
        <w:left w:val="none" w:sz="0" w:space="0" w:color="auto"/>
        <w:bottom w:val="none" w:sz="0" w:space="0" w:color="auto"/>
        <w:right w:val="none" w:sz="0" w:space="0" w:color="auto"/>
      </w:divBdr>
    </w:div>
    <w:div w:id="442773630">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34855716">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25588403">
      <w:bodyDiv w:val="1"/>
      <w:marLeft w:val="0"/>
      <w:marRight w:val="0"/>
      <w:marTop w:val="0"/>
      <w:marBottom w:val="0"/>
      <w:divBdr>
        <w:top w:val="none" w:sz="0" w:space="0" w:color="auto"/>
        <w:left w:val="none" w:sz="0" w:space="0" w:color="auto"/>
        <w:bottom w:val="none" w:sz="0" w:space="0" w:color="auto"/>
        <w:right w:val="none" w:sz="0" w:space="0" w:color="auto"/>
      </w:divBdr>
    </w:div>
    <w:div w:id="843126611">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866022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62054887">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00135188">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671253124">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0752576">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21616922">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44658</Words>
  <Characters>254555</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298616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24.519_CR0027R3_(Rel-17)_IIoT</cp:lastModifiedBy>
  <cp:revision>9</cp:revision>
  <cp:lastPrinted>2019-02-25T14:05:00Z</cp:lastPrinted>
  <dcterms:created xsi:type="dcterms:W3CDTF">2021-06-24T14:39:00Z</dcterms:created>
  <dcterms:modified xsi:type="dcterms:W3CDTF">2021-06-27T23:11:00Z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